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9E6484" w:rsidRPr="007929E5" w14:paraId="551A2FF2" w14:textId="77777777" w:rsidTr="00EB54B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478E67" w14:textId="68018C77" w:rsidR="009E6484" w:rsidRPr="007929E5" w:rsidRDefault="009E648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95634073"/>
            <w:r w:rsidRPr="007929E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2EE076" w14:textId="77777777" w:rsidR="009E6484" w:rsidRPr="007929E5" w:rsidRDefault="009E648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C65B695" w14:textId="26641210" w:rsidR="009E6484" w:rsidRPr="007929E5" w:rsidRDefault="009E648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29E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  <w:r w:rsidR="0083114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</w:tr>
      <w:tr w:rsidR="009E6484" w:rsidRPr="007929E5" w14:paraId="1F33CD55" w14:textId="77777777" w:rsidTr="00946652">
        <w:trPr>
          <w:trHeight w:val="218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AC8A625" w14:textId="77777777" w:rsidR="009E6484" w:rsidRPr="007929E5" w:rsidRDefault="009E648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AB980" w14:textId="77777777" w:rsidR="009E6484" w:rsidRPr="007929E5" w:rsidRDefault="009E648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0CB3818" w14:textId="77777777" w:rsidR="009E6484" w:rsidRPr="007929E5" w:rsidRDefault="009E648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3147" w:rsidRPr="007929E5" w14:paraId="3B627850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AE2B22" w14:textId="7ED88540" w:rsidR="004A3147" w:rsidRPr="006246C4" w:rsidRDefault="00A301CB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CB9977B" w14:textId="77777777" w:rsidR="004A3147" w:rsidRPr="006246C4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F54B9B" w14:textId="77777777" w:rsidR="004A3147" w:rsidRPr="006246C4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4A3147" w:rsidRPr="007929E5" w14:paraId="0DBC1206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AE6A68" w14:textId="38A2A51B" w:rsidR="004A3147" w:rsidRPr="006246C4" w:rsidRDefault="00A301CB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D34ED59" w14:textId="77777777" w:rsidR="004A3147" w:rsidRPr="006246C4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259CD" w14:textId="77777777" w:rsidR="004A3147" w:rsidRPr="006246C4" w:rsidRDefault="00235F64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003E3" w:rsidRPr="007929E5" w14:paraId="2BFB361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DDCE0A" w14:textId="01E1D853" w:rsidR="00B003E3" w:rsidRPr="006246C4" w:rsidRDefault="00BD75B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A361565" w14:textId="77777777" w:rsidR="00B003E3" w:rsidRPr="006246C4" w:rsidRDefault="00B003E3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DFB3A3" w14:textId="7FAFBC8C" w:rsidR="00B003E3" w:rsidRPr="006246C4" w:rsidRDefault="00362B49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B003E3" w:rsidRPr="007929E5" w14:paraId="527139F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77AA74" w14:textId="0C184E9E" w:rsidR="00B003E3" w:rsidRPr="006246C4" w:rsidRDefault="00BD75B7" w:rsidP="00B003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5D32012" w14:textId="77777777" w:rsidR="00B003E3" w:rsidRPr="006246C4" w:rsidRDefault="00B003E3" w:rsidP="00B003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823D29" w14:textId="3B2F8DBD" w:rsidR="00B003E3" w:rsidRPr="006246C4" w:rsidRDefault="00ED5C99" w:rsidP="00B003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การซื้อ</w:t>
            </w:r>
            <w:r w:rsidR="00C435CE" w:rsidRPr="006246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ED5C99" w:rsidRPr="007929E5" w14:paraId="35DED1D9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C8A98B" w14:textId="7EEEF0F3" w:rsidR="00ED5C99" w:rsidRPr="006246C4" w:rsidRDefault="00BD75B7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1D0EEB" w14:textId="77777777" w:rsidR="00ED5C99" w:rsidRPr="006246C4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D2038C" w14:textId="567B4D7A" w:rsidR="00ED5C99" w:rsidRPr="006246C4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5C99" w:rsidRPr="007929E5" w14:paraId="3C00586D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0063C8" w14:textId="73C1452F" w:rsidR="00ED5C99" w:rsidRPr="006246C4" w:rsidRDefault="00BD75B7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800B92A" w14:textId="77777777" w:rsidR="00ED5C99" w:rsidRPr="006246C4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CC3B01" w14:textId="76CBDD6A" w:rsidR="00ED5C99" w:rsidRPr="006246C4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D5C99" w:rsidRPr="007929E5" w14:paraId="29822B1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9A88DA" w14:textId="749870D1" w:rsidR="00ED5C99" w:rsidRPr="006246C4" w:rsidRDefault="00BD75B7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80DBCC" w14:textId="77777777" w:rsidR="00ED5C99" w:rsidRPr="006246C4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7D21B0" w14:textId="658D2635" w:rsidR="00ED5C99" w:rsidRPr="006246C4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D5C99" w:rsidRPr="007929E5" w14:paraId="185C105D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FA114C" w14:textId="3230BAE9" w:rsidR="00ED5C99" w:rsidRPr="006246C4" w:rsidRDefault="00BD75B7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0765B3D" w14:textId="77777777" w:rsidR="00ED5C99" w:rsidRPr="006246C4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9709B5" w14:textId="69E7AD11" w:rsidR="00ED5C99" w:rsidRPr="006246C4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ED5C99" w:rsidRPr="007929E5" w14:paraId="747DAB5D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A02927" w14:textId="47C9A905" w:rsidR="00ED5C99" w:rsidRPr="006246C4" w:rsidRDefault="00BD75B7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457828C" w14:textId="77777777" w:rsidR="00ED5C99" w:rsidRPr="006246C4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383CB4" w14:textId="0B1CD471" w:rsidR="00ED5C99" w:rsidRPr="006246C4" w:rsidRDefault="00611294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สินทรัพย์ทางการเงิน</w:t>
            </w:r>
          </w:p>
        </w:tc>
      </w:tr>
      <w:tr w:rsidR="003D603D" w:rsidRPr="007929E5" w14:paraId="6F0B26E0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EA5C9E" w14:textId="646B2DAF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1EFF32A" w14:textId="7777777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505CF6" w14:textId="5015C1E0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การจำหน่ายเงินลงทุนในบริษัท เวนดิ้ง พลัส จำกัด</w:t>
            </w:r>
          </w:p>
        </w:tc>
      </w:tr>
      <w:tr w:rsidR="003D603D" w:rsidRPr="007929E5" w14:paraId="7649B2C3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AEB8CD" w14:textId="51FB5F1C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AF46DAF" w14:textId="7777777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20AAEA" w14:textId="1129BD2D" w:rsidR="003D603D" w:rsidRPr="006246C4" w:rsidRDefault="003D603D" w:rsidP="003D603D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246C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3D603D" w:rsidRPr="007929E5" w14:paraId="708A74CB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1AFA72" w14:textId="4B73442D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106E2D2" w14:textId="7777777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38726C" w14:textId="0D7B676E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6246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3D603D" w:rsidRPr="007929E5" w14:paraId="01446E52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0DA936" w14:textId="6E314B31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2217DB8" w14:textId="7777777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E0D47C" w14:textId="75264239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3D603D" w:rsidRPr="007929E5" w14:paraId="4BA9A158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64B9BD" w14:textId="516377D6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63664F2" w14:textId="7777777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CB7739" w14:textId="008685C9" w:rsidR="003D603D" w:rsidRPr="006246C4" w:rsidRDefault="003D603D" w:rsidP="003D603D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46C4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3D603D" w:rsidRPr="007929E5" w14:paraId="18491C1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847937" w14:textId="483246CC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42B1A50" w14:textId="7777777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9D0EB0" w14:textId="4AF421F0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3D603D" w:rsidRPr="007929E5" w14:paraId="6E868780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738D0E" w14:textId="70C12AD0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79F74C71" w14:textId="7777777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3C7CA5" w14:textId="6F78F89C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</w:t>
            </w:r>
            <w:r w:rsidRPr="006246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3D603D" w:rsidRPr="007929E5" w14:paraId="1A23048F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C6F033" w14:textId="7F3BACDD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35F9B290" w14:textId="7777777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441694" w14:textId="38A712EB" w:rsidR="003D603D" w:rsidRPr="006246C4" w:rsidRDefault="003D603D" w:rsidP="003D603D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lang w:val="en-US" w:bidi="th-TH"/>
              </w:rPr>
            </w:pPr>
            <w:r w:rsidRPr="006246C4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</w:tr>
      <w:tr w:rsidR="003D603D" w:rsidRPr="007929E5" w14:paraId="4D9D619B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A850CF" w14:textId="1C2A5393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0310238" w14:textId="7777777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2F0345" w14:textId="05F8C08D" w:rsidR="003D603D" w:rsidRPr="006246C4" w:rsidRDefault="003D603D" w:rsidP="003D603D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246C4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</w:t>
            </w:r>
            <w:r w:rsidRPr="00624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</w:tr>
      <w:tr w:rsidR="003D603D" w:rsidRPr="007929E5" w14:paraId="54E36C2F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F3FCA3" w14:textId="6A5FCA16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22FE783" w14:textId="7777777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D15CD7" w14:textId="6EE1FCD5" w:rsidR="003D603D" w:rsidRPr="006246C4" w:rsidRDefault="003D603D" w:rsidP="003D603D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46C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3D603D" w:rsidRPr="007929E5" w14:paraId="251B67A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CC6436" w14:textId="010387A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A1166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C2D3041" w14:textId="7777777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A0EFC6" w14:textId="35F0DD24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3D603D" w:rsidRPr="007929E5" w14:paraId="057B2955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44B1A2" w14:textId="31F820ED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A1166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95F8C1D" w14:textId="7777777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8EFC8B" w14:textId="0716F83A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6246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D603D" w:rsidRPr="007929E5" w14:paraId="53889025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ED4445" w14:textId="712A9E16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A1166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960F338" w14:textId="7777777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5F7140" w14:textId="2BA96680" w:rsidR="003D603D" w:rsidRPr="006246C4" w:rsidRDefault="003D603D" w:rsidP="003D603D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246C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3D603D" w:rsidRPr="007929E5" w14:paraId="65C879DD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D0D952" w14:textId="5E3B58EE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960E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2DFE66" w14:textId="7777777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856034" w14:textId="258C1555" w:rsidR="003D603D" w:rsidRPr="006246C4" w:rsidRDefault="003D603D" w:rsidP="003D603D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46C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Pr="006246C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</w:tr>
      <w:tr w:rsidR="003D603D" w:rsidRPr="007929E5" w14:paraId="14FCAE50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B3BB1C" w14:textId="24170530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960E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D1DE880" w14:textId="7777777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6D73B5" w14:textId="15D1FE21" w:rsidR="003D603D" w:rsidRPr="006246C4" w:rsidRDefault="003D603D" w:rsidP="003D603D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24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D603D" w:rsidRPr="007929E5" w14:paraId="2864C906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1C1C6C" w14:textId="7A77C4F4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960E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7B4CE7" w14:textId="7777777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420273" w14:textId="3A946F9A" w:rsidR="003D603D" w:rsidRPr="006246C4" w:rsidRDefault="003D603D" w:rsidP="003D603D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46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3D603D" w:rsidRPr="007929E5" w14:paraId="75A0583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80BD74" w14:textId="26A78BAA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960E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F0CF8E" w14:textId="77777777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5727D8" w14:textId="32264DB8" w:rsidR="003D603D" w:rsidRPr="006246C4" w:rsidRDefault="003D603D" w:rsidP="003D60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D5C99" w:rsidRPr="007929E5" w14:paraId="0870CBA2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1EFD56" w14:textId="42DC9A0B" w:rsidR="00ED5C99" w:rsidRPr="006246C4" w:rsidRDefault="004A1F1F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960E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E9A7F4" w14:textId="77777777" w:rsidR="00ED5C99" w:rsidRPr="006246C4" w:rsidRDefault="00ED5C99" w:rsidP="00ED5C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DD2211" w14:textId="700F745C" w:rsidR="00ED5C99" w:rsidRPr="006246C4" w:rsidRDefault="00ED5C99" w:rsidP="00BE69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246C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1D0744ED" w14:textId="67F06230" w:rsidR="0034567D" w:rsidRPr="006246C4" w:rsidRDefault="0020601B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inorHAnsi" w:hAnsiTheme="minorHAnsi" w:cstheme="minorHAnsi"/>
          <w:sz w:val="30"/>
          <w:szCs w:val="30"/>
        </w:rPr>
      </w:pPr>
      <w:r w:rsidRPr="0087090D">
        <w:rPr>
          <w:rFonts w:ascii="Angsana New" w:hAnsi="Angsana New"/>
          <w:sz w:val="30"/>
          <w:szCs w:val="30"/>
        </w:rPr>
        <w:br w:type="page"/>
      </w:r>
      <w:r w:rsidR="00235F64" w:rsidRPr="006246C4">
        <w:rPr>
          <w:rFonts w:asciiTheme="minorHAnsi" w:hAnsiTheme="minorHAnsi" w:cstheme="minorHAns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AEC04FA" w14:textId="77777777" w:rsidR="0034567D" w:rsidRPr="006246C4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B87AC3C" w14:textId="328C13A8" w:rsidR="0034567D" w:rsidRPr="006246C4" w:rsidRDefault="0034567D" w:rsidP="002B1DB1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t>งบการเงิน</w:t>
      </w:r>
      <w:r w:rsidR="00D81EFD" w:rsidRPr="006246C4">
        <w:rPr>
          <w:rFonts w:asciiTheme="minorHAnsi" w:hAnsiTheme="minorHAnsi" w:cstheme="minorHAnsi"/>
          <w:sz w:val="30"/>
          <w:szCs w:val="30"/>
          <w:cs/>
        </w:rPr>
        <w:t>นี้</w:t>
      </w:r>
      <w:r w:rsidRPr="006246C4">
        <w:rPr>
          <w:rFonts w:asciiTheme="minorHAnsi" w:hAnsiTheme="minorHAnsi" w:cstheme="minorHAnsi"/>
          <w:sz w:val="30"/>
          <w:szCs w:val="30"/>
          <w:cs/>
        </w:rPr>
        <w:t>ได้รับอนุมัติ</w:t>
      </w:r>
      <w:r w:rsidR="00A93EBF" w:rsidRPr="006246C4">
        <w:rPr>
          <w:rFonts w:asciiTheme="minorHAnsi" w:hAnsiTheme="minorHAnsi" w:cstheme="minorHAnsi"/>
          <w:sz w:val="30"/>
          <w:szCs w:val="30"/>
          <w:cs/>
        </w:rPr>
        <w:t>ให้ออกงบการเงิน</w:t>
      </w:r>
      <w:r w:rsidRPr="006246C4">
        <w:rPr>
          <w:rFonts w:asciiTheme="minorHAnsi" w:hAnsiTheme="minorHAnsi" w:cstheme="minorHAnsi"/>
          <w:sz w:val="30"/>
          <w:szCs w:val="30"/>
          <w:cs/>
        </w:rPr>
        <w:t>จาก</w:t>
      </w:r>
      <w:r w:rsidR="00BA138B" w:rsidRPr="006246C4">
        <w:rPr>
          <w:rFonts w:asciiTheme="minorHAnsi" w:hAnsiTheme="minorHAnsi" w:cstheme="minorHAnsi"/>
          <w:sz w:val="30"/>
          <w:szCs w:val="30"/>
          <w:cs/>
        </w:rPr>
        <w:t>คณะ</w:t>
      </w:r>
      <w:r w:rsidRPr="006246C4">
        <w:rPr>
          <w:rFonts w:asciiTheme="minorHAnsi" w:hAnsiTheme="minorHAnsi" w:cstheme="minorHAnsi"/>
          <w:sz w:val="30"/>
          <w:szCs w:val="30"/>
          <w:cs/>
        </w:rPr>
        <w:t>กรรมการเมื่อวันที่</w:t>
      </w:r>
      <w:r w:rsidR="00156D54" w:rsidRPr="006246C4">
        <w:rPr>
          <w:rFonts w:asciiTheme="minorHAnsi" w:hAnsiTheme="minorHAnsi" w:cstheme="minorHAnsi"/>
          <w:sz w:val="30"/>
          <w:szCs w:val="30"/>
        </w:rPr>
        <w:t xml:space="preserve"> </w:t>
      </w:r>
      <w:r w:rsidR="000D2C02" w:rsidRPr="006246C4">
        <w:rPr>
          <w:rFonts w:asciiTheme="minorHAnsi" w:hAnsiTheme="minorHAnsi" w:cstheme="minorHAnsi"/>
          <w:sz w:val="30"/>
          <w:szCs w:val="30"/>
        </w:rPr>
        <w:t>27</w:t>
      </w:r>
      <w:r w:rsidR="002F4E58" w:rsidRPr="006246C4">
        <w:rPr>
          <w:rFonts w:asciiTheme="minorHAnsi" w:hAnsiTheme="minorHAnsi" w:cstheme="minorHAnsi"/>
          <w:sz w:val="30"/>
          <w:szCs w:val="30"/>
        </w:rPr>
        <w:t xml:space="preserve"> </w:t>
      </w:r>
      <w:r w:rsidR="002F4E58" w:rsidRPr="006246C4">
        <w:rPr>
          <w:rFonts w:asciiTheme="minorHAnsi" w:hAnsiTheme="minorHAnsi" w:cstheme="minorHAnsi" w:hint="cs"/>
          <w:sz w:val="30"/>
          <w:szCs w:val="30"/>
          <w:cs/>
        </w:rPr>
        <w:t xml:space="preserve">กุมภาพันธ์ </w:t>
      </w:r>
      <w:r w:rsidR="00A301CB" w:rsidRPr="006246C4">
        <w:rPr>
          <w:rFonts w:asciiTheme="minorHAnsi" w:hAnsiTheme="minorHAnsi" w:cstheme="minorHAnsi"/>
          <w:sz w:val="30"/>
          <w:szCs w:val="30"/>
        </w:rPr>
        <w:t>256</w:t>
      </w:r>
      <w:r w:rsidR="004F6602" w:rsidRPr="006246C4">
        <w:rPr>
          <w:rFonts w:asciiTheme="minorHAnsi" w:hAnsiTheme="minorHAnsi" w:cstheme="minorHAnsi"/>
          <w:sz w:val="30"/>
          <w:szCs w:val="30"/>
        </w:rPr>
        <w:t>9</w:t>
      </w:r>
    </w:p>
    <w:p w14:paraId="6EE74339" w14:textId="77777777" w:rsidR="006763E8" w:rsidRPr="006246C4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90AE236" w14:textId="77777777" w:rsidR="0034567D" w:rsidRPr="006246C4" w:rsidRDefault="00107752" w:rsidP="005D7A9F">
      <w:pPr>
        <w:pStyle w:val="BodyText2"/>
        <w:numPr>
          <w:ilvl w:val="0"/>
          <w:numId w:val="19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6246C4">
        <w:rPr>
          <w:rFonts w:asciiTheme="minorHAnsi" w:hAnsiTheme="minorHAnsi" w:cstheme="minorHAnsi"/>
          <w:b/>
          <w:bCs/>
          <w:cs/>
          <w:lang w:val="en-US"/>
        </w:rPr>
        <w:t>ข้อมูล</w:t>
      </w:r>
      <w:r w:rsidR="0034567D" w:rsidRPr="006246C4">
        <w:rPr>
          <w:rFonts w:asciiTheme="minorHAnsi" w:hAnsiTheme="minorHAnsi" w:cstheme="minorHAnsi"/>
          <w:b/>
          <w:bCs/>
          <w:cs/>
        </w:rPr>
        <w:t>ทั่วไป</w:t>
      </w:r>
    </w:p>
    <w:p w14:paraId="7194F8DF" w14:textId="77777777" w:rsidR="0034567D" w:rsidRPr="006246C4" w:rsidRDefault="0034567D" w:rsidP="002B1DB1">
      <w:pPr>
        <w:pStyle w:val="BodyText2"/>
        <w:rPr>
          <w:rFonts w:asciiTheme="minorHAnsi" w:hAnsiTheme="minorHAnsi" w:cstheme="minorHAnsi"/>
          <w:cs/>
        </w:rPr>
      </w:pPr>
    </w:p>
    <w:p w14:paraId="0E645802" w14:textId="53A10022" w:rsidR="00495AB9" w:rsidRPr="006246C4" w:rsidRDefault="0032211E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inorHAnsi" w:hAnsiTheme="minorHAnsi"/>
          <w:sz w:val="30"/>
          <w:szCs w:val="30"/>
        </w:rPr>
      </w:pPr>
      <w:r w:rsidRPr="006246C4">
        <w:rPr>
          <w:rStyle w:val="PageNumber"/>
          <w:rFonts w:asciiTheme="minorHAnsi" w:hAnsiTheme="minorHAnsi"/>
          <w:sz w:val="30"/>
          <w:szCs w:val="30"/>
          <w:cs/>
        </w:rPr>
        <w:t xml:space="preserve">บริษัท ดับบลิว เอส โอ แอล จำกัด (มหาชน) (เดิมชื่อ บริษัท สบาย เทคโนโลยี จำกัด (มหาชน)) “บริษัท” เป็นนิติบุคคลที่จัดตั้งขึ้นในประเทศไทย และจดทะเบียนกับตลาดหลักทรัพย์แห่งประเทศไทยเมื่อเดือนพฤศจิกายน </w:t>
      </w:r>
      <w:r w:rsidR="005E1396" w:rsidRPr="006246C4">
        <w:rPr>
          <w:rStyle w:val="PageNumber"/>
          <w:rFonts w:asciiTheme="minorHAnsi" w:hAnsiTheme="minorHAnsi"/>
          <w:sz w:val="30"/>
          <w:szCs w:val="30"/>
        </w:rPr>
        <w:t>2</w:t>
      </w:r>
      <w:r w:rsidR="00422952" w:rsidRPr="00422952">
        <w:rPr>
          <w:rStyle w:val="PageNumber"/>
          <w:rFonts w:asciiTheme="minorHAnsi" w:hAnsiTheme="minorHAnsi"/>
          <w:sz w:val="30"/>
          <w:szCs w:val="30"/>
        </w:rPr>
        <w:t>56</w:t>
      </w:r>
      <w:r w:rsidR="005E1396" w:rsidRPr="006246C4">
        <w:rPr>
          <w:rStyle w:val="PageNumber"/>
          <w:rFonts w:asciiTheme="minorHAnsi" w:hAnsiTheme="minorHAnsi"/>
          <w:sz w:val="30"/>
          <w:szCs w:val="30"/>
        </w:rPr>
        <w:t>3</w:t>
      </w:r>
      <w:r w:rsidRPr="006246C4">
        <w:rPr>
          <w:rStyle w:val="PageNumber"/>
          <w:rFonts w:asciiTheme="minorHAnsi" w:hAnsiTheme="minorHAns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="005E1396" w:rsidRPr="006246C4">
        <w:rPr>
          <w:rStyle w:val="PageNumber"/>
          <w:rFonts w:asciiTheme="minorHAnsi" w:hAnsiTheme="minorHAnsi"/>
          <w:sz w:val="30"/>
          <w:szCs w:val="30"/>
        </w:rPr>
        <w:t>23</w:t>
      </w:r>
      <w:r w:rsidR="00422952" w:rsidRPr="00422952">
        <w:rPr>
          <w:rStyle w:val="PageNumber"/>
          <w:rFonts w:asciiTheme="minorHAnsi" w:hAnsiTheme="minorHAnsi"/>
          <w:sz w:val="30"/>
          <w:szCs w:val="30"/>
        </w:rPr>
        <w:t>8</w:t>
      </w:r>
      <w:r w:rsidRPr="006246C4">
        <w:rPr>
          <w:rStyle w:val="PageNumber"/>
          <w:rFonts w:asciiTheme="minorHAnsi" w:hAnsiTheme="minorHAnsi"/>
          <w:sz w:val="30"/>
          <w:szCs w:val="30"/>
          <w:cs/>
        </w:rPr>
        <w:t xml:space="preserve"> ถนนบางขุนเทียน-ชายทะเล แขวงแสมดำ เขตบางขุนเทียน กรุงเทพมหานคร</w:t>
      </w:r>
    </w:p>
    <w:p w14:paraId="72C4D99C" w14:textId="77777777" w:rsidR="0032211E" w:rsidRPr="006246C4" w:rsidRDefault="0032211E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inorHAnsi" w:hAnsiTheme="minorHAnsi"/>
          <w:sz w:val="30"/>
          <w:szCs w:val="30"/>
        </w:rPr>
      </w:pPr>
    </w:p>
    <w:p w14:paraId="3496CDA3" w14:textId="7A26DE41" w:rsidR="0032211E" w:rsidRPr="006246C4" w:rsidRDefault="0032211E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inorHAnsi" w:hAnsiTheme="minorHAnsi"/>
          <w:sz w:val="30"/>
          <w:szCs w:val="30"/>
        </w:rPr>
      </w:pPr>
      <w:r w:rsidRPr="006246C4">
        <w:rPr>
          <w:rStyle w:val="PageNumber"/>
          <w:rFonts w:asciiTheme="minorHAnsi" w:hAnsiTheme="minorHAnsi"/>
          <w:sz w:val="30"/>
          <w:szCs w:val="30"/>
          <w:cs/>
        </w:rPr>
        <w:t xml:space="preserve">เมื่อวันที่ </w:t>
      </w:r>
      <w:r w:rsidRPr="006246C4">
        <w:rPr>
          <w:rStyle w:val="PageNumber"/>
          <w:rFonts w:asciiTheme="minorHAnsi" w:hAnsiTheme="minorHAnsi"/>
          <w:sz w:val="30"/>
          <w:szCs w:val="30"/>
        </w:rPr>
        <w:t xml:space="preserve">28 </w:t>
      </w:r>
      <w:r w:rsidRPr="006246C4">
        <w:rPr>
          <w:rStyle w:val="PageNumber"/>
          <w:rFonts w:asciiTheme="minorHAnsi" w:hAnsiTheme="minorHAnsi"/>
          <w:sz w:val="30"/>
          <w:szCs w:val="30"/>
          <w:cs/>
        </w:rPr>
        <w:t xml:space="preserve">เมษายน </w:t>
      </w:r>
      <w:r w:rsidRPr="006246C4">
        <w:rPr>
          <w:rStyle w:val="PageNumber"/>
          <w:rFonts w:asciiTheme="minorHAnsi" w:hAnsiTheme="minorHAnsi"/>
          <w:sz w:val="30"/>
          <w:szCs w:val="30"/>
        </w:rPr>
        <w:t xml:space="preserve">2568 </w:t>
      </w:r>
      <w:r w:rsidRPr="006246C4">
        <w:rPr>
          <w:rStyle w:val="PageNumber"/>
          <w:rFonts w:asciiTheme="minorHAnsi" w:hAnsiTheme="minorHAnsi"/>
          <w:sz w:val="30"/>
          <w:szCs w:val="30"/>
          <w:cs/>
        </w:rPr>
        <w:t xml:space="preserve">ที่ประชุมสามัญผู้ถือหุ้นประจำปี </w:t>
      </w:r>
      <w:r w:rsidRPr="006246C4">
        <w:rPr>
          <w:rStyle w:val="PageNumber"/>
          <w:rFonts w:asciiTheme="minorHAnsi" w:hAnsiTheme="minorHAnsi"/>
          <w:sz w:val="30"/>
          <w:szCs w:val="30"/>
        </w:rPr>
        <w:t xml:space="preserve">2568 </w:t>
      </w:r>
      <w:r w:rsidRPr="006246C4">
        <w:rPr>
          <w:rStyle w:val="PageNumber"/>
          <w:rFonts w:asciiTheme="minorHAnsi" w:hAnsiTheme="minorHAnsi"/>
          <w:sz w:val="30"/>
          <w:szCs w:val="30"/>
          <w:cs/>
        </w:rPr>
        <w:t xml:space="preserve">มีมติอนุมัติการเปลี่ยนชื่อบริษัทและตราประทับจากเดิมชื่อ บริษัท สบาย เทคโนโลยี จำกัด (มหาชน) เป็น บริษัท ดับบลิว เอส โอ แอล จำกัด (มหาชน) ซึ่งบริษัทได้ดำเนินการจดทะเบียนกับกรมพัฒนาธุรกิจการค้า กระทรวงพาณิชย์แล้วเมื่อวันที่ </w:t>
      </w:r>
      <w:r w:rsidRPr="006246C4">
        <w:rPr>
          <w:rStyle w:val="PageNumber"/>
          <w:rFonts w:asciiTheme="minorHAnsi" w:hAnsiTheme="minorHAnsi"/>
          <w:sz w:val="30"/>
          <w:szCs w:val="30"/>
        </w:rPr>
        <w:t xml:space="preserve">7 </w:t>
      </w:r>
      <w:r w:rsidRPr="006246C4">
        <w:rPr>
          <w:rStyle w:val="PageNumber"/>
          <w:rFonts w:asciiTheme="minorHAnsi" w:hAnsiTheme="minorHAnsi"/>
          <w:sz w:val="30"/>
          <w:szCs w:val="30"/>
          <w:cs/>
        </w:rPr>
        <w:t xml:space="preserve">พฤษภาคม </w:t>
      </w:r>
      <w:r w:rsidRPr="006246C4">
        <w:rPr>
          <w:rStyle w:val="PageNumber"/>
          <w:rFonts w:asciiTheme="minorHAnsi" w:hAnsiTheme="minorHAnsi"/>
          <w:sz w:val="30"/>
          <w:szCs w:val="30"/>
        </w:rPr>
        <w:t>2568</w:t>
      </w:r>
    </w:p>
    <w:p w14:paraId="086B1F8E" w14:textId="77777777" w:rsidR="0032211E" w:rsidRPr="001F398E" w:rsidRDefault="0032211E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8B599E2" w14:textId="3AF33196" w:rsidR="00FF7047" w:rsidRPr="00DA0098" w:rsidRDefault="00DB3310" w:rsidP="00992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  <w:cs/>
        </w:rPr>
      </w:pPr>
      <w:r w:rsidRPr="002C288E">
        <w:rPr>
          <w:rFonts w:asciiTheme="minorHAnsi" w:hAnsiTheme="minorHAnsi"/>
          <w:sz w:val="30"/>
          <w:szCs w:val="30"/>
          <w:cs/>
        </w:rPr>
        <w:t>ผู้ถือหุ้นรายใหญ่</w:t>
      </w:r>
      <w:r w:rsidR="00CF7C54" w:rsidRPr="002C288E">
        <w:rPr>
          <w:rFonts w:asciiTheme="minorHAnsi" w:hAnsiTheme="minorHAnsi" w:hint="cs"/>
          <w:sz w:val="30"/>
          <w:szCs w:val="30"/>
          <w:cs/>
        </w:rPr>
        <w:t>ในระหว่างปีได้แก่</w:t>
      </w:r>
      <w:r w:rsidR="002A1032" w:rsidRPr="002C288E">
        <w:rPr>
          <w:rFonts w:asciiTheme="minorHAnsi" w:hAnsiTheme="minorHAnsi"/>
          <w:sz w:val="30"/>
          <w:szCs w:val="30"/>
        </w:rPr>
        <w:t xml:space="preserve"> </w:t>
      </w:r>
      <w:r w:rsidR="002C288E" w:rsidRPr="00912126">
        <w:rPr>
          <w:rFonts w:asciiTheme="minorHAnsi" w:hAnsiTheme="minorHAnsi" w:hint="cs"/>
          <w:sz w:val="30"/>
          <w:szCs w:val="30"/>
          <w:cs/>
        </w:rPr>
        <w:t>นายอิทธิชัย พูลวรลักษณ์</w:t>
      </w:r>
      <w:r w:rsidR="00F63E76" w:rsidRPr="00912126">
        <w:rPr>
          <w:rFonts w:asciiTheme="minorHAnsi" w:hAnsiTheme="minorHAnsi" w:hint="cs"/>
          <w:sz w:val="30"/>
          <w:szCs w:val="30"/>
          <w:cs/>
        </w:rPr>
        <w:t xml:space="preserve"> </w:t>
      </w:r>
      <w:r w:rsidRPr="00912126">
        <w:rPr>
          <w:rFonts w:asciiTheme="minorHAnsi" w:hAnsiTheme="minorHAnsi"/>
          <w:sz w:val="30"/>
          <w:szCs w:val="30"/>
          <w:cs/>
        </w:rPr>
        <w:t xml:space="preserve">(ถือหุ้นร้อยละ </w:t>
      </w:r>
      <w:r w:rsidR="00A301CB" w:rsidRPr="00912126">
        <w:rPr>
          <w:rFonts w:asciiTheme="minorHAnsi" w:hAnsiTheme="minorHAnsi"/>
          <w:sz w:val="30"/>
          <w:szCs w:val="30"/>
        </w:rPr>
        <w:t>14</w:t>
      </w:r>
      <w:r w:rsidR="00F63E76" w:rsidRPr="00912126">
        <w:rPr>
          <w:rFonts w:asciiTheme="minorHAnsi" w:hAnsiTheme="minorHAnsi"/>
          <w:sz w:val="30"/>
          <w:szCs w:val="30"/>
        </w:rPr>
        <w:t>.</w:t>
      </w:r>
      <w:r w:rsidR="002C288E" w:rsidRPr="00912126">
        <w:rPr>
          <w:rFonts w:asciiTheme="minorHAnsi" w:hAnsiTheme="minorHAnsi"/>
          <w:sz w:val="30"/>
          <w:szCs w:val="30"/>
        </w:rPr>
        <w:t>91</w:t>
      </w:r>
      <w:r w:rsidRPr="00912126">
        <w:rPr>
          <w:rFonts w:asciiTheme="minorHAnsi" w:hAnsiTheme="minorHAnsi"/>
          <w:sz w:val="30"/>
          <w:szCs w:val="30"/>
          <w:cs/>
        </w:rPr>
        <w:t>)</w:t>
      </w:r>
      <w:r w:rsidR="00D73241" w:rsidRPr="00912126">
        <w:rPr>
          <w:rFonts w:asciiTheme="minorHAnsi" w:hAnsiTheme="minorHAnsi" w:hint="cs"/>
          <w:sz w:val="30"/>
          <w:szCs w:val="30"/>
          <w:cs/>
        </w:rPr>
        <w:t xml:space="preserve"> </w:t>
      </w:r>
      <w:r w:rsidRPr="00912126">
        <w:rPr>
          <w:rFonts w:asciiTheme="minorHAnsi" w:hAnsiTheme="minorHAnsi"/>
          <w:sz w:val="30"/>
          <w:szCs w:val="30"/>
          <w:cs/>
        </w:rPr>
        <w:t>และ</w:t>
      </w:r>
      <w:r w:rsidR="002A1032" w:rsidRPr="00912126">
        <w:rPr>
          <w:rFonts w:asciiTheme="minorHAnsi" w:hAnsiTheme="minorHAnsi"/>
          <w:sz w:val="30"/>
          <w:szCs w:val="30"/>
        </w:rPr>
        <w:t xml:space="preserve"> </w:t>
      </w:r>
      <w:r w:rsidR="00F63E76" w:rsidRPr="00912126">
        <w:rPr>
          <w:rFonts w:asciiTheme="minorHAnsi" w:hAnsiTheme="minorHAnsi"/>
          <w:sz w:val="30"/>
          <w:szCs w:val="30"/>
        </w:rPr>
        <w:t xml:space="preserve">Insignia Holding Limited </w:t>
      </w:r>
      <w:r w:rsidRPr="00912126">
        <w:rPr>
          <w:rFonts w:asciiTheme="minorHAnsi" w:hAnsiTheme="minorHAnsi"/>
          <w:sz w:val="30"/>
          <w:szCs w:val="30"/>
          <w:cs/>
        </w:rPr>
        <w:t>(ถื</w:t>
      </w:r>
      <w:r w:rsidRPr="002C288E">
        <w:rPr>
          <w:rFonts w:asciiTheme="minorHAnsi" w:hAnsiTheme="minorHAnsi"/>
          <w:sz w:val="30"/>
          <w:szCs w:val="30"/>
          <w:cs/>
        </w:rPr>
        <w:t>อหุ้นร้อยละ</w:t>
      </w:r>
      <w:r w:rsidRPr="002C288E">
        <w:rPr>
          <w:rFonts w:asciiTheme="minorHAnsi" w:hAnsiTheme="minorHAnsi"/>
          <w:sz w:val="30"/>
          <w:szCs w:val="30"/>
        </w:rPr>
        <w:t xml:space="preserve"> </w:t>
      </w:r>
      <w:r w:rsidR="00A301CB" w:rsidRPr="002C288E">
        <w:rPr>
          <w:rFonts w:asciiTheme="minorHAnsi" w:hAnsiTheme="minorHAnsi"/>
          <w:sz w:val="30"/>
          <w:szCs w:val="30"/>
        </w:rPr>
        <w:t>14</w:t>
      </w:r>
      <w:r w:rsidR="00F63E76" w:rsidRPr="002C288E">
        <w:rPr>
          <w:rFonts w:asciiTheme="minorHAnsi" w:hAnsiTheme="minorHAnsi"/>
          <w:sz w:val="30"/>
          <w:szCs w:val="30"/>
        </w:rPr>
        <w:t>.</w:t>
      </w:r>
      <w:r w:rsidR="00A301CB" w:rsidRPr="002C288E">
        <w:rPr>
          <w:rFonts w:asciiTheme="minorHAnsi" w:hAnsiTheme="minorHAnsi"/>
          <w:sz w:val="30"/>
          <w:szCs w:val="30"/>
        </w:rPr>
        <w:t>39</w:t>
      </w:r>
      <w:r w:rsidRPr="002C288E">
        <w:rPr>
          <w:rFonts w:asciiTheme="minorHAnsi" w:hAnsiTheme="minorHAnsi"/>
          <w:sz w:val="30"/>
          <w:szCs w:val="30"/>
          <w:cs/>
        </w:rPr>
        <w:t>)</w:t>
      </w:r>
      <w:r w:rsidR="00F63E76" w:rsidRPr="002C288E">
        <w:rPr>
          <w:rFonts w:asciiTheme="minorHAnsi" w:hAnsiTheme="minorHAnsi" w:hint="cs"/>
          <w:sz w:val="30"/>
          <w:szCs w:val="30"/>
          <w:cs/>
        </w:rPr>
        <w:t xml:space="preserve"> </w:t>
      </w:r>
      <w:r w:rsidR="00F63E76" w:rsidRPr="002C288E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</w:t>
      </w:r>
      <w:r w:rsidR="002C6736" w:rsidRPr="002C288E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282FAE" w:rsidRPr="002C288E">
        <w:rPr>
          <w:rFonts w:asciiTheme="majorBidi" w:hAnsiTheme="majorBidi" w:cstheme="majorBidi" w:hint="cs"/>
          <w:sz w:val="30"/>
          <w:szCs w:val="30"/>
          <w:cs/>
        </w:rPr>
        <w:t xml:space="preserve">หมู่เกาะบริติชเวอร์จิน </w:t>
      </w:r>
    </w:p>
    <w:p w14:paraId="0A6DE1DA" w14:textId="77777777" w:rsidR="00DB3310" w:rsidRPr="00DA0098" w:rsidRDefault="00DB3310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915B5D2" w14:textId="59560A09" w:rsidR="002D702A" w:rsidRPr="006246C4" w:rsidRDefault="00F71A41" w:rsidP="00121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6246C4">
        <w:rPr>
          <w:rFonts w:asciiTheme="minorHAnsi" w:hAnsiTheme="minorHAnsi"/>
          <w:sz w:val="30"/>
          <w:szCs w:val="30"/>
          <w:cs/>
        </w:rPr>
        <w:t>บริษัทดำเนินธุรกิจหลักเกี่ยวกับการให้บริการเติมเงินโทรศัพท์ระบบเติมเงินล่วงหน้าและรับชำระเงินทางอิเล็กทรอนิกส์ผ่านตู้เติมเงินอัตโนมัติ บริษัทย่อยดำเนินธุรกิจหลักเกี่ยวกับขายอาหารและเครื่องดื่มผ่าน</w:t>
      </w:r>
      <w:r w:rsidR="00611294" w:rsidRPr="006246C4">
        <w:rPr>
          <w:rFonts w:asciiTheme="minorHAnsi" w:hAnsiTheme="minorHAnsi"/>
          <w:sz w:val="30"/>
          <w:szCs w:val="30"/>
          <w:cs/>
        </w:rPr>
        <w:br/>
      </w:r>
      <w:r w:rsidRPr="006246C4">
        <w:rPr>
          <w:rFonts w:asciiTheme="minorHAnsi" w:hAnsiTheme="minorHAnsi"/>
          <w:sz w:val="30"/>
          <w:szCs w:val="30"/>
          <w:cs/>
        </w:rPr>
        <w:t>เครื่องอัตโนมัติ บริหารจัดการศูนย์อาหาร</w:t>
      </w:r>
      <w:r w:rsidR="00461015" w:rsidRPr="006246C4">
        <w:rPr>
          <w:rFonts w:asciiTheme="minorHAnsi" w:hAnsiTheme="minorHAnsi" w:hint="cs"/>
          <w:sz w:val="30"/>
          <w:szCs w:val="30"/>
          <w:cs/>
        </w:rPr>
        <w:t xml:space="preserve"> การให้บริการทางการเงินและสินเชื่อ ผลิตบัตรพลาสติก ขายแฟรนไชส์ในการให้บริการงานไปรษณีย์และขนส่งพัสดุ</w:t>
      </w:r>
      <w:r w:rsidR="009C5033" w:rsidRPr="006246C4">
        <w:rPr>
          <w:rFonts w:asciiTheme="minorHAnsi" w:hAnsiTheme="minorHAnsi"/>
          <w:sz w:val="30"/>
          <w:szCs w:val="30"/>
        </w:rPr>
        <w:t xml:space="preserve"> </w:t>
      </w:r>
      <w:r w:rsidR="004A7B91" w:rsidRPr="006246C4">
        <w:rPr>
          <w:rFonts w:asciiTheme="minorHAnsi" w:hAnsiTheme="minorHAnsi" w:hint="cs"/>
          <w:sz w:val="30"/>
          <w:szCs w:val="30"/>
          <w:cs/>
        </w:rPr>
        <w:t>บริการและพัฒนาระบบโอนสาย</w:t>
      </w:r>
      <w:r w:rsidR="004A7B91" w:rsidRPr="006246C4">
        <w:rPr>
          <w:rFonts w:asciiTheme="minorHAnsi" w:hAnsiTheme="minorHAnsi" w:hint="cs"/>
          <w:spacing w:val="-6"/>
          <w:sz w:val="30"/>
          <w:szCs w:val="30"/>
          <w:cs/>
        </w:rPr>
        <w:t xml:space="preserve">อัตโนมัติ </w:t>
      </w:r>
      <w:r w:rsidR="00646536" w:rsidRPr="006246C4">
        <w:rPr>
          <w:rFonts w:asciiTheme="minorHAnsi" w:hAnsiTheme="minorHAnsi"/>
          <w:spacing w:val="-6"/>
          <w:sz w:val="30"/>
          <w:szCs w:val="30"/>
          <w:cs/>
        </w:rPr>
        <w:t>บริการด้านคอนแทคเซ็นเตอร์</w:t>
      </w:r>
      <w:r w:rsidR="00646536" w:rsidRPr="006246C4">
        <w:rPr>
          <w:rFonts w:asciiTheme="minorHAnsi" w:hAnsiTheme="minorHAnsi"/>
          <w:spacing w:val="-6"/>
          <w:sz w:val="30"/>
          <w:szCs w:val="30"/>
        </w:rPr>
        <w:t xml:space="preserve"> </w:t>
      </w:r>
      <w:r w:rsidR="008048A3" w:rsidRPr="006246C4">
        <w:rPr>
          <w:rFonts w:asciiTheme="minorHAnsi" w:hAnsiTheme="minorHAnsi"/>
          <w:spacing w:val="-6"/>
          <w:sz w:val="30"/>
          <w:szCs w:val="30"/>
          <w:cs/>
        </w:rPr>
        <w:t>บริการเช่าตู้ล็อคเกอร์ ให้เช่าพื้นที่ขายของ พื้นที่โฆษณา</w:t>
      </w:r>
      <w:r w:rsidR="008048A3" w:rsidRPr="006246C4">
        <w:rPr>
          <w:rFonts w:asciiTheme="minorHAnsi" w:hAnsiTheme="minorHAnsi" w:hint="cs"/>
          <w:spacing w:val="-6"/>
          <w:sz w:val="30"/>
          <w:szCs w:val="30"/>
          <w:cs/>
        </w:rPr>
        <w:t xml:space="preserve"> </w:t>
      </w:r>
      <w:r w:rsidR="00C56DAE">
        <w:rPr>
          <w:rFonts w:asciiTheme="minorHAnsi" w:hAnsiTheme="minorHAnsi" w:hint="cs"/>
          <w:spacing w:val="-6"/>
          <w:sz w:val="30"/>
          <w:szCs w:val="30"/>
          <w:cs/>
        </w:rPr>
        <w:t>และระบบ</w:t>
      </w:r>
      <w:r w:rsidR="00CC4D4F">
        <w:rPr>
          <w:rFonts w:asciiTheme="minorHAnsi" w:hAnsiTheme="minorHAnsi" w:hint="cs"/>
          <w:spacing w:val="-6"/>
          <w:sz w:val="30"/>
          <w:szCs w:val="30"/>
          <w:cs/>
        </w:rPr>
        <w:t xml:space="preserve">ลานจอดรถ </w:t>
      </w:r>
      <w:r w:rsidR="0058257E" w:rsidRPr="006246C4">
        <w:rPr>
          <w:rFonts w:asciiTheme="minorHAnsi" w:hAnsiTheme="minorHAnsi" w:cstheme="minorHAnsi" w:hint="cs"/>
          <w:spacing w:val="-6"/>
          <w:sz w:val="30"/>
          <w:szCs w:val="30"/>
          <w:cs/>
        </w:rPr>
        <w:t>โดย</w:t>
      </w:r>
      <w:r w:rsidR="007F02F7" w:rsidRPr="006246C4">
        <w:rPr>
          <w:rFonts w:asciiTheme="minorHAnsi" w:hAnsiTheme="minorHAnsi" w:cstheme="minorHAnsi"/>
          <w:spacing w:val="-6"/>
          <w:sz w:val="30"/>
          <w:szCs w:val="30"/>
          <w:cs/>
        </w:rPr>
        <w:t>รายละเอียดของบริษัทย่อย</w:t>
      </w:r>
      <w:r w:rsidR="00130934" w:rsidRPr="006246C4">
        <w:rPr>
          <w:rFonts w:asciiTheme="minorHAnsi" w:hAnsiTheme="minorHAnsi" w:cstheme="minorHAnsi"/>
          <w:sz w:val="30"/>
          <w:szCs w:val="30"/>
        </w:rPr>
        <w:t xml:space="preserve"> </w:t>
      </w:r>
      <w:r w:rsidR="0077677C" w:rsidRPr="006246C4">
        <w:rPr>
          <w:rFonts w:asciiTheme="minorHAnsi" w:hAnsiTheme="minorHAnsi" w:cstheme="minorHAnsi" w:hint="cs"/>
          <w:sz w:val="30"/>
          <w:szCs w:val="30"/>
          <w:cs/>
        </w:rPr>
        <w:t>บริษัทร่วมและ</w:t>
      </w:r>
      <w:r w:rsidR="00081210" w:rsidRPr="006246C4">
        <w:rPr>
          <w:rFonts w:asciiTheme="minorHAnsi" w:hAnsiTheme="minorHAnsi" w:cstheme="minorHAnsi" w:hint="cs"/>
          <w:sz w:val="30"/>
          <w:szCs w:val="30"/>
          <w:cs/>
        </w:rPr>
        <w:t>การ</w:t>
      </w:r>
      <w:r w:rsidR="0077677C" w:rsidRPr="006246C4">
        <w:rPr>
          <w:rFonts w:asciiTheme="minorHAnsi" w:hAnsiTheme="minorHAnsi" w:cstheme="minorHAnsi" w:hint="cs"/>
          <w:sz w:val="30"/>
          <w:szCs w:val="30"/>
          <w:cs/>
        </w:rPr>
        <w:t xml:space="preserve">ร่วมค้า </w:t>
      </w:r>
      <w:r w:rsidR="007F02F7" w:rsidRPr="006246C4">
        <w:rPr>
          <w:rFonts w:asciiTheme="minorHAnsi" w:hAnsiTheme="minorHAnsi" w:cstheme="minorHAnsi"/>
          <w:sz w:val="30"/>
          <w:szCs w:val="30"/>
          <w:cs/>
        </w:rPr>
        <w:t xml:space="preserve">ณ วันที่ </w:t>
      </w:r>
      <w:r w:rsidR="00A301CB" w:rsidRPr="006246C4">
        <w:rPr>
          <w:rFonts w:asciiTheme="minorHAnsi" w:hAnsiTheme="minorHAnsi" w:cstheme="minorHAnsi"/>
          <w:sz w:val="30"/>
          <w:szCs w:val="30"/>
        </w:rPr>
        <w:t>31</w:t>
      </w:r>
      <w:r w:rsidR="007F02F7" w:rsidRPr="006246C4">
        <w:rPr>
          <w:rFonts w:asciiTheme="minorHAnsi" w:hAnsiTheme="minorHAnsi" w:cstheme="minorHAnsi"/>
          <w:sz w:val="30"/>
          <w:szCs w:val="30"/>
        </w:rPr>
        <w:t xml:space="preserve"> </w:t>
      </w:r>
      <w:r w:rsidR="007F02F7" w:rsidRPr="006246C4">
        <w:rPr>
          <w:rFonts w:asciiTheme="minorHAnsi" w:hAnsiTheme="minorHAnsi" w:cstheme="minorHAnsi"/>
          <w:sz w:val="30"/>
          <w:szCs w:val="30"/>
          <w:cs/>
        </w:rPr>
        <w:t xml:space="preserve">ธันวาคม </w:t>
      </w:r>
      <w:r w:rsidR="00A301CB" w:rsidRPr="006246C4">
        <w:rPr>
          <w:rFonts w:asciiTheme="minorHAnsi" w:hAnsiTheme="minorHAnsi" w:cstheme="minorHAnsi"/>
          <w:sz w:val="30"/>
          <w:szCs w:val="30"/>
        </w:rPr>
        <w:t>256</w:t>
      </w:r>
      <w:r w:rsidR="004F6602" w:rsidRPr="006246C4">
        <w:rPr>
          <w:rFonts w:asciiTheme="minorHAnsi" w:hAnsiTheme="minorHAnsi" w:cstheme="minorHAnsi"/>
          <w:sz w:val="30"/>
          <w:szCs w:val="30"/>
        </w:rPr>
        <w:t>8</w:t>
      </w:r>
      <w:r w:rsidR="007F02F7" w:rsidRPr="006246C4">
        <w:rPr>
          <w:rFonts w:asciiTheme="minorHAnsi" w:hAnsiTheme="minorHAnsi" w:cstheme="minorHAnsi"/>
          <w:sz w:val="30"/>
          <w:szCs w:val="30"/>
        </w:rPr>
        <w:t xml:space="preserve"> </w:t>
      </w:r>
      <w:r w:rsidR="007F02F7" w:rsidRPr="006246C4">
        <w:rPr>
          <w:rFonts w:asciiTheme="minorHAnsi" w:hAnsiTheme="minorHAnsi" w:cstheme="minorHAnsi"/>
          <w:sz w:val="30"/>
          <w:szCs w:val="30"/>
          <w:cs/>
        </w:rPr>
        <w:t xml:space="preserve">และ </w:t>
      </w:r>
      <w:r w:rsidR="00A301CB" w:rsidRPr="006246C4">
        <w:rPr>
          <w:rFonts w:asciiTheme="minorHAnsi" w:hAnsiTheme="minorHAnsi" w:cstheme="minorHAnsi"/>
          <w:sz w:val="30"/>
          <w:szCs w:val="30"/>
        </w:rPr>
        <w:t>256</w:t>
      </w:r>
      <w:r w:rsidR="004F6602" w:rsidRPr="006246C4">
        <w:rPr>
          <w:rFonts w:asciiTheme="minorHAnsi" w:hAnsiTheme="minorHAnsi" w:cstheme="minorHAnsi"/>
          <w:sz w:val="30"/>
          <w:szCs w:val="30"/>
        </w:rPr>
        <w:t>7</w:t>
      </w:r>
      <w:r w:rsidR="00ED4F5F" w:rsidRPr="006246C4">
        <w:rPr>
          <w:rFonts w:asciiTheme="minorHAnsi" w:hAnsiTheme="minorHAnsi" w:cstheme="minorHAnsi"/>
          <w:sz w:val="30"/>
          <w:szCs w:val="30"/>
        </w:rPr>
        <w:t xml:space="preserve"> </w:t>
      </w:r>
      <w:r w:rsidR="007F02F7" w:rsidRPr="006246C4">
        <w:rPr>
          <w:rFonts w:asciiTheme="minorHAnsi" w:hAnsiTheme="minorHAnsi" w:cstheme="minorHAnsi"/>
          <w:sz w:val="30"/>
          <w:szCs w:val="30"/>
          <w:cs/>
        </w:rPr>
        <w:t xml:space="preserve">ได้เปิดเผยไว้ในหมายเหตุข้อ </w:t>
      </w:r>
      <w:r w:rsidR="00075DD1" w:rsidRPr="006246C4">
        <w:rPr>
          <w:rFonts w:asciiTheme="minorHAnsi" w:hAnsiTheme="minorHAnsi" w:cstheme="minorHAnsi"/>
          <w:sz w:val="30"/>
          <w:szCs w:val="30"/>
        </w:rPr>
        <w:t>1</w:t>
      </w:r>
      <w:r w:rsidR="00FE021C">
        <w:rPr>
          <w:rFonts w:asciiTheme="minorHAnsi" w:hAnsiTheme="minorHAnsi" w:cstheme="minorHAnsi"/>
          <w:sz w:val="30"/>
          <w:szCs w:val="30"/>
        </w:rPr>
        <w:t>1</w:t>
      </w:r>
      <w:r w:rsidR="00075DD1" w:rsidRPr="006246C4">
        <w:rPr>
          <w:rFonts w:asciiTheme="minorHAnsi" w:hAnsiTheme="minorHAnsi" w:cstheme="minorHAnsi"/>
          <w:sz w:val="30"/>
          <w:szCs w:val="30"/>
        </w:rPr>
        <w:t xml:space="preserve"> </w:t>
      </w:r>
      <w:r w:rsidR="00075DD1" w:rsidRPr="006246C4">
        <w:rPr>
          <w:rFonts w:asciiTheme="minorHAnsi" w:hAnsiTheme="minorHAnsi" w:cstheme="minorHAnsi" w:hint="cs"/>
          <w:sz w:val="30"/>
          <w:szCs w:val="30"/>
          <w:cs/>
        </w:rPr>
        <w:t xml:space="preserve">และ </w:t>
      </w:r>
      <w:r w:rsidR="00A301CB" w:rsidRPr="006246C4">
        <w:rPr>
          <w:rFonts w:asciiTheme="minorHAnsi" w:hAnsiTheme="minorHAnsi" w:cstheme="minorHAnsi"/>
          <w:sz w:val="30"/>
          <w:szCs w:val="30"/>
        </w:rPr>
        <w:t>1</w:t>
      </w:r>
      <w:r w:rsidR="00FE021C">
        <w:rPr>
          <w:rFonts w:asciiTheme="minorHAnsi" w:hAnsiTheme="minorHAnsi" w:cstheme="minorHAnsi"/>
          <w:sz w:val="30"/>
          <w:szCs w:val="30"/>
        </w:rPr>
        <w:t>2</w:t>
      </w:r>
    </w:p>
    <w:p w14:paraId="781CA569" w14:textId="77777777" w:rsidR="00FE021C" w:rsidRDefault="00FE021C" w:rsidP="00C14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2833AE8B" w14:textId="77777777" w:rsidR="00951341" w:rsidRDefault="00951341" w:rsidP="00C14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7F2DF4AE" w14:textId="77777777" w:rsidR="00951341" w:rsidRDefault="00951341" w:rsidP="00C14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17FD5EFB" w14:textId="77777777" w:rsidR="00951341" w:rsidRDefault="00951341" w:rsidP="00C14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7CA48BEA" w14:textId="77777777" w:rsidR="00951341" w:rsidRDefault="00951341" w:rsidP="00C14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29828925" w14:textId="77777777" w:rsidR="00951341" w:rsidRDefault="00951341" w:rsidP="00C14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553C6DCF" w14:textId="77777777" w:rsidR="00951341" w:rsidRPr="006246C4" w:rsidRDefault="00951341" w:rsidP="00C14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01711143" w14:textId="77777777" w:rsidR="0034567D" w:rsidRPr="006246C4" w:rsidRDefault="00235F64" w:rsidP="005D7A9F">
      <w:pPr>
        <w:pStyle w:val="BodyText2"/>
        <w:numPr>
          <w:ilvl w:val="0"/>
          <w:numId w:val="19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6246C4">
        <w:rPr>
          <w:rFonts w:asciiTheme="minorHAnsi" w:hAnsiTheme="minorHAnsi" w:cstheme="minorHAnsi"/>
          <w:b/>
          <w:bCs/>
          <w:cs/>
          <w:lang w:val="en-US"/>
        </w:rPr>
        <w:lastRenderedPageBreak/>
        <w:t>เกณฑ์การจัดทำงบการเงิน</w:t>
      </w:r>
    </w:p>
    <w:p w14:paraId="69AFD65C" w14:textId="77777777" w:rsidR="004F7D9E" w:rsidRPr="006246C4" w:rsidRDefault="004F7D9E" w:rsidP="00B44738">
      <w:pPr>
        <w:spacing w:line="240" w:lineRule="auto"/>
        <w:ind w:right="2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29A95E8B" w14:textId="593D5521" w:rsidR="007F02F7" w:rsidRPr="006246C4" w:rsidRDefault="000802CA" w:rsidP="00210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6246C4">
        <w:rPr>
          <w:rFonts w:asciiTheme="minorHAnsi" w:hAnsiTheme="minorHAnsi" w:cstheme="minorHAnsi"/>
          <w:sz w:val="30"/>
          <w:szCs w:val="30"/>
        </w:rPr>
        <w:br/>
      </w:r>
      <w:r w:rsidRPr="006246C4">
        <w:rPr>
          <w:rFonts w:asciiTheme="minorHAnsi" w:hAnsiTheme="minorHAns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246C4">
        <w:rPr>
          <w:rFonts w:asciiTheme="minorHAnsi" w:hAnsiTheme="minorHAnsi" w:cstheme="minorHAnsi"/>
          <w:sz w:val="30"/>
          <w:szCs w:val="30"/>
        </w:rPr>
        <w:br/>
      </w:r>
      <w:r w:rsidRPr="006246C4">
        <w:rPr>
          <w:rFonts w:asciiTheme="minorHAnsi" w:hAnsiTheme="minorHAnsi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="00210572" w:rsidRPr="006246C4">
        <w:rPr>
          <w:rFonts w:asciiTheme="minorHAnsi" w:hAnsiTheme="minorHAnsi"/>
          <w:sz w:val="30"/>
          <w:szCs w:val="30"/>
        </w:rPr>
        <w:t>3</w:t>
      </w:r>
      <w:r w:rsidRPr="006246C4">
        <w:rPr>
          <w:rFonts w:asciiTheme="minorHAnsi" w:hAnsiTheme="minorHAnsi"/>
          <w:sz w:val="30"/>
          <w:szCs w:val="30"/>
          <w:cs/>
        </w:rPr>
        <w:t xml:space="preserve"> ได้ถือปฏิบัติโดยสม่ำเสมอสำหรับงบการเงินทุกรอบระยะเวลาที่รายงาน</w:t>
      </w:r>
    </w:p>
    <w:p w14:paraId="739E1580" w14:textId="77777777" w:rsidR="000B517B" w:rsidRPr="006246C4" w:rsidRDefault="000B517B" w:rsidP="00996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HAnsi" w:hAnsiTheme="minorHAnsi"/>
          <w:sz w:val="30"/>
          <w:szCs w:val="30"/>
        </w:rPr>
      </w:pPr>
    </w:p>
    <w:p w14:paraId="61A2BCDC" w14:textId="61E9BFDA" w:rsidR="000B517B" w:rsidRPr="006246C4" w:rsidRDefault="000802CA" w:rsidP="00D36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</w:t>
      </w:r>
      <w:r w:rsidR="00210572" w:rsidRPr="006246C4">
        <w:rPr>
          <w:rFonts w:asciiTheme="minorHAnsi" w:hAnsiTheme="minorHAnsi"/>
          <w:sz w:val="30"/>
          <w:szCs w:val="30"/>
        </w:rPr>
        <w:t xml:space="preserve"> </w:t>
      </w:r>
      <w:r w:rsidRPr="006246C4">
        <w:rPr>
          <w:rFonts w:asciiTheme="minorHAnsi" w:hAnsiTheme="minorHAnsi"/>
          <w:sz w:val="30"/>
          <w:szCs w:val="30"/>
          <w:cs/>
        </w:rPr>
        <w:t>ผลที่เกิดขึ้นจริงอาจแตกต่างจากที่ประมาณ</w:t>
      </w:r>
      <w:r w:rsidRPr="00F70FBA">
        <w:rPr>
          <w:rFonts w:asciiTheme="minorHAnsi" w:hAnsiTheme="minorHAnsi"/>
          <w:b/>
          <w:bCs/>
          <w:sz w:val="30"/>
          <w:szCs w:val="30"/>
          <w:cs/>
        </w:rPr>
        <w:t>การ</w:t>
      </w:r>
      <w:r w:rsidRPr="006246C4">
        <w:rPr>
          <w:rFonts w:asciiTheme="minorHAnsi" w:hAnsiTheme="minorHAnsi"/>
          <w:sz w:val="30"/>
          <w:szCs w:val="30"/>
          <w:cs/>
        </w:rPr>
        <w:t>ไว้ ประมาณการและข้อสมมติที่ใช้ในการจัดทำงบการเงินจะได้รับการทบทวน</w:t>
      </w:r>
      <w:r w:rsidRPr="006246C4">
        <w:rPr>
          <w:rFonts w:asciiTheme="minorHAnsi" w:hAnsiTheme="minorHAnsi"/>
          <w:sz w:val="30"/>
          <w:szCs w:val="30"/>
        </w:rPr>
        <w:br/>
      </w:r>
      <w:r w:rsidRPr="006246C4">
        <w:rPr>
          <w:rFonts w:asciiTheme="minorHAnsi" w:hAnsiTheme="minorHAnsi"/>
          <w:sz w:val="30"/>
          <w:szCs w:val="30"/>
          <w:cs/>
        </w:rPr>
        <w:t>อย่างต่อเนื่อง การปรับประมาณการทางบัญชีจะบันทึกโดยวิธีเปลี่ยนทันทีเป็นต้นไป</w:t>
      </w:r>
    </w:p>
    <w:p w14:paraId="3240D787" w14:textId="77777777" w:rsidR="00210572" w:rsidRPr="006246C4" w:rsidRDefault="00210572" w:rsidP="00370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B09239F" w14:textId="5F71F7EB" w:rsidR="009F1A49" w:rsidRPr="00370D71" w:rsidRDefault="009F1A49" w:rsidP="00370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="Angsana New" w:hAnsi="Angsana New"/>
          <w:i/>
          <w:iCs/>
          <w:sz w:val="30"/>
          <w:szCs w:val="30"/>
          <w:cs/>
        </w:rPr>
        <w:t>การใช้เกณฑ์ในการดำเนินงานต่อเนื่อง</w:t>
      </w:r>
      <w:r w:rsidRPr="0036068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8A87D7A" w14:textId="77777777" w:rsidR="009F1A49" w:rsidRPr="00A50121" w:rsidRDefault="009F1A49" w:rsidP="00A50121">
      <w:pPr>
        <w:pStyle w:val="BodyText2"/>
        <w:ind w:left="540"/>
        <w:rPr>
          <w:lang w:val="en-US"/>
        </w:rPr>
      </w:pPr>
    </w:p>
    <w:p w14:paraId="2915DB99" w14:textId="438F527C" w:rsidR="00A50121" w:rsidRDefault="00C56DAE" w:rsidP="00A50121">
      <w:pPr>
        <w:pStyle w:val="BodyText2"/>
        <w:ind w:left="540"/>
        <w:rPr>
          <w:lang w:val="en-US"/>
        </w:rPr>
      </w:pPr>
      <w:r>
        <w:rPr>
          <w:rFonts w:hint="cs"/>
          <w:cs/>
          <w:lang w:val="en-US"/>
        </w:rPr>
        <w:t xml:space="preserve">ณ วันที่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 xml:space="preserve">ธันวาคม </w:t>
      </w:r>
      <w:r>
        <w:rPr>
          <w:lang w:val="en-US"/>
        </w:rPr>
        <w:t xml:space="preserve">2568 </w:t>
      </w:r>
      <w:r w:rsidR="00036F5F" w:rsidRPr="00036F5F">
        <w:rPr>
          <w:cs/>
          <w:lang w:val="en-US"/>
        </w:rPr>
        <w:t xml:space="preserve">กลุ่มบริษัทและบริษัทมีหนี้สินหมุนเวียนมากกว่าสินทรัพย์หมุนเวียนจำนวน </w:t>
      </w:r>
      <w:r w:rsidR="00D62402" w:rsidRPr="00D62402">
        <w:rPr>
          <w:lang w:val="en-US"/>
        </w:rPr>
        <w:t>930</w:t>
      </w:r>
      <w:r w:rsidR="00036F5F" w:rsidRPr="00036F5F">
        <w:rPr>
          <w:cs/>
          <w:lang w:val="en-US"/>
        </w:rPr>
        <w:t>.</w:t>
      </w:r>
      <w:r w:rsidR="00D62402" w:rsidRPr="00D62402">
        <w:rPr>
          <w:lang w:val="en-US"/>
        </w:rPr>
        <w:t>3</w:t>
      </w:r>
      <w:r w:rsidR="00036F5F" w:rsidRPr="00036F5F">
        <w:rPr>
          <w:cs/>
          <w:lang w:val="en-US"/>
        </w:rPr>
        <w:t xml:space="preserve"> ล้านบาท และ </w:t>
      </w:r>
      <w:r w:rsidR="00D62402" w:rsidRPr="00D62402">
        <w:rPr>
          <w:lang w:val="en-US"/>
        </w:rPr>
        <w:t>1</w:t>
      </w:r>
      <w:r w:rsidR="00036F5F" w:rsidRPr="00036F5F">
        <w:rPr>
          <w:lang w:val="en-US"/>
        </w:rPr>
        <w:t>,</w:t>
      </w:r>
      <w:r w:rsidR="00D62402" w:rsidRPr="00D62402">
        <w:rPr>
          <w:lang w:val="en-US"/>
        </w:rPr>
        <w:t>629</w:t>
      </w:r>
      <w:r w:rsidR="00036F5F" w:rsidRPr="00036F5F">
        <w:rPr>
          <w:cs/>
          <w:lang w:val="en-US"/>
        </w:rPr>
        <w:t>.</w:t>
      </w:r>
      <w:r w:rsidR="00D62402" w:rsidRPr="00D62402">
        <w:rPr>
          <w:lang w:val="en-US"/>
        </w:rPr>
        <w:t>4</w:t>
      </w:r>
      <w:r w:rsidR="00036F5F" w:rsidRPr="00036F5F">
        <w:rPr>
          <w:cs/>
          <w:lang w:val="en-US"/>
        </w:rPr>
        <w:t xml:space="preserve"> ล้านบาท ตามลำดับ </w:t>
      </w:r>
      <w:r w:rsidR="00036F5F" w:rsidRPr="003A119E">
        <w:rPr>
          <w:i/>
          <w:iCs/>
          <w:cs/>
          <w:lang w:val="en-US"/>
        </w:rPr>
        <w:t>(</w:t>
      </w:r>
      <w:r w:rsidR="00D62402" w:rsidRPr="003A119E">
        <w:rPr>
          <w:i/>
          <w:iCs/>
          <w:lang w:val="en-US"/>
        </w:rPr>
        <w:t>31</w:t>
      </w:r>
      <w:r w:rsidR="00036F5F" w:rsidRPr="003A119E">
        <w:rPr>
          <w:i/>
          <w:iCs/>
          <w:cs/>
          <w:lang w:val="en-US"/>
        </w:rPr>
        <w:t xml:space="preserve"> ธันวาคม </w:t>
      </w:r>
      <w:r w:rsidR="00D62402" w:rsidRPr="003A119E">
        <w:rPr>
          <w:i/>
          <w:iCs/>
          <w:lang w:val="en-US"/>
        </w:rPr>
        <w:t>2567</w:t>
      </w:r>
      <w:r w:rsidR="00036F5F" w:rsidRPr="003A119E">
        <w:rPr>
          <w:i/>
          <w:iCs/>
          <w:cs/>
          <w:lang w:val="en-US"/>
        </w:rPr>
        <w:t xml:space="preserve"> : </w:t>
      </w:r>
      <w:r w:rsidR="00D62402" w:rsidRPr="003A119E">
        <w:rPr>
          <w:i/>
          <w:iCs/>
          <w:lang w:val="en-US"/>
        </w:rPr>
        <w:t>706</w:t>
      </w:r>
      <w:r w:rsidR="00036F5F" w:rsidRPr="003A119E">
        <w:rPr>
          <w:i/>
          <w:iCs/>
          <w:cs/>
          <w:lang w:val="en-US"/>
        </w:rPr>
        <w:t>.</w:t>
      </w:r>
      <w:r w:rsidR="00D62402" w:rsidRPr="003A119E">
        <w:rPr>
          <w:i/>
          <w:iCs/>
          <w:lang w:val="en-US"/>
        </w:rPr>
        <w:t>4</w:t>
      </w:r>
      <w:r w:rsidR="00036F5F" w:rsidRPr="003A119E">
        <w:rPr>
          <w:i/>
          <w:iCs/>
          <w:cs/>
          <w:lang w:val="en-US"/>
        </w:rPr>
        <w:t xml:space="preserve"> ล้านบาท และ </w:t>
      </w:r>
      <w:r w:rsidR="00D62402" w:rsidRPr="003A119E">
        <w:rPr>
          <w:i/>
          <w:iCs/>
          <w:lang w:val="en-US"/>
        </w:rPr>
        <w:t>821</w:t>
      </w:r>
      <w:r w:rsidR="00036F5F" w:rsidRPr="003A119E">
        <w:rPr>
          <w:i/>
          <w:iCs/>
          <w:cs/>
          <w:lang w:val="en-US"/>
        </w:rPr>
        <w:t>.</w:t>
      </w:r>
      <w:r w:rsidR="00D62402" w:rsidRPr="003A119E">
        <w:rPr>
          <w:i/>
          <w:iCs/>
          <w:lang w:val="en-US"/>
        </w:rPr>
        <w:t>7</w:t>
      </w:r>
      <w:r w:rsidR="00036F5F" w:rsidRPr="003A119E">
        <w:rPr>
          <w:i/>
          <w:iCs/>
          <w:cs/>
          <w:lang w:val="en-US"/>
        </w:rPr>
        <w:t xml:space="preserve"> ล้านบาท ตามลำดับ)</w:t>
      </w:r>
      <w:r w:rsidR="00036F5F" w:rsidRPr="00036F5F">
        <w:rPr>
          <w:cs/>
          <w:lang w:val="en-US"/>
        </w:rPr>
        <w:t xml:space="preserve"> และมีขาดทุนสะสมเกินทุนจำนวน </w:t>
      </w:r>
      <w:r w:rsidR="00D62402" w:rsidRPr="00D62402">
        <w:rPr>
          <w:lang w:val="en-US"/>
        </w:rPr>
        <w:t>3</w:t>
      </w:r>
      <w:r w:rsidR="00036F5F" w:rsidRPr="00036F5F">
        <w:rPr>
          <w:lang w:val="en-US"/>
        </w:rPr>
        <w:t>,</w:t>
      </w:r>
      <w:r w:rsidR="00D62402" w:rsidRPr="00D62402">
        <w:rPr>
          <w:lang w:val="en-US"/>
        </w:rPr>
        <w:t>256</w:t>
      </w:r>
      <w:r w:rsidR="00036F5F" w:rsidRPr="00036F5F">
        <w:rPr>
          <w:cs/>
          <w:lang w:val="en-US"/>
        </w:rPr>
        <w:t>.</w:t>
      </w:r>
      <w:r w:rsidR="00D62402" w:rsidRPr="00D62402">
        <w:rPr>
          <w:lang w:val="en-US"/>
        </w:rPr>
        <w:t>2</w:t>
      </w:r>
      <w:r w:rsidR="00036F5F" w:rsidRPr="00036F5F">
        <w:rPr>
          <w:cs/>
          <w:lang w:val="en-US"/>
        </w:rPr>
        <w:t xml:space="preserve"> ล้านบาทและ </w:t>
      </w:r>
      <w:r w:rsidR="00D62402" w:rsidRPr="00D62402">
        <w:rPr>
          <w:lang w:val="en-US"/>
        </w:rPr>
        <w:t>3</w:t>
      </w:r>
      <w:r w:rsidR="00036F5F" w:rsidRPr="00036F5F">
        <w:rPr>
          <w:lang w:val="en-US"/>
        </w:rPr>
        <w:t>,</w:t>
      </w:r>
      <w:r w:rsidR="00D62402" w:rsidRPr="00D62402">
        <w:rPr>
          <w:lang w:val="en-US"/>
        </w:rPr>
        <w:t>234</w:t>
      </w:r>
      <w:r w:rsidR="00036F5F" w:rsidRPr="00036F5F">
        <w:rPr>
          <w:cs/>
          <w:lang w:val="en-US"/>
        </w:rPr>
        <w:t>.</w:t>
      </w:r>
      <w:r w:rsidR="00D62402" w:rsidRPr="00D62402">
        <w:rPr>
          <w:lang w:val="en-US"/>
        </w:rPr>
        <w:t>4</w:t>
      </w:r>
      <w:r w:rsidR="00036F5F" w:rsidRPr="00036F5F">
        <w:rPr>
          <w:cs/>
          <w:lang w:val="en-US"/>
        </w:rPr>
        <w:t xml:space="preserve"> ล้านบาท ตามลำดับ นอกจากนี้ กลุ่มบริษัทและบริษัทมีผลการดำเนินงานขาดทุนสุทธิสำหรับปีสิ้นสุดวันที่ </w:t>
      </w:r>
      <w:r w:rsidR="00D62402" w:rsidRPr="00D62402">
        <w:rPr>
          <w:lang w:val="en-US"/>
        </w:rPr>
        <w:t>31</w:t>
      </w:r>
      <w:r w:rsidR="00036F5F" w:rsidRPr="00036F5F">
        <w:rPr>
          <w:cs/>
          <w:lang w:val="en-US"/>
        </w:rPr>
        <w:t xml:space="preserve"> ธันวาคม </w:t>
      </w:r>
      <w:r w:rsidR="00D62402" w:rsidRPr="00D62402">
        <w:rPr>
          <w:lang w:val="en-US"/>
        </w:rPr>
        <w:t>2568</w:t>
      </w:r>
      <w:r w:rsidR="00036F5F" w:rsidRPr="00036F5F">
        <w:rPr>
          <w:cs/>
          <w:lang w:val="en-US"/>
        </w:rPr>
        <w:t xml:space="preserve"> จำนวน </w:t>
      </w:r>
      <w:r w:rsidR="00D62402" w:rsidRPr="00D62402">
        <w:rPr>
          <w:lang w:val="en-US"/>
        </w:rPr>
        <w:t>5</w:t>
      </w:r>
      <w:r w:rsidR="00036F5F" w:rsidRPr="00036F5F">
        <w:rPr>
          <w:lang w:val="en-US"/>
        </w:rPr>
        <w:t>,</w:t>
      </w:r>
      <w:r w:rsidR="00D62402" w:rsidRPr="00D62402">
        <w:rPr>
          <w:lang w:val="en-US"/>
        </w:rPr>
        <w:t>145</w:t>
      </w:r>
      <w:r w:rsidR="00036F5F" w:rsidRPr="00036F5F">
        <w:rPr>
          <w:cs/>
          <w:lang w:val="en-US"/>
        </w:rPr>
        <w:t>.</w:t>
      </w:r>
      <w:r w:rsidR="00D62402" w:rsidRPr="00D62402">
        <w:rPr>
          <w:lang w:val="en-US"/>
        </w:rPr>
        <w:t>5</w:t>
      </w:r>
      <w:r w:rsidR="00036F5F" w:rsidRPr="00036F5F">
        <w:rPr>
          <w:cs/>
          <w:lang w:val="en-US"/>
        </w:rPr>
        <w:t xml:space="preserve"> ล้านบาท และ </w:t>
      </w:r>
      <w:r w:rsidR="00D62402" w:rsidRPr="00D62402">
        <w:rPr>
          <w:lang w:val="en-US"/>
        </w:rPr>
        <w:t>4</w:t>
      </w:r>
      <w:r w:rsidR="00036F5F" w:rsidRPr="00036F5F">
        <w:rPr>
          <w:lang w:val="en-US"/>
        </w:rPr>
        <w:t>,</w:t>
      </w:r>
      <w:r w:rsidR="00D62402" w:rsidRPr="00D62402">
        <w:rPr>
          <w:lang w:val="en-US"/>
        </w:rPr>
        <w:t>194</w:t>
      </w:r>
      <w:r w:rsidR="00036F5F" w:rsidRPr="00036F5F">
        <w:rPr>
          <w:cs/>
          <w:lang w:val="en-US"/>
        </w:rPr>
        <w:t>.</w:t>
      </w:r>
      <w:r w:rsidR="00D62402" w:rsidRPr="00D62402">
        <w:rPr>
          <w:lang w:val="en-US"/>
        </w:rPr>
        <w:t>8</w:t>
      </w:r>
      <w:r w:rsidR="00036F5F" w:rsidRPr="00036F5F">
        <w:rPr>
          <w:cs/>
          <w:lang w:val="en-US"/>
        </w:rPr>
        <w:t xml:space="preserve"> ล้านบาท ตามลำดับ </w:t>
      </w:r>
      <w:r w:rsidR="00036F5F" w:rsidRPr="003A119E">
        <w:rPr>
          <w:i/>
          <w:iCs/>
          <w:cs/>
          <w:lang w:val="en-US"/>
        </w:rPr>
        <w:t>(</w:t>
      </w:r>
      <w:r w:rsidR="00D62402" w:rsidRPr="003A119E">
        <w:rPr>
          <w:i/>
          <w:iCs/>
          <w:lang w:val="en-US"/>
        </w:rPr>
        <w:t>31</w:t>
      </w:r>
      <w:r w:rsidR="00036F5F" w:rsidRPr="003A119E">
        <w:rPr>
          <w:i/>
          <w:iCs/>
          <w:cs/>
          <w:lang w:val="en-US"/>
        </w:rPr>
        <w:t xml:space="preserve"> ธันวาคม </w:t>
      </w:r>
      <w:r w:rsidR="00D62402" w:rsidRPr="003A119E">
        <w:rPr>
          <w:i/>
          <w:iCs/>
          <w:lang w:val="en-US"/>
        </w:rPr>
        <w:t>2567</w:t>
      </w:r>
      <w:r w:rsidR="00036F5F" w:rsidRPr="003A119E">
        <w:rPr>
          <w:i/>
          <w:iCs/>
          <w:cs/>
          <w:lang w:val="en-US"/>
        </w:rPr>
        <w:t xml:space="preserve">: </w:t>
      </w:r>
      <w:r w:rsidR="00D62402" w:rsidRPr="003A119E">
        <w:rPr>
          <w:i/>
          <w:iCs/>
          <w:lang w:val="en-US"/>
        </w:rPr>
        <w:t>6</w:t>
      </w:r>
      <w:r w:rsidR="00036F5F" w:rsidRPr="003A119E">
        <w:rPr>
          <w:i/>
          <w:iCs/>
          <w:lang w:val="en-US"/>
        </w:rPr>
        <w:t>,</w:t>
      </w:r>
      <w:r w:rsidR="00D62402" w:rsidRPr="003A119E">
        <w:rPr>
          <w:i/>
          <w:iCs/>
          <w:lang w:val="en-US"/>
        </w:rPr>
        <w:t>823</w:t>
      </w:r>
      <w:r w:rsidR="00036F5F" w:rsidRPr="003A119E">
        <w:rPr>
          <w:i/>
          <w:iCs/>
          <w:cs/>
          <w:lang w:val="en-US"/>
        </w:rPr>
        <w:t>.</w:t>
      </w:r>
      <w:r w:rsidR="00D62402" w:rsidRPr="003A119E">
        <w:rPr>
          <w:i/>
          <w:iCs/>
          <w:lang w:val="en-US"/>
        </w:rPr>
        <w:t>6</w:t>
      </w:r>
      <w:r w:rsidR="00036F5F" w:rsidRPr="003A119E">
        <w:rPr>
          <w:i/>
          <w:iCs/>
          <w:cs/>
          <w:lang w:val="en-US"/>
        </w:rPr>
        <w:t xml:space="preserve"> ล้านบาทและ </w:t>
      </w:r>
      <w:r w:rsidR="00D62402" w:rsidRPr="003A119E">
        <w:rPr>
          <w:i/>
          <w:iCs/>
          <w:lang w:val="en-US"/>
        </w:rPr>
        <w:t>8</w:t>
      </w:r>
      <w:r w:rsidR="00036F5F" w:rsidRPr="003A119E">
        <w:rPr>
          <w:i/>
          <w:iCs/>
          <w:lang w:val="en-US"/>
        </w:rPr>
        <w:t>,</w:t>
      </w:r>
      <w:r w:rsidR="00D62402" w:rsidRPr="003A119E">
        <w:rPr>
          <w:i/>
          <w:iCs/>
          <w:lang w:val="en-US"/>
        </w:rPr>
        <w:t>818</w:t>
      </w:r>
      <w:r w:rsidR="00036F5F" w:rsidRPr="003A119E">
        <w:rPr>
          <w:i/>
          <w:iCs/>
          <w:cs/>
          <w:lang w:val="en-US"/>
        </w:rPr>
        <w:t>.</w:t>
      </w:r>
      <w:r w:rsidR="00D62402" w:rsidRPr="003A119E">
        <w:rPr>
          <w:i/>
          <w:iCs/>
          <w:lang w:val="en-US"/>
        </w:rPr>
        <w:t>0</w:t>
      </w:r>
      <w:r w:rsidR="00036F5F" w:rsidRPr="003A119E">
        <w:rPr>
          <w:i/>
          <w:iCs/>
          <w:cs/>
          <w:lang w:val="en-US"/>
        </w:rPr>
        <w:t xml:space="preserve"> ล้านบาท ตามลำดับ)</w:t>
      </w:r>
      <w:r w:rsidR="00036F5F" w:rsidRPr="00036F5F">
        <w:rPr>
          <w:cs/>
          <w:lang w:val="en-US"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33649741" w14:textId="77777777" w:rsidR="00036F5F" w:rsidRPr="00036F5F" w:rsidRDefault="00036F5F" w:rsidP="00A50121">
      <w:pPr>
        <w:pStyle w:val="BodyText2"/>
        <w:ind w:left="540"/>
        <w:rPr>
          <w:lang w:val="en-US"/>
        </w:rPr>
      </w:pPr>
    </w:p>
    <w:p w14:paraId="76370798" w14:textId="47975495" w:rsidR="00DF1792" w:rsidRDefault="00B55183" w:rsidP="00DF1792">
      <w:pPr>
        <w:pStyle w:val="BodyText2"/>
        <w:ind w:left="540"/>
        <w:rPr>
          <w:highlight w:val="yellow"/>
          <w:lang w:val="en-US"/>
        </w:rPr>
      </w:pPr>
      <w:r w:rsidRPr="00B55183">
        <w:rPr>
          <w:cs/>
          <w:lang w:val="en-US"/>
        </w:rPr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 แต่ขึ้นอยู่กับผลของการเจรจาขอผ่อนผันการผิดเงื่อนไขสัญญาเงินกู้ยืม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กระบวนการรับชำระหนี้ด้วยสินทรัพย์ รวมถึงการขายสินทรัพย์เพื่อชำระหนี้ ดังนั้นงบการเงินรวมและงบการเงินเฉพาะกิจการนี้ยังไม่ได้รวมรายการปรับปรุงใดๆ ต่อมูลค่าที่คาดว่าจะได้รับคืนของสินทรัพย์ และต่อจำนวนและการจัดประเภทรายการใหม่ของหนี้สิน ซึ่งอาจจำเป็นหากกลุ่มบริษัทและบริษัทไม่สามารถดำเนินงานต่อเนื่องต่อไปได้</w:t>
      </w:r>
    </w:p>
    <w:p w14:paraId="5F793C9C" w14:textId="77777777" w:rsidR="00A50121" w:rsidRDefault="00A50121" w:rsidP="00DF1792">
      <w:pPr>
        <w:pStyle w:val="BodyText2"/>
        <w:ind w:left="540"/>
        <w:rPr>
          <w:highlight w:val="yellow"/>
          <w:lang w:val="en-US"/>
        </w:rPr>
      </w:pPr>
    </w:p>
    <w:p w14:paraId="130B6525" w14:textId="77777777" w:rsidR="00A50121" w:rsidRDefault="00A50121" w:rsidP="00DF1792">
      <w:pPr>
        <w:pStyle w:val="BodyText2"/>
        <w:ind w:left="540"/>
        <w:rPr>
          <w:highlight w:val="yellow"/>
          <w:lang w:val="en-US"/>
        </w:rPr>
      </w:pPr>
    </w:p>
    <w:p w14:paraId="0F8DA9D7" w14:textId="77777777" w:rsidR="00B55183" w:rsidRPr="00AD00D3" w:rsidRDefault="00B55183" w:rsidP="00DF1792">
      <w:pPr>
        <w:pStyle w:val="BodyText2"/>
        <w:ind w:left="540"/>
        <w:rPr>
          <w:highlight w:val="yellow"/>
          <w:lang w:val="en-US"/>
        </w:rPr>
      </w:pPr>
    </w:p>
    <w:p w14:paraId="382B52F2" w14:textId="77777777" w:rsidR="00DF1792" w:rsidRPr="00940A92" w:rsidRDefault="00DF1792" w:rsidP="00DF1792">
      <w:pPr>
        <w:pStyle w:val="BodyText2"/>
        <w:ind w:left="540"/>
        <w:rPr>
          <w:i/>
          <w:iCs/>
          <w:lang w:val="en-US"/>
        </w:rPr>
      </w:pPr>
      <w:r w:rsidRPr="00940A92">
        <w:rPr>
          <w:i/>
          <w:iCs/>
          <w:cs/>
          <w:lang w:val="en-US"/>
        </w:rPr>
        <w:lastRenderedPageBreak/>
        <w:t xml:space="preserve">การขึ้นเครื่องหมาย </w:t>
      </w:r>
      <w:r w:rsidRPr="00940A92">
        <w:rPr>
          <w:i/>
          <w:iCs/>
          <w:lang w:val="en-US"/>
        </w:rPr>
        <w:t xml:space="preserve">Caution - Business (“CB”) </w:t>
      </w:r>
    </w:p>
    <w:p w14:paraId="7119EA26" w14:textId="77777777" w:rsidR="00DF1792" w:rsidRPr="00FE021C" w:rsidRDefault="00DF1792" w:rsidP="00DF1792">
      <w:pPr>
        <w:pStyle w:val="BodyText2"/>
        <w:ind w:left="540"/>
        <w:rPr>
          <w:lang w:val="en-US"/>
        </w:rPr>
      </w:pPr>
    </w:p>
    <w:p w14:paraId="0A38A4A6" w14:textId="353C7CDA" w:rsidR="00DF1792" w:rsidRPr="00FE021C" w:rsidRDefault="00DF1792" w:rsidP="00DF1792">
      <w:pPr>
        <w:pStyle w:val="BodyText2"/>
        <w:ind w:left="540"/>
        <w:rPr>
          <w:cs/>
          <w:lang w:val="en-US"/>
        </w:rPr>
      </w:pPr>
      <w:r w:rsidRPr="00FE021C">
        <w:rPr>
          <w:cs/>
          <w:lang w:val="en-US"/>
        </w:rPr>
        <w:t xml:space="preserve">ตลาดหลักทรัพย์แห่งประเทศไทยประกาศขึ้นเครื่องหมาย </w:t>
      </w:r>
      <w:r w:rsidRPr="00FE021C">
        <w:rPr>
          <w:lang w:val="en-US"/>
        </w:rPr>
        <w:t xml:space="preserve">Caution - Business (“CB”) </w:t>
      </w:r>
      <w:r w:rsidRPr="00FE021C">
        <w:rPr>
          <w:cs/>
          <w:lang w:val="en-US"/>
        </w:rPr>
        <w:t xml:space="preserve">ให้หลักทรัพย์ของบริษัทที่มีการซื้อขายในตลาดหลักทรัพย์ เมื่อส่วนของผู้ถือหุ้นของกลุ่มบริษัทมีค่าน้อยกว่าร้อยละ </w:t>
      </w:r>
      <w:r w:rsidRPr="00FE021C">
        <w:rPr>
          <w:lang w:val="en-US"/>
        </w:rPr>
        <w:t>50.00</w:t>
      </w:r>
      <w:r w:rsidRPr="00FE021C">
        <w:rPr>
          <w:cs/>
          <w:lang w:val="en-US"/>
        </w:rPr>
        <w:t xml:space="preserve"> ของทุนชำระแล้วของกลุ่มบริษัท ในกรณีดังกล่าวกลุ่มบริษัทได้เผยแพร่การแก้ใขเหตุดังกล่าวแล้ว ซึ่งบริษัทยังดำเนินการแก้ไขไม่แล้วเสร็จ ณ วันที่</w:t>
      </w:r>
      <w:r w:rsidR="00AA4FC6">
        <w:rPr>
          <w:rFonts w:hint="cs"/>
          <w:cs/>
          <w:lang w:val="en-US"/>
        </w:rPr>
        <w:t>งบการเงินนี้ได้รับอนุมัติ</w:t>
      </w:r>
    </w:p>
    <w:p w14:paraId="0380A351" w14:textId="77777777" w:rsidR="00DF1792" w:rsidRPr="00940A92" w:rsidRDefault="00DF1792" w:rsidP="00BD75B7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67711015" w14:textId="77047018" w:rsidR="00822E3F" w:rsidRPr="006246C4" w:rsidRDefault="00822E3F" w:rsidP="005D7A9F">
      <w:pPr>
        <w:pStyle w:val="BodyText2"/>
        <w:numPr>
          <w:ilvl w:val="0"/>
          <w:numId w:val="19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6246C4">
        <w:rPr>
          <w:rFonts w:asciiTheme="minorHAnsi" w:hAnsiTheme="minorHAnsi" w:cstheme="minorHAnsi"/>
          <w:b/>
          <w:bCs/>
          <w:cs/>
          <w:lang w:val="en-US"/>
        </w:rPr>
        <w:t>นโยบาย</w:t>
      </w:r>
      <w:r w:rsidRPr="006246C4">
        <w:rPr>
          <w:rFonts w:asciiTheme="minorHAnsi" w:hAnsiTheme="minorHAnsi" w:cstheme="minorHAnsi"/>
          <w:b/>
          <w:bCs/>
          <w:cs/>
        </w:rPr>
        <w:t>การบัญชีที่มีสาระสำคัญ</w:t>
      </w:r>
    </w:p>
    <w:p w14:paraId="592445F6" w14:textId="77777777" w:rsidR="000A73BD" w:rsidRPr="006246C4" w:rsidRDefault="000A73BD" w:rsidP="00D62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2EAF983D" w14:textId="77777777" w:rsidR="00225148" w:rsidRPr="006246C4" w:rsidRDefault="00225148" w:rsidP="005D7A9F">
      <w:pPr>
        <w:pStyle w:val="Heading8"/>
        <w:numPr>
          <w:ilvl w:val="1"/>
          <w:numId w:val="20"/>
        </w:numPr>
        <w:ind w:left="540" w:right="63" w:hanging="540"/>
        <w:jc w:val="both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6246C4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21701927" w14:textId="77777777" w:rsidR="00225148" w:rsidRPr="006246C4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5692BC6D" w14:textId="5F6F1C8F" w:rsidR="00917CC9" w:rsidRPr="006246C4" w:rsidRDefault="00225148" w:rsidP="001C3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  <w:lang w:val="th-TH"/>
        </w:rPr>
        <w:t>งบการเงินรวมประกอบด้วยงบการ</w:t>
      </w:r>
      <w:r w:rsidR="000E43BB" w:rsidRPr="006246C4">
        <w:rPr>
          <w:rFonts w:asciiTheme="minorHAnsi" w:hAnsiTheme="minorHAnsi" w:cstheme="minorHAnsi"/>
          <w:sz w:val="30"/>
          <w:szCs w:val="30"/>
          <w:cs/>
        </w:rPr>
        <w:t>เงินของบริษัท</w:t>
      </w:r>
      <w:r w:rsidRPr="006246C4">
        <w:rPr>
          <w:rFonts w:asciiTheme="minorHAnsi" w:hAnsiTheme="minorHAnsi" w:cstheme="minorHAnsi"/>
          <w:sz w:val="30"/>
          <w:szCs w:val="30"/>
          <w:cs/>
        </w:rPr>
        <w:t xml:space="preserve">และบริษัทย่อย (รวมกันเรียกว่า </w:t>
      </w:r>
      <w:r w:rsidRPr="006246C4">
        <w:rPr>
          <w:rFonts w:asciiTheme="minorHAnsi" w:hAnsiTheme="minorHAnsi" w:cstheme="minorHAnsi"/>
          <w:sz w:val="30"/>
          <w:szCs w:val="30"/>
        </w:rPr>
        <w:t>“</w:t>
      </w:r>
      <w:r w:rsidRPr="006246C4">
        <w:rPr>
          <w:rFonts w:asciiTheme="minorHAnsi" w:hAnsiTheme="minorHAnsi" w:cstheme="minorHAnsi"/>
          <w:sz w:val="30"/>
          <w:szCs w:val="30"/>
          <w:cs/>
        </w:rPr>
        <w:t>กลุ่มบริษัท</w:t>
      </w:r>
      <w:r w:rsidRPr="006246C4">
        <w:rPr>
          <w:rFonts w:asciiTheme="minorHAnsi" w:hAnsiTheme="minorHAnsi" w:cstheme="minorHAnsi"/>
          <w:sz w:val="30"/>
          <w:szCs w:val="30"/>
        </w:rPr>
        <w:t>”</w:t>
      </w:r>
      <w:r w:rsidRPr="006246C4">
        <w:rPr>
          <w:rFonts w:asciiTheme="minorHAnsi" w:hAnsiTheme="minorHAnsi" w:cstheme="minorHAnsi"/>
          <w:sz w:val="30"/>
          <w:szCs w:val="30"/>
          <w:cs/>
        </w:rPr>
        <w:t>)</w:t>
      </w:r>
      <w:r w:rsidR="003508BB" w:rsidRPr="006246C4">
        <w:rPr>
          <w:rFonts w:asciiTheme="minorHAnsi" w:hAnsiTheme="minorHAnsi" w:cstheme="minorHAnsi"/>
          <w:sz w:val="30"/>
          <w:szCs w:val="30"/>
        </w:rPr>
        <w:t xml:space="preserve"> </w:t>
      </w:r>
      <w:r w:rsidR="003508BB" w:rsidRPr="006246C4">
        <w:rPr>
          <w:rFonts w:asciiTheme="minorHAnsi" w:hAnsiTheme="minorHAnsi" w:cstheme="minorHAnsi" w:hint="cs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  <w:r w:rsidR="00A46809" w:rsidRPr="006246C4">
        <w:rPr>
          <w:rFonts w:asciiTheme="minorHAnsi" w:hAnsiTheme="minorHAnsi" w:cstheme="minorHAnsi"/>
          <w:sz w:val="30"/>
          <w:szCs w:val="30"/>
        </w:rPr>
        <w:t xml:space="preserve"> </w:t>
      </w:r>
      <w:r w:rsidR="00A46809" w:rsidRPr="006246C4">
        <w:rPr>
          <w:rFonts w:asciiTheme="minorHAnsi" w:hAnsiTheme="minorHAns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</w:t>
      </w:r>
      <w:r w:rsidR="00A46809" w:rsidRPr="006246C4">
        <w:rPr>
          <w:rFonts w:asciiTheme="minorHAnsi" w:hAnsiTheme="minorHAnsi" w:cstheme="minorHAnsi"/>
          <w:sz w:val="30"/>
          <w:szCs w:val="30"/>
          <w:cs/>
        </w:rPr>
        <w:t>จนถึงวันที่การควบคุมสิ้นสุดลง</w:t>
      </w:r>
    </w:p>
    <w:p w14:paraId="05CBECDA" w14:textId="77777777" w:rsidR="00075DD1" w:rsidRPr="006246C4" w:rsidRDefault="00075DD1" w:rsidP="00172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610CBE60" w14:textId="31C8F781" w:rsidR="00051713" w:rsidRPr="006246C4" w:rsidRDefault="00051713" w:rsidP="00172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t>ณ วันที่ซื้อ</w:t>
      </w:r>
      <w:r w:rsidRPr="006246C4">
        <w:rPr>
          <w:rFonts w:asciiTheme="minorHAnsi" w:hAnsiTheme="minorHAnsi" w:cstheme="minorHAnsi"/>
          <w:sz w:val="30"/>
          <w:szCs w:val="30"/>
          <w:cs/>
          <w:lang w:val="th-TH"/>
        </w:rPr>
        <w:t>ธุรกิจ</w:t>
      </w:r>
      <w:r w:rsidRPr="006246C4">
        <w:rPr>
          <w:rFonts w:asciiTheme="minorHAnsi" w:hAnsiTheme="minorHAnsi" w:cstheme="minorHAnsi"/>
          <w:sz w:val="30"/>
          <w:szCs w:val="30"/>
          <w:cs/>
        </w:rPr>
        <w:t xml:space="preserve">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   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A46809" w:rsidRPr="006246C4">
        <w:rPr>
          <w:rFonts w:asciiTheme="minorHAnsi" w:hAnsiTheme="minorHAnsi" w:cstheme="minorHAnsi"/>
          <w:sz w:val="30"/>
          <w:szCs w:val="30"/>
          <w:cs/>
        </w:rPr>
        <w:t>จากการได้มาซึ่งส่วนได้เสียที่ไม่มีอำนาจควบคุมโดยอำนาจควบคุมไม่เปลี่ยนแปลงรับรู้</w:t>
      </w:r>
      <w:r w:rsidR="00172263" w:rsidRPr="006246C4">
        <w:rPr>
          <w:rFonts w:asciiTheme="minorHAnsi" w:hAnsiTheme="minorHAnsi" w:cstheme="minorHAnsi" w:hint="cs"/>
          <w:sz w:val="30"/>
          <w:szCs w:val="30"/>
          <w:cs/>
        </w:rPr>
        <w:t>เป็น</w:t>
      </w:r>
      <w:r w:rsidR="00172263" w:rsidRPr="006246C4">
        <w:rPr>
          <w:rFonts w:asciiTheme="minorHAnsi" w:hAnsiTheme="minorHAnsi"/>
          <w:sz w:val="30"/>
          <w:szCs w:val="30"/>
          <w:cs/>
        </w:rPr>
        <w:t>ส่วนเกิน/ส่วนต่ำกว่าทุนอื่นในส่วนของเจ้าของ</w:t>
      </w:r>
    </w:p>
    <w:p w14:paraId="67524E9C" w14:textId="77777777" w:rsidR="00075DD1" w:rsidRPr="006246C4" w:rsidRDefault="00075DD1" w:rsidP="007D7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5FF96D16" w14:textId="7B4A2AA1" w:rsidR="00051713" w:rsidRPr="006246C4" w:rsidRDefault="00FA27FE" w:rsidP="007D7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C6483BE" w14:textId="771EEE35" w:rsidR="00FA27FE" w:rsidRPr="006246C4" w:rsidRDefault="00FA27FE" w:rsidP="00051713">
      <w:pPr>
        <w:pStyle w:val="BodyText2"/>
        <w:tabs>
          <w:tab w:val="left" w:pos="540"/>
        </w:tabs>
        <w:ind w:left="540" w:right="47"/>
        <w:rPr>
          <w:rFonts w:asciiTheme="minorHAnsi" w:hAnsiTheme="minorHAnsi" w:cstheme="minorHAnsi"/>
        </w:rPr>
      </w:pPr>
    </w:p>
    <w:p w14:paraId="7A1EF630" w14:textId="06FD509D" w:rsidR="00DB4E4A" w:rsidRPr="006246C4" w:rsidRDefault="0088100E" w:rsidP="000B5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t xml:space="preserve">กลุ่มบริษัทมีอิทธิพลอย่างมีนัยสำคัญ/การควบคุมร่วมในผู้ได้รับการลงทุนตามที่เปิดเผยในหมายเหตุข้อ </w:t>
      </w:r>
      <w:r w:rsidR="00A301CB" w:rsidRPr="006246C4">
        <w:rPr>
          <w:rFonts w:asciiTheme="minorHAnsi" w:hAnsiTheme="minorHAnsi" w:cstheme="minorHAnsi"/>
          <w:sz w:val="30"/>
          <w:szCs w:val="30"/>
        </w:rPr>
        <w:t>1</w:t>
      </w:r>
      <w:r w:rsidR="00850C23">
        <w:rPr>
          <w:rFonts w:asciiTheme="minorHAnsi" w:hAnsiTheme="minorHAnsi" w:cstheme="minorHAnsi"/>
          <w:sz w:val="30"/>
          <w:szCs w:val="30"/>
        </w:rPr>
        <w:t>2</w:t>
      </w:r>
      <w:r w:rsidRPr="006246C4">
        <w:rPr>
          <w:rFonts w:asciiTheme="minorHAnsi" w:hAnsiTheme="minorHAnsi" w:cstheme="minorHAnsi"/>
          <w:sz w:val="30"/>
          <w:szCs w:val="30"/>
        </w:rPr>
        <w:t xml:space="preserve"> </w:t>
      </w:r>
      <w:r w:rsidRPr="006246C4">
        <w:rPr>
          <w:rFonts w:asciiTheme="minorHAnsi" w:hAnsiTheme="minorHAnsi" w:cstheme="minorHAns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จนถึงวันที่ความมีอิทธิพลอย่างมีนัยสำคัญหรือการควบคุมร่วมสิ้นสุดลง</w:t>
      </w:r>
    </w:p>
    <w:p w14:paraId="7E8BF332" w14:textId="77777777" w:rsidR="00172263" w:rsidRPr="006246C4" w:rsidRDefault="00172263" w:rsidP="000B5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5756AD57" w14:textId="5AD25BDD" w:rsidR="00DB4E4A" w:rsidRPr="006246C4" w:rsidRDefault="00DB4E4A" w:rsidP="007D7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lastRenderedPageBreak/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           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</w:t>
      </w:r>
      <w:r w:rsidR="007D70D8" w:rsidRPr="006246C4">
        <w:rPr>
          <w:rFonts w:asciiTheme="minorHAnsi" w:hAnsiTheme="minorHAnsi" w:cstheme="minorHAnsi"/>
          <w:sz w:val="30"/>
          <w:szCs w:val="30"/>
          <w:cs/>
        </w:rPr>
        <w:t xml:space="preserve">           </w:t>
      </w:r>
      <w:r w:rsidRPr="006246C4">
        <w:rPr>
          <w:rFonts w:asciiTheme="minorHAnsi" w:hAnsiTheme="minorHAnsi" w:cstheme="minorHAnsi"/>
          <w:sz w:val="30"/>
          <w:szCs w:val="30"/>
          <w:cs/>
        </w:rPr>
        <w:t>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30DBE420" w14:textId="77777777" w:rsidR="00074EE8" w:rsidRPr="006246C4" w:rsidRDefault="00074EE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33C9AB89" w14:textId="7ECB7677" w:rsidR="00225148" w:rsidRPr="006246C4" w:rsidRDefault="00225148" w:rsidP="00225148">
      <w:pPr>
        <w:pStyle w:val="BodyText2"/>
        <w:spacing w:line="240" w:lineRule="atLeast"/>
        <w:ind w:left="540" w:right="47"/>
        <w:rPr>
          <w:rFonts w:asciiTheme="minorHAnsi" w:hAnsiTheme="minorHAnsi" w:cstheme="minorHAnsi"/>
          <w:i/>
          <w:iCs/>
          <w:cs/>
        </w:rPr>
      </w:pPr>
      <w:r w:rsidRPr="006246C4">
        <w:rPr>
          <w:rFonts w:asciiTheme="minorHAnsi" w:hAnsiTheme="minorHAnsi" w:cstheme="minorHAnsi"/>
          <w:i/>
          <w:iCs/>
          <w:cs/>
        </w:rPr>
        <w:t>การรวมธุรกิจ</w:t>
      </w:r>
    </w:p>
    <w:p w14:paraId="5AC67FA2" w14:textId="77777777" w:rsidR="00225148" w:rsidRPr="006246C4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229A56F0" w14:textId="4FFA3E19" w:rsidR="00990879" w:rsidRPr="006246C4" w:rsidRDefault="00990879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Pr="006246C4">
        <w:rPr>
          <w:rFonts w:asciiTheme="minorHAnsi" w:hAnsiTheme="minorHAnsi" w:cstheme="minorHAnsi"/>
          <w:sz w:val="30"/>
          <w:szCs w:val="30"/>
          <w:cs/>
        </w:rPr>
        <w:t>เข้า</w:t>
      </w:r>
      <w:r w:rsidRPr="006246C4">
        <w:rPr>
          <w:rFonts w:asciiTheme="minorHAnsi" w:hAnsiTheme="minorHAnsi"/>
          <w:sz w:val="30"/>
          <w:szCs w:val="30"/>
          <w:cs/>
        </w:rPr>
        <w:t>นิยาม</w:t>
      </w:r>
      <w:r w:rsidRPr="006246C4">
        <w:rPr>
          <w:rFonts w:asciiTheme="minorHAnsi" w:hAnsiTheme="minorHAnsi" w:cstheme="minorHAnsi"/>
          <w:sz w:val="30"/>
          <w:szCs w:val="30"/>
          <w:cs/>
        </w:rPr>
        <w:t>ธุรกิจและอำนาจในการควบคุมได้ถูกโอนมาให้กลุ่มบริษัท</w:t>
      </w:r>
    </w:p>
    <w:p w14:paraId="3472ED78" w14:textId="77777777" w:rsidR="00990879" w:rsidRPr="006246C4" w:rsidRDefault="00990879" w:rsidP="003C7649">
      <w:pPr>
        <w:pStyle w:val="BodyText2"/>
        <w:tabs>
          <w:tab w:val="left" w:pos="540"/>
        </w:tabs>
        <w:ind w:left="547" w:right="-25"/>
        <w:rPr>
          <w:rFonts w:asciiTheme="minorHAnsi" w:hAnsiTheme="minorHAnsi"/>
          <w:lang w:val="en-US"/>
        </w:rPr>
      </w:pPr>
    </w:p>
    <w:p w14:paraId="55CE005F" w14:textId="03AF22CA" w:rsidR="007C016A" w:rsidRPr="000A06ED" w:rsidRDefault="00990879" w:rsidP="000A0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</w:t>
      </w:r>
      <w:r w:rsidRPr="00840049">
        <w:rPr>
          <w:rFonts w:asciiTheme="minorHAnsi" w:hAnsiTheme="minorHAnsi"/>
          <w:sz w:val="30"/>
          <w:szCs w:val="30"/>
          <w:cs/>
        </w:rPr>
        <w:t xml:space="preserve">ปี (ดูหมายเหตุข้อ </w:t>
      </w:r>
      <w:r w:rsidR="00EF5A26" w:rsidRPr="00840049">
        <w:rPr>
          <w:rFonts w:asciiTheme="minorHAnsi" w:hAnsiTheme="minorHAnsi"/>
          <w:sz w:val="30"/>
          <w:szCs w:val="30"/>
        </w:rPr>
        <w:t>3</w:t>
      </w:r>
      <w:r w:rsidRPr="00840049">
        <w:rPr>
          <w:rFonts w:asciiTheme="minorHAnsi" w:hAnsiTheme="minorHAnsi"/>
          <w:sz w:val="30"/>
          <w:szCs w:val="30"/>
        </w:rPr>
        <w:t>(</w:t>
      </w:r>
      <w:r w:rsidR="001C27DA">
        <w:rPr>
          <w:rFonts w:asciiTheme="minorHAnsi" w:hAnsiTheme="minorHAnsi" w:hint="cs"/>
          <w:sz w:val="30"/>
          <w:szCs w:val="30"/>
          <w:cs/>
        </w:rPr>
        <w:t>ฐ</w:t>
      </w:r>
      <w:r w:rsidRPr="00840049">
        <w:rPr>
          <w:rFonts w:asciiTheme="minorHAnsi" w:hAnsiTheme="minorHAnsi"/>
          <w:sz w:val="30"/>
          <w:szCs w:val="30"/>
          <w:cs/>
        </w:rPr>
        <w:t>)) 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</w:t>
      </w:r>
      <w:r w:rsidR="00951341">
        <w:rPr>
          <w:rFonts w:asciiTheme="minorHAnsi" w:hAnsiTheme="minorHAnsi" w:hint="cs"/>
          <w:sz w:val="30"/>
          <w:szCs w:val="30"/>
          <w:cs/>
        </w:rPr>
        <w:t xml:space="preserve">      </w:t>
      </w:r>
      <w:r w:rsidRPr="00840049">
        <w:rPr>
          <w:rFonts w:asciiTheme="minorHAnsi" w:hAnsiTheme="minorHAnsi"/>
          <w:sz w:val="30"/>
          <w:szCs w:val="30"/>
          <w:cs/>
        </w:rPr>
        <w:t xml:space="preserve">ตราสารหนี้หรือตราสารทุน (ดูหมายเหตุข้อ </w:t>
      </w:r>
      <w:r w:rsidR="00EF5A26" w:rsidRPr="00840049">
        <w:rPr>
          <w:rFonts w:asciiTheme="minorHAnsi" w:hAnsiTheme="minorHAnsi"/>
          <w:sz w:val="30"/>
          <w:szCs w:val="30"/>
        </w:rPr>
        <w:t>3</w:t>
      </w:r>
      <w:r w:rsidRPr="00840049">
        <w:rPr>
          <w:rFonts w:asciiTheme="minorHAnsi" w:hAnsiTheme="minorHAnsi"/>
          <w:sz w:val="30"/>
          <w:szCs w:val="30"/>
        </w:rPr>
        <w:t>(</w:t>
      </w:r>
      <w:r w:rsidR="001C27DA">
        <w:rPr>
          <w:rFonts w:asciiTheme="minorHAnsi" w:hAnsiTheme="minorHAnsi" w:hint="cs"/>
          <w:sz w:val="30"/>
          <w:szCs w:val="30"/>
          <w:cs/>
        </w:rPr>
        <w:t>ธ</w:t>
      </w:r>
      <w:r w:rsidRPr="00840049">
        <w:rPr>
          <w:rFonts w:asciiTheme="minorHAnsi" w:hAnsiTheme="minorHAnsi"/>
          <w:sz w:val="30"/>
          <w:szCs w:val="30"/>
          <w:cs/>
        </w:rPr>
        <w:t>))</w:t>
      </w:r>
    </w:p>
    <w:p w14:paraId="3CDDB00B" w14:textId="77777777" w:rsidR="0032546B" w:rsidRPr="000A06ED" w:rsidRDefault="0032546B" w:rsidP="000A0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2B6CF981" w14:textId="157F4650" w:rsidR="009E0121" w:rsidRPr="006246C4" w:rsidRDefault="007C016A" w:rsidP="0006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สิ่งตอบแทนที่คาดว่าจะต้องจ่ายที่จัดประเภทเป็นส่วนของผู้ถือหุ้นจะไม่มีการวัดมูลค่าใหม่และการตัดรายการจะรับรู้ในส่วนของผู้ถือหุ้น สำหรับสิ่งตอบแทนที่คาดว่าจะต้องจ่ายอื่นๆ จะวัดมูลค่าภายหลังด้วยมูลค่ายุติธรรม ณ ทุกวันที่รายงาน การ</w:t>
      </w:r>
      <w:r w:rsidRPr="006246C4">
        <w:rPr>
          <w:rFonts w:asciiTheme="minorHAnsi" w:hAnsiTheme="minorHAnsi"/>
          <w:sz w:val="30"/>
          <w:szCs w:val="30"/>
          <w:cs/>
          <w:lang w:val="th-TH"/>
        </w:rPr>
        <w:t>เปลี่ยนแปลง</w:t>
      </w:r>
      <w:r w:rsidRPr="006246C4">
        <w:rPr>
          <w:rFonts w:asciiTheme="minorHAnsi" w:hAnsiTheme="minorHAnsi"/>
          <w:sz w:val="30"/>
          <w:szCs w:val="30"/>
          <w:cs/>
        </w:rPr>
        <w:t>ในมูลค่ายุติธรรมรับรู้ในกำไรหรือขาดทุน</w:t>
      </w:r>
    </w:p>
    <w:p w14:paraId="54CB19AE" w14:textId="77777777" w:rsidR="005B7E0A" w:rsidRPr="006246C4" w:rsidRDefault="005B7E0A" w:rsidP="0006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11648066" w14:textId="5EC66031" w:rsidR="00EB72C2" w:rsidRPr="006246C4" w:rsidRDefault="00BE6E67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BF5FCD9" w14:textId="77777777" w:rsidR="003C7649" w:rsidRPr="006246C4" w:rsidRDefault="003C7649" w:rsidP="000B517B">
      <w:pPr>
        <w:pStyle w:val="BodyText"/>
        <w:tabs>
          <w:tab w:val="clear" w:pos="454"/>
          <w:tab w:val="left" w:pos="540"/>
        </w:tabs>
        <w:spacing w:after="0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483E6CC8" w14:textId="57505B85" w:rsidR="009E0121" w:rsidRPr="006246C4" w:rsidRDefault="009E0121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 xml:space="preserve"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="00DC5CA9">
        <w:rPr>
          <w:rFonts w:asciiTheme="minorHAnsi" w:hAnsiTheme="minorHAnsi" w:hint="cs"/>
          <w:sz w:val="30"/>
          <w:szCs w:val="30"/>
          <w:cs/>
        </w:rPr>
        <w:t xml:space="preserve">        </w:t>
      </w:r>
      <w:r w:rsidRPr="006246C4">
        <w:rPr>
          <w:rFonts w:asciiTheme="minorHAnsi" w:hAnsiTheme="minorHAnsi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5D8B7FE" w14:textId="77777777" w:rsidR="003C7649" w:rsidRPr="006246C4" w:rsidRDefault="003C7649" w:rsidP="003C7649">
      <w:pPr>
        <w:pStyle w:val="BodyText2"/>
        <w:tabs>
          <w:tab w:val="left" w:pos="540"/>
        </w:tabs>
        <w:ind w:left="540" w:right="-25"/>
        <w:rPr>
          <w:rFonts w:asciiTheme="minorHAnsi" w:hAnsiTheme="minorHAnsi"/>
          <w:lang w:val="en-US"/>
        </w:rPr>
      </w:pPr>
    </w:p>
    <w:p w14:paraId="44D30CE8" w14:textId="03A05EDF" w:rsidR="00225148" w:rsidRPr="00847D1C" w:rsidRDefault="00B14489" w:rsidP="00847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lastRenderedPageBreak/>
        <w:t xml:space="preserve"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</w:t>
      </w:r>
      <w:r w:rsidR="00864B02" w:rsidRPr="006246C4">
        <w:rPr>
          <w:rFonts w:asciiTheme="minorHAnsi" w:hAnsiTheme="minorHAnsi" w:hint="cs"/>
          <w:sz w:val="30"/>
          <w:szCs w:val="30"/>
          <w:cs/>
        </w:rPr>
        <w:t xml:space="preserve">หรือในกำไรขาดทุนเบ็ดเสร็จอื่นที่เกี่ยวข้อง </w:t>
      </w:r>
      <w:r w:rsidRPr="006246C4">
        <w:rPr>
          <w:rFonts w:asciiTheme="minorHAnsi" w:hAnsiTheme="minorHAnsi"/>
          <w:sz w:val="30"/>
          <w:szCs w:val="30"/>
          <w:cs/>
        </w:rPr>
        <w:t>มูลค่าของส่วนได้เสียในผู้ถูกซื้อก่อนการรวมธุรกิจที่เคยรับรู้ในกำไรขาดทุนเบ็ดเสร็จอื่นจะถูก</w:t>
      </w:r>
      <w:r w:rsidR="002F2623" w:rsidRPr="006246C4">
        <w:rPr>
          <w:rFonts w:asciiTheme="minorHAnsi" w:hAnsiTheme="minorHAnsi" w:hint="cs"/>
          <w:sz w:val="30"/>
          <w:szCs w:val="30"/>
          <w:cs/>
        </w:rPr>
        <w:t>รับรู้</w:t>
      </w:r>
      <w:r w:rsidRPr="006246C4">
        <w:rPr>
          <w:rFonts w:asciiTheme="minorHAnsi" w:hAnsiTheme="minorHAnsi"/>
          <w:sz w:val="30"/>
          <w:szCs w:val="30"/>
          <w:cs/>
        </w:rPr>
        <w:t>เสมือนว่าได้ขายเงินลงทุนดังกล่าวออกไป</w:t>
      </w:r>
    </w:p>
    <w:p w14:paraId="540C3AD4" w14:textId="77777777" w:rsidR="00074EE8" w:rsidRPr="006246C4" w:rsidRDefault="00074EE8" w:rsidP="00B14489">
      <w:pPr>
        <w:pStyle w:val="BodyText2"/>
        <w:spacing w:line="240" w:lineRule="atLeast"/>
        <w:ind w:left="540" w:right="47"/>
        <w:rPr>
          <w:rFonts w:asciiTheme="minorHAnsi" w:hAnsiTheme="minorHAnsi"/>
          <w:lang w:val="en-US"/>
        </w:rPr>
      </w:pPr>
    </w:p>
    <w:p w14:paraId="4FA49DC1" w14:textId="18818C46" w:rsidR="00B14489" w:rsidRDefault="00225148" w:rsidP="005E4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</w:t>
      </w:r>
      <w:r w:rsidR="00B14489" w:rsidRPr="006246C4">
        <w:rPr>
          <w:rFonts w:asciiTheme="minorHAnsi" w:hAnsiTheme="minorHAnsi" w:hint="cs"/>
          <w:sz w:val="30"/>
          <w:szCs w:val="30"/>
          <w:cs/>
        </w:rPr>
        <w:t xml:space="preserve">       </w:t>
      </w:r>
      <w:r w:rsidRPr="006246C4">
        <w:rPr>
          <w:rFonts w:asciiTheme="minorHAnsi" w:hAnsiTheme="minorHAnsi"/>
          <w:sz w:val="30"/>
          <w:szCs w:val="30"/>
          <w:cs/>
        </w:rPr>
        <w:t>ในลำดับสูงสุด ณ</w:t>
      </w:r>
      <w:r w:rsidRPr="006246C4">
        <w:rPr>
          <w:rFonts w:asciiTheme="minorHAnsi" w:hAnsiTheme="minorHAnsi"/>
          <w:sz w:val="30"/>
          <w:szCs w:val="30"/>
        </w:rPr>
        <w:t xml:space="preserve"> </w:t>
      </w:r>
      <w:r w:rsidRPr="006246C4">
        <w:rPr>
          <w:rFonts w:asciiTheme="minorHAnsi" w:hAnsiTheme="minorHAns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</w:t>
      </w:r>
      <w:r w:rsidR="005E48CA" w:rsidRPr="006246C4">
        <w:rPr>
          <w:rFonts w:asciiTheme="minorHAnsi" w:hAnsiTheme="minorHAnsi" w:hint="cs"/>
          <w:sz w:val="30"/>
          <w:szCs w:val="30"/>
          <w:cs/>
        </w:rPr>
        <w:t xml:space="preserve"> </w:t>
      </w:r>
      <w:r w:rsidR="005E48CA" w:rsidRPr="006246C4">
        <w:rPr>
          <w:rFonts w:asciiTheme="minorHAnsi" w:hAnsiTheme="minorHAnsi"/>
          <w:sz w:val="30"/>
          <w:szCs w:val="30"/>
        </w:rPr>
        <w:t>(</w:t>
      </w:r>
      <w:r w:rsidR="005E48CA" w:rsidRPr="006246C4">
        <w:rPr>
          <w:rFonts w:asciiTheme="minorHAnsi" w:hAnsiTheme="minorHAnsi" w:hint="cs"/>
          <w:sz w:val="30"/>
          <w:szCs w:val="30"/>
          <w:cs/>
        </w:rPr>
        <w:t>ต่ำกว่า</w:t>
      </w:r>
      <w:r w:rsidR="005E48CA" w:rsidRPr="006246C4">
        <w:rPr>
          <w:rFonts w:asciiTheme="minorHAnsi" w:hAnsiTheme="minorHAnsi"/>
          <w:sz w:val="30"/>
          <w:szCs w:val="30"/>
        </w:rPr>
        <w:t xml:space="preserve">) </w:t>
      </w:r>
      <w:r w:rsidR="005E48CA" w:rsidRPr="006246C4">
        <w:rPr>
          <w:rFonts w:asciiTheme="minorHAnsi" w:hAnsiTheme="minorHAnsi" w:hint="cs"/>
          <w:sz w:val="30"/>
          <w:szCs w:val="30"/>
          <w:cs/>
        </w:rPr>
        <w:t>ทุน</w:t>
      </w:r>
      <w:r w:rsidRPr="006246C4">
        <w:rPr>
          <w:rFonts w:asciiTheme="minorHAnsi" w:hAnsiTheme="minorHAnsi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</w:t>
      </w:r>
      <w:r w:rsidR="000A7597" w:rsidRPr="006246C4">
        <w:rPr>
          <w:rFonts w:asciiTheme="minorHAnsi" w:hAnsiTheme="minorHAnsi" w:hint="cs"/>
          <w:sz w:val="30"/>
          <w:szCs w:val="30"/>
          <w:cs/>
        </w:rPr>
        <w:t xml:space="preserve"> </w:t>
      </w:r>
      <w:r w:rsidR="00B14489" w:rsidRPr="006246C4">
        <w:rPr>
          <w:rFonts w:asciiTheme="minorHAnsi" w:hAnsiTheme="minorHAnsi"/>
          <w:sz w:val="30"/>
          <w:szCs w:val="30"/>
          <w:cs/>
        </w:rPr>
        <w:t>รายการส่วนเกิน</w:t>
      </w:r>
      <w:r w:rsidR="005E48CA" w:rsidRPr="006246C4">
        <w:rPr>
          <w:rFonts w:asciiTheme="minorHAnsi" w:hAnsiTheme="minorHAnsi"/>
          <w:sz w:val="30"/>
          <w:szCs w:val="30"/>
        </w:rPr>
        <w:t xml:space="preserve"> (</w:t>
      </w:r>
      <w:r w:rsidR="005E48CA" w:rsidRPr="006246C4">
        <w:rPr>
          <w:rFonts w:asciiTheme="minorHAnsi" w:hAnsiTheme="minorHAnsi" w:hint="cs"/>
          <w:sz w:val="30"/>
          <w:szCs w:val="30"/>
          <w:cs/>
        </w:rPr>
        <w:t>ต่ำกว่า</w:t>
      </w:r>
      <w:r w:rsidR="005E48CA" w:rsidRPr="006246C4">
        <w:rPr>
          <w:rFonts w:asciiTheme="minorHAnsi" w:hAnsiTheme="minorHAnsi"/>
          <w:sz w:val="30"/>
          <w:szCs w:val="30"/>
        </w:rPr>
        <w:t>)</w:t>
      </w:r>
      <w:r w:rsidR="005E48CA" w:rsidRPr="006246C4">
        <w:rPr>
          <w:rFonts w:asciiTheme="minorHAnsi" w:hAnsiTheme="minorHAnsi" w:hint="cs"/>
          <w:sz w:val="30"/>
          <w:szCs w:val="30"/>
          <w:cs/>
        </w:rPr>
        <w:t xml:space="preserve"> ทุนดังกล่าวจะ</w:t>
      </w:r>
      <w:r w:rsidR="00B14489" w:rsidRPr="006246C4">
        <w:rPr>
          <w:rFonts w:asciiTheme="minorHAnsi" w:hAnsiTheme="minorHAnsi"/>
          <w:sz w:val="30"/>
          <w:szCs w:val="30"/>
          <w:cs/>
        </w:rPr>
        <w:t>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681C86DF" w14:textId="77777777" w:rsidR="00074EE8" w:rsidRPr="006246C4" w:rsidRDefault="00074EE8" w:rsidP="005E4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1094E48D" w14:textId="6CBE3A15" w:rsidR="00DF595C" w:rsidRPr="006246C4" w:rsidRDefault="00DF595C" w:rsidP="005D7A9F">
      <w:pPr>
        <w:pStyle w:val="Heading8"/>
        <w:numPr>
          <w:ilvl w:val="1"/>
          <w:numId w:val="20"/>
        </w:numPr>
        <w:tabs>
          <w:tab w:val="clear" w:pos="518"/>
          <w:tab w:val="left" w:pos="540"/>
        </w:tabs>
        <w:ind w:left="540"/>
        <w:jc w:val="both"/>
        <w:rPr>
          <w:rFonts w:asciiTheme="majorHAnsi" w:hAnsiTheme="majorHAnsi" w:cstheme="majorHAnsi"/>
          <w:i/>
          <w:iCs/>
          <w:sz w:val="30"/>
          <w:szCs w:val="30"/>
          <w:cs/>
        </w:rPr>
      </w:pPr>
      <w:r w:rsidRPr="006246C4">
        <w:rPr>
          <w:rFonts w:asciiTheme="majorHAnsi" w:hAnsiTheme="majorHAnsi" w:cstheme="majorHAnsi" w:hint="cs"/>
          <w:i/>
          <w:iCs/>
          <w:sz w:val="30"/>
          <w:szCs w:val="30"/>
          <w:cs/>
        </w:rPr>
        <w:t>เงินลงทุนในบริษัทย่อย</w:t>
      </w:r>
      <w:r w:rsidR="004606A2" w:rsidRPr="006246C4">
        <w:rPr>
          <w:rFonts w:asciiTheme="majorHAnsi" w:hAnsiTheme="majorHAnsi" w:cstheme="majorHAnsi" w:hint="cs"/>
          <w:i/>
          <w:iCs/>
          <w:sz w:val="30"/>
          <w:szCs w:val="30"/>
          <w:cs/>
        </w:rPr>
        <w:t xml:space="preserve"> บริษัทร่วม</w:t>
      </w:r>
      <w:r w:rsidR="00C2535A" w:rsidRPr="006246C4">
        <w:rPr>
          <w:rFonts w:asciiTheme="majorHAnsi" w:hAnsiTheme="majorHAnsi" w:cstheme="majorHAnsi" w:hint="cs"/>
          <w:i/>
          <w:iCs/>
          <w:sz w:val="30"/>
          <w:szCs w:val="30"/>
          <w:cs/>
        </w:rPr>
        <w:t>และการร่วมค้า</w:t>
      </w:r>
    </w:p>
    <w:p w14:paraId="0C8305E8" w14:textId="3C2BFEA7" w:rsidR="00DF595C" w:rsidRPr="006246C4" w:rsidRDefault="00DF595C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  <w:cs/>
        </w:rPr>
      </w:pPr>
    </w:p>
    <w:p w14:paraId="64D9FB08" w14:textId="7F7465C0" w:rsidR="00586B42" w:rsidRPr="006246C4" w:rsidRDefault="001C6455" w:rsidP="000A0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/>
          <w:spacing w:val="-2"/>
          <w:sz w:val="30"/>
          <w:szCs w:val="30"/>
        </w:rPr>
      </w:pPr>
      <w:r w:rsidRPr="006246C4">
        <w:rPr>
          <w:rFonts w:asciiTheme="majorHAnsi" w:hAnsiTheme="majorHAnsi" w:cstheme="majorHAnsi"/>
          <w:spacing w:val="-6"/>
          <w:sz w:val="30"/>
          <w:szCs w:val="30"/>
          <w:cs/>
        </w:rPr>
        <w:t>เงินลงทุนในบริษัทย่อย</w:t>
      </w:r>
      <w:r w:rsidR="00AF05C4" w:rsidRPr="006246C4">
        <w:rPr>
          <w:rFonts w:asciiTheme="majorHAnsi" w:hAnsiTheme="majorHAnsi" w:cstheme="majorHAnsi" w:hint="cs"/>
          <w:spacing w:val="-6"/>
          <w:sz w:val="30"/>
          <w:szCs w:val="30"/>
          <w:cs/>
        </w:rPr>
        <w:t xml:space="preserve"> บริษัทร่วม</w:t>
      </w:r>
      <w:r w:rsidR="00C2535A" w:rsidRPr="006246C4">
        <w:rPr>
          <w:rFonts w:asciiTheme="majorHAnsi" w:hAnsiTheme="majorHAnsi" w:cstheme="majorHAnsi" w:hint="cs"/>
          <w:spacing w:val="-6"/>
          <w:sz w:val="30"/>
          <w:szCs w:val="30"/>
          <w:cs/>
        </w:rPr>
        <w:t>และการร่วมค้า</w:t>
      </w:r>
      <w:r w:rsidRPr="006246C4">
        <w:rPr>
          <w:rFonts w:asciiTheme="majorHAnsi" w:hAnsiTheme="majorHAnsi" w:cstheme="majorHAnsi"/>
          <w:spacing w:val="-6"/>
          <w:sz w:val="30"/>
          <w:szCs w:val="30"/>
          <w:cs/>
        </w:rPr>
        <w:t>ในงบการเงินเฉพาะกิจการ</w:t>
      </w:r>
      <w:r w:rsidRPr="006246C4">
        <w:rPr>
          <w:rFonts w:asciiTheme="majorHAnsi" w:hAnsiTheme="majorHAnsi"/>
          <w:spacing w:val="-6"/>
          <w:sz w:val="30"/>
          <w:szCs w:val="30"/>
          <w:cs/>
        </w:rPr>
        <w:t>วัดมูลค่าด้วยราคาทุนหักค่าเผื่อการด้อยค่า</w:t>
      </w:r>
      <w:r w:rsidR="00A22756" w:rsidRPr="006246C4">
        <w:rPr>
          <w:rFonts w:asciiTheme="majorHAnsi" w:hAnsiTheme="majorHAnsi"/>
          <w:spacing w:val="-2"/>
          <w:sz w:val="30"/>
          <w:szCs w:val="30"/>
        </w:rPr>
        <w:t xml:space="preserve">            </w:t>
      </w:r>
      <w:r w:rsidR="00C2535A" w:rsidRPr="006246C4">
        <w:rPr>
          <w:rFonts w:asciiTheme="majorHAnsi" w:hAnsiTheme="majorHAnsi" w:cstheme="majorHAnsi" w:hint="cs"/>
          <w:i/>
          <w:iCs/>
          <w:spacing w:val="-2"/>
          <w:sz w:val="30"/>
          <w:szCs w:val="30"/>
          <w:cs/>
          <w:lang w:val="th-TH"/>
        </w:rPr>
        <w:t xml:space="preserve"> </w:t>
      </w:r>
      <w:r w:rsidRPr="006246C4">
        <w:rPr>
          <w:rFonts w:asciiTheme="majorHAnsi" w:hAnsiTheme="majorHAnsi" w:cstheme="majorHAnsi"/>
          <w:spacing w:val="-2"/>
          <w:sz w:val="30"/>
          <w:szCs w:val="30"/>
          <w:cs/>
        </w:rPr>
        <w:t xml:space="preserve"> </w:t>
      </w:r>
      <w:r w:rsidR="00C2535A" w:rsidRPr="006246C4">
        <w:rPr>
          <w:rFonts w:asciiTheme="majorHAnsi" w:hAnsiTheme="majorHAnsi"/>
          <w:spacing w:val="-2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</w:t>
      </w:r>
      <w:r w:rsidR="00C2535A" w:rsidRPr="006246C4">
        <w:rPr>
          <w:rFonts w:asciiTheme="minorHAnsi" w:hAnsiTheme="minorHAnsi" w:cstheme="minorHAnsi"/>
          <w:sz w:val="30"/>
          <w:szCs w:val="30"/>
          <w:cs/>
        </w:rPr>
        <w:t>จาก</w:t>
      </w:r>
      <w:r w:rsidR="00C2535A" w:rsidRPr="006246C4">
        <w:rPr>
          <w:rFonts w:asciiTheme="majorHAnsi" w:hAnsiTheme="majorHAnsi"/>
          <w:spacing w:val="-2"/>
          <w:sz w:val="30"/>
          <w:szCs w:val="30"/>
          <w:cs/>
        </w:rPr>
        <w:t>การขายเงินลงทุนบันทึกในกำไรหรือขาดทุน</w:t>
      </w:r>
    </w:p>
    <w:p w14:paraId="1F78BDE4" w14:textId="77777777" w:rsidR="00191EEF" w:rsidRPr="006246C4" w:rsidRDefault="00191EEF" w:rsidP="000A0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pacing w:val="-2"/>
          <w:sz w:val="30"/>
          <w:szCs w:val="30"/>
        </w:rPr>
      </w:pPr>
    </w:p>
    <w:p w14:paraId="0E912473" w14:textId="31231B80" w:rsidR="00225148" w:rsidRPr="006246C4" w:rsidRDefault="00115152" w:rsidP="005D7A9F">
      <w:pPr>
        <w:pStyle w:val="Heading8"/>
        <w:numPr>
          <w:ilvl w:val="1"/>
          <w:numId w:val="20"/>
        </w:numPr>
        <w:tabs>
          <w:tab w:val="clear" w:pos="518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  <w:r w:rsidRPr="006246C4">
        <w:rPr>
          <w:rFonts w:asciiTheme="majorHAnsi" w:hAnsiTheme="majorHAnsi" w:cstheme="majorHAnsi"/>
          <w:i/>
          <w:iCs/>
          <w:sz w:val="30"/>
          <w:szCs w:val="30"/>
          <w:cs/>
        </w:rPr>
        <w:t>เงินตราต่างประเทศ</w:t>
      </w:r>
      <w:r w:rsidR="007C0402" w:rsidRPr="006246C4">
        <w:rPr>
          <w:rFonts w:asciiTheme="majorHAnsi" w:eastAsia="EucrosiaUPCBold" w:hAnsiTheme="majorHAnsi" w:cstheme="majorHAnsi"/>
          <w:i/>
          <w:iCs/>
          <w:sz w:val="30"/>
          <w:szCs w:val="30"/>
        </w:rPr>
        <w:br/>
      </w:r>
    </w:p>
    <w:p w14:paraId="00281354" w14:textId="71925E64" w:rsidR="00225148" w:rsidRPr="006246C4" w:rsidRDefault="00586B42" w:rsidP="008C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pacing w:val="-2"/>
          <w:sz w:val="30"/>
          <w:szCs w:val="30"/>
        </w:rPr>
      </w:pPr>
      <w:r w:rsidRPr="006246C4">
        <w:rPr>
          <w:rFonts w:asciiTheme="majorHAnsi" w:hAnsiTheme="majorHAnsi" w:cstheme="majorHAnsi"/>
          <w:spacing w:val="-2"/>
          <w:sz w:val="30"/>
          <w:szCs w:val="30"/>
          <w:cs/>
        </w:rPr>
        <w:t>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6246C4">
        <w:rPr>
          <w:rFonts w:asciiTheme="majorHAnsi" w:hAnsiTheme="majorHAnsi" w:cstheme="majorHAnsi"/>
          <w:spacing w:val="-2"/>
          <w:sz w:val="30"/>
          <w:szCs w:val="30"/>
        </w:rPr>
        <w:t xml:space="preserve"> </w:t>
      </w:r>
      <w:r w:rsidRPr="006246C4">
        <w:rPr>
          <w:rFonts w:asciiTheme="majorHAnsi" w:hAnsiTheme="majorHAnsi" w:cstheme="majorHAnsi"/>
          <w:spacing w:val="-2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</w:t>
      </w:r>
      <w:r w:rsidRPr="006246C4">
        <w:rPr>
          <w:rFonts w:asciiTheme="minorHAnsi" w:hAnsiTheme="minorHAnsi" w:cstheme="minorHAnsi"/>
          <w:sz w:val="30"/>
          <w:szCs w:val="30"/>
          <w:cs/>
        </w:rPr>
        <w:t>เงินตรา</w:t>
      </w:r>
      <w:r w:rsidRPr="006246C4">
        <w:rPr>
          <w:rFonts w:asciiTheme="majorHAnsi" w:hAnsiTheme="majorHAnsi" w:cstheme="majorHAnsi"/>
          <w:spacing w:val="-2"/>
          <w:sz w:val="30"/>
          <w:szCs w:val="30"/>
          <w:cs/>
        </w:rPr>
        <w:t>ต่างประเทศแปลงค่าโดยใช้อัตราแลกเปลี่ยน ณ วันที่รายงา</w:t>
      </w:r>
      <w:r w:rsidRPr="006246C4">
        <w:rPr>
          <w:rFonts w:asciiTheme="majorHAnsi" w:hAnsiTheme="majorHAnsi" w:cstheme="majorHAnsi" w:hint="cs"/>
          <w:spacing w:val="-2"/>
          <w:sz w:val="30"/>
          <w:szCs w:val="30"/>
          <w:cs/>
        </w:rPr>
        <w:t xml:space="preserve">น </w:t>
      </w:r>
    </w:p>
    <w:p w14:paraId="4FA5602D" w14:textId="77777777" w:rsidR="00BF2D41" w:rsidRPr="006246C4" w:rsidRDefault="00BF2D41" w:rsidP="00493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pacing w:val="-2"/>
          <w:sz w:val="30"/>
          <w:szCs w:val="30"/>
        </w:rPr>
      </w:pPr>
    </w:p>
    <w:p w14:paraId="1C7A29F3" w14:textId="46CA0818" w:rsidR="00225148" w:rsidRPr="006246C4" w:rsidRDefault="00225148" w:rsidP="00493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pacing w:val="-2"/>
          <w:sz w:val="30"/>
          <w:szCs w:val="30"/>
        </w:rPr>
      </w:pPr>
      <w:r w:rsidRPr="006246C4">
        <w:rPr>
          <w:rFonts w:asciiTheme="majorHAnsi" w:hAnsiTheme="majorHAnsi" w:cstheme="majorHAnsi"/>
          <w:spacing w:val="-2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</w:t>
      </w:r>
      <w:r w:rsidR="00702B34" w:rsidRPr="006246C4">
        <w:rPr>
          <w:rFonts w:asciiTheme="majorHAnsi" w:hAnsiTheme="majorHAnsi" w:cstheme="majorHAnsi"/>
          <w:spacing w:val="-2"/>
          <w:sz w:val="30"/>
          <w:szCs w:val="30"/>
          <w:cs/>
        </w:rPr>
        <w:t>ป็นกำไรหรือขาดทุนในงวดบัญชีนั้</w:t>
      </w:r>
      <w:r w:rsidR="008C370D" w:rsidRPr="006246C4">
        <w:rPr>
          <w:rFonts w:asciiTheme="majorHAnsi" w:hAnsiTheme="majorHAnsi" w:cstheme="majorHAnsi"/>
          <w:spacing w:val="-2"/>
          <w:sz w:val="30"/>
          <w:szCs w:val="30"/>
          <w:cs/>
        </w:rPr>
        <w:t>น</w:t>
      </w:r>
    </w:p>
    <w:p w14:paraId="2B9910AE" w14:textId="77777777" w:rsidR="00434DB4" w:rsidRDefault="00434DB4" w:rsidP="007C0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HAnsi" w:hAnsiTheme="majorHAnsi" w:cstheme="majorHAnsi"/>
          <w:spacing w:val="-2"/>
          <w:sz w:val="30"/>
          <w:szCs w:val="30"/>
        </w:rPr>
      </w:pPr>
    </w:p>
    <w:p w14:paraId="3290337C" w14:textId="77777777" w:rsidR="00847D1C" w:rsidRDefault="00847D1C" w:rsidP="007C0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HAnsi" w:hAnsiTheme="majorHAnsi" w:cstheme="majorHAnsi"/>
          <w:spacing w:val="-2"/>
          <w:sz w:val="30"/>
          <w:szCs w:val="30"/>
        </w:rPr>
      </w:pPr>
    </w:p>
    <w:p w14:paraId="531AF62D" w14:textId="77777777" w:rsidR="00847D1C" w:rsidRPr="006246C4" w:rsidRDefault="00847D1C" w:rsidP="007C0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HAnsi" w:hAnsiTheme="majorHAnsi" w:cstheme="majorHAnsi"/>
          <w:spacing w:val="-2"/>
          <w:sz w:val="30"/>
          <w:szCs w:val="30"/>
        </w:rPr>
      </w:pPr>
    </w:p>
    <w:p w14:paraId="6485FF5E" w14:textId="77777777" w:rsidR="00FC6EEE" w:rsidRPr="006246C4" w:rsidRDefault="00F846CB" w:rsidP="005D7A9F">
      <w:pPr>
        <w:pStyle w:val="Heading8"/>
        <w:numPr>
          <w:ilvl w:val="1"/>
          <w:numId w:val="20"/>
        </w:numPr>
        <w:jc w:val="both"/>
        <w:rPr>
          <w:rFonts w:asciiTheme="majorHAnsi" w:hAnsiTheme="majorHAnsi" w:cstheme="majorHAnsi"/>
          <w:b w:val="0"/>
          <w:bCs w:val="0"/>
          <w:i/>
          <w:iCs/>
          <w:sz w:val="30"/>
          <w:szCs w:val="30"/>
          <w:lang w:val="th-TH"/>
        </w:rPr>
      </w:pPr>
      <w:r w:rsidRPr="006246C4">
        <w:rPr>
          <w:rFonts w:asciiTheme="majorHAnsi" w:hAnsiTheme="majorHAnsi" w:cstheme="majorHAnsi" w:hint="cs"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467DDFC2" w14:textId="77777777" w:rsidR="00FC6EEE" w:rsidRPr="006246C4" w:rsidRDefault="00FC6EEE" w:rsidP="00C2535A">
      <w:pPr>
        <w:pStyle w:val="BodyText2"/>
        <w:tabs>
          <w:tab w:val="left" w:pos="540"/>
        </w:tabs>
        <w:spacing w:line="240" w:lineRule="atLeast"/>
        <w:ind w:right="43"/>
        <w:rPr>
          <w:rFonts w:asciiTheme="majorHAnsi" w:hAnsiTheme="majorHAnsi" w:cstheme="majorHAnsi"/>
        </w:rPr>
      </w:pPr>
    </w:p>
    <w:p w14:paraId="5A14E51F" w14:textId="36E9B6B6" w:rsidR="00FC6EEE" w:rsidRPr="006246C4" w:rsidRDefault="00FC6EEE" w:rsidP="00CD7826">
      <w:pPr>
        <w:pStyle w:val="BodyText2"/>
        <w:tabs>
          <w:tab w:val="left" w:pos="1080"/>
        </w:tabs>
        <w:spacing w:line="240" w:lineRule="atLeast"/>
        <w:ind w:left="540" w:right="43"/>
        <w:rPr>
          <w:rFonts w:asciiTheme="majorHAnsi" w:hAnsiTheme="majorHAnsi" w:cstheme="majorHAnsi"/>
          <w:i/>
          <w:iCs/>
          <w:lang w:val="en-US"/>
        </w:rPr>
      </w:pPr>
      <w:r w:rsidRPr="006246C4">
        <w:rPr>
          <w:rFonts w:asciiTheme="majorHAnsi" w:hAnsiTheme="majorHAnsi" w:cstheme="majorHAnsi"/>
          <w:i/>
          <w:iCs/>
          <w:cs/>
        </w:rPr>
        <w:t>(ง.</w:t>
      </w:r>
      <w:r w:rsidR="00A301CB" w:rsidRPr="006246C4">
        <w:rPr>
          <w:rFonts w:asciiTheme="majorHAnsi" w:hAnsiTheme="majorHAnsi" w:cstheme="majorHAnsi"/>
          <w:i/>
          <w:iCs/>
          <w:lang w:val="en-US"/>
        </w:rPr>
        <w:t>1</w:t>
      </w:r>
      <w:r w:rsidRPr="006246C4">
        <w:rPr>
          <w:rFonts w:asciiTheme="majorHAnsi" w:hAnsiTheme="majorHAnsi" w:cstheme="majorHAnsi"/>
          <w:i/>
          <w:iCs/>
          <w:cs/>
        </w:rPr>
        <w:t>)</w:t>
      </w:r>
      <w:r w:rsidRPr="006246C4">
        <w:rPr>
          <w:rFonts w:asciiTheme="majorHAnsi" w:hAnsiTheme="majorHAnsi" w:cstheme="majorHAnsi"/>
          <w:i/>
          <w:iCs/>
          <w:cs/>
        </w:rPr>
        <w:tab/>
        <w:t>กา</w:t>
      </w:r>
      <w:r w:rsidR="00E5156F" w:rsidRPr="006246C4">
        <w:rPr>
          <w:rFonts w:asciiTheme="majorHAnsi" w:hAnsiTheme="majorHAnsi" w:cstheme="majorHAnsi" w:hint="cs"/>
          <w:i/>
          <w:iCs/>
          <w:cs/>
        </w:rPr>
        <w:t>รจัดประเภทและการวัดมูลค่า</w:t>
      </w:r>
    </w:p>
    <w:p w14:paraId="57847211" w14:textId="77777777" w:rsidR="00B829FA" w:rsidRPr="006246C4" w:rsidRDefault="00B829FA" w:rsidP="00CD7826">
      <w:pPr>
        <w:pStyle w:val="BodyText2"/>
        <w:tabs>
          <w:tab w:val="left" w:pos="1080"/>
        </w:tabs>
        <w:spacing w:line="240" w:lineRule="atLeast"/>
        <w:ind w:left="540" w:right="43"/>
        <w:rPr>
          <w:rFonts w:asciiTheme="majorHAnsi" w:hAnsiTheme="majorHAnsi" w:cstheme="majorHAnsi"/>
          <w:i/>
          <w:iCs/>
          <w:lang w:val="en-US"/>
        </w:rPr>
      </w:pPr>
    </w:p>
    <w:p w14:paraId="68A010B7" w14:textId="585DBE19" w:rsidR="00ED083A" w:rsidRPr="006246C4" w:rsidRDefault="00AE04DC" w:rsidP="003C7649">
      <w:pPr>
        <w:pStyle w:val="BodyText2"/>
        <w:tabs>
          <w:tab w:val="left" w:pos="1080"/>
        </w:tabs>
        <w:spacing w:line="240" w:lineRule="atLeast"/>
        <w:ind w:left="1080" w:right="65"/>
        <w:rPr>
          <w:rFonts w:asciiTheme="majorHAnsi" w:hAnsiTheme="majorHAnsi" w:cstheme="majorHAnsi"/>
          <w:lang w:val="en-US"/>
        </w:rPr>
      </w:pPr>
      <w:r w:rsidRPr="006246C4">
        <w:rPr>
          <w:rFonts w:asciiTheme="majorHAnsi" w:hAnsiTheme="majorHAnsi" w:cstheme="majorHAnsi" w:hint="cs"/>
          <w:spacing w:val="-6"/>
          <w:cs/>
        </w:rPr>
        <w:t xml:space="preserve">ตราสารหนี้ที่ออกโดยกลุ่มบริษัท รับรู้รายการเมื่อเริ่มแรกเมื่อมีการออกตราสารหนี้ </w:t>
      </w:r>
      <w:r w:rsidR="00ED083A" w:rsidRPr="006246C4">
        <w:rPr>
          <w:rFonts w:asciiTheme="majorHAnsi" w:hAnsiTheme="majorHAnsi" w:cstheme="majorHAnsi"/>
          <w:spacing w:val="-6"/>
          <w:cs/>
        </w:rPr>
        <w:t>สินทรัพย์ทางการเงินและหนี้สินทางการเงินอื่นๆ</w:t>
      </w:r>
      <w:r w:rsidR="00ED083A" w:rsidRPr="006246C4">
        <w:rPr>
          <w:rFonts w:asciiTheme="majorHAnsi" w:hAnsiTheme="majorHAnsi" w:cstheme="majorHAnsi" w:hint="cs"/>
          <w:spacing w:val="-6"/>
          <w:cs/>
        </w:rPr>
        <w:t xml:space="preserve"> </w:t>
      </w:r>
      <w:r w:rsidR="00ED083A" w:rsidRPr="006246C4">
        <w:rPr>
          <w:rFonts w:asciiTheme="majorHAnsi" w:hAnsiTheme="majorHAnsi" w:cstheme="majorHAnsi"/>
          <w:spacing w:val="-6"/>
          <w:cs/>
        </w:rPr>
        <w:t>(นอกเหนือจากลูกหนี้การค้า</w:t>
      </w:r>
      <w:r w:rsidRPr="006246C4">
        <w:rPr>
          <w:rFonts w:asciiTheme="majorHAnsi" w:hAnsiTheme="majorHAnsi" w:cstheme="majorHAnsi" w:hint="cs"/>
          <w:spacing w:val="-6"/>
          <w:cs/>
        </w:rPr>
        <w:t xml:space="preserve"> </w:t>
      </w:r>
      <w:r w:rsidR="00186CC6" w:rsidRPr="006246C4">
        <w:rPr>
          <w:rFonts w:asciiTheme="majorHAnsi" w:hAnsiTheme="majorHAnsi" w:cstheme="majorHAnsi" w:hint="cs"/>
          <w:spacing w:val="-6"/>
          <w:cs/>
        </w:rPr>
        <w:t>ลูกหนี้ผ่อนชำระ</w:t>
      </w:r>
      <w:r w:rsidRPr="006246C4">
        <w:rPr>
          <w:rFonts w:asciiTheme="majorHAnsi" w:hAnsiTheme="majorHAnsi" w:cstheme="majorHAnsi" w:hint="cs"/>
          <w:spacing w:val="-6"/>
          <w:cs/>
        </w:rPr>
        <w:t xml:space="preserve"> ลูกหนี้ตามสัญญาเช่าซื้อ</w:t>
      </w:r>
      <w:r w:rsidR="00EF5A26" w:rsidRPr="006246C4">
        <w:rPr>
          <w:rFonts w:asciiTheme="majorHAnsi" w:hAnsiTheme="majorHAnsi" w:cstheme="majorHAnsi"/>
          <w:spacing w:val="-6"/>
          <w:lang w:val="en-US"/>
        </w:rPr>
        <w:t xml:space="preserve"> </w:t>
      </w:r>
      <w:r w:rsidRPr="006246C4">
        <w:rPr>
          <w:rFonts w:asciiTheme="majorHAnsi" w:hAnsiTheme="majorHAnsi" w:cstheme="majorHAnsi" w:hint="cs"/>
          <w:spacing w:val="-6"/>
          <w:cs/>
        </w:rPr>
        <w:t>และลูกหนี้เงินให้สินเชื่อ</w:t>
      </w:r>
      <w:r w:rsidR="00ED083A" w:rsidRPr="006246C4">
        <w:rPr>
          <w:rFonts w:asciiTheme="majorHAnsi" w:hAnsiTheme="majorHAnsi" w:cstheme="majorHAnsi"/>
          <w:spacing w:val="-6"/>
          <w:cs/>
        </w:rPr>
        <w:t xml:space="preserve"> (ดูหมายเหตุ</w:t>
      </w:r>
      <w:r w:rsidR="00ED083A" w:rsidRPr="006246C4">
        <w:rPr>
          <w:rFonts w:asciiTheme="majorHAnsi" w:hAnsiTheme="majorHAnsi" w:cstheme="majorHAnsi"/>
          <w:cs/>
        </w:rPr>
        <w:t xml:space="preserve">ข้อ </w:t>
      </w:r>
      <w:r w:rsidR="00EF5A26" w:rsidRPr="006246C4">
        <w:rPr>
          <w:rFonts w:asciiTheme="majorHAnsi" w:hAnsiTheme="majorHAnsi" w:cstheme="majorHAnsi"/>
          <w:lang w:val="en-US"/>
        </w:rPr>
        <w:t>3</w:t>
      </w:r>
      <w:r w:rsidR="00ED083A" w:rsidRPr="006246C4">
        <w:rPr>
          <w:rFonts w:asciiTheme="majorHAnsi" w:hAnsiTheme="majorHAnsi" w:cstheme="majorHAnsi"/>
          <w:cs/>
        </w:rPr>
        <w:t>(ฉ)</w:t>
      </w:r>
      <w:r w:rsidR="00186CC6" w:rsidRPr="006246C4">
        <w:rPr>
          <w:rFonts w:asciiTheme="majorHAnsi" w:hAnsiTheme="majorHAnsi" w:cstheme="majorHAnsi" w:hint="cs"/>
          <w:cs/>
        </w:rPr>
        <w:t xml:space="preserve"> </w:t>
      </w:r>
      <w:r w:rsidR="00A3192A" w:rsidRPr="006246C4">
        <w:rPr>
          <w:rFonts w:asciiTheme="majorHAnsi" w:hAnsiTheme="majorHAnsi" w:cstheme="majorHAnsi" w:hint="cs"/>
          <w:cs/>
        </w:rPr>
        <w:t>ถึง</w:t>
      </w:r>
      <w:r w:rsidR="00186CC6" w:rsidRPr="006246C4">
        <w:rPr>
          <w:rFonts w:asciiTheme="majorHAnsi" w:hAnsiTheme="majorHAnsi" w:cstheme="majorHAnsi" w:hint="cs"/>
          <w:cs/>
        </w:rPr>
        <w:t xml:space="preserve"> </w:t>
      </w:r>
      <w:r w:rsidR="00EF5A26" w:rsidRPr="006246C4">
        <w:rPr>
          <w:rFonts w:asciiTheme="majorHAnsi" w:hAnsiTheme="majorHAnsi" w:cstheme="majorHAnsi"/>
          <w:lang w:val="en-US"/>
        </w:rPr>
        <w:t>3</w:t>
      </w:r>
      <w:r w:rsidR="00186CC6" w:rsidRPr="006246C4">
        <w:rPr>
          <w:rFonts w:asciiTheme="majorHAnsi" w:hAnsiTheme="majorHAnsi" w:cstheme="majorHAnsi"/>
          <w:lang w:val="en-US"/>
        </w:rPr>
        <w:t>(</w:t>
      </w:r>
      <w:r w:rsidR="00A3192A" w:rsidRPr="006246C4">
        <w:rPr>
          <w:rFonts w:asciiTheme="majorHAnsi" w:hAnsiTheme="majorHAnsi" w:cstheme="majorHAnsi" w:hint="cs"/>
          <w:cs/>
          <w:lang w:val="en-US"/>
        </w:rPr>
        <w:t>ซ</w:t>
      </w:r>
      <w:r w:rsidR="00186CC6" w:rsidRPr="006246C4">
        <w:rPr>
          <w:rFonts w:asciiTheme="majorHAnsi" w:hAnsiTheme="majorHAnsi" w:cstheme="majorHAnsi"/>
          <w:lang w:val="en-US"/>
        </w:rPr>
        <w:t>)</w:t>
      </w:r>
      <w:r w:rsidR="00ED083A" w:rsidRPr="006246C4">
        <w:rPr>
          <w:rFonts w:asciiTheme="majorHAnsi" w:hAnsiTheme="majorHAnsi" w:cstheme="majorHAnsi"/>
          <w:cs/>
        </w:rPr>
        <w:t>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Pr="006246C4">
        <w:rPr>
          <w:rFonts w:asciiTheme="majorHAnsi" w:hAnsiTheme="majorHAnsi" w:cstheme="majorHAnsi" w:hint="cs"/>
          <w:cs/>
        </w:rPr>
        <w:t>เมื่อเริ่มแรก</w:t>
      </w:r>
      <w:r w:rsidR="00ED083A" w:rsidRPr="006246C4">
        <w:rPr>
          <w:rFonts w:asciiTheme="majorHAnsi" w:hAnsiTheme="majorHAnsi" w:cstheme="majorHAnsi"/>
          <w:cs/>
        </w:rPr>
        <w:t>ด้วยมูลค่ายุติธรรม</w:t>
      </w:r>
      <w:r w:rsidRPr="006246C4">
        <w:rPr>
          <w:rFonts w:asciiTheme="majorHAnsi" w:hAnsiTheme="majorHAnsi" w:cstheme="majorHAnsi" w:hint="cs"/>
          <w:cs/>
        </w:rPr>
        <w:t xml:space="preserve"> </w:t>
      </w:r>
      <w:r w:rsidRPr="006246C4">
        <w:rPr>
          <w:rFonts w:asciiTheme="majorHAnsi" w:hAnsiTheme="majorHAnsi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</w:p>
    <w:p w14:paraId="380D91C2" w14:textId="7B9D99B0" w:rsidR="00ED083A" w:rsidRPr="006246C4" w:rsidRDefault="00ED083A" w:rsidP="00ED083A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</w:rPr>
      </w:pPr>
    </w:p>
    <w:p w14:paraId="1CD63FF4" w14:textId="4494BA33" w:rsidR="00BF2D41" w:rsidRPr="006246C4" w:rsidRDefault="007A4E6F" w:rsidP="001F535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  <w:lang w:val="en-US"/>
        </w:rPr>
      </w:pPr>
      <w:r w:rsidRPr="006246C4">
        <w:rPr>
          <w:rFonts w:asciiTheme="majorHAnsi" w:hAnsiTheme="majorHAnsi" w:cstheme="majorHAnsi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611294" w:rsidRPr="006246C4">
        <w:rPr>
          <w:rFonts w:asciiTheme="majorHAnsi" w:hAnsiTheme="majorHAnsi" w:cstheme="majorHAnsi"/>
          <w:cs/>
        </w:rPr>
        <w:br/>
      </w:r>
      <w:r w:rsidRPr="006246C4">
        <w:rPr>
          <w:rFonts w:asciiTheme="majorHAnsi" w:hAnsiTheme="majorHAnsi" w:cstheme="majorHAnsi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611294" w:rsidRPr="006246C4">
        <w:rPr>
          <w:rFonts w:asciiTheme="majorHAnsi" w:hAnsiTheme="majorHAnsi" w:cstheme="majorHAnsi"/>
          <w:cs/>
        </w:rPr>
        <w:br/>
      </w:r>
      <w:r w:rsidRPr="006246C4">
        <w:rPr>
          <w:rFonts w:asciiTheme="majorHAnsi" w:hAnsiTheme="majorHAnsi" w:cstheme="majorHAnsi"/>
          <w:cs/>
        </w:rPr>
        <w:t>การเปลี่ยนแปลงการจัดประเภท</w:t>
      </w:r>
    </w:p>
    <w:p w14:paraId="1FF8258E" w14:textId="77777777" w:rsidR="000A73BD" w:rsidRPr="006246C4" w:rsidRDefault="000A73BD" w:rsidP="001F535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  <w:lang w:val="en-US"/>
        </w:rPr>
      </w:pPr>
    </w:p>
    <w:p w14:paraId="6CEBFA1E" w14:textId="340155F4" w:rsidR="007A4E6F" w:rsidRPr="006246C4" w:rsidRDefault="00FE12F7" w:rsidP="007A4E6F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</w:rPr>
      </w:pPr>
      <w:r w:rsidRPr="006246C4">
        <w:rPr>
          <w:rFonts w:asciiTheme="majorHAnsi" w:hAnsiTheme="majorHAnsi" w:cstheme="majorHAnsi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</w:t>
      </w:r>
      <w:r w:rsidR="00611294" w:rsidRPr="006246C4">
        <w:rPr>
          <w:rFonts w:asciiTheme="majorHAnsi" w:hAnsiTheme="majorHAnsi" w:cstheme="majorHAnsi"/>
          <w:cs/>
        </w:rPr>
        <w:br/>
      </w:r>
      <w:r w:rsidRPr="006246C4">
        <w:rPr>
          <w:rFonts w:asciiTheme="majorHAnsi" w:hAnsiTheme="majorHAnsi" w:cstheme="majorHAnsi"/>
          <w:cs/>
        </w:rPr>
        <w:t>ที่แท้จริงหรือมูลค่ายุติธรรมผ่านกำไรหรือขาดทุน</w:t>
      </w:r>
      <w:r w:rsidRPr="006246C4">
        <w:rPr>
          <w:rFonts w:asciiTheme="majorHAnsi" w:hAnsiTheme="majorHAnsi" w:cstheme="majorHAnsi" w:hint="cs"/>
          <w:cs/>
        </w:rPr>
        <w:t xml:space="preserve"> </w:t>
      </w:r>
      <w:r w:rsidRPr="006246C4">
        <w:rPr>
          <w:rFonts w:asciiTheme="majorHAnsi" w:hAnsiTheme="majorHAnsi" w:cstheme="majorHAnsi"/>
          <w:cs/>
        </w:rPr>
        <w:t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2DCED41" w14:textId="77777777" w:rsidR="00860E3B" w:rsidRPr="006246C4" w:rsidRDefault="00860E3B" w:rsidP="001F5356">
      <w:pPr>
        <w:pStyle w:val="BodyText2"/>
        <w:tabs>
          <w:tab w:val="left" w:pos="1080"/>
        </w:tabs>
        <w:spacing w:line="240" w:lineRule="atLeast"/>
        <w:ind w:right="43"/>
        <w:rPr>
          <w:rFonts w:asciiTheme="majorHAnsi" w:hAnsiTheme="majorHAnsi" w:cstheme="majorHAnsi"/>
          <w:lang w:val="en-US"/>
        </w:rPr>
      </w:pPr>
    </w:p>
    <w:p w14:paraId="68C5B121" w14:textId="51C17ECB" w:rsidR="006A3B02" w:rsidRPr="006246C4" w:rsidRDefault="006A3B02" w:rsidP="007A4E6F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</w:rPr>
      </w:pPr>
      <w:r w:rsidRPr="006246C4">
        <w:rPr>
          <w:rFonts w:asciiTheme="majorHAnsi" w:hAnsiTheme="majorHAnsi" w:cstheme="majorHAnsi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E103833" w14:textId="5A68DCF0" w:rsidR="004F36B3" w:rsidRPr="006246C4" w:rsidRDefault="004F36B3" w:rsidP="009A0C5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</w:rPr>
      </w:pPr>
    </w:p>
    <w:p w14:paraId="2041DF1F" w14:textId="4C62ED58" w:rsidR="00BF2D41" w:rsidRPr="006246C4" w:rsidRDefault="00A1091E" w:rsidP="00847D1C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  <w:lang w:val="en-US"/>
        </w:rPr>
      </w:pPr>
      <w:r w:rsidRPr="006246C4">
        <w:rPr>
          <w:rFonts w:asciiTheme="majorHAnsi" w:hAnsiTheme="majorHAnsi" w:cstheme="majorHAnsi" w:hint="cs"/>
          <w:cs/>
          <w:lang w:val="en-US"/>
        </w:rPr>
        <w:t>เงินลงทุนในตราสารทุนที่วัดมูลค่าด้วยมูลค่ายุติธรรมผ</w:t>
      </w:r>
      <w:r w:rsidR="00D825AD" w:rsidRPr="006246C4">
        <w:rPr>
          <w:rFonts w:asciiTheme="majorHAnsi" w:hAnsiTheme="majorHAnsi" w:cstheme="majorHAnsi" w:hint="cs"/>
          <w:cs/>
          <w:lang w:val="en-US"/>
        </w:rPr>
        <w:t>่</w:t>
      </w:r>
      <w:r w:rsidRPr="006246C4">
        <w:rPr>
          <w:rFonts w:asciiTheme="majorHAnsi" w:hAnsiTheme="majorHAnsi" w:cstheme="majorHAnsi" w:hint="cs"/>
          <w:cs/>
          <w:lang w:val="en-US"/>
        </w:rPr>
        <w:t>านกำไรขาดทุนเบ็ดเสร็จอื่นถูก</w:t>
      </w:r>
      <w:r w:rsidR="00D825AD" w:rsidRPr="006246C4">
        <w:rPr>
          <w:rFonts w:asciiTheme="majorHAnsi" w:hAnsiTheme="majorHAnsi" w:cstheme="majorHAnsi" w:hint="cs"/>
          <w:cs/>
          <w:lang w:val="en-US"/>
        </w:rPr>
        <w:t>วัด</w:t>
      </w:r>
      <w:r w:rsidRPr="006246C4">
        <w:rPr>
          <w:rFonts w:asciiTheme="majorHAnsi" w:hAnsiTheme="majorHAnsi" w:cstheme="majorHAnsi" w:hint="cs"/>
          <w:cs/>
          <w:lang w:val="en-US"/>
        </w:rPr>
        <w:t>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</w:t>
      </w:r>
      <w:r w:rsidR="00DD52F9" w:rsidRPr="006246C4">
        <w:rPr>
          <w:rFonts w:asciiTheme="majorHAnsi" w:hAnsiTheme="majorHAnsi" w:cstheme="majorHAnsi" w:hint="cs"/>
          <w:cs/>
          <w:lang w:val="en-US"/>
        </w:rPr>
        <w:t>ทธิ</w:t>
      </w:r>
      <w:r w:rsidRPr="006246C4">
        <w:rPr>
          <w:rFonts w:asciiTheme="majorHAnsi" w:hAnsiTheme="majorHAnsi" w:cstheme="majorHAnsi" w:hint="cs"/>
          <w:cs/>
          <w:lang w:val="en-US"/>
        </w:rPr>
        <w:t>ได้รับ</w:t>
      </w:r>
      <w:r w:rsidR="00611294" w:rsidRPr="006246C4">
        <w:rPr>
          <w:rFonts w:asciiTheme="majorHAnsi" w:hAnsiTheme="majorHAnsi" w:cstheme="majorHAnsi"/>
          <w:cs/>
          <w:lang w:val="en-US"/>
        </w:rPr>
        <w:br/>
      </w:r>
      <w:r w:rsidRPr="006246C4">
        <w:rPr>
          <w:rFonts w:asciiTheme="majorHAnsi" w:hAnsiTheme="majorHAnsi" w:cstheme="majorHAnsi" w:hint="cs"/>
          <w:cs/>
          <w:lang w:val="en-US"/>
        </w:rPr>
        <w:t>เงินปันผล เว้นแต่เงินปันผลดังกล่าวเป็นการคืนทุนของเงินลงทุน กำไรและขาดทุนสุทธิอื่น</w:t>
      </w:r>
      <w:r w:rsidR="00061897" w:rsidRPr="006246C4">
        <w:rPr>
          <w:rFonts w:asciiTheme="majorHAnsi" w:hAnsiTheme="majorHAnsi" w:cstheme="majorHAnsi" w:hint="cs"/>
          <w:cs/>
          <w:lang w:val="en-US"/>
        </w:rPr>
        <w:t>ที่</w:t>
      </w:r>
      <w:r w:rsidRPr="006246C4">
        <w:rPr>
          <w:rFonts w:asciiTheme="majorHAnsi" w:hAnsiTheme="majorHAnsi" w:cstheme="majorHAnsi" w:hint="cs"/>
          <w:cs/>
          <w:lang w:val="en-US"/>
        </w:rPr>
        <w:t>รับรู้ในกำไรขาดทุนเบ็ดเสร็จอื่น</w:t>
      </w:r>
      <w:r w:rsidR="00296B1D" w:rsidRPr="006246C4">
        <w:rPr>
          <w:rFonts w:asciiTheme="majorHAnsi" w:hAnsiTheme="majorHAnsi" w:cstheme="majorHAnsi" w:hint="cs"/>
          <w:cs/>
          <w:lang w:val="en-US"/>
        </w:rPr>
        <w:t xml:space="preserve"> </w:t>
      </w:r>
      <w:r w:rsidRPr="006246C4">
        <w:rPr>
          <w:rFonts w:asciiTheme="majorHAnsi" w:hAnsiTheme="majorHAnsi" w:cstheme="majorHAnsi" w:hint="cs"/>
          <w:cs/>
          <w:lang w:val="en-US"/>
        </w:rPr>
        <w:t>จะไม่ถูกจัดประเภทรายการใหม่ไปยังกำไรหรือขาดทุ</w:t>
      </w:r>
      <w:r w:rsidR="003C7649" w:rsidRPr="006246C4">
        <w:rPr>
          <w:rFonts w:asciiTheme="majorHAnsi" w:hAnsiTheme="majorHAnsi" w:cstheme="majorHAnsi" w:hint="cs"/>
          <w:cs/>
          <w:lang w:val="en-US"/>
        </w:rPr>
        <w:t>น</w:t>
      </w:r>
    </w:p>
    <w:p w14:paraId="394DE8CA" w14:textId="0ACFD9A4" w:rsidR="004D55F9" w:rsidRPr="006246C4" w:rsidRDefault="004D55F9" w:rsidP="00B829FA">
      <w:pPr>
        <w:pStyle w:val="BodyText2"/>
        <w:tabs>
          <w:tab w:val="left" w:pos="1080"/>
        </w:tabs>
        <w:spacing w:line="240" w:lineRule="atLeast"/>
        <w:ind w:left="540" w:right="43"/>
        <w:rPr>
          <w:rFonts w:asciiTheme="majorHAnsi" w:hAnsiTheme="majorHAnsi" w:cstheme="majorHAnsi"/>
          <w:i/>
          <w:iCs/>
          <w:lang w:val="en-US"/>
        </w:rPr>
      </w:pPr>
      <w:r w:rsidRPr="006246C4">
        <w:rPr>
          <w:rFonts w:asciiTheme="majorHAnsi" w:hAnsiTheme="majorHAnsi" w:cstheme="majorHAnsi"/>
          <w:i/>
          <w:iCs/>
          <w:cs/>
        </w:rPr>
        <w:lastRenderedPageBreak/>
        <w:t>(ง.</w:t>
      </w:r>
      <w:r w:rsidR="00A301CB" w:rsidRPr="006246C4">
        <w:rPr>
          <w:rFonts w:asciiTheme="majorHAnsi" w:hAnsiTheme="majorHAnsi" w:cstheme="majorHAnsi"/>
          <w:i/>
          <w:iCs/>
          <w:lang w:val="en-US"/>
        </w:rPr>
        <w:t>2</w:t>
      </w:r>
      <w:r w:rsidRPr="006246C4">
        <w:rPr>
          <w:rFonts w:asciiTheme="majorHAnsi" w:hAnsiTheme="majorHAnsi" w:cstheme="majorHAnsi"/>
          <w:i/>
          <w:iCs/>
          <w:cs/>
        </w:rPr>
        <w:t>)</w:t>
      </w:r>
      <w:r w:rsidRPr="006246C4">
        <w:rPr>
          <w:rFonts w:asciiTheme="majorHAnsi" w:hAnsiTheme="majorHAnsi" w:cstheme="majorHAnsi"/>
          <w:i/>
          <w:iCs/>
          <w:cs/>
        </w:rPr>
        <w:tab/>
        <w:t>การ</w:t>
      </w:r>
      <w:r w:rsidR="00021C2B" w:rsidRPr="006246C4">
        <w:rPr>
          <w:rFonts w:asciiTheme="majorHAnsi" w:hAnsiTheme="majorHAnsi" w:cstheme="majorHAnsi" w:hint="cs"/>
          <w:i/>
          <w:iCs/>
          <w:cs/>
        </w:rPr>
        <w:t>ตัดรายการออกจากบัญชีและการหักกลบ</w:t>
      </w:r>
      <w:r w:rsidRPr="006246C4">
        <w:rPr>
          <w:rFonts w:asciiTheme="majorHAnsi" w:hAnsiTheme="majorHAnsi" w:cstheme="majorHAnsi"/>
          <w:i/>
          <w:iCs/>
          <w:cs/>
        </w:rPr>
        <w:t xml:space="preserve"> </w:t>
      </w:r>
    </w:p>
    <w:p w14:paraId="0ABAE843" w14:textId="77777777" w:rsidR="00B829FA" w:rsidRPr="006246C4" w:rsidRDefault="00B829FA" w:rsidP="00B829FA">
      <w:pPr>
        <w:pStyle w:val="BodyText2"/>
        <w:tabs>
          <w:tab w:val="left" w:pos="1080"/>
        </w:tabs>
        <w:spacing w:line="240" w:lineRule="atLeast"/>
        <w:ind w:left="540" w:right="43"/>
        <w:rPr>
          <w:rFonts w:asciiTheme="majorHAnsi" w:hAnsiTheme="majorHAnsi" w:cstheme="majorHAnsi"/>
          <w:i/>
          <w:iCs/>
          <w:lang w:val="en-US"/>
        </w:rPr>
      </w:pPr>
    </w:p>
    <w:p w14:paraId="51A4F8D4" w14:textId="296EF866" w:rsidR="00D825AD" w:rsidRDefault="00F34099" w:rsidP="00074EE8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  <w:lang w:val="en-US"/>
        </w:rPr>
      </w:pPr>
      <w:r w:rsidRPr="006246C4">
        <w:rPr>
          <w:rFonts w:asciiTheme="majorHAnsi" w:hAnsiTheme="majorHAnsi" w:cstheme="majorHAnsi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="00611294" w:rsidRPr="006246C4">
        <w:rPr>
          <w:rFonts w:asciiTheme="majorHAnsi" w:hAnsiTheme="majorHAnsi" w:cstheme="majorHAnsi"/>
          <w:cs/>
        </w:rPr>
        <w:br/>
      </w:r>
      <w:r w:rsidRPr="006246C4">
        <w:rPr>
          <w:rFonts w:asciiTheme="majorHAnsi" w:hAnsiTheme="majorHAnsi" w:cstheme="majorHAnsi"/>
          <w:cs/>
        </w:rPr>
        <w:t>ความเสี่ยงและผลตอบแทนของความเป็นเจ้าของเกือบทั้งหมดของสินทรัพย์ทางการเงินได้ถูกโอนหรือ</w:t>
      </w:r>
      <w:r w:rsidR="00611294" w:rsidRPr="006246C4">
        <w:rPr>
          <w:rFonts w:asciiTheme="majorHAnsi" w:hAnsiTheme="majorHAnsi" w:cstheme="majorHAnsi"/>
          <w:cs/>
        </w:rPr>
        <w:br/>
      </w:r>
      <w:r w:rsidRPr="006246C4">
        <w:rPr>
          <w:rFonts w:asciiTheme="majorHAnsi" w:hAnsiTheme="majorHAnsi" w:cstheme="majorHAnsi"/>
          <w:cs/>
        </w:rPr>
        <w:t>ในกรณีที่กลุ่มบริษัทไม่ได้ทั้งโอนหรือคงไว้ซึ่งความเสี่ยงและผลตอบแทนของความเป็นเจ้าของ</w:t>
      </w:r>
      <w:r w:rsidR="00611294" w:rsidRPr="006246C4">
        <w:rPr>
          <w:rFonts w:asciiTheme="majorHAnsi" w:hAnsiTheme="majorHAnsi" w:cstheme="majorHAnsi"/>
          <w:cs/>
        </w:rPr>
        <w:br/>
      </w:r>
      <w:r w:rsidRPr="006246C4">
        <w:rPr>
          <w:rFonts w:asciiTheme="majorHAnsi" w:hAnsiTheme="majorHAnsi" w:cstheme="majorHAnsi"/>
          <w:cs/>
        </w:rPr>
        <w:t>เกือบทั้งหมดและไม่ได้คงไว้ซึ่งการควบคุมในสินทรัพย์ทางการเงิน</w:t>
      </w:r>
    </w:p>
    <w:p w14:paraId="1E095659" w14:textId="77777777" w:rsidR="00847D1C" w:rsidRPr="00847D1C" w:rsidRDefault="00847D1C" w:rsidP="00074EE8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  <w:lang w:val="en-US"/>
        </w:rPr>
      </w:pPr>
    </w:p>
    <w:p w14:paraId="43A457E8" w14:textId="1EE4A364" w:rsidR="00F34099" w:rsidRPr="006246C4" w:rsidRDefault="00B022CB" w:rsidP="00F34099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</w:rPr>
      </w:pPr>
      <w:r w:rsidRPr="006246C4">
        <w:rPr>
          <w:rFonts w:asciiTheme="majorHAnsi" w:hAnsiTheme="majorHAnsi" w:cstheme="majorHAnsi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6246C4">
        <w:rPr>
          <w:rFonts w:asciiTheme="majorHAnsi" w:hAnsiTheme="majorHAnsi" w:cstheme="majorHAnsi"/>
          <w:spacing w:val="-6"/>
          <w:cs/>
        </w:rPr>
        <w:t>หมดอายุ กลุ่มบริษัทตัดรายการหนี้สินทางการเงินออกจากบัญชีหากมีการ</w:t>
      </w:r>
      <w:r w:rsidRPr="006246C4">
        <w:rPr>
          <w:rFonts w:asciiTheme="majorHAnsi" w:hAnsiTheme="majorHAnsi" w:cstheme="majorHAnsi"/>
          <w:cs/>
        </w:rPr>
        <w:t>เปลี่ยนแปลง</w:t>
      </w:r>
      <w:r w:rsidRPr="006246C4">
        <w:rPr>
          <w:rFonts w:asciiTheme="majorHAnsi" w:hAnsiTheme="majorHAnsi" w:cstheme="majorHAnsi"/>
          <w:spacing w:val="-6"/>
          <w:cs/>
        </w:rPr>
        <w:t>เงื่อนไขและกระแส</w:t>
      </w:r>
      <w:r w:rsidR="003F3DB6">
        <w:rPr>
          <w:rFonts w:asciiTheme="majorHAnsi" w:hAnsiTheme="majorHAnsi" w:cstheme="majorHAnsi" w:hint="cs"/>
          <w:spacing w:val="-6"/>
          <w:cs/>
        </w:rPr>
        <w:t xml:space="preserve">      </w:t>
      </w:r>
      <w:r w:rsidRPr="006246C4">
        <w:rPr>
          <w:rFonts w:asciiTheme="majorHAnsi" w:hAnsiTheme="majorHAnsi" w:cstheme="majorHAnsi"/>
          <w:spacing w:val="-6"/>
          <w:cs/>
        </w:rPr>
        <w:t>เงินสด</w:t>
      </w:r>
      <w:r w:rsidRPr="006246C4">
        <w:rPr>
          <w:rFonts w:asciiTheme="majorHAnsi" w:hAnsiTheme="majorHAnsi" w:cstheme="majorHAnsi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BEC5BCB" w14:textId="77777777" w:rsidR="00BF2D41" w:rsidRPr="006246C4" w:rsidRDefault="00BF2D41" w:rsidP="00F34099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  <w:lang w:val="en-US"/>
        </w:rPr>
      </w:pPr>
    </w:p>
    <w:p w14:paraId="6988BE58" w14:textId="77777777" w:rsidR="00E00B82" w:rsidRDefault="00B022CB" w:rsidP="004B4E9D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  <w:lang w:val="en-US"/>
        </w:rPr>
      </w:pPr>
      <w:r w:rsidRPr="004B4E9D">
        <w:rPr>
          <w:rFonts w:asciiTheme="majorHAnsi" w:hAnsiTheme="majorHAnsi" w:cstheme="majorHAnsi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5469699" w14:textId="77777777" w:rsidR="00E00B82" w:rsidRDefault="00E00B82" w:rsidP="004B4E9D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  <w:lang w:val="en-US"/>
        </w:rPr>
      </w:pPr>
    </w:p>
    <w:p w14:paraId="3C01E43E" w14:textId="3DFB1AF9" w:rsidR="00860E3B" w:rsidRPr="004B4E9D" w:rsidRDefault="00552925" w:rsidP="004B4E9D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 w:cstheme="majorHAnsi"/>
        </w:rPr>
      </w:pPr>
      <w:r w:rsidRPr="004B4E9D">
        <w:rPr>
          <w:rFonts w:asciiTheme="majorHAnsi" w:hAnsiTheme="majorHAnsi" w:cstheme="majorHAnsi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486C2A" w:rsidRPr="004B4E9D">
        <w:rPr>
          <w:rFonts w:asciiTheme="majorHAnsi" w:hAnsiTheme="majorHAnsi" w:cstheme="majorHAnsi"/>
          <w:cs/>
        </w:rPr>
        <w:t>งบฐานะการเงิน</w:t>
      </w:r>
      <w:r w:rsidRPr="004B4E9D">
        <w:rPr>
          <w:rFonts w:asciiTheme="majorHAnsi" w:hAnsiTheme="majorHAnsi" w:cstheme="majorHAnsi"/>
          <w:cs/>
        </w:rPr>
        <w:t xml:space="preserve"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6D6B3096" w14:textId="77777777" w:rsidR="00726285" w:rsidRPr="006246C4" w:rsidRDefault="00726285" w:rsidP="00726285">
      <w:pPr>
        <w:pStyle w:val="BodyText2"/>
        <w:tabs>
          <w:tab w:val="left" w:pos="1080"/>
        </w:tabs>
        <w:spacing w:line="240" w:lineRule="atLeast"/>
        <w:ind w:left="1080" w:right="43" w:hanging="720"/>
        <w:rPr>
          <w:rFonts w:asciiTheme="majorHAnsi" w:hAnsiTheme="majorHAnsi" w:cstheme="majorHAnsi"/>
          <w:cs/>
          <w:lang w:val="en-US"/>
        </w:rPr>
      </w:pPr>
    </w:p>
    <w:p w14:paraId="5D34B657" w14:textId="75964238" w:rsidR="00D045E8" w:rsidRPr="006246C4" w:rsidRDefault="00D045E8" w:rsidP="0072288C">
      <w:pPr>
        <w:pStyle w:val="BodyText2"/>
        <w:tabs>
          <w:tab w:val="left" w:pos="1170"/>
        </w:tabs>
        <w:spacing w:line="240" w:lineRule="atLeast"/>
        <w:ind w:left="1080" w:right="43" w:hanging="540"/>
        <w:rPr>
          <w:rFonts w:asciiTheme="majorHAnsi" w:hAnsiTheme="majorHAnsi" w:cstheme="majorHAnsi"/>
          <w:i/>
          <w:iCs/>
          <w:cs/>
        </w:rPr>
      </w:pPr>
      <w:r w:rsidRPr="006246C4">
        <w:rPr>
          <w:rFonts w:asciiTheme="majorHAnsi" w:hAnsiTheme="majorHAnsi" w:cstheme="majorHAnsi"/>
          <w:i/>
          <w:iCs/>
          <w:cs/>
        </w:rPr>
        <w:t>(ง.</w:t>
      </w:r>
      <w:r w:rsidR="001F5356" w:rsidRPr="006246C4">
        <w:rPr>
          <w:rFonts w:asciiTheme="majorHAnsi" w:hAnsiTheme="majorHAnsi" w:cstheme="majorHAnsi"/>
          <w:i/>
          <w:iCs/>
          <w:lang w:val="en-US"/>
        </w:rPr>
        <w:t>3</w:t>
      </w:r>
      <w:r w:rsidRPr="006246C4">
        <w:rPr>
          <w:rFonts w:asciiTheme="majorHAnsi" w:hAnsiTheme="majorHAnsi" w:cstheme="majorHAnsi"/>
          <w:i/>
          <w:iCs/>
          <w:cs/>
        </w:rPr>
        <w:t>)</w:t>
      </w:r>
      <w:r w:rsidRPr="006246C4">
        <w:rPr>
          <w:rFonts w:asciiTheme="majorHAnsi" w:hAnsiTheme="majorHAnsi" w:cstheme="majorHAnsi"/>
          <w:i/>
          <w:iCs/>
          <w:cs/>
        </w:rPr>
        <w:tab/>
        <w:t>การ</w:t>
      </w:r>
      <w:r w:rsidRPr="006246C4">
        <w:rPr>
          <w:rFonts w:asciiTheme="majorHAnsi" w:hAnsiTheme="majorHAnsi" w:cstheme="majorHAnsi" w:hint="cs"/>
          <w:i/>
          <w:iCs/>
          <w:cs/>
        </w:rPr>
        <w:t>ด้อยค่าของสินทรัพย์ทางการเงินนอกเหนือจากลูกหนี้การค้า</w:t>
      </w:r>
      <w:r w:rsidR="009C47ED" w:rsidRPr="006246C4">
        <w:rPr>
          <w:rFonts w:asciiTheme="majorHAnsi" w:hAnsiTheme="majorHAnsi" w:cstheme="majorHAnsi" w:hint="cs"/>
          <w:i/>
          <w:iCs/>
          <w:cs/>
        </w:rPr>
        <w:t xml:space="preserve"> </w:t>
      </w:r>
      <w:r w:rsidR="009C47ED" w:rsidRPr="006246C4">
        <w:rPr>
          <w:rFonts w:asciiTheme="majorHAnsi" w:hAnsiTheme="majorHAnsi"/>
          <w:i/>
          <w:iCs/>
          <w:cs/>
        </w:rPr>
        <w:t>ลูกหนี้ผ่อนชำระ ลูกหนี้ตามสัญญาเช่าซื้อและลูกหนี้เงินให้สินเชื่อ</w:t>
      </w:r>
    </w:p>
    <w:p w14:paraId="359CF809" w14:textId="61E45034" w:rsidR="00C27C08" w:rsidRPr="006246C4" w:rsidRDefault="00C27C08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</w:rPr>
      </w:pPr>
    </w:p>
    <w:p w14:paraId="3721B7DD" w14:textId="2CDD2846" w:rsidR="00434DB4" w:rsidRPr="006246C4" w:rsidRDefault="009E18F4" w:rsidP="008C7590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  <w:r w:rsidRPr="006246C4">
        <w:rPr>
          <w:rFonts w:asciiTheme="majorHAnsi" w:hAnsiTheme="majorHAnsi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7A1D40" w:rsidRPr="006246C4">
        <w:rPr>
          <w:rFonts w:asciiTheme="majorHAnsi" w:hAnsiTheme="majorHAnsi"/>
          <w:lang w:val="en-US"/>
        </w:rPr>
        <w:t xml:space="preserve"> </w:t>
      </w:r>
      <w:r w:rsidRPr="006246C4">
        <w:rPr>
          <w:rFonts w:asciiTheme="majorHAnsi" w:hAnsiTheme="majorHAnsi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00684F7F" w14:textId="77777777" w:rsidR="00434DB4" w:rsidRPr="006246C4" w:rsidRDefault="00434DB4" w:rsidP="00172263">
      <w:pPr>
        <w:pStyle w:val="BodyText2"/>
        <w:tabs>
          <w:tab w:val="left" w:pos="1080"/>
        </w:tabs>
        <w:spacing w:line="240" w:lineRule="atLeast"/>
        <w:ind w:right="43"/>
        <w:rPr>
          <w:rFonts w:asciiTheme="majorHAnsi" w:hAnsiTheme="majorHAnsi"/>
          <w:sz w:val="24"/>
          <w:szCs w:val="24"/>
          <w:lang w:val="en-US"/>
        </w:rPr>
      </w:pPr>
    </w:p>
    <w:p w14:paraId="3CE108AB" w14:textId="6E58A6D0" w:rsidR="009E18F4" w:rsidRPr="006246C4" w:rsidRDefault="009E18F4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</w:rPr>
      </w:pPr>
      <w:r w:rsidRPr="006246C4">
        <w:rPr>
          <w:rFonts w:asciiTheme="majorHAnsi" w:hAnsiTheme="majorHAnsi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611294" w:rsidRPr="006246C4">
        <w:rPr>
          <w:rFonts w:asciiTheme="majorHAnsi" w:hAnsiTheme="majorHAnsi"/>
          <w:cs/>
        </w:rPr>
        <w:br/>
      </w:r>
      <w:r w:rsidR="00A301CB" w:rsidRPr="006246C4">
        <w:rPr>
          <w:rFonts w:asciiTheme="majorHAnsi" w:hAnsiTheme="majorHAnsi"/>
          <w:lang w:val="en-US"/>
        </w:rPr>
        <w:t>12</w:t>
      </w:r>
      <w:r w:rsidRPr="006246C4">
        <w:rPr>
          <w:rFonts w:asciiTheme="majorHAnsi" w:hAnsiTheme="majorHAnsi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611294" w:rsidRPr="006246C4">
        <w:rPr>
          <w:rFonts w:asciiTheme="majorHAnsi" w:hAnsiTheme="majorHAnsi"/>
          <w:cs/>
        </w:rPr>
        <w:br/>
      </w:r>
      <w:r w:rsidRPr="006246C4">
        <w:rPr>
          <w:rFonts w:asciiTheme="majorHAnsi" w:hAnsiTheme="majorHAnsi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2FF7626D" w14:textId="77777777" w:rsidR="009F0150" w:rsidRPr="006246C4" w:rsidRDefault="009F0150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</w:p>
    <w:p w14:paraId="17722500" w14:textId="0A383060" w:rsidR="009F0150" w:rsidRDefault="005F45A8" w:rsidP="00847D1C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  <w:r w:rsidRPr="006246C4">
        <w:rPr>
          <w:rFonts w:asciiTheme="majorHAnsi" w:hAnsiTheme="majorHAnsi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611294" w:rsidRPr="006246C4">
        <w:rPr>
          <w:rFonts w:asciiTheme="majorHAnsi" w:hAnsiTheme="majorHAnsi"/>
          <w:cs/>
        </w:rPr>
        <w:br/>
      </w:r>
      <w:r w:rsidRPr="006246C4">
        <w:rPr>
          <w:rFonts w:asciiTheme="majorHAnsi" w:hAnsiTheme="majorHAnsi"/>
          <w:cs/>
        </w:rPr>
        <w:t>ถ่ว</w:t>
      </w:r>
      <w:r w:rsidR="00B829FA" w:rsidRPr="006246C4">
        <w:rPr>
          <w:rFonts w:asciiTheme="majorHAnsi" w:hAnsiTheme="majorHAnsi" w:hint="cs"/>
          <w:cs/>
          <w:lang w:val="en-US"/>
        </w:rPr>
        <w:t>ง</w:t>
      </w:r>
      <w:r w:rsidRPr="006246C4">
        <w:rPr>
          <w:rFonts w:asciiTheme="majorHAnsi" w:hAnsiTheme="majorHAnsi"/>
          <w:cs/>
        </w:rPr>
        <w:t>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775F0DB" w14:textId="77777777" w:rsidR="00E00B82" w:rsidRPr="00E00B82" w:rsidRDefault="00E00B82" w:rsidP="00847D1C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</w:p>
    <w:p w14:paraId="5A5FEFF4" w14:textId="28A47977" w:rsidR="00CB6044" w:rsidRPr="00847D1C" w:rsidRDefault="00CB6044" w:rsidP="00847D1C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  <w:r w:rsidRPr="006246C4">
        <w:rPr>
          <w:rFonts w:asciiTheme="majorHAnsi" w:hAnsiTheme="majorHAnsi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</w:t>
      </w:r>
      <w:r w:rsidR="00AA755A" w:rsidRPr="006246C4">
        <w:rPr>
          <w:rFonts w:asciiTheme="majorHAnsi" w:hAnsiTheme="majorHAnsi" w:hint="cs"/>
          <w:cs/>
          <w:lang w:val="en-US"/>
        </w:rPr>
        <w:t>สากล</w:t>
      </w:r>
      <w:r w:rsidRPr="006246C4">
        <w:rPr>
          <w:rFonts w:asciiTheme="majorHAnsi" w:hAnsiTheme="majorHAnsi"/>
          <w:cs/>
        </w:rPr>
        <w:t xml:space="preserve">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70249" w:rsidRPr="006246C4">
        <w:rPr>
          <w:rFonts w:asciiTheme="majorHAnsi" w:hAnsiTheme="majorHAnsi"/>
          <w:lang w:val="en-US"/>
        </w:rPr>
        <w:t>12</w:t>
      </w:r>
      <w:r w:rsidRPr="006246C4">
        <w:rPr>
          <w:rFonts w:asciiTheme="majorHAnsi" w:hAnsiTheme="majorHAnsi"/>
          <w:cs/>
        </w:rPr>
        <w:t xml:space="preserve"> เดือนข้างหน้า</w:t>
      </w:r>
    </w:p>
    <w:p w14:paraId="1A3CC7F3" w14:textId="77777777" w:rsidR="00074EE8" w:rsidRPr="006246C4" w:rsidRDefault="00074EE8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sz w:val="24"/>
          <w:szCs w:val="24"/>
          <w:lang w:val="en-US"/>
        </w:rPr>
      </w:pPr>
    </w:p>
    <w:p w14:paraId="72B755E1" w14:textId="32ECC041" w:rsidR="00CB6044" w:rsidRPr="006246C4" w:rsidRDefault="00CB6044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</w:rPr>
      </w:pPr>
      <w:r w:rsidRPr="006246C4">
        <w:rPr>
          <w:rFonts w:asciiTheme="majorHAnsi" w:hAnsiTheme="majorHAnsi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FA49721" w14:textId="77777777" w:rsidR="00CB6044" w:rsidRPr="006246C4" w:rsidRDefault="00CB6044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sz w:val="24"/>
          <w:szCs w:val="24"/>
          <w:lang w:val="en-US"/>
        </w:rPr>
      </w:pPr>
    </w:p>
    <w:p w14:paraId="01B67D7C" w14:textId="457ED82D" w:rsidR="00584662" w:rsidRPr="006246C4" w:rsidRDefault="00CB6044" w:rsidP="00ED5925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</w:rPr>
      </w:pPr>
      <w:r w:rsidRPr="006246C4">
        <w:rPr>
          <w:rFonts w:asciiTheme="majorHAnsi" w:hAnsiTheme="majorHAnsi"/>
          <w:cs/>
        </w:rPr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</w:t>
      </w:r>
    </w:p>
    <w:p w14:paraId="37F4518F" w14:textId="77777777" w:rsidR="00ED5925" w:rsidRPr="006246C4" w:rsidRDefault="00ED5925" w:rsidP="00ED5925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</w:p>
    <w:p w14:paraId="56564082" w14:textId="1E95710E" w:rsidR="00394B0C" w:rsidRPr="006246C4" w:rsidRDefault="00394B0C" w:rsidP="00394B0C">
      <w:pPr>
        <w:pStyle w:val="BodyText2"/>
        <w:tabs>
          <w:tab w:val="left" w:pos="1080"/>
        </w:tabs>
        <w:spacing w:line="240" w:lineRule="atLeast"/>
        <w:ind w:left="540" w:right="43"/>
        <w:rPr>
          <w:rFonts w:asciiTheme="majorHAnsi" w:hAnsiTheme="majorHAnsi" w:cstheme="majorHAnsi"/>
          <w:i/>
          <w:iCs/>
          <w:cs/>
          <w:lang w:val="en-US"/>
        </w:rPr>
      </w:pPr>
      <w:r w:rsidRPr="006246C4">
        <w:rPr>
          <w:rFonts w:asciiTheme="majorHAnsi" w:hAnsiTheme="majorHAnsi" w:cstheme="majorHAnsi"/>
          <w:i/>
          <w:iCs/>
          <w:cs/>
        </w:rPr>
        <w:t>(ง.</w:t>
      </w:r>
      <w:r w:rsidR="001F5356" w:rsidRPr="006246C4">
        <w:rPr>
          <w:rFonts w:asciiTheme="majorHAnsi" w:hAnsiTheme="majorHAnsi" w:cstheme="majorHAnsi"/>
          <w:i/>
          <w:iCs/>
          <w:lang w:val="en-US"/>
        </w:rPr>
        <w:t>4</w:t>
      </w:r>
      <w:r w:rsidRPr="006246C4">
        <w:rPr>
          <w:rFonts w:asciiTheme="majorHAnsi" w:hAnsiTheme="majorHAnsi" w:cstheme="majorHAnsi"/>
          <w:i/>
          <w:iCs/>
          <w:cs/>
        </w:rPr>
        <w:t>)</w:t>
      </w:r>
      <w:r w:rsidRPr="006246C4">
        <w:rPr>
          <w:rFonts w:asciiTheme="majorHAnsi" w:hAnsiTheme="majorHAnsi" w:cstheme="majorHAnsi"/>
          <w:i/>
          <w:iCs/>
          <w:cs/>
        </w:rPr>
        <w:tab/>
        <w:t>การ</w:t>
      </w:r>
      <w:r w:rsidRPr="006246C4">
        <w:rPr>
          <w:rFonts w:asciiTheme="majorHAnsi" w:hAnsiTheme="majorHAnsi" w:cstheme="majorHAnsi" w:hint="cs"/>
          <w:i/>
          <w:iCs/>
          <w:cs/>
        </w:rPr>
        <w:t>ตัดจำหน่าย</w:t>
      </w:r>
    </w:p>
    <w:p w14:paraId="06E8CFE4" w14:textId="77777777" w:rsidR="00394B0C" w:rsidRPr="006246C4" w:rsidRDefault="00394B0C" w:rsidP="0032546B">
      <w:pPr>
        <w:pStyle w:val="BodyText2"/>
        <w:tabs>
          <w:tab w:val="left" w:pos="1080"/>
        </w:tabs>
        <w:spacing w:line="240" w:lineRule="atLeast"/>
        <w:ind w:left="540" w:right="43"/>
        <w:rPr>
          <w:rFonts w:asciiTheme="majorHAnsi" w:hAnsiTheme="majorHAnsi" w:cstheme="majorHAnsi"/>
          <w:i/>
          <w:iCs/>
          <w:lang w:val="en-US"/>
        </w:rPr>
      </w:pPr>
    </w:p>
    <w:p w14:paraId="795FB331" w14:textId="3B5ECDBC" w:rsidR="00BF2D41" w:rsidRPr="006246C4" w:rsidRDefault="00394B0C" w:rsidP="00061897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  <w:r w:rsidRPr="006246C4">
        <w:rPr>
          <w:rFonts w:asciiTheme="majorHAnsi" w:hAnsiTheme="majorHAnsi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65E4005" w14:textId="77777777" w:rsidR="00BF2D41" w:rsidRPr="006246C4" w:rsidRDefault="00BF2D41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sz w:val="24"/>
          <w:szCs w:val="24"/>
          <w:lang w:val="en-US"/>
        </w:rPr>
      </w:pPr>
    </w:p>
    <w:p w14:paraId="2F9CE460" w14:textId="4D9DA0A8" w:rsidR="00E90ECE" w:rsidRPr="006246C4" w:rsidRDefault="00E90ECE" w:rsidP="00E90ECE">
      <w:pPr>
        <w:pStyle w:val="BodyText2"/>
        <w:tabs>
          <w:tab w:val="left" w:pos="1080"/>
        </w:tabs>
        <w:spacing w:line="240" w:lineRule="atLeast"/>
        <w:ind w:left="540" w:right="43"/>
        <w:rPr>
          <w:rFonts w:asciiTheme="majorHAnsi" w:hAnsiTheme="majorHAnsi" w:cstheme="majorHAnsi"/>
          <w:i/>
          <w:iCs/>
          <w:cs/>
        </w:rPr>
      </w:pPr>
      <w:r w:rsidRPr="006246C4">
        <w:rPr>
          <w:rFonts w:asciiTheme="majorHAnsi" w:hAnsiTheme="majorHAnsi" w:cstheme="majorHAnsi"/>
          <w:i/>
          <w:iCs/>
          <w:cs/>
        </w:rPr>
        <w:t>(ง</w:t>
      </w:r>
      <w:r w:rsidR="00726285" w:rsidRPr="006246C4">
        <w:rPr>
          <w:rFonts w:asciiTheme="majorHAnsi" w:hAnsiTheme="majorHAnsi" w:cstheme="majorHAnsi"/>
          <w:i/>
          <w:iCs/>
          <w:cs/>
        </w:rPr>
        <w:t>.</w:t>
      </w:r>
      <w:r w:rsidR="001F5356" w:rsidRPr="006246C4">
        <w:rPr>
          <w:rFonts w:asciiTheme="majorHAnsi" w:hAnsiTheme="majorHAnsi" w:cstheme="majorHAnsi"/>
          <w:i/>
          <w:iCs/>
          <w:lang w:val="en-US"/>
        </w:rPr>
        <w:t>5</w:t>
      </w:r>
      <w:r w:rsidRPr="006246C4">
        <w:rPr>
          <w:rFonts w:asciiTheme="majorHAnsi" w:hAnsiTheme="majorHAnsi" w:cstheme="majorHAnsi"/>
          <w:i/>
          <w:iCs/>
          <w:cs/>
        </w:rPr>
        <w:t>)</w:t>
      </w:r>
      <w:r w:rsidRPr="006246C4">
        <w:rPr>
          <w:rFonts w:asciiTheme="majorHAnsi" w:hAnsiTheme="majorHAnsi" w:cstheme="majorHAnsi"/>
          <w:i/>
          <w:iCs/>
          <w:cs/>
        </w:rPr>
        <w:tab/>
      </w:r>
      <w:r w:rsidR="00531D0D" w:rsidRPr="006246C4">
        <w:rPr>
          <w:rFonts w:asciiTheme="majorHAnsi" w:hAnsiTheme="majorHAnsi" w:cstheme="majorHAnsi" w:hint="cs"/>
          <w:i/>
          <w:iCs/>
          <w:cs/>
        </w:rPr>
        <w:t>ดอกเบี้ย</w:t>
      </w:r>
    </w:p>
    <w:p w14:paraId="6C6A1AD7" w14:textId="3D94A669" w:rsidR="00E90ECE" w:rsidRPr="006246C4" w:rsidRDefault="00E90ECE" w:rsidP="00A20A86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sz w:val="24"/>
          <w:szCs w:val="24"/>
          <w:lang w:val="en-US"/>
        </w:rPr>
      </w:pPr>
    </w:p>
    <w:p w14:paraId="64054358" w14:textId="6B80DE04" w:rsidR="00222381" w:rsidRDefault="006E2597" w:rsidP="00847D1C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  <w:r w:rsidRPr="006246C4">
        <w:rPr>
          <w:rFonts w:asciiTheme="majorHAnsi" w:hAnsiTheme="majorHAnsi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</w:t>
      </w:r>
      <w:r w:rsidRPr="006246C4">
        <w:rPr>
          <w:rFonts w:asciiTheme="majorHAnsi" w:hAnsiTheme="majorHAnsi"/>
          <w:cs/>
        </w:rPr>
        <w:lastRenderedPageBreak/>
        <w:t>กับราคาทุนตัดจำหน่ายของสินทรัพย์ทางการเงิน หากสินทรัพย์ไม่มีการด้อยค่าด้านเครดิตอีกต่อไป</w:t>
      </w:r>
      <w:r w:rsidR="00611294" w:rsidRPr="006246C4">
        <w:rPr>
          <w:rFonts w:asciiTheme="majorHAnsi" w:hAnsiTheme="majorHAnsi"/>
          <w:cs/>
        </w:rPr>
        <w:br/>
      </w:r>
      <w:r w:rsidRPr="006246C4">
        <w:rPr>
          <w:rFonts w:asciiTheme="majorHAnsi" w:hAnsiTheme="majorHAnsi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5BEBFF3" w14:textId="77777777" w:rsidR="00E468B4" w:rsidRPr="00E468B4" w:rsidRDefault="00E468B4" w:rsidP="00847D1C">
      <w:pPr>
        <w:pStyle w:val="BodyText2"/>
        <w:tabs>
          <w:tab w:val="left" w:pos="1080"/>
        </w:tabs>
        <w:spacing w:line="240" w:lineRule="atLeast"/>
        <w:ind w:left="1080" w:right="43"/>
        <w:rPr>
          <w:rFonts w:asciiTheme="majorHAnsi" w:hAnsiTheme="majorHAnsi"/>
          <w:lang w:val="en-US"/>
        </w:rPr>
      </w:pPr>
    </w:p>
    <w:p w14:paraId="24CF2DB2" w14:textId="210CCACA" w:rsidR="00225148" w:rsidRPr="006246C4" w:rsidRDefault="00225148" w:rsidP="005D7A9F">
      <w:pPr>
        <w:pStyle w:val="Heading8"/>
        <w:numPr>
          <w:ilvl w:val="1"/>
          <w:numId w:val="20"/>
        </w:numPr>
        <w:jc w:val="both"/>
        <w:rPr>
          <w:rFonts w:asciiTheme="majorHAnsi" w:hAnsiTheme="majorHAnsi" w:cstheme="majorHAnsi"/>
          <w:i/>
          <w:iCs/>
          <w:sz w:val="30"/>
          <w:szCs w:val="30"/>
          <w:lang w:val="th-TH"/>
        </w:rPr>
      </w:pPr>
      <w:r w:rsidRPr="006246C4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เงิน</w:t>
      </w:r>
      <w:r w:rsidRPr="006246C4">
        <w:rPr>
          <w:rFonts w:asciiTheme="majorHAnsi" w:hAnsiTheme="majorHAnsi" w:cstheme="majorHAnsi"/>
          <w:i/>
          <w:iCs/>
          <w:sz w:val="30"/>
          <w:szCs w:val="30"/>
          <w:cs/>
        </w:rPr>
        <w:t>สด</w:t>
      </w:r>
      <w:r w:rsidRPr="006246C4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และรายการเทียบเท่าเงินสด</w:t>
      </w:r>
    </w:p>
    <w:p w14:paraId="3B18DD08" w14:textId="77777777" w:rsidR="00225148" w:rsidRPr="006246C4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43E44DCE" w14:textId="388A78F0" w:rsidR="008C370D" w:rsidRPr="006246C4" w:rsidRDefault="008C370D" w:rsidP="008C370D">
      <w:pPr>
        <w:spacing w:line="240" w:lineRule="auto"/>
        <w:ind w:left="540" w:right="-16"/>
        <w:jc w:val="thaiDistribute"/>
        <w:rPr>
          <w:rFonts w:asciiTheme="majorHAnsi" w:hAnsiTheme="majorHAnsi" w:cstheme="majorHAnsi"/>
          <w:spacing w:val="-2"/>
          <w:sz w:val="30"/>
          <w:szCs w:val="30"/>
        </w:rPr>
      </w:pPr>
      <w:r w:rsidRPr="006246C4">
        <w:rPr>
          <w:rFonts w:asciiTheme="majorHAnsi" w:hAnsiTheme="majorHAnsi" w:cstheme="majorHAnsi"/>
          <w:spacing w:val="-2"/>
          <w:sz w:val="30"/>
          <w:szCs w:val="30"/>
          <w:cs/>
        </w:rPr>
        <w:t>เงินฝากสถาบันการเงินที่มีข้อจำกัดในการใช้ได้แสดงแยกต่างหากเป็น “</w:t>
      </w:r>
      <w:r w:rsidR="00157578" w:rsidRPr="006246C4">
        <w:rPr>
          <w:rFonts w:asciiTheme="majorHAnsi" w:hAnsiTheme="majorHAnsi" w:cstheme="majorHAnsi" w:hint="cs"/>
          <w:spacing w:val="-2"/>
          <w:sz w:val="30"/>
          <w:szCs w:val="30"/>
          <w:cs/>
        </w:rPr>
        <w:t>สินทรัพย์ทางการเงินหมุนเวียนและ</w:t>
      </w:r>
      <w:r w:rsidR="00611294" w:rsidRPr="006246C4">
        <w:rPr>
          <w:rFonts w:asciiTheme="majorHAnsi" w:hAnsiTheme="majorHAnsi" w:cstheme="majorHAnsi"/>
          <w:spacing w:val="-2"/>
          <w:sz w:val="30"/>
          <w:szCs w:val="30"/>
          <w:cs/>
        </w:rPr>
        <w:br/>
      </w:r>
      <w:r w:rsidR="00157578" w:rsidRPr="006246C4">
        <w:rPr>
          <w:rFonts w:asciiTheme="majorHAnsi" w:hAnsiTheme="majorHAnsi" w:cstheme="majorHAnsi" w:hint="cs"/>
          <w:spacing w:val="-2"/>
          <w:sz w:val="30"/>
          <w:szCs w:val="30"/>
          <w:cs/>
        </w:rPr>
        <w:t>ไม่หมุนเวียนที่เป็นหลักประกัน</w:t>
      </w:r>
      <w:r w:rsidRPr="006246C4">
        <w:rPr>
          <w:rFonts w:asciiTheme="majorHAnsi" w:hAnsiTheme="majorHAnsi" w:cstheme="majorHAnsi"/>
          <w:spacing w:val="-2"/>
          <w:sz w:val="30"/>
          <w:szCs w:val="30"/>
          <w:cs/>
        </w:rPr>
        <w:t>” ใน</w:t>
      </w:r>
      <w:r w:rsidR="00486C2A" w:rsidRPr="006246C4">
        <w:rPr>
          <w:rFonts w:asciiTheme="majorHAnsi" w:hAnsiTheme="majorHAnsi" w:cstheme="majorHAnsi"/>
          <w:spacing w:val="-2"/>
          <w:sz w:val="30"/>
          <w:szCs w:val="30"/>
          <w:cs/>
        </w:rPr>
        <w:t>งบฐานะการเงิน</w:t>
      </w:r>
    </w:p>
    <w:p w14:paraId="3A5C89FB" w14:textId="77777777" w:rsidR="00074EE8" w:rsidRPr="006246C4" w:rsidRDefault="0007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cs/>
        </w:rPr>
      </w:pPr>
    </w:p>
    <w:p w14:paraId="42C30A6E" w14:textId="1A6CC042" w:rsidR="008C370D" w:rsidRPr="006246C4" w:rsidRDefault="008C370D" w:rsidP="005D7A9F">
      <w:pPr>
        <w:pStyle w:val="Heading8"/>
        <w:numPr>
          <w:ilvl w:val="1"/>
          <w:numId w:val="20"/>
        </w:numPr>
        <w:jc w:val="both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6246C4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ลูกหนี้การค้า</w:t>
      </w:r>
    </w:p>
    <w:p w14:paraId="4F73EAD6" w14:textId="77777777" w:rsidR="008C370D" w:rsidRPr="006246C4" w:rsidRDefault="008C370D" w:rsidP="00B2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60C7EEC" w14:textId="60683700" w:rsidR="00B24E92" w:rsidRPr="006246C4" w:rsidRDefault="00B24E92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/>
          <w:sz w:val="30"/>
          <w:szCs w:val="30"/>
        </w:rPr>
      </w:pPr>
      <w:r w:rsidRPr="006246C4">
        <w:rPr>
          <w:rFonts w:asciiTheme="majorHAnsi" w:hAnsiTheme="majorHAnsi"/>
          <w:sz w:val="30"/>
          <w:szCs w:val="30"/>
          <w:cs/>
        </w:rPr>
        <w:t>ลูกหนี้</w:t>
      </w:r>
      <w:r w:rsidR="00DB2667" w:rsidRPr="006246C4">
        <w:rPr>
          <w:rFonts w:asciiTheme="majorHAnsi" w:hAnsiTheme="majorHAnsi" w:hint="cs"/>
          <w:sz w:val="30"/>
          <w:szCs w:val="30"/>
          <w:cs/>
        </w:rPr>
        <w:t>การค้า</w:t>
      </w:r>
      <w:r w:rsidRPr="006246C4">
        <w:rPr>
          <w:rFonts w:asciiTheme="majorHAnsi" w:hAnsiTheme="majorHAnsi"/>
          <w:sz w:val="30"/>
          <w:szCs w:val="30"/>
          <w:cs/>
        </w:rPr>
        <w:t>รับรู้เมื่อ</w:t>
      </w:r>
      <w:r w:rsidRPr="006246C4">
        <w:rPr>
          <w:rFonts w:asciiTheme="majorHAnsi" w:hAnsiTheme="majorHAnsi" w:hint="cs"/>
          <w:sz w:val="30"/>
          <w:szCs w:val="30"/>
          <w:cs/>
        </w:rPr>
        <w:t>ก</w:t>
      </w:r>
      <w:r w:rsidRPr="006246C4">
        <w:rPr>
          <w:rFonts w:asciiTheme="majorHAnsi" w:hAnsiTheme="majorHAnsi"/>
          <w:sz w:val="30"/>
          <w:szCs w:val="30"/>
          <w:cs/>
        </w:rPr>
        <w:t>ลุ่มบริษัทมีสิทธิที่ปราศจากเงื่อนไขในการได้รับสิ่งตอบแทนตามสัญญา</w:t>
      </w:r>
      <w:r w:rsidR="00E1027E" w:rsidRPr="006246C4">
        <w:rPr>
          <w:rFonts w:asciiTheme="majorHAnsi" w:hAnsiTheme="majorHAnsi" w:hint="cs"/>
          <w:sz w:val="30"/>
          <w:szCs w:val="30"/>
          <w:cs/>
        </w:rPr>
        <w:t xml:space="preserve"> </w:t>
      </w:r>
      <w:r w:rsidR="00E1027E" w:rsidRPr="006246C4">
        <w:rPr>
          <w:rFonts w:asciiTheme="majorHAnsi" w:hAnsiTheme="majorHAnsi"/>
          <w:sz w:val="30"/>
          <w:szCs w:val="30"/>
          <w:cs/>
        </w:rPr>
        <w:t>ลูกหนี้</w:t>
      </w:r>
      <w:r w:rsidR="00DB2667" w:rsidRPr="006246C4">
        <w:rPr>
          <w:rFonts w:asciiTheme="majorHAnsi" w:hAnsiTheme="majorHAnsi" w:hint="cs"/>
          <w:sz w:val="30"/>
          <w:szCs w:val="30"/>
          <w:cs/>
        </w:rPr>
        <w:t>การค้า</w:t>
      </w:r>
      <w:r w:rsidR="00611294" w:rsidRPr="006246C4">
        <w:rPr>
          <w:rFonts w:asciiTheme="majorHAnsi" w:hAnsiTheme="majorHAnsi"/>
          <w:sz w:val="30"/>
          <w:szCs w:val="30"/>
          <w:cs/>
        </w:rPr>
        <w:br/>
      </w:r>
      <w:r w:rsidR="00E1027E" w:rsidRPr="006246C4">
        <w:rPr>
          <w:rFonts w:asciiTheme="majorHAnsi" w:hAnsiTheme="majorHAns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</w:t>
      </w:r>
      <w:r w:rsidR="00B44E10" w:rsidRPr="006246C4">
        <w:rPr>
          <w:rFonts w:asciiTheme="majorHAnsi" w:hAnsiTheme="majorHAnsi" w:hint="cs"/>
          <w:sz w:val="30"/>
          <w:szCs w:val="30"/>
          <w:cs/>
        </w:rPr>
        <w:t>อ</w:t>
      </w:r>
      <w:r w:rsidR="00D66642" w:rsidRPr="006246C4">
        <w:rPr>
          <w:rFonts w:asciiTheme="majorHAnsi" w:hAnsiTheme="majorHAnsi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  <w:r w:rsidR="00E1027E" w:rsidRPr="006246C4">
        <w:rPr>
          <w:rFonts w:asciiTheme="majorHAnsi" w:hAnsiTheme="majorHAnsi"/>
          <w:sz w:val="30"/>
          <w:szCs w:val="30"/>
          <w:cs/>
        </w:rPr>
        <w:t xml:space="preserve"> </w:t>
      </w:r>
    </w:p>
    <w:p w14:paraId="5176F94A" w14:textId="77777777" w:rsidR="00AA755A" w:rsidRPr="006246C4" w:rsidRDefault="00AA755A" w:rsidP="00B2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HAnsi" w:hAnsiTheme="majorHAnsi"/>
          <w:sz w:val="30"/>
          <w:szCs w:val="30"/>
        </w:rPr>
      </w:pPr>
    </w:p>
    <w:p w14:paraId="65F18F89" w14:textId="65D926F4" w:rsidR="00F90C20" w:rsidRPr="006246C4" w:rsidRDefault="00E1027E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/>
          <w:sz w:val="30"/>
          <w:szCs w:val="30"/>
        </w:rPr>
      </w:pPr>
      <w:r w:rsidRPr="006246C4">
        <w:rPr>
          <w:rFonts w:asciiTheme="majorHAnsi" w:hAnsiTheme="majorHAns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611294" w:rsidRPr="006246C4">
        <w:rPr>
          <w:rFonts w:asciiTheme="majorHAnsi" w:hAnsiTheme="majorHAnsi"/>
          <w:sz w:val="30"/>
          <w:szCs w:val="30"/>
          <w:cs/>
        </w:rPr>
        <w:br/>
      </w:r>
      <w:r w:rsidRPr="006246C4">
        <w:rPr>
          <w:rFonts w:asciiTheme="majorHAnsi" w:hAnsiTheme="majorHAns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="00DB2667" w:rsidRPr="006246C4">
        <w:rPr>
          <w:rFonts w:asciiTheme="majorHAnsi" w:hAnsiTheme="majorHAnsi" w:hint="cs"/>
          <w:sz w:val="30"/>
          <w:szCs w:val="30"/>
          <w:cs/>
        </w:rPr>
        <w:t xml:space="preserve"> </w:t>
      </w:r>
      <w:r w:rsidRPr="006246C4">
        <w:rPr>
          <w:rFonts w:asciiTheme="majorHAnsi" w:hAnsiTheme="majorHAnsi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403F60CE" w14:textId="77777777" w:rsidR="00BF2D41" w:rsidRPr="006246C4" w:rsidRDefault="00BF2D41" w:rsidP="0006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HAnsi" w:hAnsiTheme="majorHAnsi"/>
          <w:sz w:val="30"/>
          <w:szCs w:val="30"/>
          <w:cs/>
        </w:rPr>
      </w:pPr>
    </w:p>
    <w:p w14:paraId="22EDB2FA" w14:textId="77777777" w:rsidR="008C370D" w:rsidRPr="006246C4" w:rsidRDefault="008C370D" w:rsidP="005D7A9F">
      <w:pPr>
        <w:pStyle w:val="Heading8"/>
        <w:numPr>
          <w:ilvl w:val="1"/>
          <w:numId w:val="20"/>
        </w:numPr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6246C4">
        <w:rPr>
          <w:rFonts w:asciiTheme="majorHAnsi" w:hAnsiTheme="majorHAnsi" w:cstheme="majorHAnsi"/>
          <w:i/>
          <w:iCs/>
          <w:sz w:val="30"/>
          <w:szCs w:val="30"/>
          <w:cs/>
        </w:rPr>
        <w:t>ลูกหนี้</w:t>
      </w:r>
      <w:r w:rsidRPr="006246C4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ผ่อน</w:t>
      </w:r>
      <w:r w:rsidRPr="006246C4">
        <w:rPr>
          <w:rFonts w:asciiTheme="majorHAnsi" w:hAnsiTheme="majorHAnsi" w:cstheme="majorHAnsi"/>
          <w:i/>
          <w:iCs/>
          <w:sz w:val="30"/>
          <w:szCs w:val="30"/>
          <w:cs/>
        </w:rPr>
        <w:t>ชำระ</w:t>
      </w:r>
    </w:p>
    <w:p w14:paraId="13F7F08C" w14:textId="77777777" w:rsidR="008C370D" w:rsidRPr="006246C4" w:rsidRDefault="008C370D" w:rsidP="008C370D">
      <w:pPr>
        <w:rPr>
          <w:rFonts w:asciiTheme="majorHAnsi" w:hAnsiTheme="majorHAnsi" w:cstheme="majorHAnsi"/>
          <w:sz w:val="30"/>
          <w:szCs w:val="30"/>
          <w:cs/>
          <w:lang w:val="th-TH"/>
        </w:rPr>
      </w:pPr>
    </w:p>
    <w:p w14:paraId="29D3E887" w14:textId="4A8FF0B0" w:rsidR="008C370D" w:rsidRPr="006246C4" w:rsidRDefault="008C370D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  <w:r w:rsidRPr="006246C4">
        <w:rPr>
          <w:rFonts w:asciiTheme="majorHAnsi" w:hAnsiTheme="majorHAnsi" w:cstheme="majorHAnsi"/>
          <w:spacing w:val="-6"/>
          <w:sz w:val="30"/>
          <w:szCs w:val="30"/>
          <w:cs/>
        </w:rPr>
        <w:t>ลูกหนี้ผ่อนชำระ</w:t>
      </w:r>
      <w:r w:rsidR="001F4384" w:rsidRPr="006246C4">
        <w:rPr>
          <w:rFonts w:asciiTheme="majorHAnsi" w:hAnsiTheme="majorHAnsi" w:hint="cs"/>
          <w:sz w:val="30"/>
          <w:szCs w:val="30"/>
          <w:cs/>
        </w:rPr>
        <w:t>แสดง</w:t>
      </w:r>
      <w:r w:rsidRPr="006246C4">
        <w:rPr>
          <w:rFonts w:asciiTheme="majorHAnsi" w:hAnsiTheme="majorHAnsi" w:cstheme="majorHAnsi"/>
          <w:spacing w:val="-6"/>
          <w:sz w:val="30"/>
          <w:szCs w:val="30"/>
          <w:cs/>
        </w:rPr>
        <w:t>ด้วยจำนวนหนี้คงเหลือหักด้วย</w:t>
      </w:r>
      <w:r w:rsidR="001F4384" w:rsidRPr="006246C4">
        <w:rPr>
          <w:rFonts w:asciiTheme="majorHAnsi" w:hAnsiTheme="majorHAnsi" w:cstheme="majorHAnsi" w:hint="cs"/>
          <w:spacing w:val="-6"/>
          <w:sz w:val="30"/>
          <w:szCs w:val="30"/>
          <w:cs/>
        </w:rPr>
        <w:t>รายได้</w:t>
      </w:r>
      <w:r w:rsidRPr="006246C4">
        <w:rPr>
          <w:rFonts w:asciiTheme="majorHAnsi" w:hAnsiTheme="majorHAnsi" w:cstheme="majorHAnsi"/>
          <w:spacing w:val="-6"/>
          <w:sz w:val="30"/>
          <w:szCs w:val="30"/>
          <w:cs/>
        </w:rPr>
        <w:t>ดอกเบี้ย</w:t>
      </w:r>
      <w:r w:rsidR="001F4384" w:rsidRPr="006246C4">
        <w:rPr>
          <w:rFonts w:asciiTheme="majorHAnsi" w:hAnsiTheme="majorHAnsi" w:cstheme="majorHAnsi" w:hint="cs"/>
          <w:spacing w:val="-6"/>
          <w:sz w:val="30"/>
          <w:szCs w:val="30"/>
          <w:cs/>
        </w:rPr>
        <w:t>รับ</w:t>
      </w:r>
      <w:r w:rsidRPr="006246C4">
        <w:rPr>
          <w:rFonts w:asciiTheme="majorHAnsi" w:hAnsiTheme="majorHAnsi" w:cstheme="majorHAnsi"/>
          <w:spacing w:val="-6"/>
          <w:sz w:val="30"/>
          <w:szCs w:val="30"/>
          <w:cs/>
        </w:rPr>
        <w:t>รอการรับรู้ และ</w:t>
      </w:r>
      <w:r w:rsidR="006874E0" w:rsidRPr="006246C4">
        <w:rPr>
          <w:rFonts w:asciiTheme="majorHAnsi" w:hAnsiTheme="majorHAnsi"/>
          <w:spacing w:val="-6"/>
          <w:sz w:val="30"/>
          <w:szCs w:val="30"/>
          <w:cs/>
        </w:rPr>
        <w:t>ค่าเผื่อผลขาดทุนด้านเครดิตที่คาดว่า</w:t>
      </w:r>
      <w:r w:rsidR="006874E0" w:rsidRPr="006246C4">
        <w:rPr>
          <w:rFonts w:asciiTheme="majorHAnsi" w:hAnsiTheme="majorHAnsi"/>
          <w:sz w:val="30"/>
          <w:szCs w:val="30"/>
          <w:cs/>
        </w:rPr>
        <w:t>จะเกิดขึ้น</w:t>
      </w:r>
    </w:p>
    <w:p w14:paraId="418C4953" w14:textId="77777777" w:rsidR="008C370D" w:rsidRPr="006246C4" w:rsidRDefault="008C370D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47EA307" w14:textId="27E262D6" w:rsidR="00A22BC5" w:rsidRPr="006246C4" w:rsidRDefault="004F2776" w:rsidP="0087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6246C4">
        <w:rPr>
          <w:rFonts w:asciiTheme="majorHAnsi" w:hAnsiTheme="majorHAnsi" w:cstheme="majorHAnsi" w:hint="cs"/>
          <w:sz w:val="30"/>
          <w:szCs w:val="30"/>
          <w:cs/>
        </w:rPr>
        <w:t>กลุ่ม</w:t>
      </w:r>
      <w:r w:rsidR="008C370D" w:rsidRPr="006246C4">
        <w:rPr>
          <w:rFonts w:asciiTheme="majorHAnsi" w:hAnsiTheme="majorHAnsi" w:cstheme="majorHAnsi"/>
          <w:sz w:val="30"/>
          <w:szCs w:val="30"/>
          <w:cs/>
        </w:rPr>
        <w:t>บริษัท</w:t>
      </w:r>
      <w:r w:rsidR="000C7464" w:rsidRPr="006246C4">
        <w:rPr>
          <w:rFonts w:asciiTheme="majorHAnsi" w:hAnsiTheme="majorHAnsi" w:cstheme="majorHAnsi" w:hint="cs"/>
          <w:sz w:val="30"/>
          <w:szCs w:val="30"/>
          <w:cs/>
        </w:rPr>
        <w:t>ประมาณ</w:t>
      </w:r>
      <w:r w:rsidR="00FF6F6B" w:rsidRPr="006246C4">
        <w:rPr>
          <w:rFonts w:asciiTheme="majorHAnsi" w:hAnsiTheme="majorHAnsi"/>
          <w:sz w:val="30"/>
          <w:szCs w:val="30"/>
          <w:cs/>
        </w:rPr>
        <w:t>ผลขาดทุนด้านเครดิตที่คาดว่าจะเกิดขึ้น</w:t>
      </w:r>
      <w:r w:rsidR="008C370D" w:rsidRPr="006246C4">
        <w:rPr>
          <w:rFonts w:asciiTheme="majorHAnsi" w:hAnsiTheme="majorHAnsi" w:cstheme="majorHAnsi"/>
          <w:sz w:val="30"/>
          <w:szCs w:val="30"/>
          <w:cs/>
        </w:rPr>
        <w:t>เป็นจำนวนเท่ากับผลเสียหายที่อาจเกิดขึ้นจากการเรียกเก็บเงินจากลูกหนี้ไม่ได้โดยการวิเคราะห์</w:t>
      </w:r>
      <w:r w:rsidR="00F44C5F" w:rsidRPr="006246C4">
        <w:rPr>
          <w:rFonts w:asciiTheme="majorHAnsi" w:hAnsiTheme="majorHAnsi" w:cstheme="majorHAnsi" w:hint="cs"/>
          <w:sz w:val="30"/>
          <w:szCs w:val="30"/>
          <w:cs/>
        </w:rPr>
        <w:t>ข้อมูลด้าน</w:t>
      </w:r>
      <w:r w:rsidR="00F44C5F" w:rsidRPr="006246C4">
        <w:rPr>
          <w:rFonts w:asciiTheme="majorHAnsi" w:hAnsiTheme="majorHAnsi" w:hint="cs"/>
          <w:sz w:val="30"/>
          <w:szCs w:val="30"/>
          <w:cs/>
        </w:rPr>
        <w:t>เครดิต</w:t>
      </w:r>
      <w:r w:rsidR="00F44C5F" w:rsidRPr="006246C4">
        <w:rPr>
          <w:rFonts w:asciiTheme="majorHAnsi" w:hAnsiTheme="majorHAnsi" w:cstheme="majorHAnsi" w:hint="cs"/>
          <w:sz w:val="30"/>
          <w:szCs w:val="30"/>
          <w:cs/>
        </w:rPr>
        <w:t>ในอดีตของลูกหนี้ผ่อนชำระ สภาวการณ์ของตลาด</w:t>
      </w:r>
      <w:r w:rsidR="00611294" w:rsidRPr="006246C4">
        <w:rPr>
          <w:rFonts w:asciiTheme="majorHAnsi" w:hAnsiTheme="majorHAnsi" w:cstheme="majorHAnsi"/>
          <w:sz w:val="30"/>
          <w:szCs w:val="30"/>
          <w:cs/>
        </w:rPr>
        <w:br/>
      </w:r>
      <w:r w:rsidR="00F44C5F" w:rsidRPr="006246C4">
        <w:rPr>
          <w:rFonts w:asciiTheme="majorHAnsi" w:hAnsiTheme="majorHAnsi" w:cstheme="majorHAnsi" w:hint="cs"/>
          <w:sz w:val="30"/>
          <w:szCs w:val="30"/>
          <w:cs/>
        </w:rPr>
        <w:t>ในปัจจุบันและอนาคต และข้อมูลเฉพาะเจาะจงของลูกค้า</w:t>
      </w:r>
      <w:r w:rsidR="008C370D" w:rsidRPr="006246C4">
        <w:rPr>
          <w:rFonts w:asciiTheme="majorHAnsi" w:hAnsiTheme="majorHAnsi" w:cstheme="majorHAnsi"/>
          <w:sz w:val="30"/>
          <w:szCs w:val="30"/>
          <w:cs/>
        </w:rPr>
        <w:t xml:space="preserve"> หนี้สูญ</w:t>
      </w:r>
      <w:r w:rsidR="000C7464" w:rsidRPr="006246C4">
        <w:rPr>
          <w:rFonts w:asciiTheme="majorHAnsi" w:hAnsiTheme="majorHAnsi" w:cstheme="majorHAnsi" w:hint="cs"/>
          <w:sz w:val="30"/>
          <w:szCs w:val="30"/>
          <w:cs/>
        </w:rPr>
        <w:t>จะถูกตัดจำหน่ายเมื่อเกิดขึ้น</w:t>
      </w:r>
    </w:p>
    <w:p w14:paraId="738F5912" w14:textId="77777777" w:rsidR="00A22BC5" w:rsidRPr="006246C4" w:rsidRDefault="00A22BC5" w:rsidP="0006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A5EA202" w14:textId="39D992ED" w:rsidR="004B4E9D" w:rsidRPr="006246C4" w:rsidRDefault="00E215CC" w:rsidP="007C4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/>
          <w:sz w:val="30"/>
          <w:szCs w:val="30"/>
        </w:rPr>
      </w:pPr>
      <w:r w:rsidRPr="006246C4">
        <w:rPr>
          <w:rFonts w:asciiTheme="majorHAnsi" w:hAnsiTheme="majorHAnsi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  <w:r w:rsidR="008E3C0D" w:rsidRPr="006246C4">
        <w:rPr>
          <w:rFonts w:asciiTheme="majorHAnsi" w:hAnsiTheme="majorHAnsi" w:cstheme="majorHAnsi"/>
          <w:sz w:val="30"/>
          <w:szCs w:val="30"/>
          <w:cs/>
        </w:rPr>
        <w:t>พิจารณาจากลูกหนี้ที่ค้างชำระ (สุทธิจาก</w:t>
      </w:r>
      <w:r w:rsidR="001F4384" w:rsidRPr="006246C4">
        <w:rPr>
          <w:rFonts w:asciiTheme="majorHAnsi" w:hAnsiTheme="majorHAnsi" w:cstheme="majorHAnsi" w:hint="cs"/>
          <w:sz w:val="30"/>
          <w:szCs w:val="30"/>
          <w:cs/>
        </w:rPr>
        <w:t>รายได้</w:t>
      </w:r>
      <w:r w:rsidR="008E3C0D" w:rsidRPr="006246C4">
        <w:rPr>
          <w:rFonts w:asciiTheme="majorHAnsi" w:hAnsiTheme="majorHAnsi" w:cstheme="majorHAnsi"/>
          <w:sz w:val="30"/>
          <w:szCs w:val="30"/>
          <w:cs/>
        </w:rPr>
        <w:t xml:space="preserve">ดอกเบี้ยรับรอการรับรู้) </w:t>
      </w:r>
      <w:r w:rsidR="00FF36AE" w:rsidRPr="006246C4">
        <w:rPr>
          <w:rFonts w:asciiTheme="majorHAnsi" w:hAnsiTheme="majorHAnsi" w:cstheme="majorHAnsi" w:hint="cs"/>
          <w:sz w:val="30"/>
          <w:szCs w:val="30"/>
          <w:cs/>
        </w:rPr>
        <w:t>หักด้วย</w:t>
      </w:r>
      <w:r w:rsidR="00BD1FC6" w:rsidRPr="006246C4">
        <w:rPr>
          <w:rFonts w:asciiTheme="majorHAnsi" w:hAnsiTheme="majorHAnsi" w:cstheme="majorHAnsi" w:hint="cs"/>
          <w:sz w:val="30"/>
          <w:szCs w:val="30"/>
          <w:cs/>
        </w:rPr>
        <w:t>มูลค่า</w:t>
      </w:r>
      <w:r w:rsidR="008E3C0D" w:rsidRPr="006246C4">
        <w:rPr>
          <w:rFonts w:asciiTheme="majorHAnsi" w:hAnsiTheme="majorHAnsi" w:cstheme="majorHAnsi"/>
          <w:sz w:val="30"/>
          <w:szCs w:val="30"/>
          <w:cs/>
        </w:rPr>
        <w:t>หลักประกัน</w:t>
      </w:r>
      <w:r w:rsidR="00FF36AE" w:rsidRPr="006246C4">
        <w:rPr>
          <w:rFonts w:asciiTheme="majorHAnsi" w:hAnsiTheme="majorHAnsi" w:cstheme="majorHAnsi" w:hint="cs"/>
          <w:sz w:val="30"/>
          <w:szCs w:val="30"/>
          <w:cs/>
        </w:rPr>
        <w:t>สำ</w:t>
      </w:r>
      <w:r w:rsidR="00E3229E" w:rsidRPr="006246C4">
        <w:rPr>
          <w:rFonts w:asciiTheme="majorHAnsi" w:hAnsiTheme="majorHAnsi" w:cstheme="majorHAnsi" w:hint="cs"/>
          <w:sz w:val="30"/>
          <w:szCs w:val="30"/>
          <w:cs/>
        </w:rPr>
        <w:t>หรับ</w:t>
      </w:r>
      <w:r w:rsidR="008E3C0D" w:rsidRPr="006246C4">
        <w:rPr>
          <w:rFonts w:asciiTheme="majorHAnsi" w:hAnsiTheme="majorHAnsi" w:cstheme="majorHAnsi"/>
          <w:sz w:val="30"/>
          <w:szCs w:val="30"/>
          <w:cs/>
        </w:rPr>
        <w:t xml:space="preserve">ลูกหนี้ที่เกินกำหนดชำระไม่เกิน </w:t>
      </w:r>
      <w:r w:rsidR="00A301CB" w:rsidRPr="006246C4">
        <w:rPr>
          <w:rFonts w:asciiTheme="majorHAnsi" w:hAnsiTheme="majorHAnsi" w:cstheme="majorHAnsi"/>
          <w:sz w:val="30"/>
          <w:szCs w:val="30"/>
        </w:rPr>
        <w:t>9</w:t>
      </w:r>
      <w:r w:rsidR="008E3C0D" w:rsidRPr="006246C4">
        <w:rPr>
          <w:rFonts w:asciiTheme="majorHAnsi" w:hAnsiTheme="majorHAnsi" w:cstheme="majorHAnsi"/>
          <w:sz w:val="30"/>
          <w:szCs w:val="30"/>
        </w:rPr>
        <w:t xml:space="preserve"> </w:t>
      </w:r>
      <w:r w:rsidR="008E3C0D" w:rsidRPr="006246C4">
        <w:rPr>
          <w:rFonts w:asciiTheme="majorHAnsi" w:hAnsiTheme="majorHAnsi" w:cstheme="majorHAnsi"/>
          <w:sz w:val="30"/>
          <w:szCs w:val="30"/>
          <w:cs/>
        </w:rPr>
        <w:t>เดือน</w:t>
      </w:r>
      <w:r w:rsidR="00FF36AE" w:rsidRPr="006246C4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191B39" w:rsidRPr="006246C4">
        <w:rPr>
          <w:rFonts w:asciiTheme="majorHAnsi" w:hAnsiTheme="majorHAnsi"/>
          <w:sz w:val="30"/>
          <w:szCs w:val="30"/>
          <w:cs/>
        </w:rPr>
        <w:t>กลุ่มบริษัทมีการจัดกลุ่มลูกหนี้</w:t>
      </w:r>
      <w:r w:rsidR="00611294" w:rsidRPr="006246C4">
        <w:rPr>
          <w:rFonts w:asciiTheme="majorHAnsi" w:hAnsiTheme="majorHAnsi"/>
          <w:sz w:val="30"/>
          <w:szCs w:val="30"/>
          <w:cs/>
        </w:rPr>
        <w:br/>
      </w:r>
      <w:r w:rsidR="00191B39" w:rsidRPr="006246C4">
        <w:rPr>
          <w:rFonts w:asciiTheme="majorHAnsi" w:hAnsiTheme="majorHAnsi"/>
          <w:sz w:val="30"/>
          <w:szCs w:val="30"/>
          <w:cs/>
        </w:rPr>
        <w:t>บางประเภทออกจากลูกหนี้ผ่อนชำระปกติเพื่อแยกคำนวณ</w:t>
      </w:r>
      <w:r w:rsidR="000738FF" w:rsidRPr="006246C4">
        <w:rPr>
          <w:rFonts w:asciiTheme="majorHAnsi" w:hAnsiTheme="majorHAnsi" w:hint="cs"/>
          <w:sz w:val="30"/>
          <w:szCs w:val="30"/>
          <w:cs/>
        </w:rPr>
        <w:t>ผลขาดทุนด้านเครดิตที่คาดว่าจะเกิดขึ้น</w:t>
      </w:r>
      <w:r w:rsidR="00191B39" w:rsidRPr="006246C4">
        <w:rPr>
          <w:rFonts w:asciiTheme="majorHAnsi" w:hAnsiTheme="majorHAnsi"/>
          <w:sz w:val="30"/>
          <w:szCs w:val="30"/>
          <w:cs/>
        </w:rPr>
        <w:t xml:space="preserve"> </w:t>
      </w:r>
      <w:r w:rsidR="00CD5722" w:rsidRPr="006246C4">
        <w:rPr>
          <w:rFonts w:asciiTheme="majorHAnsi" w:hAnsiTheme="majorHAnsi" w:hint="cs"/>
          <w:sz w:val="30"/>
          <w:szCs w:val="30"/>
          <w:cs/>
        </w:rPr>
        <w:t>ดังนี้</w:t>
      </w:r>
    </w:p>
    <w:p w14:paraId="509BE06F" w14:textId="29BF2312" w:rsidR="00A9276E" w:rsidRPr="006246C4" w:rsidRDefault="00EC7213" w:rsidP="005D7A9F">
      <w:pPr>
        <w:pStyle w:val="block"/>
        <w:numPr>
          <w:ilvl w:val="0"/>
          <w:numId w:val="22"/>
        </w:numPr>
        <w:spacing w:after="0" w:line="240" w:lineRule="atLeast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bookmarkStart w:id="1" w:name="_Hlk31110113"/>
      <w:r w:rsidRPr="006246C4">
        <w:rPr>
          <w:rFonts w:ascii="Angsana New" w:hAnsi="Angsana New" w:hint="cs"/>
          <w:sz w:val="30"/>
          <w:szCs w:val="30"/>
          <w:cs/>
          <w:lang w:bidi="th-TH"/>
        </w:rPr>
        <w:t>ลูกหนี้ที่มีการซื้อ</w:t>
      </w:r>
      <w:r w:rsidR="00DB383A" w:rsidRPr="006246C4">
        <w:rPr>
          <w:rFonts w:ascii="Angsana New" w:hAnsi="Angsana New"/>
          <w:sz w:val="30"/>
          <w:szCs w:val="30"/>
          <w:cs/>
          <w:lang w:bidi="th-TH"/>
        </w:rPr>
        <w:t>เครื่องรับชำระเงินอัตโนมัติ</w:t>
      </w:r>
      <w:r w:rsidRPr="006246C4">
        <w:rPr>
          <w:rFonts w:ascii="Angsana New" w:hAnsi="Angsana New" w:hint="cs"/>
          <w:sz w:val="30"/>
          <w:szCs w:val="30"/>
          <w:cs/>
          <w:lang w:bidi="th-TH"/>
        </w:rPr>
        <w:t xml:space="preserve">กับกลุ่มบริษัทเกินกว่า </w:t>
      </w:r>
      <w:r w:rsidR="00A301CB" w:rsidRPr="006246C4">
        <w:rPr>
          <w:rFonts w:ascii="Angsana New" w:hAnsi="Angsana New"/>
          <w:sz w:val="30"/>
          <w:szCs w:val="30"/>
          <w:lang w:val="en-US" w:bidi="th-TH"/>
        </w:rPr>
        <w:t>15</w:t>
      </w:r>
      <w:r w:rsidRPr="006246C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6246C4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ตู้ขึ้นไป </w:t>
      </w:r>
      <w:r w:rsidR="00A5048E" w:rsidRPr="006246C4">
        <w:rPr>
          <w:rFonts w:ascii="Angsana New" w:hAnsi="Angsana New" w:hint="cs"/>
          <w:sz w:val="30"/>
          <w:szCs w:val="30"/>
          <w:cs/>
          <w:lang w:val="en-US" w:bidi="th-TH"/>
        </w:rPr>
        <w:t>ซึ่ง</w:t>
      </w:r>
      <w:r w:rsidRPr="006246C4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จัดเป็นลูกหนี้ที่มีมูลค่าสูง </w:t>
      </w:r>
    </w:p>
    <w:p w14:paraId="2214AC0C" w14:textId="11687879" w:rsidR="007C4F88" w:rsidRDefault="00EC7213" w:rsidP="00FE704D">
      <w:pPr>
        <w:pStyle w:val="block"/>
        <w:numPr>
          <w:ilvl w:val="0"/>
          <w:numId w:val="22"/>
        </w:numPr>
        <w:spacing w:after="0" w:line="240" w:lineRule="atLeast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6246C4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ลูกหนี้</w:t>
      </w:r>
      <w:r w:rsidR="00E3229E" w:rsidRPr="006246C4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ผ่อนชำระที่มี</w:t>
      </w:r>
      <w:r w:rsidRPr="006246C4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การเปลี่ยนแปลงเงื่อนไขการชำระหนี้ </w:t>
      </w:r>
    </w:p>
    <w:p w14:paraId="514C2D4A" w14:textId="77777777" w:rsidR="00E468B4" w:rsidRPr="00FE704D" w:rsidRDefault="00E468B4" w:rsidP="00E468B4">
      <w:pPr>
        <w:pStyle w:val="block"/>
        <w:spacing w:after="0" w:line="240" w:lineRule="atLeast"/>
        <w:ind w:left="900"/>
        <w:jc w:val="thaiDistribute"/>
        <w:rPr>
          <w:rFonts w:ascii="Angsana New" w:hAnsi="Angsana New"/>
          <w:spacing w:val="-6"/>
          <w:sz w:val="30"/>
          <w:szCs w:val="30"/>
          <w:cs/>
          <w:lang w:val="en-US" w:bidi="th-TH"/>
        </w:rPr>
      </w:pPr>
    </w:p>
    <w:p w14:paraId="5C36A43E" w14:textId="757B5F00" w:rsidR="008C370D" w:rsidRPr="006246C4" w:rsidRDefault="008C370D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6246C4">
        <w:rPr>
          <w:rFonts w:asciiTheme="minorHAnsi" w:hAnsiTheme="minorHAnsi" w:cstheme="minorHAnsi"/>
          <w:i/>
          <w:iCs/>
          <w:sz w:val="30"/>
          <w:szCs w:val="30"/>
          <w:cs/>
        </w:rPr>
        <w:t>ขาดทุนจากการ</w:t>
      </w:r>
      <w:r w:rsidR="00B24E92" w:rsidRPr="006246C4">
        <w:rPr>
          <w:rFonts w:asciiTheme="minorHAnsi" w:hAnsiTheme="minorHAnsi" w:cstheme="minorHAnsi" w:hint="cs"/>
          <w:i/>
          <w:iCs/>
          <w:sz w:val="30"/>
          <w:szCs w:val="30"/>
          <w:cs/>
        </w:rPr>
        <w:t>ยกเลิกสัญญา</w:t>
      </w:r>
    </w:p>
    <w:p w14:paraId="3747C421" w14:textId="77777777" w:rsidR="008C370D" w:rsidRPr="006246C4" w:rsidRDefault="008C370D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B46AD92" w14:textId="0B2637E8" w:rsidR="002F5C7E" w:rsidRDefault="008C370D" w:rsidP="0007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t>ขาดทุนจากการ</w:t>
      </w:r>
      <w:r w:rsidR="00B24E92" w:rsidRPr="006246C4">
        <w:rPr>
          <w:rFonts w:asciiTheme="minorHAnsi" w:hAnsiTheme="minorHAnsi" w:cstheme="minorHAnsi" w:hint="cs"/>
          <w:sz w:val="30"/>
          <w:szCs w:val="30"/>
          <w:cs/>
        </w:rPr>
        <w:t>ยกเลิกสัญญา</w:t>
      </w:r>
      <w:r w:rsidRPr="006246C4">
        <w:rPr>
          <w:rFonts w:asciiTheme="minorHAnsi" w:hAnsiTheme="minorHAnsi" w:cstheme="minorHAnsi"/>
          <w:sz w:val="30"/>
          <w:szCs w:val="30"/>
          <w:cs/>
        </w:rPr>
        <w:t>คือ</w:t>
      </w:r>
      <w:r w:rsidR="00514F7E" w:rsidRPr="006246C4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6246C4">
        <w:rPr>
          <w:rFonts w:asciiTheme="minorHAnsi" w:hAnsiTheme="minorHAnsi" w:cstheme="minorHAnsi"/>
          <w:sz w:val="30"/>
          <w:szCs w:val="30"/>
          <w:cs/>
        </w:rPr>
        <w:t>ผลต่าง</w:t>
      </w:r>
      <w:r w:rsidR="00514F7E" w:rsidRPr="006246C4">
        <w:rPr>
          <w:rFonts w:asciiTheme="minorHAnsi" w:hAnsiTheme="minorHAnsi" w:cstheme="minorHAnsi" w:hint="cs"/>
          <w:sz w:val="30"/>
          <w:szCs w:val="30"/>
          <w:cs/>
        </w:rPr>
        <w:t>ระหว่าง</w:t>
      </w:r>
      <w:r w:rsidRPr="006246C4">
        <w:rPr>
          <w:rFonts w:asciiTheme="minorHAnsi" w:hAnsiTheme="minorHAnsi" w:cstheme="minorHAnsi"/>
          <w:sz w:val="30"/>
          <w:szCs w:val="30"/>
          <w:cs/>
        </w:rPr>
        <w:t>มูลค่า</w:t>
      </w:r>
      <w:r w:rsidR="00B24E92" w:rsidRPr="006246C4">
        <w:rPr>
          <w:rFonts w:asciiTheme="majorHAnsi" w:hAnsiTheme="majorHAnsi" w:hint="cs"/>
          <w:sz w:val="30"/>
          <w:szCs w:val="30"/>
          <w:cs/>
        </w:rPr>
        <w:t>สินทรัพย์</w:t>
      </w:r>
      <w:r w:rsidRPr="006246C4">
        <w:rPr>
          <w:rFonts w:asciiTheme="minorHAnsi" w:hAnsiTheme="minorHAnsi" w:cstheme="minorHAnsi"/>
          <w:sz w:val="30"/>
          <w:szCs w:val="30"/>
          <w:cs/>
        </w:rPr>
        <w:t>ที่ยึดคืนจากลูกหนี้ที่ผิดนัดชำระกับจำนวนหนี้คงเหลือของลูกหนี้ผ่อนชำระ</w:t>
      </w:r>
      <w:bookmarkEnd w:id="1"/>
    </w:p>
    <w:p w14:paraId="29C7BC42" w14:textId="77777777" w:rsidR="007C4F88" w:rsidRPr="00074EE8" w:rsidRDefault="007C4F88" w:rsidP="0007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5539E13" w14:textId="4745D7A2" w:rsidR="001C4508" w:rsidRPr="006246C4" w:rsidRDefault="001C4508" w:rsidP="005D7A9F">
      <w:pPr>
        <w:pStyle w:val="Heading8"/>
        <w:numPr>
          <w:ilvl w:val="1"/>
          <w:numId w:val="20"/>
        </w:numPr>
        <w:jc w:val="both"/>
        <w:rPr>
          <w:rFonts w:asciiTheme="minorHAnsi" w:hAnsiTheme="minorHAnsi" w:cstheme="minorHAnsi"/>
          <w:sz w:val="30"/>
          <w:szCs w:val="30"/>
          <w:cs/>
        </w:rPr>
      </w:pPr>
      <w:r w:rsidRPr="006246C4">
        <w:rPr>
          <w:rFonts w:asciiTheme="majorHAnsi" w:hAnsiTheme="majorHAnsi" w:cstheme="majorHAnsi" w:hint="cs"/>
          <w:i/>
          <w:iCs/>
          <w:sz w:val="30"/>
          <w:szCs w:val="30"/>
          <w:cs/>
        </w:rPr>
        <w:t>ลูกหนี้</w:t>
      </w:r>
      <w:r w:rsidR="00A171D3" w:rsidRPr="006246C4">
        <w:rPr>
          <w:rFonts w:asciiTheme="majorHAnsi" w:hAnsiTheme="majorHAnsi" w:cstheme="majorHAnsi" w:hint="cs"/>
          <w:i/>
          <w:iCs/>
          <w:sz w:val="30"/>
          <w:szCs w:val="30"/>
          <w:cs/>
        </w:rPr>
        <w:t>ตามสัญญาเช่าซื้อ</w:t>
      </w:r>
      <w:r w:rsidR="003E3DB8" w:rsidRPr="006246C4">
        <w:rPr>
          <w:rFonts w:asciiTheme="majorHAnsi" w:hAnsiTheme="majorHAnsi" w:cstheme="majorHAnsi" w:hint="cs"/>
          <w:i/>
          <w:iCs/>
          <w:sz w:val="30"/>
          <w:szCs w:val="30"/>
          <w:cs/>
        </w:rPr>
        <w:t>และลูกหนี้เงินให้สินเชื่อ</w:t>
      </w:r>
    </w:p>
    <w:p w14:paraId="0C34F523" w14:textId="47F83595" w:rsidR="001C4508" w:rsidRPr="006246C4" w:rsidRDefault="001C4508" w:rsidP="00147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82C74D1" w14:textId="625D8F52" w:rsidR="001C4508" w:rsidRPr="006246C4" w:rsidRDefault="001C4508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pacing w:val="-6"/>
          <w:sz w:val="30"/>
          <w:szCs w:val="30"/>
          <w:cs/>
        </w:rPr>
        <w:t>ลูกหนี้ตามสัญญาเช่าซื้อ</w:t>
      </w:r>
      <w:r w:rsidRPr="006246C4">
        <w:rPr>
          <w:rFonts w:asciiTheme="minorHAnsi" w:hAnsiTheme="minorHAnsi" w:cstheme="minorHAnsi" w:hint="cs"/>
          <w:spacing w:val="-6"/>
          <w:sz w:val="30"/>
          <w:szCs w:val="30"/>
          <w:cs/>
        </w:rPr>
        <w:t>และลูกหนี้เงินให้สินเชื่อ</w:t>
      </w:r>
      <w:r w:rsidRPr="006246C4">
        <w:rPr>
          <w:rFonts w:asciiTheme="minorHAnsi" w:hAnsiTheme="minorHAnsi" w:cstheme="minorHAnsi"/>
          <w:spacing w:val="-6"/>
          <w:sz w:val="30"/>
          <w:szCs w:val="30"/>
          <w:cs/>
        </w:rPr>
        <w:t>แสดงด้วยจำนวนหนี้คงเหลือตามสัญญาหักด้วยรายได้ดอกเบี้ยรับ</w:t>
      </w:r>
      <w:r w:rsidR="00611294" w:rsidRPr="006246C4">
        <w:rPr>
          <w:rFonts w:asciiTheme="minorHAnsi" w:hAnsiTheme="minorHAnsi" w:cstheme="minorHAnsi"/>
          <w:spacing w:val="-6"/>
          <w:sz w:val="30"/>
          <w:szCs w:val="30"/>
          <w:cs/>
        </w:rPr>
        <w:br/>
      </w:r>
      <w:r w:rsidRPr="006246C4">
        <w:rPr>
          <w:rFonts w:asciiTheme="minorHAnsi" w:hAnsiTheme="minorHAnsi" w:cstheme="minorHAnsi"/>
          <w:spacing w:val="-6"/>
          <w:sz w:val="30"/>
          <w:szCs w:val="30"/>
          <w:cs/>
        </w:rPr>
        <w:t>รอการรับรู้ ภาษีขายรอตัดบัญชี</w:t>
      </w:r>
      <w:r w:rsidRPr="006246C4">
        <w:rPr>
          <w:rFonts w:asciiTheme="minorHAnsi" w:hAnsiTheme="minorHAnsi" w:cstheme="minorHAnsi"/>
          <w:sz w:val="30"/>
          <w:szCs w:val="30"/>
          <w:cs/>
        </w:rPr>
        <w:t xml:space="preserve"> และค่าเผื่อผลขาดทุนด้านเครดิตที่คาดว่าจะ</w:t>
      </w:r>
      <w:r w:rsidRPr="006246C4">
        <w:rPr>
          <w:rFonts w:asciiTheme="majorHAnsi" w:hAnsiTheme="majorHAnsi"/>
          <w:sz w:val="30"/>
          <w:szCs w:val="30"/>
          <w:cs/>
        </w:rPr>
        <w:t>เกิดขึ้น</w:t>
      </w:r>
    </w:p>
    <w:p w14:paraId="5B210910" w14:textId="261605CD" w:rsidR="001C4508" w:rsidRPr="006246C4" w:rsidRDefault="001C4508" w:rsidP="00147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5E9523B" w14:textId="790D224B" w:rsidR="001C4508" w:rsidRPr="006246C4" w:rsidRDefault="001C4508" w:rsidP="003C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กลุ่มบริษัทประมาณผลขาดทุนด้านเครดิตที่คาดว่าจะเกิดขึ้น</w:t>
      </w:r>
      <w:r w:rsidR="00373CF8" w:rsidRPr="006246C4">
        <w:rPr>
          <w:rFonts w:asciiTheme="minorHAnsi" w:hAnsiTheme="minorHAnsi" w:hint="cs"/>
          <w:sz w:val="30"/>
          <w:szCs w:val="30"/>
          <w:cs/>
        </w:rPr>
        <w:t>โดย</w:t>
      </w:r>
      <w:r w:rsidRPr="006246C4">
        <w:rPr>
          <w:rFonts w:asciiTheme="minorHAnsi" w:hAnsiTheme="minorHAnsi"/>
          <w:sz w:val="30"/>
          <w:szCs w:val="30"/>
          <w:cs/>
        </w:rPr>
        <w:t>ขึ้นอยู่กับ</w:t>
      </w:r>
      <w:r w:rsidRPr="006246C4">
        <w:rPr>
          <w:rFonts w:asciiTheme="majorHAnsi" w:hAnsiTheme="majorHAnsi"/>
          <w:sz w:val="30"/>
          <w:szCs w:val="30"/>
          <w:cs/>
        </w:rPr>
        <w:t>แบบจำลอง</w:t>
      </w:r>
      <w:r w:rsidRPr="006246C4">
        <w:rPr>
          <w:rFonts w:asciiTheme="minorHAnsi" w:hAnsiTheme="minorHAnsi"/>
          <w:sz w:val="30"/>
          <w:szCs w:val="30"/>
          <w:cs/>
        </w:rPr>
        <w:t>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</w:t>
      </w:r>
      <w:r w:rsidR="00611294" w:rsidRPr="006246C4">
        <w:rPr>
          <w:rFonts w:asciiTheme="minorHAnsi" w:hAnsiTheme="minorHAnsi"/>
          <w:sz w:val="30"/>
          <w:szCs w:val="30"/>
          <w:cs/>
        </w:rPr>
        <w:br/>
      </w:r>
      <w:r w:rsidRPr="006246C4">
        <w:rPr>
          <w:rFonts w:asciiTheme="minorHAnsi" w:hAnsiTheme="minorHAnsi"/>
          <w:sz w:val="30"/>
          <w:szCs w:val="30"/>
          <w:cs/>
        </w:rPr>
        <w:t>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</w:t>
      </w:r>
      <w:r w:rsidR="008D45CA" w:rsidRPr="006246C4">
        <w:rPr>
          <w:rFonts w:asciiTheme="minorHAnsi" w:hAnsiTheme="minorHAnsi" w:hint="cs"/>
          <w:sz w:val="30"/>
          <w:szCs w:val="30"/>
          <w:cs/>
        </w:rPr>
        <w:t xml:space="preserve">  </w:t>
      </w:r>
      <w:r w:rsidRPr="006246C4">
        <w:rPr>
          <w:rFonts w:asciiTheme="minorHAnsi" w:hAnsiTheme="minorHAnsi"/>
          <w:sz w:val="30"/>
          <w:szCs w:val="30"/>
          <w:cs/>
        </w:rPr>
        <w:t>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</w:t>
      </w:r>
    </w:p>
    <w:p w14:paraId="6A5F479D" w14:textId="0ED8BC0D" w:rsidR="001C4508" w:rsidRPr="006246C4" w:rsidRDefault="001C4508" w:rsidP="00147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232ED5F" w14:textId="1C1C8F9D" w:rsidR="00E2593E" w:rsidRPr="006246C4" w:rsidRDefault="00E2593E" w:rsidP="00E25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กลุ่มบริษัท</w:t>
      </w:r>
      <w:r w:rsidRPr="006246C4">
        <w:rPr>
          <w:rFonts w:asciiTheme="minorHAnsi" w:hAnsiTheme="minorHAnsi" w:hint="cs"/>
          <w:sz w:val="30"/>
          <w:szCs w:val="30"/>
          <w:cs/>
        </w:rPr>
        <w:t>และ</w:t>
      </w:r>
      <w:r w:rsidRPr="006246C4">
        <w:rPr>
          <w:rFonts w:asciiTheme="minorHAnsi" w:hAnsiTheme="minorHAns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301CB" w:rsidRPr="006246C4">
        <w:rPr>
          <w:rFonts w:asciiTheme="minorHAnsi" w:hAnsiTheme="minorHAnsi"/>
          <w:sz w:val="30"/>
          <w:szCs w:val="30"/>
        </w:rPr>
        <w:t>12</w:t>
      </w:r>
      <w:r w:rsidRPr="006246C4">
        <w:rPr>
          <w:rFonts w:asciiTheme="minorHAnsi" w:hAnsiTheme="minorHAns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611294" w:rsidRPr="006246C4">
        <w:rPr>
          <w:rFonts w:asciiTheme="minorHAnsi" w:hAnsiTheme="minorHAnsi"/>
          <w:sz w:val="30"/>
          <w:szCs w:val="30"/>
          <w:cs/>
        </w:rPr>
        <w:br/>
      </w:r>
      <w:r w:rsidRPr="006246C4">
        <w:rPr>
          <w:rFonts w:asciiTheme="minorHAnsi" w:hAnsiTheme="minorHAns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611294" w:rsidRPr="006246C4">
        <w:rPr>
          <w:rFonts w:asciiTheme="minorHAnsi" w:hAnsiTheme="minorHAnsi"/>
          <w:sz w:val="30"/>
          <w:szCs w:val="30"/>
          <w:cs/>
        </w:rPr>
        <w:br/>
      </w:r>
      <w:r w:rsidRPr="006246C4">
        <w:rPr>
          <w:rFonts w:asciiTheme="minorHAnsi" w:hAnsiTheme="minorHAnsi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</w:p>
    <w:p w14:paraId="36C929BB" w14:textId="77777777" w:rsidR="00E2593E" w:rsidRPr="006246C4" w:rsidRDefault="00E2593E" w:rsidP="00E25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5E52CB11" w14:textId="32717A6A" w:rsidR="00E2593E" w:rsidRPr="006246C4" w:rsidRDefault="00E2593E" w:rsidP="00E25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</w:t>
      </w:r>
      <w:r w:rsidRPr="006246C4">
        <w:rPr>
          <w:rFonts w:asciiTheme="minorHAnsi" w:hAnsiTheme="minorHAnsi"/>
          <w:spacing w:val="-6"/>
          <w:sz w:val="30"/>
          <w:szCs w:val="30"/>
          <w:cs/>
        </w:rPr>
        <w:t>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</w:t>
      </w:r>
      <w:r w:rsidR="00611294" w:rsidRPr="006246C4">
        <w:rPr>
          <w:rFonts w:asciiTheme="minorHAnsi" w:hAnsiTheme="minorHAnsi"/>
          <w:spacing w:val="-6"/>
          <w:sz w:val="30"/>
          <w:szCs w:val="30"/>
          <w:cs/>
        </w:rPr>
        <w:br/>
      </w:r>
      <w:r w:rsidRPr="006246C4">
        <w:rPr>
          <w:rFonts w:asciiTheme="minorHAnsi" w:hAnsiTheme="minorHAnsi"/>
          <w:sz w:val="30"/>
          <w:szCs w:val="30"/>
          <w:cs/>
        </w:rPr>
        <w:t>ที่คาดว่าจะไม่ได้รับคิดลดด้วยอัตราดอกเบี้ยที่แท้จริงของสินทรัพย์ทางการเงิน</w:t>
      </w:r>
    </w:p>
    <w:p w14:paraId="63C2147F" w14:textId="66025C5E" w:rsidR="00E2593E" w:rsidRPr="006246C4" w:rsidRDefault="00E2593E" w:rsidP="00222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lastRenderedPageBreak/>
        <w:t>ประมาณการของจำนวนเงินสดที่คาดว่าจะไม่ได้รับคำนวณโดย</w:t>
      </w:r>
      <w:r w:rsidRPr="006246C4">
        <w:rPr>
          <w:rFonts w:asciiTheme="minorHAnsi" w:hAnsiTheme="minorHAnsi" w:hint="cs"/>
          <w:sz w:val="30"/>
          <w:szCs w:val="30"/>
          <w:cs/>
        </w:rPr>
        <w:t>เป็นผล</w:t>
      </w:r>
      <w:r w:rsidRPr="006246C4">
        <w:rPr>
          <w:rFonts w:asciiTheme="minorHAnsi" w:hAnsiTheme="minorHAnsi"/>
          <w:sz w:val="30"/>
          <w:szCs w:val="30"/>
          <w:cs/>
        </w:rPr>
        <w:t>คูณ</w:t>
      </w:r>
      <w:r w:rsidRPr="006246C4">
        <w:rPr>
          <w:rFonts w:asciiTheme="minorHAnsi" w:hAnsiTheme="minorHAnsi" w:hint="cs"/>
          <w:sz w:val="30"/>
          <w:szCs w:val="30"/>
          <w:cs/>
        </w:rPr>
        <w:t>ของ</w:t>
      </w:r>
      <w:r w:rsidRPr="006246C4">
        <w:rPr>
          <w:rFonts w:asciiTheme="minorHAnsi" w:hAnsiTheme="minorHAnsi"/>
          <w:sz w:val="30"/>
          <w:szCs w:val="30"/>
          <w:cs/>
        </w:rPr>
        <w:t>ความน่าจะเป็น</w:t>
      </w:r>
      <w:r w:rsidRPr="006246C4">
        <w:rPr>
          <w:rFonts w:asciiTheme="minorHAnsi" w:hAnsiTheme="minorHAnsi" w:hint="cs"/>
          <w:sz w:val="30"/>
          <w:szCs w:val="30"/>
          <w:cs/>
        </w:rPr>
        <w:t>ของการปฏิบัติ</w:t>
      </w:r>
      <w:r w:rsidR="00611294" w:rsidRPr="006246C4">
        <w:rPr>
          <w:rFonts w:asciiTheme="minorHAnsi" w:hAnsiTheme="minorHAnsi"/>
          <w:sz w:val="30"/>
          <w:szCs w:val="30"/>
          <w:cs/>
        </w:rPr>
        <w:br/>
      </w:r>
      <w:r w:rsidRPr="006246C4">
        <w:rPr>
          <w:rFonts w:asciiTheme="minorHAnsi" w:hAnsiTheme="minorHAnsi" w:hint="cs"/>
          <w:sz w:val="30"/>
          <w:szCs w:val="30"/>
          <w:cs/>
        </w:rPr>
        <w:t>ผิดสัญญา</w:t>
      </w:r>
      <w:r w:rsidRPr="006246C4">
        <w:rPr>
          <w:rFonts w:asciiTheme="minorHAnsi" w:hAnsiTheme="minorHAnsi"/>
          <w:sz w:val="30"/>
          <w:szCs w:val="30"/>
          <w:cs/>
        </w:rPr>
        <w:t xml:space="preserve"> (</w:t>
      </w:r>
      <w:r w:rsidRPr="006246C4">
        <w:rPr>
          <w:rFonts w:asciiTheme="minorHAnsi" w:hAnsiTheme="minorHAnsi"/>
          <w:sz w:val="30"/>
          <w:szCs w:val="30"/>
        </w:rPr>
        <w:t>PD</w:t>
      </w:r>
      <w:r w:rsidRPr="006246C4">
        <w:rPr>
          <w:rFonts w:asciiTheme="minorHAnsi" w:hAnsiTheme="minorHAnsi"/>
          <w:sz w:val="30"/>
          <w:szCs w:val="30"/>
          <w:cs/>
        </w:rPr>
        <w:t xml:space="preserve"> -</w:t>
      </w:r>
      <w:r w:rsidRPr="006246C4">
        <w:rPr>
          <w:rFonts w:asciiTheme="minorHAnsi" w:hAnsiTheme="minorHAnsi"/>
          <w:sz w:val="30"/>
          <w:szCs w:val="30"/>
        </w:rPr>
        <w:t xml:space="preserve"> Probability of default</w:t>
      </w:r>
      <w:r w:rsidRPr="006246C4">
        <w:rPr>
          <w:rFonts w:asciiTheme="minorHAnsi" w:hAnsiTheme="minorHAnsi"/>
          <w:sz w:val="30"/>
          <w:szCs w:val="30"/>
          <w:cs/>
        </w:rPr>
        <w:t>) กับร้อยละของความเสียหายที่อาจจะเกิดขึ้นเมื่อ</w:t>
      </w:r>
      <w:r w:rsidRPr="006246C4">
        <w:rPr>
          <w:rFonts w:asciiTheme="minorHAnsi" w:hAnsiTheme="minorHAnsi" w:hint="cs"/>
          <w:sz w:val="30"/>
          <w:szCs w:val="30"/>
          <w:cs/>
        </w:rPr>
        <w:t>มีการปฏิบัติผิดสัญญา</w:t>
      </w:r>
      <w:r w:rsidR="00611294" w:rsidRPr="006246C4">
        <w:rPr>
          <w:rFonts w:asciiTheme="minorHAnsi" w:hAnsiTheme="minorHAnsi"/>
          <w:sz w:val="30"/>
          <w:szCs w:val="30"/>
          <w:cs/>
        </w:rPr>
        <w:br/>
      </w:r>
      <w:r w:rsidRPr="006246C4">
        <w:rPr>
          <w:rFonts w:asciiTheme="minorHAnsi" w:hAnsiTheme="minorHAnsi" w:hint="cs"/>
          <w:sz w:val="30"/>
          <w:szCs w:val="30"/>
          <w:cs/>
        </w:rPr>
        <w:t>ต่อยอดหนี้</w:t>
      </w:r>
      <w:r w:rsidRPr="006246C4">
        <w:rPr>
          <w:rFonts w:asciiTheme="minorHAnsi" w:hAnsiTheme="minorHAnsi"/>
          <w:sz w:val="30"/>
          <w:szCs w:val="30"/>
          <w:cs/>
        </w:rPr>
        <w:t xml:space="preserve"> (</w:t>
      </w:r>
      <w:r w:rsidRPr="006246C4">
        <w:rPr>
          <w:rFonts w:asciiTheme="minorHAnsi" w:hAnsiTheme="minorHAnsi"/>
          <w:sz w:val="30"/>
          <w:szCs w:val="30"/>
        </w:rPr>
        <w:t xml:space="preserve">LGD </w:t>
      </w:r>
      <w:r w:rsidRPr="006246C4">
        <w:rPr>
          <w:rFonts w:asciiTheme="minorHAnsi" w:hAnsiTheme="minorHAnsi"/>
          <w:sz w:val="30"/>
          <w:szCs w:val="30"/>
          <w:cs/>
        </w:rPr>
        <w:t>-</w:t>
      </w:r>
      <w:r w:rsidRPr="006246C4">
        <w:rPr>
          <w:rFonts w:asciiTheme="minorHAnsi" w:hAnsiTheme="minorHAnsi"/>
          <w:sz w:val="30"/>
          <w:szCs w:val="30"/>
        </w:rPr>
        <w:t xml:space="preserve"> Loss given default</w:t>
      </w:r>
      <w:r w:rsidRPr="006246C4">
        <w:rPr>
          <w:rFonts w:asciiTheme="minorHAnsi" w:hAnsiTheme="minorHAnsi"/>
          <w:sz w:val="30"/>
          <w:szCs w:val="30"/>
          <w:cs/>
        </w:rPr>
        <w:t>) กับประมาณการยอดหนี้เมื่อ</w:t>
      </w:r>
      <w:r w:rsidRPr="006246C4">
        <w:rPr>
          <w:rFonts w:asciiTheme="minorHAnsi" w:hAnsiTheme="minorHAnsi" w:hint="cs"/>
          <w:sz w:val="30"/>
          <w:szCs w:val="30"/>
          <w:cs/>
        </w:rPr>
        <w:t>มีการปฏิบัติผิดสัญญา</w:t>
      </w:r>
      <w:r w:rsidRPr="006246C4">
        <w:rPr>
          <w:rFonts w:asciiTheme="minorHAnsi" w:hAnsiTheme="minorHAnsi"/>
          <w:sz w:val="30"/>
          <w:szCs w:val="30"/>
          <w:cs/>
        </w:rPr>
        <w:t xml:space="preserve"> (</w:t>
      </w:r>
      <w:r w:rsidRPr="006246C4">
        <w:rPr>
          <w:rFonts w:asciiTheme="minorHAnsi" w:hAnsiTheme="minorHAnsi"/>
          <w:sz w:val="30"/>
          <w:szCs w:val="30"/>
        </w:rPr>
        <w:t xml:space="preserve">EAD </w:t>
      </w:r>
      <w:r w:rsidRPr="006246C4">
        <w:rPr>
          <w:rFonts w:asciiTheme="minorHAnsi" w:hAnsiTheme="minorHAnsi"/>
          <w:sz w:val="30"/>
          <w:szCs w:val="30"/>
          <w:cs/>
        </w:rPr>
        <w:t>-</w:t>
      </w:r>
      <w:r w:rsidRPr="006246C4">
        <w:rPr>
          <w:rFonts w:asciiTheme="minorHAnsi" w:hAnsiTheme="minorHAnsi"/>
          <w:sz w:val="30"/>
          <w:szCs w:val="30"/>
        </w:rPr>
        <w:t xml:space="preserve"> Exposure at the time of default</w:t>
      </w:r>
      <w:r w:rsidRPr="006246C4">
        <w:rPr>
          <w:rFonts w:asciiTheme="minorHAnsi" w:hAnsiTheme="minorHAnsi"/>
          <w:sz w:val="30"/>
          <w:szCs w:val="30"/>
          <w:cs/>
        </w:rPr>
        <w:t>)</w:t>
      </w:r>
    </w:p>
    <w:p w14:paraId="2C36113E" w14:textId="77777777" w:rsidR="00DF1792" w:rsidRPr="006246C4" w:rsidRDefault="00DF1792" w:rsidP="00DF1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Theme="minorHAnsi" w:hAnsiTheme="minorHAnsi"/>
          <w:sz w:val="30"/>
          <w:szCs w:val="30"/>
          <w:cs/>
        </w:rPr>
      </w:pPr>
    </w:p>
    <w:p w14:paraId="27994958" w14:textId="72888D8A" w:rsidR="00E2593E" w:rsidRPr="006246C4" w:rsidRDefault="00E2593E" w:rsidP="00E25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 w:hint="cs"/>
          <w:sz w:val="30"/>
          <w:szCs w:val="30"/>
          <w:cs/>
        </w:rPr>
        <w:t>ปัจจัยเชิงเศรษฐศาสตร์</w:t>
      </w:r>
      <w:r w:rsidRPr="006246C4">
        <w:rPr>
          <w:rFonts w:asciiTheme="minorHAnsi" w:hAnsiTheme="minorHAnsi"/>
          <w:sz w:val="30"/>
          <w:szCs w:val="30"/>
          <w:cs/>
        </w:rPr>
        <w:t xml:space="preserve">มหภาคถูกรวมอยู่ใน </w:t>
      </w:r>
      <w:r w:rsidRPr="006246C4">
        <w:rPr>
          <w:rFonts w:asciiTheme="minorHAnsi" w:hAnsiTheme="minorHAnsi"/>
          <w:sz w:val="30"/>
          <w:szCs w:val="30"/>
        </w:rPr>
        <w:t xml:space="preserve">PD LGD </w:t>
      </w:r>
      <w:r w:rsidRPr="006246C4">
        <w:rPr>
          <w:rFonts w:asciiTheme="minorHAnsi" w:hAnsiTheme="minorHAnsi"/>
          <w:sz w:val="30"/>
          <w:szCs w:val="30"/>
          <w:cs/>
        </w:rPr>
        <w:t xml:space="preserve">และ </w:t>
      </w:r>
      <w:r w:rsidRPr="006246C4">
        <w:rPr>
          <w:rFonts w:asciiTheme="minorHAnsi" w:hAnsiTheme="minorHAnsi"/>
          <w:sz w:val="30"/>
          <w:szCs w:val="30"/>
        </w:rPr>
        <w:t xml:space="preserve">EAD </w:t>
      </w:r>
      <w:r w:rsidRPr="006246C4">
        <w:rPr>
          <w:rFonts w:asciiTheme="minorHAnsi" w:hAnsiTheme="minorHAnsi"/>
          <w:sz w:val="30"/>
          <w:szCs w:val="30"/>
          <w:cs/>
        </w:rPr>
        <w:t xml:space="preserve">หากมีความเกี่ยวข้องและมีอิทธิพลต่อความเสี่ยงด้านเครดิต </w:t>
      </w:r>
      <w:r w:rsidRPr="006246C4">
        <w:rPr>
          <w:rFonts w:asciiTheme="minorHAnsi" w:hAnsiTheme="minorHAnsi" w:hint="cs"/>
          <w:sz w:val="30"/>
          <w:szCs w:val="30"/>
          <w:cs/>
        </w:rPr>
        <w:t>ปัจจัย</w:t>
      </w:r>
      <w:r w:rsidRPr="006246C4">
        <w:rPr>
          <w:rFonts w:asciiTheme="minorHAnsi" w:hAnsiTheme="minorHAnsi"/>
          <w:sz w:val="30"/>
          <w:szCs w:val="30"/>
          <w:cs/>
        </w:rPr>
        <w:t>เหล่านี้</w:t>
      </w:r>
      <w:r w:rsidRPr="006246C4">
        <w:rPr>
          <w:rFonts w:asciiTheme="minorHAnsi" w:hAnsiTheme="minorHAnsi" w:hint="cs"/>
          <w:sz w:val="30"/>
          <w:szCs w:val="30"/>
          <w:cs/>
        </w:rPr>
        <w:t>พิจารณาจาก</w:t>
      </w:r>
      <w:r w:rsidRPr="006246C4">
        <w:rPr>
          <w:rFonts w:asciiTheme="minorHAnsi" w:hAnsiTheme="minorHAnsi"/>
          <w:sz w:val="30"/>
          <w:szCs w:val="30"/>
          <w:cs/>
        </w:rPr>
        <w:t>ข้อมูล</w:t>
      </w:r>
      <w:r w:rsidRPr="006246C4">
        <w:rPr>
          <w:rFonts w:asciiTheme="minorHAnsi" w:hAnsiTheme="minorHAnsi" w:hint="cs"/>
          <w:sz w:val="30"/>
          <w:szCs w:val="30"/>
          <w:cs/>
        </w:rPr>
        <w:t>สนับสนุนทั้งหมดที่มีความ</w:t>
      </w:r>
      <w:r w:rsidRPr="006246C4">
        <w:rPr>
          <w:rFonts w:asciiTheme="minorHAnsi" w:hAnsiTheme="minorHAnsi"/>
          <w:sz w:val="30"/>
          <w:szCs w:val="30"/>
          <w:cs/>
        </w:rPr>
        <w:t>สมเหตุสมผล ซึ่งรวมถึงการคาดการณ์</w:t>
      </w:r>
      <w:r w:rsidR="00611294" w:rsidRPr="006246C4">
        <w:rPr>
          <w:rFonts w:asciiTheme="minorHAnsi" w:hAnsiTheme="minorHAnsi"/>
          <w:sz w:val="30"/>
          <w:szCs w:val="30"/>
          <w:cs/>
        </w:rPr>
        <w:br/>
      </w:r>
      <w:r w:rsidRPr="006246C4">
        <w:rPr>
          <w:rFonts w:asciiTheme="minorHAnsi" w:hAnsiTheme="minorHAnsi"/>
          <w:sz w:val="30"/>
          <w:szCs w:val="30"/>
          <w:cs/>
        </w:rPr>
        <w:t>ที่พัฒนาขึ้น</w:t>
      </w:r>
      <w:r w:rsidRPr="006246C4">
        <w:rPr>
          <w:rFonts w:asciiTheme="minorHAnsi" w:hAnsiTheme="minorHAnsi" w:hint="cs"/>
          <w:sz w:val="30"/>
          <w:szCs w:val="30"/>
          <w:cs/>
        </w:rPr>
        <w:t>จากข้อมูลทั้ง</w:t>
      </w:r>
      <w:r w:rsidRPr="006246C4">
        <w:rPr>
          <w:rFonts w:asciiTheme="minorHAnsi" w:hAnsiTheme="minorHAnsi"/>
          <w:sz w:val="30"/>
          <w:szCs w:val="30"/>
          <w:cs/>
        </w:rPr>
        <w:t>ภายใน</w:t>
      </w:r>
      <w:r w:rsidRPr="006246C4">
        <w:rPr>
          <w:rFonts w:asciiTheme="minorHAnsi" w:hAnsiTheme="minorHAnsi" w:hint="cs"/>
          <w:sz w:val="30"/>
          <w:szCs w:val="30"/>
          <w:cs/>
        </w:rPr>
        <w:t>และ</w:t>
      </w:r>
      <w:r w:rsidRPr="006246C4">
        <w:rPr>
          <w:rFonts w:asciiTheme="minorHAnsi" w:hAnsiTheme="minorHAnsi"/>
          <w:sz w:val="30"/>
          <w:szCs w:val="30"/>
          <w:cs/>
        </w:rPr>
        <w:t>ภายนอก</w:t>
      </w:r>
      <w:r w:rsidRPr="006246C4">
        <w:rPr>
          <w:rFonts w:asciiTheme="minorHAnsi" w:hAnsiTheme="minorHAnsi" w:hint="cs"/>
          <w:sz w:val="30"/>
          <w:szCs w:val="30"/>
          <w:cs/>
        </w:rPr>
        <w:t>ที่มีอยู่ซึ่ง</w:t>
      </w:r>
      <w:r w:rsidRPr="006246C4">
        <w:rPr>
          <w:rFonts w:asciiTheme="minorHAnsi" w:hAnsiTheme="minorHAnsi"/>
          <w:sz w:val="30"/>
          <w:szCs w:val="30"/>
          <w:cs/>
        </w:rPr>
        <w:t>สอดคล้องกับการวางแผนทางการเงินและการวางแผนเงินทุน</w:t>
      </w:r>
    </w:p>
    <w:p w14:paraId="3E9F7C73" w14:textId="77777777" w:rsidR="00E2593E" w:rsidRPr="006246C4" w:rsidRDefault="00E2593E" w:rsidP="00E25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73D5A27A" w14:textId="4D8F56CE" w:rsidR="002B0D48" w:rsidRPr="006246C4" w:rsidRDefault="00E2593E" w:rsidP="00722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กลุ่มสินทรัพย์</w:t>
      </w:r>
      <w:r w:rsidRPr="006246C4">
        <w:rPr>
          <w:rFonts w:asciiTheme="minorHAnsi" w:hAnsiTheme="minorHAnsi" w:hint="cs"/>
          <w:sz w:val="30"/>
          <w:szCs w:val="30"/>
          <w:cs/>
        </w:rPr>
        <w:t>ทางการเงิน</w:t>
      </w:r>
      <w:r w:rsidRPr="006246C4">
        <w:rPr>
          <w:rFonts w:asciiTheme="minorHAnsi" w:hAnsiTheme="minorHAnsi"/>
          <w:sz w:val="30"/>
          <w:szCs w:val="30"/>
          <w:cs/>
        </w:rPr>
        <w:t xml:space="preserve">ทั้งหมดที่มีสาระสำคัญ ทั้งในแง่ของการพิจารณา </w:t>
      </w:r>
      <w:r w:rsidRPr="006246C4">
        <w:rPr>
          <w:rFonts w:asciiTheme="minorHAnsi" w:hAnsiTheme="minorHAnsi"/>
          <w:sz w:val="30"/>
          <w:szCs w:val="30"/>
        </w:rPr>
        <w:t xml:space="preserve">PD LGD </w:t>
      </w:r>
      <w:r w:rsidRPr="006246C4">
        <w:rPr>
          <w:rFonts w:asciiTheme="minorHAnsi" w:hAnsiTheme="minorHAnsi"/>
          <w:sz w:val="30"/>
          <w:szCs w:val="30"/>
          <w:cs/>
        </w:rPr>
        <w:t xml:space="preserve">และ </w:t>
      </w:r>
      <w:r w:rsidRPr="006246C4">
        <w:rPr>
          <w:rFonts w:asciiTheme="minorHAnsi" w:hAnsiTheme="minorHAnsi"/>
          <w:sz w:val="30"/>
          <w:szCs w:val="30"/>
        </w:rPr>
        <w:t>EAD</w:t>
      </w:r>
      <w:r w:rsidRPr="006246C4">
        <w:rPr>
          <w:rFonts w:asciiTheme="minorHAnsi" w:hAnsiTheme="minorHAnsi"/>
          <w:sz w:val="30"/>
          <w:szCs w:val="30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4754103C" w14:textId="77777777" w:rsidR="00AE0676" w:rsidRPr="006246C4" w:rsidRDefault="00AE0676" w:rsidP="00722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7770FBF6" w14:textId="77777777" w:rsidR="00E2593E" w:rsidRPr="006246C4" w:rsidRDefault="00E2593E" w:rsidP="00E25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</w:t>
      </w:r>
      <w:r w:rsidRPr="006246C4">
        <w:rPr>
          <w:rFonts w:asciiTheme="minorHAnsi" w:hAnsiTheme="minorHAnsi" w:hint="cs"/>
          <w:sz w:val="30"/>
          <w:szCs w:val="30"/>
          <w:cs/>
        </w:rPr>
        <w:t>นั้นได้มี</w:t>
      </w:r>
      <w:r w:rsidRPr="006246C4">
        <w:rPr>
          <w:rFonts w:asciiTheme="minorHAnsi" w:hAnsiTheme="minorHAnsi"/>
          <w:sz w:val="30"/>
          <w:szCs w:val="30"/>
          <w:cs/>
        </w:rPr>
        <w:t>การคาดการณ์จำนวนและจังหวะเวลาของกระแสเงินสดที่จะได้รับจากการยึดหลักประกัน</w:t>
      </w:r>
      <w:r w:rsidRPr="006246C4">
        <w:rPr>
          <w:rFonts w:asciiTheme="minorHAnsi" w:hAnsiTheme="minorHAnsi" w:hint="cs"/>
          <w:sz w:val="30"/>
          <w:szCs w:val="30"/>
          <w:cs/>
        </w:rPr>
        <w:t>โดย</w:t>
      </w:r>
      <w:r w:rsidRPr="006246C4">
        <w:rPr>
          <w:rFonts w:asciiTheme="minorHAnsi" w:hAnsiTheme="minorHAnsi"/>
          <w:sz w:val="30"/>
          <w:szCs w:val="30"/>
          <w:cs/>
        </w:rPr>
        <w:t>หักต้นทุน</w:t>
      </w:r>
      <w:r w:rsidRPr="006246C4">
        <w:rPr>
          <w:rFonts w:asciiTheme="minorHAnsi" w:hAnsiTheme="minorHAnsi" w:hint="cs"/>
          <w:sz w:val="30"/>
          <w:szCs w:val="30"/>
          <w:cs/>
        </w:rPr>
        <w:t>เพื่อให้</w:t>
      </w:r>
      <w:r w:rsidRPr="006246C4">
        <w:rPr>
          <w:rFonts w:asciiTheme="minorHAnsi" w:hAnsiTheme="minorHAnsi"/>
          <w:sz w:val="30"/>
          <w:szCs w:val="30"/>
          <w:cs/>
        </w:rPr>
        <w:t>ได้มาและ</w:t>
      </w:r>
      <w:r w:rsidRPr="006246C4">
        <w:rPr>
          <w:rFonts w:asciiTheme="minorHAnsi" w:hAnsiTheme="minorHAnsi" w:hint="cs"/>
          <w:sz w:val="30"/>
          <w:szCs w:val="30"/>
          <w:cs/>
        </w:rPr>
        <w:t>ต้นทุน</w:t>
      </w:r>
      <w:r w:rsidRPr="006246C4">
        <w:rPr>
          <w:rFonts w:asciiTheme="minorHAnsi" w:hAnsiTheme="minorHAnsi"/>
          <w:sz w:val="30"/>
          <w:szCs w:val="30"/>
          <w:cs/>
        </w:rPr>
        <w:t xml:space="preserve">การขายหลักประกัน </w:t>
      </w:r>
      <w:r w:rsidRPr="006246C4">
        <w:rPr>
          <w:rFonts w:asciiTheme="minorHAnsi" w:hAnsiTheme="minorHAnsi" w:hint="cs"/>
          <w:sz w:val="30"/>
          <w:szCs w:val="30"/>
          <w:cs/>
        </w:rPr>
        <w:t>และ</w:t>
      </w:r>
      <w:r w:rsidRPr="006246C4">
        <w:rPr>
          <w:rFonts w:asciiTheme="minorHAnsi" w:hAnsiTheme="minorHAnsi"/>
          <w:sz w:val="30"/>
          <w:szCs w:val="30"/>
          <w:cs/>
        </w:rPr>
        <w:t>ไม่คำนึงว่าการยึดทรัพย์นั้น</w:t>
      </w:r>
      <w:r w:rsidRPr="006246C4">
        <w:rPr>
          <w:rFonts w:asciiTheme="minorHAnsi" w:hAnsiTheme="minorHAnsi" w:hint="cs"/>
          <w:sz w:val="30"/>
          <w:szCs w:val="30"/>
          <w:cs/>
        </w:rPr>
        <w:t>จะ</w:t>
      </w:r>
      <w:r w:rsidRPr="006246C4">
        <w:rPr>
          <w:rFonts w:asciiTheme="minorHAnsi" w:hAnsiTheme="minorHAnsi"/>
          <w:sz w:val="30"/>
          <w:szCs w:val="30"/>
          <w:cs/>
        </w:rPr>
        <w:t>เป็นไปได้หรือไม่</w:t>
      </w:r>
    </w:p>
    <w:p w14:paraId="69D8386B" w14:textId="77777777" w:rsidR="001F5356" w:rsidRPr="006246C4" w:rsidRDefault="001F5356" w:rsidP="00E25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3A161933" w14:textId="37FE8840" w:rsidR="009C3DA6" w:rsidRPr="006246C4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pacing w:val="-6"/>
          <w:sz w:val="30"/>
          <w:szCs w:val="30"/>
        </w:rPr>
      </w:pPr>
      <w:r w:rsidRPr="006246C4">
        <w:rPr>
          <w:rFonts w:asciiTheme="minorHAnsi" w:hAnsiTheme="minorHAnsi"/>
          <w:spacing w:val="-6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</w:t>
      </w:r>
      <w:r w:rsidR="002B0D48" w:rsidRPr="006246C4">
        <w:rPr>
          <w:rFonts w:asciiTheme="minorHAnsi" w:hAnsiTheme="minorHAnsi" w:hint="cs"/>
          <w:spacing w:val="-6"/>
          <w:sz w:val="30"/>
          <w:szCs w:val="30"/>
          <w:cs/>
        </w:rPr>
        <w:t>์</w:t>
      </w:r>
      <w:r w:rsidRPr="006246C4">
        <w:rPr>
          <w:rFonts w:asciiTheme="minorHAnsi" w:hAnsiTheme="minorHAnsi"/>
          <w:spacing w:val="-6"/>
          <w:sz w:val="30"/>
          <w:szCs w:val="30"/>
          <w:cs/>
        </w:rPr>
        <w:t>ทางการเงิน</w:t>
      </w:r>
    </w:p>
    <w:p w14:paraId="20B9B378" w14:textId="77777777" w:rsidR="003B63F3" w:rsidRPr="006246C4" w:rsidRDefault="003B63F3" w:rsidP="003B6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5D89F08B" w14:textId="09B086E2" w:rsidR="00E2593E" w:rsidRPr="006246C4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6246C4">
        <w:rPr>
          <w:rFonts w:asciiTheme="minorHAnsi" w:hAnsiTheme="minorHAnsi"/>
          <w:i/>
          <w:iCs/>
          <w:sz w:val="30"/>
          <w:szCs w:val="30"/>
          <w:cs/>
        </w:rPr>
        <w:t>การจัดชั้น</w:t>
      </w:r>
    </w:p>
    <w:p w14:paraId="0A81116A" w14:textId="77777777" w:rsidR="00F060C4" w:rsidRPr="006246C4" w:rsidRDefault="00F060C4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474251D9" w14:textId="798252C9" w:rsidR="00E2593E" w:rsidRPr="006246C4" w:rsidRDefault="00E2593E" w:rsidP="00BF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="00A301CB" w:rsidRPr="006246C4">
        <w:rPr>
          <w:rFonts w:asciiTheme="minorHAnsi" w:hAnsiTheme="minorHAnsi"/>
          <w:sz w:val="30"/>
          <w:szCs w:val="30"/>
        </w:rPr>
        <w:t>3</w:t>
      </w:r>
      <w:r w:rsidRPr="006246C4">
        <w:rPr>
          <w:rFonts w:asciiTheme="minorHAnsi" w:hAnsiTheme="minorHAnsi"/>
          <w:sz w:val="30"/>
          <w:szCs w:val="30"/>
        </w:rPr>
        <w:t xml:space="preserve"> </w:t>
      </w:r>
      <w:r w:rsidRPr="006246C4">
        <w:rPr>
          <w:rFonts w:asciiTheme="minorHAnsi" w:hAnsiTheme="minorHAnsi"/>
          <w:sz w:val="30"/>
          <w:szCs w:val="30"/>
          <w:cs/>
        </w:rPr>
        <w:t>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1585A25B" w14:textId="77777777" w:rsidR="00D53CE5" w:rsidRPr="006246C4" w:rsidRDefault="00D53CE5" w:rsidP="00DC3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Theme="minorHAnsi" w:hAnsiTheme="minorHAnsi"/>
          <w:i/>
          <w:iCs/>
          <w:sz w:val="30"/>
          <w:szCs w:val="30"/>
        </w:rPr>
      </w:pPr>
    </w:p>
    <w:p w14:paraId="564AC35A" w14:textId="240CC757" w:rsidR="00E2593E" w:rsidRPr="006246C4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6246C4">
        <w:rPr>
          <w:rFonts w:asciiTheme="minorHAnsi" w:hAnsiTheme="minorHAnsi" w:hint="cs"/>
          <w:i/>
          <w:iCs/>
          <w:sz w:val="30"/>
          <w:szCs w:val="30"/>
          <w:cs/>
        </w:rPr>
        <w:t>ลำดับชั้นของการรับรู้ผลขาดทุนด้านเครดิตที่คาดว่าจะเกิดขึ้น</w:t>
      </w:r>
    </w:p>
    <w:p w14:paraId="0D354584" w14:textId="77777777" w:rsidR="00E2593E" w:rsidRPr="006246C4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4FB8890E" w14:textId="3C6BC131" w:rsidR="00E2593E" w:rsidRPr="006246C4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6246C4">
        <w:rPr>
          <w:rFonts w:asciiTheme="minorHAnsi" w:hAnsiTheme="minorHAnsi" w:hint="cs"/>
          <w:i/>
          <w:iCs/>
          <w:sz w:val="30"/>
          <w:szCs w:val="30"/>
          <w:cs/>
        </w:rPr>
        <w:t>ชั้นที่</w:t>
      </w:r>
      <w:r w:rsidRPr="006246C4">
        <w:rPr>
          <w:rFonts w:asciiTheme="minorHAnsi" w:hAnsiTheme="minorHAnsi" w:hint="cs"/>
          <w:i/>
          <w:iCs/>
          <w:sz w:val="30"/>
          <w:szCs w:val="30"/>
        </w:rPr>
        <w:t xml:space="preserve"> </w:t>
      </w:r>
      <w:r w:rsidR="00A301CB" w:rsidRPr="006246C4">
        <w:rPr>
          <w:rFonts w:asciiTheme="minorHAnsi" w:hAnsiTheme="minorHAnsi" w:hint="cs"/>
          <w:i/>
          <w:iCs/>
          <w:sz w:val="30"/>
          <w:szCs w:val="30"/>
        </w:rPr>
        <w:t>1</w:t>
      </w:r>
      <w:r w:rsidRPr="006246C4">
        <w:rPr>
          <w:rFonts w:asciiTheme="minorHAnsi" w:hAnsiTheme="minorHAnsi" w:hint="cs"/>
          <w:i/>
          <w:iCs/>
          <w:sz w:val="30"/>
          <w:szCs w:val="30"/>
        </w:rPr>
        <w:t xml:space="preserve"> </w:t>
      </w:r>
      <w:r w:rsidRPr="006246C4">
        <w:rPr>
          <w:rFonts w:asciiTheme="minorHAnsi" w:hAnsiTheme="minorHAnsi" w:hint="cs"/>
          <w:i/>
          <w:iCs/>
          <w:sz w:val="30"/>
          <w:szCs w:val="30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6246C4">
        <w:rPr>
          <w:rFonts w:asciiTheme="minorHAnsi" w:hAnsiTheme="minorHAnsi" w:hint="cs"/>
          <w:i/>
          <w:iCs/>
          <w:sz w:val="30"/>
          <w:szCs w:val="30"/>
        </w:rPr>
        <w:t>Performing)</w:t>
      </w:r>
    </w:p>
    <w:p w14:paraId="756ECF73" w14:textId="77777777" w:rsidR="00E2593E" w:rsidRPr="006246C4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37196829" w14:textId="76A4C76F" w:rsidR="00E2593E" w:rsidRPr="006246C4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 w:hint="cs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A301CB" w:rsidRPr="006246C4">
        <w:rPr>
          <w:rFonts w:asciiTheme="minorHAnsi" w:hAnsiTheme="minorHAnsi"/>
          <w:sz w:val="30"/>
          <w:szCs w:val="30"/>
        </w:rPr>
        <w:t>12</w:t>
      </w:r>
      <w:r w:rsidRPr="006246C4">
        <w:rPr>
          <w:rFonts w:asciiTheme="minorHAnsi" w:hAnsiTheme="minorHAnsi" w:hint="cs"/>
          <w:sz w:val="30"/>
          <w:szCs w:val="30"/>
        </w:rPr>
        <w:t xml:space="preserve"> </w:t>
      </w:r>
      <w:r w:rsidRPr="006246C4">
        <w:rPr>
          <w:rFonts w:asciiTheme="minorHAnsi" w:hAnsiTheme="minorHAnsi" w:hint="cs"/>
          <w:sz w:val="30"/>
          <w:szCs w:val="30"/>
          <w:cs/>
        </w:rPr>
        <w:t>เดือนนับจากวันที่ใน</w:t>
      </w:r>
      <w:r w:rsidR="00611294" w:rsidRPr="006246C4">
        <w:rPr>
          <w:rFonts w:asciiTheme="minorHAnsi" w:hAnsiTheme="minorHAnsi"/>
          <w:sz w:val="30"/>
          <w:szCs w:val="30"/>
          <w:cs/>
        </w:rPr>
        <w:br/>
      </w:r>
      <w:r w:rsidRPr="006246C4">
        <w:rPr>
          <w:rFonts w:asciiTheme="minorHAnsi" w:hAnsiTheme="minorHAnsi" w:hint="cs"/>
          <w:sz w:val="30"/>
          <w:szCs w:val="30"/>
          <w:cs/>
        </w:rPr>
        <w:lastRenderedPageBreak/>
        <w:t>งบการเงิน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</w:t>
      </w:r>
      <w:r w:rsidR="00611294" w:rsidRPr="006246C4">
        <w:rPr>
          <w:rFonts w:asciiTheme="minorHAnsi" w:hAnsiTheme="minorHAnsi"/>
          <w:sz w:val="30"/>
          <w:szCs w:val="30"/>
          <w:cs/>
        </w:rPr>
        <w:br/>
      </w:r>
      <w:r w:rsidRPr="006246C4">
        <w:rPr>
          <w:rFonts w:asciiTheme="minorHAnsi" w:hAnsiTheme="minorHAnsi" w:hint="cs"/>
          <w:sz w:val="30"/>
          <w:szCs w:val="30"/>
          <w:cs/>
        </w:rPr>
        <w:t xml:space="preserve">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A301CB" w:rsidRPr="006246C4">
        <w:rPr>
          <w:rFonts w:asciiTheme="minorHAnsi" w:hAnsiTheme="minorHAnsi"/>
          <w:sz w:val="30"/>
          <w:szCs w:val="30"/>
        </w:rPr>
        <w:t>12</w:t>
      </w:r>
      <w:r w:rsidRPr="006246C4">
        <w:rPr>
          <w:rFonts w:asciiTheme="minorHAnsi" w:hAnsiTheme="minorHAnsi" w:hint="cs"/>
          <w:sz w:val="30"/>
          <w:szCs w:val="30"/>
        </w:rPr>
        <w:t xml:space="preserve"> </w:t>
      </w:r>
      <w:r w:rsidRPr="006246C4">
        <w:rPr>
          <w:rFonts w:asciiTheme="minorHAnsi" w:hAnsiTheme="minorHAnsi" w:hint="cs"/>
          <w:sz w:val="30"/>
          <w:szCs w:val="30"/>
          <w:cs/>
        </w:rPr>
        <w:t>เดือน</w:t>
      </w:r>
    </w:p>
    <w:p w14:paraId="283B1D9B" w14:textId="77777777" w:rsidR="00074EE8" w:rsidRPr="006246C4" w:rsidRDefault="00074EE8" w:rsidP="0007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Theme="minorHAnsi" w:hAnsiTheme="minorHAnsi"/>
          <w:sz w:val="30"/>
          <w:szCs w:val="30"/>
        </w:rPr>
      </w:pPr>
    </w:p>
    <w:p w14:paraId="5920FC0D" w14:textId="7EEB79C7" w:rsidR="00E2593E" w:rsidRPr="00074EE8" w:rsidRDefault="00E2593E" w:rsidP="0007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6246C4">
        <w:rPr>
          <w:rFonts w:asciiTheme="minorHAnsi" w:hAnsiTheme="minorHAnsi" w:hint="cs"/>
          <w:i/>
          <w:iCs/>
          <w:sz w:val="30"/>
          <w:szCs w:val="30"/>
          <w:cs/>
        </w:rPr>
        <w:t>ชั้นที่</w:t>
      </w:r>
      <w:r w:rsidRPr="006246C4">
        <w:rPr>
          <w:rFonts w:asciiTheme="minorHAnsi" w:hAnsiTheme="minorHAnsi" w:hint="cs"/>
          <w:i/>
          <w:iCs/>
          <w:sz w:val="30"/>
          <w:szCs w:val="30"/>
        </w:rPr>
        <w:t xml:space="preserve"> </w:t>
      </w:r>
      <w:r w:rsidR="00770249" w:rsidRPr="006246C4">
        <w:rPr>
          <w:rFonts w:asciiTheme="minorHAnsi" w:hAnsiTheme="minorHAnsi"/>
          <w:i/>
          <w:iCs/>
          <w:sz w:val="30"/>
          <w:szCs w:val="30"/>
        </w:rPr>
        <w:t>2</w:t>
      </w:r>
      <w:r w:rsidRPr="006246C4">
        <w:rPr>
          <w:rFonts w:asciiTheme="minorHAnsi" w:hAnsiTheme="minorHAnsi" w:hint="cs"/>
          <w:i/>
          <w:iCs/>
          <w:sz w:val="30"/>
          <w:szCs w:val="30"/>
        </w:rPr>
        <w:t xml:space="preserve"> </w:t>
      </w:r>
      <w:r w:rsidRPr="006246C4">
        <w:rPr>
          <w:rFonts w:asciiTheme="minorHAnsi" w:hAnsiTheme="minorHAnsi" w:hint="cs"/>
          <w:i/>
          <w:iCs/>
          <w:sz w:val="30"/>
          <w:szCs w:val="30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6246C4">
        <w:rPr>
          <w:rFonts w:asciiTheme="minorHAnsi" w:hAnsiTheme="minorHAnsi" w:hint="cs"/>
          <w:i/>
          <w:iCs/>
          <w:sz w:val="30"/>
          <w:szCs w:val="30"/>
        </w:rPr>
        <w:t>Under-performing)</w:t>
      </w:r>
    </w:p>
    <w:p w14:paraId="0FDC3552" w14:textId="77777777" w:rsidR="00074EE8" w:rsidRPr="006246C4" w:rsidRDefault="00074EE8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42A9E43E" w14:textId="0D66F421" w:rsidR="00946652" w:rsidRPr="006246C4" w:rsidRDefault="00E2593E" w:rsidP="00EE5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 w:hint="cs"/>
          <w:sz w:val="30"/>
          <w:szCs w:val="3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6246C4">
        <w:rPr>
          <w:rFonts w:asciiTheme="minorHAnsi" w:hAnsiTheme="minorHAnsi" w:hint="cs"/>
          <w:sz w:val="30"/>
          <w:szCs w:val="30"/>
        </w:rPr>
        <w:t>SICR</w:t>
      </w:r>
      <w:r w:rsidRPr="006246C4">
        <w:rPr>
          <w:rFonts w:asciiTheme="minorHAnsi" w:hAnsiTheme="minorHAnsi" w:hint="cs"/>
          <w:sz w:val="30"/>
          <w:szCs w:val="30"/>
          <w:cs/>
        </w:rPr>
        <w:t xml:space="preserve"> -</w:t>
      </w:r>
      <w:r w:rsidRPr="006246C4">
        <w:rPr>
          <w:rFonts w:asciiTheme="minorHAnsi" w:hAnsiTheme="minorHAnsi" w:hint="cs"/>
          <w:sz w:val="30"/>
          <w:szCs w:val="30"/>
        </w:rPr>
        <w:t xml:space="preserve"> Significant increase in credit risk) </w:t>
      </w:r>
      <w:r w:rsidRPr="006246C4">
        <w:rPr>
          <w:rFonts w:asciiTheme="minorHAnsi" w:hAnsiTheme="minorHAnsi" w:hint="cs"/>
          <w:sz w:val="30"/>
          <w:szCs w:val="30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สินทรัพย์ทางการเงินที่ค้างชำระ</w:t>
      </w:r>
      <w:r w:rsidRPr="006246C4">
        <w:rPr>
          <w:rFonts w:asciiTheme="minorHAnsi" w:hAnsiTheme="minorHAnsi"/>
          <w:sz w:val="30"/>
          <w:szCs w:val="30"/>
          <w:cs/>
        </w:rPr>
        <w:t xml:space="preserve"> </w:t>
      </w:r>
      <w:r w:rsidR="00A301CB" w:rsidRPr="006246C4">
        <w:rPr>
          <w:rFonts w:asciiTheme="minorHAnsi" w:hAnsiTheme="minorHAnsi"/>
          <w:sz w:val="30"/>
          <w:szCs w:val="30"/>
        </w:rPr>
        <w:t>30</w:t>
      </w:r>
      <w:r w:rsidRPr="006246C4">
        <w:rPr>
          <w:rFonts w:asciiTheme="minorHAnsi" w:hAnsiTheme="minorHAnsi"/>
          <w:sz w:val="30"/>
          <w:szCs w:val="30"/>
          <w:cs/>
        </w:rPr>
        <w:t xml:space="preserve"> </w:t>
      </w:r>
      <w:r w:rsidRPr="006246C4">
        <w:rPr>
          <w:rFonts w:asciiTheme="minorHAnsi" w:hAnsiTheme="minorHAnsi" w:hint="cs"/>
          <w:sz w:val="30"/>
          <w:szCs w:val="30"/>
          <w:cs/>
        </w:rPr>
        <w:t>วันหรือเกินกว่านั้น แต่ยังไม่ใช่สินทรัพย์ทางการเงิน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1DF3656A" w14:textId="77777777" w:rsidR="00946652" w:rsidRPr="006246C4" w:rsidRDefault="00946652" w:rsidP="008C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7979D57E" w14:textId="2757741D" w:rsidR="00E2593E" w:rsidRPr="006246C4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6246C4">
        <w:rPr>
          <w:rFonts w:asciiTheme="minorHAnsi" w:hAnsiTheme="minorHAnsi" w:hint="cs"/>
          <w:i/>
          <w:iCs/>
          <w:sz w:val="30"/>
          <w:szCs w:val="30"/>
          <w:cs/>
        </w:rPr>
        <w:t>ชั้นที่</w:t>
      </w:r>
      <w:r w:rsidRPr="006246C4">
        <w:rPr>
          <w:rFonts w:asciiTheme="minorHAnsi" w:hAnsiTheme="minorHAnsi" w:hint="cs"/>
          <w:i/>
          <w:iCs/>
          <w:sz w:val="30"/>
          <w:szCs w:val="30"/>
        </w:rPr>
        <w:t xml:space="preserve"> </w:t>
      </w:r>
      <w:r w:rsidR="00A301CB" w:rsidRPr="006246C4">
        <w:rPr>
          <w:rFonts w:asciiTheme="minorHAnsi" w:hAnsiTheme="minorHAnsi"/>
          <w:i/>
          <w:iCs/>
          <w:sz w:val="30"/>
          <w:szCs w:val="30"/>
        </w:rPr>
        <w:t>3</w:t>
      </w:r>
      <w:r w:rsidRPr="006246C4">
        <w:rPr>
          <w:rFonts w:asciiTheme="minorHAnsi" w:hAnsiTheme="minorHAnsi" w:hint="cs"/>
          <w:i/>
          <w:iCs/>
          <w:sz w:val="30"/>
          <w:szCs w:val="30"/>
        </w:rPr>
        <w:t xml:space="preserve"> </w:t>
      </w:r>
      <w:r w:rsidRPr="006246C4">
        <w:rPr>
          <w:rFonts w:asciiTheme="minorHAnsi" w:hAnsiTheme="minorHAnsi" w:hint="cs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6246C4">
        <w:rPr>
          <w:rFonts w:asciiTheme="minorHAnsi" w:hAnsiTheme="minorHAnsi" w:hint="cs"/>
          <w:i/>
          <w:iCs/>
          <w:sz w:val="30"/>
          <w:szCs w:val="30"/>
        </w:rPr>
        <w:t xml:space="preserve"> (Non-performing)</w:t>
      </w:r>
    </w:p>
    <w:p w14:paraId="52003437" w14:textId="77777777" w:rsidR="00E2593E" w:rsidRPr="006246C4" w:rsidRDefault="00E2593E" w:rsidP="0002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7A1F2AA1" w14:textId="62D59229" w:rsidR="00584662" w:rsidRPr="006246C4" w:rsidRDefault="00E2593E" w:rsidP="00C74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 w:hint="cs"/>
          <w:sz w:val="30"/>
          <w:szCs w:val="30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="00A301CB" w:rsidRPr="006246C4">
        <w:rPr>
          <w:rFonts w:asciiTheme="minorHAnsi" w:hAnsiTheme="minorHAnsi"/>
          <w:sz w:val="30"/>
          <w:szCs w:val="30"/>
        </w:rPr>
        <w:t>90</w:t>
      </w:r>
      <w:r w:rsidRPr="006246C4">
        <w:rPr>
          <w:rFonts w:asciiTheme="minorHAnsi" w:hAnsiTheme="minorHAnsi" w:hint="cs"/>
          <w:sz w:val="30"/>
          <w:szCs w:val="30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</w:t>
      </w:r>
    </w:p>
    <w:p w14:paraId="79031188" w14:textId="77777777" w:rsidR="00C7404B" w:rsidRDefault="00C7404B" w:rsidP="00C74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Theme="minorHAnsi" w:hAnsiTheme="minorHAnsi"/>
          <w:sz w:val="30"/>
          <w:szCs w:val="30"/>
        </w:rPr>
      </w:pPr>
    </w:p>
    <w:p w14:paraId="4910AD40" w14:textId="15653892" w:rsidR="00225148" w:rsidRPr="006246C4" w:rsidRDefault="00225148" w:rsidP="005D7A9F">
      <w:pPr>
        <w:pStyle w:val="Heading8"/>
        <w:numPr>
          <w:ilvl w:val="1"/>
          <w:numId w:val="20"/>
        </w:numPr>
        <w:jc w:val="both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6246C4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สินค้า</w:t>
      </w:r>
      <w:r w:rsidRPr="006246C4">
        <w:rPr>
          <w:rFonts w:asciiTheme="majorHAnsi" w:hAnsiTheme="majorHAnsi" w:cstheme="majorHAnsi"/>
          <w:i/>
          <w:iCs/>
          <w:sz w:val="30"/>
          <w:szCs w:val="30"/>
          <w:cs/>
        </w:rPr>
        <w:t>คงเหลือ</w:t>
      </w:r>
    </w:p>
    <w:p w14:paraId="1FD3528F" w14:textId="77777777" w:rsidR="00225148" w:rsidRPr="006246C4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0912F76B" w14:textId="5F32DE8E" w:rsidR="00225148" w:rsidRPr="006246C4" w:rsidRDefault="00225148" w:rsidP="000B1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inorHAnsi" w:hAnsiTheme="minorHAnsi" w:cstheme="minorHAnsi"/>
          <w:i/>
          <w:iCs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0B1038" w:rsidRPr="006246C4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="000B1038" w:rsidRPr="006246C4">
        <w:rPr>
          <w:rFonts w:asciiTheme="minorHAnsi" w:hAnsiTheme="minorHAns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0B1038" w:rsidRPr="006246C4">
        <w:rPr>
          <w:rFonts w:asciiTheme="minorHAnsi" w:hAnsiTheme="minorHAnsi" w:hint="cs"/>
          <w:sz w:val="30"/>
          <w:szCs w:val="30"/>
          <w:cs/>
        </w:rPr>
        <w:t xml:space="preserve"> </w:t>
      </w:r>
      <w:r w:rsidR="00A441EF" w:rsidRPr="006246C4">
        <w:rPr>
          <w:rFonts w:asciiTheme="minorHAnsi" w:hAnsiTheme="minorHAnsi"/>
          <w:sz w:val="30"/>
          <w:szCs w:val="30"/>
          <w:cs/>
        </w:rPr>
        <w:t>ในกรณีที่เป็นสินค้าที่ผลิตและสินค้าระหว่างผลิต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60D998F7" w14:textId="77777777" w:rsidR="00E0459B" w:rsidRDefault="00E04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43A9B64F" w14:textId="77777777" w:rsidR="00876017" w:rsidRPr="006246C4" w:rsidRDefault="00876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6AC850E5" w14:textId="2175F14E" w:rsidR="001F4384" w:rsidRPr="006246C4" w:rsidRDefault="00EE5380" w:rsidP="005D7A9F">
      <w:pPr>
        <w:pStyle w:val="Heading8"/>
        <w:numPr>
          <w:ilvl w:val="1"/>
          <w:numId w:val="20"/>
        </w:numPr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6246C4">
        <w:rPr>
          <w:rFonts w:asciiTheme="minorHAnsi" w:hAnsiTheme="minorHAnsi" w:cs="Angsana New"/>
          <w:i/>
          <w:iCs/>
          <w:sz w:val="30"/>
          <w:szCs w:val="30"/>
          <w:cs/>
        </w:rPr>
        <w:lastRenderedPageBreak/>
        <w:t>กลุ่มสินทรัพย์ที่จะจำหน่าย</w:t>
      </w:r>
      <w:r w:rsidR="0021352F" w:rsidRPr="006246C4">
        <w:rPr>
          <w:rFonts w:asciiTheme="minorHAnsi" w:hAnsiTheme="minorHAnsi" w:cstheme="minorHAnsi" w:hint="cs"/>
          <w:i/>
          <w:iCs/>
          <w:sz w:val="30"/>
          <w:szCs w:val="30"/>
          <w:cs/>
        </w:rPr>
        <w:t>ที่จัดประเภทเป็นสินทรัพย์ที่ถือไว้เพื่อขาย</w:t>
      </w:r>
    </w:p>
    <w:p w14:paraId="6302BD85" w14:textId="5CAFEAB0" w:rsidR="001F4384" w:rsidRPr="006246C4" w:rsidRDefault="001F4384" w:rsidP="001F4384">
      <w:pPr>
        <w:ind w:left="518"/>
        <w:rPr>
          <w:rFonts w:ascii="Angsana New" w:hAnsi="Angsana New"/>
          <w:sz w:val="30"/>
          <w:szCs w:val="30"/>
        </w:rPr>
      </w:pPr>
    </w:p>
    <w:p w14:paraId="7A94F1F9" w14:textId="2AABC985" w:rsidR="009530A7" w:rsidRDefault="00EE5380" w:rsidP="00074EE8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6246C4">
        <w:rPr>
          <w:rFonts w:ascii="Angsana New" w:hAnsi="Angsana New"/>
          <w:sz w:val="30"/>
          <w:szCs w:val="30"/>
          <w:cs/>
        </w:rPr>
        <w:t>กลุ่มสินทรัพย์ที่ยกเลิกซึ่งประกอบด้วยสินทรัพย์และหนี้สิน</w:t>
      </w:r>
      <w:r w:rsidR="0021352F" w:rsidRPr="006246C4">
        <w:rPr>
          <w:rFonts w:ascii="Angsana New" w:hAnsi="Angsana New" w:hint="cs"/>
          <w:sz w:val="30"/>
          <w:szCs w:val="30"/>
          <w:cs/>
        </w:rPr>
        <w:t>ที่จัดประเภทเป็น</w:t>
      </w:r>
      <w:r w:rsidR="008567EC" w:rsidRPr="006246C4">
        <w:rPr>
          <w:rFonts w:ascii="Angsana New" w:hAnsi="Angsana New" w:hint="cs"/>
          <w:sz w:val="30"/>
          <w:szCs w:val="30"/>
          <w:cs/>
        </w:rPr>
        <w:t>สิ</w:t>
      </w:r>
      <w:r w:rsidR="0021352F" w:rsidRPr="006246C4">
        <w:rPr>
          <w:rFonts w:ascii="Angsana New" w:hAnsi="Angsana New" w:hint="cs"/>
          <w:sz w:val="30"/>
          <w:szCs w:val="30"/>
          <w:cs/>
        </w:rPr>
        <w:t xml:space="preserve">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</w:t>
      </w:r>
      <w:r w:rsidRPr="006246C4">
        <w:rPr>
          <w:rFonts w:ascii="Angsana New" w:hAnsi="Angsana New"/>
          <w:sz w:val="30"/>
          <w:szCs w:val="30"/>
          <w:cs/>
        </w:rPr>
        <w:t>ส่วนประกอบของกลุ่มสินทรัพย์ที่ยกเลิก</w:t>
      </w:r>
      <w:r w:rsidRPr="006246C4">
        <w:rPr>
          <w:rFonts w:ascii="Angsana New" w:hAnsi="Angsana New" w:hint="cs"/>
          <w:sz w:val="30"/>
          <w:szCs w:val="30"/>
          <w:cs/>
        </w:rPr>
        <w:t>วั</w:t>
      </w:r>
      <w:r w:rsidR="0021352F" w:rsidRPr="006246C4">
        <w:rPr>
          <w:rFonts w:ascii="Angsana New" w:hAnsi="Angsana New" w:hint="cs"/>
          <w:sz w:val="30"/>
          <w:szCs w:val="30"/>
          <w:cs/>
        </w:rPr>
        <w:t xml:space="preserve">ดมูลค่าด้วยจำนวนที่ต่ำกว่าระหว่างมูลค่าตามบัญชีกับมูลค่ายุติธรรมหักต้นทุนในการขาย </w:t>
      </w:r>
      <w:r w:rsidR="00F3649E" w:rsidRPr="006246C4">
        <w:rPr>
          <w:rFonts w:ascii="Angsana New" w:hAnsi="Angsana New"/>
          <w:sz w:val="30"/>
          <w:szCs w:val="30"/>
          <w:cs/>
        </w:rPr>
        <w:t>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</w:t>
      </w:r>
    </w:p>
    <w:p w14:paraId="50AF6EA2" w14:textId="77777777" w:rsidR="00876017" w:rsidRPr="006246C4" w:rsidRDefault="00876017" w:rsidP="00074EE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76B5BEF3" w14:textId="7C8CEE32" w:rsidR="009530A7" w:rsidRPr="006246C4" w:rsidRDefault="00EE5380" w:rsidP="0021352F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6246C4">
        <w:rPr>
          <w:rFonts w:ascii="Angsana New" w:hAnsi="Angsana New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454F4CD8" w14:textId="77777777" w:rsidR="00946652" w:rsidRPr="006246C4" w:rsidRDefault="00946652" w:rsidP="007D6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HAnsi" w:hAnsiTheme="minorHAnsi" w:cstheme="minorHAnsi"/>
          <w:sz w:val="30"/>
          <w:szCs w:val="30"/>
        </w:rPr>
      </w:pPr>
    </w:p>
    <w:p w14:paraId="16AEA261" w14:textId="30FCDAB0" w:rsidR="00225148" w:rsidRPr="006246C4" w:rsidRDefault="00411EFD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="Angsana New"/>
          <w:i/>
          <w:iCs/>
          <w:sz w:val="30"/>
          <w:szCs w:val="30"/>
          <w:cs/>
          <w:lang w:val="th-TH"/>
        </w:rPr>
      </w:pPr>
      <w:r w:rsidRPr="006246C4">
        <w:rPr>
          <w:rFonts w:asciiTheme="minorHAnsi" w:hAnsiTheme="minorHAnsi" w:cstheme="minorHAnsi" w:hint="cs"/>
          <w:i/>
          <w:iCs/>
          <w:sz w:val="30"/>
          <w:szCs w:val="30"/>
          <w:cs/>
        </w:rPr>
        <w:t>ที่ดิน อาคาร</w:t>
      </w:r>
      <w:r w:rsidR="00D720A8" w:rsidRPr="006246C4">
        <w:rPr>
          <w:rFonts w:asciiTheme="minorHAnsi" w:hAnsiTheme="minorHAnsi" w:cstheme="minorHAnsi"/>
          <w:i/>
          <w:iCs/>
          <w:sz w:val="30"/>
          <w:szCs w:val="30"/>
          <w:cs/>
        </w:rPr>
        <w:t>และอุปกรณ์</w:t>
      </w:r>
      <w:r w:rsidR="009A58DD" w:rsidRPr="006246C4">
        <w:rPr>
          <w:rFonts w:asciiTheme="minorHAnsi" w:hAnsiTheme="minorHAnsi" w:cstheme="minorHAnsi" w:hint="cs"/>
          <w:i/>
          <w:iCs/>
          <w:sz w:val="30"/>
          <w:szCs w:val="30"/>
          <w:cs/>
        </w:rPr>
        <w:t xml:space="preserve"> และสินทรัพย์เพื่อการให้บริการ</w:t>
      </w:r>
    </w:p>
    <w:p w14:paraId="0FDFE51D" w14:textId="77777777" w:rsidR="00225148" w:rsidRPr="006246C4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1A2DC95B" w14:textId="7B24BEF3" w:rsidR="00552BAF" w:rsidRDefault="0063190B" w:rsidP="007D6E3A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 w:hint="cs"/>
          <w:spacing w:val="-6"/>
          <w:sz w:val="30"/>
          <w:szCs w:val="30"/>
          <w:cs/>
        </w:rPr>
        <w:t>ที่ดิน อาคารและอุปกรณ์</w:t>
      </w:r>
      <w:r w:rsidR="009A58DD" w:rsidRPr="006246C4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 </w:t>
      </w:r>
      <w:r w:rsidR="009A58DD" w:rsidRPr="006246C4">
        <w:rPr>
          <w:rFonts w:asciiTheme="minorHAnsi" w:hAnsiTheme="minorHAnsi"/>
          <w:spacing w:val="-6"/>
          <w:sz w:val="30"/>
          <w:szCs w:val="30"/>
          <w:cs/>
        </w:rPr>
        <w:t>และสินทรัพย์เพื่อการให้บริการ</w:t>
      </w:r>
      <w:r w:rsidR="00225148" w:rsidRPr="006246C4">
        <w:rPr>
          <w:rFonts w:asciiTheme="minorHAnsi" w:hAnsiTheme="minorHAnsi" w:cstheme="minorHAnsi"/>
          <w:sz w:val="30"/>
          <w:szCs w:val="30"/>
          <w:cs/>
        </w:rPr>
        <w:t>วัดมูลค่าด้วยราคาทุนหักค่าเสื่อมราคาสะสมและขาดทุ</w:t>
      </w:r>
      <w:r w:rsidR="008155D5" w:rsidRPr="006246C4">
        <w:rPr>
          <w:rFonts w:asciiTheme="minorHAnsi" w:hAnsiTheme="minorHAnsi" w:cstheme="minorHAnsi"/>
          <w:sz w:val="30"/>
          <w:szCs w:val="30"/>
          <w:cs/>
        </w:rPr>
        <w:t>น</w:t>
      </w:r>
      <w:r w:rsidR="00611294" w:rsidRPr="006246C4">
        <w:rPr>
          <w:rFonts w:asciiTheme="minorHAnsi" w:hAnsiTheme="minorHAnsi" w:cstheme="minorHAnsi"/>
          <w:sz w:val="30"/>
          <w:szCs w:val="30"/>
          <w:cs/>
        </w:rPr>
        <w:br/>
      </w:r>
      <w:r w:rsidR="008155D5" w:rsidRPr="006246C4">
        <w:rPr>
          <w:rFonts w:asciiTheme="minorHAnsi" w:hAnsiTheme="minorHAnsi" w:cstheme="minorHAnsi"/>
          <w:sz w:val="30"/>
          <w:szCs w:val="30"/>
          <w:cs/>
        </w:rPr>
        <w:t>จากการด้อยค่า</w:t>
      </w:r>
    </w:p>
    <w:p w14:paraId="3A35589E" w14:textId="77777777" w:rsidR="00A52039" w:rsidRPr="006246C4" w:rsidRDefault="00A52039" w:rsidP="007D6E3A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EB12301" w14:textId="22E819EF" w:rsidR="00225148" w:rsidRPr="006246C4" w:rsidRDefault="00DB3364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6246C4">
        <w:rPr>
          <w:rFonts w:asciiTheme="minorHAnsi" w:hAnsiTheme="minorHAnsi"/>
          <w:sz w:val="30"/>
          <w:szCs w:val="30"/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</w:t>
      </w:r>
    </w:p>
    <w:p w14:paraId="52F85271" w14:textId="77777777" w:rsidR="00E727E8" w:rsidRPr="006246C4" w:rsidRDefault="00E727E8" w:rsidP="00225148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</w:p>
    <w:p w14:paraId="740F5CEB" w14:textId="06264A29" w:rsidR="00EA5F95" w:rsidRPr="006246C4" w:rsidRDefault="00225148" w:rsidP="008B3F67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  <w:r w:rsidRPr="006246C4">
        <w:rPr>
          <w:rFonts w:asciiTheme="minorHAnsi" w:hAnsiTheme="minorHAnsi" w:cstheme="minorHAns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4F06CD" w:rsidRPr="006246C4">
        <w:rPr>
          <w:rFonts w:asciiTheme="minorHAnsi" w:hAnsiTheme="minorHAnsi" w:cstheme="minorHAnsi" w:hint="cs"/>
          <w:color w:val="auto"/>
          <w:sz w:val="30"/>
          <w:szCs w:val="30"/>
          <w:cs/>
        </w:rPr>
        <w:t>ที่ดิน อาคาร</w:t>
      </w:r>
      <w:r w:rsidRPr="006246C4">
        <w:rPr>
          <w:rFonts w:asciiTheme="minorHAnsi" w:hAnsiTheme="minorHAnsi" w:cstheme="minorHAnsi"/>
          <w:color w:val="auto"/>
          <w:sz w:val="30"/>
          <w:szCs w:val="30"/>
          <w:cs/>
        </w:rPr>
        <w:t>และอุปกรณ์</w:t>
      </w:r>
      <w:r w:rsidR="009157F6" w:rsidRPr="006246C4">
        <w:rPr>
          <w:rFonts w:asciiTheme="minorHAnsi" w:hAnsiTheme="minorHAnsi" w:cstheme="minorHAnsi" w:hint="cs"/>
          <w:color w:val="auto"/>
          <w:sz w:val="30"/>
          <w:szCs w:val="30"/>
          <w:cs/>
        </w:rPr>
        <w:t xml:space="preserve"> และสินทรัพย์เพื่อการให้บริการ</w:t>
      </w:r>
      <w:r w:rsidR="004F06CD" w:rsidRPr="006246C4">
        <w:rPr>
          <w:rFonts w:asciiTheme="minorHAnsi" w:hAnsiTheme="minorHAnsi" w:cstheme="minorHAnsi" w:hint="cs"/>
          <w:color w:val="auto"/>
          <w:sz w:val="30"/>
          <w:szCs w:val="30"/>
          <w:cs/>
        </w:rPr>
        <w:t xml:space="preserve"> </w:t>
      </w:r>
      <w:r w:rsidRPr="006246C4">
        <w:rPr>
          <w:rFonts w:asciiTheme="minorHAnsi" w:hAnsiTheme="minorHAnsi" w:cstheme="minorHAnsi"/>
          <w:color w:val="auto"/>
          <w:sz w:val="30"/>
          <w:szCs w:val="30"/>
          <w:cs/>
        </w:rPr>
        <w:t>รับรู้ในกำไรหรือขาดทุน</w:t>
      </w:r>
    </w:p>
    <w:p w14:paraId="35A17F24" w14:textId="77777777" w:rsidR="00D53CE5" w:rsidRPr="006246C4" w:rsidRDefault="00D53CE5" w:rsidP="00876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inorHAnsi" w:hAnsiTheme="minorHAnsi" w:cstheme="minorHAnsi"/>
          <w:sz w:val="30"/>
          <w:szCs w:val="30"/>
        </w:rPr>
      </w:pPr>
    </w:p>
    <w:p w14:paraId="09E6CE0F" w14:textId="0F0D8447" w:rsidR="00D85ED3" w:rsidRPr="006246C4" w:rsidRDefault="00D85ED3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i/>
          <w:iCs/>
          <w:sz w:val="30"/>
          <w:szCs w:val="30"/>
          <w:cs/>
        </w:rPr>
      </w:pPr>
      <w:r w:rsidRPr="006246C4">
        <w:rPr>
          <w:rFonts w:asciiTheme="minorHAnsi" w:hAnsiTheme="minorHAnsi" w:cstheme="minorHAnsi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05E09D63" w14:textId="77777777" w:rsidR="00D85ED3" w:rsidRPr="006246C4" w:rsidRDefault="00D85ED3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6DA0032E" w14:textId="5A44149F" w:rsidR="00225148" w:rsidRPr="006246C4" w:rsidRDefault="00225148" w:rsidP="00225148">
      <w:pPr>
        <w:pStyle w:val="Default"/>
        <w:ind w:left="540"/>
        <w:jc w:val="thaiDistribute"/>
        <w:rPr>
          <w:rFonts w:asciiTheme="minorHAnsi" w:hAnsiTheme="minorHAnsi" w:cs="Angsana New"/>
          <w:color w:val="auto"/>
          <w:sz w:val="30"/>
          <w:szCs w:val="30"/>
        </w:rPr>
      </w:pPr>
      <w:r w:rsidRPr="006246C4">
        <w:rPr>
          <w:rFonts w:asciiTheme="minorHAnsi" w:hAnsiTheme="minorHAnsi" w:cstheme="minorHAns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="004F06CD" w:rsidRPr="006246C4">
        <w:rPr>
          <w:rFonts w:asciiTheme="minorHAnsi" w:hAnsiTheme="minorHAnsi" w:cstheme="minorHAnsi" w:hint="cs"/>
          <w:color w:val="auto"/>
          <w:sz w:val="30"/>
          <w:szCs w:val="30"/>
          <w:cs/>
        </w:rPr>
        <w:t>ที่ดิน อาคารและ</w:t>
      </w:r>
      <w:r w:rsidR="00444796" w:rsidRPr="006246C4">
        <w:rPr>
          <w:rFonts w:asciiTheme="minorHAnsi" w:hAnsiTheme="minorHAnsi" w:cstheme="minorHAnsi"/>
          <w:color w:val="auto"/>
          <w:sz w:val="30"/>
          <w:szCs w:val="30"/>
          <w:cs/>
        </w:rPr>
        <w:t>อุปกรณ์</w:t>
      </w:r>
      <w:r w:rsidR="009A58DD" w:rsidRPr="006246C4">
        <w:rPr>
          <w:rFonts w:asciiTheme="minorHAnsi" w:hAnsiTheme="minorHAnsi" w:cstheme="minorHAnsi" w:hint="cs"/>
          <w:color w:val="auto"/>
          <w:sz w:val="30"/>
          <w:szCs w:val="30"/>
          <w:cs/>
        </w:rPr>
        <w:t xml:space="preserve"> </w:t>
      </w:r>
      <w:r w:rsidR="009A58DD" w:rsidRPr="006246C4">
        <w:rPr>
          <w:rFonts w:asciiTheme="minorHAnsi" w:hAnsiTheme="minorHAnsi" w:cs="Angsana New"/>
          <w:spacing w:val="-6"/>
          <w:sz w:val="30"/>
          <w:szCs w:val="30"/>
          <w:cs/>
        </w:rPr>
        <w:t>และสินทรัพย์เพื่อการให้บริการ</w:t>
      </w:r>
      <w:r w:rsidRPr="006246C4">
        <w:rPr>
          <w:rFonts w:asciiTheme="minorHAnsi" w:hAnsiTheme="minorHAnsi" w:cstheme="minorHAnsi"/>
          <w:color w:val="auto"/>
          <w:sz w:val="30"/>
          <w:szCs w:val="30"/>
          <w:cs/>
        </w:rPr>
        <w:t xml:space="preserve"> </w:t>
      </w:r>
      <w:r w:rsidR="004F06CD" w:rsidRPr="006246C4">
        <w:rPr>
          <w:rFonts w:asciiTheme="minorHAnsi" w:hAnsiTheme="minorHAnsi" w:cs="Angsana New"/>
          <w:color w:val="auto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4F06CD" w:rsidRPr="006246C4">
        <w:rPr>
          <w:rFonts w:asciiTheme="minorHAnsi" w:hAnsiTheme="minorHAnsi" w:cs="Angsana New" w:hint="cs"/>
          <w:color w:val="auto"/>
          <w:sz w:val="30"/>
          <w:szCs w:val="30"/>
          <w:cs/>
        </w:rPr>
        <w:t xml:space="preserve"> </w:t>
      </w:r>
      <w:r w:rsidR="004F06CD" w:rsidRPr="006246C4">
        <w:rPr>
          <w:rFonts w:asciiTheme="minorHAnsi" w:hAnsiTheme="minorHAnsi" w:cs="Angsana New"/>
          <w:color w:val="auto"/>
          <w:sz w:val="30"/>
          <w:szCs w:val="30"/>
          <w:cs/>
        </w:rPr>
        <w:t>ชิ้นส่วนที่ถูก</w:t>
      </w:r>
      <w:r w:rsidR="004F06CD" w:rsidRPr="006246C4">
        <w:rPr>
          <w:rFonts w:asciiTheme="minorHAnsi" w:hAnsiTheme="minorHAnsi" w:cstheme="minorHAnsi"/>
          <w:color w:val="auto"/>
          <w:sz w:val="30"/>
          <w:szCs w:val="30"/>
          <w:cs/>
        </w:rPr>
        <w:t>เปลี่ยน</w:t>
      </w:r>
      <w:r w:rsidR="004F06CD" w:rsidRPr="006246C4">
        <w:rPr>
          <w:rFonts w:asciiTheme="minorHAnsi" w:hAnsiTheme="minorHAnsi" w:cs="Angsana New"/>
          <w:color w:val="auto"/>
          <w:sz w:val="30"/>
          <w:szCs w:val="30"/>
          <w:cs/>
        </w:rPr>
        <w:t>แทนจะถูกตัดจำหน่ายตามมูลค่า</w:t>
      </w:r>
      <w:r w:rsidR="00611294" w:rsidRPr="006246C4">
        <w:rPr>
          <w:rFonts w:asciiTheme="minorHAnsi" w:hAnsiTheme="minorHAnsi" w:cs="Angsana New"/>
          <w:color w:val="auto"/>
          <w:sz w:val="30"/>
          <w:szCs w:val="30"/>
          <w:cs/>
        </w:rPr>
        <w:br/>
      </w:r>
      <w:r w:rsidR="004F06CD" w:rsidRPr="006246C4">
        <w:rPr>
          <w:rFonts w:asciiTheme="minorHAnsi" w:hAnsiTheme="minorHAnsi" w:cs="Angsana New"/>
          <w:color w:val="auto"/>
          <w:sz w:val="30"/>
          <w:szCs w:val="30"/>
          <w:cs/>
        </w:rPr>
        <w:t>ตามบัญชี</w:t>
      </w:r>
      <w:r w:rsidR="004F06CD" w:rsidRPr="006246C4">
        <w:rPr>
          <w:rFonts w:asciiTheme="minorHAnsi" w:hAnsiTheme="minorHAnsi" w:cs="Angsana New" w:hint="cs"/>
          <w:color w:val="auto"/>
          <w:sz w:val="30"/>
          <w:szCs w:val="30"/>
          <w:cs/>
        </w:rPr>
        <w:t xml:space="preserve"> </w:t>
      </w:r>
      <w:r w:rsidR="004F06CD" w:rsidRPr="006246C4">
        <w:rPr>
          <w:rFonts w:asciiTheme="minorHAnsi" w:hAnsiTheme="minorHAnsi" w:cs="Angsana New"/>
          <w:color w:val="auto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</w:t>
      </w:r>
      <w:r w:rsidR="00442FC7" w:rsidRPr="006246C4">
        <w:rPr>
          <w:rFonts w:asciiTheme="minorHAnsi" w:hAnsiTheme="minorHAnsi" w:cs="Angsana New" w:hint="cs"/>
          <w:color w:val="auto"/>
          <w:sz w:val="30"/>
          <w:szCs w:val="30"/>
          <w:cs/>
        </w:rPr>
        <w:t>และสินทรัพย์เพื่อการให้บริการ</w:t>
      </w:r>
      <w:r w:rsidR="00611294" w:rsidRPr="006246C4">
        <w:rPr>
          <w:rFonts w:asciiTheme="minorHAnsi" w:hAnsiTheme="minorHAnsi" w:cs="Angsana New"/>
          <w:color w:val="auto"/>
          <w:sz w:val="30"/>
          <w:szCs w:val="30"/>
          <w:cs/>
        </w:rPr>
        <w:br/>
      </w:r>
      <w:r w:rsidR="004F06CD" w:rsidRPr="006246C4">
        <w:rPr>
          <w:rFonts w:asciiTheme="minorHAnsi" w:hAnsiTheme="minorHAnsi" w:cs="Angsana New"/>
          <w:color w:val="auto"/>
          <w:sz w:val="30"/>
          <w:szCs w:val="30"/>
          <w:cs/>
        </w:rPr>
        <w:t>จะรับรู้ในกำไรหรือขาดทุนเมื่อเกิดขึ้น</w:t>
      </w:r>
    </w:p>
    <w:p w14:paraId="1D819CCA" w14:textId="77777777" w:rsidR="001121E9" w:rsidRDefault="001121E9" w:rsidP="00225148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</w:p>
    <w:p w14:paraId="2488FE5A" w14:textId="77777777" w:rsidR="00876017" w:rsidRDefault="00876017" w:rsidP="00225148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</w:p>
    <w:p w14:paraId="307AF1BB" w14:textId="77777777" w:rsidR="00876017" w:rsidRPr="006246C4" w:rsidRDefault="00876017" w:rsidP="00225148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</w:p>
    <w:p w14:paraId="32A05B53" w14:textId="1DE6AF02" w:rsidR="00D85ED3" w:rsidRPr="006246C4" w:rsidRDefault="00D85ED3" w:rsidP="00442FC7">
      <w:pPr>
        <w:pStyle w:val="Default"/>
        <w:ind w:left="540"/>
        <w:jc w:val="thaiDistribute"/>
        <w:rPr>
          <w:rFonts w:asciiTheme="minorHAnsi" w:hAnsiTheme="minorHAnsi" w:cstheme="minorHAnsi"/>
          <w:i/>
          <w:iCs/>
          <w:color w:val="auto"/>
          <w:sz w:val="30"/>
          <w:szCs w:val="30"/>
          <w:cs/>
        </w:rPr>
      </w:pPr>
      <w:r w:rsidRPr="006246C4">
        <w:rPr>
          <w:rFonts w:asciiTheme="minorHAnsi" w:hAnsiTheme="minorHAnsi" w:cstheme="minorHAnsi" w:hint="cs"/>
          <w:i/>
          <w:iCs/>
          <w:color w:val="auto"/>
          <w:sz w:val="30"/>
          <w:szCs w:val="30"/>
          <w:cs/>
        </w:rPr>
        <w:lastRenderedPageBreak/>
        <w:t>ค่าเสื่อมราคา</w:t>
      </w:r>
    </w:p>
    <w:p w14:paraId="3A71AF6A" w14:textId="77777777" w:rsidR="00D85ED3" w:rsidRPr="006246C4" w:rsidRDefault="00D85ED3" w:rsidP="00442FC7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</w:p>
    <w:p w14:paraId="214F1114" w14:textId="1771E92C" w:rsidR="00DB7A83" w:rsidRDefault="00442FC7" w:rsidP="00D53CE5">
      <w:pPr>
        <w:pStyle w:val="Default"/>
        <w:ind w:left="540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  <w:r w:rsidRPr="006246C4">
        <w:rPr>
          <w:rFonts w:asciiTheme="minorHAnsi" w:hAnsiTheme="minorHAnsi" w:cstheme="minorHAnsi"/>
          <w:color w:val="auto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5172872E" w14:textId="77777777" w:rsidR="00DB7A83" w:rsidRPr="006246C4" w:rsidRDefault="00DB7A83" w:rsidP="001B28EC">
      <w:pPr>
        <w:pStyle w:val="Default"/>
        <w:jc w:val="thaiDistribute"/>
        <w:rPr>
          <w:rFonts w:asciiTheme="minorHAnsi" w:hAnsiTheme="minorHAnsi" w:cstheme="minorHAnsi"/>
          <w:color w:val="auto"/>
          <w:sz w:val="30"/>
          <w:szCs w:val="30"/>
        </w:rPr>
      </w:pPr>
    </w:p>
    <w:p w14:paraId="1DAD8DC4" w14:textId="1310A65E" w:rsidR="00E727E8" w:rsidRPr="006246C4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26246AC7" w14:textId="09DD3925" w:rsidR="00E727E8" w:rsidRPr="00DF1792" w:rsidRDefault="00E727E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inorHAnsi" w:hAnsiTheme="minorHAnsi" w:cstheme="minorHAnsi"/>
          <w:sz w:val="24"/>
          <w:szCs w:val="24"/>
        </w:rPr>
      </w:pPr>
    </w:p>
    <w:tbl>
      <w:tblPr>
        <w:tblW w:w="7914" w:type="dxa"/>
        <w:tblInd w:w="450" w:type="dxa"/>
        <w:tblLook w:val="0000" w:firstRow="0" w:lastRow="0" w:firstColumn="0" w:lastColumn="0" w:noHBand="0" w:noVBand="0"/>
      </w:tblPr>
      <w:tblGrid>
        <w:gridCol w:w="6120"/>
        <w:gridCol w:w="1085"/>
        <w:gridCol w:w="709"/>
      </w:tblGrid>
      <w:tr w:rsidR="00442FC7" w:rsidRPr="006246C4" w14:paraId="033A5D81" w14:textId="77777777" w:rsidTr="00247B55">
        <w:tc>
          <w:tcPr>
            <w:tcW w:w="6120" w:type="dxa"/>
            <w:vAlign w:val="bottom"/>
          </w:tcPr>
          <w:p w14:paraId="07D3AD15" w14:textId="3983AB83" w:rsidR="00442FC7" w:rsidRPr="006246C4" w:rsidRDefault="005B236D" w:rsidP="00D306C8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  <w:r w:rsidR="00531072" w:rsidRPr="006246C4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5" w:type="dxa"/>
          </w:tcPr>
          <w:p w14:paraId="5EA3BF84" w14:textId="6D979204" w:rsidR="00442FC7" w:rsidRPr="006246C4" w:rsidRDefault="00A301CB" w:rsidP="00F90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10</w:t>
            </w:r>
          </w:p>
        </w:tc>
        <w:tc>
          <w:tcPr>
            <w:tcW w:w="709" w:type="dxa"/>
          </w:tcPr>
          <w:p w14:paraId="4AF71055" w14:textId="2A959912" w:rsidR="00442FC7" w:rsidRPr="006246C4" w:rsidRDefault="003C07C6" w:rsidP="00D306C8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31072" w:rsidRPr="006246C4" w14:paraId="507662FC" w14:textId="77777777" w:rsidTr="00247B55">
        <w:tc>
          <w:tcPr>
            <w:tcW w:w="6120" w:type="dxa"/>
            <w:vAlign w:val="bottom"/>
          </w:tcPr>
          <w:p w14:paraId="5D2FF4EC" w14:textId="5318C6AF" w:rsidR="00531072" w:rsidRPr="006246C4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85" w:type="dxa"/>
          </w:tcPr>
          <w:p w14:paraId="13D3E611" w14:textId="7CE0E062" w:rsidR="00531072" w:rsidRPr="006246C4" w:rsidRDefault="00A301CB" w:rsidP="0053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3</w:t>
            </w:r>
            <w:r w:rsidR="00531072" w:rsidRPr="006246C4">
              <w:rPr>
                <w:rFonts w:asciiTheme="minorHAnsi" w:hAnsiTheme="minorHAnsi" w:cstheme="minorHAnsi"/>
                <w:sz w:val="30"/>
                <w:szCs w:val="30"/>
              </w:rPr>
              <w:t xml:space="preserve"> - 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</w:p>
        </w:tc>
        <w:tc>
          <w:tcPr>
            <w:tcW w:w="709" w:type="dxa"/>
          </w:tcPr>
          <w:p w14:paraId="432DD5F8" w14:textId="0AA4CFF2" w:rsidR="00531072" w:rsidRPr="006246C4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31072" w:rsidRPr="006246C4" w14:paraId="5DEA0F32" w14:textId="77777777" w:rsidTr="00247B55">
        <w:tc>
          <w:tcPr>
            <w:tcW w:w="6120" w:type="dxa"/>
            <w:vAlign w:val="bottom"/>
          </w:tcPr>
          <w:p w14:paraId="56C61C73" w14:textId="00400C1B" w:rsidR="00531072" w:rsidRPr="006246C4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5" w:type="dxa"/>
          </w:tcPr>
          <w:p w14:paraId="093E437E" w14:textId="3F2A65EE" w:rsidR="00531072" w:rsidRPr="006246C4" w:rsidRDefault="00A301CB" w:rsidP="0053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3</w:t>
            </w:r>
            <w:r w:rsidR="00531072" w:rsidRPr="006246C4">
              <w:rPr>
                <w:rFonts w:asciiTheme="minorHAnsi" w:hAnsiTheme="minorHAnsi" w:cstheme="minorHAnsi"/>
                <w:sz w:val="30"/>
                <w:szCs w:val="30"/>
              </w:rPr>
              <w:t xml:space="preserve"> - 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10</w:t>
            </w:r>
          </w:p>
        </w:tc>
        <w:tc>
          <w:tcPr>
            <w:tcW w:w="709" w:type="dxa"/>
          </w:tcPr>
          <w:p w14:paraId="34AFF8D7" w14:textId="5198253B" w:rsidR="00531072" w:rsidRPr="006246C4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31072" w:rsidRPr="006246C4" w14:paraId="03077D01" w14:textId="77777777" w:rsidTr="00247B55">
        <w:tc>
          <w:tcPr>
            <w:tcW w:w="6120" w:type="dxa"/>
            <w:vAlign w:val="bottom"/>
          </w:tcPr>
          <w:p w14:paraId="3D1111EF" w14:textId="0ADADB8F" w:rsidR="00531072" w:rsidRPr="006246C4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 w:rsidRPr="006246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085" w:type="dxa"/>
          </w:tcPr>
          <w:p w14:paraId="52E9C8D4" w14:textId="6E1F48AB" w:rsidR="00531072" w:rsidRPr="006246C4" w:rsidRDefault="00A301CB" w:rsidP="0053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3</w:t>
            </w:r>
            <w:r w:rsidR="00531072" w:rsidRPr="006246C4">
              <w:rPr>
                <w:rFonts w:asciiTheme="minorHAnsi" w:hAnsiTheme="minorHAnsi" w:cstheme="minorHAnsi"/>
                <w:sz w:val="30"/>
                <w:szCs w:val="30"/>
              </w:rPr>
              <w:t xml:space="preserve"> - 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20</w:t>
            </w:r>
          </w:p>
        </w:tc>
        <w:tc>
          <w:tcPr>
            <w:tcW w:w="709" w:type="dxa"/>
          </w:tcPr>
          <w:p w14:paraId="6DCA4009" w14:textId="77777777" w:rsidR="00531072" w:rsidRPr="006246C4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31072" w:rsidRPr="006246C4" w14:paraId="1BE761C5" w14:textId="77777777" w:rsidTr="00247B55">
        <w:tc>
          <w:tcPr>
            <w:tcW w:w="6120" w:type="dxa"/>
            <w:vAlign w:val="bottom"/>
          </w:tcPr>
          <w:p w14:paraId="515339D9" w14:textId="77777777" w:rsidR="00531072" w:rsidRPr="006246C4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5" w:type="dxa"/>
          </w:tcPr>
          <w:p w14:paraId="00DF134E" w14:textId="3EA69B18" w:rsidR="00531072" w:rsidRPr="006246C4" w:rsidRDefault="00A301CB" w:rsidP="0053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5</w:t>
            </w:r>
          </w:p>
        </w:tc>
        <w:tc>
          <w:tcPr>
            <w:tcW w:w="709" w:type="dxa"/>
          </w:tcPr>
          <w:p w14:paraId="08F436CF" w14:textId="77777777" w:rsidR="00531072" w:rsidRPr="006246C4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31072" w:rsidRPr="006246C4" w14:paraId="6F7046A2" w14:textId="77777777" w:rsidTr="00247B55">
        <w:tc>
          <w:tcPr>
            <w:tcW w:w="6120" w:type="dxa"/>
            <w:vAlign w:val="bottom"/>
          </w:tcPr>
          <w:p w14:paraId="169E74E2" w14:textId="77777777" w:rsidR="00531072" w:rsidRPr="006246C4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เครื่องรับชำระเงินอัตโนมัติ</w:t>
            </w:r>
          </w:p>
        </w:tc>
        <w:tc>
          <w:tcPr>
            <w:tcW w:w="1085" w:type="dxa"/>
          </w:tcPr>
          <w:p w14:paraId="57F6C7AC" w14:textId="22423BC5" w:rsidR="00531072" w:rsidRPr="006246C4" w:rsidRDefault="00A301CB" w:rsidP="0053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3</w:t>
            </w:r>
            <w:r w:rsidR="00531072" w:rsidRPr="006246C4">
              <w:rPr>
                <w:rFonts w:asciiTheme="minorHAnsi" w:hAnsiTheme="minorHAnsi" w:cstheme="minorHAnsi"/>
                <w:sz w:val="30"/>
                <w:szCs w:val="30"/>
              </w:rPr>
              <w:t xml:space="preserve"> - 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7</w:t>
            </w:r>
            <w:r w:rsidR="00531072" w:rsidRPr="006246C4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</w:p>
        </w:tc>
        <w:tc>
          <w:tcPr>
            <w:tcW w:w="709" w:type="dxa"/>
          </w:tcPr>
          <w:p w14:paraId="3156F135" w14:textId="77777777" w:rsidR="00531072" w:rsidRPr="006246C4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31072" w:rsidRPr="006246C4" w14:paraId="03604736" w14:textId="77777777" w:rsidTr="00247B55">
        <w:tc>
          <w:tcPr>
            <w:tcW w:w="6120" w:type="dxa"/>
            <w:vAlign w:val="bottom"/>
          </w:tcPr>
          <w:p w14:paraId="4152A086" w14:textId="77777777" w:rsidR="00531072" w:rsidRPr="006246C4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เครื่องขายสินค้าอัตโนมัติ</w:t>
            </w:r>
          </w:p>
        </w:tc>
        <w:tc>
          <w:tcPr>
            <w:tcW w:w="1085" w:type="dxa"/>
          </w:tcPr>
          <w:p w14:paraId="19E50F45" w14:textId="6CD28B23" w:rsidR="00531072" w:rsidRPr="006246C4" w:rsidRDefault="00A301CB" w:rsidP="0053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3</w:t>
            </w:r>
            <w:r w:rsidR="00531072" w:rsidRPr="006246C4">
              <w:rPr>
                <w:rFonts w:asciiTheme="minorHAnsi" w:hAnsiTheme="minorHAnsi" w:cstheme="minorHAnsi"/>
                <w:sz w:val="30"/>
                <w:szCs w:val="30"/>
              </w:rPr>
              <w:t xml:space="preserve"> - 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12</w:t>
            </w:r>
          </w:p>
        </w:tc>
        <w:tc>
          <w:tcPr>
            <w:tcW w:w="709" w:type="dxa"/>
          </w:tcPr>
          <w:p w14:paraId="038794B3" w14:textId="77777777" w:rsidR="00531072" w:rsidRPr="006246C4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31072" w:rsidRPr="006246C4" w14:paraId="1552751F" w14:textId="77777777" w:rsidTr="00247B55">
        <w:tc>
          <w:tcPr>
            <w:tcW w:w="6120" w:type="dxa"/>
            <w:vAlign w:val="bottom"/>
          </w:tcPr>
          <w:p w14:paraId="37062DA6" w14:textId="530B79E5" w:rsidR="00531072" w:rsidRPr="006246C4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สินทรัพย์เพื่อการให้บริการ</w:t>
            </w:r>
          </w:p>
        </w:tc>
        <w:tc>
          <w:tcPr>
            <w:tcW w:w="1085" w:type="dxa"/>
          </w:tcPr>
          <w:p w14:paraId="0311FF24" w14:textId="35101619" w:rsidR="00531072" w:rsidRPr="006246C4" w:rsidRDefault="00A301CB" w:rsidP="0053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5</w:t>
            </w:r>
          </w:p>
        </w:tc>
        <w:tc>
          <w:tcPr>
            <w:tcW w:w="709" w:type="dxa"/>
          </w:tcPr>
          <w:p w14:paraId="6475C6A4" w14:textId="68E7911C" w:rsidR="00531072" w:rsidRPr="006246C4" w:rsidRDefault="00531072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AA755A" w:rsidRPr="006246C4" w14:paraId="3492EEC1" w14:textId="77777777" w:rsidTr="00247B55">
        <w:tc>
          <w:tcPr>
            <w:tcW w:w="6120" w:type="dxa"/>
            <w:vAlign w:val="bottom"/>
          </w:tcPr>
          <w:p w14:paraId="1A1AEFFA" w14:textId="32BFF64E" w:rsidR="00AA755A" w:rsidRPr="006246C4" w:rsidRDefault="00AA755A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ตู้ล็อคเกอร์</w:t>
            </w:r>
          </w:p>
        </w:tc>
        <w:tc>
          <w:tcPr>
            <w:tcW w:w="1085" w:type="dxa"/>
          </w:tcPr>
          <w:p w14:paraId="16750611" w14:textId="2E735FDF" w:rsidR="00AA755A" w:rsidRPr="006246C4" w:rsidRDefault="004638CB" w:rsidP="00531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952102" w:rsidRPr="006246C4">
              <w:rPr>
                <w:rFonts w:asciiTheme="minorHAnsi" w:hAnsiTheme="minorHAnsi" w:cstheme="minorHAnsi"/>
                <w:sz w:val="30"/>
                <w:szCs w:val="30"/>
              </w:rPr>
              <w:t>5</w:t>
            </w:r>
          </w:p>
        </w:tc>
        <w:tc>
          <w:tcPr>
            <w:tcW w:w="709" w:type="dxa"/>
          </w:tcPr>
          <w:p w14:paraId="22766F27" w14:textId="0F45E6FC" w:rsidR="00AA755A" w:rsidRPr="006246C4" w:rsidRDefault="00AA755A" w:rsidP="00531072">
            <w:pPr>
              <w:ind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4DE68A71" w14:textId="77777777" w:rsidR="00D53CE5" w:rsidRDefault="00D53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36B5325F" w14:textId="2BA143AB" w:rsidR="00033FEB" w:rsidRPr="00033FEB" w:rsidRDefault="00033FEB" w:rsidP="00033FEB">
      <w:pPr>
        <w:pStyle w:val="Heading8"/>
        <w:numPr>
          <w:ilvl w:val="1"/>
          <w:numId w:val="20"/>
        </w:numPr>
        <w:jc w:val="both"/>
        <w:rPr>
          <w:rFonts w:asciiTheme="minorHAnsi" w:hAnsiTheme="minorHAnsi" w:cstheme="minorHAnsi"/>
          <w:i/>
          <w:iCs/>
          <w:sz w:val="30"/>
          <w:szCs w:val="30"/>
          <w:lang w:val="th-TH"/>
        </w:rPr>
      </w:pPr>
      <w:r w:rsidRPr="00033FEB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F97A30E" w14:textId="77777777" w:rsidR="00033FEB" w:rsidRPr="00033FEB" w:rsidRDefault="00033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/>
          <w:sz w:val="30"/>
          <w:szCs w:val="30"/>
        </w:rPr>
      </w:pPr>
    </w:p>
    <w:p w14:paraId="4F48FFBF" w14:textId="77777777" w:rsidR="00033FEB" w:rsidRPr="00033FEB" w:rsidRDefault="00033FEB" w:rsidP="00033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inorHAnsi" w:hAnsiTheme="minorHAnsi"/>
          <w:sz w:val="30"/>
          <w:szCs w:val="30"/>
        </w:rPr>
      </w:pPr>
      <w:r w:rsidRPr="00033FEB">
        <w:rPr>
          <w:rFonts w:asciiTheme="minorHAnsi" w:hAnsiTheme="minorHAnsi"/>
          <w:sz w:val="30"/>
          <w:szCs w:val="30"/>
          <w:cs/>
        </w:rPr>
        <w:t>อสังหาริมทรัพย์เพื่อการลงทุนวัดมูลค่าด้วยราคาทุน หักค่าเสื่อมราคาสะสมและขาดทุนจากการด้อยค่า</w:t>
      </w:r>
    </w:p>
    <w:p w14:paraId="3E882BBC" w14:textId="77777777" w:rsidR="00033FEB" w:rsidRPr="00033FEB" w:rsidRDefault="00033FEB" w:rsidP="00033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/>
          <w:sz w:val="30"/>
          <w:szCs w:val="30"/>
        </w:rPr>
      </w:pPr>
    </w:p>
    <w:p w14:paraId="47BF27C8" w14:textId="77777777" w:rsidR="00033FEB" w:rsidRPr="00033FEB" w:rsidRDefault="00033FEB" w:rsidP="00033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HAnsi" w:hAnsiTheme="minorHAnsi"/>
          <w:sz w:val="30"/>
          <w:szCs w:val="30"/>
        </w:rPr>
      </w:pPr>
      <w:r w:rsidRPr="00033FEB">
        <w:rPr>
          <w:rFonts w:asciiTheme="minorHAnsi" w:hAnsiTheme="minorHAnsi"/>
          <w:sz w:val="30"/>
          <w:szCs w:val="30"/>
          <w:cs/>
        </w:rPr>
        <w:t>ค่าเสื่อมราคาคำนวณโดยวิธีเส้นตรงตามอายุการให้ประโยชน์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B65F2B6" w14:textId="77777777" w:rsidR="00033FEB" w:rsidRPr="00033FEB" w:rsidRDefault="00033FEB" w:rsidP="00033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/>
          <w:sz w:val="30"/>
          <w:szCs w:val="30"/>
        </w:rPr>
      </w:pPr>
    </w:p>
    <w:p w14:paraId="7A042BDF" w14:textId="2A34C856" w:rsidR="00033FEB" w:rsidRPr="00033FEB" w:rsidRDefault="00033FEB" w:rsidP="00033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HAnsi" w:hAnsiTheme="minorHAnsi"/>
          <w:sz w:val="30"/>
          <w:szCs w:val="30"/>
        </w:rPr>
      </w:pPr>
      <w:r w:rsidRPr="00033FEB">
        <w:rPr>
          <w:rFonts w:asciiTheme="minorHAnsi" w:hAnsiTheme="minorHAns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309E69F" w14:textId="77777777" w:rsidR="00033FEB" w:rsidRPr="00DF1792" w:rsidRDefault="00033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24"/>
          <w:szCs w:val="24"/>
          <w:cs/>
        </w:rPr>
      </w:pPr>
    </w:p>
    <w:p w14:paraId="6E5082CD" w14:textId="69D9328F" w:rsidR="002F45BA" w:rsidRPr="006246C4" w:rsidRDefault="002F45BA" w:rsidP="00065187">
      <w:pPr>
        <w:pStyle w:val="Heading8"/>
        <w:numPr>
          <w:ilvl w:val="1"/>
          <w:numId w:val="20"/>
        </w:numPr>
        <w:jc w:val="both"/>
        <w:rPr>
          <w:rFonts w:asciiTheme="minorHAnsi" w:hAnsiTheme="minorHAnsi" w:cstheme="minorHAnsi"/>
          <w:i/>
          <w:iCs/>
          <w:sz w:val="30"/>
          <w:szCs w:val="30"/>
          <w:lang w:val="th-TH"/>
        </w:rPr>
      </w:pPr>
      <w:r w:rsidRPr="006246C4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ค่า</w:t>
      </w:r>
      <w:r w:rsidRPr="006246C4">
        <w:rPr>
          <w:rFonts w:asciiTheme="minorHAnsi" w:hAnsiTheme="minorHAnsi" w:cs="Angsana New" w:hint="cs"/>
          <w:i/>
          <w:iCs/>
          <w:sz w:val="30"/>
          <w:szCs w:val="30"/>
          <w:cs/>
        </w:rPr>
        <w:t>ความ</w:t>
      </w:r>
      <w:r w:rsidRPr="006246C4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นิยม</w:t>
      </w:r>
    </w:p>
    <w:p w14:paraId="4C7584F8" w14:textId="537B02F2" w:rsidR="002F45BA" w:rsidRPr="006246C4" w:rsidRDefault="002F45BA" w:rsidP="002F45BA">
      <w:pPr>
        <w:rPr>
          <w:rFonts w:asciiTheme="minorHAnsi" w:hAnsiTheme="minorHAnsi" w:cstheme="minorHAnsi"/>
          <w:sz w:val="30"/>
          <w:szCs w:val="30"/>
          <w:lang w:val="th-TH"/>
        </w:rPr>
      </w:pPr>
    </w:p>
    <w:p w14:paraId="4299CF63" w14:textId="055D8BE5" w:rsidR="005677D7" w:rsidRDefault="002F45BA" w:rsidP="00F1643F">
      <w:pPr>
        <w:autoSpaceDE w:val="0"/>
        <w:autoSpaceDN w:val="0"/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</w:t>
      </w:r>
      <w:r w:rsidRPr="006246C4">
        <w:rPr>
          <w:rFonts w:asciiTheme="minorHAnsi" w:hAnsiTheme="minorHAnsi" w:hint="cs"/>
          <w:sz w:val="30"/>
          <w:szCs w:val="30"/>
          <w:cs/>
        </w:rPr>
        <w:t>ส่</w:t>
      </w:r>
      <w:r w:rsidRPr="006246C4">
        <w:rPr>
          <w:rFonts w:asciiTheme="minorHAnsi" w:hAnsiTheme="minorHAnsi"/>
          <w:sz w:val="30"/>
          <w:szCs w:val="30"/>
          <w:cs/>
        </w:rPr>
        <w:t>วนได้เสียรวมอยู่ในมูลค่าตามบัญชีของเงินลงทุน</w:t>
      </w:r>
    </w:p>
    <w:p w14:paraId="65EEC541" w14:textId="77777777" w:rsidR="00B35603" w:rsidRPr="00AF0BEA" w:rsidRDefault="00F1643F" w:rsidP="00B35603">
      <w:pPr>
        <w:autoSpaceDE w:val="0"/>
        <w:autoSpaceDN w:val="0"/>
        <w:ind w:left="540"/>
        <w:rPr>
          <w:rFonts w:asciiTheme="minorHAnsi" w:hAnsiTheme="minorHAnsi"/>
          <w:i/>
          <w:iCs/>
          <w:sz w:val="30"/>
          <w:szCs w:val="30"/>
        </w:rPr>
      </w:pPr>
      <w:r w:rsidRPr="00AF0BEA">
        <w:rPr>
          <w:rFonts w:asciiTheme="minorHAnsi" w:hAnsiTheme="minorHAnsi"/>
          <w:i/>
          <w:iCs/>
          <w:sz w:val="30"/>
          <w:szCs w:val="30"/>
          <w:cs/>
        </w:rPr>
        <w:lastRenderedPageBreak/>
        <w:t>ขาดทุนจากการด้อยค่า</w:t>
      </w:r>
    </w:p>
    <w:p w14:paraId="15366424" w14:textId="77777777" w:rsidR="008E2819" w:rsidRDefault="008E2819" w:rsidP="00B35603">
      <w:pPr>
        <w:autoSpaceDE w:val="0"/>
        <w:autoSpaceDN w:val="0"/>
        <w:ind w:left="540"/>
        <w:rPr>
          <w:rFonts w:asciiTheme="minorHAnsi" w:hAnsiTheme="minorHAnsi"/>
          <w:sz w:val="30"/>
          <w:szCs w:val="30"/>
        </w:rPr>
      </w:pPr>
    </w:p>
    <w:p w14:paraId="39D9CB11" w14:textId="384AAD4C" w:rsidR="00F1643F" w:rsidRPr="00F1643F" w:rsidRDefault="00F1643F" w:rsidP="00B35603">
      <w:pPr>
        <w:autoSpaceDE w:val="0"/>
        <w:autoSpaceDN w:val="0"/>
        <w:ind w:left="540"/>
        <w:jc w:val="thaiDistribute"/>
        <w:rPr>
          <w:rFonts w:asciiTheme="minorHAnsi" w:hAnsiTheme="minorHAnsi"/>
          <w:sz w:val="30"/>
          <w:szCs w:val="30"/>
        </w:rPr>
      </w:pPr>
      <w:r w:rsidRPr="00F1643F">
        <w:rPr>
          <w:rFonts w:asciiTheme="minorHAnsi" w:hAnsiTheme="minorHAns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ของค่าความนิยมจะประมาณทุกปีในช่วงเวลาเดียวกันหรือเมื่อมีข้อบ่งชี้เรื่องการด้อยค่า ขาดทุนจากการด้อยค่ารับรู้ในกำไรหรือขาดทุนเมื่อมูลค่าตามบัญชีของหน่วยสินทรัพย์ที่ก่อให้เกิดเงินสดสูงกว่ามูลค่าที่คาดว่าจะได้รับคืน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7EA4EB19" w14:textId="77777777" w:rsidR="00E0459B" w:rsidRPr="006246C4" w:rsidRDefault="00E0459B" w:rsidP="00303D1A">
      <w:pPr>
        <w:rPr>
          <w:rFonts w:asciiTheme="minorHAnsi" w:hAnsiTheme="minorHAnsi" w:cstheme="minorHAnsi"/>
          <w:sz w:val="30"/>
          <w:szCs w:val="30"/>
          <w:cs/>
        </w:rPr>
      </w:pPr>
    </w:p>
    <w:p w14:paraId="24E604C8" w14:textId="08EBDD00" w:rsidR="00225148" w:rsidRPr="006246C4" w:rsidRDefault="00225148" w:rsidP="00065187">
      <w:pPr>
        <w:pStyle w:val="Heading8"/>
        <w:numPr>
          <w:ilvl w:val="1"/>
          <w:numId w:val="20"/>
        </w:numPr>
        <w:jc w:val="both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6246C4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สินทรัพย์ไม่มี</w:t>
      </w:r>
      <w:r w:rsidRPr="006246C4">
        <w:rPr>
          <w:rFonts w:asciiTheme="minorHAnsi" w:hAnsiTheme="minorHAnsi" w:cs="Angsana New"/>
          <w:i/>
          <w:iCs/>
          <w:sz w:val="30"/>
          <w:szCs w:val="30"/>
          <w:cs/>
        </w:rPr>
        <w:t>ตัวต</w:t>
      </w:r>
      <w:r w:rsidR="00006265" w:rsidRPr="006246C4">
        <w:rPr>
          <w:rFonts w:asciiTheme="minorHAnsi" w:hAnsiTheme="minorHAnsi" w:cs="Angsana New" w:hint="cs"/>
          <w:i/>
          <w:iCs/>
          <w:sz w:val="30"/>
          <w:szCs w:val="30"/>
          <w:cs/>
        </w:rPr>
        <w:t>น</w:t>
      </w:r>
      <w:r w:rsidR="00DD5E09" w:rsidRPr="006246C4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อื่น</w:t>
      </w:r>
    </w:p>
    <w:p w14:paraId="27522A8D" w14:textId="77777777" w:rsidR="00225148" w:rsidRPr="006246C4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1637180D" w14:textId="5D9B9153" w:rsidR="00225148" w:rsidRPr="006246C4" w:rsidRDefault="00006265" w:rsidP="00225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สินทรัพย์ไม่มีตัวตน</w:t>
      </w:r>
      <w:r w:rsidR="00DD5E09" w:rsidRPr="006246C4">
        <w:rPr>
          <w:rFonts w:asciiTheme="minorHAnsi" w:hAnsiTheme="minorHAnsi" w:hint="cs"/>
          <w:sz w:val="30"/>
          <w:szCs w:val="30"/>
          <w:cs/>
        </w:rPr>
        <w:t>อื่นๆ</w:t>
      </w:r>
      <w:r w:rsidR="00E0459B" w:rsidRPr="006246C4">
        <w:rPr>
          <w:rFonts w:asciiTheme="minorHAnsi" w:hAnsiTheme="minorHAnsi"/>
          <w:sz w:val="30"/>
          <w:szCs w:val="30"/>
        </w:rPr>
        <w:t xml:space="preserve"> </w:t>
      </w:r>
      <w:r w:rsidRPr="006246C4">
        <w:rPr>
          <w:rFonts w:asciiTheme="minorHAnsi" w:hAnsiTheme="minorHAns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</w:t>
      </w:r>
      <w:r w:rsidR="00611294" w:rsidRPr="006246C4">
        <w:rPr>
          <w:rFonts w:asciiTheme="minorHAnsi" w:hAnsiTheme="minorHAnsi"/>
          <w:sz w:val="30"/>
          <w:szCs w:val="30"/>
          <w:cs/>
        </w:rPr>
        <w:br/>
      </w:r>
      <w:r w:rsidRPr="006246C4">
        <w:rPr>
          <w:rFonts w:asciiTheme="minorHAnsi" w:hAnsiTheme="minorHAnsi"/>
          <w:sz w:val="30"/>
          <w:szCs w:val="30"/>
          <w:cs/>
        </w:rPr>
        <w:t>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225148" w:rsidRPr="006246C4">
        <w:rPr>
          <w:rFonts w:asciiTheme="minorHAnsi" w:hAnsiTheme="minorHAnsi" w:cstheme="minorHAnsi"/>
          <w:sz w:val="30"/>
          <w:szCs w:val="30"/>
        </w:rPr>
        <w:t xml:space="preserve"> </w:t>
      </w:r>
      <w:r w:rsidR="005A3511" w:rsidRPr="006246C4">
        <w:rPr>
          <w:rFonts w:asciiTheme="minorHAnsi" w:hAnsiTheme="minorHAnsi" w:cstheme="minorHAnsi" w:hint="cs"/>
          <w:sz w:val="30"/>
          <w:szCs w:val="30"/>
          <w:cs/>
        </w:rPr>
        <w:t>ทั้งนี้ กลุ่มบริษัทไม่คิดค่าตัดจำหน่ายสำหรับโปรแกรมคอมพิวเตอร์ระหว่างติดตั้ง</w:t>
      </w:r>
    </w:p>
    <w:p w14:paraId="37072882" w14:textId="77777777" w:rsidR="00F90BA0" w:rsidRPr="006246C4" w:rsidRDefault="00F90BA0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2722EC3C" w14:textId="442895D5" w:rsidR="002716E9" w:rsidRPr="006246C4" w:rsidRDefault="00006265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44DC7A4" w14:textId="77777777" w:rsidR="00006265" w:rsidRPr="00DF1792" w:rsidRDefault="00006265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sz w:val="24"/>
          <w:szCs w:val="24"/>
        </w:rPr>
      </w:pPr>
    </w:p>
    <w:tbl>
      <w:tblPr>
        <w:tblW w:w="7920" w:type="dxa"/>
        <w:tblInd w:w="450" w:type="dxa"/>
        <w:tblLook w:val="01E0" w:firstRow="1" w:lastRow="1" w:firstColumn="1" w:lastColumn="1" w:noHBand="0" w:noVBand="0"/>
      </w:tblPr>
      <w:tblGrid>
        <w:gridCol w:w="6120"/>
        <w:gridCol w:w="1062"/>
        <w:gridCol w:w="738"/>
      </w:tblGrid>
      <w:tr w:rsidR="002716E9" w:rsidRPr="006246C4" w14:paraId="3515EC4F" w14:textId="77777777" w:rsidTr="006A30C1">
        <w:tc>
          <w:tcPr>
            <w:tcW w:w="6120" w:type="dxa"/>
          </w:tcPr>
          <w:p w14:paraId="01CD7BD0" w14:textId="77777777" w:rsidR="002716E9" w:rsidRPr="006246C4" w:rsidRDefault="002716E9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6246C4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43138F03" w14:textId="3CFB51CE" w:rsidR="002716E9" w:rsidRPr="006246C4" w:rsidRDefault="00A301CB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3</w:t>
            </w:r>
            <w:r w:rsidR="00561AC8" w:rsidRPr="006246C4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="00561AC8" w:rsidRPr="006246C4">
              <w:rPr>
                <w:rFonts w:asciiTheme="minorHAnsi" w:hAnsiTheme="minorHAnsi" w:cstheme="minorHAnsi"/>
                <w:sz w:val="30"/>
                <w:szCs w:val="30"/>
              </w:rPr>
              <w:t>-</w:t>
            </w:r>
            <w:r w:rsidR="00561AC8" w:rsidRPr="006246C4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10</w:t>
            </w:r>
          </w:p>
        </w:tc>
        <w:tc>
          <w:tcPr>
            <w:tcW w:w="738" w:type="dxa"/>
          </w:tcPr>
          <w:p w14:paraId="606245A0" w14:textId="77777777" w:rsidR="002716E9" w:rsidRPr="006246C4" w:rsidRDefault="002716E9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ปี</w:t>
            </w:r>
          </w:p>
        </w:tc>
      </w:tr>
      <w:tr w:rsidR="004C2CA7" w:rsidRPr="00DB7A83" w14:paraId="5A29EB78" w14:textId="77777777" w:rsidTr="006A30C1">
        <w:tc>
          <w:tcPr>
            <w:tcW w:w="6120" w:type="dxa"/>
          </w:tcPr>
          <w:p w14:paraId="21CFD075" w14:textId="7F00A64A" w:rsidR="004C2CA7" w:rsidRPr="00DB7A83" w:rsidRDefault="004C2CA7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B7A8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1062" w:type="dxa"/>
          </w:tcPr>
          <w:p w14:paraId="3C7CD8A5" w14:textId="6AC81613" w:rsidR="004C2CA7" w:rsidRPr="00DB7A83" w:rsidRDefault="00A301CB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DB7A83">
              <w:rPr>
                <w:rFonts w:asciiTheme="minorHAnsi" w:hAnsiTheme="minorHAnsi" w:cstheme="minorHAnsi"/>
                <w:sz w:val="30"/>
                <w:szCs w:val="30"/>
              </w:rPr>
              <w:t>10</w:t>
            </w:r>
          </w:p>
        </w:tc>
        <w:tc>
          <w:tcPr>
            <w:tcW w:w="738" w:type="dxa"/>
          </w:tcPr>
          <w:p w14:paraId="1C8FF800" w14:textId="2939891D" w:rsidR="004C2CA7" w:rsidRPr="00DB7A83" w:rsidRDefault="004C2CA7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B7A8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ปี</w:t>
            </w:r>
          </w:p>
        </w:tc>
      </w:tr>
      <w:tr w:rsidR="00DD5E09" w:rsidRPr="00DB7A83" w14:paraId="5A601233" w14:textId="77777777" w:rsidTr="006A30C1">
        <w:tc>
          <w:tcPr>
            <w:tcW w:w="6120" w:type="dxa"/>
          </w:tcPr>
          <w:p w14:paraId="74157752" w14:textId="46D1FFA0" w:rsidR="00DD5E09" w:rsidRPr="00DB7A83" w:rsidRDefault="00DD5E09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B7A8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สัญญาแฟรนไชส์</w:t>
            </w:r>
          </w:p>
        </w:tc>
        <w:tc>
          <w:tcPr>
            <w:tcW w:w="1062" w:type="dxa"/>
          </w:tcPr>
          <w:p w14:paraId="768F78C6" w14:textId="5B840372" w:rsidR="00DD5E09" w:rsidRPr="00DB7A83" w:rsidRDefault="00A301CB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DB7A83">
              <w:rPr>
                <w:rFonts w:asciiTheme="minorHAnsi" w:hAnsiTheme="minorHAnsi" w:cstheme="minorHAnsi"/>
                <w:sz w:val="30"/>
                <w:szCs w:val="30"/>
              </w:rPr>
              <w:t>5</w:t>
            </w:r>
          </w:p>
        </w:tc>
        <w:tc>
          <w:tcPr>
            <w:tcW w:w="738" w:type="dxa"/>
          </w:tcPr>
          <w:p w14:paraId="79194B06" w14:textId="4EA23CAE" w:rsidR="00DD5E09" w:rsidRPr="00DB7A83" w:rsidRDefault="00DD5E09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B7A8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ปี</w:t>
            </w:r>
          </w:p>
        </w:tc>
      </w:tr>
      <w:tr w:rsidR="005A3511" w:rsidRPr="00DB7A83" w14:paraId="2500EF0D" w14:textId="77777777" w:rsidTr="006A30C1">
        <w:tc>
          <w:tcPr>
            <w:tcW w:w="6120" w:type="dxa"/>
          </w:tcPr>
          <w:p w14:paraId="758BFCEA" w14:textId="51BB04A9" w:rsidR="005A3511" w:rsidRPr="00DB7A83" w:rsidRDefault="005A3511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B7A8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สัญญาการค้า</w:t>
            </w:r>
          </w:p>
        </w:tc>
        <w:tc>
          <w:tcPr>
            <w:tcW w:w="1062" w:type="dxa"/>
          </w:tcPr>
          <w:p w14:paraId="16728277" w14:textId="69D2178A" w:rsidR="005A3511" w:rsidRPr="00DB7A83" w:rsidRDefault="00A301CB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DB7A83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5A3511" w:rsidRPr="00DB7A83">
              <w:rPr>
                <w:rFonts w:asciiTheme="minorHAnsi" w:hAnsiTheme="minorHAnsi" w:cstheme="minorHAnsi"/>
                <w:sz w:val="30"/>
                <w:szCs w:val="30"/>
              </w:rPr>
              <w:t>.</w:t>
            </w:r>
            <w:r w:rsidRPr="00DB7A83">
              <w:rPr>
                <w:rFonts w:asciiTheme="minorHAnsi" w:hAnsiTheme="minorHAnsi" w:cstheme="minorHAnsi"/>
                <w:sz w:val="30"/>
                <w:szCs w:val="30"/>
              </w:rPr>
              <w:t>2</w:t>
            </w:r>
            <w:r w:rsidR="00115258" w:rsidRPr="00DB7A83">
              <w:rPr>
                <w:rFonts w:asciiTheme="minorHAnsi" w:hAnsiTheme="minorHAnsi" w:cstheme="minorHAnsi"/>
                <w:sz w:val="30"/>
                <w:szCs w:val="30"/>
              </w:rPr>
              <w:t>8</w:t>
            </w:r>
          </w:p>
        </w:tc>
        <w:tc>
          <w:tcPr>
            <w:tcW w:w="738" w:type="dxa"/>
          </w:tcPr>
          <w:p w14:paraId="4203C09C" w14:textId="69A6DDC9" w:rsidR="005A3511" w:rsidRPr="00DB7A83" w:rsidRDefault="005A3511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B7A8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ปี</w:t>
            </w:r>
          </w:p>
        </w:tc>
      </w:tr>
      <w:tr w:rsidR="00E71C09" w:rsidRPr="00DB7A83" w14:paraId="512BEA8D" w14:textId="77777777" w:rsidTr="006A30C1">
        <w:tc>
          <w:tcPr>
            <w:tcW w:w="6120" w:type="dxa"/>
          </w:tcPr>
          <w:p w14:paraId="10397F45" w14:textId="252E46DC" w:rsidR="00E71C09" w:rsidRPr="00DB7A83" w:rsidRDefault="00E71C09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B7A8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062" w:type="dxa"/>
          </w:tcPr>
          <w:p w14:paraId="08D42395" w14:textId="436B780A" w:rsidR="00E71C09" w:rsidRPr="00DB7A83" w:rsidRDefault="00A301CB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DB7A83">
              <w:rPr>
                <w:rFonts w:asciiTheme="minorHAnsi" w:hAnsiTheme="minorHAnsi" w:cstheme="minorHAnsi"/>
                <w:sz w:val="30"/>
                <w:szCs w:val="30"/>
              </w:rPr>
              <w:t>10</w:t>
            </w:r>
          </w:p>
        </w:tc>
        <w:tc>
          <w:tcPr>
            <w:tcW w:w="738" w:type="dxa"/>
          </w:tcPr>
          <w:p w14:paraId="4D65B05E" w14:textId="740E3233" w:rsidR="00E71C09" w:rsidRPr="00DB7A83" w:rsidRDefault="00E71C09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B7A8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ปี</w:t>
            </w:r>
          </w:p>
        </w:tc>
      </w:tr>
      <w:tr w:rsidR="00E71C09" w:rsidRPr="00DB7A83" w14:paraId="5E81DF5D" w14:textId="77777777" w:rsidTr="006A30C1">
        <w:tc>
          <w:tcPr>
            <w:tcW w:w="6120" w:type="dxa"/>
          </w:tcPr>
          <w:p w14:paraId="2B225754" w14:textId="0FAFF97B" w:rsidR="00E71C09" w:rsidRPr="00DB7A83" w:rsidRDefault="00920C13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  <w:r w:rsidRPr="00DB7A83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ใบอนุญาตสินเชื่อรายย่อยและระบบ </w:t>
            </w:r>
            <w:r w:rsidRPr="00DB7A83">
              <w:rPr>
                <w:rFonts w:asciiTheme="minorHAnsi" w:hAnsiTheme="minorHAnsi" w:cstheme="minorHAnsi"/>
                <w:sz w:val="30"/>
                <w:szCs w:val="30"/>
              </w:rPr>
              <w:t>Digital Lending</w:t>
            </w:r>
          </w:p>
        </w:tc>
        <w:tc>
          <w:tcPr>
            <w:tcW w:w="1062" w:type="dxa"/>
          </w:tcPr>
          <w:p w14:paraId="5F7D03C9" w14:textId="5E0631D4" w:rsidR="00E71C09" w:rsidRPr="00DB7A83" w:rsidRDefault="00A301CB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DB7A83">
              <w:rPr>
                <w:rFonts w:asciiTheme="minorHAnsi" w:hAnsiTheme="minorHAnsi" w:cstheme="minorHAnsi"/>
                <w:sz w:val="30"/>
                <w:szCs w:val="30"/>
              </w:rPr>
              <w:t>10</w:t>
            </w:r>
          </w:p>
        </w:tc>
        <w:tc>
          <w:tcPr>
            <w:tcW w:w="738" w:type="dxa"/>
          </w:tcPr>
          <w:p w14:paraId="5A0720CB" w14:textId="175F6B7B" w:rsidR="00E71C09" w:rsidRPr="00DB7A83" w:rsidRDefault="00920C13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B7A8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ปี</w:t>
            </w:r>
          </w:p>
        </w:tc>
      </w:tr>
      <w:tr w:rsidR="00033FEB" w:rsidRPr="00DB7A83" w14:paraId="1D166F42" w14:textId="77777777" w:rsidTr="006A30C1">
        <w:tc>
          <w:tcPr>
            <w:tcW w:w="6120" w:type="dxa"/>
          </w:tcPr>
          <w:p w14:paraId="2989AABA" w14:textId="77777777" w:rsidR="00033FEB" w:rsidRPr="00DB7A83" w:rsidRDefault="00033FEB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21676169" w14:textId="77777777" w:rsidR="00033FEB" w:rsidRPr="00DB7A83" w:rsidRDefault="00033FEB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38" w:type="dxa"/>
          </w:tcPr>
          <w:p w14:paraId="1610C9B2" w14:textId="77777777" w:rsidR="00033FEB" w:rsidRPr="00DB7A83" w:rsidRDefault="00033FEB" w:rsidP="00271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</w:tr>
    </w:tbl>
    <w:p w14:paraId="4CE59ACA" w14:textId="301BB5F2" w:rsidR="00603389" w:rsidRPr="00DB7A83" w:rsidRDefault="00D22CD6" w:rsidP="00065187">
      <w:pPr>
        <w:pStyle w:val="Heading8"/>
        <w:numPr>
          <w:ilvl w:val="1"/>
          <w:numId w:val="20"/>
        </w:numPr>
        <w:jc w:val="both"/>
        <w:rPr>
          <w:rFonts w:asciiTheme="minorHAnsi" w:hAnsiTheme="minorHAnsi" w:cstheme="minorHAnsi"/>
          <w:i/>
          <w:iCs/>
          <w:sz w:val="30"/>
          <w:szCs w:val="30"/>
          <w:lang w:val="th-TH"/>
        </w:rPr>
      </w:pPr>
      <w:r w:rsidRPr="00DB7A83">
        <w:rPr>
          <w:rFonts w:asciiTheme="minorHAnsi" w:hAnsiTheme="minorHAnsi" w:cs="Angsana New" w:hint="cs"/>
          <w:i/>
          <w:iCs/>
          <w:sz w:val="30"/>
          <w:szCs w:val="30"/>
          <w:cs/>
        </w:rPr>
        <w:t>สัญญา</w:t>
      </w:r>
      <w:r w:rsidRPr="00DB7A83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เช่า</w:t>
      </w:r>
    </w:p>
    <w:p w14:paraId="6666D57F" w14:textId="77777777" w:rsidR="00D22CD6" w:rsidRPr="00DB7A83" w:rsidRDefault="00D22CD6" w:rsidP="00D22CD6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052EF88" w14:textId="40A8CF0F" w:rsidR="00AA755A" w:rsidRPr="006246C4" w:rsidRDefault="00D22CD6" w:rsidP="00946652">
      <w:pPr>
        <w:ind w:left="540"/>
        <w:jc w:val="thaiDistribute"/>
        <w:rPr>
          <w:rFonts w:asciiTheme="minorHAnsi" w:hAnsiTheme="minorHAnsi"/>
          <w:sz w:val="30"/>
          <w:szCs w:val="30"/>
        </w:rPr>
      </w:pPr>
      <w:r w:rsidRPr="00DB7A83">
        <w:rPr>
          <w:rFonts w:asciiTheme="minorHAnsi" w:hAnsiTheme="minorHAnsi" w:cstheme="minorHAnsi"/>
          <w:sz w:val="30"/>
          <w:szCs w:val="30"/>
          <w:cs/>
        </w:rPr>
        <w:t xml:space="preserve">ณ </w:t>
      </w:r>
      <w:r w:rsidR="002F45BA" w:rsidRPr="00DB7A83">
        <w:rPr>
          <w:rFonts w:asciiTheme="minorHAnsi" w:hAnsiTheme="minorHAnsi"/>
          <w:sz w:val="30"/>
          <w:szCs w:val="30"/>
          <w:cs/>
        </w:rPr>
        <w:t>วันเริ่มต้นของสัญญา</w:t>
      </w:r>
      <w:r w:rsidR="009F5704" w:rsidRPr="00DB7A83">
        <w:rPr>
          <w:rFonts w:asciiTheme="minorHAnsi" w:hAnsiTheme="minorHAnsi" w:hint="cs"/>
          <w:sz w:val="30"/>
          <w:szCs w:val="30"/>
          <w:cs/>
        </w:rPr>
        <w:t xml:space="preserve"> </w:t>
      </w:r>
      <w:r w:rsidR="002F45BA" w:rsidRPr="00DB7A83">
        <w:rPr>
          <w:rFonts w:asciiTheme="minorHAnsi" w:hAnsiTheme="minorHAns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</w:t>
      </w:r>
      <w:r w:rsidR="00611294" w:rsidRPr="00DB7A83">
        <w:rPr>
          <w:rFonts w:asciiTheme="minorHAnsi" w:hAnsiTheme="minorHAnsi"/>
          <w:sz w:val="30"/>
          <w:szCs w:val="30"/>
          <w:cs/>
        </w:rPr>
        <w:br/>
      </w:r>
      <w:r w:rsidR="002F45BA" w:rsidRPr="00DB7A83">
        <w:rPr>
          <w:rFonts w:asciiTheme="minorHAnsi" w:hAnsiTheme="minorHAnsi"/>
          <w:sz w:val="30"/>
          <w:szCs w:val="30"/>
          <w:cs/>
        </w:rPr>
        <w:t>ให้สิทธิในการควบคุมการใช้สินทรัพย์ที่ระบุ</w:t>
      </w:r>
      <w:r w:rsidR="002F45BA" w:rsidRPr="006246C4">
        <w:rPr>
          <w:rFonts w:asciiTheme="minorHAnsi" w:hAnsiTheme="minorHAnsi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62711D80" w14:textId="77777777" w:rsidR="00AA755A" w:rsidRDefault="00AA755A" w:rsidP="00D22CD6">
      <w:pPr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57B04A4" w14:textId="77777777" w:rsidR="00876017" w:rsidRDefault="00876017" w:rsidP="00D22CD6">
      <w:pPr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F3E80BC" w14:textId="77777777" w:rsidR="00876017" w:rsidRDefault="00876017" w:rsidP="00D22CD6">
      <w:pPr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F198405" w14:textId="450F1889" w:rsidR="00E0459B" w:rsidRPr="006246C4" w:rsidRDefault="00E0459B" w:rsidP="00D22CD6">
      <w:pPr>
        <w:ind w:left="540"/>
        <w:jc w:val="thaiDistribute"/>
        <w:rPr>
          <w:rFonts w:asciiTheme="minorHAnsi" w:hAnsiTheme="minorHAnsi"/>
          <w:i/>
          <w:iCs/>
          <w:sz w:val="30"/>
          <w:szCs w:val="30"/>
          <w:cs/>
        </w:rPr>
      </w:pPr>
      <w:r w:rsidRPr="006246C4">
        <w:rPr>
          <w:rFonts w:asciiTheme="minorHAnsi" w:hAnsiTheme="minorHAnsi" w:hint="cs"/>
          <w:i/>
          <w:iCs/>
          <w:sz w:val="30"/>
          <w:szCs w:val="30"/>
          <w:cs/>
        </w:rPr>
        <w:lastRenderedPageBreak/>
        <w:t>ในฐานะผู้เช่า</w:t>
      </w:r>
    </w:p>
    <w:p w14:paraId="3A5A8E4B" w14:textId="77777777" w:rsidR="00101110" w:rsidRPr="006246C4" w:rsidRDefault="00101110" w:rsidP="00D22CD6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9476EEC" w14:textId="14BFF0CA" w:rsidR="00F00AF1" w:rsidRPr="006246C4" w:rsidRDefault="00F00AF1" w:rsidP="00584662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6246C4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6246C4">
        <w:rPr>
          <w:rFonts w:asciiTheme="minorHAnsi" w:hAnsiTheme="minorHAnsi" w:cstheme="minorHAnsi"/>
          <w:sz w:val="30"/>
          <w:szCs w:val="30"/>
          <w:cs/>
        </w:rPr>
        <w:t>กลุ่มบริษัทจะปันส่วนสิ่งตอบแทนที่ต้องจ่าย</w:t>
      </w:r>
      <w:r w:rsidR="00611294" w:rsidRPr="006246C4">
        <w:rPr>
          <w:rFonts w:asciiTheme="minorHAnsi" w:hAnsiTheme="minorHAnsi" w:cstheme="minorHAnsi"/>
          <w:sz w:val="30"/>
          <w:szCs w:val="30"/>
          <w:cs/>
        </w:rPr>
        <w:br/>
      </w:r>
      <w:r w:rsidRPr="006246C4">
        <w:rPr>
          <w:rFonts w:asciiTheme="minorHAnsi" w:hAnsiTheme="minorHAnsi" w:cstheme="minorHAnsi"/>
          <w:sz w:val="30"/>
          <w:szCs w:val="30"/>
          <w:cs/>
        </w:rPr>
        <w:t>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6246C4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6246C4">
        <w:rPr>
          <w:rFonts w:asciiTheme="minorHAnsi" w:hAnsiTheme="minorHAnsi" w:cstheme="minorHAns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611294" w:rsidRPr="006246C4">
        <w:rPr>
          <w:rFonts w:asciiTheme="minorHAnsi" w:hAnsiTheme="minorHAnsi" w:cstheme="minorHAnsi"/>
          <w:sz w:val="30"/>
          <w:szCs w:val="30"/>
          <w:cs/>
        </w:rPr>
        <w:br/>
      </w:r>
      <w:r w:rsidRPr="006246C4">
        <w:rPr>
          <w:rFonts w:asciiTheme="minorHAnsi" w:hAnsiTheme="minorHAnsi" w:cstheme="minorHAnsi"/>
          <w:sz w:val="30"/>
          <w:szCs w:val="30"/>
          <w:cs/>
        </w:rPr>
        <w:t>ที่ไม่เป็นการเช่าเป็นสัญญาเช่าทั้งหมด</w:t>
      </w:r>
    </w:p>
    <w:p w14:paraId="79D1A0F2" w14:textId="77777777" w:rsidR="00DC18CE" w:rsidRPr="006246C4" w:rsidRDefault="00DC18CE" w:rsidP="00D22CD6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9A9CAEB" w14:textId="547724F5" w:rsidR="00D22CD6" w:rsidRPr="006246C4" w:rsidRDefault="00D22CD6" w:rsidP="00D22CD6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</w:t>
      </w:r>
      <w:r w:rsidR="00165660" w:rsidRPr="006246C4">
        <w:rPr>
          <w:rFonts w:asciiTheme="minorHAnsi" w:hAnsiTheme="minorHAnsi" w:cstheme="minorHAnsi"/>
          <w:sz w:val="30"/>
          <w:szCs w:val="30"/>
        </w:rPr>
        <w:t xml:space="preserve">              </w:t>
      </w:r>
      <w:r w:rsidRPr="006246C4">
        <w:rPr>
          <w:rFonts w:asciiTheme="minorHAnsi" w:hAnsiTheme="minorHAnsi" w:cstheme="minorHAnsi"/>
          <w:sz w:val="30"/>
          <w:szCs w:val="30"/>
          <w:cs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3735D7B" w14:textId="77777777" w:rsidR="00A40963" w:rsidRPr="006246C4" w:rsidRDefault="00A40963" w:rsidP="008B3F67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5F15FA86" w14:textId="502F27ED" w:rsidR="00172263" w:rsidRDefault="006E11C6" w:rsidP="00F72E69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</w:t>
      </w:r>
      <w:r w:rsidRPr="006246C4">
        <w:rPr>
          <w:rFonts w:asciiTheme="minorHAnsi" w:hAnsiTheme="minorHAnsi" w:cstheme="minorHAnsi" w:hint="cs"/>
          <w:sz w:val="30"/>
          <w:szCs w:val="30"/>
          <w:cs/>
        </w:rPr>
        <w:t xml:space="preserve">           </w:t>
      </w:r>
      <w:r w:rsidRPr="006246C4">
        <w:rPr>
          <w:rFonts w:asciiTheme="minorHAnsi" w:hAnsiTheme="minorHAnsi" w:cstheme="minorHAnsi"/>
          <w:sz w:val="30"/>
          <w:szCs w:val="30"/>
          <w:cs/>
        </w:rPr>
        <w:t>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7F913778" w14:textId="77777777" w:rsidR="00FE3C42" w:rsidRDefault="00FE3C42" w:rsidP="00F72E69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E618444" w14:textId="7D76B983" w:rsidR="009F1082" w:rsidRPr="006246C4" w:rsidRDefault="009F1082" w:rsidP="00E909E2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6246C4">
        <w:rPr>
          <w:rFonts w:asciiTheme="minorHAnsi" w:hAnsiTheme="minorHAnsi" w:cstheme="minorHAnsi" w:hint="cs"/>
          <w:sz w:val="30"/>
          <w:szCs w:val="30"/>
          <w:cs/>
        </w:rPr>
        <w:t xml:space="preserve">               </w:t>
      </w:r>
      <w:r w:rsidRPr="006246C4">
        <w:rPr>
          <w:rFonts w:asciiTheme="minorHAnsi" w:hAnsiTheme="minorHAnsi" w:cstheme="minorHAnsi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B854D3A" w14:textId="73F099A3" w:rsidR="009F1082" w:rsidRPr="006246C4" w:rsidRDefault="009F1082" w:rsidP="00E909E2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CD2125D" w14:textId="0451C0F5" w:rsidR="00AA755A" w:rsidRPr="006246C4" w:rsidRDefault="002328D8" w:rsidP="00946652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6246C4">
        <w:rPr>
          <w:rFonts w:asciiTheme="minorHAnsi" w:hAnsiTheme="minorHAnsi" w:cstheme="minorHAnsi"/>
          <w:spacing w:val="-6"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6246C4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 </w:t>
      </w:r>
      <w:r w:rsidRPr="006246C4">
        <w:rPr>
          <w:rFonts w:asciiTheme="minorHAnsi" w:hAnsiTheme="minorHAnsi" w:cstheme="minorHAnsi"/>
          <w:spacing w:val="-6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6246C4">
        <w:rPr>
          <w:rFonts w:asciiTheme="minorHAnsi" w:hAnsiTheme="minorHAnsi" w:cstheme="minorHAnsi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4CCCF49" w14:textId="77777777" w:rsidR="00FE3C42" w:rsidRDefault="00FE3C42" w:rsidP="00134704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3D89A404" w14:textId="77777777" w:rsidR="00134704" w:rsidRDefault="00134704" w:rsidP="00134704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3791CCAC" w14:textId="77777777" w:rsidR="00134704" w:rsidRPr="006246C4" w:rsidRDefault="00134704" w:rsidP="00134704">
      <w:pPr>
        <w:jc w:val="thaiDistribute"/>
        <w:rPr>
          <w:rFonts w:asciiTheme="minorHAnsi" w:hAnsiTheme="minorHAnsi" w:cstheme="minorHAnsi"/>
          <w:sz w:val="30"/>
          <w:szCs w:val="30"/>
        </w:rPr>
      </w:pPr>
    </w:p>
    <w:p w14:paraId="2E01E41C" w14:textId="77777777" w:rsidR="00A305B8" w:rsidRPr="006246C4" w:rsidRDefault="00B12C62" w:rsidP="00065187">
      <w:pPr>
        <w:pStyle w:val="Heading8"/>
        <w:numPr>
          <w:ilvl w:val="1"/>
          <w:numId w:val="20"/>
        </w:numPr>
        <w:jc w:val="both"/>
        <w:rPr>
          <w:rFonts w:asciiTheme="minorHAnsi" w:hAnsiTheme="minorHAnsi" w:cstheme="minorHAnsi"/>
          <w:i/>
          <w:iCs/>
          <w:sz w:val="30"/>
          <w:szCs w:val="30"/>
          <w:lang w:val="th-TH"/>
        </w:rPr>
      </w:pPr>
      <w:bookmarkStart w:id="2" w:name="OLE_LINK7"/>
      <w:bookmarkStart w:id="3" w:name="OLE_LINK8"/>
      <w:r w:rsidRPr="006246C4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lastRenderedPageBreak/>
        <w:t>การ</w:t>
      </w:r>
      <w:r w:rsidRPr="006246C4">
        <w:rPr>
          <w:rFonts w:asciiTheme="minorHAnsi" w:hAnsiTheme="minorHAnsi" w:cs="Angsana New"/>
          <w:i/>
          <w:iCs/>
          <w:sz w:val="30"/>
          <w:szCs w:val="30"/>
          <w:cs/>
        </w:rPr>
        <w:t>ด้อย</w:t>
      </w:r>
      <w:r w:rsidRPr="006246C4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ค่าสินทรัพย์ที่ไม่ใช่สินทรัพย์ทางการเงิน</w:t>
      </w:r>
    </w:p>
    <w:p w14:paraId="16839F89" w14:textId="77777777" w:rsidR="00A305B8" w:rsidRPr="006246C4" w:rsidRDefault="00A305B8" w:rsidP="00A305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  <w:cs/>
        </w:rPr>
      </w:pPr>
    </w:p>
    <w:p w14:paraId="4CC97DD2" w14:textId="19083CCD" w:rsidR="00F90C20" w:rsidRPr="006246C4" w:rsidRDefault="00BD0FC2" w:rsidP="001011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8540F6" w:rsidRPr="006246C4">
        <w:rPr>
          <w:rFonts w:asciiTheme="minorHAnsi" w:hAnsiTheme="minorHAnsi"/>
          <w:sz w:val="30"/>
          <w:szCs w:val="30"/>
        </w:rPr>
        <w:t xml:space="preserve">    </w:t>
      </w:r>
      <w:r w:rsidRPr="006246C4">
        <w:rPr>
          <w:rFonts w:asciiTheme="minorHAnsi" w:hAnsiTheme="minorHAns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</w:t>
      </w:r>
      <w:r w:rsidR="003473DF" w:rsidRPr="006246C4">
        <w:rPr>
          <w:rFonts w:asciiTheme="minorHAnsi" w:hAnsiTheme="minorHAnsi" w:hint="cs"/>
          <w:sz w:val="30"/>
          <w:szCs w:val="30"/>
          <w:cs/>
        </w:rPr>
        <w:t>ค่าความนิยมและ</w:t>
      </w:r>
      <w:r w:rsidRPr="006246C4">
        <w:rPr>
          <w:rFonts w:asciiTheme="minorHAnsi" w:hAnsiTheme="minorHAnsi"/>
          <w:sz w:val="30"/>
          <w:szCs w:val="30"/>
          <w:cs/>
        </w:rPr>
        <w:t>สินทรัพย์</w:t>
      </w:r>
      <w:r w:rsidR="003473DF" w:rsidRPr="006246C4">
        <w:rPr>
          <w:rFonts w:asciiTheme="minorHAnsi" w:hAnsiTheme="minorHAnsi" w:hint="cs"/>
          <w:sz w:val="30"/>
          <w:szCs w:val="30"/>
          <w:cs/>
        </w:rPr>
        <w:t xml:space="preserve">           </w:t>
      </w:r>
      <w:r w:rsidRPr="006246C4">
        <w:rPr>
          <w:rFonts w:asciiTheme="minorHAnsi" w:hAnsiTheme="minorHAnsi"/>
          <w:sz w:val="30"/>
          <w:szCs w:val="30"/>
          <w:cs/>
        </w:rPr>
        <w:t>ไม่มีตัวตนที่มีอายุการให้ประโยชน์ไม่ทราบแน่นอน หรือ</w:t>
      </w:r>
      <w:r w:rsidR="00B172CD" w:rsidRPr="006246C4">
        <w:rPr>
          <w:rFonts w:asciiTheme="minorHAnsi" w:hAnsiTheme="minorHAnsi"/>
          <w:sz w:val="30"/>
          <w:szCs w:val="30"/>
        </w:rPr>
        <w:t xml:space="preserve"> </w:t>
      </w:r>
      <w:r w:rsidRPr="006246C4">
        <w:rPr>
          <w:rFonts w:asciiTheme="minorHAnsi" w:hAnsiTheme="minorHAnsi"/>
          <w:sz w:val="30"/>
          <w:szCs w:val="30"/>
          <w:cs/>
        </w:rPr>
        <w:t xml:space="preserve">ยังไม่พร้อมใช้งาน จะประมาณมูลค่าที่คาดว่าจะได้รับคืนทุกปี ในช่วงเวลาเดียวกัน </w:t>
      </w:r>
    </w:p>
    <w:p w14:paraId="291557ED" w14:textId="77777777" w:rsidR="00B809E8" w:rsidRPr="006246C4" w:rsidRDefault="00B809E8" w:rsidP="001011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71B9CFDE" w14:textId="0EB9D956" w:rsidR="00A22BC5" w:rsidRPr="006246C4" w:rsidRDefault="00BD0FC2" w:rsidP="005846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/>
          <w:spacing w:val="-6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ขาดทุนจากการด้อยค่ารับรู้</w:t>
      </w:r>
      <w:r w:rsidR="00CC47A9" w:rsidRPr="006246C4">
        <w:rPr>
          <w:rFonts w:asciiTheme="minorHAnsi" w:hAnsiTheme="minorHAnsi" w:hint="cs"/>
          <w:sz w:val="30"/>
          <w:szCs w:val="30"/>
          <w:cs/>
        </w:rPr>
        <w:t>ในกำไรหรือขาดทุน</w:t>
      </w:r>
      <w:r w:rsidRPr="006246C4">
        <w:rPr>
          <w:rFonts w:asciiTheme="minorHAnsi" w:hAnsiTheme="minorHAnsi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8540F6" w:rsidRPr="006246C4">
        <w:rPr>
          <w:rFonts w:asciiTheme="minorHAnsi" w:hAnsiTheme="minorHAnsi"/>
          <w:sz w:val="30"/>
          <w:szCs w:val="30"/>
        </w:rPr>
        <w:t xml:space="preserve"> </w:t>
      </w:r>
      <w:r w:rsidR="003473DF" w:rsidRPr="006246C4">
        <w:rPr>
          <w:rFonts w:asciiTheme="minorHAnsi" w:hAnsiTheme="minorHAnsi"/>
          <w:spacing w:val="-6"/>
          <w:sz w:val="30"/>
          <w:szCs w:val="30"/>
          <w:cs/>
        </w:rPr>
        <w:t>มูลค่าที่คาดว่า</w:t>
      </w:r>
      <w:r w:rsidR="00FE02C3" w:rsidRPr="006246C4">
        <w:rPr>
          <w:rFonts w:asciiTheme="minorHAnsi" w:hAnsiTheme="minorHAnsi" w:hint="cs"/>
          <w:spacing w:val="-6"/>
          <w:sz w:val="30"/>
          <w:szCs w:val="30"/>
          <w:cs/>
        </w:rPr>
        <w:t>จะได้รับคืนคำนวณโดยใช้</w:t>
      </w:r>
      <w:r w:rsidR="003473DF" w:rsidRPr="006246C4">
        <w:rPr>
          <w:rFonts w:asciiTheme="minorHAnsi" w:hAnsiTheme="minorHAnsi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="003473DF" w:rsidRPr="006246C4">
        <w:rPr>
          <w:rFonts w:asciiTheme="minorHAnsi" w:hAnsiTheme="minorHAnsi"/>
          <w:spacing w:val="-6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</w:t>
      </w:r>
      <w:r w:rsidR="003473DF" w:rsidRPr="006246C4">
        <w:rPr>
          <w:rFonts w:asciiTheme="minorHAnsi" w:hAnsiTheme="minorHAnsi" w:hint="cs"/>
          <w:spacing w:val="-6"/>
          <w:sz w:val="30"/>
          <w:szCs w:val="30"/>
          <w:cs/>
        </w:rPr>
        <w:t xml:space="preserve"> </w:t>
      </w:r>
    </w:p>
    <w:bookmarkEnd w:id="2"/>
    <w:bookmarkEnd w:id="3"/>
    <w:p w14:paraId="62F10FC2" w14:textId="77777777" w:rsidR="000069AF" w:rsidRPr="006246C4" w:rsidRDefault="000069AF" w:rsidP="005846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64A358BE" w14:textId="25EEA92F" w:rsidR="00CC47A9" w:rsidRPr="006246C4" w:rsidRDefault="003473DF" w:rsidP="003473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Pr="006246C4">
        <w:rPr>
          <w:rFonts w:asciiTheme="minorHAnsi" w:hAnsiTheme="minorHAnsi" w:hint="cs"/>
          <w:sz w:val="30"/>
          <w:szCs w:val="30"/>
          <w:cs/>
        </w:rPr>
        <w:t xml:space="preserve">     </w:t>
      </w:r>
      <w:r w:rsidRPr="006246C4">
        <w:rPr>
          <w:rFonts w:asciiTheme="minorHAnsi" w:hAnsiTheme="minorHAnsi"/>
          <w:sz w:val="30"/>
          <w:szCs w:val="30"/>
          <w:cs/>
        </w:rPr>
        <w:t>ที่ใช้ในการคำนวณมูลค่าที่คาดว่าจะได้รับคืน</w:t>
      </w:r>
      <w:r w:rsidRPr="006246C4">
        <w:rPr>
          <w:rFonts w:asciiTheme="minorHAnsi" w:hAnsiTheme="minorHAnsi" w:hint="cs"/>
          <w:sz w:val="30"/>
          <w:szCs w:val="30"/>
          <w:cs/>
        </w:rPr>
        <w:t xml:space="preserve"> </w:t>
      </w:r>
      <w:r w:rsidRPr="006246C4">
        <w:rPr>
          <w:rFonts w:asciiTheme="minorHAnsi" w:hAnsiTheme="minorHAns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6246C4">
        <w:rPr>
          <w:rFonts w:asciiTheme="minorHAnsi" w:hAnsiTheme="minorHAnsi" w:hint="cs"/>
          <w:sz w:val="30"/>
          <w:szCs w:val="30"/>
          <w:cs/>
        </w:rPr>
        <w:t xml:space="preserve"> </w:t>
      </w:r>
      <w:r w:rsidRPr="006246C4">
        <w:rPr>
          <w:rFonts w:asciiTheme="minorHAnsi" w:hAnsiTheme="minorHAns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</w:t>
      </w:r>
      <w:r w:rsidRPr="006246C4">
        <w:rPr>
          <w:rFonts w:asciiTheme="minorHAnsi" w:hAnsiTheme="minorHAnsi" w:hint="cs"/>
          <w:sz w:val="30"/>
          <w:szCs w:val="30"/>
          <w:cs/>
        </w:rPr>
        <w:t xml:space="preserve">     </w:t>
      </w:r>
      <w:r w:rsidRPr="006246C4">
        <w:rPr>
          <w:rFonts w:asciiTheme="minorHAnsi" w:hAnsiTheme="minorHAnsi"/>
          <w:sz w:val="30"/>
          <w:szCs w:val="30"/>
          <w:cs/>
        </w:rPr>
        <w:t>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584CE04" w14:textId="77777777" w:rsidR="008B70D0" w:rsidRPr="006246C4" w:rsidRDefault="008B70D0" w:rsidP="00F84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HAnsi" w:hAnsiTheme="minorHAnsi" w:cstheme="minorHAnsi"/>
          <w:sz w:val="30"/>
          <w:szCs w:val="30"/>
        </w:rPr>
      </w:pPr>
    </w:p>
    <w:p w14:paraId="0E6F98BA" w14:textId="1D5876FD" w:rsidR="00252A5D" w:rsidRPr="006246C4" w:rsidRDefault="00252A5D" w:rsidP="00065187">
      <w:pPr>
        <w:pStyle w:val="Heading8"/>
        <w:numPr>
          <w:ilvl w:val="1"/>
          <w:numId w:val="20"/>
        </w:numPr>
        <w:jc w:val="both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6246C4">
        <w:rPr>
          <w:rFonts w:asciiTheme="minorHAnsi" w:hAnsiTheme="minorHAnsi" w:cs="Angsana New" w:hint="cs"/>
          <w:i/>
          <w:iCs/>
          <w:sz w:val="30"/>
          <w:szCs w:val="30"/>
          <w:cs/>
        </w:rPr>
        <w:t>ผลประโยชน์</w:t>
      </w:r>
      <w:r w:rsidR="009A58DD" w:rsidRPr="006246C4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ของ</w:t>
      </w:r>
      <w:r w:rsidRPr="006246C4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พนักงาน</w:t>
      </w:r>
    </w:p>
    <w:p w14:paraId="7192872D" w14:textId="48D5B0DE" w:rsidR="008B3F67" w:rsidRPr="006246C4" w:rsidRDefault="008B3F67" w:rsidP="00065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04F1C87F" w14:textId="53A89391" w:rsidR="005F6DF9" w:rsidRPr="006246C4" w:rsidRDefault="005F6DF9" w:rsidP="009E3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6246C4">
        <w:rPr>
          <w:rFonts w:asciiTheme="minorHAnsi" w:hAnsiTheme="minorHAnsi" w:cstheme="minorHAns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85A1655" w14:textId="77777777" w:rsidR="009E36BC" w:rsidRPr="006246C4" w:rsidRDefault="009E36BC" w:rsidP="00065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i/>
          <w:iCs/>
          <w:sz w:val="30"/>
          <w:szCs w:val="30"/>
        </w:rPr>
      </w:pPr>
    </w:p>
    <w:p w14:paraId="01A50806" w14:textId="48670462" w:rsidR="00225148" w:rsidRPr="006246C4" w:rsidRDefault="00CC47A9" w:rsidP="00CC4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i/>
          <w:sz w:val="30"/>
          <w:szCs w:val="30"/>
        </w:rPr>
      </w:pPr>
      <w:r w:rsidRPr="006246C4">
        <w:rPr>
          <w:rFonts w:asciiTheme="minorHAnsi" w:hAnsiTheme="minorHAns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="005E5D4E" w:rsidRPr="006246C4">
        <w:rPr>
          <w:rFonts w:asciiTheme="minorHAnsi" w:hAnsiTheme="minorHAnsi" w:hint="cs"/>
          <w:i/>
          <w:sz w:val="30"/>
          <w:szCs w:val="30"/>
          <w:cs/>
        </w:rPr>
        <w:t xml:space="preserve"> </w:t>
      </w:r>
      <w:r w:rsidRPr="006246C4">
        <w:rPr>
          <w:rFonts w:asciiTheme="minorHAnsi" w:hAnsiTheme="minorHAnsi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="00BA0122" w:rsidRPr="006246C4">
        <w:rPr>
          <w:rFonts w:asciiTheme="minorHAnsi" w:hAnsiTheme="minorHAnsi" w:hint="cs"/>
          <w:i/>
          <w:sz w:val="30"/>
          <w:szCs w:val="30"/>
          <w:cs/>
        </w:rPr>
        <w:t xml:space="preserve"> </w:t>
      </w:r>
      <w:r w:rsidRPr="006246C4">
        <w:rPr>
          <w:rFonts w:asciiTheme="minorHAnsi" w:hAnsiTheme="minorHAnsi"/>
          <w:i/>
          <w:sz w:val="30"/>
          <w:szCs w:val="30"/>
          <w:cs/>
        </w:rPr>
        <w:t>โดยวิธีคิดลดแต่ละหน่วย</w:t>
      </w:r>
      <w:r w:rsidR="00BA0122" w:rsidRPr="006246C4">
        <w:rPr>
          <w:rFonts w:asciiTheme="minorHAnsi" w:hAnsiTheme="minorHAnsi" w:hint="cs"/>
          <w:i/>
          <w:sz w:val="30"/>
          <w:szCs w:val="30"/>
          <w:cs/>
        </w:rPr>
        <w:t xml:space="preserve">     </w:t>
      </w:r>
      <w:r w:rsidRPr="006246C4">
        <w:rPr>
          <w:rFonts w:asciiTheme="minorHAnsi" w:hAnsiTheme="minorHAnsi"/>
          <w:i/>
          <w:sz w:val="30"/>
          <w:szCs w:val="30"/>
          <w:cs/>
        </w:rPr>
        <w:t xml:space="preserve">ที่ประมาณการไว้  </w:t>
      </w:r>
    </w:p>
    <w:p w14:paraId="7F9CE6FE" w14:textId="77777777" w:rsidR="00434DB4" w:rsidRPr="006246C4" w:rsidRDefault="00434DB4" w:rsidP="00CC4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i/>
          <w:sz w:val="30"/>
          <w:szCs w:val="30"/>
        </w:rPr>
      </w:pPr>
    </w:p>
    <w:p w14:paraId="0D64D5BC" w14:textId="02F7E755" w:rsidR="00CC47A9" w:rsidRPr="006246C4" w:rsidRDefault="00CC47A9" w:rsidP="00CC4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="00392B71" w:rsidRPr="006246C4">
        <w:rPr>
          <w:rFonts w:asciiTheme="minorHAnsi" w:hAnsiTheme="minorHAnsi" w:hint="cs"/>
          <w:sz w:val="30"/>
          <w:szCs w:val="30"/>
          <w:cs/>
        </w:rPr>
        <w:t xml:space="preserve">             </w:t>
      </w:r>
      <w:r w:rsidRPr="006246C4">
        <w:rPr>
          <w:rFonts w:asciiTheme="minorHAnsi" w:hAnsiTheme="minorHAnsi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</w:t>
      </w:r>
      <w:r w:rsidRPr="006246C4">
        <w:rPr>
          <w:rFonts w:asciiTheme="minorHAnsi" w:hAnsiTheme="minorHAnsi"/>
          <w:spacing w:val="-6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6246C4">
        <w:rPr>
          <w:rFonts w:asciiTheme="minorHAnsi" w:hAnsiTheme="minorHAnsi"/>
          <w:sz w:val="30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392B71" w:rsidRPr="006246C4">
        <w:rPr>
          <w:rFonts w:asciiTheme="minorHAnsi" w:hAnsiTheme="minorHAnsi" w:hint="cs"/>
          <w:sz w:val="30"/>
          <w:szCs w:val="30"/>
          <w:cs/>
        </w:rPr>
        <w:t xml:space="preserve">      </w:t>
      </w:r>
      <w:r w:rsidRPr="006246C4">
        <w:rPr>
          <w:rFonts w:asciiTheme="minorHAnsi" w:hAnsiTheme="minorHAnsi"/>
          <w:sz w:val="30"/>
          <w:szCs w:val="30"/>
          <w:cs/>
        </w:rPr>
        <w:lastRenderedPageBreak/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67D23E08" w14:textId="77777777" w:rsidR="00065187" w:rsidRPr="006246C4" w:rsidRDefault="00065187" w:rsidP="00CC4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6A5C565B" w14:textId="786244EB" w:rsidR="00BF2D41" w:rsidRPr="006246C4" w:rsidRDefault="00CC47A9" w:rsidP="006B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0E5608" w:rsidRPr="006246C4">
        <w:rPr>
          <w:rFonts w:asciiTheme="minorHAnsi" w:hAnsiTheme="minorHAnsi" w:hint="cs"/>
          <w:sz w:val="30"/>
          <w:szCs w:val="30"/>
          <w:cs/>
        </w:rPr>
        <w:t xml:space="preserve">         </w:t>
      </w:r>
      <w:r w:rsidRPr="006246C4">
        <w:rPr>
          <w:rFonts w:asciiTheme="minorHAnsi" w:hAnsiTheme="minorHAnsi"/>
          <w:sz w:val="30"/>
          <w:szCs w:val="30"/>
          <w:cs/>
        </w:rPr>
        <w:t>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47CA8B3" w14:textId="77777777" w:rsidR="00065187" w:rsidRPr="006246C4" w:rsidRDefault="00065187" w:rsidP="005A1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i/>
          <w:iCs/>
          <w:sz w:val="30"/>
          <w:szCs w:val="30"/>
        </w:rPr>
      </w:pPr>
    </w:p>
    <w:p w14:paraId="3EA54C95" w14:textId="2DECF2EF" w:rsidR="005A1A08" w:rsidRPr="006246C4" w:rsidRDefault="005A1A08" w:rsidP="005A1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6246C4">
        <w:rPr>
          <w:rFonts w:asciiTheme="minorHAnsi" w:hAnsiTheme="minorHAnsi" w:cstheme="minorHAnsi"/>
          <w:i/>
          <w:iCs/>
          <w:sz w:val="30"/>
          <w:szCs w:val="30"/>
          <w:cs/>
        </w:rPr>
        <w:t>ผลประโยชน์ระยะยาวอื่นของพนักงาน</w:t>
      </w:r>
    </w:p>
    <w:p w14:paraId="199522E9" w14:textId="77777777" w:rsidR="005A1A08" w:rsidRPr="006246C4" w:rsidRDefault="005A1A08" w:rsidP="000E5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8B7DA7A" w14:textId="20A41625" w:rsidR="000E5608" w:rsidRPr="006246C4" w:rsidRDefault="000E5608" w:rsidP="000E5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AF0828A" w14:textId="77777777" w:rsidR="00121DDD" w:rsidRPr="006246C4" w:rsidRDefault="00121DDD" w:rsidP="0087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inorHAnsi" w:hAnsiTheme="minorHAnsi"/>
          <w:sz w:val="30"/>
          <w:szCs w:val="30"/>
        </w:rPr>
      </w:pPr>
    </w:p>
    <w:p w14:paraId="502258D8" w14:textId="4597B921" w:rsidR="005A1A08" w:rsidRPr="006246C4" w:rsidRDefault="005A1A08" w:rsidP="005A1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i/>
          <w:iCs/>
          <w:sz w:val="30"/>
          <w:szCs w:val="30"/>
        </w:rPr>
      </w:pPr>
      <w:r w:rsidRPr="006246C4">
        <w:rPr>
          <w:rFonts w:asciiTheme="minorHAnsi" w:hAnsiTheme="minorHAnsi"/>
          <w:i/>
          <w:iCs/>
          <w:sz w:val="30"/>
          <w:szCs w:val="30"/>
          <w:cs/>
        </w:rPr>
        <w:t>ผลประโยชน์เมื่อเลิกจ้าง</w:t>
      </w:r>
    </w:p>
    <w:p w14:paraId="523AED26" w14:textId="77777777" w:rsidR="005A1A08" w:rsidRPr="006246C4" w:rsidRDefault="005A1A08" w:rsidP="000E5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6BDDF285" w14:textId="1FA118A7" w:rsidR="000E5608" w:rsidRPr="006246C4" w:rsidRDefault="000E5608" w:rsidP="000E5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6246C4">
        <w:rPr>
          <w:rFonts w:asciiTheme="minorHAnsi" w:hAnsiTheme="minorHAnsi" w:hint="cs"/>
          <w:sz w:val="30"/>
          <w:szCs w:val="30"/>
          <w:cs/>
        </w:rPr>
        <w:t xml:space="preserve">        </w:t>
      </w:r>
      <w:r w:rsidRPr="006246C4">
        <w:rPr>
          <w:rFonts w:asciiTheme="minorHAnsi" w:hAnsiTheme="minorHAnsi"/>
          <w:sz w:val="30"/>
          <w:szCs w:val="30"/>
          <w:cs/>
        </w:rPr>
        <w:t>หากระยะเวลาการจ่ายผลประโยชน์เกินกว่า</w:t>
      </w:r>
      <w:r w:rsidRPr="006246C4">
        <w:rPr>
          <w:rFonts w:asciiTheme="minorHAnsi" w:hAnsiTheme="minorHAnsi" w:hint="cs"/>
          <w:sz w:val="30"/>
          <w:szCs w:val="30"/>
          <w:cs/>
        </w:rPr>
        <w:t xml:space="preserve"> </w:t>
      </w:r>
      <w:r w:rsidR="00A301CB" w:rsidRPr="006246C4">
        <w:rPr>
          <w:rFonts w:asciiTheme="minorHAnsi" w:hAnsiTheme="minorHAnsi" w:cstheme="minorHAnsi"/>
          <w:sz w:val="30"/>
          <w:szCs w:val="30"/>
        </w:rPr>
        <w:t>12</w:t>
      </w:r>
      <w:r w:rsidRPr="006246C4">
        <w:rPr>
          <w:rFonts w:asciiTheme="minorHAnsi" w:hAnsiTheme="minorHAnsi"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48B34BA" w14:textId="77777777" w:rsidR="00434DB4" w:rsidRPr="006246C4" w:rsidRDefault="00434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i/>
          <w:sz w:val="30"/>
          <w:szCs w:val="30"/>
          <w:cs/>
        </w:rPr>
      </w:pPr>
    </w:p>
    <w:p w14:paraId="03D615DB" w14:textId="719E23AF" w:rsidR="009A58DD" w:rsidRPr="006246C4" w:rsidRDefault="009A58DD" w:rsidP="005D7A9F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6246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4711206A" w14:textId="77777777" w:rsidR="009A58DD" w:rsidRPr="006246C4" w:rsidRDefault="009A58DD" w:rsidP="009A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67B667E" w14:textId="3AC0CE20" w:rsidR="008715F0" w:rsidRDefault="009A58DD" w:rsidP="009E3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246C4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6246C4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6246C4">
        <w:rPr>
          <w:rFonts w:asciiTheme="majorBidi" w:hAnsiTheme="majorBidi" w:cstheme="majorBidi"/>
          <w:spacing w:val="-2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210E3B08" w14:textId="77777777" w:rsidR="00A52039" w:rsidRDefault="00A52039" w:rsidP="009E3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DF5BFC8" w14:textId="77777777" w:rsidR="00BC7C20" w:rsidRPr="006246C4" w:rsidRDefault="00BC7C20" w:rsidP="009E3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DDAB1E6" w14:textId="0A660971" w:rsidR="00722584" w:rsidRPr="006246C4" w:rsidRDefault="00722584" w:rsidP="009A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iCs/>
          <w:sz w:val="30"/>
          <w:szCs w:val="30"/>
        </w:rPr>
      </w:pPr>
      <w:r w:rsidRPr="006246C4">
        <w:rPr>
          <w:rFonts w:asciiTheme="minorHAnsi" w:hAnsiTheme="minorHAnsi"/>
          <w:iCs/>
          <w:sz w:val="30"/>
          <w:szCs w:val="30"/>
          <w:cs/>
        </w:rPr>
        <w:lastRenderedPageBreak/>
        <w:t>กรณีชำระด้วยเงินสด</w:t>
      </w:r>
    </w:p>
    <w:p w14:paraId="39349537" w14:textId="77777777" w:rsidR="00722584" w:rsidRPr="006246C4" w:rsidRDefault="00722584" w:rsidP="009A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D4982B7" w14:textId="56FA799A" w:rsidR="009A58DD" w:rsidRPr="006246C4" w:rsidRDefault="009A58DD" w:rsidP="009A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46C4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ๆ ไปกับการเพิ่มขึ้นในส่วนของหนี้สิน ตลอดระยะเวลาที่พนักงานมีสิทธิได้รับชำระอย่างไม่มีเงื่อนไข</w:t>
      </w:r>
      <w:r w:rsidR="005B349E" w:rsidRPr="006246C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46C4">
        <w:rPr>
          <w:rFonts w:asciiTheme="majorBidi" w:hAnsiTheme="majorBidi" w:cstheme="majorBidi"/>
          <w:spacing w:val="-6"/>
          <w:sz w:val="30"/>
          <w:szCs w:val="30"/>
          <w:cs/>
        </w:rPr>
        <w:t>หนี้สินถูกวัดมูลค่าใหม่</w:t>
      </w:r>
      <w:r w:rsidRPr="006246C4">
        <w:rPr>
          <w:rFonts w:asciiTheme="majorBidi" w:hAnsiTheme="majorBidi" w:cstheme="majorBidi"/>
          <w:sz w:val="30"/>
          <w:szCs w:val="30"/>
          <w:cs/>
        </w:rPr>
        <w:t>ทุกๆ วันที่ในรายงานและวันที่จ่ายชำระ</w:t>
      </w:r>
      <w:r w:rsidR="00651852" w:rsidRPr="006246C4">
        <w:rPr>
          <w:rFonts w:asciiTheme="majorBidi" w:hAnsiTheme="majorBidi" w:cstheme="majorBidi"/>
          <w:sz w:val="30"/>
          <w:szCs w:val="30"/>
        </w:rPr>
        <w:t xml:space="preserve"> </w:t>
      </w:r>
      <w:r w:rsidRPr="006246C4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การเปลี่ยนแปลงในมูลค่ายุติธรรมของหนี้สินรับรู้เป็นค่าใช้จ่ายพนักงาน</w:t>
      </w:r>
      <w:r w:rsidR="005B349E" w:rsidRPr="006246C4">
        <w:rPr>
          <w:rFonts w:asciiTheme="majorBidi" w:hAnsiTheme="majorBidi" w:cstheme="majorBidi"/>
          <w:sz w:val="30"/>
          <w:szCs w:val="30"/>
        </w:rPr>
        <w:t xml:space="preserve">   </w:t>
      </w:r>
      <w:r w:rsidRPr="006246C4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7E00AECE" w14:textId="77777777" w:rsidR="0077677C" w:rsidRPr="006246C4" w:rsidRDefault="0077677C" w:rsidP="009A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B74FA6" w14:textId="68DFA4EB" w:rsidR="00225148" w:rsidRPr="006246C4" w:rsidRDefault="00225148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6246C4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717778D4" w14:textId="77777777" w:rsidR="00225148" w:rsidRPr="006246C4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71DA4E8B" w14:textId="41795C86" w:rsidR="001222E6" w:rsidRDefault="00F92637" w:rsidP="00FD33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D923E24" w14:textId="77777777" w:rsidR="00FD3374" w:rsidRPr="00FD3374" w:rsidRDefault="00FD3374" w:rsidP="00FD33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A7444B5" w14:textId="77777777" w:rsidR="00225148" w:rsidRPr="006246C4" w:rsidRDefault="00225148" w:rsidP="00225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iCs/>
          <w:sz w:val="30"/>
          <w:szCs w:val="30"/>
        </w:rPr>
      </w:pPr>
      <w:r w:rsidRPr="006246C4">
        <w:rPr>
          <w:rFonts w:asciiTheme="minorHAnsi" w:hAnsiTheme="minorHAnsi" w:cstheme="minorHAnsi"/>
          <w:iCs/>
          <w:sz w:val="30"/>
          <w:szCs w:val="30"/>
          <w:cs/>
        </w:rPr>
        <w:t>ประมาณการค่าประกันความเสียหาย</w:t>
      </w:r>
    </w:p>
    <w:p w14:paraId="597CD90D" w14:textId="77777777" w:rsidR="00225148" w:rsidRPr="006246C4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259FA6F5" w14:textId="5EB7392D" w:rsidR="00225148" w:rsidRPr="006246C4" w:rsidRDefault="00225148" w:rsidP="00225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</w:t>
      </w:r>
      <w:r w:rsidR="00BC4BAD" w:rsidRPr="006246C4">
        <w:rPr>
          <w:rFonts w:asciiTheme="minorHAnsi" w:hAnsiTheme="minorHAnsi" w:cstheme="minorHAnsi"/>
          <w:sz w:val="30"/>
          <w:szCs w:val="30"/>
          <w:cs/>
        </w:rPr>
        <w:t xml:space="preserve">แก่ลูกค้าแล้ว </w:t>
      </w:r>
      <w:r w:rsidRPr="006246C4">
        <w:rPr>
          <w:rFonts w:asciiTheme="minorHAnsi" w:hAnsiTheme="minorHAnsi" w:cstheme="minorHAnsi"/>
          <w:sz w:val="30"/>
          <w:szCs w:val="30"/>
          <w:cs/>
        </w:rPr>
        <w:t>ประมาณการค่าใช้จ่ายพิจารณาจากประวัติการจ่ายค่า</w:t>
      </w:r>
      <w:r w:rsidR="00BC4BAD" w:rsidRPr="006246C4">
        <w:rPr>
          <w:rFonts w:asciiTheme="minorHAnsi" w:hAnsiTheme="minorHAnsi" w:cstheme="minorHAnsi"/>
          <w:sz w:val="30"/>
          <w:szCs w:val="30"/>
          <w:cs/>
        </w:rPr>
        <w:t>ประกันความเสียหาย</w:t>
      </w:r>
      <w:r w:rsidRPr="006246C4">
        <w:rPr>
          <w:rFonts w:asciiTheme="minorHAnsi" w:hAnsiTheme="minorHAnsi" w:cstheme="minorHAnsi"/>
          <w:sz w:val="30"/>
          <w:szCs w:val="30"/>
          <w:cs/>
        </w:rPr>
        <w:t xml:space="preserve"> และปัจจัยต่างๆ ที่อาจเกี่ยวข้องกับความน่าจะเป็นที่จะเกิด</w:t>
      </w:r>
      <w:r w:rsidR="005E7B46" w:rsidRPr="006246C4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6246C4">
        <w:rPr>
          <w:rFonts w:asciiTheme="minorHAnsi" w:hAnsiTheme="minorHAnsi" w:cstheme="minorHAnsi"/>
          <w:sz w:val="30"/>
          <w:szCs w:val="30"/>
          <w:cs/>
        </w:rPr>
        <w:t xml:space="preserve">ความเสียหายดังกล่าว  </w:t>
      </w:r>
    </w:p>
    <w:p w14:paraId="6358E1D7" w14:textId="77777777" w:rsidR="008C7590" w:rsidRPr="006246C4" w:rsidRDefault="008C7590" w:rsidP="008C7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A91B327" w14:textId="3D195BDA" w:rsidR="00BC50D6" w:rsidRPr="006246C4" w:rsidRDefault="00BC50D6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lang w:val="th-TH"/>
        </w:rPr>
      </w:pPr>
      <w:r w:rsidRPr="006246C4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0E57FA8" w14:textId="1C7BB314" w:rsidR="00BC50D6" w:rsidRPr="006246C4" w:rsidRDefault="00BC50D6" w:rsidP="00066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1718E72" w14:textId="689278F3" w:rsidR="00A7250D" w:rsidRDefault="00066763" w:rsidP="00255D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pacing w:val="-6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Pr="006246C4">
        <w:rPr>
          <w:rFonts w:asciiTheme="minorHAnsi" w:hAnsiTheme="minorHAnsi" w:cstheme="minorHAns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5F9EAC8" w14:textId="77777777" w:rsidR="00255D28" w:rsidRPr="006246C4" w:rsidRDefault="00255D28" w:rsidP="00255D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53302D08" w14:textId="31B8C116" w:rsidR="00C23896" w:rsidRPr="00DB7A83" w:rsidRDefault="00C23896" w:rsidP="00DB7A8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A3C6FEF" w14:textId="36C8B980" w:rsidR="00C23896" w:rsidRPr="006246C4" w:rsidRDefault="00C23896" w:rsidP="005D7A9F">
      <w:pPr>
        <w:pStyle w:val="block"/>
        <w:numPr>
          <w:ilvl w:val="0"/>
          <w:numId w:val="23"/>
        </w:numPr>
        <w:spacing w:after="0" w:line="240" w:lineRule="atLeast"/>
        <w:ind w:left="990" w:right="-7" w:hanging="450"/>
        <w:jc w:val="thaiDistribute"/>
        <w:rPr>
          <w:rFonts w:asciiTheme="minorHAnsi" w:hAnsiTheme="minorHAnsi" w:cstheme="minorHAnsi"/>
          <w:sz w:val="30"/>
          <w:szCs w:val="30"/>
          <w:lang w:bidi="th-TH"/>
        </w:rPr>
      </w:pPr>
      <w:r w:rsidRPr="006246C4">
        <w:rPr>
          <w:rFonts w:asciiTheme="minorHAnsi" w:hAnsiTheme="minorHAnsi" w:cstheme="minorHAnsi"/>
          <w:sz w:val="30"/>
          <w:szCs w:val="30"/>
          <w:cs/>
          <w:lang w:bidi="th-TH"/>
        </w:rPr>
        <w:t xml:space="preserve">ข้อมูลระดับ </w:t>
      </w:r>
      <w:r w:rsidR="00A301CB" w:rsidRPr="006246C4">
        <w:rPr>
          <w:rFonts w:asciiTheme="minorHAnsi" w:hAnsiTheme="minorHAnsi" w:cstheme="minorHAnsi"/>
          <w:sz w:val="30"/>
          <w:szCs w:val="30"/>
          <w:lang w:val="en-US" w:bidi="th-TH"/>
        </w:rPr>
        <w:t>1</w:t>
      </w:r>
      <w:r w:rsidR="000D18AA" w:rsidRPr="006246C4">
        <w:rPr>
          <w:rFonts w:asciiTheme="minorHAnsi" w:hAnsiTheme="minorHAnsi" w:cstheme="minorHAnsi" w:hint="cs"/>
          <w:sz w:val="30"/>
          <w:szCs w:val="30"/>
          <w:cs/>
          <w:lang w:val="en-US" w:bidi="th-TH"/>
        </w:rPr>
        <w:t xml:space="preserve"> </w:t>
      </w:r>
      <w:r w:rsidRPr="006246C4">
        <w:rPr>
          <w:rFonts w:asciiTheme="minorHAnsi" w:hAnsiTheme="minorHAnsi" w:cstheme="minorHAns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B9F1078" w14:textId="41373D57" w:rsidR="00C23896" w:rsidRPr="006246C4" w:rsidRDefault="00C23896" w:rsidP="005D7A9F">
      <w:pPr>
        <w:pStyle w:val="block"/>
        <w:numPr>
          <w:ilvl w:val="0"/>
          <w:numId w:val="23"/>
        </w:numPr>
        <w:spacing w:after="0" w:line="240" w:lineRule="atLeast"/>
        <w:ind w:left="990" w:right="65" w:hanging="450"/>
        <w:jc w:val="thaiDistribute"/>
        <w:rPr>
          <w:rFonts w:asciiTheme="minorHAnsi" w:hAnsiTheme="minorHAnsi" w:cstheme="minorHAnsi"/>
          <w:sz w:val="30"/>
          <w:szCs w:val="30"/>
          <w:lang w:bidi="th-TH"/>
        </w:rPr>
      </w:pPr>
      <w:r w:rsidRPr="006246C4">
        <w:rPr>
          <w:rFonts w:asciiTheme="minorHAnsi" w:hAnsiTheme="minorHAnsi" w:cstheme="minorHAnsi"/>
          <w:sz w:val="30"/>
          <w:szCs w:val="30"/>
          <w:cs/>
          <w:lang w:bidi="th-TH"/>
        </w:rPr>
        <w:t>ข้อมูลระดับ</w:t>
      </w:r>
      <w:r w:rsidRPr="006246C4">
        <w:rPr>
          <w:rFonts w:asciiTheme="minorHAnsi" w:hAnsiTheme="minorHAnsi" w:cstheme="minorHAnsi"/>
          <w:sz w:val="30"/>
          <w:szCs w:val="30"/>
          <w:lang w:bidi="th-TH"/>
        </w:rPr>
        <w:t xml:space="preserve"> </w:t>
      </w:r>
      <w:r w:rsidR="00A301CB" w:rsidRPr="006246C4">
        <w:rPr>
          <w:rFonts w:asciiTheme="minorHAnsi" w:hAnsiTheme="minorHAnsi" w:cstheme="minorHAnsi"/>
          <w:sz w:val="30"/>
          <w:szCs w:val="30"/>
          <w:lang w:val="en-US" w:bidi="th-TH"/>
        </w:rPr>
        <w:t>2</w:t>
      </w:r>
      <w:r w:rsidRPr="006246C4">
        <w:rPr>
          <w:rFonts w:asciiTheme="minorHAnsi" w:hAnsiTheme="minorHAnsi" w:cstheme="minorHAnsi"/>
          <w:sz w:val="30"/>
          <w:szCs w:val="30"/>
          <w:lang w:bidi="th-TH"/>
        </w:rPr>
        <w:t xml:space="preserve"> </w:t>
      </w:r>
      <w:r w:rsidRPr="006246C4">
        <w:rPr>
          <w:rFonts w:asciiTheme="minorHAnsi" w:hAnsiTheme="minorHAnsi" w:cstheme="minorHAnsi"/>
          <w:sz w:val="30"/>
          <w:szCs w:val="30"/>
          <w:cs/>
          <w:lang w:bidi="th-TH"/>
        </w:rPr>
        <w:t>เป็นข้อมูลอื่นที่สังเกตได้โดยตร</w:t>
      </w:r>
      <w:r w:rsidRPr="006246C4">
        <w:rPr>
          <w:rFonts w:asciiTheme="minorHAnsi" w:hAnsiTheme="minorHAnsi" w:cstheme="minorHAnsi" w:hint="cs"/>
          <w:sz w:val="30"/>
          <w:szCs w:val="30"/>
          <w:cs/>
          <w:lang w:bidi="th-TH"/>
        </w:rPr>
        <w:t>ง</w:t>
      </w:r>
      <w:r w:rsidRPr="006246C4">
        <w:rPr>
          <w:rFonts w:asciiTheme="minorHAnsi" w:hAnsiTheme="minorHAnsi" w:cstheme="minorHAnsi"/>
          <w:sz w:val="30"/>
          <w:szCs w:val="30"/>
          <w:cs/>
          <w:lang w:bidi="th-TH"/>
        </w:rPr>
        <w:t>หรือโดยอ้อมสำหรับสินทรัพย์นั้นหรือหนี้สินนั้</w:t>
      </w:r>
      <w:r w:rsidR="008C7590" w:rsidRPr="006246C4">
        <w:rPr>
          <w:rFonts w:asciiTheme="minorHAnsi" w:hAnsiTheme="minorHAnsi" w:cstheme="minorHAnsi" w:hint="cs"/>
          <w:sz w:val="30"/>
          <w:szCs w:val="30"/>
          <w:cs/>
          <w:lang w:bidi="th-TH"/>
        </w:rPr>
        <w:t>น</w:t>
      </w:r>
      <w:r w:rsidRPr="006246C4">
        <w:rPr>
          <w:rFonts w:asciiTheme="minorHAnsi" w:hAnsiTheme="minorHAnsi" w:cstheme="minorHAnsi"/>
          <w:sz w:val="30"/>
          <w:szCs w:val="30"/>
          <w:cs/>
          <w:lang w:bidi="th-TH"/>
        </w:rPr>
        <w:t>นอกเหนือ</w:t>
      </w:r>
      <w:r w:rsidR="008C7590" w:rsidRPr="006246C4">
        <w:rPr>
          <w:rFonts w:asciiTheme="minorHAnsi" w:hAnsiTheme="minorHAnsi" w:cstheme="minorHAnsi" w:hint="cs"/>
          <w:sz w:val="30"/>
          <w:szCs w:val="30"/>
          <w:cs/>
          <w:lang w:bidi="th-TH"/>
        </w:rPr>
        <w:t xml:space="preserve">                  </w:t>
      </w:r>
      <w:r w:rsidRPr="006246C4">
        <w:rPr>
          <w:rFonts w:asciiTheme="minorHAnsi" w:hAnsiTheme="minorHAnsi" w:cstheme="minorHAns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A301CB" w:rsidRPr="006246C4">
        <w:rPr>
          <w:rFonts w:asciiTheme="minorHAnsi" w:hAnsiTheme="minorHAnsi" w:cstheme="minorHAnsi"/>
          <w:sz w:val="30"/>
          <w:szCs w:val="30"/>
          <w:lang w:val="en-US" w:bidi="th-TH"/>
        </w:rPr>
        <w:t>1</w:t>
      </w:r>
    </w:p>
    <w:p w14:paraId="2047B41F" w14:textId="52A34D94" w:rsidR="00C23896" w:rsidRPr="006246C4" w:rsidRDefault="00C23896" w:rsidP="005D7A9F">
      <w:pPr>
        <w:pStyle w:val="block"/>
        <w:numPr>
          <w:ilvl w:val="0"/>
          <w:numId w:val="23"/>
        </w:numPr>
        <w:spacing w:after="0" w:line="240" w:lineRule="atLeast"/>
        <w:ind w:left="990" w:right="-7" w:hanging="450"/>
        <w:jc w:val="thaiDistribute"/>
        <w:rPr>
          <w:rFonts w:asciiTheme="minorHAnsi" w:hAnsiTheme="minorHAnsi" w:cstheme="minorHAnsi"/>
          <w:sz w:val="30"/>
          <w:szCs w:val="30"/>
          <w:lang w:bidi="th-TH"/>
        </w:rPr>
      </w:pPr>
      <w:r w:rsidRPr="006246C4">
        <w:rPr>
          <w:rFonts w:asciiTheme="minorHAnsi" w:hAnsiTheme="minorHAnsi" w:cstheme="minorHAnsi"/>
          <w:sz w:val="30"/>
          <w:szCs w:val="30"/>
          <w:cs/>
          <w:lang w:bidi="th-TH"/>
        </w:rPr>
        <w:lastRenderedPageBreak/>
        <w:t>ข้อมูลระดับ</w:t>
      </w:r>
      <w:r w:rsidRPr="006246C4">
        <w:rPr>
          <w:rFonts w:asciiTheme="minorHAnsi" w:hAnsiTheme="minorHAnsi" w:cstheme="minorHAnsi"/>
          <w:sz w:val="30"/>
          <w:szCs w:val="30"/>
          <w:lang w:bidi="th-TH"/>
        </w:rPr>
        <w:t xml:space="preserve"> </w:t>
      </w:r>
      <w:r w:rsidR="00A301CB" w:rsidRPr="006246C4">
        <w:rPr>
          <w:rFonts w:asciiTheme="minorHAnsi" w:hAnsiTheme="minorHAnsi" w:cstheme="minorHAnsi"/>
          <w:sz w:val="30"/>
          <w:szCs w:val="30"/>
          <w:lang w:val="en-US" w:bidi="th-TH"/>
        </w:rPr>
        <w:t>3</w:t>
      </w:r>
      <w:r w:rsidRPr="006246C4">
        <w:rPr>
          <w:rFonts w:asciiTheme="minorHAnsi" w:hAnsiTheme="minorHAnsi" w:cstheme="minorHAnsi"/>
          <w:sz w:val="30"/>
          <w:szCs w:val="30"/>
          <w:lang w:bidi="th-TH"/>
        </w:rPr>
        <w:t xml:space="preserve"> </w:t>
      </w:r>
      <w:r w:rsidRPr="006246C4">
        <w:rPr>
          <w:rFonts w:asciiTheme="minorHAnsi" w:hAnsiTheme="minorHAns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C0D14DE" w14:textId="77777777" w:rsidR="00347D03" w:rsidRPr="006246C4" w:rsidRDefault="00347D03" w:rsidP="00BC7C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89CF382" w14:textId="77777777" w:rsidR="00C23896" w:rsidRPr="006246C4" w:rsidRDefault="00C23896" w:rsidP="00C2389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  <w:lang w:val="en-GB"/>
        </w:rPr>
      </w:pPr>
      <w:r w:rsidRPr="006246C4">
        <w:rPr>
          <w:rFonts w:asciiTheme="minorHAnsi" w:hAnsiTheme="minorHAnsi" w:cstheme="minorHAnsi" w:hint="cs"/>
          <w:sz w:val="30"/>
          <w:szCs w:val="30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FD501AA" w14:textId="77777777" w:rsidR="00066763" w:rsidRPr="006246C4" w:rsidRDefault="00066763" w:rsidP="00066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0593070" w14:textId="1008ADD7" w:rsidR="00E0459B" w:rsidRPr="006246C4" w:rsidRDefault="00066763" w:rsidP="00172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AD21D7" w:rsidRPr="006246C4">
        <w:rPr>
          <w:rFonts w:asciiTheme="minorHAnsi" w:hAnsiTheme="minorHAnsi" w:cstheme="minorHAnsi"/>
          <w:sz w:val="30"/>
          <w:szCs w:val="30"/>
          <w:cs/>
        </w:rPr>
        <w:t xml:space="preserve"> </w:t>
      </w:r>
      <w:r w:rsidRPr="006246C4">
        <w:rPr>
          <w:rFonts w:asciiTheme="minorHAnsi" w:hAnsiTheme="minorHAnsi" w:cstheme="minorHAnsi"/>
          <w:sz w:val="30"/>
          <w:szCs w:val="30"/>
          <w:cs/>
        </w:rPr>
        <w:t>กลุ่มบริษัท</w:t>
      </w:r>
      <w:r w:rsidR="00AD21D7" w:rsidRPr="006246C4">
        <w:rPr>
          <w:rFonts w:asciiTheme="minorHAnsi" w:hAnsiTheme="minorHAnsi" w:cstheme="minorHAnsi" w:hint="cs"/>
          <w:sz w:val="30"/>
          <w:szCs w:val="30"/>
          <w:cs/>
        </w:rPr>
        <w:t>วัด</w:t>
      </w:r>
      <w:r w:rsidRPr="006246C4">
        <w:rPr>
          <w:rFonts w:asciiTheme="minorHAnsi" w:hAnsiTheme="minorHAnsi" w:cstheme="minorHAnsi"/>
          <w:sz w:val="30"/>
          <w:szCs w:val="30"/>
          <w:cs/>
        </w:rPr>
        <w:t>มูลค่าสินทรัพย์และ</w:t>
      </w:r>
      <w:r w:rsidR="00C23896" w:rsidRPr="006246C4">
        <w:rPr>
          <w:rFonts w:asciiTheme="minorHAnsi" w:hAnsiTheme="minorHAnsi" w:cstheme="minorHAnsi" w:hint="cs"/>
          <w:sz w:val="30"/>
          <w:szCs w:val="30"/>
          <w:cs/>
        </w:rPr>
        <w:t>สถานะการ</w:t>
      </w:r>
      <w:r w:rsidRPr="006246C4">
        <w:rPr>
          <w:rFonts w:asciiTheme="minorHAnsi" w:hAnsiTheme="minorHAnsi" w:cstheme="minorHAnsi"/>
          <w:sz w:val="30"/>
          <w:szCs w:val="30"/>
          <w:cs/>
        </w:rPr>
        <w:t>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4D31BB8D" w14:textId="77777777" w:rsidR="001222E6" w:rsidRPr="006246C4" w:rsidRDefault="001222E6" w:rsidP="00172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AF61230" w14:textId="1122D306" w:rsidR="00066763" w:rsidRPr="006246C4" w:rsidRDefault="00066763" w:rsidP="007643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</w:t>
      </w:r>
      <w:r w:rsidR="008B3F67" w:rsidRPr="006246C4">
        <w:rPr>
          <w:rFonts w:asciiTheme="minorHAnsi" w:hAnsiTheme="minorHAnsi" w:cstheme="minorHAnsi" w:hint="cs"/>
          <w:sz w:val="30"/>
          <w:szCs w:val="30"/>
          <w:cs/>
        </w:rPr>
        <w:t>ของเครื่องมือทางการเงิน</w:t>
      </w:r>
      <w:r w:rsidR="00A45050" w:rsidRPr="006246C4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6246C4">
        <w:rPr>
          <w:rFonts w:asciiTheme="minorHAnsi" w:hAnsiTheme="minorHAnsi" w:cstheme="minorHAnsi"/>
          <w:spacing w:val="-6"/>
          <w:sz w:val="30"/>
          <w:szCs w:val="30"/>
          <w:cs/>
        </w:rPr>
        <w:t>ณ วันที่รับรู้รายการเมื่อเริ่มแรกแตกต่างจากราคาของการทำรายการ</w:t>
      </w:r>
      <w:r w:rsidR="00764304" w:rsidRPr="006246C4">
        <w:rPr>
          <w:rFonts w:asciiTheme="minorHAnsi" w:hAnsiTheme="minorHAnsi" w:cstheme="minorHAnsi" w:hint="cs"/>
          <w:spacing w:val="-6"/>
          <w:sz w:val="30"/>
          <w:szCs w:val="30"/>
          <w:cs/>
        </w:rPr>
        <w:t xml:space="preserve"> </w:t>
      </w:r>
      <w:r w:rsidRPr="006246C4">
        <w:rPr>
          <w:rFonts w:asciiTheme="minorHAnsi" w:hAnsiTheme="minorHAnsi" w:cstheme="minorHAnsi"/>
          <w:sz w:val="30"/>
          <w:szCs w:val="30"/>
          <w:cs/>
        </w:rPr>
        <w:t xml:space="preserve">ผลต่างระหว่างมูลค่ายุติธรรม ณ วันที่รับรู้รายการเมื่อเริ่มแรกและราคาของการทำรายการ </w:t>
      </w:r>
      <w:r w:rsidR="00E0459B" w:rsidRPr="006246C4">
        <w:rPr>
          <w:rFonts w:asciiTheme="minorHAnsi" w:hAnsiTheme="minorHAnsi" w:cstheme="minorHAnsi" w:hint="cs"/>
          <w:sz w:val="30"/>
          <w:szCs w:val="30"/>
          <w:cs/>
        </w:rPr>
        <w:t>จะ</w:t>
      </w:r>
      <w:r w:rsidR="00764304" w:rsidRPr="006246C4">
        <w:rPr>
          <w:rFonts w:asciiTheme="minorHAnsi" w:hAnsiTheme="minorHAnsi"/>
          <w:sz w:val="30"/>
          <w:szCs w:val="30"/>
          <w:cs/>
        </w:rPr>
        <w:t xml:space="preserve">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A301CB" w:rsidRPr="006246C4">
        <w:rPr>
          <w:rFonts w:asciiTheme="minorHAnsi" w:hAnsiTheme="minorHAnsi"/>
          <w:sz w:val="30"/>
          <w:szCs w:val="30"/>
        </w:rPr>
        <w:t>3</w:t>
      </w:r>
      <w:r w:rsidR="00764304" w:rsidRPr="006246C4">
        <w:rPr>
          <w:rFonts w:asciiTheme="minorHAnsi" w:hAnsiTheme="minorHAns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70ED8D6" w14:textId="07F4E02D" w:rsidR="00462151" w:rsidRDefault="00462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  <w:lang w:val="en-GB"/>
        </w:rPr>
      </w:pPr>
    </w:p>
    <w:p w14:paraId="18519762" w14:textId="77777777" w:rsidR="0021352F" w:rsidRPr="006246C4" w:rsidRDefault="0021352F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theme="minorHAnsi"/>
          <w:i/>
          <w:iCs/>
          <w:sz w:val="30"/>
          <w:szCs w:val="30"/>
        </w:rPr>
      </w:pPr>
      <w:r w:rsidRPr="006246C4">
        <w:rPr>
          <w:rFonts w:asciiTheme="minorHAnsi" w:hAnsiTheme="minorHAnsi" w:cstheme="minorHAnsi" w:hint="cs"/>
          <w:i/>
          <w:iCs/>
          <w:sz w:val="30"/>
          <w:szCs w:val="30"/>
          <w:cs/>
        </w:rPr>
        <w:t>ทุนเรือน</w:t>
      </w:r>
      <w:r w:rsidRPr="006246C4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หุ้น</w:t>
      </w:r>
    </w:p>
    <w:p w14:paraId="0D29577B" w14:textId="77777777" w:rsidR="0021352F" w:rsidRPr="006246C4" w:rsidRDefault="0021352F" w:rsidP="0021352F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060DCB1A" w14:textId="1DC52196" w:rsidR="0021352F" w:rsidRPr="006246C4" w:rsidRDefault="0021352F" w:rsidP="0021352F">
      <w:pPr>
        <w:pStyle w:val="Heading8"/>
        <w:ind w:left="518"/>
        <w:jc w:val="thaiDistribute"/>
        <w:rPr>
          <w:rFonts w:asciiTheme="minorHAnsi" w:hAnsiTheme="minorHAnsi" w:cstheme="minorHAnsi"/>
          <w:b w:val="0"/>
          <w:bCs w:val="0"/>
          <w:i/>
          <w:iCs/>
          <w:sz w:val="30"/>
          <w:szCs w:val="30"/>
          <w:lang w:val="th-TH"/>
        </w:rPr>
      </w:pPr>
      <w:r w:rsidRPr="006246C4">
        <w:rPr>
          <w:rFonts w:asciiTheme="minorHAnsi" w:hAnsiTheme="minorHAnsi" w:cstheme="minorHAnsi" w:hint="cs"/>
          <w:b w:val="0"/>
          <w:bCs w:val="0"/>
          <w:i/>
          <w:iCs/>
          <w:sz w:val="30"/>
          <w:szCs w:val="30"/>
          <w:cs/>
          <w:lang w:val="th-TH"/>
        </w:rPr>
        <w:t>หุ้นสามัญ</w:t>
      </w:r>
    </w:p>
    <w:p w14:paraId="2EA649EA" w14:textId="77777777" w:rsidR="0021352F" w:rsidRPr="006246C4" w:rsidRDefault="0021352F" w:rsidP="0021352F">
      <w:pPr>
        <w:rPr>
          <w:rFonts w:ascii="Angsana New" w:hAnsi="Angsana New"/>
          <w:sz w:val="30"/>
          <w:szCs w:val="30"/>
        </w:rPr>
      </w:pPr>
    </w:p>
    <w:p w14:paraId="6601B01F" w14:textId="3A181266" w:rsidR="00A7250D" w:rsidRDefault="0021352F" w:rsidP="00445A54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6246C4">
        <w:rPr>
          <w:rFonts w:ascii="Angsana New" w:hAnsi="Angsana New" w:hint="cs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รับรู้ป็นรายการหักจากส่วนของทุน</w:t>
      </w:r>
    </w:p>
    <w:p w14:paraId="0695BBF5" w14:textId="77777777" w:rsidR="00445A54" w:rsidRPr="00445A54" w:rsidRDefault="00445A54" w:rsidP="00445A54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62B33B9B" w14:textId="3C6E685B" w:rsidR="008B3F67" w:rsidRPr="006246C4" w:rsidRDefault="008B3F67" w:rsidP="0021352F">
      <w:pPr>
        <w:pStyle w:val="Heading8"/>
        <w:ind w:left="518"/>
        <w:jc w:val="thaiDistribute"/>
        <w:rPr>
          <w:rFonts w:asciiTheme="minorHAnsi" w:hAnsiTheme="minorHAnsi" w:cstheme="minorHAnsi"/>
          <w:b w:val="0"/>
          <w:bCs w:val="0"/>
          <w:i/>
          <w:iCs/>
          <w:sz w:val="30"/>
          <w:szCs w:val="30"/>
          <w:lang w:val="th-TH"/>
        </w:rPr>
      </w:pPr>
      <w:r w:rsidRPr="006246C4">
        <w:rPr>
          <w:rFonts w:asciiTheme="minorHAnsi" w:hAnsiTheme="minorHAnsi" w:cstheme="minorHAnsi" w:hint="cs"/>
          <w:b w:val="0"/>
          <w:bCs w:val="0"/>
          <w:i/>
          <w:iCs/>
          <w:sz w:val="30"/>
          <w:szCs w:val="30"/>
          <w:cs/>
          <w:lang w:val="th-TH"/>
        </w:rPr>
        <w:t>หุ้นทุนซื้อคืน</w:t>
      </w:r>
    </w:p>
    <w:p w14:paraId="72A6366F" w14:textId="77777777" w:rsidR="0021352F" w:rsidRPr="006246C4" w:rsidRDefault="0021352F" w:rsidP="0021352F">
      <w:pPr>
        <w:rPr>
          <w:rFonts w:ascii="Angsana New" w:hAnsi="Angsana New"/>
          <w:sz w:val="30"/>
          <w:szCs w:val="30"/>
        </w:rPr>
      </w:pPr>
    </w:p>
    <w:p w14:paraId="6A40B828" w14:textId="669B914A" w:rsidR="0052455B" w:rsidRPr="006246C4" w:rsidRDefault="00F92637" w:rsidP="004B56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Bidi" w:hAnsiTheme="minorBidi"/>
          <w:sz w:val="30"/>
          <w:szCs w:val="30"/>
        </w:rPr>
      </w:pPr>
      <w:r w:rsidRPr="006246C4">
        <w:rPr>
          <w:rFonts w:asciiTheme="minorBidi" w:hAnsiTheme="minorBidi"/>
          <w:sz w:val="30"/>
          <w:szCs w:val="30"/>
          <w:cs/>
          <w:lang w:val="th-TH"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</w:t>
      </w:r>
      <w:r w:rsidRPr="006246C4">
        <w:rPr>
          <w:rFonts w:asciiTheme="minorBidi" w:hAnsiTheme="minorBidi"/>
          <w:sz w:val="30"/>
          <w:szCs w:val="30"/>
          <w:cs/>
          <w:lang w:val="th-TH"/>
        </w:rPr>
        <w:lastRenderedPageBreak/>
        <w:t>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4541689A" w14:textId="77777777" w:rsidR="00F146F0" w:rsidRDefault="00F146F0" w:rsidP="004B56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inorBidi" w:hAnsiTheme="minorBidi"/>
          <w:sz w:val="30"/>
          <w:szCs w:val="30"/>
        </w:rPr>
      </w:pPr>
    </w:p>
    <w:p w14:paraId="18AF7F11" w14:textId="1ADF0FEE" w:rsidR="00225148" w:rsidRPr="006246C4" w:rsidRDefault="00225148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6246C4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รายได้</w:t>
      </w:r>
      <w:r w:rsidR="00BA16EA" w:rsidRPr="006246C4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1FAA7217" w14:textId="501C4FFD" w:rsidR="00225148" w:rsidRPr="006246C4" w:rsidRDefault="00225148" w:rsidP="00E6772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CAF149B" w14:textId="6DB58193" w:rsidR="005C59FC" w:rsidRPr="006246C4" w:rsidRDefault="005C59FC" w:rsidP="002B37A3">
      <w:pPr>
        <w:pStyle w:val="BodyText"/>
        <w:numPr>
          <w:ilvl w:val="0"/>
          <w:numId w:val="25"/>
        </w:numPr>
        <w:shd w:val="clear" w:color="auto" w:fill="FFFFFF"/>
        <w:tabs>
          <w:tab w:val="clear" w:pos="454"/>
          <w:tab w:val="clear" w:pos="907"/>
          <w:tab w:val="left" w:pos="540"/>
        </w:tabs>
        <w:spacing w:after="0"/>
        <w:ind w:left="1080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6246C4">
        <w:rPr>
          <w:rFonts w:asciiTheme="minorHAnsi" w:hAnsiTheme="minorHAnsi" w:hint="cs"/>
          <w:i/>
          <w:iCs/>
          <w:sz w:val="30"/>
          <w:szCs w:val="30"/>
          <w:cs/>
        </w:rPr>
        <w:t>การรับรู้รายได้</w:t>
      </w:r>
    </w:p>
    <w:p w14:paraId="6A70E14C" w14:textId="77777777" w:rsidR="005C59FC" w:rsidRPr="006246C4" w:rsidRDefault="005C59FC" w:rsidP="00172263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inorHAnsi" w:hAnsiTheme="minorHAnsi"/>
          <w:sz w:val="30"/>
          <w:szCs w:val="30"/>
        </w:rPr>
      </w:pPr>
    </w:p>
    <w:p w14:paraId="693588E1" w14:textId="55F59B08" w:rsidR="00E6772C" w:rsidRPr="006246C4" w:rsidRDefault="0050115F" w:rsidP="002B37A3">
      <w:pPr>
        <w:pStyle w:val="BodyText"/>
        <w:shd w:val="clear" w:color="auto" w:fill="FFFFFF"/>
        <w:tabs>
          <w:tab w:val="clear" w:pos="454"/>
          <w:tab w:val="clear" w:pos="907"/>
          <w:tab w:val="left" w:pos="1350"/>
        </w:tabs>
        <w:spacing w:after="0"/>
        <w:ind w:left="1080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0C077B" w:rsidRPr="006246C4">
        <w:rPr>
          <w:rFonts w:asciiTheme="minorHAnsi" w:hAnsiTheme="minorHAnsi" w:hint="cs"/>
          <w:sz w:val="30"/>
          <w:szCs w:val="30"/>
          <w:cs/>
        </w:rPr>
        <w:t>รายได้ที่รับรู้ไม่รวม</w:t>
      </w:r>
      <w:r w:rsidRPr="006246C4">
        <w:rPr>
          <w:rFonts w:asciiTheme="minorHAnsi" w:hAnsiTheme="minorHAnsi"/>
          <w:sz w:val="30"/>
          <w:szCs w:val="30"/>
          <w:cs/>
        </w:rPr>
        <w:t>ภาษีมูลค่าเพิ่ม และแสดงสุทธิจากส่วนลดการค้าและส่วนลดตามปริมาณ</w:t>
      </w:r>
    </w:p>
    <w:p w14:paraId="1A9AE093" w14:textId="77777777" w:rsidR="00081210" w:rsidRPr="006246C4" w:rsidRDefault="00081210" w:rsidP="002B37A3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</w:p>
    <w:p w14:paraId="0887E553" w14:textId="4FFCA996" w:rsidR="00D9077A" w:rsidRDefault="00D9077A" w:rsidP="00993F33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777E9E" w:rsidRPr="006246C4">
        <w:rPr>
          <w:rFonts w:asciiTheme="minorHAnsi" w:hAnsiTheme="minorHAnsi"/>
          <w:sz w:val="30"/>
          <w:szCs w:val="30"/>
        </w:rPr>
        <w:t xml:space="preserve"> </w:t>
      </w:r>
      <w:r w:rsidRPr="006246C4">
        <w:rPr>
          <w:rFonts w:asciiTheme="minorHAnsi" w:hAnsiTheme="minorHAnsi"/>
          <w:sz w:val="30"/>
          <w:szCs w:val="30"/>
          <w:cs/>
        </w:rPr>
        <w:t>สำหรับการขายที่ให้สิทธิลูกค้าใน</w:t>
      </w:r>
      <w:r w:rsidR="000C4C35">
        <w:rPr>
          <w:rFonts w:asciiTheme="minorHAnsi" w:hAnsiTheme="minorHAnsi" w:hint="cs"/>
          <w:sz w:val="30"/>
          <w:szCs w:val="30"/>
          <w:cs/>
        </w:rPr>
        <w:t xml:space="preserve">     </w:t>
      </w:r>
      <w:r w:rsidRPr="006246C4">
        <w:rPr>
          <w:rFonts w:asciiTheme="minorHAnsi" w:hAnsiTheme="minorHAnsi"/>
          <w:sz w:val="30"/>
          <w:szCs w:val="30"/>
          <w:cs/>
        </w:rPr>
        <w:t>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6E0187" w:rsidRPr="006246C4">
        <w:rPr>
          <w:rFonts w:asciiTheme="minorHAnsi" w:hAnsiTheme="minorHAnsi" w:hint="cs"/>
          <w:sz w:val="30"/>
          <w:szCs w:val="30"/>
          <w:cs/>
        </w:rPr>
        <w:t>และต้นทุนขายสำหรับ</w:t>
      </w:r>
      <w:r w:rsidRPr="006246C4">
        <w:rPr>
          <w:rFonts w:asciiTheme="minorHAnsi" w:hAnsiTheme="minorHAnsi"/>
          <w:sz w:val="30"/>
          <w:szCs w:val="30"/>
          <w:cs/>
        </w:rPr>
        <w:t>สินค้าที่คาดว่าจะได้รับคืน</w:t>
      </w:r>
    </w:p>
    <w:p w14:paraId="6D73411D" w14:textId="77777777" w:rsidR="009C05BF" w:rsidRPr="006246C4" w:rsidRDefault="009C05BF" w:rsidP="00993F33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</w:p>
    <w:p w14:paraId="5106E227" w14:textId="4CCC4B42" w:rsidR="004F7A16" w:rsidRDefault="001728CA" w:rsidP="002B37A3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</w:t>
      </w:r>
      <w:r w:rsidR="00EE45A2" w:rsidRPr="006246C4">
        <w:rPr>
          <w:rFonts w:asciiTheme="minorHAnsi" w:hAnsiTheme="minorHAnsi" w:hint="cs"/>
          <w:sz w:val="30"/>
          <w:szCs w:val="30"/>
          <w:cs/>
        </w:rPr>
        <w:t xml:space="preserve">         </w:t>
      </w:r>
      <w:r w:rsidRPr="006246C4">
        <w:rPr>
          <w:rFonts w:asciiTheme="minorHAnsi" w:hAnsiTheme="minorHAnsi"/>
          <w:sz w:val="30"/>
          <w:szCs w:val="30"/>
          <w:cs/>
        </w:rPr>
        <w:t>เมื่อเกิดขึ้น</w:t>
      </w:r>
    </w:p>
    <w:p w14:paraId="7EB60C57" w14:textId="77777777" w:rsidR="00A52039" w:rsidRPr="006246C4" w:rsidRDefault="00A52039" w:rsidP="002B37A3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</w:p>
    <w:p w14:paraId="6EC694E1" w14:textId="5A616922" w:rsidR="003D07CE" w:rsidRPr="006246C4" w:rsidRDefault="004F7A16" w:rsidP="002B37A3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</w:t>
      </w:r>
      <w:r w:rsidR="00A076C3" w:rsidRPr="006246C4">
        <w:rPr>
          <w:rFonts w:asciiTheme="minorHAnsi" w:hAnsiTheme="minorHAnsi" w:hint="cs"/>
          <w:sz w:val="30"/>
          <w:szCs w:val="30"/>
          <w:cs/>
        </w:rPr>
        <w:t>รับรู้รายได้จากการขาย</w:t>
      </w:r>
      <w:r w:rsidRPr="006246C4">
        <w:rPr>
          <w:rFonts w:asciiTheme="minorHAnsi" w:hAnsiTheme="minorHAnsi"/>
          <w:sz w:val="30"/>
          <w:szCs w:val="30"/>
          <w:cs/>
        </w:rPr>
        <w:t>สินค้าและ</w:t>
      </w:r>
      <w:r w:rsidR="00A076C3" w:rsidRPr="006246C4">
        <w:rPr>
          <w:rFonts w:asciiTheme="minorHAnsi" w:hAnsiTheme="minorHAnsi" w:hint="cs"/>
          <w:sz w:val="30"/>
          <w:szCs w:val="30"/>
          <w:cs/>
        </w:rPr>
        <w:t xml:space="preserve">   การให้</w:t>
      </w:r>
      <w:r w:rsidRPr="006246C4">
        <w:rPr>
          <w:rFonts w:asciiTheme="minorHAnsi" w:hAnsiTheme="minorHAnsi"/>
          <w:sz w:val="30"/>
          <w:szCs w:val="30"/>
          <w:cs/>
        </w:rPr>
        <w:t>บริการแยกจากกัน</w:t>
      </w:r>
      <w:r w:rsidR="00A076C3" w:rsidRPr="006246C4">
        <w:rPr>
          <w:rFonts w:asciiTheme="minorHAnsi" w:hAnsiTheme="minorHAnsi" w:hint="cs"/>
          <w:sz w:val="30"/>
          <w:szCs w:val="30"/>
          <w:cs/>
        </w:rPr>
        <w:t xml:space="preserve"> </w:t>
      </w:r>
      <w:r w:rsidRPr="006246C4">
        <w:rPr>
          <w:rFonts w:asciiTheme="minorHAnsi" w:hAnsiTheme="minorHAnsi"/>
          <w:sz w:val="30"/>
          <w:szCs w:val="30"/>
          <w:cs/>
        </w:rPr>
        <w:t>หาก</w:t>
      </w:r>
      <w:r w:rsidR="00A076C3" w:rsidRPr="006246C4">
        <w:rPr>
          <w:rFonts w:asciiTheme="minorHAnsi" w:hAnsiTheme="minorHAnsi"/>
          <w:sz w:val="30"/>
          <w:szCs w:val="30"/>
          <w:cs/>
        </w:rPr>
        <w:t>สามารถแยกสินค้าหรือบริการดังกล่าวออกจากกันได้และลูกค้าได้รับประโยชน์</w:t>
      </w:r>
      <w:r w:rsidR="00A076C3" w:rsidRPr="006246C4">
        <w:rPr>
          <w:rFonts w:asciiTheme="minorHAnsi" w:hAnsiTheme="minorHAnsi"/>
          <w:spacing w:val="-6"/>
          <w:sz w:val="30"/>
          <w:szCs w:val="30"/>
          <w:cs/>
        </w:rPr>
        <w:t>จากสินค้าหรือบริการนั้น หรือมีการให้บริการหลายๆ ประเภทในรอบระยะเวลารายงานที่แตกต่างกัน สิ่งตอบแทน</w:t>
      </w:r>
      <w:r w:rsidR="00A076C3" w:rsidRPr="006246C4">
        <w:rPr>
          <w:rFonts w:asciiTheme="minorHAnsi" w:hAnsiTheme="minorHAnsi"/>
          <w:sz w:val="30"/>
          <w:szCs w:val="30"/>
          <w:cs/>
        </w:rPr>
        <w:t>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3043E1B6" w14:textId="77777777" w:rsidR="00A7250D" w:rsidRPr="006246C4" w:rsidRDefault="00A7250D" w:rsidP="00DF1792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inorHAnsi" w:hAnsiTheme="minorHAnsi"/>
          <w:sz w:val="30"/>
          <w:szCs w:val="30"/>
        </w:rPr>
      </w:pPr>
    </w:p>
    <w:p w14:paraId="5C4047A9" w14:textId="77777777" w:rsidR="003D07CE" w:rsidRPr="006246C4" w:rsidRDefault="003D07CE" w:rsidP="002B37A3">
      <w:pPr>
        <w:pStyle w:val="BodyText"/>
        <w:shd w:val="clear" w:color="auto" w:fill="FFFFFF"/>
        <w:tabs>
          <w:tab w:val="clear" w:pos="454"/>
          <w:tab w:val="clear" w:pos="907"/>
          <w:tab w:val="left" w:pos="1800"/>
        </w:tabs>
        <w:spacing w:after="0"/>
        <w:ind w:left="1080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6246C4">
        <w:rPr>
          <w:rFonts w:asciiTheme="minorHAnsi" w:hAnsiTheme="minorHAnsi"/>
          <w:i/>
          <w:iCs/>
          <w:sz w:val="30"/>
          <w:szCs w:val="30"/>
          <w:cs/>
        </w:rPr>
        <w:t>โปรแกรมสิทธิพิเศษแก่ลูกค้า</w:t>
      </w:r>
    </w:p>
    <w:p w14:paraId="401534D5" w14:textId="77777777" w:rsidR="00F92637" w:rsidRPr="006246C4" w:rsidRDefault="00F92637" w:rsidP="000C077B">
      <w:pPr>
        <w:pStyle w:val="BodyText"/>
        <w:shd w:val="clear" w:color="auto" w:fill="FFFFFF"/>
        <w:tabs>
          <w:tab w:val="clear" w:pos="454"/>
        </w:tabs>
        <w:spacing w:after="0"/>
        <w:ind w:left="909"/>
        <w:jc w:val="thaiDistribute"/>
        <w:rPr>
          <w:rFonts w:asciiTheme="minorHAnsi" w:hAnsiTheme="minorHAnsi"/>
          <w:sz w:val="30"/>
          <w:szCs w:val="30"/>
        </w:rPr>
      </w:pPr>
    </w:p>
    <w:p w14:paraId="165BE03E" w14:textId="0D62FC82" w:rsidR="00266AD5" w:rsidRDefault="00A076C3" w:rsidP="00D460D5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</w:t>
      </w:r>
      <w:r w:rsidRPr="006246C4">
        <w:rPr>
          <w:rFonts w:asciiTheme="minorHAnsi" w:hAnsiTheme="minorHAnsi" w:hint="cs"/>
          <w:sz w:val="30"/>
          <w:szCs w:val="30"/>
          <w:cs/>
        </w:rPr>
        <w:t xml:space="preserve">   </w:t>
      </w:r>
      <w:r w:rsidRPr="006246C4">
        <w:rPr>
          <w:rFonts w:asciiTheme="minorHAnsi" w:hAnsiTheme="minorHAnsi"/>
          <w:sz w:val="30"/>
          <w:szCs w:val="30"/>
          <w:cs/>
        </w:rPr>
        <w:t>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</w:t>
      </w:r>
      <w:r w:rsidRPr="006246C4">
        <w:rPr>
          <w:rFonts w:asciiTheme="minorHAnsi" w:hAnsiTheme="minorHAnsi" w:hint="cs"/>
          <w:sz w:val="30"/>
          <w:szCs w:val="30"/>
          <w:cs/>
        </w:rPr>
        <w:t xml:space="preserve">          </w:t>
      </w:r>
      <w:r w:rsidRPr="006246C4">
        <w:rPr>
          <w:rFonts w:asciiTheme="minorHAnsi" w:hAnsiTheme="minorHAnsi"/>
          <w:sz w:val="30"/>
          <w:szCs w:val="30"/>
          <w:cs/>
        </w:rPr>
        <w:t>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4A9BEAF8" w14:textId="73645B03" w:rsidR="003D07CE" w:rsidRPr="006246C4" w:rsidRDefault="003D07CE" w:rsidP="002B37A3">
      <w:pPr>
        <w:pStyle w:val="BodyText"/>
        <w:shd w:val="clear" w:color="auto" w:fill="FFFFFF"/>
        <w:tabs>
          <w:tab w:val="clear" w:pos="454"/>
          <w:tab w:val="clear" w:pos="907"/>
          <w:tab w:val="left" w:pos="2250"/>
        </w:tabs>
        <w:spacing w:after="0"/>
        <w:ind w:left="1080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6246C4">
        <w:rPr>
          <w:rFonts w:asciiTheme="minorHAnsi" w:hAnsiTheme="minorHAnsi"/>
          <w:i/>
          <w:iCs/>
          <w:sz w:val="30"/>
          <w:szCs w:val="30"/>
          <w:cs/>
        </w:rPr>
        <w:lastRenderedPageBreak/>
        <w:t>รายได้ค่านายหน้า</w:t>
      </w:r>
    </w:p>
    <w:p w14:paraId="5CD09882" w14:textId="77777777" w:rsidR="001222E6" w:rsidRPr="006246C4" w:rsidRDefault="001222E6" w:rsidP="00A076C3">
      <w:pPr>
        <w:pStyle w:val="BodyText"/>
        <w:shd w:val="clear" w:color="auto" w:fill="FFFFFF"/>
        <w:tabs>
          <w:tab w:val="clear" w:pos="454"/>
        </w:tabs>
        <w:spacing w:after="0"/>
        <w:ind w:left="909"/>
        <w:jc w:val="thaiDistribute"/>
        <w:rPr>
          <w:rFonts w:asciiTheme="minorHAnsi" w:hAnsiTheme="minorHAnsi"/>
          <w:i/>
          <w:iCs/>
          <w:sz w:val="30"/>
          <w:szCs w:val="30"/>
          <w:cs/>
        </w:rPr>
      </w:pPr>
    </w:p>
    <w:p w14:paraId="0472FD90" w14:textId="713393AA" w:rsidR="0034061E" w:rsidRPr="006246C4" w:rsidRDefault="009017E3" w:rsidP="002B37A3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สำหรับสัญญาที่กลุ่มบริษัทดำเนินการจัดหาสินค้าแทนลูกค้าและไม่มีอำนาจควบคุมในสินค้าดังกล่าวก่อน</w:t>
      </w:r>
      <w:r w:rsidR="006E0187" w:rsidRPr="006246C4">
        <w:rPr>
          <w:rFonts w:asciiTheme="minorHAnsi" w:hAnsiTheme="minorHAnsi" w:hint="cs"/>
          <w:sz w:val="30"/>
          <w:szCs w:val="30"/>
          <w:cs/>
        </w:rPr>
        <w:t xml:space="preserve">        </w:t>
      </w:r>
      <w:r w:rsidRPr="006246C4">
        <w:rPr>
          <w:rFonts w:asciiTheme="minorHAnsi" w:hAnsiTheme="minorHAnsi"/>
          <w:sz w:val="30"/>
          <w:szCs w:val="30"/>
          <w:cs/>
        </w:rPr>
        <w:t>ที่ผู้ขายหลักจะโอนสินค้านั้นให้กับลูกค้า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</w:t>
      </w:r>
      <w:r w:rsidR="006E0187" w:rsidRPr="006246C4">
        <w:rPr>
          <w:rFonts w:asciiTheme="minorHAnsi" w:hAnsiTheme="minorHAnsi"/>
          <w:sz w:val="30"/>
          <w:szCs w:val="30"/>
          <w:cs/>
        </w:rPr>
        <w:t>เป็นรายได้ค่านายหน้าเมื่อภาระผูกพันในการจัดหาสินค้าหรือบริการ</w:t>
      </w:r>
      <w:r w:rsidR="006E0187" w:rsidRPr="006246C4">
        <w:rPr>
          <w:rFonts w:asciiTheme="minorHAnsi" w:hAnsiTheme="minorHAnsi" w:hint="cs"/>
          <w:sz w:val="30"/>
          <w:szCs w:val="30"/>
          <w:cs/>
        </w:rPr>
        <w:t xml:space="preserve">         </w:t>
      </w:r>
      <w:r w:rsidR="006E0187" w:rsidRPr="006246C4">
        <w:rPr>
          <w:rFonts w:asciiTheme="minorHAnsi" w:hAnsiTheme="minorHAnsi"/>
          <w:sz w:val="30"/>
          <w:szCs w:val="30"/>
          <w:cs/>
        </w:rPr>
        <w:t>ที่กำหนดไว้เสร็จสิ้น</w:t>
      </w:r>
    </w:p>
    <w:p w14:paraId="21F6B0EB" w14:textId="77777777" w:rsidR="00AA755A" w:rsidRDefault="00AA755A" w:rsidP="00946652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inorHAnsi" w:hAnsiTheme="minorHAnsi"/>
          <w:sz w:val="30"/>
          <w:szCs w:val="30"/>
        </w:rPr>
      </w:pPr>
    </w:p>
    <w:p w14:paraId="6DEB8C07" w14:textId="789AE553" w:rsidR="00142357" w:rsidRPr="006246C4" w:rsidRDefault="00142357" w:rsidP="0048747E">
      <w:pPr>
        <w:pStyle w:val="BodyText"/>
        <w:numPr>
          <w:ilvl w:val="0"/>
          <w:numId w:val="25"/>
        </w:numPr>
        <w:shd w:val="clear" w:color="auto" w:fill="FFFFFF"/>
        <w:tabs>
          <w:tab w:val="clear" w:pos="454"/>
          <w:tab w:val="clear" w:pos="907"/>
          <w:tab w:val="left" w:pos="540"/>
        </w:tabs>
        <w:spacing w:after="0"/>
        <w:ind w:left="1080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6246C4">
        <w:rPr>
          <w:rFonts w:asciiTheme="minorHAnsi" w:hAnsiTheme="minorHAnsi" w:hint="cs"/>
          <w:i/>
          <w:iCs/>
          <w:sz w:val="30"/>
          <w:szCs w:val="30"/>
          <w:cs/>
        </w:rPr>
        <w:t>ยอดคงเหลือของสัญญา</w:t>
      </w:r>
    </w:p>
    <w:p w14:paraId="2BBACBC2" w14:textId="77777777" w:rsidR="00142357" w:rsidRPr="006246C4" w:rsidRDefault="00142357" w:rsidP="00142357">
      <w:pPr>
        <w:pStyle w:val="BodyText"/>
        <w:shd w:val="clear" w:color="auto" w:fill="FFFFFF"/>
        <w:tabs>
          <w:tab w:val="clear" w:pos="454"/>
          <w:tab w:val="clear" w:pos="907"/>
          <w:tab w:val="left" w:pos="540"/>
        </w:tabs>
        <w:spacing w:after="0"/>
        <w:ind w:left="900"/>
        <w:jc w:val="thaiDistribute"/>
        <w:rPr>
          <w:rFonts w:asciiTheme="minorHAnsi" w:hAnsiTheme="minorHAnsi"/>
          <w:sz w:val="30"/>
          <w:szCs w:val="30"/>
        </w:rPr>
      </w:pPr>
    </w:p>
    <w:p w14:paraId="2FEAB260" w14:textId="51BD13BF" w:rsidR="004F7A16" w:rsidRDefault="00142357" w:rsidP="0048747E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="006D21C7" w:rsidRPr="006246C4">
        <w:rPr>
          <w:rFonts w:asciiTheme="minorHAnsi" w:hAnsiTheme="minorHAnsi" w:hint="cs"/>
          <w:sz w:val="30"/>
          <w:szCs w:val="30"/>
          <w:cs/>
        </w:rPr>
        <w:t xml:space="preserve">         </w:t>
      </w:r>
      <w:r w:rsidRPr="006246C4">
        <w:rPr>
          <w:rFonts w:asciiTheme="minorHAnsi" w:hAnsiTheme="minorHAnsi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</w:t>
      </w:r>
      <w:r w:rsidR="006D21C7" w:rsidRPr="006246C4">
        <w:rPr>
          <w:rFonts w:asciiTheme="minorHAnsi" w:hAnsiTheme="minorHAnsi" w:hint="cs"/>
          <w:sz w:val="30"/>
          <w:szCs w:val="30"/>
          <w:cs/>
        </w:rPr>
        <w:t xml:space="preserve">     </w:t>
      </w:r>
      <w:r w:rsidRPr="006246C4">
        <w:rPr>
          <w:rFonts w:asciiTheme="minorHAnsi" w:hAnsiTheme="minorHAnsi"/>
          <w:sz w:val="30"/>
          <w:szCs w:val="30"/>
          <w:cs/>
        </w:rPr>
        <w:t>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20C0D83F" w14:textId="77777777" w:rsidR="000C4C35" w:rsidRPr="006246C4" w:rsidRDefault="000C4C35" w:rsidP="0048747E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</w:p>
    <w:p w14:paraId="07F24412" w14:textId="73DDABA9" w:rsidR="00142357" w:rsidRPr="006246C4" w:rsidRDefault="00142357" w:rsidP="0048747E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หนี้สินที่เกิดจากสัญญา</w:t>
      </w:r>
      <w:r w:rsidR="00A22BC5" w:rsidRPr="006246C4">
        <w:rPr>
          <w:rFonts w:asciiTheme="minorHAnsi" w:hAnsiTheme="minorHAnsi" w:hint="cs"/>
          <w:sz w:val="30"/>
          <w:szCs w:val="30"/>
          <w:cs/>
        </w:rPr>
        <w:t>รวมถึงเงินรับล่วงหน้าจากลูกค้า</w:t>
      </w:r>
      <w:r w:rsidRPr="006246C4">
        <w:rPr>
          <w:rFonts w:asciiTheme="minorHAnsi" w:hAnsiTheme="minorHAns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A22BC5" w:rsidRPr="006246C4">
        <w:rPr>
          <w:rFonts w:asciiTheme="minorHAnsi" w:hAnsiTheme="minorHAnsi" w:hint="cs"/>
          <w:sz w:val="30"/>
          <w:szCs w:val="30"/>
          <w:cs/>
        </w:rPr>
        <w:t>รวมถึงเงินรับล่วงหน้าจากลูกค้า</w:t>
      </w:r>
      <w:r w:rsidRPr="006246C4">
        <w:rPr>
          <w:rFonts w:asciiTheme="minorHAnsi" w:hAnsiTheme="minorHAnsi"/>
          <w:sz w:val="30"/>
          <w:szCs w:val="30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7323CED0" w14:textId="3FC208E3" w:rsidR="00977F9D" w:rsidRPr="006246C4" w:rsidRDefault="00977F9D" w:rsidP="000D72D6">
      <w:pPr>
        <w:pStyle w:val="BodyText"/>
        <w:shd w:val="clear" w:color="auto" w:fill="FFFFFF"/>
        <w:tabs>
          <w:tab w:val="clear" w:pos="454"/>
        </w:tabs>
        <w:spacing w:after="0"/>
        <w:ind w:left="909"/>
        <w:jc w:val="thaiDistribute"/>
        <w:rPr>
          <w:rFonts w:asciiTheme="minorHAnsi" w:hAnsiTheme="minorHAnsi"/>
          <w:sz w:val="30"/>
          <w:szCs w:val="30"/>
        </w:rPr>
      </w:pPr>
    </w:p>
    <w:p w14:paraId="64C00E15" w14:textId="64CCC544" w:rsidR="00F92637" w:rsidRPr="006246C4" w:rsidRDefault="00977F9D" w:rsidP="0048747E">
      <w:pPr>
        <w:pStyle w:val="BodyText"/>
        <w:shd w:val="clear" w:color="auto" w:fill="FFFFFF"/>
        <w:tabs>
          <w:tab w:val="clear" w:pos="454"/>
          <w:tab w:val="clear" w:pos="907"/>
          <w:tab w:val="left" w:pos="1800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 w:hint="cs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</w:t>
      </w:r>
      <w:r w:rsidR="006B1F54" w:rsidRPr="006246C4">
        <w:rPr>
          <w:rFonts w:asciiTheme="minorHAnsi" w:hAnsiTheme="minorHAnsi" w:hint="cs"/>
          <w:sz w:val="30"/>
          <w:szCs w:val="30"/>
          <w:cs/>
        </w:rPr>
        <w:t>กั</w:t>
      </w:r>
      <w:r w:rsidRPr="006246C4">
        <w:rPr>
          <w:rFonts w:asciiTheme="minorHAnsi" w:hAnsiTheme="minorHAnsi" w:hint="cs"/>
          <w:sz w:val="30"/>
          <w:szCs w:val="30"/>
          <w:cs/>
        </w:rPr>
        <w:t>บลูกค้า หนี้สินเงินคืนได้รับการทบ</w:t>
      </w:r>
      <w:r w:rsidR="00AF0795" w:rsidRPr="006246C4">
        <w:rPr>
          <w:rFonts w:asciiTheme="minorHAnsi" w:hAnsiTheme="minorHAnsi" w:hint="cs"/>
          <w:sz w:val="30"/>
          <w:szCs w:val="30"/>
          <w:cs/>
        </w:rPr>
        <w:t>ท</w:t>
      </w:r>
      <w:r w:rsidRPr="006246C4">
        <w:rPr>
          <w:rFonts w:asciiTheme="minorHAnsi" w:hAnsiTheme="minorHAnsi" w:hint="cs"/>
          <w:sz w:val="30"/>
          <w:szCs w:val="30"/>
          <w:cs/>
        </w:rPr>
        <w:t>วน ณ ทุกวันที่รายงานและปรับปรุงกับจำนวนที่รับรู้รายได้</w:t>
      </w:r>
    </w:p>
    <w:p w14:paraId="4BADFB65" w14:textId="77777777" w:rsidR="009D3F6B" w:rsidRPr="006246C4" w:rsidRDefault="009D3F6B" w:rsidP="00434DB4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inorHAnsi" w:hAnsiTheme="minorHAnsi"/>
          <w:sz w:val="30"/>
          <w:szCs w:val="30"/>
        </w:rPr>
      </w:pPr>
    </w:p>
    <w:p w14:paraId="7A25D3C3" w14:textId="7A722140" w:rsidR="00142357" w:rsidRPr="006246C4" w:rsidRDefault="00142357" w:rsidP="0048747E">
      <w:pPr>
        <w:pStyle w:val="BodyText"/>
        <w:numPr>
          <w:ilvl w:val="0"/>
          <w:numId w:val="25"/>
        </w:numPr>
        <w:shd w:val="clear" w:color="auto" w:fill="FFFFFF"/>
        <w:tabs>
          <w:tab w:val="clear" w:pos="454"/>
          <w:tab w:val="clear" w:pos="907"/>
          <w:tab w:val="left" w:pos="540"/>
        </w:tabs>
        <w:spacing w:after="0"/>
        <w:ind w:left="1080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6246C4">
        <w:rPr>
          <w:rFonts w:asciiTheme="minorHAnsi" w:hAnsiTheme="minorHAnsi" w:hint="cs"/>
          <w:i/>
          <w:iCs/>
          <w:sz w:val="30"/>
          <w:szCs w:val="30"/>
          <w:cs/>
        </w:rPr>
        <w:t>สินทรัพย์ต้นทุนของสัญญา</w:t>
      </w:r>
    </w:p>
    <w:p w14:paraId="1839CF09" w14:textId="77777777" w:rsidR="00142357" w:rsidRPr="006246C4" w:rsidRDefault="00142357" w:rsidP="00070635">
      <w:pPr>
        <w:pStyle w:val="BodyText"/>
        <w:shd w:val="clear" w:color="auto" w:fill="FFFFFF"/>
        <w:tabs>
          <w:tab w:val="clear" w:pos="454"/>
        </w:tabs>
        <w:spacing w:after="0"/>
        <w:ind w:left="909"/>
        <w:jc w:val="thaiDistribute"/>
        <w:rPr>
          <w:rFonts w:asciiTheme="minorHAnsi" w:hAnsiTheme="minorHAnsi"/>
          <w:sz w:val="30"/>
          <w:szCs w:val="30"/>
        </w:rPr>
      </w:pPr>
    </w:p>
    <w:p w14:paraId="72F7E07D" w14:textId="30286FD7" w:rsidR="00F92637" w:rsidRDefault="00142357" w:rsidP="00074EE8">
      <w:pPr>
        <w:pStyle w:val="BodyText"/>
        <w:shd w:val="clear" w:color="auto" w:fill="FFFFFF"/>
        <w:tabs>
          <w:tab w:val="clear" w:pos="454"/>
          <w:tab w:val="clear" w:pos="907"/>
          <w:tab w:val="left" w:pos="1530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</w:t>
      </w:r>
      <w:r w:rsidR="00310344" w:rsidRPr="006246C4">
        <w:rPr>
          <w:rFonts w:asciiTheme="minorHAnsi" w:hAnsiTheme="minorHAnsi" w:hint="cs"/>
          <w:sz w:val="30"/>
          <w:szCs w:val="30"/>
          <w:cs/>
        </w:rPr>
        <w:t xml:space="preserve">       </w:t>
      </w:r>
      <w:r w:rsidRPr="006246C4">
        <w:rPr>
          <w:rFonts w:asciiTheme="minorHAnsi" w:hAnsiTheme="minorHAnsi"/>
          <w:sz w:val="30"/>
          <w:szCs w:val="30"/>
          <w:cs/>
        </w:rPr>
        <w:t>จะสามารถเรียกเก็บต้นทุนดังกล่าวได้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</w:p>
    <w:p w14:paraId="21BD2F4A" w14:textId="77777777" w:rsidR="00A52039" w:rsidRPr="006246C4" w:rsidRDefault="00A52039" w:rsidP="00074EE8">
      <w:pPr>
        <w:pStyle w:val="BodyText"/>
        <w:shd w:val="clear" w:color="auto" w:fill="FFFFFF"/>
        <w:tabs>
          <w:tab w:val="clear" w:pos="454"/>
          <w:tab w:val="clear" w:pos="907"/>
          <w:tab w:val="left" w:pos="1530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</w:p>
    <w:p w14:paraId="0ADBB1CF" w14:textId="71CBFB1A" w:rsidR="001222E6" w:rsidRDefault="00BD5078" w:rsidP="00A52039">
      <w:pPr>
        <w:pStyle w:val="BodyText"/>
        <w:shd w:val="clear" w:color="auto" w:fill="FFFFFF"/>
        <w:tabs>
          <w:tab w:val="clear" w:pos="454"/>
          <w:tab w:val="clear" w:pos="907"/>
          <w:tab w:val="left" w:pos="1530"/>
        </w:tabs>
        <w:spacing w:after="0"/>
        <w:ind w:left="108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 xml:space="preserve">สินทรัพย์ต้นทุนของสัญญาวัดมูลค่าด้วยราคาทุนหักค่าตัดจำหน่ายสะสมและขาดทุนจากการด้อยค่า </w:t>
      </w:r>
      <w:r w:rsidR="00DE2481" w:rsidRPr="006246C4">
        <w:rPr>
          <w:rFonts w:asciiTheme="minorHAnsi" w:hAnsiTheme="minorHAnsi" w:hint="cs"/>
          <w:sz w:val="30"/>
          <w:szCs w:val="30"/>
          <w:cs/>
        </w:rPr>
        <w:t xml:space="preserve">                 </w:t>
      </w:r>
      <w:r w:rsidRPr="006246C4">
        <w:rPr>
          <w:rFonts w:asciiTheme="minorHAnsi" w:hAnsiTheme="minorHAnsi"/>
          <w:sz w:val="30"/>
          <w:szCs w:val="30"/>
          <w:cs/>
        </w:rPr>
        <w:t>ค่าตัดจำหน่ายบันทึกเป็นค่าใช้จ่ายในกำไรหรือขาดทุน คำนวณโดยวิธีเส้นตรง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79F9DF54" w14:textId="40E221A9" w:rsidR="00F6487C" w:rsidRPr="006246C4" w:rsidRDefault="00973209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6246C4">
        <w:rPr>
          <w:rFonts w:asciiTheme="minorHAnsi" w:hAnsiTheme="minorHAnsi" w:cstheme="minorHAnsi" w:hint="cs"/>
          <w:i/>
          <w:iCs/>
          <w:sz w:val="30"/>
          <w:szCs w:val="30"/>
          <w:cs/>
          <w:lang w:val="th-TH"/>
        </w:rPr>
        <w:lastRenderedPageBreak/>
        <w:t>รายได้อื่น</w:t>
      </w:r>
    </w:p>
    <w:p w14:paraId="019A81C1" w14:textId="5A901623" w:rsidR="00973209" w:rsidRPr="006246C4" w:rsidRDefault="00973209" w:rsidP="00E6772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61FFCF84" w14:textId="76130F49" w:rsidR="00AA755A" w:rsidRPr="006246C4" w:rsidRDefault="002E1C88" w:rsidP="004B567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รายได้อื่นประกอบด้วยเงินปันผล ดอกเบี้ยรับ</w:t>
      </w:r>
      <w:r w:rsidR="00172EBA" w:rsidRPr="006246C4">
        <w:rPr>
          <w:rFonts w:asciiTheme="minorHAnsi" w:hAnsiTheme="minorHAnsi"/>
          <w:sz w:val="30"/>
          <w:szCs w:val="30"/>
        </w:rPr>
        <w:t xml:space="preserve"> </w:t>
      </w:r>
      <w:r w:rsidRPr="006246C4">
        <w:rPr>
          <w:rFonts w:asciiTheme="minorHAnsi" w:hAnsiTheme="minorHAnsi"/>
          <w:sz w:val="30"/>
          <w:szCs w:val="30"/>
          <w:cs/>
        </w:rPr>
        <w:t>และอื่นๆ</w:t>
      </w:r>
      <w:r w:rsidR="00172EBA" w:rsidRPr="006246C4">
        <w:rPr>
          <w:rFonts w:asciiTheme="minorHAnsi" w:hAnsiTheme="minorHAnsi"/>
          <w:sz w:val="30"/>
          <w:szCs w:val="30"/>
        </w:rPr>
        <w:t xml:space="preserve"> </w:t>
      </w:r>
      <w:r w:rsidRPr="006246C4">
        <w:rPr>
          <w:rFonts w:asciiTheme="minorHAnsi" w:hAnsiTheme="minorHAnsi"/>
          <w:sz w:val="30"/>
          <w:szCs w:val="30"/>
          <w:cs/>
        </w:rPr>
        <w:t>โดยเงินปันผลรับบันทึกในกำไรหรือขาดทุนในวันที่        กลุ่มบริษัทมีสิทธิได้รับเงินปันผล</w:t>
      </w:r>
    </w:p>
    <w:p w14:paraId="39C592FA" w14:textId="77777777" w:rsidR="00A84E76" w:rsidRDefault="00A84E76" w:rsidP="00EF5F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/>
          <w:i/>
          <w:iCs/>
          <w:sz w:val="30"/>
          <w:szCs w:val="30"/>
        </w:rPr>
      </w:pPr>
    </w:p>
    <w:p w14:paraId="011D8D2B" w14:textId="51FEDF33" w:rsidR="00EF5FE2" w:rsidRPr="006246C4" w:rsidRDefault="00565AA9" w:rsidP="00EF5F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6246C4">
        <w:rPr>
          <w:rFonts w:asciiTheme="minorHAnsi" w:hAnsiTheme="minorHAnsi" w:hint="cs"/>
          <w:i/>
          <w:iCs/>
          <w:sz w:val="30"/>
          <w:szCs w:val="30"/>
          <w:cs/>
        </w:rPr>
        <w:t>เงินทอน</w:t>
      </w:r>
    </w:p>
    <w:p w14:paraId="2E59850A" w14:textId="77777777" w:rsidR="00EF5FE2" w:rsidRPr="006246C4" w:rsidRDefault="00EF5FE2" w:rsidP="00EF5F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87D5D78" w14:textId="37B3B08E" w:rsidR="00565AA9" w:rsidRPr="006246C4" w:rsidRDefault="00565AA9" w:rsidP="00EF5F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inorHAnsi" w:hAnsiTheme="minorHAnsi"/>
          <w:sz w:val="30"/>
          <w:szCs w:val="30"/>
          <w:cs/>
        </w:rPr>
      </w:pPr>
      <w:r w:rsidRPr="006246C4">
        <w:rPr>
          <w:rFonts w:asciiTheme="minorHAnsi" w:hAnsiTheme="minorHAnsi" w:hint="cs"/>
          <w:sz w:val="30"/>
          <w:szCs w:val="30"/>
          <w:cs/>
        </w:rPr>
        <w:t>เงินทอนบันทึกในกำไรหรือขาดทุน</w:t>
      </w:r>
      <w:r w:rsidRPr="006246C4">
        <w:rPr>
          <w:rFonts w:asciiTheme="minorHAnsi" w:hAnsiTheme="minorHAnsi"/>
          <w:sz w:val="30"/>
          <w:szCs w:val="30"/>
          <w:cs/>
        </w:rPr>
        <w:t>เมื่อเงินทอนคงค้างในระบบเกินกว่า</w:t>
      </w:r>
      <w:r w:rsidR="009F0C81" w:rsidRPr="006246C4">
        <w:rPr>
          <w:rFonts w:asciiTheme="minorHAnsi" w:hAnsiTheme="minorHAnsi" w:hint="cs"/>
          <w:sz w:val="30"/>
          <w:szCs w:val="30"/>
          <w:cs/>
        </w:rPr>
        <w:t xml:space="preserve"> </w:t>
      </w:r>
      <w:r w:rsidR="00172EBA" w:rsidRPr="006246C4">
        <w:rPr>
          <w:rFonts w:asciiTheme="minorHAnsi" w:hAnsiTheme="minorHAnsi"/>
          <w:sz w:val="30"/>
          <w:szCs w:val="30"/>
        </w:rPr>
        <w:t>1</w:t>
      </w:r>
      <w:r w:rsidR="00D660F4" w:rsidRPr="006246C4">
        <w:rPr>
          <w:rFonts w:asciiTheme="minorHAnsi" w:hAnsiTheme="minorHAnsi"/>
          <w:sz w:val="30"/>
          <w:szCs w:val="30"/>
        </w:rPr>
        <w:t xml:space="preserve"> </w:t>
      </w:r>
      <w:r w:rsidR="00D660F4" w:rsidRPr="006246C4">
        <w:rPr>
          <w:rFonts w:asciiTheme="minorHAnsi" w:hAnsiTheme="minorHAnsi" w:hint="cs"/>
          <w:sz w:val="30"/>
          <w:szCs w:val="30"/>
          <w:cs/>
        </w:rPr>
        <w:t>ปี</w:t>
      </w:r>
      <w:r w:rsidR="004A3298" w:rsidRPr="006246C4">
        <w:rPr>
          <w:rFonts w:asciiTheme="minorHAnsi" w:hAnsiTheme="minorHAnsi" w:hint="cs"/>
          <w:sz w:val="30"/>
          <w:szCs w:val="30"/>
          <w:cs/>
        </w:rPr>
        <w:t xml:space="preserve"> </w:t>
      </w:r>
      <w:r w:rsidR="004A3298" w:rsidRPr="006246C4">
        <w:rPr>
          <w:rFonts w:asciiTheme="minorHAnsi" w:hAnsiTheme="minorHAnsi" w:hint="cs"/>
          <w:i/>
          <w:iCs/>
          <w:sz w:val="30"/>
          <w:szCs w:val="30"/>
          <w:cs/>
        </w:rPr>
        <w:t>(</w:t>
      </w:r>
      <w:r w:rsidR="00A301CB" w:rsidRPr="006246C4">
        <w:rPr>
          <w:rFonts w:asciiTheme="minorHAnsi" w:hAnsiTheme="minorHAnsi"/>
          <w:i/>
          <w:iCs/>
          <w:sz w:val="30"/>
          <w:szCs w:val="30"/>
        </w:rPr>
        <w:t>256</w:t>
      </w:r>
      <w:r w:rsidR="00AD6B19" w:rsidRPr="006246C4">
        <w:rPr>
          <w:rFonts w:asciiTheme="minorHAnsi" w:hAnsiTheme="minorHAnsi"/>
          <w:i/>
          <w:iCs/>
          <w:sz w:val="30"/>
          <w:szCs w:val="30"/>
        </w:rPr>
        <w:t>7</w:t>
      </w:r>
      <w:r w:rsidR="004A3298" w:rsidRPr="006246C4">
        <w:rPr>
          <w:rFonts w:asciiTheme="minorHAnsi" w:hAnsiTheme="minorHAnsi"/>
          <w:i/>
          <w:iCs/>
          <w:sz w:val="30"/>
          <w:szCs w:val="30"/>
        </w:rPr>
        <w:t xml:space="preserve">: </w:t>
      </w:r>
      <w:r w:rsidR="00A301CB" w:rsidRPr="006246C4">
        <w:rPr>
          <w:rFonts w:asciiTheme="minorHAnsi" w:hAnsiTheme="minorHAnsi"/>
          <w:i/>
          <w:iCs/>
          <w:sz w:val="30"/>
          <w:szCs w:val="30"/>
        </w:rPr>
        <w:t>1</w:t>
      </w:r>
      <w:r w:rsidR="004A3298" w:rsidRPr="006246C4">
        <w:rPr>
          <w:rFonts w:asciiTheme="minorHAnsi" w:hAnsiTheme="minorHAnsi"/>
          <w:i/>
          <w:iCs/>
          <w:sz w:val="30"/>
          <w:szCs w:val="30"/>
        </w:rPr>
        <w:t xml:space="preserve"> </w:t>
      </w:r>
      <w:r w:rsidR="00362B49" w:rsidRPr="006246C4">
        <w:rPr>
          <w:rFonts w:asciiTheme="minorHAnsi" w:hAnsiTheme="minorHAnsi" w:hint="cs"/>
          <w:i/>
          <w:iCs/>
          <w:sz w:val="30"/>
          <w:szCs w:val="30"/>
          <w:cs/>
        </w:rPr>
        <w:t>ปี</w:t>
      </w:r>
      <w:r w:rsidR="004A3298" w:rsidRPr="006246C4">
        <w:rPr>
          <w:rFonts w:asciiTheme="minorHAnsi" w:hAnsiTheme="minorHAnsi" w:hint="cs"/>
          <w:i/>
          <w:iCs/>
          <w:sz w:val="30"/>
          <w:szCs w:val="30"/>
          <w:cs/>
        </w:rPr>
        <w:t>)</w:t>
      </w:r>
    </w:p>
    <w:p w14:paraId="5353A49C" w14:textId="77777777" w:rsidR="00946652" w:rsidRDefault="00946652" w:rsidP="00BD5078">
      <w:pPr>
        <w:rPr>
          <w:rFonts w:asciiTheme="minorHAnsi" w:eastAsia="Calibri" w:hAnsiTheme="minorHAnsi" w:cstheme="minorHAnsi"/>
          <w:sz w:val="30"/>
          <w:szCs w:val="30"/>
        </w:rPr>
      </w:pPr>
    </w:p>
    <w:p w14:paraId="7CDA959D" w14:textId="77777777" w:rsidR="00225148" w:rsidRPr="006246C4" w:rsidRDefault="00225148" w:rsidP="005D7A9F">
      <w:pPr>
        <w:pStyle w:val="Heading8"/>
        <w:numPr>
          <w:ilvl w:val="1"/>
          <w:numId w:val="20"/>
        </w:numPr>
        <w:jc w:val="thaiDistribute"/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</w:pPr>
      <w:r w:rsidRPr="006246C4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ภาษีเงินได้</w:t>
      </w:r>
    </w:p>
    <w:p w14:paraId="68AAA936" w14:textId="77777777" w:rsidR="00225148" w:rsidRPr="006246C4" w:rsidRDefault="00225148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inorHAnsi" w:hAnsiTheme="minorHAnsi" w:cstheme="minorHAnsi"/>
          <w:sz w:val="30"/>
          <w:szCs w:val="30"/>
        </w:rPr>
      </w:pPr>
    </w:p>
    <w:p w14:paraId="521E0E59" w14:textId="1EAC5E6F" w:rsidR="00225148" w:rsidRPr="006246C4" w:rsidRDefault="00225148" w:rsidP="0040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</w:t>
      </w:r>
      <w:r w:rsidR="00B26F64" w:rsidRPr="006246C4">
        <w:rPr>
          <w:rFonts w:asciiTheme="minorHAnsi" w:hAnsiTheme="minorHAnsi" w:cstheme="minorHAnsi"/>
          <w:sz w:val="30"/>
          <w:szCs w:val="30"/>
          <w:cs/>
        </w:rPr>
        <w:t>บัญชี</w:t>
      </w:r>
      <w:r w:rsidR="00772D43" w:rsidRPr="006246C4">
        <w:rPr>
          <w:rFonts w:asciiTheme="minorHAnsi" w:hAnsiTheme="minorHAnsi" w:cstheme="minorHAnsi" w:hint="cs"/>
          <w:sz w:val="30"/>
          <w:szCs w:val="30"/>
          <w:cs/>
        </w:rPr>
        <w:t xml:space="preserve">ซึ่งรับรู้ในกำไรหรือขาดทุน </w:t>
      </w:r>
      <w:r w:rsidR="00772D43" w:rsidRPr="006246C4">
        <w:rPr>
          <w:rFonts w:asciiTheme="minorHAnsi" w:hAnsiTheme="minorHAnsi"/>
          <w:sz w:val="30"/>
          <w:szCs w:val="30"/>
          <w:cs/>
        </w:rPr>
        <w:t>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7E34A47B" w14:textId="77777777" w:rsidR="006312F6" w:rsidRPr="006246C4" w:rsidRDefault="006312F6" w:rsidP="0040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142074C" w14:textId="3A270250" w:rsidR="005260D9" w:rsidRPr="006246C4" w:rsidRDefault="00A83E8B" w:rsidP="00BD5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6246C4">
        <w:rPr>
          <w:rFonts w:asciiTheme="minorHAnsi" w:hAnsiTheme="minorHAnsi" w:cstheme="minorHAns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</w:t>
      </w:r>
      <w:r w:rsidRPr="006246C4">
        <w:rPr>
          <w:rFonts w:asciiTheme="minorHAnsi" w:hAnsiTheme="minorHAnsi" w:cstheme="minorHAnsi" w:hint="cs"/>
          <w:sz w:val="30"/>
          <w:szCs w:val="30"/>
          <w:cs/>
        </w:rPr>
        <w:t xml:space="preserve">              </w:t>
      </w:r>
      <w:r w:rsidRPr="006246C4">
        <w:rPr>
          <w:rFonts w:asciiTheme="minorHAnsi" w:hAnsiTheme="minorHAnsi" w:cstheme="minorHAnsi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2A12BBF" w14:textId="77777777" w:rsidR="00DB7A83" w:rsidRPr="006246C4" w:rsidRDefault="00DB7A83" w:rsidP="00840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HAnsi" w:hAnsiTheme="minorHAnsi" w:cstheme="minorHAnsi"/>
          <w:sz w:val="30"/>
          <w:szCs w:val="30"/>
        </w:rPr>
      </w:pPr>
    </w:p>
    <w:p w14:paraId="2CBA123D" w14:textId="3BC87EF1" w:rsidR="00BD5078" w:rsidRPr="006246C4" w:rsidRDefault="00BD5078" w:rsidP="004B5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A459FF" w:rsidRPr="006246C4">
        <w:rPr>
          <w:rFonts w:asciiTheme="minorHAnsi" w:hAnsiTheme="minorHAnsi" w:hint="cs"/>
          <w:sz w:val="30"/>
          <w:szCs w:val="30"/>
          <w:cs/>
        </w:rPr>
        <w:t xml:space="preserve">                 </w:t>
      </w:r>
      <w:r w:rsidRPr="006246C4">
        <w:rPr>
          <w:rFonts w:asciiTheme="minorHAnsi" w:hAnsiTheme="minorHAnsi"/>
          <w:sz w:val="30"/>
          <w:szCs w:val="30"/>
          <w:cs/>
        </w:rPr>
        <w:t>ผลแตกต่างชั่วคราวสำหรับการรับรู้ค่าความนิยมในครั้งแรก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5A1A08" w:rsidRPr="006246C4">
        <w:rPr>
          <w:rFonts w:asciiTheme="minorHAnsi" w:hAnsiTheme="minorHAns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6246C4">
        <w:rPr>
          <w:rFonts w:asciiTheme="minorHAnsi" w:hAnsiTheme="minorHAnsi"/>
          <w:sz w:val="30"/>
          <w:szCs w:val="30"/>
          <w:cs/>
        </w:rPr>
        <w:t xml:space="preserve">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30599E87" w14:textId="77777777" w:rsidR="0077677C" w:rsidRPr="006246C4" w:rsidRDefault="0077677C" w:rsidP="00BD5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5D0F48F" w14:textId="7362BF97" w:rsidR="003B20A9" w:rsidRPr="006246C4" w:rsidRDefault="007201B1" w:rsidP="00E727E8">
      <w:pPr>
        <w:pStyle w:val="BodyText"/>
        <w:spacing w:after="0" w:line="240" w:lineRule="auto"/>
        <w:ind w:left="540" w:right="27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4593F" w:rsidRPr="006246C4">
        <w:rPr>
          <w:rFonts w:asciiTheme="minorHAnsi" w:hAnsiTheme="minorHAnsi" w:hint="cs"/>
          <w:sz w:val="30"/>
          <w:szCs w:val="30"/>
          <w:cs/>
        </w:rPr>
        <w:t xml:space="preserve">           </w:t>
      </w:r>
      <w:r w:rsidRPr="006246C4">
        <w:rPr>
          <w:rFonts w:asciiTheme="minorHAnsi" w:hAnsiTheme="minorHAns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</w:t>
      </w:r>
      <w:r w:rsidR="00E4593F" w:rsidRPr="006246C4">
        <w:rPr>
          <w:rFonts w:asciiTheme="minorHAnsi" w:hAnsiTheme="minorHAnsi" w:hint="cs"/>
          <w:sz w:val="30"/>
          <w:szCs w:val="30"/>
          <w:cs/>
        </w:rPr>
        <w:t xml:space="preserve">    </w:t>
      </w:r>
      <w:r w:rsidRPr="006246C4">
        <w:rPr>
          <w:rFonts w:asciiTheme="minorHAnsi" w:hAnsiTheme="minorHAnsi"/>
          <w:sz w:val="30"/>
          <w:szCs w:val="30"/>
          <w:cs/>
        </w:rPr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7FD9BD4" w14:textId="77777777" w:rsidR="007B4DA3" w:rsidRPr="006246C4" w:rsidRDefault="007B4DA3" w:rsidP="00E727E8">
      <w:pPr>
        <w:pStyle w:val="BodyText"/>
        <w:spacing w:after="0" w:line="240" w:lineRule="auto"/>
        <w:ind w:left="540" w:right="27"/>
        <w:jc w:val="thaiDistribute"/>
        <w:rPr>
          <w:rFonts w:asciiTheme="minorHAnsi" w:hAnsiTheme="minorHAnsi"/>
          <w:sz w:val="30"/>
          <w:szCs w:val="30"/>
        </w:rPr>
      </w:pPr>
    </w:p>
    <w:p w14:paraId="0FA59627" w14:textId="45B9CD4C" w:rsidR="007201B1" w:rsidRPr="006246C4" w:rsidRDefault="007201B1" w:rsidP="00E727E8">
      <w:pPr>
        <w:pStyle w:val="BodyText"/>
        <w:spacing w:after="0" w:line="240" w:lineRule="auto"/>
        <w:ind w:left="540" w:right="27"/>
        <w:jc w:val="thaiDistribute"/>
        <w:rPr>
          <w:rFonts w:asciiTheme="minorHAnsi" w:hAnsiTheme="minorHAnsi"/>
          <w:sz w:val="30"/>
          <w:szCs w:val="30"/>
        </w:rPr>
      </w:pPr>
      <w:r w:rsidRPr="006246C4">
        <w:rPr>
          <w:rFonts w:asciiTheme="minorHAnsi" w:hAnsiTheme="minorHAns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E4593F" w:rsidRPr="006246C4">
        <w:rPr>
          <w:rFonts w:asciiTheme="minorHAnsi" w:hAnsiTheme="minorHAnsi" w:hint="cs"/>
          <w:sz w:val="30"/>
          <w:szCs w:val="30"/>
          <w:cs/>
        </w:rPr>
        <w:t xml:space="preserve">      </w:t>
      </w:r>
      <w:r w:rsidRPr="006246C4">
        <w:rPr>
          <w:rFonts w:asciiTheme="minorHAnsi" w:hAnsiTheme="minorHAnsi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E05BB18" w14:textId="77777777" w:rsidR="00895758" w:rsidRPr="006246C4" w:rsidRDefault="00895758" w:rsidP="009D3F6B">
      <w:pPr>
        <w:pStyle w:val="BodyText"/>
        <w:spacing w:after="0" w:line="240" w:lineRule="auto"/>
        <w:ind w:right="27"/>
        <w:jc w:val="thaiDistribute"/>
        <w:rPr>
          <w:rFonts w:asciiTheme="minorHAnsi" w:hAnsiTheme="minorHAnsi"/>
          <w:sz w:val="30"/>
          <w:szCs w:val="30"/>
        </w:rPr>
      </w:pPr>
    </w:p>
    <w:p w14:paraId="79887778" w14:textId="57A4451D" w:rsidR="00225148" w:rsidRPr="006246C4" w:rsidRDefault="00A61426" w:rsidP="005D7A9F">
      <w:pPr>
        <w:pStyle w:val="Heading8"/>
        <w:numPr>
          <w:ilvl w:val="1"/>
          <w:numId w:val="20"/>
        </w:numPr>
        <w:tabs>
          <w:tab w:val="clear" w:pos="518"/>
          <w:tab w:val="left" w:pos="540"/>
        </w:tabs>
        <w:ind w:left="540"/>
        <w:jc w:val="both"/>
        <w:rPr>
          <w:rFonts w:asciiTheme="minorHAnsi" w:hAnsiTheme="minorHAnsi" w:cs="Angsana New"/>
          <w:i/>
          <w:iCs/>
          <w:sz w:val="30"/>
          <w:szCs w:val="30"/>
          <w:cs/>
          <w:lang w:val="th-TH"/>
        </w:rPr>
      </w:pPr>
      <w:r w:rsidRPr="006246C4">
        <w:rPr>
          <w:rFonts w:asciiTheme="minorHAnsi" w:hAnsiTheme="minorHAnsi" w:cstheme="minorHAnsi"/>
          <w:i/>
          <w:iCs/>
          <w:sz w:val="30"/>
          <w:szCs w:val="30"/>
          <w:cs/>
          <w:lang w:val="th-TH"/>
        </w:rPr>
        <w:t>กำไรต่อหุ้น</w:t>
      </w:r>
    </w:p>
    <w:p w14:paraId="035C3CCB" w14:textId="77777777" w:rsidR="00A61426" w:rsidRPr="006246C4" w:rsidRDefault="00A61426" w:rsidP="00A61426">
      <w:pPr>
        <w:rPr>
          <w:rFonts w:asciiTheme="majorHAnsi" w:hAnsiTheme="majorHAnsi" w:cstheme="majorHAnsi"/>
          <w:sz w:val="30"/>
          <w:szCs w:val="30"/>
        </w:rPr>
      </w:pPr>
    </w:p>
    <w:p w14:paraId="0494F784" w14:textId="45F8AD4B" w:rsidR="00AA04BD" w:rsidRDefault="00227F5B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b/>
          <w:sz w:val="30"/>
          <w:szCs w:val="30"/>
        </w:rPr>
      </w:pPr>
      <w:r w:rsidRPr="006246C4">
        <w:rPr>
          <w:rFonts w:asciiTheme="minorHAnsi" w:hAnsiTheme="minorHAnsi"/>
          <w:b/>
          <w:sz w:val="30"/>
          <w:szCs w:val="30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4A3826FD" w14:textId="77777777" w:rsidR="000C4C35" w:rsidRPr="001F398E" w:rsidRDefault="000C4C35" w:rsidP="0022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b/>
          <w:sz w:val="30"/>
          <w:szCs w:val="30"/>
        </w:rPr>
      </w:pPr>
    </w:p>
    <w:p w14:paraId="6D13B343" w14:textId="7C22734F" w:rsidR="000E4484" w:rsidRPr="006246C4" w:rsidRDefault="000E4484" w:rsidP="003D603D">
      <w:pPr>
        <w:pStyle w:val="BodyText2"/>
        <w:numPr>
          <w:ilvl w:val="0"/>
          <w:numId w:val="19"/>
        </w:numPr>
        <w:ind w:left="540" w:hanging="540"/>
        <w:rPr>
          <w:rFonts w:asciiTheme="minorHAnsi" w:hAnsiTheme="minorHAnsi" w:cstheme="minorHAnsi"/>
          <w:b/>
          <w:bCs/>
        </w:rPr>
      </w:pPr>
      <w:r w:rsidRPr="006246C4">
        <w:rPr>
          <w:rFonts w:asciiTheme="minorHAnsi" w:hAnsiTheme="minorHAnsi" w:hint="cs"/>
          <w:b/>
          <w:bCs/>
          <w:cs/>
        </w:rPr>
        <w:t>การ</w:t>
      </w:r>
      <w:r w:rsidRPr="006246C4">
        <w:rPr>
          <w:rFonts w:asciiTheme="minorHAnsi" w:hAnsiTheme="minorHAnsi" w:cstheme="minorHAnsi" w:hint="cs"/>
          <w:b/>
          <w:bCs/>
          <w:cs/>
          <w:lang w:val="en-US"/>
        </w:rPr>
        <w:t>ซื้อ</w:t>
      </w:r>
      <w:r w:rsidR="00980887" w:rsidRPr="006246C4">
        <w:rPr>
          <w:rFonts w:asciiTheme="minorHAnsi" w:hAnsiTheme="minorHAnsi" w:hint="cs"/>
          <w:b/>
          <w:bCs/>
          <w:cs/>
        </w:rPr>
        <w:t>ธุรกิจ</w:t>
      </w:r>
    </w:p>
    <w:p w14:paraId="22BFEE0A" w14:textId="2A5F92E1" w:rsidR="002B6B33" w:rsidRDefault="002B6B33" w:rsidP="002B6B33">
      <w:pPr>
        <w:tabs>
          <w:tab w:val="left" w:pos="567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20FD063" w14:textId="41C97753" w:rsidR="002B6B33" w:rsidRPr="00190C58" w:rsidRDefault="00653F59" w:rsidP="00624EE8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</w:rPr>
        <w:t xml:space="preserve">4.1) </w:t>
      </w:r>
      <w:r w:rsidR="002B6B33" w:rsidRPr="00190C58">
        <w:rPr>
          <w:rFonts w:asciiTheme="majorBidi" w:hAnsiTheme="majorBidi" w:hint="cs"/>
          <w:i/>
          <w:iCs/>
          <w:sz w:val="30"/>
          <w:szCs w:val="30"/>
          <w:cs/>
        </w:rPr>
        <w:t>การซื้อธุรกิจ</w:t>
      </w:r>
      <w:r w:rsidR="00190C58" w:rsidRPr="00190C58">
        <w:rPr>
          <w:rFonts w:asciiTheme="majorBidi" w:hAnsiTheme="majorBidi"/>
          <w:i/>
          <w:iCs/>
          <w:sz w:val="30"/>
          <w:szCs w:val="30"/>
          <w:cs/>
        </w:rPr>
        <w:t>บริษัท บลู พาร์คกิ้ง จำกัด</w:t>
      </w:r>
    </w:p>
    <w:p w14:paraId="7A91D1FD" w14:textId="77777777" w:rsidR="002B6B33" w:rsidRDefault="002B6B33" w:rsidP="00624EE8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38A347C" w14:textId="3D0CE9D4" w:rsidR="005E1396" w:rsidRDefault="005E1396" w:rsidP="00624EE8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246C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213A88">
        <w:rPr>
          <w:rFonts w:asciiTheme="majorBidi" w:hAnsiTheme="majorBidi"/>
          <w:sz w:val="30"/>
          <w:szCs w:val="30"/>
        </w:rPr>
        <w:t>30</w:t>
      </w:r>
      <w:r w:rsidRPr="006246C4">
        <w:rPr>
          <w:rFonts w:asciiTheme="majorBidi" w:hAnsiTheme="majorBidi"/>
          <w:sz w:val="30"/>
          <w:szCs w:val="30"/>
          <w:cs/>
        </w:rPr>
        <w:t xml:space="preserve"> </w:t>
      </w:r>
      <w:r w:rsidR="00213A88">
        <w:rPr>
          <w:rFonts w:asciiTheme="majorBidi" w:hAnsiTheme="majorBidi" w:hint="cs"/>
          <w:sz w:val="30"/>
          <w:szCs w:val="30"/>
          <w:cs/>
        </w:rPr>
        <w:t>ตุลาคม</w:t>
      </w:r>
      <w:r w:rsidRPr="006246C4">
        <w:rPr>
          <w:rFonts w:asciiTheme="majorBidi" w:hAnsiTheme="majorBidi"/>
          <w:sz w:val="30"/>
          <w:szCs w:val="30"/>
          <w:cs/>
        </w:rPr>
        <w:t xml:space="preserve"> </w:t>
      </w:r>
      <w:r w:rsidRPr="006246C4">
        <w:rPr>
          <w:rFonts w:asciiTheme="majorBidi" w:hAnsiTheme="majorBidi"/>
          <w:sz w:val="30"/>
          <w:szCs w:val="30"/>
        </w:rPr>
        <w:t>2</w:t>
      </w:r>
      <w:r w:rsidR="00422952" w:rsidRPr="00422952">
        <w:rPr>
          <w:rFonts w:asciiTheme="majorBidi" w:hAnsiTheme="majorBidi"/>
          <w:sz w:val="30"/>
          <w:szCs w:val="30"/>
        </w:rPr>
        <w:t>568</w:t>
      </w:r>
      <w:r w:rsidRPr="006246C4">
        <w:rPr>
          <w:rFonts w:asciiTheme="majorBidi" w:hAnsiTheme="majorBidi"/>
          <w:sz w:val="30"/>
          <w:szCs w:val="30"/>
          <w:cs/>
        </w:rPr>
        <w:t xml:space="preserve"> </w:t>
      </w:r>
      <w:r w:rsidR="00612482">
        <w:rPr>
          <w:rFonts w:asciiTheme="majorBidi" w:hAnsiTheme="majorBidi" w:hint="cs"/>
          <w:sz w:val="30"/>
          <w:szCs w:val="30"/>
          <w:cs/>
        </w:rPr>
        <w:t>ผู้บริหารได้</w:t>
      </w:r>
      <w:r w:rsidR="00F276C4">
        <w:rPr>
          <w:rFonts w:asciiTheme="majorBidi" w:hAnsiTheme="majorBidi" w:hint="cs"/>
          <w:sz w:val="30"/>
          <w:szCs w:val="30"/>
          <w:cs/>
        </w:rPr>
        <w:t>อนุมัติการ</w:t>
      </w:r>
      <w:r w:rsidRPr="006246C4">
        <w:rPr>
          <w:rFonts w:asciiTheme="majorBidi" w:hAnsiTheme="majorBidi"/>
          <w:sz w:val="30"/>
          <w:szCs w:val="30"/>
          <w:cs/>
        </w:rPr>
        <w:t>ได้มาซึ่งอำนาจควบคุมในบริษัท บลู พาร์คกิ้ง จำกัด ซึ่งเป็น</w:t>
      </w:r>
      <w:r w:rsidR="00234C14">
        <w:rPr>
          <w:rFonts w:asciiTheme="majorBidi" w:hAnsiTheme="majorBidi" w:hint="cs"/>
          <w:sz w:val="30"/>
          <w:szCs w:val="30"/>
          <w:cs/>
        </w:rPr>
        <w:t xml:space="preserve">              </w:t>
      </w:r>
      <w:r w:rsidRPr="006246C4">
        <w:rPr>
          <w:rFonts w:asciiTheme="majorBidi" w:hAnsiTheme="majorBidi" w:hint="cs"/>
          <w:sz w:val="30"/>
          <w:szCs w:val="30"/>
          <w:cs/>
        </w:rPr>
        <w:t>ผู้</w:t>
      </w:r>
      <w:r w:rsidRPr="006246C4">
        <w:rPr>
          <w:rFonts w:asciiTheme="majorBidi" w:hAnsiTheme="majorBidi"/>
          <w:sz w:val="30"/>
          <w:szCs w:val="30"/>
          <w:cs/>
        </w:rPr>
        <w:t>ให้บริการด้านระบบเทคโนโลยีสารสนเทศและคอมพิวเตอร์ โดยการซื้อหุ้น</w:t>
      </w:r>
      <w:r w:rsidR="00CE30EB" w:rsidRPr="006246C4">
        <w:rPr>
          <w:rFonts w:asciiTheme="majorBidi" w:hAnsiTheme="majorBidi" w:hint="cs"/>
          <w:sz w:val="30"/>
          <w:szCs w:val="30"/>
          <w:cs/>
        </w:rPr>
        <w:t>สามัญ</w:t>
      </w:r>
      <w:r w:rsidR="00CE30EB" w:rsidRPr="006246C4">
        <w:rPr>
          <w:rFonts w:asciiTheme="majorBidi" w:hAnsiTheme="majorBidi"/>
          <w:sz w:val="30"/>
          <w:szCs w:val="30"/>
          <w:cs/>
        </w:rPr>
        <w:t xml:space="preserve">ของบริษัท บลู พาร์คกิ้ง จำกัด จากผู้ถือหุ้นเดิม จำนวน </w:t>
      </w:r>
      <w:r w:rsidR="00CE30EB" w:rsidRPr="006246C4">
        <w:rPr>
          <w:rFonts w:asciiTheme="majorBidi" w:hAnsiTheme="majorBidi"/>
          <w:sz w:val="30"/>
          <w:szCs w:val="30"/>
        </w:rPr>
        <w:t xml:space="preserve">151,368 </w:t>
      </w:r>
      <w:r w:rsidR="00CE30EB" w:rsidRPr="006246C4">
        <w:rPr>
          <w:rFonts w:asciiTheme="majorBidi" w:hAnsiTheme="majorBidi"/>
          <w:sz w:val="30"/>
          <w:szCs w:val="30"/>
          <w:cs/>
        </w:rPr>
        <w:t xml:space="preserve">หุ้น หรือคิดเป็นสัดส่วนร้อยละ </w:t>
      </w:r>
      <w:r w:rsidR="00CE30EB" w:rsidRPr="006246C4">
        <w:rPr>
          <w:rFonts w:asciiTheme="majorBidi" w:hAnsiTheme="majorBidi"/>
          <w:sz w:val="30"/>
          <w:szCs w:val="30"/>
        </w:rPr>
        <w:t xml:space="preserve">63.19 </w:t>
      </w:r>
      <w:r w:rsidR="00CE30EB" w:rsidRPr="006246C4">
        <w:rPr>
          <w:rFonts w:asciiTheme="majorBidi" w:hAnsiTheme="majorBidi"/>
          <w:sz w:val="30"/>
          <w:szCs w:val="30"/>
          <w:cs/>
        </w:rPr>
        <w:t>ของทุนจดทะเบียนที่ชำระแล้ว</w:t>
      </w:r>
      <w:r w:rsidRPr="006246C4">
        <w:rPr>
          <w:rFonts w:asciiTheme="majorBidi" w:hAnsiTheme="majorBidi"/>
          <w:sz w:val="30"/>
          <w:szCs w:val="30"/>
        </w:rPr>
        <w:t xml:space="preserve"> </w:t>
      </w:r>
      <w:r w:rsidR="00464454" w:rsidRPr="006246C4">
        <w:rPr>
          <w:rFonts w:asciiTheme="majorBidi" w:hAnsiTheme="majorBidi" w:hint="cs"/>
          <w:sz w:val="30"/>
          <w:szCs w:val="30"/>
          <w:cs/>
        </w:rPr>
        <w:t>โดยชำระเป็น</w:t>
      </w:r>
      <w:r w:rsidR="00464454" w:rsidRPr="006246C4">
        <w:rPr>
          <w:rFonts w:asciiTheme="majorBidi" w:hAnsiTheme="majorBidi"/>
          <w:sz w:val="30"/>
          <w:szCs w:val="30"/>
          <w:cs/>
        </w:rPr>
        <w:t xml:space="preserve">เงินสดจำนวน </w:t>
      </w:r>
      <w:r w:rsidR="00464454" w:rsidRPr="006246C4">
        <w:rPr>
          <w:rFonts w:asciiTheme="majorBidi" w:hAnsiTheme="majorBidi"/>
          <w:sz w:val="30"/>
          <w:szCs w:val="30"/>
        </w:rPr>
        <w:t xml:space="preserve">30,000 </w:t>
      </w:r>
      <w:r w:rsidR="00464454" w:rsidRPr="006246C4">
        <w:rPr>
          <w:rFonts w:asciiTheme="majorBidi" w:hAnsiTheme="majorBidi"/>
          <w:sz w:val="30"/>
          <w:szCs w:val="30"/>
          <w:cs/>
        </w:rPr>
        <w:t xml:space="preserve">บาท </w:t>
      </w:r>
      <w:r w:rsidR="007066FD">
        <w:rPr>
          <w:rFonts w:asciiTheme="majorBidi" w:hAnsiTheme="majorBidi" w:hint="cs"/>
          <w:sz w:val="30"/>
          <w:szCs w:val="30"/>
          <w:cs/>
        </w:rPr>
        <w:t>โดยธุรกรรมดังกล่าวเสร็จสิ้นในวันที่</w:t>
      </w:r>
      <w:r w:rsidR="004F4C96">
        <w:rPr>
          <w:rFonts w:asciiTheme="majorBidi" w:hAnsiTheme="majorBidi" w:hint="cs"/>
          <w:sz w:val="30"/>
          <w:szCs w:val="30"/>
          <w:cs/>
        </w:rPr>
        <w:t xml:space="preserve"> </w:t>
      </w:r>
      <w:r w:rsidR="005B511C" w:rsidRPr="005B511C">
        <w:rPr>
          <w:rFonts w:asciiTheme="majorBidi" w:hAnsiTheme="majorBidi" w:hint="cs"/>
          <w:sz w:val="30"/>
          <w:szCs w:val="30"/>
        </w:rPr>
        <w:t>12</w:t>
      </w:r>
      <w:r w:rsidR="004F4C96">
        <w:rPr>
          <w:rFonts w:asciiTheme="majorBidi" w:hAnsiTheme="majorBidi" w:hint="cs"/>
          <w:sz w:val="30"/>
          <w:szCs w:val="30"/>
          <w:cs/>
        </w:rPr>
        <w:t xml:space="preserve"> </w:t>
      </w:r>
      <w:r w:rsidR="004F4C96" w:rsidRPr="006246C4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="004F4C96" w:rsidRPr="006246C4">
        <w:rPr>
          <w:rFonts w:asciiTheme="majorBidi" w:hAnsiTheme="majorBidi"/>
          <w:sz w:val="30"/>
          <w:szCs w:val="30"/>
        </w:rPr>
        <w:t>2</w:t>
      </w:r>
      <w:r w:rsidR="004F4C96" w:rsidRPr="00422952">
        <w:rPr>
          <w:rFonts w:asciiTheme="majorBidi" w:hAnsiTheme="majorBidi"/>
          <w:sz w:val="30"/>
          <w:szCs w:val="30"/>
        </w:rPr>
        <w:t>568</w:t>
      </w:r>
      <w:r w:rsidR="004F4C96" w:rsidRPr="006246C4">
        <w:rPr>
          <w:rFonts w:asciiTheme="majorBidi" w:hAnsiTheme="majorBidi"/>
          <w:sz w:val="30"/>
          <w:szCs w:val="30"/>
          <w:cs/>
        </w:rPr>
        <w:t xml:space="preserve"> </w:t>
      </w:r>
    </w:p>
    <w:p w14:paraId="28287CC7" w14:textId="77777777" w:rsidR="00A52039" w:rsidRPr="006246C4" w:rsidRDefault="00A52039" w:rsidP="00624EE8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33C5AA3" w14:textId="3D8F7C0E" w:rsidR="00074EE8" w:rsidRDefault="00A926D8" w:rsidP="00840049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246C4">
        <w:rPr>
          <w:rFonts w:asciiTheme="majorBidi" w:hAnsiTheme="majorBidi"/>
          <w:sz w:val="30"/>
          <w:szCs w:val="30"/>
          <w:cs/>
        </w:rPr>
        <w:t>ก่อนการซื้อธุรกิจ บริษัทมี</w:t>
      </w:r>
      <w:r w:rsidR="0084729F" w:rsidRPr="006246C4">
        <w:rPr>
          <w:rFonts w:asciiTheme="majorBidi" w:hAnsiTheme="majorBidi" w:hint="cs"/>
          <w:sz w:val="30"/>
          <w:szCs w:val="30"/>
          <w:cs/>
        </w:rPr>
        <w:t>สัดส่วนการถือหุ้น</w:t>
      </w:r>
      <w:r w:rsidRPr="006246C4">
        <w:rPr>
          <w:rFonts w:asciiTheme="majorBidi" w:hAnsiTheme="majorBidi"/>
          <w:sz w:val="30"/>
          <w:szCs w:val="30"/>
          <w:cs/>
        </w:rPr>
        <w:t>ใน</w:t>
      </w:r>
      <w:r w:rsidR="00960098" w:rsidRPr="006246C4">
        <w:rPr>
          <w:rFonts w:asciiTheme="majorBidi" w:hAnsiTheme="majorBidi"/>
          <w:sz w:val="30"/>
          <w:szCs w:val="30"/>
          <w:cs/>
        </w:rPr>
        <w:t xml:space="preserve">บริษัท บลู พาร์คกิ้ง จำกัด </w:t>
      </w:r>
      <w:r w:rsidRPr="006246C4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960098" w:rsidRPr="006246C4">
        <w:rPr>
          <w:rFonts w:asciiTheme="majorBidi" w:hAnsiTheme="majorBidi"/>
          <w:sz w:val="30"/>
          <w:szCs w:val="30"/>
        </w:rPr>
        <w:t>3</w:t>
      </w:r>
      <w:r w:rsidR="003D5B57" w:rsidRPr="006246C4">
        <w:rPr>
          <w:rFonts w:asciiTheme="majorBidi" w:hAnsiTheme="majorBidi"/>
          <w:sz w:val="30"/>
          <w:szCs w:val="30"/>
        </w:rPr>
        <w:t>0</w:t>
      </w:r>
      <w:r w:rsidRPr="006246C4">
        <w:rPr>
          <w:rFonts w:asciiTheme="majorBidi" w:hAnsiTheme="majorBidi"/>
          <w:sz w:val="30"/>
          <w:szCs w:val="30"/>
          <w:cs/>
        </w:rPr>
        <w:t>.</w:t>
      </w:r>
      <w:r w:rsidR="003D5B57" w:rsidRPr="006246C4">
        <w:rPr>
          <w:rFonts w:asciiTheme="majorBidi" w:hAnsiTheme="majorBidi"/>
          <w:sz w:val="30"/>
          <w:szCs w:val="30"/>
        </w:rPr>
        <w:t>0</w:t>
      </w:r>
      <w:r w:rsidR="003C45DF">
        <w:rPr>
          <w:rFonts w:asciiTheme="majorBidi" w:hAnsiTheme="majorBidi"/>
          <w:sz w:val="30"/>
          <w:szCs w:val="30"/>
        </w:rPr>
        <w:t>0</w:t>
      </w:r>
      <w:r w:rsidRPr="006246C4">
        <w:rPr>
          <w:rFonts w:asciiTheme="majorBidi" w:hAnsiTheme="majorBidi"/>
          <w:sz w:val="30"/>
          <w:szCs w:val="30"/>
          <w:cs/>
        </w:rPr>
        <w:t xml:space="preserve"> โดยบริษัทบันทึกเป็นเงินลงทุนในบริษัทร่วม ภายหลังการเสร็จสิ้นของธุรกรรมดังกล่าว ส่งผลให้บริษัทมีส่วนได้เสีย</w:t>
      </w:r>
      <w:r w:rsidR="00F748B0" w:rsidRPr="00F748B0">
        <w:rPr>
          <w:rFonts w:asciiTheme="majorBidi" w:hAnsiTheme="majorBidi"/>
          <w:sz w:val="30"/>
          <w:szCs w:val="30"/>
          <w:cs/>
        </w:rPr>
        <w:t>ในบริษัท บลู พาร์คกิ้ง จำกัด</w:t>
      </w:r>
      <w:r w:rsidR="00475035">
        <w:rPr>
          <w:rFonts w:asciiTheme="majorBidi" w:hAnsiTheme="majorBidi" w:hint="cs"/>
          <w:sz w:val="30"/>
          <w:szCs w:val="30"/>
          <w:cs/>
        </w:rPr>
        <w:t xml:space="preserve"> </w:t>
      </w:r>
      <w:r w:rsidR="00776A6F" w:rsidRPr="006246C4">
        <w:rPr>
          <w:rFonts w:asciiTheme="majorBidi" w:hAnsiTheme="majorBidi"/>
          <w:sz w:val="30"/>
          <w:szCs w:val="30"/>
          <w:cs/>
        </w:rPr>
        <w:t xml:space="preserve">เป็นร้อยละ </w:t>
      </w:r>
      <w:r w:rsidR="00776A6F" w:rsidRPr="006246C4">
        <w:rPr>
          <w:rFonts w:asciiTheme="majorBidi" w:hAnsiTheme="majorBidi"/>
          <w:sz w:val="30"/>
          <w:szCs w:val="30"/>
        </w:rPr>
        <w:t xml:space="preserve">93.19 </w:t>
      </w:r>
      <w:r w:rsidR="00776A6F" w:rsidRPr="006246C4">
        <w:rPr>
          <w:rFonts w:asciiTheme="majorBidi" w:hAnsiTheme="majorBidi"/>
          <w:sz w:val="30"/>
          <w:szCs w:val="30"/>
          <w:cs/>
        </w:rPr>
        <w:t>ของทุนจดทะเบียนที่ชำระแล้ว</w:t>
      </w:r>
      <w:r w:rsidR="00F748B0" w:rsidRPr="00F748B0">
        <w:rPr>
          <w:rFonts w:asciiTheme="majorBidi" w:hAnsiTheme="majorBidi"/>
          <w:sz w:val="30"/>
          <w:szCs w:val="30"/>
          <w:cs/>
        </w:rPr>
        <w:t xml:space="preserve"> </w:t>
      </w:r>
    </w:p>
    <w:p w14:paraId="5FC320B3" w14:textId="77777777" w:rsidR="009223B1" w:rsidRDefault="009223B1" w:rsidP="00840049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A91F6B7" w14:textId="77777777" w:rsidR="009223B1" w:rsidRDefault="009223B1" w:rsidP="00840049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005851F" w14:textId="77777777" w:rsidR="009223B1" w:rsidRDefault="009223B1" w:rsidP="00840049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5ADAD9A" w14:textId="77777777" w:rsidR="009223B1" w:rsidRDefault="009223B1" w:rsidP="00840049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CE0A5AC" w14:textId="77777777" w:rsidR="009223B1" w:rsidRDefault="009223B1" w:rsidP="00840049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99D5195" w14:textId="77777777" w:rsidR="009223B1" w:rsidRDefault="009223B1" w:rsidP="00840049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C417892" w14:textId="77777777" w:rsidR="009223B1" w:rsidRDefault="009223B1" w:rsidP="00840049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AFE726B" w14:textId="77777777" w:rsidR="00A7250D" w:rsidRDefault="00A7250D" w:rsidP="00840049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F8987BD" w14:textId="45A1AB07" w:rsidR="00A926D8" w:rsidRDefault="00381C46" w:rsidP="00C245B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ธุรกรรมดังกล่าว</w:t>
      </w:r>
      <w:r w:rsidR="00E829BC">
        <w:rPr>
          <w:rFonts w:asciiTheme="majorBidi" w:hAnsiTheme="majorBidi" w:cstheme="majorBidi" w:hint="cs"/>
          <w:sz w:val="30"/>
          <w:szCs w:val="30"/>
          <w:cs/>
        </w:rPr>
        <w:t>ถือเป็นการรวมธุรกิจ</w:t>
      </w:r>
      <w:r w:rsidR="00AE0E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926D8" w:rsidRPr="006246C4">
        <w:rPr>
          <w:rFonts w:asciiTheme="majorBidi" w:hAnsiTheme="majorBidi" w:cstheme="majorBidi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</w:t>
      </w:r>
      <w:r w:rsidR="0084729F" w:rsidRPr="006246C4">
        <w:rPr>
          <w:rFonts w:asciiTheme="majorBidi" w:hAnsiTheme="majorBidi" w:cstheme="majorBidi" w:hint="cs"/>
          <w:sz w:val="30"/>
          <w:szCs w:val="30"/>
          <w:cs/>
        </w:rPr>
        <w:t xml:space="preserve">ซื้อธุรกิจ </w:t>
      </w:r>
      <w:r w:rsidR="00A926D8" w:rsidRPr="006246C4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สำหรับสินทรัพย์ที่ได้มาและหนี้สินที่รับมาแต่ละประเภทที่สำคัญ</w:t>
      </w:r>
      <w:r w:rsidR="00A926D8" w:rsidRPr="006246C4">
        <w:rPr>
          <w:rFonts w:asciiTheme="majorBidi" w:hAnsiTheme="majorBidi" w:cstheme="majorBidi"/>
          <w:sz w:val="30"/>
          <w:szCs w:val="30"/>
        </w:rPr>
        <w:t xml:space="preserve"> </w:t>
      </w:r>
      <w:r w:rsidR="00A926D8" w:rsidRPr="006246C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F042AC" w14:textId="77777777" w:rsidR="00074EE8" w:rsidRPr="006246C4" w:rsidRDefault="00074EE8" w:rsidP="00C245B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080"/>
        <w:gridCol w:w="2430"/>
      </w:tblGrid>
      <w:tr w:rsidR="00A929B9" w:rsidRPr="006246C4" w14:paraId="7783AF74" w14:textId="77777777" w:rsidTr="00445A54">
        <w:tc>
          <w:tcPr>
            <w:tcW w:w="5670" w:type="dxa"/>
          </w:tcPr>
          <w:p w14:paraId="54C20044" w14:textId="77777777" w:rsidR="00A929B9" w:rsidRPr="006246C4" w:rsidRDefault="00A929B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080" w:type="dxa"/>
            <w:vAlign w:val="center"/>
          </w:tcPr>
          <w:p w14:paraId="31911D6D" w14:textId="77777777" w:rsidR="00A929B9" w:rsidRPr="006246C4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2722A794" w14:textId="77777777" w:rsidR="00A929B9" w:rsidRPr="006246C4" w:rsidRDefault="00A929B9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A929B9" w:rsidRPr="006246C4" w14:paraId="423226BE" w14:textId="77777777" w:rsidTr="00445A54">
        <w:tc>
          <w:tcPr>
            <w:tcW w:w="5670" w:type="dxa"/>
            <w:vAlign w:val="bottom"/>
          </w:tcPr>
          <w:p w14:paraId="11EEFB6A" w14:textId="77777777" w:rsidR="00A929B9" w:rsidRPr="006246C4" w:rsidRDefault="00A929B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2FD82B" w14:textId="77777777" w:rsidR="00A929B9" w:rsidRPr="006246C4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7E84A81C" w14:textId="4A3735D6" w:rsidR="00A929B9" w:rsidRPr="006246C4" w:rsidRDefault="00A929B9">
            <w:pPr>
              <w:spacing w:line="240" w:lineRule="auto"/>
              <w:ind w:left="-138" w:right="-7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6246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24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="0084729F" w:rsidRPr="006246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ซื้อธุรกิจ</w:t>
            </w:r>
          </w:p>
        </w:tc>
      </w:tr>
      <w:tr w:rsidR="00A929B9" w:rsidRPr="006246C4" w14:paraId="17827CAD" w14:textId="77777777" w:rsidTr="00445A54">
        <w:tc>
          <w:tcPr>
            <w:tcW w:w="5670" w:type="dxa"/>
            <w:vAlign w:val="bottom"/>
          </w:tcPr>
          <w:p w14:paraId="19052882" w14:textId="77777777" w:rsidR="00A929B9" w:rsidRPr="006246C4" w:rsidRDefault="00A929B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5EFC2C3" w14:textId="77777777" w:rsidR="00A929B9" w:rsidRPr="006246C4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30" w:type="dxa"/>
            <w:vAlign w:val="center"/>
          </w:tcPr>
          <w:p w14:paraId="0A0FB43F" w14:textId="77777777" w:rsidR="00A929B9" w:rsidRPr="006246C4" w:rsidRDefault="00A929B9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6246C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6246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929B9" w:rsidRPr="006246C4" w14:paraId="3EDFD010" w14:textId="77777777">
        <w:tc>
          <w:tcPr>
            <w:tcW w:w="5670" w:type="dxa"/>
            <w:vAlign w:val="bottom"/>
          </w:tcPr>
          <w:p w14:paraId="03F5BDA3" w14:textId="77777777" w:rsidR="00A929B9" w:rsidRPr="006246C4" w:rsidRDefault="00A929B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center"/>
          </w:tcPr>
          <w:p w14:paraId="0578BFF4" w14:textId="3127B769" w:rsidR="00A929B9" w:rsidRPr="003C15F4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center"/>
          </w:tcPr>
          <w:p w14:paraId="0468ADCA" w14:textId="3DE6B976" w:rsidR="00A929B9" w:rsidRPr="006246C4" w:rsidRDefault="00765B6B" w:rsidP="001A78E9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845</w:t>
            </w:r>
          </w:p>
        </w:tc>
      </w:tr>
      <w:tr w:rsidR="00A929B9" w:rsidRPr="006246C4" w14:paraId="2CE9F674" w14:textId="77777777">
        <w:tc>
          <w:tcPr>
            <w:tcW w:w="5670" w:type="dxa"/>
            <w:vAlign w:val="bottom"/>
          </w:tcPr>
          <w:p w14:paraId="2B3DB9B3" w14:textId="77777777" w:rsidR="00A929B9" w:rsidRPr="006246C4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7A09D13B" w14:textId="5BB3FD33" w:rsidR="00A929B9" w:rsidRPr="00384A4F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65ACB007" w14:textId="762B6EEA" w:rsidR="00A929B9" w:rsidRPr="006246C4" w:rsidRDefault="00765B6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23</w:t>
            </w:r>
          </w:p>
        </w:tc>
      </w:tr>
      <w:tr w:rsidR="00A929B9" w:rsidRPr="006246C4" w14:paraId="22A5D4A3" w14:textId="77777777">
        <w:tc>
          <w:tcPr>
            <w:tcW w:w="5670" w:type="dxa"/>
            <w:vAlign w:val="bottom"/>
          </w:tcPr>
          <w:p w14:paraId="26A087EC" w14:textId="77777777" w:rsidR="00A929B9" w:rsidRPr="006246C4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778B4305" w14:textId="77777777" w:rsidR="00A929B9" w:rsidRPr="006246C4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3497124D" w14:textId="05163A56" w:rsidR="00A929B9" w:rsidRPr="006246C4" w:rsidRDefault="00765B6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38</w:t>
            </w:r>
          </w:p>
        </w:tc>
      </w:tr>
      <w:tr w:rsidR="00A929B9" w:rsidRPr="006246C4" w14:paraId="1C6F382B" w14:textId="77777777">
        <w:tc>
          <w:tcPr>
            <w:tcW w:w="5670" w:type="dxa"/>
            <w:vAlign w:val="bottom"/>
          </w:tcPr>
          <w:p w14:paraId="38C60E01" w14:textId="77777777" w:rsidR="00A929B9" w:rsidRPr="006246C4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21140DAA" w14:textId="2305875D" w:rsidR="00A929B9" w:rsidRPr="00765B6B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195CE94F" w14:textId="7EB02D16" w:rsidR="00A929B9" w:rsidRPr="006246C4" w:rsidRDefault="00765B6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1,279</w:t>
            </w:r>
          </w:p>
        </w:tc>
      </w:tr>
      <w:tr w:rsidR="00A929B9" w:rsidRPr="006246C4" w14:paraId="629CC196" w14:textId="77777777">
        <w:tc>
          <w:tcPr>
            <w:tcW w:w="5670" w:type="dxa"/>
            <w:vAlign w:val="bottom"/>
          </w:tcPr>
          <w:p w14:paraId="71CA937F" w14:textId="77777777" w:rsidR="00A929B9" w:rsidRPr="006246C4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vAlign w:val="bottom"/>
          </w:tcPr>
          <w:p w14:paraId="03897317" w14:textId="77777777" w:rsidR="00A929B9" w:rsidRPr="006246C4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4B10E7E3" w14:textId="7A629E45" w:rsidR="00A929B9" w:rsidRPr="006246C4" w:rsidRDefault="00765B6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42</w:t>
            </w:r>
            <w:r w:rsidR="00785378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</w:t>
            </w:r>
          </w:p>
        </w:tc>
      </w:tr>
      <w:tr w:rsidR="00A929B9" w:rsidRPr="006246C4" w14:paraId="2D5C625F" w14:textId="77777777">
        <w:tc>
          <w:tcPr>
            <w:tcW w:w="5670" w:type="dxa"/>
            <w:vAlign w:val="bottom"/>
          </w:tcPr>
          <w:p w14:paraId="32BB7454" w14:textId="77777777" w:rsidR="00A929B9" w:rsidRPr="006246C4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5C6A9660" w14:textId="6CF3093B" w:rsidR="00A929B9" w:rsidRPr="006246C4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8F06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430" w:type="dxa"/>
            <w:vAlign w:val="bottom"/>
          </w:tcPr>
          <w:p w14:paraId="0017D53E" w14:textId="63B482F0" w:rsidR="00A929B9" w:rsidRPr="006246C4" w:rsidRDefault="00785378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30</w:t>
            </w:r>
          </w:p>
        </w:tc>
      </w:tr>
      <w:tr w:rsidR="00A929B9" w:rsidRPr="006246C4" w14:paraId="434C0167" w14:textId="77777777">
        <w:tc>
          <w:tcPr>
            <w:tcW w:w="5670" w:type="dxa"/>
            <w:vAlign w:val="bottom"/>
          </w:tcPr>
          <w:p w14:paraId="4C36AEDA" w14:textId="77777777" w:rsidR="00A929B9" w:rsidRPr="006246C4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68DECE97" w14:textId="77777777" w:rsidR="00A929B9" w:rsidRPr="006246C4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46A85830" w14:textId="6055290F" w:rsidR="00A929B9" w:rsidRPr="006246C4" w:rsidRDefault="00765B6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5,778</w:t>
            </w:r>
          </w:p>
        </w:tc>
      </w:tr>
      <w:tr w:rsidR="00AE0E98" w:rsidRPr="006246C4" w14:paraId="6A9A3F24" w14:textId="77777777" w:rsidTr="00833D9D">
        <w:tc>
          <w:tcPr>
            <w:tcW w:w="5670" w:type="dxa"/>
            <w:vAlign w:val="bottom"/>
          </w:tcPr>
          <w:p w14:paraId="0299702F" w14:textId="77777777" w:rsidR="00AE0E98" w:rsidRPr="00671621" w:rsidRDefault="00AE0E98" w:rsidP="00833D9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vAlign w:val="bottom"/>
          </w:tcPr>
          <w:p w14:paraId="53716542" w14:textId="77777777" w:rsidR="00AE0E98" w:rsidRPr="00671621" w:rsidRDefault="00AE0E98" w:rsidP="00833D9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404678EF" w14:textId="77777777" w:rsidR="00AE0E98" w:rsidRPr="006246C4" w:rsidRDefault="00AE0E98" w:rsidP="00833D9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(900)</w:t>
            </w:r>
          </w:p>
        </w:tc>
      </w:tr>
      <w:tr w:rsidR="00A929B9" w:rsidRPr="006246C4" w14:paraId="14CE74C1" w14:textId="77777777">
        <w:tc>
          <w:tcPr>
            <w:tcW w:w="5670" w:type="dxa"/>
            <w:vAlign w:val="bottom"/>
          </w:tcPr>
          <w:p w14:paraId="79A2CA71" w14:textId="77777777" w:rsidR="00A929B9" w:rsidRPr="006246C4" w:rsidRDefault="00A92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753D3ED1" w14:textId="2626BB9A" w:rsidR="00A929B9" w:rsidRPr="00765B6B" w:rsidRDefault="00A929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499FDC2D" w14:textId="0F7D1403" w:rsidR="00A929B9" w:rsidRPr="006246C4" w:rsidRDefault="00765B6B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(4,259)</w:t>
            </w:r>
          </w:p>
        </w:tc>
      </w:tr>
      <w:tr w:rsidR="00A25301" w:rsidRPr="006246C4" w14:paraId="3F01248A" w14:textId="77777777" w:rsidTr="00A25301">
        <w:tc>
          <w:tcPr>
            <w:tcW w:w="5670" w:type="dxa"/>
            <w:vAlign w:val="bottom"/>
          </w:tcPr>
          <w:p w14:paraId="4A21DEDB" w14:textId="368B3FCE" w:rsidR="00A25301" w:rsidRPr="006246C4" w:rsidRDefault="00A25301" w:rsidP="00A253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vAlign w:val="bottom"/>
          </w:tcPr>
          <w:p w14:paraId="106F5260" w14:textId="77777777" w:rsidR="00A25301" w:rsidRPr="006246C4" w:rsidRDefault="00A25301" w:rsidP="00A253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19B7E60C" w14:textId="6579F8CF" w:rsidR="00A25301" w:rsidRPr="006246C4" w:rsidRDefault="00A25301" w:rsidP="00A25301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</w:t>
            </w:r>
            <w:r w:rsidR="00130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)</w:t>
            </w:r>
          </w:p>
        </w:tc>
      </w:tr>
      <w:tr w:rsidR="00A25301" w:rsidRPr="006246C4" w14:paraId="60D905A9" w14:textId="77777777" w:rsidTr="00A25301">
        <w:tc>
          <w:tcPr>
            <w:tcW w:w="5670" w:type="dxa"/>
            <w:vAlign w:val="bottom"/>
          </w:tcPr>
          <w:p w14:paraId="0AE09D38" w14:textId="18008371" w:rsidR="00A25301" w:rsidRPr="006246C4" w:rsidRDefault="005B09C3" w:rsidP="00A253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9C3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65FC1CC5" w14:textId="77777777" w:rsidR="00A25301" w:rsidRPr="006246C4" w:rsidRDefault="00A25301" w:rsidP="00A253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13E8B0F3" w14:textId="47954EE7" w:rsidR="00A25301" w:rsidRPr="006246C4" w:rsidRDefault="0005055D" w:rsidP="00A25301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(40)</w:t>
            </w:r>
          </w:p>
        </w:tc>
      </w:tr>
      <w:tr w:rsidR="00A25301" w:rsidRPr="006246C4" w14:paraId="7D5C720A" w14:textId="77777777">
        <w:tc>
          <w:tcPr>
            <w:tcW w:w="5670" w:type="dxa"/>
            <w:vAlign w:val="bottom"/>
          </w:tcPr>
          <w:p w14:paraId="3407FC66" w14:textId="77777777" w:rsidR="00A25301" w:rsidRPr="006246C4" w:rsidRDefault="00A25301" w:rsidP="00A253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080" w:type="dxa"/>
            <w:vAlign w:val="bottom"/>
          </w:tcPr>
          <w:p w14:paraId="316AA24F" w14:textId="77777777" w:rsidR="00A25301" w:rsidRPr="006246C4" w:rsidRDefault="00A25301" w:rsidP="00A2530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62E16E97" w14:textId="7AD989D4" w:rsidR="00A25301" w:rsidRPr="0005055D" w:rsidRDefault="0005055D" w:rsidP="00A25301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05055D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3,21</w:t>
            </w:r>
            <w:r w:rsidR="001306C4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A25301" w:rsidRPr="0005055D" w14:paraId="40B312A9" w14:textId="77777777">
        <w:tc>
          <w:tcPr>
            <w:tcW w:w="5670" w:type="dxa"/>
            <w:vAlign w:val="bottom"/>
          </w:tcPr>
          <w:p w14:paraId="5E8FEC02" w14:textId="77777777" w:rsidR="00A25301" w:rsidRPr="006246C4" w:rsidRDefault="00A25301" w:rsidP="00A253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6246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525DE4AA" w14:textId="77777777" w:rsidR="00A25301" w:rsidRPr="006246C4" w:rsidRDefault="00A25301" w:rsidP="00A2530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771A22B9" w14:textId="71BD6EC8" w:rsidR="00A25301" w:rsidRPr="006246C4" w:rsidRDefault="0005055D" w:rsidP="0005055D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(2</w:t>
            </w:r>
            <w:r w:rsidR="00C92A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20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)</w:t>
            </w:r>
          </w:p>
        </w:tc>
      </w:tr>
      <w:tr w:rsidR="00A25301" w:rsidRPr="006246C4" w14:paraId="39FA4CEF" w14:textId="77777777">
        <w:tc>
          <w:tcPr>
            <w:tcW w:w="5670" w:type="dxa"/>
            <w:vAlign w:val="bottom"/>
          </w:tcPr>
          <w:p w14:paraId="30DFB630" w14:textId="77777777" w:rsidR="00A25301" w:rsidRPr="006246C4" w:rsidRDefault="00A25301" w:rsidP="00A25301">
            <w:pPr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80" w:type="dxa"/>
            <w:vAlign w:val="bottom"/>
          </w:tcPr>
          <w:p w14:paraId="115D0C48" w14:textId="77777777" w:rsidR="00A25301" w:rsidRPr="006246C4" w:rsidRDefault="00A25301" w:rsidP="00A2530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39ACEC84" w14:textId="5DDF93AF" w:rsidR="00A25301" w:rsidRPr="006246C4" w:rsidRDefault="003A3955" w:rsidP="00A25301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2,996</w:t>
            </w:r>
          </w:p>
        </w:tc>
      </w:tr>
      <w:tr w:rsidR="00A25301" w:rsidRPr="006246C4" w14:paraId="7128B0FC" w14:textId="77777777">
        <w:tc>
          <w:tcPr>
            <w:tcW w:w="5670" w:type="dxa"/>
            <w:vAlign w:val="bottom"/>
          </w:tcPr>
          <w:p w14:paraId="101F1024" w14:textId="5D4414CB" w:rsidR="00A25301" w:rsidRPr="006246C4" w:rsidRDefault="00A25301" w:rsidP="00A25301">
            <w:pPr>
              <w:spacing w:line="240" w:lineRule="auto"/>
              <w:ind w:left="340" w:hanging="340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6246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มูลค่ายุติธรรมของส่วนได้เสียก่อนการเปลี่ยนแปลงสถานะเป็นบริษัทย่อย</w:t>
            </w:r>
          </w:p>
        </w:tc>
        <w:tc>
          <w:tcPr>
            <w:tcW w:w="1080" w:type="dxa"/>
            <w:vAlign w:val="bottom"/>
          </w:tcPr>
          <w:p w14:paraId="12BAFE10" w14:textId="6B90B374" w:rsidR="00A25301" w:rsidRPr="006246C4" w:rsidRDefault="00A25301" w:rsidP="00A253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430" w:type="dxa"/>
            <w:vAlign w:val="bottom"/>
          </w:tcPr>
          <w:p w14:paraId="2AB15C25" w14:textId="02663B06" w:rsidR="00A25301" w:rsidRPr="006246C4" w:rsidRDefault="004E7C09" w:rsidP="00A25301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</w:t>
            </w:r>
            <w:r w:rsidR="003A3955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2,966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)</w:t>
            </w:r>
          </w:p>
        </w:tc>
      </w:tr>
      <w:tr w:rsidR="00A25301" w:rsidRPr="006246C4" w14:paraId="7A00FFFE" w14:textId="77777777" w:rsidTr="0022552F">
        <w:tc>
          <w:tcPr>
            <w:tcW w:w="5670" w:type="dxa"/>
            <w:vAlign w:val="bottom"/>
          </w:tcPr>
          <w:p w14:paraId="3FE84030" w14:textId="77777777" w:rsidR="00A25301" w:rsidRPr="006246C4" w:rsidRDefault="00A25301" w:rsidP="00A253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80" w:type="dxa"/>
            <w:vAlign w:val="bottom"/>
          </w:tcPr>
          <w:p w14:paraId="4BF34D13" w14:textId="77777777" w:rsidR="00A25301" w:rsidRPr="006246C4" w:rsidRDefault="00A25301" w:rsidP="00A2530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0B15C" w14:textId="3FD460C9" w:rsidR="00A25301" w:rsidRPr="006246C4" w:rsidRDefault="003A3955" w:rsidP="00A25301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</w:tr>
      <w:tr w:rsidR="00A7250D" w:rsidRPr="006246C4" w14:paraId="2BC512FE" w14:textId="77777777" w:rsidTr="0022552F">
        <w:tc>
          <w:tcPr>
            <w:tcW w:w="5670" w:type="dxa"/>
            <w:vAlign w:val="bottom"/>
          </w:tcPr>
          <w:p w14:paraId="1BD31FE8" w14:textId="77777777" w:rsidR="00A7250D" w:rsidRPr="006246C4" w:rsidRDefault="00A7250D" w:rsidP="00A253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7BD7AF" w14:textId="77777777" w:rsidR="00A7250D" w:rsidRPr="006246C4" w:rsidRDefault="00A7250D" w:rsidP="00A2530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vAlign w:val="bottom"/>
          </w:tcPr>
          <w:p w14:paraId="630E043A" w14:textId="77777777" w:rsidR="00A7250D" w:rsidRPr="006246C4" w:rsidRDefault="00A7250D" w:rsidP="00A25301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45A54" w:rsidRPr="006246C4" w14:paraId="44D9CC71" w14:textId="77777777" w:rsidTr="00864C38">
        <w:tc>
          <w:tcPr>
            <w:tcW w:w="5670" w:type="dxa"/>
          </w:tcPr>
          <w:p w14:paraId="4E3D07AC" w14:textId="107F5EFA" w:rsidR="00445A54" w:rsidRPr="006246C4" w:rsidRDefault="00445A54" w:rsidP="00445A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ของบริษัทย่อยที่ได้มาจากการซื้อ</w:t>
            </w:r>
          </w:p>
        </w:tc>
        <w:tc>
          <w:tcPr>
            <w:tcW w:w="1080" w:type="dxa"/>
            <w:vAlign w:val="bottom"/>
          </w:tcPr>
          <w:p w14:paraId="165C2016" w14:textId="77777777" w:rsidR="00445A54" w:rsidRPr="006246C4" w:rsidRDefault="00445A54" w:rsidP="00445A5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6747B439" w14:textId="7AA262EB" w:rsidR="00445A54" w:rsidRPr="002815DD" w:rsidRDefault="00445A54" w:rsidP="00445A54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11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845</w:t>
            </w:r>
          </w:p>
        </w:tc>
      </w:tr>
      <w:tr w:rsidR="00445A54" w:rsidRPr="006246C4" w14:paraId="40198A23" w14:textId="77777777" w:rsidTr="00864C38">
        <w:tc>
          <w:tcPr>
            <w:tcW w:w="5670" w:type="dxa"/>
          </w:tcPr>
          <w:p w14:paraId="4DD68AEB" w14:textId="0B29B1C7" w:rsidR="00445A54" w:rsidRPr="006246C4" w:rsidRDefault="00445A54" w:rsidP="00445A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080" w:type="dxa"/>
            <w:vAlign w:val="bottom"/>
          </w:tcPr>
          <w:p w14:paraId="3A9C3B87" w14:textId="77777777" w:rsidR="00445A54" w:rsidRPr="006246C4" w:rsidRDefault="00445A54" w:rsidP="00445A5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14:paraId="16A481F0" w14:textId="41C17601" w:rsidR="00445A54" w:rsidRPr="00655EA7" w:rsidRDefault="00445A54" w:rsidP="00445A54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655EA7"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(</w:t>
            </w:r>
            <w:r w:rsidRPr="00655EA7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30</w:t>
            </w:r>
            <w:r w:rsidRPr="00655EA7"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45A54" w:rsidRPr="004728F8" w14:paraId="11D84E4C" w14:textId="77777777" w:rsidTr="006B658E">
        <w:tc>
          <w:tcPr>
            <w:tcW w:w="5670" w:type="dxa"/>
          </w:tcPr>
          <w:p w14:paraId="7A148ACD" w14:textId="368C1AC1" w:rsidR="00445A54" w:rsidRPr="006246C4" w:rsidRDefault="00445A54" w:rsidP="00445A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 w:rsidRPr="006246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</w:t>
            </w:r>
            <w:r w:rsidRPr="00624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011DD356" w14:textId="77777777" w:rsidR="00445A54" w:rsidRPr="006246C4" w:rsidRDefault="00445A54" w:rsidP="00445A5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413D44" w14:textId="2BE41AE3" w:rsidR="00445A54" w:rsidRPr="006246C4" w:rsidRDefault="00445A54" w:rsidP="00445A54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815</w:t>
            </w:r>
          </w:p>
        </w:tc>
      </w:tr>
    </w:tbl>
    <w:p w14:paraId="2CD639AC" w14:textId="77777777" w:rsidR="00773A09" w:rsidRDefault="00773A09" w:rsidP="00E728E6">
      <w:pPr>
        <w:tabs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0BE5526" w14:textId="77777777" w:rsidR="009223B1" w:rsidRDefault="009223B1" w:rsidP="00E728E6">
      <w:pPr>
        <w:tabs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5097D" w14:textId="1622E02D" w:rsidR="00190C58" w:rsidRDefault="00335934" w:rsidP="00190C58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</w:rPr>
        <w:lastRenderedPageBreak/>
        <w:t xml:space="preserve">4.2) </w:t>
      </w:r>
      <w:r w:rsidR="00190C58" w:rsidRPr="00190C58">
        <w:rPr>
          <w:rFonts w:asciiTheme="majorBidi" w:hAnsiTheme="majorBidi" w:hint="cs"/>
          <w:i/>
          <w:iCs/>
          <w:sz w:val="30"/>
          <w:szCs w:val="30"/>
          <w:cs/>
        </w:rPr>
        <w:t>การซื้อธุรกิจ</w:t>
      </w:r>
      <w:r w:rsidR="00B803FB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B803FB" w:rsidRPr="00B803FB">
        <w:rPr>
          <w:rFonts w:asciiTheme="majorBidi" w:hAnsiTheme="majorBidi"/>
          <w:i/>
          <w:iCs/>
          <w:sz w:val="30"/>
          <w:szCs w:val="30"/>
          <w:cs/>
        </w:rPr>
        <w:t>บริษัท ลอคบอกซ์ กรุ๊ป จำกัด</w:t>
      </w:r>
      <w:r w:rsidR="00B803FB" w:rsidRPr="00B803FB">
        <w:rPr>
          <w:rFonts w:asciiTheme="majorBidi" w:hAnsiTheme="majorBidi" w:hint="cs"/>
          <w:i/>
          <w:iCs/>
          <w:sz w:val="30"/>
          <w:szCs w:val="30"/>
          <w:cs/>
        </w:rPr>
        <w:t xml:space="preserve"> และ </w:t>
      </w:r>
      <w:r w:rsidR="00B803FB" w:rsidRPr="00B803FB">
        <w:rPr>
          <w:rFonts w:ascii="Angsana New" w:hAnsi="Angsana New"/>
          <w:i/>
          <w:iCs/>
          <w:sz w:val="30"/>
          <w:szCs w:val="30"/>
          <w:cs/>
        </w:rPr>
        <w:t>บริษัท ลอคบอกซ์ เวนเจอร์ส จำกัด</w:t>
      </w:r>
      <w:r w:rsidR="00B803FB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</w:p>
    <w:p w14:paraId="273B7BCE" w14:textId="77777777" w:rsidR="00B803FB" w:rsidRPr="00190C58" w:rsidRDefault="00B803FB" w:rsidP="00190C58">
      <w:pPr>
        <w:tabs>
          <w:tab w:val="left" w:pos="567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7D91BF1" w14:textId="6E04ECA2" w:rsidR="00B803FB" w:rsidRDefault="00B803FB" w:rsidP="007758F4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26FD4">
        <w:rPr>
          <w:rFonts w:ascii="Angsana New" w:hAnsi="Angsana New"/>
          <w:sz w:val="30"/>
          <w:szCs w:val="30"/>
        </w:rPr>
        <w:t>29</w:t>
      </w:r>
      <w:r w:rsidRPr="00E26FD4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E26FD4">
        <w:rPr>
          <w:rFonts w:ascii="Angsana New" w:hAnsi="Angsana New"/>
          <w:sz w:val="30"/>
          <w:szCs w:val="30"/>
        </w:rPr>
        <w:t>2567</w:t>
      </w:r>
      <w:r w:rsidRPr="00E26FD4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มีมติอนุมัติการเข้าซื้อหุ้นสามัญร้อยละ </w:t>
      </w:r>
      <w:r w:rsidRPr="00E26FD4">
        <w:rPr>
          <w:rFonts w:ascii="Angsana New" w:hAnsi="Angsana New"/>
          <w:sz w:val="30"/>
          <w:szCs w:val="30"/>
        </w:rPr>
        <w:t>80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 xml:space="preserve">00 </w:t>
      </w:r>
      <w:r w:rsidRPr="00E26FD4">
        <w:rPr>
          <w:rFonts w:ascii="Angsana New" w:hAnsi="Angsana New"/>
          <w:sz w:val="30"/>
          <w:szCs w:val="30"/>
          <w:cs/>
        </w:rPr>
        <w:t>ของ</w:t>
      </w:r>
      <w:r w:rsidRPr="00E26FD4">
        <w:rPr>
          <w:rFonts w:ascii="Angsana New" w:hAnsi="Angsana New"/>
          <w:sz w:val="30"/>
          <w:szCs w:val="30"/>
          <w:cs/>
        </w:rPr>
        <w:br/>
        <w:t>บริษัท ลอคบอกซ์ กรุ๊ป จำกัด (“</w:t>
      </w:r>
      <w:r w:rsidRPr="00E26FD4">
        <w:rPr>
          <w:rFonts w:ascii="Angsana New" w:hAnsi="Angsana New"/>
          <w:sz w:val="30"/>
          <w:szCs w:val="30"/>
        </w:rPr>
        <w:t xml:space="preserve">LOCKBOX”) </w:t>
      </w:r>
      <w:r w:rsidRPr="00E26FD4">
        <w:rPr>
          <w:rFonts w:ascii="Angsana New" w:hAnsi="Angsana New"/>
          <w:sz w:val="30"/>
          <w:szCs w:val="30"/>
          <w:cs/>
        </w:rPr>
        <w:t xml:space="preserve">ซึ่งเป็นผู้ให้บริการเช่าตู้ล็อคเกอร์ และหุ้นสามัญร้อยละ </w:t>
      </w:r>
      <w:r w:rsidRPr="00E26FD4">
        <w:rPr>
          <w:rFonts w:ascii="Angsana New" w:hAnsi="Angsana New"/>
          <w:sz w:val="30"/>
          <w:szCs w:val="30"/>
        </w:rPr>
        <w:t>80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 xml:space="preserve">00 </w:t>
      </w:r>
      <w:r w:rsidRPr="00E26FD4">
        <w:rPr>
          <w:rFonts w:ascii="Angsana New" w:hAnsi="Angsana New"/>
          <w:sz w:val="30"/>
          <w:szCs w:val="30"/>
          <w:cs/>
        </w:rPr>
        <w:t>ของบริษัท ลอคบอกซ์ เวนเจอร์ส จำกัด (“</w:t>
      </w:r>
      <w:r w:rsidRPr="00E26FD4">
        <w:rPr>
          <w:rFonts w:ascii="Angsana New" w:hAnsi="Angsana New"/>
          <w:sz w:val="30"/>
          <w:szCs w:val="30"/>
        </w:rPr>
        <w:t xml:space="preserve">LOCKVENT”) </w:t>
      </w:r>
      <w:r w:rsidRPr="00E26FD4">
        <w:rPr>
          <w:rFonts w:ascii="Angsana New" w:hAnsi="Angsana New"/>
          <w:sz w:val="30"/>
          <w:szCs w:val="30"/>
          <w:cs/>
        </w:rPr>
        <w:t>ซึ่งเป็นผู้ให้บริการเช่าตู้ล็อคเกอร์ เช่าพื้นที่ขายของ และพื้นที่โฆษณา จาก บริษัท โฮลดิ้ง แอล โค จำกัด (“</w:t>
      </w:r>
      <w:r w:rsidRPr="00E26FD4">
        <w:rPr>
          <w:rFonts w:ascii="Angsana New" w:hAnsi="Angsana New"/>
          <w:sz w:val="30"/>
          <w:szCs w:val="30"/>
        </w:rPr>
        <w:t xml:space="preserve">HOLDING L”) </w:t>
      </w:r>
      <w:r w:rsidRPr="00E26FD4">
        <w:rPr>
          <w:rFonts w:ascii="Angsana New" w:hAnsi="Angsana New"/>
          <w:sz w:val="30"/>
          <w:szCs w:val="30"/>
          <w:cs/>
        </w:rPr>
        <w:t>โดยชำระเป็นหุ้นสามัญเพิ่มทุนของบริษัทจำนวน</w:t>
      </w:r>
      <w:r w:rsidRPr="00E26FD4">
        <w:rPr>
          <w:rFonts w:ascii="Angsana New" w:hAnsi="Angsana New"/>
          <w:sz w:val="30"/>
          <w:szCs w:val="30"/>
        </w:rPr>
        <w:br/>
        <w:t>360</w:t>
      </w:r>
      <w:r w:rsidRPr="00E26FD4">
        <w:rPr>
          <w:rFonts w:ascii="Angsana New" w:hAnsi="Angsana New"/>
          <w:sz w:val="30"/>
          <w:szCs w:val="30"/>
          <w:cs/>
        </w:rPr>
        <w:t xml:space="preserve"> ล้านหุ้น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 xml:space="preserve">ในมูลค่าที่ตราไว้หุ้นละ </w:t>
      </w:r>
      <w:r w:rsidRPr="00E26FD4">
        <w:rPr>
          <w:rFonts w:ascii="Angsana New" w:hAnsi="Angsana New"/>
          <w:sz w:val="30"/>
          <w:szCs w:val="30"/>
        </w:rPr>
        <w:t>1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0</w:t>
      </w:r>
      <w:r w:rsidRPr="00E26FD4">
        <w:rPr>
          <w:rFonts w:ascii="Angsana New" w:hAnsi="Angsana New"/>
          <w:sz w:val="30"/>
          <w:szCs w:val="30"/>
          <w:cs/>
        </w:rPr>
        <w:t xml:space="preserve"> บาท รวมทั้งสิ้น </w:t>
      </w:r>
      <w:r w:rsidRPr="00E26FD4">
        <w:rPr>
          <w:rFonts w:ascii="Angsana New" w:hAnsi="Angsana New"/>
          <w:sz w:val="30"/>
          <w:szCs w:val="30"/>
        </w:rPr>
        <w:t>360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0</w:t>
      </w:r>
      <w:r w:rsidRPr="00E26FD4">
        <w:rPr>
          <w:rFonts w:ascii="Angsana New" w:hAnsi="Angsana New"/>
          <w:sz w:val="30"/>
          <w:szCs w:val="30"/>
          <w:cs/>
        </w:rPr>
        <w:t xml:space="preserve"> ล้านบาท โดยธุรกรรมดังกล่าวเสร็จสิ้นในวันที่ </w:t>
      </w:r>
      <w:r w:rsidRPr="00E26FD4">
        <w:rPr>
          <w:rFonts w:ascii="Angsana New" w:hAnsi="Angsana New"/>
          <w:sz w:val="30"/>
          <w:szCs w:val="30"/>
          <w:cs/>
        </w:rPr>
        <w:br/>
      </w:r>
      <w:r w:rsidRPr="00E26FD4">
        <w:rPr>
          <w:rFonts w:ascii="Angsana New" w:hAnsi="Angsana New"/>
          <w:sz w:val="30"/>
          <w:szCs w:val="30"/>
        </w:rPr>
        <w:t>25</w:t>
      </w:r>
      <w:r w:rsidRPr="00E26FD4">
        <w:rPr>
          <w:rFonts w:ascii="Angsana New" w:hAnsi="Angsana New"/>
          <w:sz w:val="30"/>
          <w:szCs w:val="30"/>
          <w:cs/>
        </w:rPr>
        <w:t xml:space="preserve"> ตุลาคม </w:t>
      </w:r>
      <w:r w:rsidRPr="00E26FD4">
        <w:rPr>
          <w:rFonts w:ascii="Angsana New" w:hAnsi="Angsana New"/>
          <w:sz w:val="30"/>
          <w:szCs w:val="30"/>
        </w:rPr>
        <w:t>2567</w:t>
      </w:r>
    </w:p>
    <w:p w14:paraId="5636BAD3" w14:textId="77777777" w:rsidR="009B17E2" w:rsidRPr="00E26FD4" w:rsidRDefault="009B17E2" w:rsidP="007758F4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11DBF8" w14:textId="21B46776" w:rsidR="00B803FB" w:rsidRPr="00E26FD4" w:rsidRDefault="00B803FB" w:rsidP="00023810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ก่อนการซื้อธุรกิจ กลุ่มบริษัทมีสัดส่วนการถือหุ้นใน </w:t>
      </w:r>
      <w:r w:rsidRPr="00E26FD4">
        <w:rPr>
          <w:rFonts w:ascii="Angsana New" w:hAnsi="Angsana New"/>
          <w:sz w:val="30"/>
          <w:szCs w:val="30"/>
        </w:rPr>
        <w:t xml:space="preserve">LOCKBOX </w:t>
      </w:r>
      <w:r w:rsidRPr="00E26FD4">
        <w:rPr>
          <w:rFonts w:ascii="Angsana New" w:hAnsi="Angsana New"/>
          <w:sz w:val="30"/>
          <w:szCs w:val="30"/>
          <w:cs/>
        </w:rPr>
        <w:t xml:space="preserve">และ </w:t>
      </w:r>
      <w:r w:rsidRPr="00E26FD4">
        <w:rPr>
          <w:rFonts w:ascii="Angsana New" w:hAnsi="Angsana New"/>
          <w:sz w:val="30"/>
          <w:szCs w:val="30"/>
        </w:rPr>
        <w:t xml:space="preserve">LOCKVENT </w:t>
      </w:r>
      <w:r w:rsidRPr="00E26FD4">
        <w:rPr>
          <w:rFonts w:ascii="Angsana New" w:hAnsi="Angsana New"/>
          <w:sz w:val="30"/>
          <w:szCs w:val="30"/>
          <w:cs/>
        </w:rPr>
        <w:t xml:space="preserve">ร้อยละ </w:t>
      </w:r>
      <w:r w:rsidRPr="00E26FD4">
        <w:rPr>
          <w:rFonts w:ascii="Angsana New" w:hAnsi="Angsana New"/>
          <w:sz w:val="30"/>
          <w:szCs w:val="30"/>
        </w:rPr>
        <w:t>20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00</w:t>
      </w:r>
      <w:r w:rsidRPr="00E26FD4">
        <w:rPr>
          <w:rFonts w:ascii="Angsana New" w:hAnsi="Angsana New"/>
          <w:sz w:val="30"/>
          <w:szCs w:val="30"/>
          <w:cs/>
        </w:rPr>
        <w:t xml:space="preserve"> และ</w:t>
      </w:r>
      <w:r w:rsidRPr="00E26FD4">
        <w:rPr>
          <w:rFonts w:ascii="Angsana New" w:hAnsi="Angsana New"/>
          <w:sz w:val="30"/>
          <w:szCs w:val="30"/>
          <w:cs/>
        </w:rPr>
        <w:br/>
        <w:t xml:space="preserve">ร้อยละ </w:t>
      </w:r>
      <w:r w:rsidRPr="00E26FD4">
        <w:rPr>
          <w:rFonts w:ascii="Angsana New" w:hAnsi="Angsana New"/>
          <w:sz w:val="30"/>
          <w:szCs w:val="30"/>
        </w:rPr>
        <w:t>20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00</w:t>
      </w:r>
      <w:r w:rsidRPr="00E26FD4">
        <w:rPr>
          <w:rFonts w:ascii="Angsana New" w:hAnsi="Angsana New"/>
          <w:sz w:val="30"/>
          <w:szCs w:val="30"/>
          <w:cs/>
        </w:rPr>
        <w:t xml:space="preserve"> ตามลำดับ โดยกลุ่มบริษัทบันทึกเป็นเงินลงทุนในบริษัทร่วม นอกจากนี้ </w:t>
      </w:r>
      <w:r w:rsidRPr="00E26FD4">
        <w:rPr>
          <w:rFonts w:ascii="Angsana New" w:hAnsi="Angsana New"/>
          <w:sz w:val="30"/>
          <w:szCs w:val="30"/>
        </w:rPr>
        <w:t xml:space="preserve">LOCKBOX </w:t>
      </w:r>
      <w:r w:rsidRPr="00E26FD4">
        <w:rPr>
          <w:rFonts w:ascii="Angsana New" w:hAnsi="Angsana New"/>
          <w:sz w:val="30"/>
          <w:szCs w:val="30"/>
          <w:cs/>
        </w:rPr>
        <w:t>และบริษัทมีสัดส่วนการถือหุ้นใน</w:t>
      </w:r>
      <w:r w:rsidR="00023810" w:rsidRPr="00023810">
        <w:rPr>
          <w:rFonts w:ascii="Angsana New" w:hAnsi="Angsana New"/>
          <w:sz w:val="30"/>
          <w:szCs w:val="30"/>
          <w:cs/>
        </w:rPr>
        <w:t>บริษัท พร้อม สปีด ล๊อคเกอร์ จำกัด (เดิมชื่อ บริษัท ลอค สบาย จำกัด)</w:t>
      </w:r>
      <w:r w:rsidRPr="00E26FD4">
        <w:rPr>
          <w:rFonts w:ascii="Angsana New" w:hAnsi="Angsana New"/>
          <w:sz w:val="30"/>
          <w:szCs w:val="30"/>
          <w:cs/>
        </w:rPr>
        <w:t xml:space="preserve">ร้อยละ </w:t>
      </w:r>
      <w:r w:rsidRPr="00E26FD4">
        <w:rPr>
          <w:rFonts w:ascii="Angsana New" w:hAnsi="Angsana New"/>
          <w:sz w:val="30"/>
          <w:szCs w:val="30"/>
        </w:rPr>
        <w:t>50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00</w:t>
      </w:r>
      <w:r w:rsidRPr="00E26FD4">
        <w:rPr>
          <w:rFonts w:ascii="Angsana New" w:hAnsi="Angsana New"/>
          <w:sz w:val="30"/>
          <w:szCs w:val="30"/>
          <w:cs/>
        </w:rPr>
        <w:t xml:space="preserve"> และ</w:t>
      </w:r>
      <w:r w:rsidR="00773A09">
        <w:rPr>
          <w:rFonts w:ascii="Angsana New" w:hAnsi="Angsana New" w:hint="cs"/>
          <w:sz w:val="30"/>
          <w:szCs w:val="30"/>
          <w:cs/>
        </w:rPr>
        <w:t xml:space="preserve">      </w:t>
      </w:r>
      <w:r w:rsidR="00F12DE5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 xml:space="preserve">ร้อยละ </w:t>
      </w:r>
      <w:r w:rsidRPr="00E26FD4">
        <w:rPr>
          <w:rFonts w:ascii="Angsana New" w:hAnsi="Angsana New"/>
          <w:sz w:val="30"/>
          <w:szCs w:val="30"/>
        </w:rPr>
        <w:t xml:space="preserve">50.00 </w:t>
      </w:r>
      <w:r w:rsidRPr="00E26FD4">
        <w:rPr>
          <w:rFonts w:ascii="Angsana New" w:hAnsi="Angsana New"/>
          <w:sz w:val="30"/>
          <w:szCs w:val="30"/>
          <w:cs/>
        </w:rPr>
        <w:t>ตามลำดับ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 xml:space="preserve">โดยบริษัทบันทึกเป็นเงินลงทุนในการร่วมค้า ภายหลังการเสร็จสิ้นของธุรกรรมดังกล่าว ส่งผลให้กลุ่มบริษัทมีส่วนได้เสียในแต่ละบริษัท ร้อยละ </w:t>
      </w:r>
      <w:r w:rsidRPr="00E26FD4">
        <w:rPr>
          <w:rFonts w:ascii="Angsana New" w:hAnsi="Angsana New"/>
          <w:sz w:val="30"/>
          <w:szCs w:val="30"/>
        </w:rPr>
        <w:t>100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00</w:t>
      </w:r>
    </w:p>
    <w:p w14:paraId="76C3C974" w14:textId="77777777" w:rsidR="00B803FB" w:rsidRDefault="00B803FB" w:rsidP="00B803FB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10DFD7" w14:textId="5169EB14" w:rsidR="00B803FB" w:rsidRPr="00E26FD4" w:rsidRDefault="00B803FB" w:rsidP="00B803FB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>ธุรกรรมดังกล่าวถือเป็นการรวมธุรกิจ ซึ่งสิ่งตอบแทนที่โอนให้พิจารณาจากราคาของหุ้นสามัญของบริษัทใน</w:t>
      </w:r>
      <w:r w:rsidR="00773A09">
        <w:rPr>
          <w:rFonts w:ascii="Angsana New" w:hAnsi="Angsana New" w:hint="cs"/>
          <w:sz w:val="30"/>
          <w:szCs w:val="30"/>
          <w:cs/>
        </w:rPr>
        <w:t xml:space="preserve">   </w:t>
      </w:r>
      <w:r w:rsidRPr="00E26FD4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 ณ วันที่ซื้อธุรกิจ </w:t>
      </w:r>
    </w:p>
    <w:p w14:paraId="5373E515" w14:textId="77777777" w:rsidR="001222E6" w:rsidRDefault="001222E6" w:rsidP="007758F4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4262C02" w14:textId="77777777" w:rsidR="00B803FB" w:rsidRPr="00E26FD4" w:rsidRDefault="00B803FB" w:rsidP="00B803F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วันที่ซื้อธุรกิจ สำหรับสินทรัพย์ที่ได้มาและหนี้สินที่รับมาแต่ละประเภทที่สำคัญ</w:t>
      </w:r>
      <w:r w:rsidRPr="00E26FD4"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>มีดังนี้</w:t>
      </w:r>
    </w:p>
    <w:p w14:paraId="67731766" w14:textId="77777777" w:rsidR="00B803FB" w:rsidRPr="00E26FD4" w:rsidRDefault="00B803FB" w:rsidP="00B803F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080"/>
        <w:gridCol w:w="2430"/>
      </w:tblGrid>
      <w:tr w:rsidR="00B803FB" w:rsidRPr="00E26FD4" w14:paraId="3F3E842C" w14:textId="77777777" w:rsidTr="0040627A">
        <w:tc>
          <w:tcPr>
            <w:tcW w:w="5670" w:type="dxa"/>
          </w:tcPr>
          <w:p w14:paraId="4555999E" w14:textId="788C8907" w:rsidR="00B803FB" w:rsidRPr="00E26FD4" w:rsidRDefault="00B803FB" w:rsidP="0041214F">
            <w:pPr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080" w:type="dxa"/>
            <w:vAlign w:val="center"/>
          </w:tcPr>
          <w:p w14:paraId="7FF31C02" w14:textId="77777777" w:rsidR="00B803FB" w:rsidRPr="00E26FD4" w:rsidRDefault="00B803FB" w:rsidP="0041214F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2C868239" w14:textId="77777777" w:rsidR="00B803FB" w:rsidRPr="00E26FD4" w:rsidRDefault="00B803FB" w:rsidP="0041214F">
            <w:pPr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803FB" w:rsidRPr="00E26FD4" w14:paraId="0E95F11D" w14:textId="77777777" w:rsidTr="0040627A">
        <w:trPr>
          <w:trHeight w:val="461"/>
        </w:trPr>
        <w:tc>
          <w:tcPr>
            <w:tcW w:w="5670" w:type="dxa"/>
            <w:vAlign w:val="bottom"/>
          </w:tcPr>
          <w:p w14:paraId="5C61600D" w14:textId="77777777" w:rsidR="00B803FB" w:rsidRPr="00E26FD4" w:rsidRDefault="00B803FB" w:rsidP="0041214F">
            <w:pPr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AECB49" w14:textId="7EEE1C2B" w:rsidR="00B803FB" w:rsidRPr="00E26FD4" w:rsidRDefault="00B803FB" w:rsidP="0041214F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center"/>
          </w:tcPr>
          <w:p w14:paraId="32B96CF6" w14:textId="77777777" w:rsidR="00B803FB" w:rsidRPr="00E26FD4" w:rsidRDefault="00B803FB" w:rsidP="0041214F">
            <w:pPr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วันที่ซื้อธุรกิจ</w:t>
            </w:r>
          </w:p>
        </w:tc>
      </w:tr>
      <w:tr w:rsidR="00B803FB" w:rsidRPr="00E26FD4" w14:paraId="1D22A1A3" w14:textId="77777777" w:rsidTr="0040627A">
        <w:tc>
          <w:tcPr>
            <w:tcW w:w="5670" w:type="dxa"/>
            <w:vAlign w:val="bottom"/>
          </w:tcPr>
          <w:p w14:paraId="294F8D8C" w14:textId="77777777" w:rsidR="00B803FB" w:rsidRPr="00E26FD4" w:rsidRDefault="00B803FB" w:rsidP="0041214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F60D8C" w14:textId="77777777" w:rsidR="00B803FB" w:rsidRPr="00E26FD4" w:rsidRDefault="00B803FB" w:rsidP="0041214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center"/>
          </w:tcPr>
          <w:p w14:paraId="59729DF5" w14:textId="77777777" w:rsidR="00B803FB" w:rsidRPr="00E26FD4" w:rsidRDefault="00B803FB" w:rsidP="0041214F">
            <w:pPr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E26F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E26FD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B803FB" w:rsidRPr="00E26FD4" w14:paraId="6DD14E6A" w14:textId="77777777" w:rsidTr="0041214F">
        <w:tc>
          <w:tcPr>
            <w:tcW w:w="5670" w:type="dxa"/>
            <w:vAlign w:val="bottom"/>
          </w:tcPr>
          <w:p w14:paraId="549FB7B1" w14:textId="77777777" w:rsidR="00B803FB" w:rsidRPr="00E26FD4" w:rsidRDefault="00B803FB" w:rsidP="0041214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center"/>
          </w:tcPr>
          <w:p w14:paraId="0E56D41A" w14:textId="77777777" w:rsidR="00B803FB" w:rsidRPr="00E26FD4" w:rsidRDefault="00B803FB" w:rsidP="0041214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center"/>
          </w:tcPr>
          <w:p w14:paraId="341391E8" w14:textId="77777777" w:rsidR="00B803FB" w:rsidRPr="00E26FD4" w:rsidRDefault="00B803FB" w:rsidP="0041214F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6,885</w:t>
            </w:r>
          </w:p>
        </w:tc>
      </w:tr>
      <w:tr w:rsidR="00B803FB" w:rsidRPr="00E26FD4" w14:paraId="58FDF406" w14:textId="77777777" w:rsidTr="0041214F">
        <w:tc>
          <w:tcPr>
            <w:tcW w:w="5670" w:type="dxa"/>
            <w:vAlign w:val="bottom"/>
          </w:tcPr>
          <w:p w14:paraId="11BA303F" w14:textId="77777777" w:rsidR="00B803FB" w:rsidRPr="00E26FD4" w:rsidRDefault="00B803FB" w:rsidP="0041214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2ED99E8E" w14:textId="77777777" w:rsidR="00B803FB" w:rsidRPr="00E26FD4" w:rsidRDefault="00B803FB" w:rsidP="0041214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6DA473DE" w14:textId="77777777" w:rsidR="00B803FB" w:rsidRPr="00E26FD4" w:rsidRDefault="00B803FB" w:rsidP="0041214F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1,369</w:t>
            </w:r>
          </w:p>
        </w:tc>
      </w:tr>
      <w:tr w:rsidR="00B803FB" w:rsidRPr="00E26FD4" w14:paraId="1E417A8A" w14:textId="77777777" w:rsidTr="0041214F">
        <w:tc>
          <w:tcPr>
            <w:tcW w:w="5670" w:type="dxa"/>
            <w:vAlign w:val="bottom"/>
          </w:tcPr>
          <w:p w14:paraId="21876512" w14:textId="77777777" w:rsidR="00B803FB" w:rsidRPr="00E26FD4" w:rsidRDefault="00B803FB" w:rsidP="0041214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623D23AD" w14:textId="77777777" w:rsidR="00B803FB" w:rsidRPr="00E26FD4" w:rsidRDefault="00B803FB" w:rsidP="0041214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5E8E9044" w14:textId="77777777" w:rsidR="00B803FB" w:rsidRPr="00E26FD4" w:rsidRDefault="00B803FB" w:rsidP="0041214F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3,294</w:t>
            </w:r>
          </w:p>
        </w:tc>
      </w:tr>
      <w:tr w:rsidR="00B803FB" w:rsidRPr="00E26FD4" w14:paraId="4C4461BD" w14:textId="77777777" w:rsidTr="0041214F">
        <w:tc>
          <w:tcPr>
            <w:tcW w:w="5670" w:type="dxa"/>
            <w:vAlign w:val="bottom"/>
          </w:tcPr>
          <w:p w14:paraId="5106C0F2" w14:textId="77777777" w:rsidR="00B803FB" w:rsidRPr="00E26FD4" w:rsidRDefault="00B803FB" w:rsidP="0041214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0B24E254" w14:textId="77777777" w:rsidR="00B803FB" w:rsidRPr="00E26FD4" w:rsidRDefault="00B803FB" w:rsidP="0041214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210B5EE6" w14:textId="77777777" w:rsidR="00B803FB" w:rsidRPr="00E26FD4" w:rsidRDefault="00B803FB" w:rsidP="0041214F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28,000</w:t>
            </w:r>
          </w:p>
        </w:tc>
      </w:tr>
      <w:tr w:rsidR="00B803FB" w:rsidRPr="00E26FD4" w14:paraId="0BD04985" w14:textId="77777777" w:rsidTr="0041214F">
        <w:tc>
          <w:tcPr>
            <w:tcW w:w="5670" w:type="dxa"/>
            <w:vAlign w:val="bottom"/>
          </w:tcPr>
          <w:p w14:paraId="766674BC" w14:textId="77777777" w:rsidR="00B803FB" w:rsidRPr="00E26FD4" w:rsidRDefault="00B803FB" w:rsidP="0041214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539951C6" w14:textId="77777777" w:rsidR="00B803FB" w:rsidRPr="00E26FD4" w:rsidRDefault="00B803FB" w:rsidP="0041214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3BE2EDF9" w14:textId="77777777" w:rsidR="00B803FB" w:rsidRPr="00E26FD4" w:rsidRDefault="00B803FB" w:rsidP="0041214F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8,993</w:t>
            </w:r>
          </w:p>
        </w:tc>
      </w:tr>
      <w:tr w:rsidR="00B803FB" w:rsidRPr="00E26FD4" w14:paraId="6614A75F" w14:textId="77777777" w:rsidTr="0041214F">
        <w:tc>
          <w:tcPr>
            <w:tcW w:w="5670" w:type="dxa"/>
            <w:vAlign w:val="bottom"/>
          </w:tcPr>
          <w:p w14:paraId="50A1218C" w14:textId="77777777" w:rsidR="00B803FB" w:rsidRPr="00E26FD4" w:rsidRDefault="00B803FB" w:rsidP="0041214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vAlign w:val="bottom"/>
          </w:tcPr>
          <w:p w14:paraId="5090D478" w14:textId="77777777" w:rsidR="00B803FB" w:rsidRPr="00E26FD4" w:rsidRDefault="00B803FB" w:rsidP="0041214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5F33ECEA" w14:textId="77777777" w:rsidR="00B803FB" w:rsidRPr="00E26FD4" w:rsidRDefault="00B803FB" w:rsidP="0041214F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4,063</w:t>
            </w:r>
          </w:p>
        </w:tc>
      </w:tr>
      <w:tr w:rsidR="0040627A" w:rsidRPr="00E26FD4" w14:paraId="14B57C6F" w14:textId="77777777" w:rsidTr="00B42A1A">
        <w:tc>
          <w:tcPr>
            <w:tcW w:w="5670" w:type="dxa"/>
          </w:tcPr>
          <w:p w14:paraId="5DCAC7A9" w14:textId="6329B9A4" w:rsidR="0040627A" w:rsidRPr="00E26FD4" w:rsidRDefault="0040627A" w:rsidP="004062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1080" w:type="dxa"/>
            <w:vAlign w:val="center"/>
          </w:tcPr>
          <w:p w14:paraId="475A8B1E" w14:textId="77777777" w:rsidR="0040627A" w:rsidRPr="001E7BD1" w:rsidRDefault="0040627A" w:rsidP="0040627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7797C6E0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0627A" w:rsidRPr="00E26FD4" w14:paraId="583251E2" w14:textId="77777777" w:rsidTr="00B42A1A">
        <w:tc>
          <w:tcPr>
            <w:tcW w:w="5670" w:type="dxa"/>
            <w:vAlign w:val="bottom"/>
          </w:tcPr>
          <w:p w14:paraId="6F375E82" w14:textId="7777777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A318E66" w14:textId="38A3AA4E" w:rsidR="0040627A" w:rsidRPr="0040627A" w:rsidRDefault="0040627A" w:rsidP="0040627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627A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30" w:type="dxa"/>
            <w:vAlign w:val="center"/>
          </w:tcPr>
          <w:p w14:paraId="1A30AB8F" w14:textId="52C3B6A6" w:rsidR="0040627A" w:rsidRPr="00E26FD4" w:rsidRDefault="0040627A" w:rsidP="0040627A">
            <w:pPr>
              <w:spacing w:line="240" w:lineRule="auto"/>
              <w:ind w:left="-13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วันที่ซื้อธุรกิจ</w:t>
            </w:r>
          </w:p>
        </w:tc>
      </w:tr>
      <w:tr w:rsidR="0040627A" w:rsidRPr="00E26FD4" w14:paraId="3243E45F" w14:textId="77777777" w:rsidTr="00B42A1A">
        <w:tc>
          <w:tcPr>
            <w:tcW w:w="5670" w:type="dxa"/>
            <w:vAlign w:val="bottom"/>
          </w:tcPr>
          <w:p w14:paraId="079050C0" w14:textId="7777777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67690CB" w14:textId="77777777" w:rsidR="0040627A" w:rsidRPr="001E7BD1" w:rsidRDefault="0040627A" w:rsidP="0040627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4D9D9AAE" w14:textId="112EC737" w:rsidR="0040627A" w:rsidRPr="0040627A" w:rsidRDefault="0040627A" w:rsidP="0040627A">
            <w:pPr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E26FD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E26FD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  <w:r w:rsidRPr="0040627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</w:tr>
      <w:tr w:rsidR="0040627A" w:rsidRPr="00E26FD4" w14:paraId="1457B885" w14:textId="77777777" w:rsidTr="0041214F">
        <w:tc>
          <w:tcPr>
            <w:tcW w:w="5670" w:type="dxa"/>
            <w:vAlign w:val="bottom"/>
          </w:tcPr>
          <w:p w14:paraId="4165C399" w14:textId="7777777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780DA77C" w14:textId="500CE574" w:rsidR="0040627A" w:rsidRPr="001E7BD1" w:rsidRDefault="0040627A" w:rsidP="0040627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7BD1"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2430" w:type="dxa"/>
            <w:vAlign w:val="bottom"/>
          </w:tcPr>
          <w:p w14:paraId="3EDF3742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18,585</w:t>
            </w:r>
          </w:p>
        </w:tc>
      </w:tr>
      <w:tr w:rsidR="0040627A" w:rsidRPr="00E26FD4" w14:paraId="076AEADB" w14:textId="77777777" w:rsidTr="0041214F">
        <w:tc>
          <w:tcPr>
            <w:tcW w:w="5670" w:type="dxa"/>
            <w:vAlign w:val="bottom"/>
          </w:tcPr>
          <w:p w14:paraId="044E7C1E" w14:textId="7777777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51FC4E68" w14:textId="77777777" w:rsidR="0040627A" w:rsidRPr="00E26FD4" w:rsidRDefault="0040627A" w:rsidP="0040627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5758DEDF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16,637</w:t>
            </w:r>
          </w:p>
        </w:tc>
      </w:tr>
      <w:tr w:rsidR="0040627A" w:rsidRPr="00E26FD4" w14:paraId="6B5BC0AC" w14:textId="77777777" w:rsidTr="0041214F">
        <w:tc>
          <w:tcPr>
            <w:tcW w:w="5670" w:type="dxa"/>
            <w:vAlign w:val="bottom"/>
          </w:tcPr>
          <w:p w14:paraId="2BC07EDE" w14:textId="7777777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vAlign w:val="bottom"/>
          </w:tcPr>
          <w:p w14:paraId="12CFE40A" w14:textId="77777777" w:rsidR="0040627A" w:rsidRPr="00E26FD4" w:rsidRDefault="0040627A" w:rsidP="0040627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4C6C21DC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3,660</w:t>
            </w:r>
          </w:p>
        </w:tc>
      </w:tr>
      <w:tr w:rsidR="0040627A" w:rsidRPr="00E26FD4" w14:paraId="36C73B75" w14:textId="77777777" w:rsidTr="0041214F">
        <w:tc>
          <w:tcPr>
            <w:tcW w:w="5670" w:type="dxa"/>
            <w:vAlign w:val="bottom"/>
          </w:tcPr>
          <w:p w14:paraId="39FB78D3" w14:textId="7777777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F5717AE" w14:textId="77777777" w:rsidR="0040627A" w:rsidRPr="00E26FD4" w:rsidRDefault="0040627A" w:rsidP="0040627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4B347708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3,079</w:t>
            </w:r>
          </w:p>
        </w:tc>
      </w:tr>
      <w:tr w:rsidR="0040627A" w:rsidRPr="00E26FD4" w14:paraId="0739C21F" w14:textId="77777777" w:rsidTr="0041214F">
        <w:tc>
          <w:tcPr>
            <w:tcW w:w="5670" w:type="dxa"/>
            <w:vAlign w:val="bottom"/>
          </w:tcPr>
          <w:p w14:paraId="1440D145" w14:textId="7777777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15A90EC6" w14:textId="77777777" w:rsidR="0040627A" w:rsidRPr="00E26FD4" w:rsidRDefault="0040627A" w:rsidP="0040627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11A87914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(817)</w:t>
            </w:r>
          </w:p>
        </w:tc>
      </w:tr>
      <w:tr w:rsidR="0040627A" w:rsidRPr="00E26FD4" w14:paraId="7CCBD4B3" w14:textId="77777777" w:rsidTr="0041214F">
        <w:tc>
          <w:tcPr>
            <w:tcW w:w="5670" w:type="dxa"/>
            <w:vAlign w:val="bottom"/>
          </w:tcPr>
          <w:p w14:paraId="4DD8C82C" w14:textId="7777777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10842092" w14:textId="77777777" w:rsidR="0040627A" w:rsidRPr="00E26FD4" w:rsidRDefault="0040627A" w:rsidP="0040627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37E239B0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(605)</w:t>
            </w:r>
          </w:p>
        </w:tc>
      </w:tr>
      <w:tr w:rsidR="0040627A" w:rsidRPr="00E26FD4" w14:paraId="4E2C5F89" w14:textId="77777777" w:rsidTr="0041214F">
        <w:tc>
          <w:tcPr>
            <w:tcW w:w="5670" w:type="dxa"/>
            <w:vAlign w:val="bottom"/>
          </w:tcPr>
          <w:p w14:paraId="32ABC6F9" w14:textId="7777777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vAlign w:val="bottom"/>
          </w:tcPr>
          <w:p w14:paraId="02FD0053" w14:textId="77777777" w:rsidR="0040627A" w:rsidRPr="00E26FD4" w:rsidRDefault="0040627A" w:rsidP="0040627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3F0216AA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(264)</w:t>
            </w:r>
          </w:p>
        </w:tc>
      </w:tr>
      <w:tr w:rsidR="0040627A" w:rsidRPr="00E26FD4" w14:paraId="64582490" w14:textId="77777777" w:rsidTr="0041214F">
        <w:tc>
          <w:tcPr>
            <w:tcW w:w="5670" w:type="dxa"/>
            <w:vAlign w:val="bottom"/>
          </w:tcPr>
          <w:p w14:paraId="1759EB34" w14:textId="7777777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6FA0FAF6" w14:textId="77777777" w:rsidR="0040627A" w:rsidRPr="00E26FD4" w:rsidRDefault="0040627A" w:rsidP="0040627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0DC89DBD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(4,304)</w:t>
            </w:r>
          </w:p>
        </w:tc>
      </w:tr>
      <w:tr w:rsidR="0040627A" w:rsidRPr="00E26FD4" w14:paraId="1FE05ACF" w14:textId="77777777" w:rsidTr="0041214F">
        <w:tc>
          <w:tcPr>
            <w:tcW w:w="5670" w:type="dxa"/>
            <w:vAlign w:val="bottom"/>
          </w:tcPr>
          <w:p w14:paraId="247F9E67" w14:textId="7777777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080" w:type="dxa"/>
            <w:vAlign w:val="bottom"/>
          </w:tcPr>
          <w:p w14:paraId="4EEC9315" w14:textId="77777777" w:rsidR="0040627A" w:rsidRPr="00E26FD4" w:rsidRDefault="0040627A" w:rsidP="0040627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64D37946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88,575</w:t>
            </w:r>
          </w:p>
        </w:tc>
      </w:tr>
      <w:tr w:rsidR="0040627A" w:rsidRPr="00E26FD4" w14:paraId="0E286B7D" w14:textId="77777777" w:rsidTr="0041214F">
        <w:tc>
          <w:tcPr>
            <w:tcW w:w="5670" w:type="dxa"/>
            <w:vAlign w:val="bottom"/>
          </w:tcPr>
          <w:p w14:paraId="7D086BA5" w14:textId="7777777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47169ED7" w14:textId="77777777" w:rsidR="0040627A" w:rsidRPr="00E26FD4" w:rsidRDefault="0040627A" w:rsidP="0040627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49D8685C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1876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0627A" w:rsidRPr="00E26FD4" w14:paraId="583E5B94" w14:textId="77777777" w:rsidTr="0041214F">
        <w:tc>
          <w:tcPr>
            <w:tcW w:w="5670" w:type="dxa"/>
            <w:vAlign w:val="bottom"/>
          </w:tcPr>
          <w:p w14:paraId="3FB05AA0" w14:textId="1D05E9EF" w:rsidR="0040627A" w:rsidRPr="00E26FD4" w:rsidRDefault="0040627A" w:rsidP="0040627A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1080" w:type="dxa"/>
            <w:vAlign w:val="bottom"/>
          </w:tcPr>
          <w:p w14:paraId="6B917926" w14:textId="77777777" w:rsidR="0040627A" w:rsidRPr="00E26FD4" w:rsidRDefault="0040627A" w:rsidP="0040627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46E19C84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88,575</w:t>
            </w:r>
          </w:p>
        </w:tc>
      </w:tr>
      <w:tr w:rsidR="0040627A" w:rsidRPr="00E26FD4" w14:paraId="1571A93F" w14:textId="77777777" w:rsidTr="0041214F">
        <w:tc>
          <w:tcPr>
            <w:tcW w:w="5670" w:type="dxa"/>
            <w:vAlign w:val="bottom"/>
          </w:tcPr>
          <w:p w14:paraId="1D9497D1" w14:textId="7777777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080" w:type="dxa"/>
            <w:vAlign w:val="bottom"/>
          </w:tcPr>
          <w:p w14:paraId="6890FA1A" w14:textId="1E9CD743" w:rsidR="0040627A" w:rsidRPr="00E26FD4" w:rsidRDefault="0040627A" w:rsidP="0040627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2430" w:type="dxa"/>
            <w:vAlign w:val="bottom"/>
          </w:tcPr>
          <w:p w14:paraId="1CD794BC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256,568</w:t>
            </w:r>
          </w:p>
        </w:tc>
      </w:tr>
      <w:tr w:rsidR="0040627A" w:rsidRPr="00E26FD4" w14:paraId="67930F7A" w14:textId="77777777" w:rsidTr="0041214F">
        <w:tc>
          <w:tcPr>
            <w:tcW w:w="5670" w:type="dxa"/>
            <w:vAlign w:val="bottom"/>
          </w:tcPr>
          <w:p w14:paraId="44768B29" w14:textId="77777777" w:rsidR="0040627A" w:rsidRPr="00E26FD4" w:rsidRDefault="0040627A" w:rsidP="0040627A">
            <w:pPr>
              <w:tabs>
                <w:tab w:val="clear" w:pos="227"/>
                <w:tab w:val="left" w:pos="160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 xml:space="preserve"> มูลค่ายุติธรรมของส่วนได้เสียก่อนการเปลี่ยนแปลงสถานะเป็น</w:t>
            </w:r>
          </w:p>
          <w:p w14:paraId="12C5835B" w14:textId="7777777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</w:t>
            </w:r>
            <w:r w:rsidRPr="00E26FD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E26FD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E4CFD45" w14:textId="4D367C37" w:rsidR="0040627A" w:rsidRPr="00F02699" w:rsidRDefault="0040627A" w:rsidP="0040627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2699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2A9D1749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(82,343)</w:t>
            </w:r>
          </w:p>
        </w:tc>
      </w:tr>
      <w:tr w:rsidR="0040627A" w:rsidRPr="00E26FD4" w14:paraId="4D882B0F" w14:textId="77777777" w:rsidTr="0041214F">
        <w:tc>
          <w:tcPr>
            <w:tcW w:w="5670" w:type="dxa"/>
            <w:vAlign w:val="bottom"/>
          </w:tcPr>
          <w:p w14:paraId="0FC5B1DC" w14:textId="1FBC0C9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80" w:type="dxa"/>
            <w:vAlign w:val="bottom"/>
          </w:tcPr>
          <w:p w14:paraId="2E450609" w14:textId="77777777" w:rsidR="0040627A" w:rsidRPr="00E26FD4" w:rsidRDefault="0040627A" w:rsidP="0040627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55B31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262,800</w:t>
            </w:r>
          </w:p>
        </w:tc>
      </w:tr>
      <w:tr w:rsidR="0040627A" w:rsidRPr="00E26FD4" w14:paraId="1023A631" w14:textId="77777777" w:rsidTr="0041214F">
        <w:tc>
          <w:tcPr>
            <w:tcW w:w="5670" w:type="dxa"/>
            <w:vAlign w:val="bottom"/>
          </w:tcPr>
          <w:p w14:paraId="7BE8CA7E" w14:textId="7777777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2CAD4121" w14:textId="77777777" w:rsidR="0040627A" w:rsidRPr="00E26FD4" w:rsidRDefault="0040627A" w:rsidP="0040627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vAlign w:val="bottom"/>
          </w:tcPr>
          <w:p w14:paraId="0DA8647C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</w:tr>
      <w:tr w:rsidR="0040627A" w:rsidRPr="00E26FD4" w14:paraId="5C2D88B2" w14:textId="77777777" w:rsidTr="0041214F">
        <w:tc>
          <w:tcPr>
            <w:tcW w:w="5670" w:type="dxa"/>
            <w:vAlign w:val="bottom"/>
          </w:tcPr>
          <w:p w14:paraId="42AB61AB" w14:textId="7777777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1080" w:type="dxa"/>
            <w:vAlign w:val="bottom"/>
          </w:tcPr>
          <w:p w14:paraId="43CEBBFB" w14:textId="77777777" w:rsidR="0040627A" w:rsidRPr="00E26FD4" w:rsidRDefault="0040627A" w:rsidP="0040627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6D0E645F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6,885</w:t>
            </w:r>
          </w:p>
        </w:tc>
      </w:tr>
      <w:tr w:rsidR="0040627A" w:rsidRPr="00E26FD4" w14:paraId="0BE7109F" w14:textId="77777777" w:rsidTr="0041214F">
        <w:tc>
          <w:tcPr>
            <w:tcW w:w="5670" w:type="dxa"/>
            <w:vAlign w:val="bottom"/>
          </w:tcPr>
          <w:p w14:paraId="59E1FBFD" w14:textId="77777777" w:rsidR="0040627A" w:rsidRPr="00E26FD4" w:rsidRDefault="0040627A" w:rsidP="004062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1080" w:type="dxa"/>
            <w:vAlign w:val="bottom"/>
          </w:tcPr>
          <w:p w14:paraId="4D8D0542" w14:textId="77777777" w:rsidR="0040627A" w:rsidRPr="00E26FD4" w:rsidRDefault="0040627A" w:rsidP="0040627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F817B" w14:textId="77777777" w:rsidR="0040627A" w:rsidRPr="00E26FD4" w:rsidRDefault="0040627A" w:rsidP="0040627A">
            <w:pPr>
              <w:pStyle w:val="acctfourfigures"/>
              <w:tabs>
                <w:tab w:val="clear" w:pos="765"/>
                <w:tab w:val="decimal" w:pos="2143"/>
              </w:tabs>
              <w:spacing w:line="240" w:lineRule="auto"/>
              <w:ind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6,885</w:t>
            </w:r>
          </w:p>
        </w:tc>
      </w:tr>
    </w:tbl>
    <w:p w14:paraId="3A755B6F" w14:textId="77777777" w:rsidR="00B803FB" w:rsidRPr="00E26FD4" w:rsidRDefault="00B803FB" w:rsidP="00B803FB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418997" w14:textId="77777777" w:rsidR="00B803FB" w:rsidRDefault="00B803FB" w:rsidP="00B803FB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ค่าความนิยมส่วนใหญ่เนื่องมาจากการเข้าลงทุนใน </w:t>
      </w:r>
      <w:r w:rsidRPr="00E26FD4">
        <w:rPr>
          <w:rFonts w:ascii="Angsana New" w:hAnsi="Angsana New"/>
          <w:sz w:val="30"/>
          <w:szCs w:val="30"/>
        </w:rPr>
        <w:t xml:space="preserve">LOCKBOX </w:t>
      </w:r>
      <w:r w:rsidRPr="00E26FD4">
        <w:rPr>
          <w:rFonts w:ascii="Angsana New" w:hAnsi="Angsana New"/>
          <w:sz w:val="30"/>
          <w:szCs w:val="30"/>
          <w:cs/>
        </w:rPr>
        <w:t xml:space="preserve">และ </w:t>
      </w:r>
      <w:r w:rsidRPr="00E26FD4">
        <w:rPr>
          <w:rFonts w:ascii="Angsana New" w:hAnsi="Angsana New"/>
          <w:sz w:val="30"/>
          <w:szCs w:val="30"/>
        </w:rPr>
        <w:t xml:space="preserve">LOCKVENT </w:t>
      </w:r>
      <w:r w:rsidRPr="00E26FD4">
        <w:rPr>
          <w:rFonts w:ascii="Angsana New" w:hAnsi="Angsana New"/>
          <w:sz w:val="30"/>
          <w:szCs w:val="30"/>
          <w:cs/>
        </w:rPr>
        <w:t xml:space="preserve">สอดรับกับหนึ่งในแผนการปรับโครงสร้างธุรกิจของบริษัทที่ต้องการขยาย </w:t>
      </w:r>
      <w:r w:rsidRPr="00E26FD4">
        <w:rPr>
          <w:rFonts w:ascii="Angsana New" w:hAnsi="Angsana New"/>
          <w:sz w:val="30"/>
          <w:szCs w:val="30"/>
        </w:rPr>
        <w:t xml:space="preserve">Touch Points </w:t>
      </w:r>
      <w:r w:rsidRPr="00E26FD4">
        <w:rPr>
          <w:rFonts w:ascii="Angsana New" w:hAnsi="Angsana New"/>
          <w:sz w:val="30"/>
          <w:szCs w:val="30"/>
          <w:cs/>
        </w:rPr>
        <w:t>ซึ่งมีศักยภาพทั้งด้านข้อมูล และสื่อโฆษณา อีกทั้งยังสามารถทำงานร่วมกันทั้งด้านเทคโนโลยี และการดูแลซ่อมบำรุง เนื่องจากมีทีมงานที่มีประสบการณ์ที่ใกล้เคียงกัน ซึ่งจะเอื้อต่อการเพิ่มประสิทธิภาพในการทำงาน และการประหยัดต่อขนาด (</w:t>
      </w:r>
      <w:r w:rsidRPr="00E26FD4">
        <w:rPr>
          <w:rFonts w:ascii="Angsana New" w:hAnsi="Angsana New"/>
          <w:sz w:val="30"/>
          <w:szCs w:val="30"/>
        </w:rPr>
        <w:t>Economies of Scale)</w:t>
      </w:r>
    </w:p>
    <w:p w14:paraId="02181A19" w14:textId="77777777" w:rsidR="00785378" w:rsidRDefault="00785378" w:rsidP="00B803FB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9D4C30" w14:textId="77777777" w:rsidR="00C8789F" w:rsidRDefault="00C8789F" w:rsidP="00B803FB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A9F6F8" w14:textId="77777777" w:rsidR="00C8789F" w:rsidRDefault="00C8789F" w:rsidP="00B803FB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E03F5F" w14:textId="6580C4A5" w:rsidR="0023426A" w:rsidRPr="00547909" w:rsidRDefault="0023426A" w:rsidP="002F7E05">
      <w:pPr>
        <w:pStyle w:val="BodyText2"/>
        <w:numPr>
          <w:ilvl w:val="0"/>
          <w:numId w:val="29"/>
        </w:numPr>
        <w:ind w:left="540" w:right="-115" w:hanging="540"/>
        <w:rPr>
          <w:rFonts w:asciiTheme="minorHAnsi" w:hAnsiTheme="minorHAnsi" w:cstheme="minorHAnsi"/>
          <w:b/>
          <w:bCs/>
          <w:cs/>
        </w:rPr>
      </w:pPr>
      <w:r w:rsidRPr="00547909">
        <w:rPr>
          <w:rFonts w:asciiTheme="minorHAnsi" w:hAnsiTheme="minorHAnsi" w:cstheme="minorHAnsi"/>
          <w:b/>
          <w:bCs/>
          <w:cs/>
          <w:lang w:val="en-US"/>
        </w:rPr>
        <w:lastRenderedPageBreak/>
        <w:t xml:space="preserve">บุคคลหรือกิจการที่เกี่ยวข้องกัน </w:t>
      </w:r>
    </w:p>
    <w:p w14:paraId="747D8F9C" w14:textId="77777777" w:rsidR="00783C9C" w:rsidRPr="00547909" w:rsidRDefault="00783C9C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b/>
          <w:sz w:val="30"/>
          <w:szCs w:val="30"/>
        </w:rPr>
      </w:pPr>
    </w:p>
    <w:p w14:paraId="000B692E" w14:textId="4527784D" w:rsidR="00954879" w:rsidRPr="00547909" w:rsidRDefault="00BF003F" w:rsidP="00BF0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b/>
          <w:sz w:val="30"/>
          <w:szCs w:val="30"/>
        </w:rPr>
      </w:pPr>
      <w:r w:rsidRPr="00547909">
        <w:rPr>
          <w:rFonts w:asciiTheme="minorHAnsi" w:hAnsiTheme="minorHAnsi" w:cstheme="minorHAnsi"/>
          <w:b/>
          <w:spacing w:val="-6"/>
          <w:sz w:val="30"/>
          <w:szCs w:val="30"/>
          <w:cs/>
        </w:rPr>
        <w:t>ความสัมพันธ์ที่มีกับ</w:t>
      </w:r>
      <w:r w:rsidR="00AA755A" w:rsidRPr="00547909">
        <w:rPr>
          <w:rFonts w:asciiTheme="minorHAnsi" w:hAnsiTheme="minorHAnsi" w:cstheme="minorHAnsi" w:hint="cs"/>
          <w:b/>
          <w:spacing w:val="-6"/>
          <w:sz w:val="30"/>
          <w:szCs w:val="30"/>
          <w:cs/>
        </w:rPr>
        <w:t xml:space="preserve">บริษัทย่อย </w:t>
      </w:r>
      <w:r w:rsidR="00875BC9" w:rsidRPr="00547909">
        <w:rPr>
          <w:rFonts w:asciiTheme="minorHAnsi" w:hAnsiTheme="minorHAnsi" w:cstheme="minorHAnsi" w:hint="cs"/>
          <w:b/>
          <w:spacing w:val="-6"/>
          <w:sz w:val="30"/>
          <w:szCs w:val="30"/>
          <w:cs/>
        </w:rPr>
        <w:t>บริษัทร่วม</w:t>
      </w:r>
      <w:r w:rsidR="002F2297">
        <w:rPr>
          <w:rFonts w:asciiTheme="minorHAnsi" w:hAnsiTheme="minorHAnsi" w:cstheme="minorHAnsi"/>
          <w:b/>
          <w:spacing w:val="-6"/>
          <w:sz w:val="30"/>
          <w:szCs w:val="30"/>
        </w:rPr>
        <w:t xml:space="preserve"> </w:t>
      </w:r>
      <w:r w:rsidR="00AA755A" w:rsidRPr="00547909">
        <w:rPr>
          <w:rFonts w:asciiTheme="minorHAnsi" w:hAnsiTheme="minorHAnsi" w:cstheme="minorHAnsi" w:hint="cs"/>
          <w:b/>
          <w:spacing w:val="-6"/>
          <w:sz w:val="30"/>
          <w:szCs w:val="30"/>
          <w:cs/>
        </w:rPr>
        <w:t>และ</w:t>
      </w:r>
      <w:r w:rsidR="00875BC9" w:rsidRPr="00547909">
        <w:rPr>
          <w:rFonts w:asciiTheme="minorHAnsi" w:hAnsiTheme="minorHAnsi" w:cstheme="minorHAnsi" w:hint="cs"/>
          <w:b/>
          <w:spacing w:val="-6"/>
          <w:sz w:val="30"/>
          <w:szCs w:val="30"/>
          <w:cs/>
        </w:rPr>
        <w:t>การร่วมค้า</w:t>
      </w:r>
      <w:r w:rsidRPr="00547909">
        <w:rPr>
          <w:rFonts w:asciiTheme="minorHAnsi" w:hAnsiTheme="minorHAnsi" w:cstheme="minorHAnsi"/>
          <w:b/>
          <w:spacing w:val="-6"/>
          <w:sz w:val="30"/>
          <w:szCs w:val="30"/>
          <w:cs/>
        </w:rPr>
        <w:t xml:space="preserve">ได้เปิดเผยในหมายเหตุข้อ </w:t>
      </w:r>
      <w:r w:rsidR="00B821D7" w:rsidRPr="00547909">
        <w:rPr>
          <w:rFonts w:asciiTheme="minorHAnsi" w:hAnsiTheme="minorHAnsi" w:cstheme="minorHAnsi"/>
          <w:bCs/>
          <w:spacing w:val="-6"/>
          <w:sz w:val="30"/>
          <w:szCs w:val="30"/>
        </w:rPr>
        <w:t>1</w:t>
      </w:r>
      <w:r w:rsidR="00861225">
        <w:rPr>
          <w:rFonts w:asciiTheme="minorHAnsi" w:hAnsiTheme="minorHAnsi" w:cstheme="minorHAnsi"/>
          <w:bCs/>
          <w:spacing w:val="-6"/>
          <w:sz w:val="30"/>
          <w:szCs w:val="30"/>
        </w:rPr>
        <w:t>1</w:t>
      </w:r>
      <w:r w:rsidR="00FD72BF" w:rsidRPr="00547909">
        <w:rPr>
          <w:rFonts w:asciiTheme="minorHAnsi" w:hAnsiTheme="minorHAnsi" w:cstheme="minorHAnsi"/>
          <w:bCs/>
          <w:spacing w:val="-6"/>
          <w:sz w:val="30"/>
          <w:szCs w:val="30"/>
        </w:rPr>
        <w:t xml:space="preserve"> </w:t>
      </w:r>
      <w:r w:rsidR="00FD72BF" w:rsidRPr="00547909">
        <w:rPr>
          <w:rFonts w:asciiTheme="minorHAnsi" w:hAnsiTheme="minorHAnsi" w:cstheme="minorHAnsi" w:hint="cs"/>
          <w:b/>
          <w:spacing w:val="-6"/>
          <w:sz w:val="30"/>
          <w:szCs w:val="30"/>
          <w:cs/>
        </w:rPr>
        <w:t>และ</w:t>
      </w:r>
      <w:r w:rsidR="00FD72BF" w:rsidRPr="00547909">
        <w:rPr>
          <w:rFonts w:asciiTheme="minorHAnsi" w:hAnsiTheme="minorHAnsi" w:cstheme="minorHAnsi" w:hint="cs"/>
          <w:bCs/>
          <w:spacing w:val="-6"/>
          <w:sz w:val="30"/>
          <w:szCs w:val="30"/>
          <w:cs/>
        </w:rPr>
        <w:t xml:space="preserve"> </w:t>
      </w:r>
      <w:r w:rsidR="00A301CB" w:rsidRPr="00547909">
        <w:rPr>
          <w:rFonts w:asciiTheme="minorHAnsi" w:hAnsiTheme="minorHAnsi" w:cstheme="minorHAnsi"/>
          <w:bCs/>
          <w:spacing w:val="-6"/>
          <w:sz w:val="30"/>
          <w:szCs w:val="30"/>
        </w:rPr>
        <w:t>1</w:t>
      </w:r>
      <w:r w:rsidR="00861225">
        <w:rPr>
          <w:rFonts w:asciiTheme="minorHAnsi" w:hAnsiTheme="minorHAnsi" w:cstheme="minorHAnsi"/>
          <w:bCs/>
          <w:spacing w:val="-6"/>
          <w:sz w:val="30"/>
          <w:szCs w:val="30"/>
        </w:rPr>
        <w:t>2</w:t>
      </w:r>
      <w:r w:rsidRPr="00547909">
        <w:rPr>
          <w:rFonts w:asciiTheme="minorHAnsi" w:hAnsiTheme="minorHAnsi" w:cstheme="minorHAnsi"/>
          <w:b/>
          <w:spacing w:val="-6"/>
          <w:sz w:val="30"/>
          <w:szCs w:val="30"/>
          <w:cs/>
        </w:rPr>
        <w:t xml:space="preserve"> </w:t>
      </w:r>
      <w:r w:rsidR="00D57090" w:rsidRPr="00547909">
        <w:rPr>
          <w:rFonts w:asciiTheme="minorHAnsi" w:hAnsiTheme="minorHAnsi" w:cstheme="minorHAnsi" w:hint="cs"/>
          <w:b/>
          <w:spacing w:val="-6"/>
          <w:sz w:val="30"/>
          <w:szCs w:val="30"/>
          <w:cs/>
        </w:rPr>
        <w:t>สำหรับ</w:t>
      </w:r>
      <w:r w:rsidRPr="00547909">
        <w:rPr>
          <w:rFonts w:asciiTheme="minorHAnsi" w:hAnsiTheme="minorHAnsi" w:cstheme="minorHAnsi"/>
          <w:b/>
          <w:spacing w:val="-6"/>
          <w:sz w:val="30"/>
          <w:szCs w:val="30"/>
          <w:cs/>
        </w:rPr>
        <w:t>บุคคลหรือ</w:t>
      </w:r>
      <w:r w:rsidR="00875BC9" w:rsidRPr="00547909">
        <w:rPr>
          <w:rFonts w:asciiTheme="minorHAnsi" w:hAnsiTheme="minorHAnsi" w:cstheme="minorHAnsi"/>
          <w:b/>
          <w:spacing w:val="-6"/>
          <w:sz w:val="30"/>
          <w:szCs w:val="30"/>
        </w:rPr>
        <w:t xml:space="preserve"> </w:t>
      </w:r>
      <w:r w:rsidRPr="00547909">
        <w:rPr>
          <w:rFonts w:asciiTheme="minorHAnsi" w:hAnsiTheme="minorHAnsi" w:cstheme="minorHAnsi"/>
          <w:b/>
          <w:spacing w:val="-6"/>
          <w:sz w:val="30"/>
          <w:szCs w:val="30"/>
          <w:cs/>
        </w:rPr>
        <w:t>กิจการอื่นที่เกี่ยวข้องกันที่มีรายการระหว่างกัน</w:t>
      </w:r>
      <w:r w:rsidRPr="00547909">
        <w:rPr>
          <w:rFonts w:asciiTheme="minorHAnsi" w:hAnsiTheme="minorHAnsi" w:cstheme="minorHAnsi"/>
          <w:b/>
          <w:sz w:val="30"/>
          <w:szCs w:val="30"/>
          <w:cs/>
        </w:rPr>
        <w:t>ที่มีนัยสำคัญกับกลุ่มบริษัทในระหว่างปีมีดังต่อไปนี้</w:t>
      </w:r>
    </w:p>
    <w:p w14:paraId="675D00F2" w14:textId="77777777" w:rsidR="00BF003F" w:rsidRPr="00547909" w:rsidRDefault="00BF003F" w:rsidP="00BF0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3870"/>
      </w:tblGrid>
      <w:tr w:rsidR="0023426A" w:rsidRPr="00547909" w14:paraId="0F602AA0" w14:textId="77777777" w:rsidTr="000E646F">
        <w:trPr>
          <w:trHeight w:val="20"/>
          <w:tblHeader/>
        </w:trPr>
        <w:tc>
          <w:tcPr>
            <w:tcW w:w="4050" w:type="dxa"/>
          </w:tcPr>
          <w:p w14:paraId="50CEC4D4" w14:textId="5C793EF8" w:rsidR="0023426A" w:rsidRPr="00547909" w:rsidRDefault="0023426A" w:rsidP="00C8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547909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br w:type="page"/>
            </w:r>
            <w:r w:rsidR="00C8215D" w:rsidRPr="00547909">
              <w:rPr>
                <w:rFonts w:asciiTheme="minorHAnsi" w:hAnsiTheme="minorHAnsi" w:cstheme="minorHAnsi"/>
                <w:b/>
                <w:sz w:val="30"/>
                <w:szCs w:val="30"/>
              </w:rPr>
              <w:t xml:space="preserve">          </w:t>
            </w:r>
            <w:r w:rsidRPr="00547909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2761DEEC" w14:textId="77777777" w:rsidR="0023426A" w:rsidRPr="00547909" w:rsidRDefault="0023426A" w:rsidP="0023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547909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0B1C60B" w14:textId="77777777" w:rsidR="0023426A" w:rsidRPr="00547909" w:rsidRDefault="0023426A" w:rsidP="0023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54790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/</w:t>
            </w:r>
            <w:r w:rsidRPr="00547909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70" w:type="dxa"/>
          </w:tcPr>
          <w:p w14:paraId="6F078AAE" w14:textId="7000B962" w:rsidR="0023426A" w:rsidRPr="00547909" w:rsidRDefault="00C8215D" w:rsidP="00C8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54790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        </w:t>
            </w:r>
            <w:r w:rsidR="0023426A" w:rsidRPr="00547909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50220" w:rsidRPr="00547909" w14:paraId="445925D4" w14:textId="77777777" w:rsidTr="000E646F">
        <w:trPr>
          <w:trHeight w:val="20"/>
        </w:trPr>
        <w:tc>
          <w:tcPr>
            <w:tcW w:w="4050" w:type="dxa"/>
          </w:tcPr>
          <w:p w14:paraId="225B48C3" w14:textId="5A69C54B" w:rsidR="00850220" w:rsidRPr="00547909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547909">
              <w:rPr>
                <w:rFonts w:ascii="Angsana New" w:hAnsi="Angsana New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350" w:type="dxa"/>
          </w:tcPr>
          <w:p w14:paraId="23032CBF" w14:textId="176EC65F" w:rsidR="00850220" w:rsidRPr="00547909" w:rsidRDefault="00850220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54790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4BD84EF0" w14:textId="4728F788" w:rsidR="00850220" w:rsidRPr="00547909" w:rsidRDefault="003824A6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inorHAnsi" w:hAnsiTheme="minorHAnsi" w:cstheme="minorHAnsi"/>
                <w:spacing w:val="6"/>
                <w:sz w:val="30"/>
                <w:szCs w:val="30"/>
                <w:cs/>
              </w:rPr>
            </w:pPr>
            <w:r w:rsidRPr="00547909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</w:t>
            </w:r>
            <w:r w:rsidR="00850372" w:rsidRPr="00547909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</w:p>
        </w:tc>
      </w:tr>
      <w:tr w:rsidR="00FD72BF" w:rsidRPr="00547909" w14:paraId="7DFC4471" w14:textId="77777777" w:rsidTr="000E646F">
        <w:trPr>
          <w:trHeight w:val="20"/>
        </w:trPr>
        <w:tc>
          <w:tcPr>
            <w:tcW w:w="4050" w:type="dxa"/>
          </w:tcPr>
          <w:p w14:paraId="46372A08" w14:textId="00D47A13" w:rsidR="00FD72BF" w:rsidRPr="00547909" w:rsidRDefault="00FD72BF" w:rsidP="00FD7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กลุ่มบริษัท ที</w:t>
            </w: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.</w:t>
            </w: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เค</w:t>
            </w: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.</w:t>
            </w: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เอส</w:t>
            </w: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เทคโนโลยี จำกัด (มหาชน</w:t>
            </w: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D54477A" w14:textId="4DF05510" w:rsidR="00FD72BF" w:rsidRPr="00547909" w:rsidRDefault="00FD72BF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790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3546F39B" w14:textId="6FE09ABE" w:rsidR="00FD72BF" w:rsidRPr="00547909" w:rsidRDefault="00FD72BF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7909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ผู้ถือหุ้นในบริษัทและบริษัทย่อย</w:t>
            </w:r>
          </w:p>
        </w:tc>
      </w:tr>
      <w:tr w:rsidR="00B95F82" w:rsidRPr="00547909" w14:paraId="7E1E1C03" w14:textId="77777777" w:rsidTr="000E646F">
        <w:trPr>
          <w:trHeight w:val="20"/>
        </w:trPr>
        <w:tc>
          <w:tcPr>
            <w:tcW w:w="4050" w:type="dxa"/>
          </w:tcPr>
          <w:p w14:paraId="3AB295D0" w14:textId="134BDC61" w:rsidR="00B95F82" w:rsidRPr="00547909" w:rsidRDefault="00B95F82" w:rsidP="00FD7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กลุ่มบริษัท โอมันนี่ จำกัด</w:t>
            </w:r>
          </w:p>
        </w:tc>
        <w:tc>
          <w:tcPr>
            <w:tcW w:w="1350" w:type="dxa"/>
          </w:tcPr>
          <w:p w14:paraId="702A1D68" w14:textId="7A42230A" w:rsidR="00B95F82" w:rsidRPr="00547909" w:rsidRDefault="00B95F82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790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14CCE1B5" w14:textId="77777777" w:rsidR="003511A2" w:rsidRPr="00547909" w:rsidRDefault="00B95F82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7909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3511A2" w:rsidRPr="00547909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547909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ผู้ถือหุ้นร่วมกัน</w:t>
            </w:r>
          </w:p>
          <w:p w14:paraId="1AB71E9D" w14:textId="6A9CC2DD" w:rsidR="00B95F82" w:rsidRPr="00547909" w:rsidRDefault="003511A2" w:rsidP="0085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7909">
              <w:rPr>
                <w:rFonts w:ascii="Angsana New" w:hAnsi="Angsana New" w:hint="cs"/>
                <w:sz w:val="30"/>
                <w:szCs w:val="30"/>
                <w:cs/>
              </w:rPr>
              <w:t xml:space="preserve">   ใน</w:t>
            </w:r>
            <w:r w:rsidR="00B95F82" w:rsidRPr="0054790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</w:tbl>
    <w:p w14:paraId="02049AB8" w14:textId="77777777" w:rsidR="001222E6" w:rsidRDefault="001222E6" w:rsidP="00F44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HAnsi" w:hAnsiTheme="majorHAnsi" w:cstheme="majorHAnsi"/>
          <w:b/>
          <w:spacing w:val="-8"/>
          <w:sz w:val="30"/>
          <w:szCs w:val="30"/>
        </w:rPr>
      </w:pPr>
    </w:p>
    <w:p w14:paraId="179E38FA" w14:textId="795CBAC6" w:rsidR="009960CF" w:rsidRPr="00547909" w:rsidRDefault="00BA749E" w:rsidP="0095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CA1595" wp14:editId="5DC615B1">
                <wp:simplePos x="0" y="0"/>
                <wp:positionH relativeFrom="column">
                  <wp:posOffset>-1088551453</wp:posOffset>
                </wp:positionH>
                <wp:positionV relativeFrom="paragraph">
                  <wp:posOffset>-804548175</wp:posOffset>
                </wp:positionV>
                <wp:extent cx="0" cy="5753100"/>
                <wp:effectExtent l="0" t="0" r="38100" b="19050"/>
                <wp:wrapNone/>
                <wp:docPr id="148021483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53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CA9FD7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5712.7pt,-63350.25pt" to="-85712.7pt,-6289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" strokecolor="#4579b8 [3044]"/>
            </w:pict>
          </mc:Fallback>
        </mc:AlternateContent>
      </w:r>
      <w:r w:rsidR="00D13DC3" w:rsidRPr="00547909">
        <w:rPr>
          <w:rFonts w:ascii="Angsana New" w:hAnsi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434DB4" w:rsidRPr="00547909">
        <w:rPr>
          <w:rFonts w:ascii="Angsana New" w:hAnsi="Angsana New" w:hint="cs"/>
          <w:sz w:val="30"/>
          <w:szCs w:val="30"/>
          <w:cs/>
        </w:rPr>
        <w:t>ปี</w:t>
      </w:r>
      <w:r w:rsidR="00D13DC3" w:rsidRPr="0054790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A301CB" w:rsidRPr="00547909">
        <w:rPr>
          <w:rFonts w:ascii="Angsana New" w:hAnsi="Angsana New"/>
          <w:sz w:val="30"/>
          <w:szCs w:val="30"/>
        </w:rPr>
        <w:t>31</w:t>
      </w:r>
      <w:r w:rsidR="00D13DC3" w:rsidRPr="00547909">
        <w:rPr>
          <w:rFonts w:ascii="Angsana New" w:hAnsi="Angsana New"/>
          <w:sz w:val="30"/>
          <w:szCs w:val="30"/>
        </w:rPr>
        <w:t xml:space="preserve"> </w:t>
      </w:r>
      <w:r w:rsidR="00D13DC3" w:rsidRPr="0054790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301CB" w:rsidRPr="00547909">
        <w:rPr>
          <w:rFonts w:ascii="Angsana New" w:hAnsi="Angsana New"/>
          <w:sz w:val="30"/>
          <w:szCs w:val="30"/>
        </w:rPr>
        <w:t>256</w:t>
      </w:r>
      <w:r w:rsidR="00DB6BCF" w:rsidRPr="00547909">
        <w:rPr>
          <w:rFonts w:ascii="Angsana New" w:hAnsi="Angsana New"/>
          <w:sz w:val="30"/>
          <w:szCs w:val="30"/>
        </w:rPr>
        <w:t>8</w:t>
      </w:r>
      <w:r w:rsidR="00D13DC3" w:rsidRPr="00547909">
        <w:rPr>
          <w:rFonts w:ascii="Angsana New" w:hAnsi="Angsana New" w:hint="cs"/>
          <w:sz w:val="30"/>
          <w:szCs w:val="30"/>
          <w:cs/>
        </w:rPr>
        <w:t xml:space="preserve"> </w:t>
      </w:r>
      <w:r w:rsidR="00AE2AAD" w:rsidRPr="00547909">
        <w:rPr>
          <w:rFonts w:ascii="Angsana New" w:hAnsi="Angsana New" w:hint="cs"/>
          <w:sz w:val="30"/>
          <w:szCs w:val="30"/>
          <w:cs/>
        </w:rPr>
        <w:t xml:space="preserve">และ </w:t>
      </w:r>
      <w:r w:rsidR="00A301CB" w:rsidRPr="00547909">
        <w:rPr>
          <w:rFonts w:ascii="Angsana New" w:hAnsi="Angsana New"/>
          <w:sz w:val="30"/>
          <w:szCs w:val="30"/>
        </w:rPr>
        <w:t>256</w:t>
      </w:r>
      <w:r w:rsidR="00DB6BCF" w:rsidRPr="00547909">
        <w:rPr>
          <w:rFonts w:ascii="Angsana New" w:hAnsi="Angsana New"/>
          <w:sz w:val="30"/>
          <w:szCs w:val="30"/>
        </w:rPr>
        <w:t>7</w:t>
      </w:r>
      <w:r w:rsidR="00AE2AAD" w:rsidRPr="00547909">
        <w:rPr>
          <w:rFonts w:ascii="Angsana New" w:hAnsi="Angsana New"/>
          <w:sz w:val="30"/>
          <w:szCs w:val="30"/>
        </w:rPr>
        <w:t xml:space="preserve"> </w:t>
      </w:r>
      <w:r w:rsidR="00D13DC3" w:rsidRPr="00547909">
        <w:rPr>
          <w:rFonts w:ascii="Angsana New" w:hAnsi="Angsana New" w:hint="cs"/>
          <w:sz w:val="30"/>
          <w:szCs w:val="30"/>
          <w:cs/>
        </w:rPr>
        <w:t>เป็นรายการตั้งแต่วันที่</w:t>
      </w:r>
      <w:r w:rsidR="00AE2AAD" w:rsidRPr="00547909">
        <w:rPr>
          <w:rFonts w:ascii="Angsana New" w:hAnsi="Angsana New"/>
          <w:sz w:val="30"/>
          <w:szCs w:val="30"/>
        </w:rPr>
        <w:t xml:space="preserve"> </w:t>
      </w:r>
      <w:r w:rsidR="00A301CB" w:rsidRPr="00547909">
        <w:rPr>
          <w:rFonts w:ascii="Angsana New" w:hAnsi="Angsana New"/>
          <w:sz w:val="30"/>
          <w:szCs w:val="30"/>
        </w:rPr>
        <w:t>1</w:t>
      </w:r>
      <w:r w:rsidR="00D13DC3" w:rsidRPr="00547909">
        <w:rPr>
          <w:rFonts w:ascii="Angsana New" w:hAnsi="Angsana New"/>
          <w:sz w:val="30"/>
          <w:szCs w:val="30"/>
        </w:rPr>
        <w:t xml:space="preserve"> </w:t>
      </w:r>
      <w:r w:rsidR="00D13DC3" w:rsidRPr="0054790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301CB" w:rsidRPr="00547909">
        <w:rPr>
          <w:rFonts w:ascii="Angsana New" w:hAnsi="Angsana New"/>
          <w:sz w:val="30"/>
          <w:szCs w:val="30"/>
        </w:rPr>
        <w:t>25</w:t>
      </w:r>
      <w:r w:rsidR="00DB6BCF" w:rsidRPr="00547909">
        <w:rPr>
          <w:rFonts w:ascii="Angsana New" w:hAnsi="Angsana New"/>
          <w:sz w:val="30"/>
          <w:szCs w:val="30"/>
        </w:rPr>
        <w:t>68</w:t>
      </w:r>
      <w:r w:rsidR="00D13DC3" w:rsidRPr="00547909">
        <w:rPr>
          <w:rFonts w:ascii="Angsana New" w:hAnsi="Angsana New"/>
          <w:sz w:val="30"/>
          <w:szCs w:val="30"/>
        </w:rPr>
        <w:t xml:space="preserve"> </w:t>
      </w:r>
      <w:r w:rsidR="00AE2AAD" w:rsidRPr="00547909">
        <w:rPr>
          <w:rFonts w:ascii="Angsana New" w:hAnsi="Angsana New" w:hint="cs"/>
          <w:sz w:val="30"/>
          <w:szCs w:val="30"/>
          <w:cs/>
        </w:rPr>
        <w:t xml:space="preserve">และ </w:t>
      </w:r>
      <w:r w:rsidR="00A301CB" w:rsidRPr="00547909">
        <w:rPr>
          <w:rFonts w:ascii="Angsana New" w:hAnsi="Angsana New"/>
          <w:sz w:val="30"/>
          <w:szCs w:val="30"/>
        </w:rPr>
        <w:t>256</w:t>
      </w:r>
      <w:r w:rsidR="00DB6BCF" w:rsidRPr="00547909">
        <w:rPr>
          <w:rFonts w:ascii="Angsana New" w:hAnsi="Angsana New"/>
          <w:sz w:val="30"/>
          <w:szCs w:val="30"/>
        </w:rPr>
        <w:t>7</w:t>
      </w:r>
      <w:r w:rsidR="00AE2AAD" w:rsidRPr="00547909">
        <w:rPr>
          <w:rFonts w:ascii="Angsana New" w:hAnsi="Angsana New"/>
          <w:sz w:val="30"/>
          <w:szCs w:val="30"/>
        </w:rPr>
        <w:t xml:space="preserve"> </w:t>
      </w:r>
      <w:r w:rsidR="00D13DC3" w:rsidRPr="00547909">
        <w:rPr>
          <w:rFonts w:ascii="Angsana New" w:hAnsi="Angsana New" w:hint="cs"/>
          <w:sz w:val="30"/>
          <w:szCs w:val="30"/>
          <w:cs/>
        </w:rPr>
        <w:t>จนถึงวันที่กิจการ</w:t>
      </w:r>
      <w:r w:rsidR="00915261" w:rsidRPr="00547909">
        <w:rPr>
          <w:rFonts w:ascii="Angsana New" w:hAnsi="Angsana New"/>
          <w:sz w:val="30"/>
          <w:szCs w:val="30"/>
        </w:rPr>
        <w:t xml:space="preserve"> </w:t>
      </w:r>
      <w:r w:rsidR="00956F8E" w:rsidRPr="00547909">
        <w:rPr>
          <w:rFonts w:ascii="Angsana New" w:hAnsi="Angsana New"/>
          <w:sz w:val="30"/>
          <w:szCs w:val="30"/>
        </w:rPr>
        <w:t xml:space="preserve">1) </w:t>
      </w:r>
      <w:r w:rsidR="00956F8E" w:rsidRPr="00547909">
        <w:rPr>
          <w:rFonts w:ascii="Angsana New" w:hAnsi="Angsana New"/>
          <w:sz w:val="30"/>
          <w:szCs w:val="30"/>
          <w:cs/>
        </w:rPr>
        <w:t xml:space="preserve">สูญเสียอำนาจควบคุมในบริษัทย่อย </w:t>
      </w:r>
      <w:r w:rsidR="00956F8E" w:rsidRPr="00547909">
        <w:rPr>
          <w:rFonts w:ascii="Angsana New" w:hAnsi="Angsana New"/>
          <w:sz w:val="30"/>
          <w:szCs w:val="30"/>
        </w:rPr>
        <w:t xml:space="preserve">2) </w:t>
      </w:r>
      <w:r w:rsidR="00956F8E" w:rsidRPr="00547909">
        <w:rPr>
          <w:rFonts w:ascii="Angsana New" w:hAnsi="Angsana New"/>
          <w:sz w:val="30"/>
          <w:szCs w:val="30"/>
          <w:cs/>
        </w:rPr>
        <w:t xml:space="preserve">สูญเสียอิทธิพลอย่างมีสาระสำคัญในบริษัทร่วมและการร่วมค้า </w:t>
      </w:r>
      <w:r w:rsidR="00956F8E" w:rsidRPr="00547909">
        <w:rPr>
          <w:rFonts w:ascii="Angsana New" w:hAnsi="Angsana New"/>
          <w:sz w:val="30"/>
          <w:szCs w:val="30"/>
        </w:rPr>
        <w:t xml:space="preserve">3) </w:t>
      </w:r>
      <w:r w:rsidR="00956F8E" w:rsidRPr="00547909">
        <w:rPr>
          <w:rFonts w:ascii="Angsana New" w:hAnsi="Angsana New"/>
          <w:sz w:val="30"/>
          <w:szCs w:val="30"/>
          <w:cs/>
        </w:rPr>
        <w:t xml:space="preserve">ไม่ดำรงตำแหน่งผู้บริหารในกิจการที่เกี่ยวข้องกัน หรือ </w:t>
      </w:r>
      <w:r w:rsidR="00956F8E" w:rsidRPr="00547909">
        <w:rPr>
          <w:rFonts w:ascii="Angsana New" w:hAnsi="Angsana New"/>
          <w:sz w:val="30"/>
          <w:szCs w:val="30"/>
        </w:rPr>
        <w:t xml:space="preserve">4) </w:t>
      </w:r>
      <w:r w:rsidR="00956F8E" w:rsidRPr="00547909">
        <w:rPr>
          <w:rFonts w:ascii="Angsana New" w:hAnsi="Angsana New"/>
          <w:sz w:val="30"/>
          <w:szCs w:val="30"/>
          <w:cs/>
        </w:rPr>
        <w:t>บุคคลที่เกี่ยวข้องกันสิ้นสุดการเป็นผู้ถือหุ้นรายใหญ่ในบริษัท</w:t>
      </w:r>
    </w:p>
    <w:p w14:paraId="41E7CE22" w14:textId="77777777" w:rsidR="00956F8E" w:rsidRPr="00547909" w:rsidRDefault="00956F8E" w:rsidP="00A9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077"/>
        <w:gridCol w:w="274"/>
        <w:gridCol w:w="1098"/>
        <w:gridCol w:w="256"/>
        <w:gridCol w:w="1086"/>
        <w:gridCol w:w="265"/>
        <w:gridCol w:w="1072"/>
      </w:tblGrid>
      <w:tr w:rsidR="00BE69E5" w:rsidRPr="00547909" w14:paraId="2F20F2DD" w14:textId="77777777" w:rsidTr="003930AB">
        <w:trPr>
          <w:tblHeader/>
        </w:trPr>
        <w:tc>
          <w:tcPr>
            <w:tcW w:w="2234" w:type="pct"/>
          </w:tcPr>
          <w:p w14:paraId="0C2F7A0B" w14:textId="0495DD28" w:rsidR="00401368" w:rsidRPr="00547909" w:rsidRDefault="0073614A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1" w:type="pct"/>
            <w:gridSpan w:val="3"/>
          </w:tcPr>
          <w:p w14:paraId="1469B391" w14:textId="77777777" w:rsidR="00401368" w:rsidRPr="00547909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361A84AA" w14:textId="77777777" w:rsidR="00401368" w:rsidRPr="00547909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32603012" w14:textId="77777777" w:rsidR="00401368" w:rsidRPr="00547909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6BCF" w:rsidRPr="00547909" w14:paraId="13836B51" w14:textId="77777777" w:rsidTr="0083786C">
        <w:trPr>
          <w:tblHeader/>
        </w:trPr>
        <w:tc>
          <w:tcPr>
            <w:tcW w:w="2234" w:type="pct"/>
          </w:tcPr>
          <w:p w14:paraId="1E11D756" w14:textId="6F8BB340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47909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31</w:t>
            </w:r>
            <w:r w:rsidRPr="00547909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1" w:type="pct"/>
          </w:tcPr>
          <w:p w14:paraId="2D7EC9EC" w14:textId="4D053135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741527BE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A28906" w14:textId="635CF545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38" w:type="pct"/>
          </w:tcPr>
          <w:p w14:paraId="786FA5AF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E342A1A" w14:textId="69316034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62400747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D6414EB" w14:textId="30EC25D8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</w:tr>
      <w:tr w:rsidR="00A66C29" w:rsidRPr="00547909" w14:paraId="62C28178" w14:textId="77777777" w:rsidTr="003930AB">
        <w:trPr>
          <w:tblHeader/>
        </w:trPr>
        <w:tc>
          <w:tcPr>
            <w:tcW w:w="2234" w:type="pct"/>
          </w:tcPr>
          <w:p w14:paraId="33B8C424" w14:textId="77777777" w:rsidR="00A66C29" w:rsidRPr="00547909" w:rsidRDefault="00A66C29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6" w:type="pct"/>
            <w:gridSpan w:val="7"/>
          </w:tcPr>
          <w:p w14:paraId="52495804" w14:textId="77777777" w:rsidR="00A66C29" w:rsidRPr="00547909" w:rsidRDefault="00A66C29" w:rsidP="00B9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547909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547909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885947" w:rsidRPr="00547909" w14:paraId="1AFF8464" w14:textId="77777777" w:rsidTr="0006213C">
        <w:tc>
          <w:tcPr>
            <w:tcW w:w="2234" w:type="pct"/>
          </w:tcPr>
          <w:p w14:paraId="5AEDC7A3" w14:textId="77777777" w:rsidR="00885947" w:rsidRPr="0054790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6F109965" w14:textId="5B817550" w:rsidR="00885947" w:rsidRPr="0054790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AD9A815" w14:textId="255860E6" w:rsidR="00885947" w:rsidRPr="0054790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B121927" w14:textId="79985DBA" w:rsidR="00885947" w:rsidRPr="0054790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05BB9D2" w14:textId="15A663DE" w:rsidR="00885947" w:rsidRPr="0054790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9F4802A" w14:textId="01F85255" w:rsidR="00885947" w:rsidRPr="0054790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3E57AB0" w14:textId="6BBA8028" w:rsidR="00885947" w:rsidRPr="0054790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A08AF4" w14:textId="72087BBF" w:rsidR="00885947" w:rsidRPr="0054790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DB6BCF" w:rsidRPr="00547909" w14:paraId="479E2F33" w14:textId="77777777" w:rsidTr="00A77B13">
        <w:tc>
          <w:tcPr>
            <w:tcW w:w="2234" w:type="pct"/>
          </w:tcPr>
          <w:p w14:paraId="7AFD820B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1" w:type="pct"/>
          </w:tcPr>
          <w:p w14:paraId="6A72D0FC" w14:textId="5D041E86" w:rsidR="00DB6BCF" w:rsidRPr="00547909" w:rsidRDefault="00F15179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1C85074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CC3441E" w14:textId="77777777" w:rsidR="00DB6BCF" w:rsidRPr="00547909" w:rsidRDefault="00DB6BC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A18DB6F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6A7156D" w14:textId="5E5B7BCA" w:rsidR="00DB6BCF" w:rsidRPr="00547909" w:rsidRDefault="004B50E9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4B50E9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</w:p>
        </w:tc>
        <w:tc>
          <w:tcPr>
            <w:tcW w:w="143" w:type="pct"/>
          </w:tcPr>
          <w:p w14:paraId="32EDEA37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C3EFDDE" w14:textId="16993F48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</w:tr>
      <w:tr w:rsidR="00DB6BCF" w:rsidRPr="00547909" w14:paraId="7664B2E9" w14:textId="77777777" w:rsidTr="0006213C">
        <w:tc>
          <w:tcPr>
            <w:tcW w:w="2234" w:type="pct"/>
          </w:tcPr>
          <w:p w14:paraId="009BC136" w14:textId="43C2F84B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รายได้จากการให้บริการตามสัญญา</w:t>
            </w:r>
          </w:p>
        </w:tc>
        <w:tc>
          <w:tcPr>
            <w:tcW w:w="581" w:type="pct"/>
          </w:tcPr>
          <w:p w14:paraId="724FD44F" w14:textId="2F5ADDCB" w:rsidR="00DB6BCF" w:rsidRPr="00547909" w:rsidRDefault="00721D14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B90D488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E36581E" w14:textId="347CF1C3" w:rsidR="00DB6BCF" w:rsidRPr="00547909" w:rsidRDefault="00DB6BC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5DF7AB4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972EBFB" w14:textId="74FD85D8" w:rsidR="00DB6BCF" w:rsidRPr="00547909" w:rsidRDefault="00055FC0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055FC0">
              <w:rPr>
                <w:rFonts w:asciiTheme="majorBidi" w:hAnsiTheme="majorBidi" w:cstheme="majorBidi" w:hint="cs"/>
                <w:sz w:val="30"/>
                <w:szCs w:val="30"/>
              </w:rPr>
              <w:t>152</w:t>
            </w:r>
          </w:p>
        </w:tc>
        <w:tc>
          <w:tcPr>
            <w:tcW w:w="143" w:type="pct"/>
          </w:tcPr>
          <w:p w14:paraId="78D3FCE8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9A52BA" w14:textId="292EC2FC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</w:tr>
      <w:tr w:rsidR="00DB6BCF" w:rsidRPr="00547909" w14:paraId="646570B4" w14:textId="77777777">
        <w:tc>
          <w:tcPr>
            <w:tcW w:w="2234" w:type="pct"/>
          </w:tcPr>
          <w:p w14:paraId="36C3AAD7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0B7DDCA4" w14:textId="4BFB7376" w:rsidR="00DB6BCF" w:rsidRPr="00547909" w:rsidRDefault="00721D14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6862D9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48F9B34" w14:textId="77777777" w:rsidR="00DB6BCF" w:rsidRPr="00547909" w:rsidRDefault="00DB6BC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441C6EC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792BF1" w14:textId="006227F0" w:rsidR="00DB6BCF" w:rsidRPr="00547909" w:rsidRDefault="004B50E9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4B50E9">
              <w:rPr>
                <w:rFonts w:asciiTheme="majorBidi" w:hAnsiTheme="majorBidi" w:cstheme="majorBidi" w:hint="cs"/>
                <w:sz w:val="30"/>
                <w:szCs w:val="30"/>
              </w:rPr>
              <w:t>35</w:t>
            </w:r>
            <w:r w:rsidR="00424D75">
              <w:rPr>
                <w:rFonts w:asciiTheme="majorBidi" w:hAnsiTheme="majorBidi" w:cstheme="majorBidi"/>
                <w:sz w:val="30"/>
                <w:szCs w:val="30"/>
              </w:rPr>
              <w:t>,138</w:t>
            </w:r>
          </w:p>
        </w:tc>
        <w:tc>
          <w:tcPr>
            <w:tcW w:w="143" w:type="pct"/>
          </w:tcPr>
          <w:p w14:paraId="25979F1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4BEBD00" w14:textId="27E4FC80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8,464</w:t>
            </w:r>
          </w:p>
        </w:tc>
      </w:tr>
      <w:tr w:rsidR="00DB6BCF" w:rsidRPr="00547909" w14:paraId="6E375CCD" w14:textId="77777777" w:rsidTr="0006213C">
        <w:tc>
          <w:tcPr>
            <w:tcW w:w="2234" w:type="pct"/>
          </w:tcPr>
          <w:p w14:paraId="4E2B1DC6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1" w:type="pct"/>
          </w:tcPr>
          <w:p w14:paraId="6722039A" w14:textId="088950FC" w:rsidR="00DB6BCF" w:rsidRPr="00547909" w:rsidRDefault="00721D14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F12083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378F4D8" w14:textId="2E41CD4E" w:rsidR="00DB6BCF" w:rsidRPr="00547909" w:rsidRDefault="00DB6BC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255BF3C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E96468C" w14:textId="41ED5089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24D75">
              <w:rPr>
                <w:rFonts w:asciiTheme="majorBidi" w:hAnsiTheme="majorBidi" w:cstheme="majorBidi"/>
                <w:sz w:val="30"/>
                <w:szCs w:val="30"/>
              </w:rPr>
              <w:t>7,865</w:t>
            </w:r>
          </w:p>
        </w:tc>
        <w:tc>
          <w:tcPr>
            <w:tcW w:w="143" w:type="pct"/>
          </w:tcPr>
          <w:p w14:paraId="461D5C79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717235" w14:textId="1889A466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62,007</w:t>
            </w:r>
          </w:p>
        </w:tc>
      </w:tr>
      <w:tr w:rsidR="00DB6BCF" w:rsidRPr="00547909" w14:paraId="5FB40890" w14:textId="77777777" w:rsidTr="0006213C">
        <w:tc>
          <w:tcPr>
            <w:tcW w:w="2234" w:type="pct"/>
          </w:tcPr>
          <w:p w14:paraId="5CF026EC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1" w:type="pct"/>
          </w:tcPr>
          <w:p w14:paraId="04120EB8" w14:textId="1F6BAE89" w:rsidR="00DB6BCF" w:rsidRPr="00547909" w:rsidRDefault="00721D14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3CB5A4C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53EAF3" w14:textId="6BCDFCF2" w:rsidR="00DB6BCF" w:rsidRPr="00547909" w:rsidRDefault="00DB6BC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D696836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FCFA3E1" w14:textId="2F858F7D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4,375</w:t>
            </w:r>
          </w:p>
        </w:tc>
        <w:tc>
          <w:tcPr>
            <w:tcW w:w="143" w:type="pct"/>
          </w:tcPr>
          <w:p w14:paraId="7BCEB46B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3EC6A3A" w14:textId="58CE2F1B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27,995</w:t>
            </w:r>
          </w:p>
        </w:tc>
      </w:tr>
      <w:tr w:rsidR="00DB6BCF" w:rsidRPr="00547909" w14:paraId="20CB44A3" w14:textId="77777777" w:rsidTr="0006213C">
        <w:tc>
          <w:tcPr>
            <w:tcW w:w="2234" w:type="pct"/>
          </w:tcPr>
          <w:p w14:paraId="39223E83" w14:textId="397BCDBB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1" w:type="pct"/>
          </w:tcPr>
          <w:p w14:paraId="71C4E8C6" w14:textId="2D6BB2D7" w:rsidR="00DB6BCF" w:rsidRPr="00547909" w:rsidRDefault="00721D14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A22F52F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24CC4A" w14:textId="4D59E3ED" w:rsidR="00DB6BCF" w:rsidRPr="00547909" w:rsidRDefault="00DB6BC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0BDFFEA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40F5CFE" w14:textId="39C2A8D8" w:rsidR="00DB6BCF" w:rsidRPr="00547909" w:rsidRDefault="00E72954" w:rsidP="00E7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7,477</w:t>
            </w:r>
          </w:p>
        </w:tc>
        <w:tc>
          <w:tcPr>
            <w:tcW w:w="143" w:type="pct"/>
          </w:tcPr>
          <w:p w14:paraId="3C6F63D3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855708B" w14:textId="75C00B44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BCF" w:rsidRPr="00547909" w14:paraId="10063068" w14:textId="77777777" w:rsidTr="0006213C">
        <w:tc>
          <w:tcPr>
            <w:tcW w:w="2234" w:type="pct"/>
          </w:tcPr>
          <w:p w14:paraId="4C5282C0" w14:textId="0B1BDF4F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1" w:type="pct"/>
          </w:tcPr>
          <w:p w14:paraId="146ED03A" w14:textId="2D618595" w:rsidR="00DB6BCF" w:rsidRPr="00547909" w:rsidRDefault="00721D14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36F7B1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9C92B1A" w14:textId="0696CEEE" w:rsidR="00DB6BCF" w:rsidRPr="00547909" w:rsidRDefault="00DB6BC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5874A3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2368ADA" w14:textId="1EB8A236" w:rsidR="00DB6BCF" w:rsidRPr="00547909" w:rsidRDefault="00033EB9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43" w:type="pct"/>
          </w:tcPr>
          <w:p w14:paraId="11799E7F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1C224B0" w14:textId="54FFA4E3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E72954" w:rsidRPr="00547909" w14:paraId="78558FE5" w14:textId="77777777" w:rsidTr="0006213C">
        <w:tc>
          <w:tcPr>
            <w:tcW w:w="2234" w:type="pct"/>
          </w:tcPr>
          <w:p w14:paraId="1B6D9E57" w14:textId="769B9719" w:rsidR="00E72954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1" w:type="pct"/>
          </w:tcPr>
          <w:p w14:paraId="5760234E" w14:textId="114E81BE" w:rsidR="00E72954" w:rsidRPr="00547909" w:rsidRDefault="00721D14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374DEA" w14:textId="77777777" w:rsidR="00E72954" w:rsidRPr="00547909" w:rsidRDefault="00E72954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AB4D709" w14:textId="3447AEC4" w:rsidR="00E72954" w:rsidRPr="00547909" w:rsidRDefault="00A52039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6AA439F" w14:textId="77777777" w:rsidR="00E72954" w:rsidRPr="00547909" w:rsidRDefault="00E72954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CF0EBF4" w14:textId="5F1D3DFE" w:rsidR="00E72954" w:rsidRDefault="00055FC0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055FC0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  <w:r w:rsidR="00E72954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Pr="00055FC0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3" w:type="pct"/>
          </w:tcPr>
          <w:p w14:paraId="6198A42A" w14:textId="77777777" w:rsidR="00E72954" w:rsidRPr="00547909" w:rsidRDefault="00E72954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7DEC5C3" w14:textId="53745F43" w:rsidR="00E72954" w:rsidRPr="00547909" w:rsidRDefault="00300D5D" w:rsidP="0030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B6BCF" w:rsidRPr="00547909" w14:paraId="6081529C" w14:textId="77777777" w:rsidTr="00A77B13">
        <w:tc>
          <w:tcPr>
            <w:tcW w:w="2234" w:type="pct"/>
          </w:tcPr>
          <w:p w14:paraId="63EE6F77" w14:textId="7AE93A11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1" w:type="pct"/>
          </w:tcPr>
          <w:p w14:paraId="4D37079E" w14:textId="0BD41CFC" w:rsidR="00DB6BCF" w:rsidRPr="00547909" w:rsidRDefault="00721D14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32C0BA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0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C78B36" w14:textId="060B4315" w:rsidR="00DB6BCF" w:rsidRPr="00547909" w:rsidRDefault="00DB6BC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134816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654ACF3" w14:textId="3CC6FEAA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</w:t>
            </w:r>
            <w:r w:rsidR="00FC7BE7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3" w:type="pct"/>
          </w:tcPr>
          <w:p w14:paraId="197BB508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9DCA3B6" w14:textId="728BC30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2,503</w:t>
            </w:r>
          </w:p>
        </w:tc>
      </w:tr>
      <w:tr w:rsidR="00DB6BCF" w:rsidRPr="00547909" w14:paraId="49BD9A1B" w14:textId="77777777" w:rsidTr="00A77B13">
        <w:tc>
          <w:tcPr>
            <w:tcW w:w="2234" w:type="pct"/>
          </w:tcPr>
          <w:p w14:paraId="6E9B1008" w14:textId="64DD540A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81" w:type="pct"/>
          </w:tcPr>
          <w:p w14:paraId="4DC2F41F" w14:textId="6368A38C" w:rsidR="00DB6BCF" w:rsidRPr="00547909" w:rsidRDefault="00721D14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1C34C9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0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421CF99" w14:textId="0173BECF" w:rsidR="00DB6BCF" w:rsidRPr="00547909" w:rsidRDefault="00DB6BC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025EC7B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9EE2AF5" w14:textId="36FFDAEE" w:rsidR="00DB6BCF" w:rsidRPr="00547909" w:rsidRDefault="00BF6638" w:rsidP="0066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319,936</w:t>
            </w:r>
          </w:p>
        </w:tc>
        <w:tc>
          <w:tcPr>
            <w:tcW w:w="143" w:type="pct"/>
          </w:tcPr>
          <w:p w14:paraId="40F2F802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4213A12" w14:textId="062E7AA4" w:rsidR="00DB6BCF" w:rsidRPr="00547909" w:rsidRDefault="00DB6BCF" w:rsidP="0041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1,258,040</w:t>
            </w:r>
          </w:p>
        </w:tc>
      </w:tr>
      <w:tr w:rsidR="00885947" w:rsidRPr="00547909" w14:paraId="1DD59A94" w14:textId="77777777" w:rsidTr="00A77B13">
        <w:tc>
          <w:tcPr>
            <w:tcW w:w="2234" w:type="pct"/>
          </w:tcPr>
          <w:p w14:paraId="15D70C53" w14:textId="38ABA44C" w:rsidR="00885947" w:rsidRPr="0054790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81" w:type="pct"/>
          </w:tcPr>
          <w:p w14:paraId="76008B50" w14:textId="77777777" w:rsidR="00885947" w:rsidRPr="0054790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DED80FD" w14:textId="77777777" w:rsidR="00885947" w:rsidRPr="0054790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7A2660" w14:textId="0B8FEC62" w:rsidR="00885947" w:rsidRPr="0054790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81F211E" w14:textId="77777777" w:rsidR="00885947" w:rsidRPr="0054790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D4659A2" w14:textId="77777777" w:rsidR="00885947" w:rsidRPr="0054790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E97E9C" w14:textId="77777777" w:rsidR="00885947" w:rsidRPr="00547909" w:rsidRDefault="00885947" w:rsidP="0088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AAE9BC" w14:textId="470AFCC5" w:rsidR="00885947" w:rsidRPr="00547909" w:rsidRDefault="00885947" w:rsidP="0088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DB6BCF" w:rsidRPr="00547909" w14:paraId="7A61EEBA" w14:textId="77777777" w:rsidTr="00A77B13">
        <w:tc>
          <w:tcPr>
            <w:tcW w:w="2234" w:type="pct"/>
          </w:tcPr>
          <w:p w14:paraId="5C4B0E2D" w14:textId="467CC2C1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1" w:type="pct"/>
          </w:tcPr>
          <w:p w14:paraId="466BB694" w14:textId="3A22845A" w:rsidR="00DB6BCF" w:rsidRPr="00547909" w:rsidRDefault="00662C0C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D482AA0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4981451" w14:textId="6493EB30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1,175</w:t>
            </w:r>
          </w:p>
        </w:tc>
        <w:tc>
          <w:tcPr>
            <w:tcW w:w="138" w:type="pct"/>
          </w:tcPr>
          <w:p w14:paraId="19503940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5B10D37" w14:textId="02A4F866" w:rsidR="00DB6BCF" w:rsidRPr="00E72954" w:rsidRDefault="00E72954" w:rsidP="00E7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454BCF6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1E21C3C" w14:textId="0143F655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1,175</w:t>
            </w:r>
          </w:p>
        </w:tc>
      </w:tr>
      <w:tr w:rsidR="00DB6BCF" w:rsidRPr="00547909" w14:paraId="750B3176" w14:textId="77777777" w:rsidTr="00A77B13">
        <w:tc>
          <w:tcPr>
            <w:tcW w:w="2234" w:type="pct"/>
          </w:tcPr>
          <w:p w14:paraId="2B2DB55B" w14:textId="2561CFA5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1" w:type="pct"/>
          </w:tcPr>
          <w:p w14:paraId="13932639" w14:textId="61B94C16" w:rsidR="00DB6BCF" w:rsidRPr="00547909" w:rsidRDefault="00A616B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F2E1B19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D23F02" w14:textId="6DC92A45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38" w:type="pct"/>
          </w:tcPr>
          <w:p w14:paraId="7AC82104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AA788DE" w14:textId="0DDA1429" w:rsidR="00DB6BCF" w:rsidRPr="00E72954" w:rsidRDefault="00E72954" w:rsidP="00E7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83A9493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A62A2C5" w14:textId="247EBD3B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268</w:t>
            </w:r>
          </w:p>
        </w:tc>
      </w:tr>
      <w:tr w:rsidR="00DB6BCF" w:rsidRPr="00547909" w14:paraId="42E3ACC4" w14:textId="77777777" w:rsidTr="00A77B13">
        <w:tc>
          <w:tcPr>
            <w:tcW w:w="2234" w:type="pct"/>
          </w:tcPr>
          <w:p w14:paraId="215AFE80" w14:textId="7CD3136B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1" w:type="pct"/>
          </w:tcPr>
          <w:p w14:paraId="3AE236BD" w14:textId="400C11A3" w:rsidR="00DB6BCF" w:rsidRPr="00547909" w:rsidRDefault="005D6A8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5ABA0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0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9EFEA0" w14:textId="769DBBBE" w:rsidR="00DB6BCF" w:rsidRPr="00547909" w:rsidRDefault="00DB6BCF" w:rsidP="00F44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09B0B6D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712437E" w14:textId="7CE34BBB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4,675</w:t>
            </w:r>
          </w:p>
        </w:tc>
        <w:tc>
          <w:tcPr>
            <w:tcW w:w="143" w:type="pct"/>
          </w:tcPr>
          <w:p w14:paraId="52B40C0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03DEE16" w14:textId="088804D9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58,275</w:t>
            </w:r>
          </w:p>
        </w:tc>
      </w:tr>
      <w:tr w:rsidR="00C2790B" w:rsidRPr="00547909" w14:paraId="4564F856" w14:textId="77777777" w:rsidTr="00A77B13">
        <w:tc>
          <w:tcPr>
            <w:tcW w:w="2234" w:type="pct"/>
          </w:tcPr>
          <w:p w14:paraId="756C1358" w14:textId="599FBD1C" w:rsidR="00C2790B" w:rsidRPr="00547909" w:rsidRDefault="00C2790B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1" w:type="pct"/>
          </w:tcPr>
          <w:p w14:paraId="4E2F1EBD" w14:textId="28AC265E" w:rsidR="00C2790B" w:rsidRPr="00547909" w:rsidRDefault="00A616BF" w:rsidP="00A61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48" w:type="pct"/>
          </w:tcPr>
          <w:p w14:paraId="00BB1799" w14:textId="77777777" w:rsidR="00C2790B" w:rsidRPr="00547909" w:rsidRDefault="00C2790B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0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4850161" w14:textId="5B08AE67" w:rsidR="00C2790B" w:rsidRPr="00547909" w:rsidRDefault="00C2790B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D92B3F1" w14:textId="77777777" w:rsidR="00C2790B" w:rsidRPr="00547909" w:rsidRDefault="00C2790B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00DF164" w14:textId="20146515" w:rsidR="00C2790B" w:rsidRPr="00547909" w:rsidRDefault="00E72954" w:rsidP="00E7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1F25A70" w14:textId="77777777" w:rsidR="00C2790B" w:rsidRPr="00547909" w:rsidRDefault="00C2790B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984595C" w14:textId="471433FF" w:rsidR="00C2790B" w:rsidRPr="00547909" w:rsidRDefault="00C2790B" w:rsidP="00D12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233D63" w:rsidRPr="00547909" w14:paraId="5E2A3540" w14:textId="77777777" w:rsidTr="00785378">
        <w:trPr>
          <w:trHeight w:val="146"/>
        </w:trPr>
        <w:tc>
          <w:tcPr>
            <w:tcW w:w="2234" w:type="pct"/>
          </w:tcPr>
          <w:p w14:paraId="40EBEEAE" w14:textId="77777777" w:rsidR="00233D63" w:rsidRPr="00547909" w:rsidRDefault="00233D63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36306766" w14:textId="77777777" w:rsidR="00233D63" w:rsidRPr="00547909" w:rsidRDefault="00233D63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FB73E4" w14:textId="77777777" w:rsidR="00233D63" w:rsidRPr="00547909" w:rsidRDefault="00233D63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E99E8BD" w14:textId="5FAE7ACD" w:rsidR="00233D63" w:rsidRPr="00547909" w:rsidRDefault="00233D63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1827EB1" w14:textId="77777777" w:rsidR="00233D63" w:rsidRPr="00547909" w:rsidRDefault="00233D63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6431295" w14:textId="77777777" w:rsidR="00233D63" w:rsidRPr="00547909" w:rsidRDefault="00233D63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62CC682" w14:textId="77777777" w:rsidR="00233D63" w:rsidRPr="00547909" w:rsidRDefault="00233D63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EC81DBF" w14:textId="36F0673E" w:rsidR="00233D63" w:rsidRPr="00547909" w:rsidRDefault="00233D63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DB6BCF" w:rsidRPr="00547909" w14:paraId="6A3FAFDA" w14:textId="77777777" w:rsidTr="00A77B13">
        <w:tc>
          <w:tcPr>
            <w:tcW w:w="2234" w:type="pct"/>
          </w:tcPr>
          <w:p w14:paraId="08930CBA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</w:tcPr>
          <w:p w14:paraId="0C5BF664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F08245C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667A29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40D4FAB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A2BDA8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F52AFF3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234AF8D" w14:textId="1EDD51D8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C2790B" w:rsidRPr="00547909" w14:paraId="7E5B04A0" w14:textId="77777777" w:rsidTr="00A77B13">
        <w:tc>
          <w:tcPr>
            <w:tcW w:w="2234" w:type="pct"/>
          </w:tcPr>
          <w:p w14:paraId="095C9F3F" w14:textId="1C24444F" w:rsidR="00C2790B" w:rsidRPr="00547909" w:rsidRDefault="00C2790B" w:rsidP="00C27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1" w:type="pct"/>
          </w:tcPr>
          <w:p w14:paraId="4155F90C" w14:textId="0424C88F" w:rsidR="00C2790B" w:rsidRPr="00461A5F" w:rsidRDefault="00C03FDF" w:rsidP="00C27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8" w:type="pct"/>
          </w:tcPr>
          <w:p w14:paraId="1A400DF0" w14:textId="77777777" w:rsidR="00C2790B" w:rsidRPr="00547909" w:rsidRDefault="00C2790B" w:rsidP="00C27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6637C17" w14:textId="365D54A8" w:rsidR="00C2790B" w:rsidRPr="00547909" w:rsidRDefault="00C2790B" w:rsidP="00C27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9,494</w:t>
            </w:r>
          </w:p>
        </w:tc>
        <w:tc>
          <w:tcPr>
            <w:tcW w:w="138" w:type="pct"/>
          </w:tcPr>
          <w:p w14:paraId="519C5845" w14:textId="77777777" w:rsidR="00C2790B" w:rsidRPr="00547909" w:rsidRDefault="00C2790B" w:rsidP="00C27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5F327B4" w14:textId="34872166" w:rsidR="00C2790B" w:rsidRPr="00547909" w:rsidRDefault="00E72954" w:rsidP="00E7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C472007" w14:textId="77777777" w:rsidR="00C2790B" w:rsidRPr="00547909" w:rsidRDefault="00C2790B" w:rsidP="00C27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A454EE" w14:textId="35856F39" w:rsidR="00C2790B" w:rsidRPr="00547909" w:rsidRDefault="00C2790B" w:rsidP="00D12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BCF" w:rsidRPr="00547909" w14:paraId="626F88C5" w14:textId="77777777" w:rsidTr="00A77B13">
        <w:tc>
          <w:tcPr>
            <w:tcW w:w="2234" w:type="pct"/>
          </w:tcPr>
          <w:p w14:paraId="284A334F" w14:textId="56613955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1" w:type="pct"/>
          </w:tcPr>
          <w:p w14:paraId="419F33DE" w14:textId="14B08DE2" w:rsidR="00DB6BCF" w:rsidRPr="00547909" w:rsidRDefault="00C03FD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95A12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53C595" w14:textId="524B5F89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38" w:type="pct"/>
          </w:tcPr>
          <w:p w14:paraId="1ECFC75D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41FF35C" w14:textId="18BA0CBB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8C7C937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37F370C" w14:textId="47173E00" w:rsidR="00DB6BCF" w:rsidRPr="00547909" w:rsidRDefault="00DB6BCF" w:rsidP="00D12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BCF" w:rsidRPr="00547909" w14:paraId="2AFE341A" w14:textId="77777777">
        <w:tc>
          <w:tcPr>
            <w:tcW w:w="2234" w:type="pct"/>
          </w:tcPr>
          <w:p w14:paraId="6534EE8B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3AB028FB" w14:textId="13CD7D1F" w:rsidR="00DB6BCF" w:rsidRPr="00547909" w:rsidRDefault="00C03FD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2100E6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42C379E" w14:textId="0EFBA149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138" w:type="pct"/>
          </w:tcPr>
          <w:p w14:paraId="5F5E8DDA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974BBF0" w14:textId="1144D55D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E5AB491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5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8CDD201" w14:textId="3F1E32B3" w:rsidR="00DB6BCF" w:rsidRPr="00547909" w:rsidRDefault="00DB6BCF" w:rsidP="00D12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BCF" w:rsidRPr="00547909" w14:paraId="5A55B5B1" w14:textId="77777777">
        <w:tc>
          <w:tcPr>
            <w:tcW w:w="2234" w:type="pct"/>
          </w:tcPr>
          <w:p w14:paraId="0EAAA7D6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1" w:type="pct"/>
          </w:tcPr>
          <w:p w14:paraId="43F57371" w14:textId="2A9FF117" w:rsidR="00DB6BCF" w:rsidRPr="00547909" w:rsidRDefault="00C03FD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48" w:type="pct"/>
          </w:tcPr>
          <w:p w14:paraId="3A5A807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CFECA24" w14:textId="206645E9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396</w:t>
            </w:r>
          </w:p>
        </w:tc>
        <w:tc>
          <w:tcPr>
            <w:tcW w:w="138" w:type="pct"/>
          </w:tcPr>
          <w:p w14:paraId="159DA56A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BDFA148" w14:textId="24F97687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476</w:t>
            </w:r>
          </w:p>
        </w:tc>
        <w:tc>
          <w:tcPr>
            <w:tcW w:w="143" w:type="pct"/>
          </w:tcPr>
          <w:p w14:paraId="2D3B35D4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5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38CC45B" w14:textId="4B6B2D53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396</w:t>
            </w:r>
          </w:p>
        </w:tc>
      </w:tr>
      <w:tr w:rsidR="00DB6BCF" w:rsidRPr="00547909" w14:paraId="797E0085" w14:textId="77777777">
        <w:tc>
          <w:tcPr>
            <w:tcW w:w="2234" w:type="pct"/>
          </w:tcPr>
          <w:p w14:paraId="06F467E3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1" w:type="pct"/>
          </w:tcPr>
          <w:p w14:paraId="69421EBE" w14:textId="4F693185" w:rsidR="00DB6BCF" w:rsidRPr="00547909" w:rsidRDefault="00F957EA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8A25077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5F5BF37" w14:textId="7B706E83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186</w:t>
            </w:r>
          </w:p>
        </w:tc>
        <w:tc>
          <w:tcPr>
            <w:tcW w:w="138" w:type="pct"/>
          </w:tcPr>
          <w:p w14:paraId="6FB5A6F3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6D2AFCA" w14:textId="3BC13BA9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BAEA76E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65A1900" w14:textId="72111654" w:rsidR="00DB6BCF" w:rsidRPr="00547909" w:rsidRDefault="00DB6BCF" w:rsidP="00D12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BCF" w:rsidRPr="00547909" w14:paraId="58415B92" w14:textId="77777777">
        <w:tc>
          <w:tcPr>
            <w:tcW w:w="2234" w:type="pct"/>
          </w:tcPr>
          <w:p w14:paraId="268D0766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1" w:type="pct"/>
          </w:tcPr>
          <w:p w14:paraId="0B61A1D5" w14:textId="2D243C8A" w:rsidR="00DB6BCF" w:rsidRPr="00547909" w:rsidRDefault="00F957EA" w:rsidP="00F9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8" w:type="pct"/>
          </w:tcPr>
          <w:p w14:paraId="3B8A30AF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F7A8E47" w14:textId="40CBF6A0" w:rsidR="00DB6BCF" w:rsidRPr="00547909" w:rsidRDefault="005E1396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 w:hint="cs"/>
                <w:color w:val="000000" w:themeColor="text1"/>
                <w:sz w:val="30"/>
                <w:szCs w:val="30"/>
              </w:rPr>
              <w:t>22</w:t>
            </w:r>
            <w:r w:rsidR="00422952" w:rsidRPr="00422952">
              <w:rPr>
                <w:rFonts w:asciiTheme="majorHAnsi" w:hAnsiTheme="majorHAnsi" w:cstheme="majorHAnsi" w:hint="cs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5BB1186D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402F73F" w14:textId="7F1A93B0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0D40A12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77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1933ABF" w14:textId="595B62AC" w:rsidR="00DB6BCF" w:rsidRPr="00547909" w:rsidRDefault="00DB6BCF" w:rsidP="00D12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BCF" w:rsidRPr="00547909" w14:paraId="7C7405E7" w14:textId="77777777">
        <w:tc>
          <w:tcPr>
            <w:tcW w:w="2234" w:type="pct"/>
          </w:tcPr>
          <w:p w14:paraId="1B90B181" w14:textId="500E069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1" w:type="pct"/>
          </w:tcPr>
          <w:p w14:paraId="18F6515F" w14:textId="06DF6CA3" w:rsidR="00DB6BCF" w:rsidRPr="00547909" w:rsidRDefault="00C03FD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2,693</w:t>
            </w:r>
          </w:p>
        </w:tc>
        <w:tc>
          <w:tcPr>
            <w:tcW w:w="148" w:type="pct"/>
          </w:tcPr>
          <w:p w14:paraId="3C9C6322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93DCFA" w14:textId="0F57DD2D" w:rsidR="00DB6BCF" w:rsidRPr="00547909" w:rsidRDefault="00DB6BCF" w:rsidP="001A7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1,419</w:t>
            </w:r>
          </w:p>
        </w:tc>
        <w:tc>
          <w:tcPr>
            <w:tcW w:w="138" w:type="pct"/>
          </w:tcPr>
          <w:p w14:paraId="0191438F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CD9652B" w14:textId="39A0CA36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B0B0081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77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01F5104" w14:textId="4A55A275" w:rsidR="00DB6BCF" w:rsidRPr="00547909" w:rsidRDefault="00DB6BCF" w:rsidP="00D12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BCF" w:rsidRPr="00547909" w14:paraId="2C835494" w14:textId="77777777">
        <w:tc>
          <w:tcPr>
            <w:tcW w:w="2234" w:type="pct"/>
          </w:tcPr>
          <w:p w14:paraId="4CF96C4F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7BCF66E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746AABC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10C0CA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6C10510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5EBFE12" w14:textId="59FE3215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7EC86A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77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DB561C" w14:textId="76DB2561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BCF" w:rsidRPr="00547909" w14:paraId="002066A0" w14:textId="77777777" w:rsidTr="0006213C">
        <w:tc>
          <w:tcPr>
            <w:tcW w:w="2234" w:type="pct"/>
          </w:tcPr>
          <w:p w14:paraId="4A520B1D" w14:textId="0C71777B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48812F81" w14:textId="26D57EC1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083BC9" w14:textId="183D23C3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9EA5248" w14:textId="2EDBA626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D6359D7" w14:textId="031F7146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77A6418" w14:textId="54633D11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5EE880" w14:textId="6725A11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D0A530A" w14:textId="3C3A7904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BCF" w:rsidRPr="00547909" w14:paraId="209BD857" w14:textId="77777777" w:rsidTr="0006213C">
        <w:tc>
          <w:tcPr>
            <w:tcW w:w="2234" w:type="pct"/>
          </w:tcPr>
          <w:p w14:paraId="02519596" w14:textId="77777777" w:rsidR="00DB6BCF" w:rsidRPr="00547909" w:rsidRDefault="00DB6BCF" w:rsidP="00DB6BC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  <w:cs/>
              </w:rPr>
              <w:t>ค่าตอบแทนผู้บริหารสำคัญ</w:t>
            </w:r>
            <w:r w:rsidRPr="00547909">
              <w:rPr>
                <w:rFonts w:asciiTheme="majorHAnsi" w:hAnsiTheme="majorHAnsi" w:cstheme="majorHAnsi"/>
                <w:color w:val="0000FF"/>
                <w:sz w:val="30"/>
                <w:szCs w:val="30"/>
              </w:rPr>
              <w:t xml:space="preserve"> </w:t>
            </w:r>
            <w:r w:rsidRPr="00547909">
              <w:rPr>
                <w:rFonts w:asciiTheme="majorHAnsi" w:hAnsiTheme="majorHAnsi" w:cstheme="majorHAns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</w:tcPr>
          <w:p w14:paraId="0EE45291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8404B8F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59F975A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67E0879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C17ED50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CF7EA5A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</w:tcPr>
          <w:p w14:paraId="4DE68C29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BCF" w:rsidRPr="00547909" w14:paraId="019F5AD6" w14:textId="77777777" w:rsidTr="00051776">
        <w:tc>
          <w:tcPr>
            <w:tcW w:w="2234" w:type="pct"/>
          </w:tcPr>
          <w:p w14:paraId="15C7341C" w14:textId="72866D54" w:rsidR="00DB6BCF" w:rsidRPr="00547909" w:rsidRDefault="00DB6BCF" w:rsidP="00DB6BC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 xml:space="preserve">   </w:t>
            </w:r>
            <w:r w:rsidRPr="00547909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ผลประโยชน์ระยะสั้</w:t>
            </w: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น</w:t>
            </w:r>
          </w:p>
        </w:tc>
        <w:tc>
          <w:tcPr>
            <w:tcW w:w="581" w:type="pct"/>
          </w:tcPr>
          <w:p w14:paraId="1626D9FC" w14:textId="66C8B4EF" w:rsidR="00DB6BCF" w:rsidRPr="00547909" w:rsidRDefault="007C037E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72,890</w:t>
            </w:r>
          </w:p>
        </w:tc>
        <w:tc>
          <w:tcPr>
            <w:tcW w:w="148" w:type="pct"/>
          </w:tcPr>
          <w:p w14:paraId="6B855AC8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75F89A5F" w14:textId="22FF6D1E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151,587</w:t>
            </w:r>
          </w:p>
        </w:tc>
        <w:tc>
          <w:tcPr>
            <w:tcW w:w="138" w:type="pct"/>
          </w:tcPr>
          <w:p w14:paraId="5D47281E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DAFF9C" w14:textId="36AC5100" w:rsidR="00DB6BCF" w:rsidRPr="00547909" w:rsidRDefault="00055FC0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42,220</w:t>
            </w:r>
          </w:p>
        </w:tc>
        <w:tc>
          <w:tcPr>
            <w:tcW w:w="143" w:type="pct"/>
          </w:tcPr>
          <w:p w14:paraId="258CCF0D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EFF539" w14:textId="6D127BCB" w:rsidR="00DB6BCF" w:rsidRPr="00547909" w:rsidRDefault="00DB6BCF" w:rsidP="00D12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63,797</w:t>
            </w:r>
          </w:p>
        </w:tc>
      </w:tr>
      <w:tr w:rsidR="00DB6BCF" w:rsidRPr="00547909" w14:paraId="45281393" w14:textId="77777777" w:rsidTr="00051776">
        <w:tc>
          <w:tcPr>
            <w:tcW w:w="2234" w:type="pct"/>
          </w:tcPr>
          <w:p w14:paraId="596C7006" w14:textId="6E1DA985" w:rsidR="00DB6BCF" w:rsidRPr="00547909" w:rsidRDefault="00DB6BCF" w:rsidP="00DB6BC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  </w:t>
            </w:r>
            <w:r w:rsidRPr="00547909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0127D6F" w14:textId="5DDC928C" w:rsidR="00DB6BCF" w:rsidRPr="00547909" w:rsidRDefault="007C037E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1,684</w:t>
            </w:r>
          </w:p>
        </w:tc>
        <w:tc>
          <w:tcPr>
            <w:tcW w:w="148" w:type="pct"/>
          </w:tcPr>
          <w:p w14:paraId="5062D5CD" w14:textId="77777777" w:rsidR="00DB6BCF" w:rsidRPr="00547909" w:rsidRDefault="00DB6BCF" w:rsidP="00DB6BCF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AB10870" w14:textId="60EE1AF9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1,858</w:t>
            </w:r>
          </w:p>
        </w:tc>
        <w:tc>
          <w:tcPr>
            <w:tcW w:w="138" w:type="pct"/>
          </w:tcPr>
          <w:p w14:paraId="749DB143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0A64BDA" w14:textId="55B89D69" w:rsidR="00DB6BCF" w:rsidRPr="00547909" w:rsidRDefault="00055FC0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143" w:type="pct"/>
          </w:tcPr>
          <w:p w14:paraId="66B8D56A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BE040F0" w14:textId="745C655F" w:rsidR="00DB6BCF" w:rsidRPr="00547909" w:rsidRDefault="00DB6BCF" w:rsidP="00D12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1,360</w:t>
            </w:r>
          </w:p>
        </w:tc>
      </w:tr>
      <w:tr w:rsidR="00DB6BCF" w:rsidRPr="00547909" w14:paraId="0F88F556" w14:textId="77777777" w:rsidTr="00051776">
        <w:tc>
          <w:tcPr>
            <w:tcW w:w="2234" w:type="pct"/>
          </w:tcPr>
          <w:p w14:paraId="2D83C6D2" w14:textId="77777777" w:rsidR="00DB6BCF" w:rsidRPr="00547909" w:rsidRDefault="00DB6BCF" w:rsidP="00DB6BCF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36F26A7" w14:textId="56BE9239" w:rsidR="00DB6BCF" w:rsidRPr="00547909" w:rsidRDefault="007C037E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74,574</w:t>
            </w:r>
          </w:p>
        </w:tc>
        <w:tc>
          <w:tcPr>
            <w:tcW w:w="148" w:type="pct"/>
          </w:tcPr>
          <w:p w14:paraId="4A2AAFA1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2A0A0F5" w14:textId="3C04BB00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153,445</w:t>
            </w:r>
          </w:p>
        </w:tc>
        <w:tc>
          <w:tcPr>
            <w:tcW w:w="138" w:type="pct"/>
          </w:tcPr>
          <w:p w14:paraId="474BBF4E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FF6E72E" w14:textId="29A8CC77" w:rsidR="00DB6BCF" w:rsidRPr="00547909" w:rsidRDefault="00055FC0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43,132</w:t>
            </w:r>
          </w:p>
        </w:tc>
        <w:tc>
          <w:tcPr>
            <w:tcW w:w="143" w:type="pct"/>
          </w:tcPr>
          <w:p w14:paraId="7E0FB35D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B60E6F4" w14:textId="6DEBCD65" w:rsidR="00DB6BCF" w:rsidRPr="00547909" w:rsidRDefault="00DB6BCF" w:rsidP="00D12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7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65,157</w:t>
            </w:r>
          </w:p>
        </w:tc>
      </w:tr>
      <w:tr w:rsidR="00DB6BCF" w:rsidRPr="00547909" w14:paraId="220224C5" w14:textId="77777777" w:rsidTr="008F21D8">
        <w:tc>
          <w:tcPr>
            <w:tcW w:w="2234" w:type="pct"/>
          </w:tcPr>
          <w:p w14:paraId="14389DCA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B0A150A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CD6057D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99D529F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37758CF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496B5C5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4C825BB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D5C1E46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BCF" w:rsidRPr="00547909" w14:paraId="428C07E8" w14:textId="77777777" w:rsidTr="0006213C">
        <w:tc>
          <w:tcPr>
            <w:tcW w:w="2234" w:type="pct"/>
          </w:tcPr>
          <w:p w14:paraId="47495C07" w14:textId="02E45634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บุคคล</w:t>
            </w:r>
            <w:r w:rsidRPr="00547909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หรือกิจการอื่น</w:t>
            </w:r>
            <w:r w:rsidRPr="00547909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1" w:type="pct"/>
          </w:tcPr>
          <w:p w14:paraId="645C56CD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7AE3A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7BFD5F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2DB3E37B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92AA179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819D37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E78FCEE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BCF" w:rsidRPr="00547909" w14:paraId="04D64BC5" w14:textId="77777777" w:rsidTr="0006213C">
        <w:tc>
          <w:tcPr>
            <w:tcW w:w="2234" w:type="pct"/>
          </w:tcPr>
          <w:p w14:paraId="04329691" w14:textId="59E8B1AE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1" w:type="pct"/>
          </w:tcPr>
          <w:p w14:paraId="23C6FD89" w14:textId="349F582A" w:rsidR="00DB6BCF" w:rsidRPr="00547909" w:rsidRDefault="00FE2C21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F947D7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45B921" w14:textId="7AED651A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6,797</w:t>
            </w:r>
          </w:p>
        </w:tc>
        <w:tc>
          <w:tcPr>
            <w:tcW w:w="138" w:type="pct"/>
          </w:tcPr>
          <w:p w14:paraId="66DBFF67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</w:tcPr>
          <w:p w14:paraId="20E1F926" w14:textId="3E3E6B36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1FDB68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1930EBE4" w14:textId="78F9119F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BCF" w:rsidRPr="00547909" w14:paraId="636D7BF5" w14:textId="77777777" w:rsidTr="0006213C">
        <w:tc>
          <w:tcPr>
            <w:tcW w:w="2234" w:type="pct"/>
          </w:tcPr>
          <w:p w14:paraId="3295C6A0" w14:textId="6E0008B1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1" w:type="pct"/>
          </w:tcPr>
          <w:p w14:paraId="36F1BF1E" w14:textId="600616BA" w:rsidR="00DB6BCF" w:rsidRPr="00547909" w:rsidRDefault="00FE2C21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33DB750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 w:right="-14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1AE7AF7" w14:textId="1222D3C0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38" w:type="pct"/>
          </w:tcPr>
          <w:p w14:paraId="3DB015CB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 w:right="-14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740F233" w14:textId="75C45C43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198661F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4E9273B3" w14:textId="7B2AF39C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BCF" w:rsidRPr="00547909" w14:paraId="7C1882A8" w14:textId="77777777" w:rsidTr="00A77B13">
        <w:tc>
          <w:tcPr>
            <w:tcW w:w="2234" w:type="pct"/>
          </w:tcPr>
          <w:p w14:paraId="55AF6A21" w14:textId="65A985F8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45875971" w14:textId="64A2C4BF" w:rsidR="00DB6BCF" w:rsidRPr="00547909" w:rsidRDefault="00FE2C21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47F1BA4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4B544961" w14:textId="002FDD24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38" w:type="pct"/>
          </w:tcPr>
          <w:p w14:paraId="7B8FF02B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</w:tcPr>
          <w:p w14:paraId="5BFD8AF8" w14:textId="7BA3D8C5" w:rsidR="00DB6BCF" w:rsidRPr="00547909" w:rsidRDefault="00E72954" w:rsidP="00E7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C934EC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49FFF9A1" w14:textId="1346BF66" w:rsidR="00DB6BCF" w:rsidRPr="00547909" w:rsidRDefault="00DB6BCF" w:rsidP="002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</w:tr>
      <w:tr w:rsidR="00DB6BCF" w:rsidRPr="00547909" w14:paraId="446AAEDA" w14:textId="77777777" w:rsidTr="00A77B13">
        <w:tc>
          <w:tcPr>
            <w:tcW w:w="2234" w:type="pct"/>
          </w:tcPr>
          <w:p w14:paraId="0BB18059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1" w:type="pct"/>
          </w:tcPr>
          <w:p w14:paraId="3395950C" w14:textId="0C4BB3DB" w:rsidR="00DB6BCF" w:rsidRPr="00547909" w:rsidRDefault="00FE2C21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8" w:type="pct"/>
          </w:tcPr>
          <w:p w14:paraId="0C83C87A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36AE9F00" w14:textId="7F589260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3,643</w:t>
            </w:r>
          </w:p>
        </w:tc>
        <w:tc>
          <w:tcPr>
            <w:tcW w:w="138" w:type="pct"/>
          </w:tcPr>
          <w:p w14:paraId="6416A30E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</w:tcPr>
          <w:p w14:paraId="537A4B0B" w14:textId="57BFFBD2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59DC19C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601944A1" w14:textId="7DEEABC9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BCF" w:rsidRPr="00547909" w14:paraId="2B424D6D" w14:textId="77777777" w:rsidTr="00A77B13">
        <w:tc>
          <w:tcPr>
            <w:tcW w:w="2234" w:type="pct"/>
          </w:tcPr>
          <w:p w14:paraId="3E2BE04A" w14:textId="317EF3BD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1" w:type="pct"/>
          </w:tcPr>
          <w:p w14:paraId="3448433C" w14:textId="781E7767" w:rsidR="00DB6BCF" w:rsidRPr="00547909" w:rsidRDefault="00BB6680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3483228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13B90ED0" w14:textId="53D860B3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39,649</w:t>
            </w:r>
          </w:p>
        </w:tc>
        <w:tc>
          <w:tcPr>
            <w:tcW w:w="138" w:type="pct"/>
          </w:tcPr>
          <w:p w14:paraId="3D79F2B7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613651" w14:textId="7B2C83AC" w:rsidR="00DB6BCF" w:rsidRPr="00547909" w:rsidRDefault="00E72954" w:rsidP="00E7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E6D811D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59FF1E82" w14:textId="0930CB91" w:rsidR="00DB6BCF" w:rsidRPr="00547909" w:rsidRDefault="00DB6BCF" w:rsidP="0022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39,441</w:t>
            </w:r>
          </w:p>
        </w:tc>
      </w:tr>
      <w:tr w:rsidR="00DB6BCF" w:rsidRPr="00547909" w14:paraId="0BBEF5EE" w14:textId="77777777" w:rsidTr="00A77B13">
        <w:tc>
          <w:tcPr>
            <w:tcW w:w="2234" w:type="pct"/>
          </w:tcPr>
          <w:p w14:paraId="14324620" w14:textId="4BE6675E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1" w:type="pct"/>
          </w:tcPr>
          <w:p w14:paraId="67B8F292" w14:textId="02450B5D" w:rsidR="00DB6BCF" w:rsidRPr="00547909" w:rsidRDefault="00BB6680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3D3EA6AD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278D1A4F" w14:textId="44AB51A3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29,866</w:t>
            </w:r>
          </w:p>
        </w:tc>
        <w:tc>
          <w:tcPr>
            <w:tcW w:w="138" w:type="pct"/>
          </w:tcPr>
          <w:p w14:paraId="6B370BE8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9D0C0DD" w14:textId="09145D12" w:rsidR="00DB6BCF" w:rsidRPr="00547909" w:rsidRDefault="00E72954" w:rsidP="00E7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83A23F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0CF41B10" w14:textId="5BCCC377" w:rsidR="00DB6BCF" w:rsidRPr="00547909" w:rsidRDefault="00DB6BCF" w:rsidP="00C70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28,390</w:t>
            </w:r>
          </w:p>
        </w:tc>
      </w:tr>
      <w:tr w:rsidR="00DB6BCF" w:rsidRPr="00547909" w14:paraId="3B1F7B0C" w14:textId="77777777" w:rsidTr="00A77B13">
        <w:tc>
          <w:tcPr>
            <w:tcW w:w="2234" w:type="pct"/>
          </w:tcPr>
          <w:p w14:paraId="7826BDE4" w14:textId="0EC8AD18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lastRenderedPageBreak/>
              <w:t>ค่าใช้จ่ายอื่น</w:t>
            </w:r>
          </w:p>
        </w:tc>
        <w:tc>
          <w:tcPr>
            <w:tcW w:w="581" w:type="pct"/>
          </w:tcPr>
          <w:p w14:paraId="014FDCF3" w14:textId="43D7AF57" w:rsidR="00DB6BCF" w:rsidRPr="00547909" w:rsidRDefault="00BB6680" w:rsidP="00FE2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FDC1956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69C4E7E2" w14:textId="21BB4928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38" w:type="pct"/>
          </w:tcPr>
          <w:p w14:paraId="4200C73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2E70AA1" w14:textId="6D433036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48F9C2D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74675471" w14:textId="5AD5DD6A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BCF" w:rsidRPr="00547909" w14:paraId="3AD518F3" w14:textId="77777777" w:rsidTr="00A77B13">
        <w:tc>
          <w:tcPr>
            <w:tcW w:w="2234" w:type="pct"/>
          </w:tcPr>
          <w:p w14:paraId="1CAADE62" w14:textId="608ACC81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81" w:type="pct"/>
          </w:tcPr>
          <w:p w14:paraId="622222C7" w14:textId="2DE71E78" w:rsidR="00DB6BCF" w:rsidRPr="00547909" w:rsidRDefault="00655123" w:rsidP="00084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19,500</w:t>
            </w:r>
          </w:p>
        </w:tc>
        <w:tc>
          <w:tcPr>
            <w:tcW w:w="148" w:type="pct"/>
          </w:tcPr>
          <w:p w14:paraId="529D0994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855212" w14:textId="13567F7B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33,</w:t>
            </w:r>
            <w:r w:rsidR="00084DA7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138" w:type="pct"/>
          </w:tcPr>
          <w:p w14:paraId="2EAA7E8B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DC553AA" w14:textId="459D7C0E" w:rsidR="00DB6BCF" w:rsidRPr="00547909" w:rsidRDefault="00E72954" w:rsidP="00E72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627914C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66FE0A11" w14:textId="55A4E98A" w:rsidR="00DB6BCF" w:rsidRPr="00547909" w:rsidRDefault="00DB6BCF" w:rsidP="00C70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947,017</w:t>
            </w:r>
          </w:p>
        </w:tc>
      </w:tr>
    </w:tbl>
    <w:p w14:paraId="3AF2EF39" w14:textId="77777777" w:rsidR="00EC406E" w:rsidRDefault="00EC406E"/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8"/>
        <w:gridCol w:w="27"/>
        <w:gridCol w:w="1076"/>
        <w:gridCol w:w="242"/>
        <w:gridCol w:w="32"/>
        <w:gridCol w:w="1061"/>
        <w:gridCol w:w="39"/>
        <w:gridCol w:w="247"/>
        <w:gridCol w:w="9"/>
        <w:gridCol w:w="1072"/>
        <w:gridCol w:w="13"/>
        <w:gridCol w:w="256"/>
        <w:gridCol w:w="9"/>
        <w:gridCol w:w="1072"/>
        <w:gridCol w:w="20"/>
      </w:tblGrid>
      <w:tr w:rsidR="00EA41F3" w:rsidRPr="00547909" w14:paraId="3C640063" w14:textId="77777777" w:rsidTr="00D92D81">
        <w:trPr>
          <w:gridAfter w:val="1"/>
          <w:wAfter w:w="12" w:type="pct"/>
          <w:tblHeader/>
        </w:trPr>
        <w:tc>
          <w:tcPr>
            <w:tcW w:w="2229" w:type="pct"/>
            <w:gridSpan w:val="2"/>
          </w:tcPr>
          <w:p w14:paraId="0BEEABC4" w14:textId="26C1340D" w:rsidR="00EA41F3" w:rsidRPr="00547909" w:rsidRDefault="00EA41F3" w:rsidP="0091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Pr="00547909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318" w:type="pct"/>
            <w:gridSpan w:val="5"/>
          </w:tcPr>
          <w:p w14:paraId="5E403C2B" w14:textId="77777777" w:rsidR="00EA41F3" w:rsidRPr="00547909" w:rsidRDefault="00EA41F3" w:rsidP="0091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</w:tcPr>
          <w:p w14:paraId="61511FC7" w14:textId="77777777" w:rsidR="00EA41F3" w:rsidRPr="00547909" w:rsidRDefault="00EA41F3" w:rsidP="0091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04" w:type="pct"/>
            <w:gridSpan w:val="5"/>
          </w:tcPr>
          <w:p w14:paraId="003CED30" w14:textId="77777777" w:rsidR="00EA41F3" w:rsidRPr="00547909" w:rsidRDefault="00EA41F3" w:rsidP="0091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1F3" w:rsidRPr="00547909" w14:paraId="6ACB692E" w14:textId="77777777" w:rsidTr="00D92D81">
        <w:trPr>
          <w:gridAfter w:val="1"/>
          <w:wAfter w:w="12" w:type="pct"/>
          <w:tblHeader/>
        </w:trPr>
        <w:tc>
          <w:tcPr>
            <w:tcW w:w="2229" w:type="pct"/>
            <w:gridSpan w:val="2"/>
          </w:tcPr>
          <w:p w14:paraId="636FA769" w14:textId="06504F73" w:rsidR="00EA41F3" w:rsidRPr="00547909" w:rsidRDefault="00EA41F3" w:rsidP="0091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547909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47909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31</w:t>
            </w:r>
            <w:r w:rsidRPr="00547909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9" w:type="pct"/>
          </w:tcPr>
          <w:p w14:paraId="4D766061" w14:textId="77777777" w:rsidR="00EA41F3" w:rsidRPr="00547909" w:rsidRDefault="00EA41F3" w:rsidP="0091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7" w:type="pct"/>
            <w:gridSpan w:val="2"/>
          </w:tcPr>
          <w:p w14:paraId="515C3F08" w14:textId="77777777" w:rsidR="00EA41F3" w:rsidRPr="00547909" w:rsidRDefault="00EA41F3" w:rsidP="0091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5AEAEEEB" w14:textId="0314EC58" w:rsidR="00EA41F3" w:rsidRPr="00547909" w:rsidRDefault="00EA41F3" w:rsidP="0091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38" w:type="pct"/>
            <w:gridSpan w:val="2"/>
          </w:tcPr>
          <w:p w14:paraId="01DCA57C" w14:textId="77777777" w:rsidR="00EA41F3" w:rsidRPr="00547909" w:rsidRDefault="00EA41F3" w:rsidP="0091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8C5400C" w14:textId="77777777" w:rsidR="00EA41F3" w:rsidRPr="00547909" w:rsidRDefault="00EA41F3" w:rsidP="0091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3" w:type="pct"/>
            <w:gridSpan w:val="2"/>
          </w:tcPr>
          <w:p w14:paraId="1236B01B" w14:textId="77777777" w:rsidR="00EA41F3" w:rsidRPr="00547909" w:rsidRDefault="00EA41F3" w:rsidP="0091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0EB891" w14:textId="77777777" w:rsidR="00EA41F3" w:rsidRPr="00547909" w:rsidRDefault="00EA41F3" w:rsidP="0091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</w:tr>
      <w:tr w:rsidR="00EA41F3" w:rsidRPr="00547909" w14:paraId="5E18BE19" w14:textId="77777777" w:rsidTr="00D92D81">
        <w:trPr>
          <w:gridAfter w:val="1"/>
          <w:wAfter w:w="12" w:type="pct"/>
          <w:tblHeader/>
        </w:trPr>
        <w:tc>
          <w:tcPr>
            <w:tcW w:w="2229" w:type="pct"/>
            <w:gridSpan w:val="2"/>
          </w:tcPr>
          <w:p w14:paraId="188EEB6C" w14:textId="77777777" w:rsidR="00EA41F3" w:rsidRPr="00547909" w:rsidRDefault="00EA41F3" w:rsidP="0091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9" w:type="pct"/>
            <w:gridSpan w:val="12"/>
          </w:tcPr>
          <w:p w14:paraId="3DEA3C51" w14:textId="09C55CCD" w:rsidR="00EA41F3" w:rsidRPr="00547909" w:rsidRDefault="00EA41F3" w:rsidP="00917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547909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547909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3A29F0" w:rsidRPr="00547909" w14:paraId="2443BB2D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2E5C04F3" w14:textId="087A77F2" w:rsidR="003A29F0" w:rsidRPr="00547909" w:rsidRDefault="003A29F0" w:rsidP="003A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9" w:type="pct"/>
          </w:tcPr>
          <w:p w14:paraId="1B36B6EC" w14:textId="77777777" w:rsidR="003A29F0" w:rsidRPr="00547909" w:rsidRDefault="003A29F0" w:rsidP="003A2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1D142AA4" w14:textId="77777777" w:rsidR="003A29F0" w:rsidRPr="00547909" w:rsidRDefault="003A29F0" w:rsidP="003A2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29B4A42E" w14:textId="0796CD17" w:rsidR="003A29F0" w:rsidRPr="00547909" w:rsidRDefault="003A29F0" w:rsidP="003A2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120B40F2" w14:textId="77777777" w:rsidR="003A29F0" w:rsidRPr="00547909" w:rsidRDefault="003A29F0" w:rsidP="003A2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4C73B49" w14:textId="77777777" w:rsidR="003A29F0" w:rsidRPr="00547909" w:rsidRDefault="003A29F0" w:rsidP="003A2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A3A4246" w14:textId="77777777" w:rsidR="003A29F0" w:rsidRPr="00547909" w:rsidRDefault="003A29F0" w:rsidP="003A2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0D60B5" w14:textId="7393A5D3" w:rsidR="003A29F0" w:rsidRPr="00547909" w:rsidRDefault="003A29F0" w:rsidP="003A2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DB6BCF" w:rsidRPr="00547909" w14:paraId="1FA9F4C5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55706265" w14:textId="165D3F2E" w:rsidR="00DB6BCF" w:rsidRPr="00547909" w:rsidRDefault="00547909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37BAD9C" w14:textId="1289ACFE" w:rsidR="00DB6BCF" w:rsidRPr="00547909" w:rsidRDefault="00DF4165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504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4AC0093F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442F8BFB" w14:textId="10378AE8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3,975</w:t>
            </w:r>
          </w:p>
        </w:tc>
        <w:tc>
          <w:tcPr>
            <w:tcW w:w="138" w:type="pct"/>
            <w:gridSpan w:val="2"/>
          </w:tcPr>
          <w:p w14:paraId="6F19EAB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504E0961" w14:textId="45AD096A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5CCAB02B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6D54AF8" w14:textId="57D905E1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BCF" w:rsidRPr="00547909" w14:paraId="5F8437EA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7BD4C7A1" w14:textId="6E68FBB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</w:tcPr>
          <w:p w14:paraId="2CFB55BD" w14:textId="113EB6C2" w:rsidR="00DB6BCF" w:rsidRPr="00547909" w:rsidRDefault="00DF4165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504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4114FD04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5D3B559F" w14:textId="3816EA1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  <w:t>3,975</w:t>
            </w:r>
          </w:p>
        </w:tc>
        <w:tc>
          <w:tcPr>
            <w:tcW w:w="138" w:type="pct"/>
            <w:gridSpan w:val="2"/>
          </w:tcPr>
          <w:p w14:paraId="4850A66E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90D927E" w14:textId="1A4F09AB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78B9BF04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7" w:type="pct"/>
          </w:tcPr>
          <w:p w14:paraId="08E1F517" w14:textId="57D3174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B6BCF" w:rsidRPr="00547909" w14:paraId="001F7D13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6EBDEF6E" w14:textId="4C8D862E" w:rsidR="00DB6BCF" w:rsidRPr="00547909" w:rsidRDefault="00DB6BCF" w:rsidP="00DB6BCF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547909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547909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79730E5" w14:textId="21BF86EE" w:rsidR="00DB6BCF" w:rsidRPr="00547909" w:rsidRDefault="00DF4165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504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4E3B8440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5C4D7AE4" w14:textId="6660C1D3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(3,677)</w:t>
            </w:r>
          </w:p>
        </w:tc>
        <w:tc>
          <w:tcPr>
            <w:tcW w:w="138" w:type="pct"/>
            <w:gridSpan w:val="2"/>
          </w:tcPr>
          <w:p w14:paraId="23706F6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2B6E451E" w14:textId="653296A6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405E580E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E64E7D9" w14:textId="6660A019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BCF" w:rsidRPr="00547909" w14:paraId="0AEE04C6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77BB6A44" w14:textId="6E9445A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BE8A6B1" w14:textId="4BA82AE2" w:rsidR="00DB6BCF" w:rsidRPr="00547909" w:rsidRDefault="00DF4165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574FB508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E0E0EE" w14:textId="1932366B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138" w:type="pct"/>
            <w:gridSpan w:val="2"/>
          </w:tcPr>
          <w:p w14:paraId="7921C8F3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26FEDA" w14:textId="07C4EE8D" w:rsidR="00DB6BCF" w:rsidRPr="00547909" w:rsidRDefault="00E72954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30BAC51" w14:textId="0F900A98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1DE5EF7" w14:textId="7A6E7A3B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652E6" w:rsidRPr="00547909" w14:paraId="064F044D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290D3CA3" w14:textId="77777777" w:rsidR="001652E6" w:rsidRPr="00547909" w:rsidRDefault="001652E6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7BDBF6F4" w14:textId="77777777" w:rsidR="001652E6" w:rsidRPr="00547909" w:rsidRDefault="001652E6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77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09DE241" w14:textId="77777777" w:rsidR="001652E6" w:rsidRPr="00547909" w:rsidRDefault="001652E6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03FDBBF2" w14:textId="77777777" w:rsidR="001652E6" w:rsidRPr="00547909" w:rsidRDefault="001652E6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381FEEB5" w14:textId="77777777" w:rsidR="001652E6" w:rsidRPr="00547909" w:rsidRDefault="001652E6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C156DA5" w14:textId="77777777" w:rsidR="001652E6" w:rsidRPr="00547909" w:rsidRDefault="001652E6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D1C2F41" w14:textId="77777777" w:rsidR="001652E6" w:rsidRPr="00547909" w:rsidRDefault="001652E6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7" w:type="pct"/>
          </w:tcPr>
          <w:p w14:paraId="5D4DA20F" w14:textId="77777777" w:rsidR="001652E6" w:rsidRPr="00547909" w:rsidRDefault="001652E6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</w:tr>
      <w:tr w:rsidR="002A524F" w:rsidRPr="00547909" w14:paraId="55EAFC3D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17999110" w14:textId="06DA7BD8" w:rsidR="002A524F" w:rsidRPr="00547909" w:rsidRDefault="002A524F" w:rsidP="002A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AF7F94" w:rsidRPr="00547909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79" w:type="pct"/>
          </w:tcPr>
          <w:p w14:paraId="795EE0BC" w14:textId="77777777" w:rsidR="002A524F" w:rsidRPr="00547909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77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7E088E7" w14:textId="77777777" w:rsidR="002A524F" w:rsidRPr="00547909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0BF0E275" w14:textId="17A78FF3" w:rsidR="002A524F" w:rsidRPr="00547909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332C627E" w14:textId="77777777" w:rsidR="002A524F" w:rsidRPr="00547909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48CB5A42" w14:textId="77777777" w:rsidR="002A524F" w:rsidRPr="00547909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C5271B0" w14:textId="77777777" w:rsidR="002A524F" w:rsidRPr="00547909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E0535D" w14:textId="6F2EEFCA" w:rsidR="002A524F" w:rsidRPr="00547909" w:rsidRDefault="002A524F" w:rsidP="002A5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</w:tr>
      <w:tr w:rsidR="00DB6BCF" w:rsidRPr="00547909" w14:paraId="45AC805C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32DB87C1" w14:textId="7F21460D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2AF3B78E" w14:textId="038D317F" w:rsidR="00DB6BCF" w:rsidRPr="00547909" w:rsidRDefault="00D96C17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504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62D57E27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33558785" w14:textId="43B03328" w:rsidR="00DB6BCF" w:rsidRPr="00547909" w:rsidRDefault="00DB6BC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733CBBA0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BF6DFCF" w14:textId="5A95D8D4" w:rsidR="00DB6BCF" w:rsidRPr="00547909" w:rsidRDefault="004123E8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61709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="003C0C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A7C76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43" w:type="pct"/>
            <w:gridSpan w:val="2"/>
          </w:tcPr>
          <w:p w14:paraId="48F4FD9D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B23BC9" w14:textId="0967A014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1,285,947</w:t>
            </w:r>
          </w:p>
        </w:tc>
      </w:tr>
      <w:tr w:rsidR="00DB6BCF" w:rsidRPr="00547909" w14:paraId="78A7115E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7671974A" w14:textId="677EF85F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</w:tcPr>
          <w:p w14:paraId="7EC5F681" w14:textId="36EAD9FC" w:rsidR="00DB6BCF" w:rsidRPr="00ED1161" w:rsidRDefault="00D96C17" w:rsidP="00ED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ED1161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47" w:type="pct"/>
            <w:gridSpan w:val="2"/>
          </w:tcPr>
          <w:p w14:paraId="0B8EA030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79A40582" w14:textId="031FA6EA" w:rsidR="00DB6BCF" w:rsidRPr="00547909" w:rsidRDefault="00DB6BC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247455A6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1E0679E1" w14:textId="105175E0" w:rsidR="00DB6BCF" w:rsidRPr="00547909" w:rsidRDefault="004123E8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797E6588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10A0679" w14:textId="0A7A5588" w:rsidR="00DB6BCF" w:rsidRPr="00547909" w:rsidRDefault="00DB6BC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BCF" w:rsidRPr="00547909" w14:paraId="13AC5EF3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2F5DD66A" w14:textId="4378F9B4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</w:tcPr>
          <w:p w14:paraId="3DF759E8" w14:textId="6AB962A6" w:rsidR="00DB6BCF" w:rsidRPr="00547909" w:rsidRDefault="00D96C17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5540DD81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347E7348" w14:textId="3E2CAE65" w:rsidR="00DB6BCF" w:rsidRPr="00547909" w:rsidRDefault="00DB6BCF" w:rsidP="001A7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38" w:type="pct"/>
            <w:gridSpan w:val="2"/>
          </w:tcPr>
          <w:p w14:paraId="72196DB1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49205A7" w14:textId="2023CA0D" w:rsidR="00DB6BCF" w:rsidRPr="00547909" w:rsidRDefault="004123E8" w:rsidP="0041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0EFB64E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3191A0" w14:textId="558B4A2D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DB6BCF" w:rsidRPr="00547909" w14:paraId="5E8B76E9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4DA23AB6" w14:textId="6800DDC5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/>
                <w:sz w:val="30"/>
                <w:szCs w:val="30"/>
                <w:cs/>
              </w:rPr>
              <w:t>บุคคล</w:t>
            </w:r>
            <w:r w:rsidRPr="00547909">
              <w:rPr>
                <w:rFonts w:asciiTheme="majorHAnsi" w:hAnsiTheme="majorHAnsi" w:hint="cs"/>
                <w:sz w:val="30"/>
                <w:szCs w:val="30"/>
                <w:cs/>
              </w:rPr>
              <w:t>หรือ</w:t>
            </w: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3B32F7B" w14:textId="650A6CCB" w:rsidR="00DB6BCF" w:rsidRPr="00547909" w:rsidRDefault="00D96C17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6C3179F1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412000D8" w14:textId="394473D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74,160</w:t>
            </w:r>
          </w:p>
        </w:tc>
        <w:tc>
          <w:tcPr>
            <w:tcW w:w="138" w:type="pct"/>
            <w:gridSpan w:val="2"/>
          </w:tcPr>
          <w:p w14:paraId="03CD46B3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751DE78A" w14:textId="180B06A1" w:rsidR="00DB6BCF" w:rsidRPr="00547909" w:rsidRDefault="004123E8" w:rsidP="0041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74880E9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3863426" w14:textId="12AF935C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74,148</w:t>
            </w:r>
          </w:p>
        </w:tc>
      </w:tr>
      <w:tr w:rsidR="00DB6BCF" w:rsidRPr="00547909" w14:paraId="030EA860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7DF7C5FB" w14:textId="7F1E7CB4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25732E03" w14:textId="4D7AEB69" w:rsidR="00DB6BCF" w:rsidRPr="00547909" w:rsidRDefault="00D0651B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  <w:gridSpan w:val="2"/>
          </w:tcPr>
          <w:p w14:paraId="4EB8FE6F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</w:tcPr>
          <w:p w14:paraId="2A05BDE5" w14:textId="77205491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74,239</w:t>
            </w:r>
          </w:p>
        </w:tc>
        <w:tc>
          <w:tcPr>
            <w:tcW w:w="138" w:type="pct"/>
            <w:gridSpan w:val="2"/>
          </w:tcPr>
          <w:p w14:paraId="3952BE4D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365B6E15" w14:textId="5F133393" w:rsidR="00DB6BCF" w:rsidRPr="00547909" w:rsidRDefault="004123E8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CA7C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</w:t>
            </w:r>
            <w:r w:rsidR="00BC5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A7C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143" w:type="pct"/>
            <w:gridSpan w:val="2"/>
          </w:tcPr>
          <w:p w14:paraId="6C9AFADC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096C4F5" w14:textId="5A4FE375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1,360</w:t>
            </w:r>
            <w:r w:rsidRPr="00547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47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</w:tr>
      <w:tr w:rsidR="00DB6BCF" w:rsidRPr="00547909" w14:paraId="27E4A042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3933A7DE" w14:textId="34C8C3D5" w:rsidR="00DB6BCF" w:rsidRPr="00547909" w:rsidRDefault="00DB6BCF" w:rsidP="00DB6BCF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547909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547909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DBBC273" w14:textId="7FA60B62" w:rsidR="00DB6BCF" w:rsidRPr="00547909" w:rsidRDefault="00D0651B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504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771F5E3C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096F274D" w14:textId="2F979D74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(74,160)</w:t>
            </w:r>
          </w:p>
        </w:tc>
        <w:tc>
          <w:tcPr>
            <w:tcW w:w="138" w:type="pct"/>
            <w:gridSpan w:val="2"/>
          </w:tcPr>
          <w:p w14:paraId="0843600F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1BC8E3F0" w14:textId="4E3A58C2" w:rsidR="00DB6BCF" w:rsidRPr="00547909" w:rsidRDefault="004123E8" w:rsidP="008B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23EF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CA7C76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8B23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A7C76"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gridSpan w:val="2"/>
          </w:tcPr>
          <w:p w14:paraId="04DD226B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27E0723" w14:textId="3BE269E5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(1,332,</w:t>
            </w:r>
            <w:r w:rsidRPr="0054790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188</w:t>
            </w:r>
            <w:r w:rsidRPr="005479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6BCF" w:rsidRPr="00547909" w14:paraId="5973EB66" w14:textId="77777777" w:rsidTr="00D92D81">
        <w:trPr>
          <w:gridAfter w:val="1"/>
          <w:wAfter w:w="12" w:type="pct"/>
          <w:trHeight w:val="298"/>
        </w:trPr>
        <w:tc>
          <w:tcPr>
            <w:tcW w:w="2229" w:type="pct"/>
            <w:gridSpan w:val="2"/>
          </w:tcPr>
          <w:p w14:paraId="7FC53186" w14:textId="4D6A0E42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B09D91D" w14:textId="4897EA93" w:rsidR="00DB6BCF" w:rsidRPr="00547909" w:rsidRDefault="00D0651B" w:rsidP="00D06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  <w:gridSpan w:val="2"/>
          </w:tcPr>
          <w:p w14:paraId="53DB1C0E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D01BDB" w14:textId="6092D1FC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38" w:type="pct"/>
            <w:gridSpan w:val="2"/>
          </w:tcPr>
          <w:p w14:paraId="25C96113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9DD870" w14:textId="58035607" w:rsidR="00DB6BCF" w:rsidRPr="00547909" w:rsidRDefault="00BC5E92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39,79</w:t>
            </w:r>
            <w:r w:rsidR="00CA7C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  <w:gridSpan w:val="2"/>
          </w:tcPr>
          <w:p w14:paraId="778525EA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A0C6B0F" w14:textId="7DD3A079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27,985</w:t>
            </w:r>
          </w:p>
        </w:tc>
      </w:tr>
      <w:tr w:rsidR="00DB6BCF" w:rsidRPr="00547909" w14:paraId="31C36731" w14:textId="77777777" w:rsidTr="00D92D81">
        <w:trPr>
          <w:gridAfter w:val="1"/>
          <w:wAfter w:w="12" w:type="pct"/>
          <w:trHeight w:val="298"/>
        </w:trPr>
        <w:tc>
          <w:tcPr>
            <w:tcW w:w="2229" w:type="pct"/>
            <w:gridSpan w:val="2"/>
          </w:tcPr>
          <w:p w14:paraId="1E712E2F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7057EF6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8E4A4EC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</w:tcPr>
          <w:p w14:paraId="6697A77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63001668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15688AFF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6A90BBC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E3426DA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6BCF" w:rsidRPr="00547909" w14:paraId="2B269414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6B6F2DD3" w14:textId="14AF38FB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9" w:type="pct"/>
          </w:tcPr>
          <w:p w14:paraId="233DE9C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193DF69F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792AF33F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7FC2AEA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AB2EC6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D23D3A7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7" w:type="pct"/>
          </w:tcPr>
          <w:p w14:paraId="127B9C44" w14:textId="231005DE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</w:tr>
      <w:tr w:rsidR="00DB6BCF" w:rsidRPr="00547909" w14:paraId="1064426D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3C1CC383" w14:textId="4606C734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36853EF3" w14:textId="5CF3E014" w:rsidR="00DB6BCF" w:rsidRPr="00547909" w:rsidRDefault="009016A1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30CCB942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38EBEFAB" w14:textId="299304C8" w:rsidR="00DB6BCF" w:rsidRPr="00547909" w:rsidRDefault="00DB6BC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0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4E565307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0BC2090" w14:textId="2ED1295E" w:rsidR="00DB6BCF" w:rsidRPr="00547909" w:rsidRDefault="00CA7C76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430,977</w:t>
            </w:r>
          </w:p>
        </w:tc>
        <w:tc>
          <w:tcPr>
            <w:tcW w:w="143" w:type="pct"/>
            <w:gridSpan w:val="2"/>
          </w:tcPr>
          <w:p w14:paraId="2C3A192B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E44CD4" w14:textId="7BFEF8EA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735,014</w:t>
            </w:r>
          </w:p>
        </w:tc>
      </w:tr>
      <w:tr w:rsidR="00DB6BCF" w:rsidRPr="00547909" w14:paraId="1D1AB6EE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68D7DF8D" w14:textId="16E65E75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CA80F25" w14:textId="1F0503AE" w:rsidR="00DB6BCF" w:rsidRPr="00547909" w:rsidRDefault="009016A1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19,500</w:t>
            </w:r>
          </w:p>
        </w:tc>
        <w:tc>
          <w:tcPr>
            <w:tcW w:w="147" w:type="pct"/>
            <w:gridSpan w:val="2"/>
          </w:tcPr>
          <w:p w14:paraId="1659E000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10F32683" w14:textId="3D619345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892,369</w:t>
            </w:r>
          </w:p>
        </w:tc>
        <w:tc>
          <w:tcPr>
            <w:tcW w:w="138" w:type="pct"/>
            <w:gridSpan w:val="2"/>
          </w:tcPr>
          <w:p w14:paraId="5B192024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6DF2F9E4" w14:textId="78720724" w:rsidR="00DB6BCF" w:rsidRPr="00547909" w:rsidRDefault="004123E8" w:rsidP="0041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D69807D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372FB2C" w14:textId="1C6D21F9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872,869</w:t>
            </w:r>
          </w:p>
        </w:tc>
      </w:tr>
      <w:tr w:rsidR="00DB6BCF" w:rsidRPr="00547909" w14:paraId="20800F6D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1182FCEA" w14:textId="4333669E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92D5E6B" w14:textId="6D64E50C" w:rsidR="00DB6BCF" w:rsidRPr="00547909" w:rsidRDefault="009016A1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19,500</w:t>
            </w:r>
          </w:p>
        </w:tc>
        <w:tc>
          <w:tcPr>
            <w:tcW w:w="147" w:type="pct"/>
            <w:gridSpan w:val="2"/>
          </w:tcPr>
          <w:p w14:paraId="0C8C1EAB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</w:tcPr>
          <w:p w14:paraId="768139E5" w14:textId="4CF9244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892,369</w:t>
            </w:r>
          </w:p>
        </w:tc>
        <w:tc>
          <w:tcPr>
            <w:tcW w:w="138" w:type="pct"/>
            <w:gridSpan w:val="2"/>
          </w:tcPr>
          <w:p w14:paraId="5696F3BC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781162B6" w14:textId="76B9F94E" w:rsidR="00DB6BCF" w:rsidRPr="00547909" w:rsidRDefault="00CA7C76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430,977</w:t>
            </w:r>
          </w:p>
        </w:tc>
        <w:tc>
          <w:tcPr>
            <w:tcW w:w="143" w:type="pct"/>
            <w:gridSpan w:val="2"/>
          </w:tcPr>
          <w:p w14:paraId="4E04E424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CB11504" w14:textId="6D5D8586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1,607,883</w:t>
            </w:r>
          </w:p>
        </w:tc>
      </w:tr>
      <w:tr w:rsidR="00DB6BCF" w:rsidRPr="00547909" w14:paraId="0760A0E1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32303CCA" w14:textId="5CDAEF1B" w:rsidR="00DB6BCF" w:rsidRPr="00547909" w:rsidRDefault="00DB6BCF" w:rsidP="00DB6BCF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547909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547909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</w:tcPr>
          <w:p w14:paraId="7F98D0C5" w14:textId="139CBD33" w:rsidR="00DB6BCF" w:rsidRPr="00547909" w:rsidRDefault="0084591D" w:rsidP="00845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(19,500)</w:t>
            </w:r>
          </w:p>
        </w:tc>
        <w:tc>
          <w:tcPr>
            <w:tcW w:w="147" w:type="pct"/>
            <w:gridSpan w:val="2"/>
          </w:tcPr>
          <w:p w14:paraId="248E0908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77FD4E4C" w14:textId="2D132701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(872,869)</w:t>
            </w:r>
          </w:p>
        </w:tc>
        <w:tc>
          <w:tcPr>
            <w:tcW w:w="138" w:type="pct"/>
            <w:gridSpan w:val="2"/>
          </w:tcPr>
          <w:p w14:paraId="4BB1A402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8EDB7DD" w14:textId="38A4ECFB" w:rsidR="00DB6BCF" w:rsidRPr="004123E8" w:rsidRDefault="00532860" w:rsidP="0053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(298,567)</w:t>
            </w:r>
          </w:p>
        </w:tc>
        <w:tc>
          <w:tcPr>
            <w:tcW w:w="143" w:type="pct"/>
            <w:gridSpan w:val="2"/>
          </w:tcPr>
          <w:p w14:paraId="52B3A301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8131CF" w14:textId="035C25C4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(872,869)</w:t>
            </w:r>
          </w:p>
        </w:tc>
      </w:tr>
      <w:tr w:rsidR="00DB6BCF" w:rsidRPr="00547909" w14:paraId="0DCD2921" w14:textId="77777777" w:rsidTr="00D92D81">
        <w:trPr>
          <w:gridAfter w:val="1"/>
          <w:wAfter w:w="12" w:type="pct"/>
        </w:trPr>
        <w:tc>
          <w:tcPr>
            <w:tcW w:w="2229" w:type="pct"/>
            <w:gridSpan w:val="2"/>
          </w:tcPr>
          <w:p w14:paraId="71CFF47B" w14:textId="47EC7AC9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1E3101D" w14:textId="118787CC" w:rsidR="00DB6BCF" w:rsidRPr="00547909" w:rsidRDefault="0084591D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0EEE0513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4569E4" w14:textId="7B8B939D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19,500</w:t>
            </w:r>
          </w:p>
        </w:tc>
        <w:tc>
          <w:tcPr>
            <w:tcW w:w="138" w:type="pct"/>
            <w:gridSpan w:val="2"/>
          </w:tcPr>
          <w:p w14:paraId="6DFC2E4F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898EC5" w14:textId="63848AAC" w:rsidR="00DB6BCF" w:rsidRPr="008B23EF" w:rsidRDefault="00E225A4" w:rsidP="008B2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132,410</w:t>
            </w:r>
          </w:p>
        </w:tc>
        <w:tc>
          <w:tcPr>
            <w:tcW w:w="143" w:type="pct"/>
            <w:gridSpan w:val="2"/>
          </w:tcPr>
          <w:p w14:paraId="7E37285A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5141097" w14:textId="7F384B32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735,014</w:t>
            </w:r>
          </w:p>
        </w:tc>
      </w:tr>
      <w:tr w:rsidR="008E1E50" w:rsidRPr="00547909" w14:paraId="16D2C376" w14:textId="77777777" w:rsidTr="00D92D81">
        <w:trPr>
          <w:trHeight w:val="341"/>
          <w:tblHeader/>
        </w:trPr>
        <w:tc>
          <w:tcPr>
            <w:tcW w:w="2215" w:type="pct"/>
          </w:tcPr>
          <w:p w14:paraId="55DE5597" w14:textId="77777777" w:rsidR="008E1E50" w:rsidRPr="00547909" w:rsidRDefault="008E1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311" w:type="pct"/>
            <w:gridSpan w:val="5"/>
          </w:tcPr>
          <w:p w14:paraId="4D8660A4" w14:textId="77777777" w:rsidR="008E1E50" w:rsidRPr="00547909" w:rsidRDefault="008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373644CD" w14:textId="77777777" w:rsidR="008E1E50" w:rsidRPr="00547909" w:rsidRDefault="008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20" w:type="pct"/>
            <w:gridSpan w:val="7"/>
          </w:tcPr>
          <w:p w14:paraId="37FA426B" w14:textId="77777777" w:rsidR="008E1E50" w:rsidRPr="00547909" w:rsidRDefault="008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7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6BCF" w:rsidRPr="00547909" w14:paraId="2480403D" w14:textId="77777777" w:rsidTr="00D92D81">
        <w:trPr>
          <w:trHeight w:val="454"/>
          <w:tblHeader/>
        </w:trPr>
        <w:tc>
          <w:tcPr>
            <w:tcW w:w="2215" w:type="pct"/>
          </w:tcPr>
          <w:p w14:paraId="2EA14F60" w14:textId="09D2EADF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47909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31</w:t>
            </w:r>
            <w:r w:rsidRPr="00547909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3" w:type="pct"/>
            <w:gridSpan w:val="2"/>
          </w:tcPr>
          <w:p w14:paraId="7D6ED09E" w14:textId="4FD537DE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30" w:type="pct"/>
            <w:vAlign w:val="bottom"/>
          </w:tcPr>
          <w:p w14:paraId="1F4626D3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614C3601" w14:textId="740A0592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54" w:type="pct"/>
            <w:gridSpan w:val="2"/>
            <w:vAlign w:val="bottom"/>
          </w:tcPr>
          <w:p w14:paraId="43C0BDE6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441EBDB" w14:textId="19F2A85A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5" w:type="pct"/>
            <w:gridSpan w:val="2"/>
            <w:vAlign w:val="bottom"/>
          </w:tcPr>
          <w:p w14:paraId="00021F7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6C7D7862" w14:textId="33EBA5AB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</w:tr>
      <w:tr w:rsidR="008E1E50" w:rsidRPr="00547909" w14:paraId="6D9EDDCE" w14:textId="77777777" w:rsidTr="00D92D81">
        <w:trPr>
          <w:trHeight w:val="442"/>
          <w:tblHeader/>
        </w:trPr>
        <w:tc>
          <w:tcPr>
            <w:tcW w:w="2215" w:type="pct"/>
          </w:tcPr>
          <w:p w14:paraId="672D3681" w14:textId="77777777" w:rsidR="008E1E50" w:rsidRPr="00547909" w:rsidRDefault="008E1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5" w:type="pct"/>
            <w:gridSpan w:val="14"/>
          </w:tcPr>
          <w:p w14:paraId="4C90E49B" w14:textId="5AC3C681" w:rsidR="008E1E50" w:rsidRPr="00547909" w:rsidRDefault="008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547909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6BCF" w:rsidRPr="00547909" w14:paraId="756115AE" w14:textId="77777777" w:rsidTr="00D92D81">
        <w:trPr>
          <w:trHeight w:val="431"/>
        </w:trPr>
        <w:tc>
          <w:tcPr>
            <w:tcW w:w="2215" w:type="pct"/>
          </w:tcPr>
          <w:p w14:paraId="02B01D54" w14:textId="0675C064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790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3" w:type="pct"/>
            <w:gridSpan w:val="2"/>
          </w:tcPr>
          <w:p w14:paraId="3961CBCD" w14:textId="4E7017E8" w:rsidR="00DB6BCF" w:rsidRPr="00547909" w:rsidRDefault="00D87F98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504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7D4385C" w14:textId="1BBD216D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23831DCE" w14:textId="2E6462A1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3,677</w:t>
            </w:r>
          </w:p>
        </w:tc>
        <w:tc>
          <w:tcPr>
            <w:tcW w:w="154" w:type="pct"/>
            <w:gridSpan w:val="2"/>
            <w:vAlign w:val="bottom"/>
          </w:tcPr>
          <w:p w14:paraId="781B2F64" w14:textId="0346E00A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5F5FB13" w14:textId="1D0F11AC" w:rsidR="00DB6BCF" w:rsidRPr="00547909" w:rsidRDefault="00AA6214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08ADE98A" w14:textId="12E14CD0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12E4FA40" w14:textId="6A36820F" w:rsidR="00DB6BCF" w:rsidRPr="00547909" w:rsidRDefault="00DB6BC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BCF" w:rsidRPr="00547909" w14:paraId="52BEEEFC" w14:textId="77777777" w:rsidTr="00D92D81">
        <w:trPr>
          <w:trHeight w:val="431"/>
        </w:trPr>
        <w:tc>
          <w:tcPr>
            <w:tcW w:w="2215" w:type="pct"/>
          </w:tcPr>
          <w:p w14:paraId="51D7D640" w14:textId="5D5CAF7A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7909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AF7F94" w:rsidRPr="00547909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93" w:type="pct"/>
            <w:gridSpan w:val="2"/>
          </w:tcPr>
          <w:p w14:paraId="60432A84" w14:textId="0D439911" w:rsidR="00DB6BCF" w:rsidRPr="00D87F98" w:rsidRDefault="00D87F98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D87F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BC2FEEB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52BA459A" w14:textId="40D7D459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29,732</w:t>
            </w:r>
          </w:p>
        </w:tc>
        <w:tc>
          <w:tcPr>
            <w:tcW w:w="154" w:type="pct"/>
            <w:gridSpan w:val="2"/>
            <w:vAlign w:val="bottom"/>
          </w:tcPr>
          <w:p w14:paraId="4F0D02AE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412CAFF7" w14:textId="24A07A5C" w:rsidR="00DB6BCF" w:rsidRPr="00547909" w:rsidRDefault="00AA6214" w:rsidP="00AA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21,369</w:t>
            </w:r>
          </w:p>
        </w:tc>
        <w:tc>
          <w:tcPr>
            <w:tcW w:w="145" w:type="pct"/>
            <w:gridSpan w:val="2"/>
            <w:vAlign w:val="bottom"/>
          </w:tcPr>
          <w:p w14:paraId="6A678001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vAlign w:val="bottom"/>
          </w:tcPr>
          <w:p w14:paraId="1FA68812" w14:textId="51C5FDD9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1,332,188</w:t>
            </w:r>
          </w:p>
        </w:tc>
      </w:tr>
      <w:tr w:rsidR="00DB6BCF" w:rsidRPr="00547909" w14:paraId="2E66768D" w14:textId="77777777" w:rsidTr="00D92D81">
        <w:trPr>
          <w:trHeight w:val="442"/>
        </w:trPr>
        <w:tc>
          <w:tcPr>
            <w:tcW w:w="2215" w:type="pct"/>
          </w:tcPr>
          <w:p w14:paraId="2889A967" w14:textId="77777777" w:rsidR="00DB6BCF" w:rsidRPr="00547909" w:rsidRDefault="00DB6BCF" w:rsidP="00DB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790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44348B31" w14:textId="6FC7CE46" w:rsidR="00DB6BCF" w:rsidRPr="00547909" w:rsidRDefault="00AA6214" w:rsidP="00AA6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19,500</w:t>
            </w:r>
          </w:p>
        </w:tc>
        <w:tc>
          <w:tcPr>
            <w:tcW w:w="130" w:type="pct"/>
          </w:tcPr>
          <w:p w14:paraId="2ECCA82D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7C5C83DC" w14:textId="43EF8AD0" w:rsidR="00DB6BCF" w:rsidRPr="00547909" w:rsidRDefault="00DB6BCF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44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043B9400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7CA967E3" w14:textId="184C2809" w:rsidR="00DB6BCF" w:rsidRPr="00547909" w:rsidRDefault="00AA6214" w:rsidP="00AA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298,567</w:t>
            </w:r>
          </w:p>
        </w:tc>
        <w:tc>
          <w:tcPr>
            <w:tcW w:w="145" w:type="pct"/>
            <w:gridSpan w:val="2"/>
            <w:vAlign w:val="bottom"/>
          </w:tcPr>
          <w:p w14:paraId="0A036FE5" w14:textId="77777777" w:rsidR="00DB6BCF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</w:tcPr>
          <w:p w14:paraId="40E8648E" w14:textId="58BE6F92" w:rsidR="00DB6BCF" w:rsidRPr="00547909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sz w:val="30"/>
                <w:szCs w:val="30"/>
              </w:rPr>
              <w:t>872,869</w:t>
            </w:r>
          </w:p>
        </w:tc>
      </w:tr>
      <w:tr w:rsidR="009D3B50" w:rsidRPr="00547909" w14:paraId="282E5E08" w14:textId="77777777" w:rsidTr="00D92D81">
        <w:trPr>
          <w:trHeight w:val="431"/>
        </w:trPr>
        <w:tc>
          <w:tcPr>
            <w:tcW w:w="2215" w:type="pct"/>
          </w:tcPr>
          <w:p w14:paraId="2BDEC655" w14:textId="77777777" w:rsidR="009D3B50" w:rsidRPr="00547909" w:rsidRDefault="009D3B50" w:rsidP="009D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547909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6B6CD1" w14:textId="1B4608B3" w:rsidR="009D3B50" w:rsidRPr="00084DA7" w:rsidRDefault="00084DA7" w:rsidP="00084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D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19,500</w:t>
            </w:r>
          </w:p>
        </w:tc>
        <w:tc>
          <w:tcPr>
            <w:tcW w:w="130" w:type="pct"/>
          </w:tcPr>
          <w:p w14:paraId="603A61C5" w14:textId="77777777" w:rsidR="009D3B50" w:rsidRPr="00547909" w:rsidRDefault="009D3B50" w:rsidP="009D3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C5A639" w14:textId="0FE14D50" w:rsidR="009D3B50" w:rsidRPr="00547909" w:rsidRDefault="00DB6BCF" w:rsidP="00DB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5479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33,409</w:t>
            </w:r>
          </w:p>
        </w:tc>
        <w:tc>
          <w:tcPr>
            <w:tcW w:w="154" w:type="pct"/>
            <w:gridSpan w:val="2"/>
            <w:vAlign w:val="bottom"/>
          </w:tcPr>
          <w:p w14:paraId="4B86A283" w14:textId="77777777" w:rsidR="009D3B50" w:rsidRPr="00547909" w:rsidRDefault="009D3B50" w:rsidP="009D3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155236" w14:textId="3D26534F" w:rsidR="009D3B50" w:rsidRPr="00BE32A0" w:rsidRDefault="00AA6214" w:rsidP="00AA6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</w:t>
            </w:r>
            <w:r w:rsidRPr="00BE32A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145" w:type="pct"/>
            <w:gridSpan w:val="2"/>
            <w:vAlign w:val="bottom"/>
          </w:tcPr>
          <w:p w14:paraId="57FF9431" w14:textId="77777777" w:rsidR="009D3B50" w:rsidRPr="00BE32A0" w:rsidRDefault="009D3B50" w:rsidP="009D3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2E50CF2" w14:textId="0B06FCA9" w:rsidR="009D3B50" w:rsidRPr="00BE32A0" w:rsidRDefault="00DB6BCF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504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BE32A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2,205,057</w:t>
            </w:r>
          </w:p>
        </w:tc>
      </w:tr>
    </w:tbl>
    <w:p w14:paraId="07408A71" w14:textId="77777777" w:rsidR="00C702CA" w:rsidRDefault="00C702CA" w:rsidP="00C70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7EF872F" w14:textId="53C456A9" w:rsidR="00C702CA" w:rsidRDefault="00C702CA" w:rsidP="00C70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0D29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Pr="00940D29">
        <w:rPr>
          <w:rFonts w:ascii="Angsana New" w:hAnsi="Angsana New"/>
          <w:sz w:val="30"/>
          <w:szCs w:val="30"/>
        </w:rPr>
        <w:t xml:space="preserve">31 </w:t>
      </w:r>
      <w:r w:rsidRPr="00940D2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0D29">
        <w:rPr>
          <w:rFonts w:ascii="Angsana New" w:hAnsi="Angsana New"/>
          <w:sz w:val="30"/>
          <w:szCs w:val="30"/>
        </w:rPr>
        <w:t xml:space="preserve">2568 </w:t>
      </w:r>
      <w:r w:rsidRPr="00940D29">
        <w:rPr>
          <w:rFonts w:ascii="Angsana New" w:hAnsi="Angsana New"/>
          <w:sz w:val="30"/>
          <w:szCs w:val="30"/>
          <w:cs/>
        </w:rPr>
        <w:t>บริษัทบันทึกผลขาดทุนด้านเครดิตที่คาดว่าจะเกิดขึ้นของ</w:t>
      </w:r>
      <w:r w:rsidR="007D739C">
        <w:rPr>
          <w:rFonts w:ascii="Angsana New" w:hAnsi="Angsana New" w:hint="cs"/>
          <w:sz w:val="30"/>
          <w:szCs w:val="30"/>
          <w:cs/>
        </w:rPr>
        <w:t>ดอกเบี้ยค้างรับ</w:t>
      </w:r>
      <w:r w:rsidRPr="00940D29">
        <w:rPr>
          <w:rFonts w:ascii="Angsana New" w:hAnsi="Angsana New"/>
          <w:sz w:val="30"/>
          <w:szCs w:val="30"/>
          <w:cs/>
        </w:rPr>
        <w:t xml:space="preserve"> และเงินให้กู้ยืมระยะสั้น</w:t>
      </w:r>
      <w:r w:rsidR="002F2297">
        <w:rPr>
          <w:rFonts w:ascii="Angsana New" w:hAnsi="Angsana New" w:hint="cs"/>
          <w:sz w:val="30"/>
          <w:szCs w:val="30"/>
          <w:cs/>
        </w:rPr>
        <w:t>แก่</w:t>
      </w:r>
      <w:r w:rsidRPr="00940D29">
        <w:rPr>
          <w:rFonts w:ascii="Angsana New" w:hAnsi="Angsana New"/>
          <w:sz w:val="30"/>
          <w:szCs w:val="30"/>
          <w:cs/>
        </w:rPr>
        <w:t xml:space="preserve">บริษัทย่อย จำนวน </w:t>
      </w:r>
      <w:r w:rsidRPr="00940D29"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/>
          <w:sz w:val="30"/>
          <w:szCs w:val="30"/>
        </w:rPr>
        <w:t>.4</w:t>
      </w:r>
      <w:r w:rsidRPr="00940D29">
        <w:rPr>
          <w:rFonts w:ascii="Angsana New" w:hAnsi="Angsana New"/>
          <w:sz w:val="30"/>
          <w:szCs w:val="30"/>
        </w:rPr>
        <w:t xml:space="preserve"> </w:t>
      </w:r>
      <w:r w:rsidRPr="00940D29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Pr="00940D29">
        <w:rPr>
          <w:rFonts w:ascii="Angsana New" w:hAnsi="Angsana New"/>
          <w:sz w:val="30"/>
          <w:szCs w:val="30"/>
        </w:rPr>
        <w:t>298</w:t>
      </w:r>
      <w:r w:rsidR="00CD5ABE">
        <w:rPr>
          <w:rFonts w:ascii="Angsana New" w:hAnsi="Angsana New"/>
          <w:sz w:val="30"/>
          <w:szCs w:val="30"/>
        </w:rPr>
        <w:t>.6</w:t>
      </w:r>
      <w:r w:rsidRPr="00940D29">
        <w:rPr>
          <w:rFonts w:ascii="Angsana New" w:hAnsi="Angsana New"/>
          <w:sz w:val="30"/>
          <w:szCs w:val="30"/>
        </w:rPr>
        <w:t xml:space="preserve"> </w:t>
      </w:r>
      <w:r w:rsidRPr="00940D29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940D29">
        <w:rPr>
          <w:rFonts w:ascii="Angsana New" w:hAnsi="Angsana New"/>
          <w:sz w:val="30"/>
          <w:szCs w:val="30"/>
        </w:rPr>
        <w:t xml:space="preserve">  </w:t>
      </w:r>
      <w:r w:rsidRPr="00940D29">
        <w:rPr>
          <w:rFonts w:ascii="Angsana New" w:hAnsi="Angsana New"/>
          <w:sz w:val="30"/>
          <w:szCs w:val="30"/>
          <w:cs/>
        </w:rPr>
        <w:t xml:space="preserve">และกลุ่มบริษัทบันทึกผลขาดทุนด้านเครดิตที่คาดว่าจะเกิดขึ้นของเงินให้กู้ยืมระยะสั้นจากบุคคลหรือกิจการอื่นที่เกี่ยวข้องจำนวน </w:t>
      </w:r>
      <w:r w:rsidRPr="00940D29">
        <w:rPr>
          <w:rFonts w:ascii="Angsana New" w:hAnsi="Angsana New"/>
          <w:sz w:val="30"/>
          <w:szCs w:val="30"/>
        </w:rPr>
        <w:t>19</w:t>
      </w:r>
      <w:r w:rsidR="00CD5ABE">
        <w:rPr>
          <w:rFonts w:ascii="Angsana New" w:hAnsi="Angsana New"/>
          <w:sz w:val="30"/>
          <w:szCs w:val="30"/>
        </w:rPr>
        <w:t>.</w:t>
      </w:r>
      <w:r w:rsidRPr="00940D29">
        <w:rPr>
          <w:rFonts w:ascii="Angsana New" w:hAnsi="Angsana New"/>
          <w:sz w:val="30"/>
          <w:szCs w:val="30"/>
        </w:rPr>
        <w:t xml:space="preserve">5 </w:t>
      </w:r>
      <w:r w:rsidRPr="00940D29">
        <w:rPr>
          <w:rFonts w:ascii="Angsana New" w:hAnsi="Angsana New"/>
          <w:sz w:val="30"/>
          <w:szCs w:val="30"/>
          <w:cs/>
        </w:rPr>
        <w:t xml:space="preserve">ล้านบาท </w:t>
      </w:r>
      <w:r w:rsidR="00CA4F1D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Pr="00940D29">
        <w:rPr>
          <w:rFonts w:ascii="Angsana New" w:hAnsi="Angsana New"/>
          <w:sz w:val="30"/>
          <w:szCs w:val="30"/>
          <w:cs/>
        </w:rPr>
        <w:t>บริษัทย่อยและบุคคลหรือกิจการอื่นที่เกี่ยวข้องดังกล่าวมีข้อบ่งชี้</w:t>
      </w:r>
      <w:r w:rsidR="00CA4F1D">
        <w:rPr>
          <w:rFonts w:ascii="Angsana New" w:hAnsi="Angsana New" w:hint="cs"/>
          <w:sz w:val="30"/>
          <w:szCs w:val="30"/>
          <w:cs/>
        </w:rPr>
        <w:t>ของการขาด</w:t>
      </w:r>
      <w:r w:rsidRPr="00940D29">
        <w:rPr>
          <w:rFonts w:ascii="Angsana New" w:hAnsi="Angsana New"/>
          <w:sz w:val="30"/>
          <w:szCs w:val="30"/>
          <w:cs/>
        </w:rPr>
        <w:t>สภาพคล่อง</w:t>
      </w:r>
      <w:r w:rsidR="00CA4F1D">
        <w:rPr>
          <w:rFonts w:ascii="Angsana New" w:hAnsi="Angsana New" w:hint="cs"/>
          <w:sz w:val="30"/>
          <w:szCs w:val="30"/>
          <w:cs/>
        </w:rPr>
        <w:t>ในการชำระ</w:t>
      </w:r>
      <w:r w:rsidRPr="00940D29">
        <w:rPr>
          <w:rFonts w:ascii="Angsana New" w:hAnsi="Angsana New"/>
          <w:sz w:val="30"/>
          <w:szCs w:val="30"/>
          <w:cs/>
        </w:rPr>
        <w:t>หนี้ที่ค้างชำระให้กับบริษัทได้</w:t>
      </w:r>
    </w:p>
    <w:p w14:paraId="4C4EE019" w14:textId="77777777" w:rsidR="00C702CA" w:rsidRDefault="00C702CA" w:rsidP="005A6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399584" w14:textId="520BC0C8" w:rsidR="00547909" w:rsidRDefault="00547909" w:rsidP="005A6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47909">
        <w:rPr>
          <w:rFonts w:ascii="Angsana New" w:hAnsi="Angsana New"/>
          <w:sz w:val="30"/>
          <w:szCs w:val="30"/>
          <w:cs/>
        </w:rPr>
        <w:t>ในระหว่าง</w:t>
      </w:r>
      <w:r w:rsidRPr="00547909">
        <w:rPr>
          <w:rFonts w:ascii="Angsana New" w:hAnsi="Angsana New" w:hint="cs"/>
          <w:sz w:val="30"/>
          <w:szCs w:val="30"/>
          <w:cs/>
        </w:rPr>
        <w:t>ปี</w:t>
      </w:r>
      <w:r w:rsidRPr="0054790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47909">
        <w:rPr>
          <w:rFonts w:ascii="Angsana New" w:hAnsi="Angsana New"/>
          <w:sz w:val="30"/>
          <w:szCs w:val="30"/>
        </w:rPr>
        <w:t>31</w:t>
      </w:r>
      <w:r w:rsidRPr="00FF3F6A">
        <w:rPr>
          <w:rFonts w:ascii="Angsana New" w:hAnsi="Angsana New"/>
          <w:sz w:val="30"/>
          <w:szCs w:val="30"/>
        </w:rPr>
        <w:t xml:space="preserve"> </w:t>
      </w:r>
      <w:r w:rsidRPr="00FF3F6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301CB">
        <w:rPr>
          <w:rFonts w:asciiTheme="majorBidi" w:hAnsiTheme="majorBidi" w:cstheme="majorBidi"/>
          <w:sz w:val="30"/>
          <w:szCs w:val="30"/>
        </w:rPr>
        <w:t>2567</w:t>
      </w:r>
      <w:r w:rsidRPr="00FF3F6A">
        <w:rPr>
          <w:rFonts w:ascii="Angsana New" w:hAnsi="Angsana New"/>
          <w:sz w:val="30"/>
          <w:szCs w:val="30"/>
          <w:cs/>
        </w:rPr>
        <w:t xml:space="preserve"> บริษัทบันทึกผลขาดทุนด้านเครดิตที่คาดว่าจะเกิดขึ้นทั้งจำนวนของลูกหนี้ค้างชำระค่าหุ้นจาก</w:t>
      </w:r>
      <w:r>
        <w:rPr>
          <w:rFonts w:ascii="Angsana New" w:hAnsi="Angsana New"/>
          <w:sz w:val="30"/>
          <w:szCs w:val="30"/>
        </w:rPr>
        <w:t xml:space="preserve"> </w:t>
      </w:r>
      <w:r w:rsidRPr="00FF3F6A">
        <w:rPr>
          <w:rFonts w:ascii="Angsana New" w:hAnsi="Angsana New"/>
          <w:sz w:val="30"/>
          <w:szCs w:val="30"/>
          <w:cs/>
        </w:rPr>
        <w:t>บริษัท สบาย ฟูลฟิล</w:t>
      </w:r>
      <w:r w:rsidRPr="00511DC9">
        <w:rPr>
          <w:rFonts w:ascii="Angsana New" w:hAnsi="Angsana New"/>
          <w:sz w:val="30"/>
          <w:szCs w:val="30"/>
          <w:cs/>
        </w:rPr>
        <w:t xml:space="preserve">เมนท์ จำกัด จำนวน </w:t>
      </w:r>
      <w:r w:rsidRPr="00A301CB">
        <w:rPr>
          <w:rFonts w:ascii="Angsana New" w:hAnsi="Angsana New"/>
          <w:sz w:val="30"/>
          <w:szCs w:val="30"/>
        </w:rPr>
        <w:t>1</w:t>
      </w:r>
      <w:r w:rsidRPr="00511DC9">
        <w:rPr>
          <w:rFonts w:ascii="Angsana New" w:hAnsi="Angsana New"/>
          <w:sz w:val="30"/>
          <w:szCs w:val="30"/>
        </w:rPr>
        <w:t>,</w:t>
      </w:r>
      <w:r w:rsidRPr="00A301CB">
        <w:rPr>
          <w:rFonts w:ascii="Angsana New" w:hAnsi="Angsana New"/>
          <w:sz w:val="30"/>
          <w:szCs w:val="30"/>
        </w:rPr>
        <w:t>25</w:t>
      </w:r>
      <w:r w:rsidRPr="00115258">
        <w:rPr>
          <w:rFonts w:ascii="Angsana New" w:hAnsi="Angsana New"/>
          <w:sz w:val="30"/>
          <w:szCs w:val="30"/>
        </w:rPr>
        <w:t>8</w:t>
      </w:r>
      <w:r w:rsidRPr="00511DC9">
        <w:rPr>
          <w:rFonts w:ascii="Angsana New" w:hAnsi="Angsana New"/>
          <w:sz w:val="30"/>
          <w:szCs w:val="30"/>
        </w:rPr>
        <w:t>.</w:t>
      </w:r>
      <w:r w:rsidRPr="00A301CB">
        <w:rPr>
          <w:rFonts w:ascii="Angsana New" w:hAnsi="Angsana New"/>
          <w:sz w:val="30"/>
          <w:szCs w:val="30"/>
        </w:rPr>
        <w:t>1</w:t>
      </w:r>
      <w:r w:rsidRPr="00511DC9">
        <w:rPr>
          <w:rFonts w:ascii="Angsana New" w:hAnsi="Angsana New"/>
          <w:sz w:val="30"/>
          <w:szCs w:val="30"/>
          <w:cs/>
        </w:rPr>
        <w:t xml:space="preserve"> ล้านบาท ซึ่งเกิด</w:t>
      </w:r>
      <w:r w:rsidRPr="00FF3F6A">
        <w:rPr>
          <w:rFonts w:ascii="Angsana New" w:hAnsi="Angsana New"/>
          <w:sz w:val="30"/>
          <w:szCs w:val="30"/>
          <w:cs/>
        </w:rPr>
        <w:t xml:space="preserve">จากการจำหน่ายหุ้นสามัญของบริษัท ดับเบิ้ล เซเว่น จำกัด ให้แก่บริษัทย่อยดังกล่าว </w:t>
      </w:r>
    </w:p>
    <w:p w14:paraId="39152CA4" w14:textId="77777777" w:rsidR="00BE32A0" w:rsidRDefault="00BE32A0" w:rsidP="005A6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E28FB4" w14:textId="43344A30" w:rsidR="007A7E09" w:rsidRDefault="005A669E" w:rsidP="00C70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669E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="00422952" w:rsidRPr="00422952">
        <w:rPr>
          <w:rFonts w:ascii="Angsana New" w:hAnsi="Angsana New"/>
          <w:sz w:val="30"/>
          <w:szCs w:val="30"/>
        </w:rPr>
        <w:t>31</w:t>
      </w:r>
      <w:r w:rsidRPr="005A669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22952" w:rsidRPr="00422952">
        <w:rPr>
          <w:rFonts w:ascii="Angsana New" w:hAnsi="Angsana New"/>
          <w:sz w:val="30"/>
          <w:szCs w:val="30"/>
        </w:rPr>
        <w:t>2567</w:t>
      </w:r>
      <w:r w:rsidRPr="005A669E">
        <w:rPr>
          <w:rFonts w:ascii="Angsana New" w:hAnsi="Angsana New"/>
          <w:sz w:val="30"/>
          <w:szCs w:val="30"/>
          <w:cs/>
        </w:rPr>
        <w:t xml:space="preserve"> กลุ่มบริษัทและบริษัทบันทึกผลขาดทุนด้านเครดิตที่คาดว่าจะเกิดขึ้นของเงินให้กู้ยืมระยะสั้น และลูกหนี้อื่นกับ บริษัท ทีเอสอาร์ ลิฟวิ่ง โซลูชั่น จำกัด (มหาชน) รวมจำนวน </w:t>
      </w:r>
      <w:r w:rsidR="00422952" w:rsidRPr="00422952">
        <w:rPr>
          <w:rFonts w:ascii="Angsana New" w:hAnsi="Angsana New"/>
          <w:sz w:val="30"/>
          <w:szCs w:val="30"/>
        </w:rPr>
        <w:t>872</w:t>
      </w:r>
      <w:r w:rsidRPr="005A669E">
        <w:rPr>
          <w:rFonts w:ascii="Angsana New" w:hAnsi="Angsana New"/>
          <w:sz w:val="30"/>
          <w:szCs w:val="30"/>
          <w:cs/>
        </w:rPr>
        <w:t>.</w:t>
      </w:r>
      <w:r w:rsidR="00422952" w:rsidRPr="00422952">
        <w:rPr>
          <w:rFonts w:ascii="Angsana New" w:hAnsi="Angsana New"/>
          <w:sz w:val="30"/>
          <w:szCs w:val="30"/>
        </w:rPr>
        <w:t>9</w:t>
      </w:r>
      <w:r w:rsidRPr="005A669E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422952" w:rsidRPr="00422952">
        <w:rPr>
          <w:rFonts w:ascii="Angsana New" w:hAnsi="Angsana New"/>
          <w:sz w:val="30"/>
          <w:szCs w:val="30"/>
        </w:rPr>
        <w:t>74</w:t>
      </w:r>
      <w:r w:rsidRPr="005A669E">
        <w:rPr>
          <w:rFonts w:ascii="Angsana New" w:hAnsi="Angsana New"/>
          <w:sz w:val="30"/>
          <w:szCs w:val="30"/>
          <w:cs/>
        </w:rPr>
        <w:t>.</w:t>
      </w:r>
      <w:r w:rsidR="00422952" w:rsidRPr="00422952">
        <w:rPr>
          <w:rFonts w:ascii="Angsana New" w:hAnsi="Angsana New"/>
          <w:sz w:val="30"/>
          <w:szCs w:val="30"/>
        </w:rPr>
        <w:t>1</w:t>
      </w:r>
      <w:r w:rsidRPr="005A669E">
        <w:rPr>
          <w:rFonts w:ascii="Angsana New" w:hAnsi="Angsana New"/>
          <w:sz w:val="30"/>
          <w:szCs w:val="30"/>
          <w:cs/>
        </w:rPr>
        <w:t xml:space="preserve"> ล้านบาท ตามลำดับ กลุ่มบริษัทบันทึกผลขาดทุนด้านเครดิตที่คาดว่าจะเกิดขึ้นของลูกหนี้การค้า </w:t>
      </w:r>
      <w:r w:rsidR="001363EF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5A669E">
        <w:rPr>
          <w:rFonts w:ascii="Angsana New" w:hAnsi="Angsana New"/>
          <w:sz w:val="30"/>
          <w:szCs w:val="30"/>
          <w:cs/>
        </w:rPr>
        <w:t xml:space="preserve">รวมจำนวน </w:t>
      </w:r>
      <w:r w:rsidR="00422952" w:rsidRPr="00422952">
        <w:rPr>
          <w:rFonts w:ascii="Angsana New" w:hAnsi="Angsana New"/>
          <w:sz w:val="30"/>
          <w:szCs w:val="30"/>
        </w:rPr>
        <w:t>3</w:t>
      </w:r>
      <w:r w:rsidRPr="005A669E">
        <w:rPr>
          <w:rFonts w:ascii="Angsana New" w:hAnsi="Angsana New"/>
          <w:sz w:val="30"/>
          <w:szCs w:val="30"/>
          <w:cs/>
        </w:rPr>
        <w:t>.</w:t>
      </w:r>
      <w:r w:rsidR="00422952" w:rsidRPr="00422952">
        <w:rPr>
          <w:rFonts w:ascii="Angsana New" w:hAnsi="Angsana New"/>
          <w:sz w:val="30"/>
          <w:szCs w:val="30"/>
        </w:rPr>
        <w:t>7</w:t>
      </w:r>
      <w:r w:rsidRPr="005A669E">
        <w:rPr>
          <w:rFonts w:ascii="Angsana New" w:hAnsi="Angsana New"/>
          <w:sz w:val="30"/>
          <w:szCs w:val="30"/>
          <w:cs/>
        </w:rPr>
        <w:t xml:space="preserve"> ล้านบาท และลูกหนี้อื่น รวมจำนวน </w:t>
      </w:r>
      <w:r w:rsidR="00422952" w:rsidRPr="00422952">
        <w:rPr>
          <w:rFonts w:ascii="Angsana New" w:hAnsi="Angsana New"/>
          <w:sz w:val="30"/>
          <w:szCs w:val="30"/>
        </w:rPr>
        <w:t>29</w:t>
      </w:r>
      <w:r w:rsidRPr="005A669E">
        <w:rPr>
          <w:rFonts w:ascii="Angsana New" w:hAnsi="Angsana New"/>
          <w:sz w:val="30"/>
          <w:szCs w:val="30"/>
          <w:cs/>
        </w:rPr>
        <w:t>.</w:t>
      </w:r>
      <w:r w:rsidR="00422952" w:rsidRPr="00422952">
        <w:rPr>
          <w:rFonts w:ascii="Angsana New" w:hAnsi="Angsana New"/>
          <w:sz w:val="30"/>
          <w:szCs w:val="30"/>
        </w:rPr>
        <w:t>7</w:t>
      </w:r>
      <w:r w:rsidRPr="005A669E">
        <w:rPr>
          <w:rFonts w:ascii="Angsana New" w:hAnsi="Angsana New"/>
          <w:sz w:val="30"/>
          <w:szCs w:val="30"/>
          <w:cs/>
        </w:rPr>
        <w:t xml:space="preserve"> ล้านบาท เนื่องจากความไม่แน่นอนที่มีสาระสำคัญเกี่ยวกับการดำเนินงานต่อเนื่อง การขาดสภาพคล่องทางการเงินและปัญหาด้านเงินทุนหมุนเวียน และได้แสดงรายการดังกล่าวเป็นรายการกับบุคคลหรือกิจการอื่นที่เกี่ยวข้องกันในงบการเงินสำหรับปีสิ้นสุดวันที่ </w:t>
      </w:r>
      <w:r w:rsidR="00422952" w:rsidRPr="00422952">
        <w:rPr>
          <w:rFonts w:ascii="Angsana New" w:hAnsi="Angsana New"/>
          <w:sz w:val="30"/>
          <w:szCs w:val="30"/>
        </w:rPr>
        <w:t>31</w:t>
      </w:r>
      <w:r w:rsidRPr="005A669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22952" w:rsidRPr="00422952">
        <w:rPr>
          <w:rFonts w:ascii="Angsana New" w:hAnsi="Angsana New"/>
          <w:sz w:val="30"/>
          <w:szCs w:val="30"/>
        </w:rPr>
        <w:t>2567</w:t>
      </w:r>
      <w:r w:rsidRPr="005A669E">
        <w:rPr>
          <w:rFonts w:ascii="Angsana New" w:hAnsi="Angsana New"/>
          <w:sz w:val="30"/>
          <w:szCs w:val="30"/>
          <w:cs/>
        </w:rPr>
        <w:t xml:space="preserve"> กลุ่มบริษัทและบริษัทสิ้นสุดความสัมพันธ์กับบริษัท ทีเอสอาร์ ลิฟวิ่ง โซลูชั่น จำกัด (มหาชน) ในเดือนมกราคม </w:t>
      </w:r>
      <w:r w:rsidR="00422952" w:rsidRPr="00422952">
        <w:rPr>
          <w:rFonts w:ascii="Angsana New" w:hAnsi="Angsana New"/>
          <w:sz w:val="30"/>
          <w:szCs w:val="30"/>
        </w:rPr>
        <w:t>2568</w:t>
      </w:r>
      <w:r w:rsidRPr="005A669E">
        <w:rPr>
          <w:rFonts w:ascii="Angsana New" w:hAnsi="Angsana New"/>
          <w:sz w:val="30"/>
          <w:szCs w:val="30"/>
          <w:cs/>
        </w:rPr>
        <w:t xml:space="preserve"> เนื่องจากไม่มีกรรมการร่วมกัน โดยบริษัทยังไม่ได้ข้อยุติการปลดสินทรัพย์ค้ำประกันระหว่างกัน</w:t>
      </w:r>
    </w:p>
    <w:p w14:paraId="1B409E8F" w14:textId="77777777" w:rsidR="00C702CA" w:rsidRDefault="00C702CA" w:rsidP="00C70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077"/>
        <w:gridCol w:w="274"/>
        <w:gridCol w:w="1098"/>
        <w:gridCol w:w="256"/>
        <w:gridCol w:w="1086"/>
        <w:gridCol w:w="265"/>
        <w:gridCol w:w="1072"/>
      </w:tblGrid>
      <w:tr w:rsidR="00992906" w:rsidRPr="006246C4" w14:paraId="602DB1D8" w14:textId="77777777" w:rsidTr="009960CF">
        <w:trPr>
          <w:tblHeader/>
        </w:trPr>
        <w:tc>
          <w:tcPr>
            <w:tcW w:w="2234" w:type="pct"/>
          </w:tcPr>
          <w:p w14:paraId="5271D2A3" w14:textId="273F09EC" w:rsidR="00992906" w:rsidRPr="006246C4" w:rsidRDefault="00992906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6246C4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1321" w:type="pct"/>
            <w:gridSpan w:val="3"/>
            <w:vAlign w:val="bottom"/>
          </w:tcPr>
          <w:p w14:paraId="1B239156" w14:textId="2B0B4126" w:rsidR="00992906" w:rsidRPr="006246C4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/>
              <w:ind w:left="-115" w:right="-109"/>
              <w:jc w:val="center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6246C4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3E8B63CA" w14:textId="77777777" w:rsidR="00992906" w:rsidRPr="006246C4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vAlign w:val="bottom"/>
          </w:tcPr>
          <w:p w14:paraId="500B64FA" w14:textId="0DFD9D7B" w:rsidR="00992906" w:rsidRPr="006246C4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center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6246C4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AC0" w:rsidRPr="006246C4" w14:paraId="54F494C2" w14:textId="77777777" w:rsidTr="0041214F">
        <w:trPr>
          <w:tblHeader/>
        </w:trPr>
        <w:tc>
          <w:tcPr>
            <w:tcW w:w="2234" w:type="pct"/>
          </w:tcPr>
          <w:p w14:paraId="2C2A476F" w14:textId="01A07730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6246C4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46C4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31</w:t>
            </w:r>
            <w:r w:rsidRPr="006246C4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1" w:type="pct"/>
          </w:tcPr>
          <w:p w14:paraId="6D034A15" w14:textId="15D25846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9"/>
              <w:jc w:val="center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6246C4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323E02E3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100190AA" w14:textId="29CE4B9E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9"/>
              <w:jc w:val="center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6246C4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38" w:type="pct"/>
          </w:tcPr>
          <w:p w14:paraId="27178733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</w:tcPr>
          <w:p w14:paraId="4CAA8745" w14:textId="641BCA00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9"/>
              <w:jc w:val="center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6246C4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45143071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center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329338BE" w14:textId="2E8DCFE9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9"/>
              <w:jc w:val="center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6246C4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</w:tr>
      <w:tr w:rsidR="00992906" w:rsidRPr="006246C4" w14:paraId="2B8D8F93" w14:textId="77777777" w:rsidTr="009960CF">
        <w:trPr>
          <w:tblHeader/>
        </w:trPr>
        <w:tc>
          <w:tcPr>
            <w:tcW w:w="2234" w:type="pct"/>
          </w:tcPr>
          <w:p w14:paraId="49E11722" w14:textId="22E16860" w:rsidR="00992906" w:rsidRPr="006246C4" w:rsidRDefault="00992906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6" w:type="pct"/>
            <w:gridSpan w:val="7"/>
            <w:vAlign w:val="bottom"/>
          </w:tcPr>
          <w:p w14:paraId="1368839B" w14:textId="637C4A33" w:rsidR="00992906" w:rsidRPr="006246C4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center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6246C4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6246C4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6246C4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992906" w:rsidRPr="006246C4" w14:paraId="25BA4D60" w14:textId="77777777" w:rsidTr="004F362F">
        <w:tc>
          <w:tcPr>
            <w:tcW w:w="2234" w:type="pct"/>
          </w:tcPr>
          <w:p w14:paraId="7E5F480F" w14:textId="785A041D" w:rsidR="00992906" w:rsidRPr="006246C4" w:rsidRDefault="00992906" w:rsidP="00992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6246C4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1" w:type="pct"/>
          </w:tcPr>
          <w:p w14:paraId="285C50E0" w14:textId="77777777" w:rsidR="00992906" w:rsidRPr="006246C4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8" w:type="pct"/>
          </w:tcPr>
          <w:p w14:paraId="78976ABA" w14:textId="77777777" w:rsidR="00992906" w:rsidRPr="006246C4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63E65B1A" w14:textId="77777777" w:rsidR="00992906" w:rsidRPr="006246C4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38" w:type="pct"/>
          </w:tcPr>
          <w:p w14:paraId="1741E644" w14:textId="77777777" w:rsidR="00992906" w:rsidRPr="006246C4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</w:tcPr>
          <w:p w14:paraId="562B6ECE" w14:textId="77777777" w:rsidR="00992906" w:rsidRPr="006246C4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46C633" w14:textId="77777777" w:rsidR="00992906" w:rsidRPr="006246C4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452E8BE9" w14:textId="77777777" w:rsidR="00992906" w:rsidRPr="006246C4" w:rsidRDefault="00992906" w:rsidP="00992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</w:tr>
      <w:tr w:rsidR="00021AC0" w:rsidRPr="006246C4" w14:paraId="288DB0D1" w14:textId="77777777" w:rsidTr="002E415E">
        <w:tc>
          <w:tcPr>
            <w:tcW w:w="2234" w:type="pct"/>
          </w:tcPr>
          <w:p w14:paraId="547728BE" w14:textId="38DAF8C7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246C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7A62D2D8" w14:textId="28ABD4D4" w:rsidR="00021AC0" w:rsidRPr="006246C4" w:rsidRDefault="00EC64BE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C3F8FCC" w14:textId="77777777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7C4B2A" w14:textId="04A5E614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45C8417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</w:tcPr>
          <w:p w14:paraId="7C444DAE" w14:textId="5C76946D" w:rsidR="00021AC0" w:rsidRPr="006246C4" w:rsidRDefault="004123E8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143" w:type="pct"/>
          </w:tcPr>
          <w:p w14:paraId="6364F88E" w14:textId="77777777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3A0529A" w14:textId="3D14A85F" w:rsidR="00021AC0" w:rsidRPr="006246C4" w:rsidRDefault="00021AC0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21AC0" w:rsidRPr="006246C4" w14:paraId="671F4F70" w14:textId="77777777" w:rsidTr="002E415E">
        <w:tc>
          <w:tcPr>
            <w:tcW w:w="2234" w:type="pct"/>
          </w:tcPr>
          <w:p w14:paraId="79C0918B" w14:textId="703C79CE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246C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</w:tcPr>
          <w:p w14:paraId="6B9C763B" w14:textId="78415F6C" w:rsidR="00021AC0" w:rsidRPr="006246C4" w:rsidRDefault="00EC64BE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C70B5A2" w14:textId="77777777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AF4FFF6" w14:textId="7DDFFBA2" w:rsidR="00021AC0" w:rsidRPr="006246C4" w:rsidRDefault="00021AC0" w:rsidP="001A7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38" w:type="pct"/>
          </w:tcPr>
          <w:p w14:paraId="640C60CC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</w:tcPr>
          <w:p w14:paraId="49EA698B" w14:textId="4C29044C" w:rsidR="00021AC0" w:rsidRPr="006246C4" w:rsidRDefault="004123E8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0DFE7DE" w14:textId="77777777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8CEF87A" w14:textId="043C0DFA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12B7" w:rsidRPr="006246C4" w14:paraId="013E90AD" w14:textId="77777777" w:rsidTr="002E415E">
        <w:tc>
          <w:tcPr>
            <w:tcW w:w="2234" w:type="pct"/>
          </w:tcPr>
          <w:p w14:paraId="03B9789D" w14:textId="5821E530" w:rsidR="00E512B7" w:rsidRPr="006246C4" w:rsidRDefault="00E512B7" w:rsidP="00E5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246C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D54BF1A" w14:textId="6379E5C7" w:rsidR="00E512B7" w:rsidRPr="006246C4" w:rsidRDefault="00EC64BE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3455C0" w14:textId="77777777" w:rsidR="00E512B7" w:rsidRPr="006246C4" w:rsidRDefault="00E512B7" w:rsidP="00E5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DCA877B" w14:textId="76AAC4B1" w:rsidR="00E512B7" w:rsidRPr="006246C4" w:rsidRDefault="00E512B7" w:rsidP="00E5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7,568</w:t>
            </w:r>
          </w:p>
        </w:tc>
        <w:tc>
          <w:tcPr>
            <w:tcW w:w="138" w:type="pct"/>
          </w:tcPr>
          <w:p w14:paraId="0DBC66A2" w14:textId="77777777" w:rsidR="00E512B7" w:rsidRPr="006246C4" w:rsidRDefault="00E512B7" w:rsidP="00E5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FBA0C87" w14:textId="5C96A442" w:rsidR="00E512B7" w:rsidRPr="006246C4" w:rsidRDefault="004123E8" w:rsidP="00E5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F7F48F1" w14:textId="77777777" w:rsidR="00E512B7" w:rsidRPr="006246C4" w:rsidRDefault="00E512B7" w:rsidP="00E5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15" w:right="-14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11E44B5" w14:textId="4BC81B36" w:rsidR="00E512B7" w:rsidRPr="006246C4" w:rsidRDefault="00E512B7" w:rsidP="00E5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1AC0" w:rsidRPr="006246C4" w14:paraId="741B3AA8" w14:textId="77777777" w:rsidTr="008671C9">
        <w:trPr>
          <w:trHeight w:val="388"/>
        </w:trPr>
        <w:tc>
          <w:tcPr>
            <w:tcW w:w="2234" w:type="pct"/>
          </w:tcPr>
          <w:p w14:paraId="5C32BF35" w14:textId="1F058D96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6246C4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1DE4014" w14:textId="4685374B" w:rsidR="00021AC0" w:rsidRPr="006246C4" w:rsidRDefault="00EC64BE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4D015A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339BB7A" w14:textId="4F9DEA6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7,600</w:t>
            </w:r>
          </w:p>
        </w:tc>
        <w:tc>
          <w:tcPr>
            <w:tcW w:w="138" w:type="pct"/>
          </w:tcPr>
          <w:p w14:paraId="48DA12BC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10D80D9" w14:textId="41126729" w:rsidR="00021AC0" w:rsidRPr="006246C4" w:rsidRDefault="004123E8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143" w:type="pct"/>
          </w:tcPr>
          <w:p w14:paraId="2E14FAC5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9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5E52DCE" w14:textId="6D7266D9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094D7C" w:rsidRPr="006246C4" w14:paraId="546DB9E9" w14:textId="77777777" w:rsidTr="00D534F2">
        <w:trPr>
          <w:trHeight w:val="38"/>
        </w:trPr>
        <w:tc>
          <w:tcPr>
            <w:tcW w:w="2234" w:type="pct"/>
          </w:tcPr>
          <w:p w14:paraId="48460218" w14:textId="77777777" w:rsidR="00094D7C" w:rsidRDefault="00094D7C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</w:tcPr>
          <w:p w14:paraId="40CB3E64" w14:textId="77777777" w:rsidR="00094D7C" w:rsidRPr="006246C4" w:rsidRDefault="00094D7C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0255CD7" w14:textId="77777777" w:rsidR="00094D7C" w:rsidRPr="006246C4" w:rsidRDefault="00094D7C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44678E21" w14:textId="77777777" w:rsidR="00094D7C" w:rsidRPr="006246C4" w:rsidRDefault="00094D7C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3C462A7" w14:textId="77777777" w:rsidR="00094D7C" w:rsidRPr="006246C4" w:rsidRDefault="00094D7C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</w:tcPr>
          <w:p w14:paraId="30097244" w14:textId="77777777" w:rsidR="00094D7C" w:rsidRPr="006246C4" w:rsidRDefault="00094D7C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5716D1F" w14:textId="77777777" w:rsidR="00094D7C" w:rsidRPr="006246C4" w:rsidRDefault="00094D7C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1B7436F9" w14:textId="77777777" w:rsidR="00094D7C" w:rsidRPr="006246C4" w:rsidRDefault="00094D7C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AC0" w:rsidRPr="006246C4" w14:paraId="67CBAF57" w14:textId="77777777" w:rsidTr="004F362F">
        <w:tc>
          <w:tcPr>
            <w:tcW w:w="2234" w:type="pct"/>
          </w:tcPr>
          <w:p w14:paraId="44BE87F4" w14:textId="3B3A2BF7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6246C4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512B7" w:rsidRPr="006246C4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81" w:type="pct"/>
          </w:tcPr>
          <w:p w14:paraId="5C727794" w14:textId="2607C223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623DBC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09E72E64" w14:textId="77777777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4EB64AF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</w:tcPr>
          <w:p w14:paraId="55824372" w14:textId="687D4284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1625D43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35A07595" w14:textId="77777777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AC0" w:rsidRPr="006246C4" w14:paraId="0D6D95D9" w14:textId="77777777" w:rsidTr="004F362F">
        <w:tc>
          <w:tcPr>
            <w:tcW w:w="2234" w:type="pct"/>
          </w:tcPr>
          <w:p w14:paraId="58516282" w14:textId="12EE60B6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246C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453CF86F" w14:textId="7A1A26B3" w:rsidR="00021AC0" w:rsidRPr="006246C4" w:rsidRDefault="00BD270E" w:rsidP="008A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F138F11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15"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C6469B9" w14:textId="5656901F" w:rsidR="00021AC0" w:rsidRPr="006246C4" w:rsidRDefault="00021AC0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338C348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</w:tcPr>
          <w:p w14:paraId="63A8A2A1" w14:textId="441481A0" w:rsidR="00021AC0" w:rsidRPr="006246C4" w:rsidRDefault="004123E8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347,81</w:t>
            </w:r>
            <w:r w:rsidR="00094D7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5773F5E5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16AD3241" w14:textId="6A3239D8" w:rsidR="00021AC0" w:rsidRPr="006246C4" w:rsidRDefault="00DD62A1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317,166</w:t>
            </w:r>
          </w:p>
        </w:tc>
      </w:tr>
      <w:tr w:rsidR="0004344B" w:rsidRPr="006246C4" w14:paraId="2F82DDE1" w14:textId="77777777" w:rsidTr="004F362F">
        <w:tc>
          <w:tcPr>
            <w:tcW w:w="2234" w:type="pct"/>
          </w:tcPr>
          <w:p w14:paraId="3A89EA4A" w14:textId="13A3BD35" w:rsidR="0004344B" w:rsidRPr="006246C4" w:rsidRDefault="0004344B" w:rsidP="00043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</w:tcPr>
          <w:p w14:paraId="57EDF1BF" w14:textId="64CB8189" w:rsidR="0004344B" w:rsidRDefault="005B511C" w:rsidP="00043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B511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94D7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5E60168F" w14:textId="77777777" w:rsidR="0004344B" w:rsidRPr="006246C4" w:rsidRDefault="0004344B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15"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74E548D" w14:textId="727D159C" w:rsidR="0004344B" w:rsidRPr="006246C4" w:rsidRDefault="0084591D" w:rsidP="008A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30E6E95" w14:textId="77777777" w:rsidR="0004344B" w:rsidRPr="006246C4" w:rsidRDefault="0004344B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</w:tcPr>
          <w:p w14:paraId="5BB4F6EF" w14:textId="47292F28" w:rsidR="0004344B" w:rsidRDefault="005B511C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5B511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94D7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4872207E" w14:textId="77777777" w:rsidR="0004344B" w:rsidRPr="006246C4" w:rsidRDefault="0004344B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5D55614E" w14:textId="263EF915" w:rsidR="0004344B" w:rsidRPr="006246C4" w:rsidRDefault="0084591D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1AC0" w:rsidRPr="006246C4" w14:paraId="40E140B8" w14:textId="77777777" w:rsidTr="004F362F">
        <w:tc>
          <w:tcPr>
            <w:tcW w:w="2234" w:type="pct"/>
          </w:tcPr>
          <w:p w14:paraId="62466E2C" w14:textId="6C440511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246C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</w:tcPr>
          <w:p w14:paraId="42FD8246" w14:textId="1069E1E7" w:rsidR="00021AC0" w:rsidRPr="006246C4" w:rsidRDefault="0025029F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94D7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127B8DAD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28F6DBF3" w14:textId="53384117" w:rsidR="00021AC0" w:rsidRPr="006246C4" w:rsidRDefault="00B025A7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138" w:type="pct"/>
          </w:tcPr>
          <w:p w14:paraId="2160B24D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</w:tcPr>
          <w:p w14:paraId="15A4F038" w14:textId="17FD8B4E" w:rsidR="00021AC0" w:rsidRPr="006246C4" w:rsidRDefault="00233D63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511C" w:rsidRPr="005B511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094D7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73A04951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29925F" w14:textId="66D0E7E2" w:rsidR="00021AC0" w:rsidRPr="006246C4" w:rsidRDefault="00DD62A1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</w:tr>
      <w:tr w:rsidR="00021AC0" w:rsidRPr="006246C4" w14:paraId="1CDBCDB4" w14:textId="77777777" w:rsidTr="002E415E">
        <w:tc>
          <w:tcPr>
            <w:tcW w:w="2234" w:type="pct"/>
          </w:tcPr>
          <w:p w14:paraId="401A5C15" w14:textId="38ADA85D" w:rsidR="00021AC0" w:rsidRPr="006246C4" w:rsidRDefault="00E512B7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246C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บุคคลหรือ</w:t>
            </w:r>
            <w:r w:rsidR="00021AC0" w:rsidRPr="006246C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E4B5896" w14:textId="5558CEA7" w:rsidR="00021AC0" w:rsidRPr="006246C4" w:rsidRDefault="0004344B" w:rsidP="008A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3B924CDB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69B49A4" w14:textId="59078F08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35,730</w:t>
            </w:r>
          </w:p>
        </w:tc>
        <w:tc>
          <w:tcPr>
            <w:tcW w:w="138" w:type="pct"/>
          </w:tcPr>
          <w:p w14:paraId="3E6521D9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8D052AE" w14:textId="4AFCC08C" w:rsidR="00021AC0" w:rsidRPr="006246C4" w:rsidRDefault="0004344B" w:rsidP="00BA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B00B6AC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56CE00A" w14:textId="2DEF96C8" w:rsidR="00021AC0" w:rsidRPr="006246C4" w:rsidRDefault="00021AC0" w:rsidP="008A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1AC0" w:rsidRPr="006246C4" w14:paraId="176D0F2B" w14:textId="77777777" w:rsidTr="002E415E">
        <w:tc>
          <w:tcPr>
            <w:tcW w:w="2234" w:type="pct"/>
          </w:tcPr>
          <w:p w14:paraId="45B13566" w14:textId="47F2D28E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6246C4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A5A7461" w14:textId="3C21D351" w:rsidR="00021AC0" w:rsidRPr="006246C4" w:rsidRDefault="0025029F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94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48" w:type="pct"/>
          </w:tcPr>
          <w:p w14:paraId="3B2F7D6A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7EB0C9F" w14:textId="2C50F74B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</w:t>
            </w:r>
            <w:r w:rsidR="00B02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098</w:t>
            </w:r>
          </w:p>
        </w:tc>
        <w:tc>
          <w:tcPr>
            <w:tcW w:w="138" w:type="pct"/>
          </w:tcPr>
          <w:p w14:paraId="7F5003AE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BAA14D6" w14:textId="4D661B15" w:rsidR="00021AC0" w:rsidRPr="006246C4" w:rsidRDefault="00233D63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347,95</w:t>
            </w:r>
            <w:r w:rsidR="00094D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</w:p>
        </w:tc>
        <w:tc>
          <w:tcPr>
            <w:tcW w:w="143" w:type="pct"/>
          </w:tcPr>
          <w:p w14:paraId="06EE1B81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7A1DB75" w14:textId="474021AB" w:rsidR="00021AC0" w:rsidRPr="006246C4" w:rsidRDefault="00DD62A1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317,293</w:t>
            </w:r>
          </w:p>
        </w:tc>
      </w:tr>
      <w:tr w:rsidR="00991D53" w:rsidRPr="006246C4" w14:paraId="797B6A67" w14:textId="77777777" w:rsidTr="001222E6">
        <w:trPr>
          <w:trHeight w:hRule="exact" w:val="392"/>
        </w:trPr>
        <w:tc>
          <w:tcPr>
            <w:tcW w:w="2234" w:type="pct"/>
          </w:tcPr>
          <w:p w14:paraId="717957AE" w14:textId="77777777" w:rsidR="00991D53" w:rsidRPr="006246C4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57259DDA" w14:textId="77777777" w:rsidR="00991D53" w:rsidRPr="006246C4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25A6E9" w14:textId="77777777" w:rsidR="00991D53" w:rsidRPr="006246C4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14811602" w14:textId="77777777" w:rsidR="00991D53" w:rsidRPr="006246C4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7360AA4" w14:textId="77777777" w:rsidR="00991D53" w:rsidRPr="006246C4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2F430D19" w14:textId="77777777" w:rsidR="00991D53" w:rsidRPr="006246C4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A5A318D" w14:textId="77777777" w:rsidR="00991D53" w:rsidRPr="006246C4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312BD447" w14:textId="77777777" w:rsidR="00991D53" w:rsidRPr="006246C4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1D53" w:rsidRPr="006246C4" w14:paraId="15E61D05" w14:textId="77777777" w:rsidTr="00000866">
        <w:tc>
          <w:tcPr>
            <w:tcW w:w="2234" w:type="pct"/>
          </w:tcPr>
          <w:p w14:paraId="7C74F4F8" w14:textId="64C76EB3" w:rsidR="00991D53" w:rsidRPr="006246C4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6246C4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  <w:r w:rsidR="00E512B7" w:rsidRPr="006246C4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และดอกเบี้ยค้างจ่าย</w:t>
            </w:r>
          </w:p>
        </w:tc>
        <w:tc>
          <w:tcPr>
            <w:tcW w:w="581" w:type="pct"/>
          </w:tcPr>
          <w:p w14:paraId="2DE6BC64" w14:textId="77777777" w:rsidR="00991D53" w:rsidRPr="006246C4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D60A32" w14:textId="77777777" w:rsidR="00991D53" w:rsidRPr="006246C4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3951C6AE" w14:textId="77777777" w:rsidR="00991D53" w:rsidRPr="006246C4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13FC2A0" w14:textId="77777777" w:rsidR="00991D53" w:rsidRPr="006246C4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</w:tcPr>
          <w:p w14:paraId="561A3D8E" w14:textId="77777777" w:rsidR="00991D53" w:rsidRPr="006246C4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B84AB9" w14:textId="77777777" w:rsidR="00991D53" w:rsidRPr="006246C4" w:rsidRDefault="00991D53" w:rsidP="00991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041788C2" w14:textId="77777777" w:rsidR="00991D53" w:rsidRPr="006246C4" w:rsidRDefault="00991D53" w:rsidP="00991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AC0" w:rsidRPr="006246C4" w14:paraId="7D17B24B" w14:textId="77777777" w:rsidTr="001A3906">
        <w:tc>
          <w:tcPr>
            <w:tcW w:w="2234" w:type="pct"/>
          </w:tcPr>
          <w:p w14:paraId="3F59BAFD" w14:textId="108A11BA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246C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70675586" w14:textId="62A6A70D" w:rsidR="00021AC0" w:rsidRPr="006246C4" w:rsidRDefault="000E2220" w:rsidP="008A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748D8CF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15" w:right="-14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B26307" w14:textId="46A978E7" w:rsidR="00021AC0" w:rsidRPr="006246C4" w:rsidRDefault="00021AC0" w:rsidP="008A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68DD79C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</w:tcPr>
          <w:p w14:paraId="6A95743B" w14:textId="62003B84" w:rsidR="00021AC0" w:rsidRPr="006246C4" w:rsidRDefault="00233D63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79,984</w:t>
            </w:r>
          </w:p>
        </w:tc>
        <w:tc>
          <w:tcPr>
            <w:tcW w:w="143" w:type="pct"/>
          </w:tcPr>
          <w:p w14:paraId="0298DF3E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B8FEE7" w14:textId="14193DDE" w:rsidR="00021AC0" w:rsidRPr="006246C4" w:rsidRDefault="00021AC0" w:rsidP="001A7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359C4">
              <w:rPr>
                <w:rFonts w:asciiTheme="majorBidi" w:hAnsiTheme="majorBidi" w:cstheme="majorBidi"/>
                <w:sz w:val="30"/>
                <w:szCs w:val="30"/>
              </w:rPr>
              <w:t>74,83</w:t>
            </w:r>
            <w:r w:rsidR="00FE704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21AC0" w:rsidRPr="006246C4" w14:paraId="3B757655" w14:textId="77777777" w:rsidTr="00C65FCE">
        <w:tc>
          <w:tcPr>
            <w:tcW w:w="2234" w:type="pct"/>
          </w:tcPr>
          <w:p w14:paraId="4F418B99" w14:textId="442C8C05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246C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</w:tcPr>
          <w:p w14:paraId="2095496C" w14:textId="5E22C948" w:rsidR="00021AC0" w:rsidRPr="006246C4" w:rsidRDefault="000E222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7,848</w:t>
            </w:r>
          </w:p>
        </w:tc>
        <w:tc>
          <w:tcPr>
            <w:tcW w:w="148" w:type="pct"/>
          </w:tcPr>
          <w:p w14:paraId="1A2E69BC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</w:tcPr>
          <w:p w14:paraId="019B1F4D" w14:textId="0D776D5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B025A7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138" w:type="pct"/>
          </w:tcPr>
          <w:p w14:paraId="370C83D2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</w:tcPr>
          <w:p w14:paraId="7629E7A1" w14:textId="3416B842" w:rsidR="00021AC0" w:rsidRPr="006246C4" w:rsidRDefault="00945F3D" w:rsidP="00EA4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7,848</w:t>
            </w:r>
          </w:p>
        </w:tc>
        <w:tc>
          <w:tcPr>
            <w:tcW w:w="143" w:type="pct"/>
          </w:tcPr>
          <w:p w14:paraId="40A7F6B6" w14:textId="77777777" w:rsidR="00021AC0" w:rsidRPr="006246C4" w:rsidRDefault="00021AC0" w:rsidP="0002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</w:tcPr>
          <w:p w14:paraId="06B07B43" w14:textId="523A101A" w:rsidR="00021AC0" w:rsidRPr="006246C4" w:rsidRDefault="00021AC0" w:rsidP="000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6359C4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</w:tr>
      <w:tr w:rsidR="00EA41F3" w:rsidRPr="006246C4" w14:paraId="676308FD" w14:textId="77777777" w:rsidTr="00C65FCE">
        <w:tc>
          <w:tcPr>
            <w:tcW w:w="2234" w:type="pct"/>
          </w:tcPr>
          <w:p w14:paraId="4F5EEF70" w14:textId="4F859F77" w:rsidR="00EA41F3" w:rsidRPr="006246C4" w:rsidRDefault="00EA41F3" w:rsidP="00EA4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246C4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81476BB" w14:textId="74305F45" w:rsidR="00EA41F3" w:rsidRPr="006246C4" w:rsidRDefault="009D5822" w:rsidP="00EA4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9D5822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0E22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D5822">
              <w:rPr>
                <w:rFonts w:asciiTheme="majorBidi" w:hAnsiTheme="majorBidi" w:cstheme="majorBidi" w:hint="cs"/>
                <w:sz w:val="30"/>
                <w:szCs w:val="30"/>
              </w:rPr>
              <w:t>772</w:t>
            </w:r>
          </w:p>
        </w:tc>
        <w:tc>
          <w:tcPr>
            <w:tcW w:w="148" w:type="pct"/>
          </w:tcPr>
          <w:p w14:paraId="141B8BA6" w14:textId="77777777" w:rsidR="00EA41F3" w:rsidRPr="006246C4" w:rsidRDefault="00EA41F3" w:rsidP="00EA4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FC91D1E" w14:textId="1F6A89B1" w:rsidR="00EA41F3" w:rsidRPr="006246C4" w:rsidRDefault="00EA41F3" w:rsidP="00EA4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138" w:type="pct"/>
          </w:tcPr>
          <w:p w14:paraId="616F027B" w14:textId="77777777" w:rsidR="00EA41F3" w:rsidRPr="006246C4" w:rsidRDefault="00EA41F3" w:rsidP="00EA4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ABF08D0" w14:textId="5FB3B0EE" w:rsidR="00EA41F3" w:rsidRPr="006246C4" w:rsidRDefault="00EA41F3" w:rsidP="008A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DC2157E" w14:textId="77777777" w:rsidR="00EA41F3" w:rsidRPr="006246C4" w:rsidRDefault="00EA41F3" w:rsidP="00EA4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9BF350C" w14:textId="491B5A7E" w:rsidR="00EA41F3" w:rsidRPr="006246C4" w:rsidRDefault="00EA41F3" w:rsidP="008A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440"/>
              <w:rPr>
                <w:rFonts w:asciiTheme="majorBidi" w:hAnsiTheme="majorBidi" w:cstheme="maj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1F3" w:rsidRPr="006246C4" w14:paraId="2DE0D89D" w14:textId="77777777" w:rsidTr="00C65FCE">
        <w:tc>
          <w:tcPr>
            <w:tcW w:w="2234" w:type="pct"/>
          </w:tcPr>
          <w:p w14:paraId="37F4188A" w14:textId="18066902" w:rsidR="00EA41F3" w:rsidRPr="006246C4" w:rsidRDefault="00EA41F3" w:rsidP="00EA4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246C4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A5E4A2A" w14:textId="1784B2CB" w:rsidR="00EA41F3" w:rsidRPr="006246C4" w:rsidRDefault="000E2220" w:rsidP="00EA4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D5822" w:rsidRPr="009D582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1C5B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,620</w:t>
            </w:r>
          </w:p>
        </w:tc>
        <w:tc>
          <w:tcPr>
            <w:tcW w:w="148" w:type="pct"/>
          </w:tcPr>
          <w:p w14:paraId="7E4FF389" w14:textId="77777777" w:rsidR="00EA41F3" w:rsidRPr="006246C4" w:rsidRDefault="00EA41F3" w:rsidP="00EA4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C3EDD82" w14:textId="5452C60D" w:rsidR="00EA41F3" w:rsidRPr="006246C4" w:rsidRDefault="00EA41F3" w:rsidP="00EA4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10,186</w:t>
            </w:r>
          </w:p>
        </w:tc>
        <w:tc>
          <w:tcPr>
            <w:tcW w:w="138" w:type="pct"/>
          </w:tcPr>
          <w:p w14:paraId="72C49F1D" w14:textId="77777777" w:rsidR="00EA41F3" w:rsidRPr="006246C4" w:rsidRDefault="00EA41F3" w:rsidP="00EA4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C190209" w14:textId="3A8AA24A" w:rsidR="00EA41F3" w:rsidRPr="006246C4" w:rsidRDefault="00EA41F3" w:rsidP="00EA4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87,832</w:t>
            </w:r>
          </w:p>
        </w:tc>
        <w:tc>
          <w:tcPr>
            <w:tcW w:w="143" w:type="pct"/>
          </w:tcPr>
          <w:p w14:paraId="666FFFB0" w14:textId="77777777" w:rsidR="00EA41F3" w:rsidRPr="006246C4" w:rsidRDefault="00EA41F3" w:rsidP="00EA4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15" w:right="-13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1B0FCD8" w14:textId="3E56ED4B" w:rsidR="00EA41F3" w:rsidRPr="006246C4" w:rsidRDefault="00EA41F3" w:rsidP="00EA4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A0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82,20</w:t>
            </w:r>
            <w:r w:rsidR="00FE70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2F2B3F1C" w14:textId="6AAB1610" w:rsidR="00BE32A0" w:rsidRDefault="00BE32A0" w:rsidP="00A50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</w:p>
    <w:p w14:paraId="12942993" w14:textId="7763150B" w:rsidR="003134F4" w:rsidRPr="006246C4" w:rsidRDefault="003134F4" w:rsidP="00A50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6246C4"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90BA4BF" w14:textId="77777777" w:rsidR="003134F4" w:rsidRPr="006246C4" w:rsidRDefault="003134F4" w:rsidP="003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2226E32D" w14:textId="46DD121C" w:rsidR="000E5B1D" w:rsidRPr="006246C4" w:rsidRDefault="000E5B1D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inorBidi" w:hAnsiTheme="minorBidi" w:cstheme="minorBidi"/>
          <w:i/>
          <w:iCs/>
          <w:sz w:val="30"/>
          <w:szCs w:val="30"/>
        </w:rPr>
      </w:pPr>
      <w:bookmarkStart w:id="4" w:name="_Hlk8121443"/>
      <w:r w:rsidRPr="006246C4">
        <w:rPr>
          <w:rFonts w:asciiTheme="minorBidi" w:hAnsiTheme="minorBidi" w:cstheme="minorBidi"/>
          <w:i/>
          <w:iCs/>
          <w:sz w:val="30"/>
          <w:szCs w:val="30"/>
          <w:cs/>
        </w:rPr>
        <w:t>สัญญาเงินให้กู้ยืม</w:t>
      </w:r>
    </w:p>
    <w:p w14:paraId="2A0C866D" w14:textId="3D8DDDA9" w:rsidR="000E5B1D" w:rsidRPr="006246C4" w:rsidRDefault="000E5B1D" w:rsidP="002D1E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inorBidi" w:hAnsiTheme="minorBidi" w:cstheme="minorBidi"/>
          <w:sz w:val="30"/>
          <w:szCs w:val="30"/>
        </w:rPr>
      </w:pPr>
    </w:p>
    <w:p w14:paraId="7402E8C7" w14:textId="3E708B77" w:rsidR="00075DD1" w:rsidRDefault="00432437" w:rsidP="00432437">
      <w:pPr>
        <w:pStyle w:val="BodyText2"/>
        <w:ind w:left="540"/>
        <w:rPr>
          <w:lang w:val="en-US"/>
        </w:rPr>
      </w:pPr>
      <w:r w:rsidRPr="006246C4">
        <w:rPr>
          <w:cs/>
          <w:lang w:val="en-US"/>
        </w:rPr>
        <w:t>บริษัทมีสัญญาเงินให้กู้ยืมระยะสั้นแก่บริษัทย่อ</w:t>
      </w:r>
      <w:r w:rsidR="00143D17">
        <w:rPr>
          <w:rFonts w:hint="cs"/>
          <w:cs/>
          <w:lang w:val="en-US"/>
        </w:rPr>
        <w:t>ย</w:t>
      </w:r>
      <w:r w:rsidR="008A21B4">
        <w:rPr>
          <w:lang w:val="en-US"/>
        </w:rPr>
        <w:t xml:space="preserve"> </w:t>
      </w:r>
      <w:r w:rsidRPr="006246C4">
        <w:rPr>
          <w:cs/>
          <w:lang w:val="en-US"/>
        </w:rPr>
        <w:t>โดยมีอัตราดอกเบี้ย</w:t>
      </w:r>
      <w:r w:rsidRPr="00897A57">
        <w:rPr>
          <w:cs/>
          <w:lang w:val="en-US"/>
        </w:rPr>
        <w:t xml:space="preserve">ระหว่างร้อยละ </w:t>
      </w:r>
      <w:r w:rsidR="00422952" w:rsidRPr="00897A57">
        <w:rPr>
          <w:lang w:val="en-US"/>
        </w:rPr>
        <w:t>3</w:t>
      </w:r>
      <w:r w:rsidRPr="00897A57">
        <w:rPr>
          <w:cs/>
          <w:lang w:val="en-US"/>
        </w:rPr>
        <w:t>.</w:t>
      </w:r>
      <w:r w:rsidR="00422952" w:rsidRPr="00897A57">
        <w:rPr>
          <w:lang w:val="en-US"/>
        </w:rPr>
        <w:t>50</w:t>
      </w:r>
      <w:r w:rsidRPr="00897A57">
        <w:rPr>
          <w:cs/>
          <w:lang w:val="en-US"/>
        </w:rPr>
        <w:t xml:space="preserve"> ต่อปี ถึงร้อยละ </w:t>
      </w:r>
      <w:r w:rsidR="00422952" w:rsidRPr="00897A57">
        <w:rPr>
          <w:lang w:val="en-US"/>
        </w:rPr>
        <w:t>7</w:t>
      </w:r>
      <w:r w:rsidRPr="00897A57">
        <w:rPr>
          <w:cs/>
          <w:lang w:val="en-US"/>
        </w:rPr>
        <w:t>.</w:t>
      </w:r>
      <w:r w:rsidR="00422952" w:rsidRPr="00897A57">
        <w:rPr>
          <w:lang w:val="en-US"/>
        </w:rPr>
        <w:t>00</w:t>
      </w:r>
      <w:r w:rsidRPr="00897A57">
        <w:rPr>
          <w:cs/>
          <w:lang w:val="en-US"/>
        </w:rPr>
        <w:t xml:space="preserve"> ต่อปี และจะถึงกำหนดชำระเมื่อมีการทวงถาม</w:t>
      </w:r>
    </w:p>
    <w:p w14:paraId="36B44BC9" w14:textId="77777777" w:rsidR="00C70E39" w:rsidRDefault="00C70E39" w:rsidP="00DC55D6">
      <w:pPr>
        <w:pStyle w:val="BodyText2"/>
        <w:rPr>
          <w:rFonts w:asciiTheme="minorBidi" w:hAnsiTheme="minorBidi" w:cstheme="minorBidi"/>
          <w:lang w:val="en-US"/>
        </w:rPr>
      </w:pPr>
    </w:p>
    <w:p w14:paraId="70CFD905" w14:textId="77777777" w:rsidR="00C70E39" w:rsidRPr="006246C4" w:rsidRDefault="00C70E39" w:rsidP="00DC55D6">
      <w:pPr>
        <w:pStyle w:val="BodyText2"/>
        <w:rPr>
          <w:rFonts w:asciiTheme="minorBidi" w:hAnsiTheme="minorBidi" w:cstheme="minorBidi"/>
          <w:lang w:val="en-US"/>
        </w:rPr>
      </w:pPr>
    </w:p>
    <w:p w14:paraId="5A303078" w14:textId="13C72D90" w:rsidR="00553705" w:rsidRPr="00EF75A5" w:rsidRDefault="000E5B1D" w:rsidP="00A203C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EF75A5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สัญญาเงินกู้ยืม</w:t>
      </w:r>
    </w:p>
    <w:p w14:paraId="32C74270" w14:textId="77777777" w:rsidR="00A203C0" w:rsidRPr="00EF75A5" w:rsidRDefault="00A203C0" w:rsidP="00A203C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03C37632" w14:textId="6547160D" w:rsidR="001222E6" w:rsidRPr="00C70E39" w:rsidRDefault="005B24C5" w:rsidP="00C70E39">
      <w:pPr>
        <w:pStyle w:val="BodyText2"/>
        <w:ind w:left="540"/>
        <w:rPr>
          <w:lang w:val="en-US"/>
        </w:rPr>
      </w:pPr>
      <w:r w:rsidRPr="00EF75A5">
        <w:rPr>
          <w:spacing w:val="-6"/>
          <w:cs/>
          <w:lang w:val="en-US"/>
        </w:rPr>
        <w:t>บริษัท</w:t>
      </w:r>
      <w:r w:rsidR="00CE319E" w:rsidRPr="00EF75A5">
        <w:rPr>
          <w:spacing w:val="-6"/>
          <w:cs/>
          <w:lang w:val="en-US"/>
        </w:rPr>
        <w:t>มี</w:t>
      </w:r>
      <w:r w:rsidRPr="00EF75A5">
        <w:rPr>
          <w:spacing w:val="-6"/>
          <w:cs/>
          <w:lang w:val="en-US"/>
        </w:rPr>
        <w:t xml:space="preserve">สัญญาเงินกู้ยืมระยะสั้นกับบริษัทย่อย </w:t>
      </w:r>
      <w:r w:rsidR="00991D53" w:rsidRPr="00EF75A5">
        <w:rPr>
          <w:spacing w:val="-6"/>
          <w:cs/>
          <w:lang w:val="en-US"/>
        </w:rPr>
        <w:t>และ</w:t>
      </w:r>
      <w:r w:rsidRPr="00EF75A5">
        <w:rPr>
          <w:spacing w:val="-6"/>
          <w:cs/>
          <w:lang w:val="en-US"/>
        </w:rPr>
        <w:t xml:space="preserve">การร่วมค้า </w:t>
      </w:r>
      <w:r w:rsidR="00CE319E" w:rsidRPr="00EF75A5">
        <w:rPr>
          <w:spacing w:val="-6"/>
          <w:cs/>
          <w:lang w:val="en-US"/>
        </w:rPr>
        <w:t>โดยมีอัตราดอกเบี้ย</w:t>
      </w:r>
      <w:r w:rsidR="00CE319E" w:rsidRPr="00897A57">
        <w:rPr>
          <w:spacing w:val="-6"/>
          <w:cs/>
          <w:lang w:val="en-US"/>
        </w:rPr>
        <w:t xml:space="preserve">ระหว่างร้อยละ </w:t>
      </w:r>
      <w:r w:rsidR="00422952" w:rsidRPr="00897A57">
        <w:rPr>
          <w:spacing w:val="-6"/>
          <w:lang w:val="en-US"/>
        </w:rPr>
        <w:t>3</w:t>
      </w:r>
      <w:r w:rsidR="00CE319E" w:rsidRPr="00897A57">
        <w:rPr>
          <w:spacing w:val="-6"/>
          <w:cs/>
          <w:lang w:val="en-US"/>
        </w:rPr>
        <w:t>.</w:t>
      </w:r>
      <w:r w:rsidR="00422952" w:rsidRPr="00897A57">
        <w:rPr>
          <w:spacing w:val="-6"/>
          <w:lang w:val="en-US"/>
        </w:rPr>
        <w:t>50</w:t>
      </w:r>
      <w:r w:rsidR="00CE319E" w:rsidRPr="00897A57">
        <w:rPr>
          <w:spacing w:val="-6"/>
          <w:cs/>
          <w:lang w:val="en-US"/>
        </w:rPr>
        <w:t xml:space="preserve"> ต่อปี ถึงร้อยละ </w:t>
      </w:r>
      <w:r w:rsidR="00422952" w:rsidRPr="00897A57">
        <w:rPr>
          <w:spacing w:val="-6"/>
          <w:lang w:val="en-US"/>
        </w:rPr>
        <w:t>6</w:t>
      </w:r>
      <w:r w:rsidR="00CE319E" w:rsidRPr="00897A57">
        <w:rPr>
          <w:spacing w:val="-6"/>
          <w:cs/>
          <w:lang w:val="en-US"/>
        </w:rPr>
        <w:t>.</w:t>
      </w:r>
      <w:r w:rsidR="00422952" w:rsidRPr="00897A57">
        <w:rPr>
          <w:spacing w:val="-6"/>
          <w:lang w:val="en-US"/>
        </w:rPr>
        <w:t>90</w:t>
      </w:r>
      <w:r w:rsidR="00CE319E" w:rsidRPr="00897A57">
        <w:rPr>
          <w:spacing w:val="-6"/>
          <w:cs/>
          <w:lang w:val="en-US"/>
        </w:rPr>
        <w:t xml:space="preserve"> ต่อปี และจะถึงกำหนดชำระเมื่อมีการทวงถาม</w:t>
      </w:r>
    </w:p>
    <w:p w14:paraId="553D4580" w14:textId="77777777" w:rsidR="00922607" w:rsidRDefault="00922607" w:rsidP="00940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bookmarkEnd w:id="4"/>
    <w:p w14:paraId="046D483B" w14:textId="0346FECA" w:rsidR="00117A06" w:rsidRPr="006246C4" w:rsidRDefault="00D306C8" w:rsidP="002F7E05">
      <w:pPr>
        <w:pStyle w:val="BodyText2"/>
        <w:numPr>
          <w:ilvl w:val="0"/>
          <w:numId w:val="29"/>
        </w:numPr>
        <w:ind w:left="540" w:right="-115" w:hanging="540"/>
        <w:rPr>
          <w:rFonts w:asciiTheme="minorHAnsi" w:hAnsiTheme="minorHAnsi"/>
          <w:cs/>
        </w:rPr>
      </w:pPr>
      <w:r w:rsidRPr="006246C4">
        <w:rPr>
          <w:b/>
          <w:bCs/>
          <w:cs/>
        </w:rPr>
        <w:t>เงินสดและรายการเทียบเท่าเงินสด</w:t>
      </w:r>
    </w:p>
    <w:p w14:paraId="6F78B78D" w14:textId="77777777" w:rsidR="00D306C8" w:rsidRPr="006246C4" w:rsidRDefault="00D306C8" w:rsidP="00D306C8">
      <w:pPr>
        <w:pStyle w:val="BodyText2"/>
        <w:ind w:left="540"/>
        <w:rPr>
          <w:rFonts w:asciiTheme="minorHAnsi" w:hAnsiTheme="minorHAnsi"/>
          <w:lang w:val="en-US"/>
        </w:rPr>
      </w:pPr>
    </w:p>
    <w:tbl>
      <w:tblPr>
        <w:tblW w:w="907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07"/>
        <w:gridCol w:w="365"/>
        <w:gridCol w:w="1172"/>
        <w:gridCol w:w="260"/>
        <w:gridCol w:w="1074"/>
        <w:gridCol w:w="240"/>
        <w:gridCol w:w="1123"/>
        <w:gridCol w:w="250"/>
        <w:gridCol w:w="1084"/>
      </w:tblGrid>
      <w:tr w:rsidR="00503AA6" w:rsidRPr="006246C4" w14:paraId="1FA1EC97" w14:textId="77777777" w:rsidTr="00F03FB7">
        <w:tc>
          <w:tcPr>
            <w:tcW w:w="1932" w:type="pct"/>
          </w:tcPr>
          <w:p w14:paraId="05269E4D" w14:textId="77777777" w:rsidR="00503AA6" w:rsidRPr="006246C4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201" w:type="pct"/>
          </w:tcPr>
          <w:p w14:paraId="7DD52EB8" w14:textId="77777777" w:rsidR="00503AA6" w:rsidRPr="006246C4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766E46CC" w14:textId="77777777" w:rsidR="00503AA6" w:rsidRPr="006246C4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2" w:type="pct"/>
          </w:tcPr>
          <w:p w14:paraId="7F9EE6FB" w14:textId="77777777" w:rsidR="00503AA6" w:rsidRPr="006246C4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0E103A86" w14:textId="77777777" w:rsidR="00503AA6" w:rsidRPr="006246C4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76E" w:rsidRPr="006246C4" w14:paraId="55E22343" w14:textId="77777777" w:rsidTr="00F03FB7">
        <w:tc>
          <w:tcPr>
            <w:tcW w:w="1932" w:type="pct"/>
          </w:tcPr>
          <w:p w14:paraId="21FE2264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01" w:type="pct"/>
          </w:tcPr>
          <w:p w14:paraId="4112D043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46" w:type="pct"/>
          </w:tcPr>
          <w:p w14:paraId="09CC7621" w14:textId="389C88AA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03DC9706" w14:textId="319763A1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09A7C26" w14:textId="20DC4ED9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32" w:type="pct"/>
          </w:tcPr>
          <w:p w14:paraId="019995C6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C1389D8" w14:textId="7F50146B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38" w:type="pct"/>
          </w:tcPr>
          <w:p w14:paraId="149C172A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331504B" w14:textId="466A2EA5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</w:tr>
      <w:tr w:rsidR="00503AA6" w:rsidRPr="006246C4" w14:paraId="2F02F825" w14:textId="77777777" w:rsidTr="00F03FB7">
        <w:tc>
          <w:tcPr>
            <w:tcW w:w="1932" w:type="pct"/>
          </w:tcPr>
          <w:p w14:paraId="5F6FAF42" w14:textId="77777777" w:rsidR="00503AA6" w:rsidRPr="006246C4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201" w:type="pct"/>
          </w:tcPr>
          <w:p w14:paraId="490F34B0" w14:textId="77777777" w:rsidR="00503AA6" w:rsidRPr="006246C4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67" w:type="pct"/>
            <w:gridSpan w:val="7"/>
          </w:tcPr>
          <w:p w14:paraId="676529D7" w14:textId="77777777" w:rsidR="00503AA6" w:rsidRPr="006246C4" w:rsidRDefault="00503AA6" w:rsidP="00D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0"/>
                <w:tab w:val="center" w:pos="2447"/>
              </w:tabs>
              <w:spacing w:after="0" w:line="240" w:lineRule="auto"/>
              <w:ind w:left="-108"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ab/>
            </w:r>
            <w:r w:rsidRPr="006246C4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A7676E" w:rsidRPr="006246C4" w14:paraId="6122EDA8" w14:textId="77777777" w:rsidTr="00F03FB7">
        <w:tc>
          <w:tcPr>
            <w:tcW w:w="1932" w:type="pct"/>
          </w:tcPr>
          <w:p w14:paraId="1FF67185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01" w:type="pct"/>
          </w:tcPr>
          <w:p w14:paraId="28642193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2468BE2D" w14:textId="7664A2D1" w:rsidR="00A7676E" w:rsidRPr="006246C4" w:rsidRDefault="00050EB4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5,13</w:t>
            </w:r>
            <w:r w:rsidR="00055FC0" w:rsidRPr="00055FC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43" w:type="pct"/>
            <w:vAlign w:val="bottom"/>
          </w:tcPr>
          <w:p w14:paraId="6154798C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00C7C85B" w14:textId="16DC3721" w:rsidR="00A7676E" w:rsidRPr="006246C4" w:rsidRDefault="00A7676E" w:rsidP="00B84DF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9,976</w:t>
            </w:r>
          </w:p>
        </w:tc>
        <w:tc>
          <w:tcPr>
            <w:tcW w:w="132" w:type="pct"/>
            <w:vAlign w:val="bottom"/>
          </w:tcPr>
          <w:p w14:paraId="0B5DEC08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D349F63" w14:textId="4A7E2062" w:rsidR="00A7676E" w:rsidRPr="006246C4" w:rsidRDefault="00050EB4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4,533</w:t>
            </w:r>
          </w:p>
        </w:tc>
        <w:tc>
          <w:tcPr>
            <w:tcW w:w="138" w:type="pct"/>
            <w:vAlign w:val="bottom"/>
          </w:tcPr>
          <w:p w14:paraId="56D36BF2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7E11658" w14:textId="0CCFC6F3" w:rsidR="00A7676E" w:rsidRPr="006246C4" w:rsidRDefault="00A7676E" w:rsidP="00B8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6,193</w:t>
            </w:r>
          </w:p>
        </w:tc>
      </w:tr>
      <w:tr w:rsidR="00A7676E" w:rsidRPr="006246C4" w14:paraId="0B90F278" w14:textId="77777777" w:rsidTr="00F03FB7">
        <w:tc>
          <w:tcPr>
            <w:tcW w:w="1932" w:type="pct"/>
          </w:tcPr>
          <w:p w14:paraId="14042F02" w14:textId="0FDC03F6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201" w:type="pct"/>
          </w:tcPr>
          <w:p w14:paraId="3E89C3E1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462C5BFD" w14:textId="1CA11E3D" w:rsidR="00A7676E" w:rsidRPr="006246C4" w:rsidRDefault="00050EB4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272,2</w:t>
            </w:r>
            <w:r w:rsidR="00C918FC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3" w:type="pct"/>
            <w:vAlign w:val="bottom"/>
          </w:tcPr>
          <w:p w14:paraId="2ED1DD2A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441E6F72" w14:textId="2114750F" w:rsidR="00A7676E" w:rsidRPr="006246C4" w:rsidRDefault="00A7676E" w:rsidP="00B84DF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316,057</w:t>
            </w:r>
          </w:p>
        </w:tc>
        <w:tc>
          <w:tcPr>
            <w:tcW w:w="132" w:type="pct"/>
            <w:vAlign w:val="bottom"/>
          </w:tcPr>
          <w:p w14:paraId="5EA6446D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B9BE589" w14:textId="34F32F58" w:rsidR="00A7676E" w:rsidRPr="006246C4" w:rsidRDefault="00050EB4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</w:t>
            </w:r>
            <w:r w:rsidR="00C918FC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138" w:type="pct"/>
            <w:vAlign w:val="bottom"/>
          </w:tcPr>
          <w:p w14:paraId="16C18DBE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1A6764C1" w14:textId="7341238E" w:rsidR="00A7676E" w:rsidRPr="006246C4" w:rsidRDefault="00A7676E" w:rsidP="00B8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197,591</w:t>
            </w:r>
          </w:p>
        </w:tc>
      </w:tr>
      <w:tr w:rsidR="00A7676E" w:rsidRPr="006246C4" w14:paraId="10BB6E0B" w14:textId="77777777" w:rsidTr="00F03FB7">
        <w:tc>
          <w:tcPr>
            <w:tcW w:w="1932" w:type="pct"/>
          </w:tcPr>
          <w:p w14:paraId="414C532E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201" w:type="pct"/>
          </w:tcPr>
          <w:p w14:paraId="6AD2E299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bottom"/>
          </w:tcPr>
          <w:p w14:paraId="374C047D" w14:textId="6919B62C" w:rsidR="00A7676E" w:rsidRPr="006246C4" w:rsidRDefault="00E50DFA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1,164</w:t>
            </w:r>
          </w:p>
        </w:tc>
        <w:tc>
          <w:tcPr>
            <w:tcW w:w="143" w:type="pct"/>
            <w:vAlign w:val="bottom"/>
          </w:tcPr>
          <w:p w14:paraId="7A550174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2A25BB60" w14:textId="06EC91E9" w:rsidR="00A7676E" w:rsidRPr="006246C4" w:rsidRDefault="00A7676E" w:rsidP="00B84DF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" w:type="pct"/>
            <w:vAlign w:val="bottom"/>
          </w:tcPr>
          <w:p w14:paraId="04920BA6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71D59480" w14:textId="554314D7" w:rsidR="00A7676E" w:rsidRPr="006246C4" w:rsidRDefault="00742A84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1,160</w:t>
            </w:r>
          </w:p>
        </w:tc>
        <w:tc>
          <w:tcPr>
            <w:tcW w:w="138" w:type="pct"/>
            <w:vAlign w:val="bottom"/>
          </w:tcPr>
          <w:p w14:paraId="29AEF15B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376DF777" w14:textId="3C0990ED" w:rsidR="00A7676E" w:rsidRPr="006246C4" w:rsidRDefault="00A7676E" w:rsidP="00B8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7676E" w:rsidRPr="006246C4" w14:paraId="4DF56E85" w14:textId="77777777" w:rsidTr="00F03FB7">
        <w:tc>
          <w:tcPr>
            <w:tcW w:w="1932" w:type="pct"/>
          </w:tcPr>
          <w:p w14:paraId="01795F5C" w14:textId="35C63B86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1" w:type="pct"/>
          </w:tcPr>
          <w:p w14:paraId="0856F8B4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FC774" w14:textId="7DE4CB10" w:rsidR="00A7676E" w:rsidRPr="006246C4" w:rsidRDefault="00050EB4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742A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</w:t>
            </w:r>
            <w:r w:rsidR="00C91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43" w:type="pct"/>
            <w:vAlign w:val="bottom"/>
          </w:tcPr>
          <w:p w14:paraId="25E375DC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D4A69" w14:textId="5268F843" w:rsidR="00A7676E" w:rsidRPr="006246C4" w:rsidRDefault="00A7676E" w:rsidP="00B84DF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326,041</w:t>
            </w:r>
          </w:p>
        </w:tc>
        <w:tc>
          <w:tcPr>
            <w:tcW w:w="132" w:type="pct"/>
            <w:vAlign w:val="bottom"/>
          </w:tcPr>
          <w:p w14:paraId="3E8C52EF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6602C" w14:textId="41821DA8" w:rsidR="00A7676E" w:rsidRPr="006246C4" w:rsidRDefault="00050EB4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42A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91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,334</w:t>
            </w:r>
          </w:p>
        </w:tc>
        <w:tc>
          <w:tcPr>
            <w:tcW w:w="138" w:type="pct"/>
            <w:vAlign w:val="bottom"/>
          </w:tcPr>
          <w:p w14:paraId="14B442C4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21751" w14:textId="4C2C0451" w:rsidR="00A7676E" w:rsidRPr="006246C4" w:rsidRDefault="00A7676E" w:rsidP="00B8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203,788</w:t>
            </w:r>
          </w:p>
        </w:tc>
      </w:tr>
    </w:tbl>
    <w:p w14:paraId="3C1FDBC3" w14:textId="77777777" w:rsidR="001222E6" w:rsidRDefault="001222E6" w:rsidP="001222E6">
      <w:pPr>
        <w:pStyle w:val="BodyText2"/>
        <w:rPr>
          <w:rFonts w:asciiTheme="minorHAnsi" w:hAnsiTheme="minorHAnsi"/>
          <w:b/>
          <w:bCs/>
        </w:rPr>
      </w:pPr>
    </w:p>
    <w:p w14:paraId="52341909" w14:textId="5F362B16" w:rsidR="00F33D24" w:rsidRPr="001A2382" w:rsidRDefault="00F33D24" w:rsidP="002F7E05">
      <w:pPr>
        <w:pStyle w:val="BodyText2"/>
        <w:numPr>
          <w:ilvl w:val="0"/>
          <w:numId w:val="29"/>
        </w:numPr>
        <w:ind w:left="540" w:hanging="540"/>
        <w:rPr>
          <w:rFonts w:asciiTheme="minorHAnsi" w:hAnsiTheme="minorHAnsi"/>
          <w:b/>
          <w:bCs/>
        </w:rPr>
      </w:pPr>
      <w:r w:rsidRPr="001A2382">
        <w:rPr>
          <w:rFonts w:asciiTheme="minorHAnsi" w:hAnsiTheme="minorHAnsi" w:hint="cs"/>
          <w:b/>
          <w:bCs/>
          <w:cs/>
        </w:rPr>
        <w:t>ลูกหนี้การค้า</w:t>
      </w:r>
    </w:p>
    <w:p w14:paraId="79786990" w14:textId="7F4B2FE7" w:rsidR="00F33D24" w:rsidRPr="001A2382" w:rsidRDefault="00F33D24" w:rsidP="00F33D24">
      <w:pPr>
        <w:pStyle w:val="BodyText2"/>
        <w:ind w:left="540"/>
        <w:rPr>
          <w:rFonts w:asciiTheme="minorHAnsi" w:hAnsiTheme="minorHAnsi"/>
          <w:cs/>
        </w:rPr>
      </w:pPr>
    </w:p>
    <w:tbl>
      <w:tblPr>
        <w:tblW w:w="917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080"/>
        <w:gridCol w:w="180"/>
        <w:gridCol w:w="1080"/>
        <w:gridCol w:w="180"/>
        <w:gridCol w:w="1072"/>
        <w:gridCol w:w="178"/>
        <w:gridCol w:w="1086"/>
      </w:tblGrid>
      <w:tr w:rsidR="0070467F" w:rsidRPr="006246C4" w14:paraId="48E2510E" w14:textId="77777777" w:rsidTr="00EC470B">
        <w:trPr>
          <w:cantSplit/>
          <w:trHeight w:val="436"/>
        </w:trPr>
        <w:tc>
          <w:tcPr>
            <w:tcW w:w="4320" w:type="dxa"/>
            <w:vAlign w:val="bottom"/>
            <w:hideMark/>
          </w:tcPr>
          <w:p w14:paraId="2EAE874D" w14:textId="77777777" w:rsidR="0070467F" w:rsidRPr="006246C4" w:rsidRDefault="0070467F" w:rsidP="004614C4">
            <w:pPr>
              <w:pStyle w:val="acctmergecolhdg"/>
              <w:spacing w:line="240" w:lineRule="auto"/>
              <w:ind w:left="-83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8894FA3" w14:textId="77777777" w:rsidR="0070467F" w:rsidRPr="006246C4" w:rsidRDefault="0070467F" w:rsidP="004614C4">
            <w:pPr>
              <w:pStyle w:val="acctmergecolhdg"/>
              <w:spacing w:line="240" w:lineRule="auto"/>
              <w:ind w:left="-83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  <w:lang w:bidi="th-TH"/>
              </w:rPr>
            </w:pPr>
            <w:r w:rsidRPr="006246C4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6C12909" w14:textId="77777777" w:rsidR="0070467F" w:rsidRPr="006246C4" w:rsidRDefault="0070467F" w:rsidP="004614C4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</w:rPr>
            </w:pPr>
          </w:p>
        </w:tc>
        <w:tc>
          <w:tcPr>
            <w:tcW w:w="2336" w:type="dxa"/>
            <w:gridSpan w:val="3"/>
            <w:vAlign w:val="bottom"/>
          </w:tcPr>
          <w:p w14:paraId="7B500BD1" w14:textId="77777777" w:rsidR="0070467F" w:rsidRPr="006246C4" w:rsidRDefault="0070467F" w:rsidP="004614C4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</w:rPr>
            </w:pPr>
            <w:r w:rsidRPr="006246C4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76E" w:rsidRPr="006246C4" w14:paraId="55F46A3C" w14:textId="77777777" w:rsidTr="00EC470B">
        <w:trPr>
          <w:cantSplit/>
          <w:trHeight w:val="436"/>
        </w:trPr>
        <w:tc>
          <w:tcPr>
            <w:tcW w:w="4320" w:type="dxa"/>
            <w:vAlign w:val="bottom"/>
          </w:tcPr>
          <w:p w14:paraId="7C549AAC" w14:textId="78CF19DB" w:rsidR="00A7676E" w:rsidRPr="006246C4" w:rsidRDefault="00A7676E" w:rsidP="00A7676E">
            <w:pPr>
              <w:pStyle w:val="acctmergecolhdg"/>
              <w:spacing w:line="240" w:lineRule="auto"/>
              <w:ind w:left="-83" w:right="-79" w:firstLine="83"/>
              <w:jc w:val="left"/>
              <w:rPr>
                <w:rFonts w:asciiTheme="minorBidi" w:hAnsiTheme="minorBidi" w:cstheme="minorBidi"/>
                <w:b w:val="0"/>
                <w:sz w:val="30"/>
                <w:szCs w:val="30"/>
                <w:lang w:bidi="th-TH"/>
              </w:rPr>
            </w:pPr>
            <w:r w:rsidRPr="006246C4">
              <w:rPr>
                <w:rFonts w:asciiTheme="minorBidi" w:hAnsiTheme="minorBidi" w:cstheme="minorBidi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246C4">
              <w:rPr>
                <w:rFonts w:asciiTheme="minorBidi" w:hAnsiTheme="minorBidi" w:cstheme="minorBidi"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246C4">
              <w:rPr>
                <w:rFonts w:asciiTheme="minorBidi" w:hAnsiTheme="minorBidi" w:cstheme="minorBidi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3B48A34" w14:textId="6ABCD22F" w:rsidR="00A7676E" w:rsidRPr="006702CD" w:rsidRDefault="00A7676E" w:rsidP="00A7676E">
            <w:pPr>
              <w:pStyle w:val="acctmergecolhdg"/>
              <w:spacing w:line="240" w:lineRule="auto"/>
              <w:ind w:left="-83" w:right="-79" w:firstLine="4"/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246C4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026B75F" w14:textId="77777777" w:rsidR="00A7676E" w:rsidRPr="006246C4" w:rsidRDefault="00A7676E" w:rsidP="00A7676E">
            <w:pPr>
              <w:pStyle w:val="acctmergecolhdg"/>
              <w:spacing w:line="240" w:lineRule="auto"/>
              <w:ind w:left="-83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55801E" w14:textId="4D5AE154" w:rsidR="00A7676E" w:rsidRPr="006702CD" w:rsidRDefault="00A7676E" w:rsidP="006702CD">
            <w:pPr>
              <w:pStyle w:val="acctmergecolhdg"/>
              <w:spacing w:line="240" w:lineRule="auto"/>
              <w:ind w:left="-83" w:right="-79" w:firstLine="4"/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246C4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320D91C" w14:textId="77777777" w:rsidR="00A7676E" w:rsidRPr="006246C4" w:rsidRDefault="00A7676E" w:rsidP="00A7676E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80553B8" w14:textId="49CA201D" w:rsidR="00A7676E" w:rsidRPr="006702CD" w:rsidRDefault="00A7676E" w:rsidP="006702CD">
            <w:pPr>
              <w:pStyle w:val="acctmergecolhdg"/>
              <w:spacing w:line="240" w:lineRule="auto"/>
              <w:ind w:left="-83" w:right="-79" w:firstLine="4"/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val="en-US"/>
              </w:rPr>
            </w:pPr>
            <w:r w:rsidRPr="006702CD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7F69B074" w14:textId="77777777" w:rsidR="00A7676E" w:rsidRPr="006246C4" w:rsidRDefault="00A7676E" w:rsidP="00A7676E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4A340AA" w14:textId="089D8D17" w:rsidR="00A7676E" w:rsidRPr="006702CD" w:rsidRDefault="00A7676E" w:rsidP="006702CD">
            <w:pPr>
              <w:pStyle w:val="acctmergecolhdg"/>
              <w:spacing w:line="240" w:lineRule="auto"/>
              <w:ind w:left="-83" w:right="-79" w:firstLine="4"/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246C4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70467F" w:rsidRPr="006246C4" w14:paraId="1BAAB14C" w14:textId="77777777" w:rsidTr="00EC470B">
        <w:trPr>
          <w:cantSplit/>
          <w:trHeight w:val="416"/>
        </w:trPr>
        <w:tc>
          <w:tcPr>
            <w:tcW w:w="4320" w:type="dxa"/>
            <w:vAlign w:val="bottom"/>
            <w:hideMark/>
          </w:tcPr>
          <w:p w14:paraId="4DD1B5A9" w14:textId="77777777" w:rsidR="0070467F" w:rsidRPr="006246C4" w:rsidRDefault="0070467F" w:rsidP="004614C4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56" w:type="dxa"/>
            <w:gridSpan w:val="7"/>
            <w:vAlign w:val="bottom"/>
            <w:hideMark/>
          </w:tcPr>
          <w:p w14:paraId="0132F9ED" w14:textId="0BB39C2D" w:rsidR="0070467F" w:rsidRPr="006246C4" w:rsidRDefault="0070467F" w:rsidP="004614C4">
            <w:pPr>
              <w:pStyle w:val="acctmergecolhdg"/>
              <w:spacing w:line="240" w:lineRule="auto"/>
              <w:ind w:left="-83" w:right="-79" w:firstLine="4"/>
              <w:rPr>
                <w:rFonts w:asciiTheme="minorBidi" w:hAnsiTheme="minorBidi" w:cstheme="minorBidi"/>
                <w:b w:val="0"/>
                <w:bCs/>
                <w:sz w:val="30"/>
                <w:szCs w:val="30"/>
              </w:rPr>
            </w:pPr>
            <w:r w:rsidRPr="006246C4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246C4">
              <w:rPr>
                <w:rFonts w:asciiTheme="minorBidi" w:hAnsiTheme="minorBidi" w:cstheme="min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246C4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7676E" w:rsidRPr="006246C4" w14:paraId="78D0A784" w14:textId="77777777" w:rsidTr="00EC470B">
        <w:trPr>
          <w:cantSplit/>
          <w:trHeight w:val="426"/>
        </w:trPr>
        <w:tc>
          <w:tcPr>
            <w:tcW w:w="4320" w:type="dxa"/>
            <w:hideMark/>
          </w:tcPr>
          <w:p w14:paraId="4AF6CEFD" w14:textId="77777777" w:rsidR="00A7676E" w:rsidRPr="006246C4" w:rsidRDefault="00A7676E" w:rsidP="00A7676E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6246C4">
              <w:rPr>
                <w:rFonts w:asciiTheme="minorBidi" w:hAnsiTheme="minorBidi" w:cstheme="min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96F8E95" w14:textId="6573858F" w:rsidR="00A7676E" w:rsidRPr="006246C4" w:rsidRDefault="004D3F76" w:rsidP="004D3F7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79,380</w:t>
            </w:r>
          </w:p>
        </w:tc>
        <w:tc>
          <w:tcPr>
            <w:tcW w:w="180" w:type="dxa"/>
          </w:tcPr>
          <w:p w14:paraId="47BDDFB1" w14:textId="4D6084A6" w:rsidR="00A7676E" w:rsidRPr="006246C4" w:rsidRDefault="00A7676E" w:rsidP="00A7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3B62FD" w14:textId="3BAFADDB" w:rsidR="00A7676E" w:rsidRPr="006246C4" w:rsidRDefault="00A7676E" w:rsidP="00A7676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127,454</w:t>
            </w:r>
          </w:p>
        </w:tc>
        <w:tc>
          <w:tcPr>
            <w:tcW w:w="180" w:type="dxa"/>
          </w:tcPr>
          <w:p w14:paraId="33516E02" w14:textId="77777777" w:rsidR="00A7676E" w:rsidRPr="006246C4" w:rsidRDefault="00A7676E" w:rsidP="00A7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5F6245B" w14:textId="5903E8EE" w:rsidR="00A7676E" w:rsidRPr="001F4FDA" w:rsidRDefault="005F419F" w:rsidP="001A238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1F4FDA">
              <w:rPr>
                <w:rFonts w:asciiTheme="minorHAnsi" w:hAnsiTheme="minorHAnsi" w:cstheme="minorHAnsi"/>
                <w:sz w:val="30"/>
                <w:szCs w:val="30"/>
              </w:rPr>
              <w:t>15,84</w:t>
            </w:r>
            <w:r w:rsidR="00055FC0" w:rsidRPr="001F4FDA">
              <w:rPr>
                <w:rFonts w:asciiTheme="minorHAnsi" w:hAnsiTheme="minorHAnsi" w:cstheme="minorHAnsi" w:hint="cs"/>
                <w:sz w:val="30"/>
                <w:szCs w:val="30"/>
              </w:rPr>
              <w:t>2</w:t>
            </w:r>
          </w:p>
        </w:tc>
        <w:tc>
          <w:tcPr>
            <w:tcW w:w="178" w:type="dxa"/>
          </w:tcPr>
          <w:p w14:paraId="5EDDAAE5" w14:textId="77777777" w:rsidR="00A7676E" w:rsidRPr="006246C4" w:rsidRDefault="00A7676E" w:rsidP="00A7676E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8F20C59" w14:textId="36BED589" w:rsidR="00A7676E" w:rsidRPr="006246C4" w:rsidRDefault="00A7676E" w:rsidP="00A7676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18,021</w:t>
            </w:r>
          </w:p>
        </w:tc>
      </w:tr>
      <w:tr w:rsidR="00A7676E" w:rsidRPr="006246C4" w14:paraId="42665F6F" w14:textId="77777777" w:rsidTr="00EC470B">
        <w:trPr>
          <w:cantSplit/>
          <w:trHeight w:val="416"/>
        </w:trPr>
        <w:tc>
          <w:tcPr>
            <w:tcW w:w="4320" w:type="dxa"/>
            <w:hideMark/>
          </w:tcPr>
          <w:p w14:paraId="77B77673" w14:textId="77777777" w:rsidR="00A7676E" w:rsidRPr="006246C4" w:rsidRDefault="00A7676E" w:rsidP="00A7676E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6246C4">
              <w:rPr>
                <w:rFonts w:asciiTheme="minorBidi" w:hAnsiTheme="minorBidi" w:cstheme="min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54481196" w14:textId="714E5301" w:rsidR="00A7676E" w:rsidRPr="004D3F76" w:rsidRDefault="00A7676E" w:rsidP="004D3F7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D7926A" w14:textId="77777777" w:rsidR="00A7676E" w:rsidRPr="006246C4" w:rsidRDefault="00A7676E" w:rsidP="00A7676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8CE10" w14:textId="77777777" w:rsidR="00A7676E" w:rsidRPr="006246C4" w:rsidRDefault="00A7676E" w:rsidP="00A7676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A628D4" w14:textId="77777777" w:rsidR="00A7676E" w:rsidRPr="006246C4" w:rsidRDefault="00A7676E" w:rsidP="00A7676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379583B" w14:textId="77777777" w:rsidR="00A7676E" w:rsidRPr="006246C4" w:rsidRDefault="00A7676E" w:rsidP="00A7676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13ABC27" w14:textId="77777777" w:rsidR="00A7676E" w:rsidRPr="006246C4" w:rsidRDefault="00A7676E" w:rsidP="00A7676E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5511382" w14:textId="77777777" w:rsidR="00A7676E" w:rsidRPr="006246C4" w:rsidRDefault="00A7676E" w:rsidP="00A7676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E9778F" w:rsidRPr="006246C4" w14:paraId="63F6277A" w14:textId="77777777" w:rsidTr="00EC470B">
        <w:trPr>
          <w:cantSplit/>
          <w:trHeight w:val="426"/>
        </w:trPr>
        <w:tc>
          <w:tcPr>
            <w:tcW w:w="4320" w:type="dxa"/>
            <w:hideMark/>
          </w:tcPr>
          <w:p w14:paraId="6C67ECE1" w14:textId="13402B38" w:rsidR="00E9778F" w:rsidRPr="006246C4" w:rsidRDefault="00E9778F" w:rsidP="00E9778F">
            <w:pPr>
              <w:spacing w:line="240" w:lineRule="auto"/>
              <w:ind w:left="104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6246C4">
              <w:rPr>
                <w:rFonts w:asciiTheme="minorBidi" w:hAnsiTheme="minorBidi" w:cstheme="minorBidi"/>
                <w:sz w:val="30"/>
                <w:szCs w:val="30"/>
              </w:rPr>
              <w:t xml:space="preserve">   </w:t>
            </w:r>
            <w:r w:rsidRPr="006246C4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น้อยกว่า </w:t>
            </w:r>
            <w:r w:rsidRPr="006246C4">
              <w:rPr>
                <w:rFonts w:asciiTheme="minorBidi" w:hAnsiTheme="minorBidi" w:cstheme="minorBidi"/>
                <w:sz w:val="30"/>
                <w:szCs w:val="30"/>
              </w:rPr>
              <w:t xml:space="preserve">3 </w:t>
            </w:r>
            <w:r w:rsidRPr="006246C4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69F75F7C" w14:textId="2BB9365C" w:rsidR="00E9778F" w:rsidRPr="006246C4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49,5</w:t>
            </w:r>
            <w:r w:rsidR="00EE6FF0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5216F9AD" w14:textId="77777777" w:rsidR="00E9778F" w:rsidRPr="006246C4" w:rsidRDefault="00E9778F" w:rsidP="00E977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7555B0" w14:textId="2561BA3D" w:rsidR="00E9778F" w:rsidRPr="006246C4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58,388</w:t>
            </w:r>
          </w:p>
        </w:tc>
        <w:tc>
          <w:tcPr>
            <w:tcW w:w="180" w:type="dxa"/>
          </w:tcPr>
          <w:p w14:paraId="6E6513BB" w14:textId="1C902417" w:rsidR="00E9778F" w:rsidRPr="006246C4" w:rsidRDefault="00E9778F" w:rsidP="00E9778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6B2E21F" w14:textId="2E21A5D1" w:rsidR="00E9778F" w:rsidRPr="006246C4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1,616</w:t>
            </w:r>
          </w:p>
        </w:tc>
        <w:tc>
          <w:tcPr>
            <w:tcW w:w="178" w:type="dxa"/>
          </w:tcPr>
          <w:p w14:paraId="07999C67" w14:textId="423DDC7C" w:rsidR="00E9778F" w:rsidRPr="006246C4" w:rsidRDefault="00E9778F" w:rsidP="00E9778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B11C66E" w14:textId="7DAA7632" w:rsidR="00E9778F" w:rsidRPr="006246C4" w:rsidRDefault="00E9778F" w:rsidP="00E9778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1,647</w:t>
            </w:r>
          </w:p>
        </w:tc>
      </w:tr>
      <w:tr w:rsidR="00E9778F" w:rsidRPr="006246C4" w14:paraId="26B6FC60" w14:textId="77777777" w:rsidTr="00EC470B">
        <w:trPr>
          <w:cantSplit/>
          <w:trHeight w:val="416"/>
        </w:trPr>
        <w:tc>
          <w:tcPr>
            <w:tcW w:w="4320" w:type="dxa"/>
            <w:hideMark/>
          </w:tcPr>
          <w:p w14:paraId="75555207" w14:textId="55AF218B" w:rsidR="00E9778F" w:rsidRPr="006246C4" w:rsidRDefault="00E9778F" w:rsidP="00E9778F">
            <w:pPr>
              <w:spacing w:line="240" w:lineRule="auto"/>
              <w:ind w:left="104"/>
              <w:rPr>
                <w:rFonts w:asciiTheme="minorBidi" w:hAnsiTheme="minorBidi" w:cstheme="minorBidi"/>
                <w:sz w:val="30"/>
                <w:szCs w:val="30"/>
              </w:rPr>
            </w:pPr>
            <w:r w:rsidRPr="006246C4">
              <w:rPr>
                <w:rFonts w:asciiTheme="minorBidi" w:hAnsiTheme="minorBidi" w:cstheme="minorBidi"/>
                <w:sz w:val="30"/>
                <w:szCs w:val="30"/>
              </w:rPr>
              <w:t xml:space="preserve">   3 - 6 </w:t>
            </w:r>
            <w:r w:rsidRPr="006246C4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6538C729" w14:textId="50846A6D" w:rsidR="00E9778F" w:rsidRPr="006246C4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3,774</w:t>
            </w:r>
          </w:p>
        </w:tc>
        <w:tc>
          <w:tcPr>
            <w:tcW w:w="180" w:type="dxa"/>
          </w:tcPr>
          <w:p w14:paraId="4E3D4A08" w14:textId="77777777" w:rsidR="00E9778F" w:rsidRPr="006246C4" w:rsidRDefault="00E9778F" w:rsidP="00E977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4E0274" w14:textId="0305C3B7" w:rsidR="00E9778F" w:rsidRPr="006246C4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22,058</w:t>
            </w:r>
          </w:p>
        </w:tc>
        <w:tc>
          <w:tcPr>
            <w:tcW w:w="180" w:type="dxa"/>
          </w:tcPr>
          <w:p w14:paraId="6BC0E50B" w14:textId="77777777" w:rsidR="00E9778F" w:rsidRPr="006246C4" w:rsidRDefault="00E9778F" w:rsidP="00E9778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621FCD15" w14:textId="3C38403C" w:rsidR="00E9778F" w:rsidRPr="006246C4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72</w:t>
            </w:r>
          </w:p>
        </w:tc>
        <w:tc>
          <w:tcPr>
            <w:tcW w:w="178" w:type="dxa"/>
          </w:tcPr>
          <w:p w14:paraId="790B82A8" w14:textId="77777777" w:rsidR="00E9778F" w:rsidRPr="006246C4" w:rsidRDefault="00E9778F" w:rsidP="00E9778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9A053AD" w14:textId="668EB9C6" w:rsidR="00E9778F" w:rsidRPr="006246C4" w:rsidRDefault="00E9778F" w:rsidP="00E9778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1,850</w:t>
            </w:r>
          </w:p>
        </w:tc>
      </w:tr>
      <w:tr w:rsidR="00E9778F" w:rsidRPr="006246C4" w14:paraId="58021146" w14:textId="77777777" w:rsidTr="00EC470B">
        <w:trPr>
          <w:cantSplit/>
          <w:trHeight w:val="426"/>
        </w:trPr>
        <w:tc>
          <w:tcPr>
            <w:tcW w:w="4320" w:type="dxa"/>
            <w:hideMark/>
          </w:tcPr>
          <w:p w14:paraId="54FCB143" w14:textId="619EC595" w:rsidR="00E9778F" w:rsidRPr="006246C4" w:rsidRDefault="00E9778F" w:rsidP="00E9778F">
            <w:pPr>
              <w:spacing w:line="240" w:lineRule="auto"/>
              <w:ind w:left="104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6246C4">
              <w:rPr>
                <w:rFonts w:asciiTheme="minorBidi" w:hAnsiTheme="minorBidi" w:cstheme="minorBidi"/>
                <w:sz w:val="30"/>
                <w:szCs w:val="30"/>
              </w:rPr>
              <w:t xml:space="preserve">   6</w:t>
            </w:r>
            <w:r w:rsidRPr="006246C4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</w:t>
            </w:r>
            <w:r w:rsidRPr="006246C4">
              <w:rPr>
                <w:rFonts w:asciiTheme="minorBidi" w:hAnsiTheme="minorBidi" w:cstheme="minorBidi"/>
                <w:sz w:val="30"/>
                <w:szCs w:val="30"/>
              </w:rPr>
              <w:t xml:space="preserve">- 9 </w:t>
            </w:r>
            <w:r w:rsidRPr="006246C4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D292EA1" w14:textId="5AA2DF15" w:rsidR="00E9778F" w:rsidRPr="004D3F76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1,055</w:t>
            </w:r>
          </w:p>
        </w:tc>
        <w:tc>
          <w:tcPr>
            <w:tcW w:w="180" w:type="dxa"/>
          </w:tcPr>
          <w:p w14:paraId="2FEEC7C8" w14:textId="77777777" w:rsidR="00E9778F" w:rsidRPr="006246C4" w:rsidRDefault="00E9778F" w:rsidP="00E977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30FB5" w14:textId="2C6399E7" w:rsidR="00E9778F" w:rsidRPr="006246C4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9,654</w:t>
            </w:r>
          </w:p>
        </w:tc>
        <w:tc>
          <w:tcPr>
            <w:tcW w:w="180" w:type="dxa"/>
          </w:tcPr>
          <w:p w14:paraId="372E7A9B" w14:textId="77777777" w:rsidR="00E9778F" w:rsidRPr="006246C4" w:rsidRDefault="00E9778F" w:rsidP="00E9778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D225CDC" w14:textId="3E716502" w:rsidR="00E9778F" w:rsidRPr="006246C4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23</w:t>
            </w:r>
          </w:p>
        </w:tc>
        <w:tc>
          <w:tcPr>
            <w:tcW w:w="178" w:type="dxa"/>
          </w:tcPr>
          <w:p w14:paraId="7A512182" w14:textId="77777777" w:rsidR="00E9778F" w:rsidRPr="006246C4" w:rsidRDefault="00E9778F" w:rsidP="00E9778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7F8445" w14:textId="7A925E13" w:rsidR="00E9778F" w:rsidRPr="006246C4" w:rsidRDefault="00E9778F" w:rsidP="00E9778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1,421</w:t>
            </w:r>
          </w:p>
        </w:tc>
      </w:tr>
      <w:tr w:rsidR="00E9778F" w:rsidRPr="006246C4" w14:paraId="2618D567" w14:textId="77777777" w:rsidTr="00EC470B">
        <w:trPr>
          <w:cantSplit/>
          <w:trHeight w:val="416"/>
        </w:trPr>
        <w:tc>
          <w:tcPr>
            <w:tcW w:w="4320" w:type="dxa"/>
          </w:tcPr>
          <w:p w14:paraId="625D8BD6" w14:textId="712ACB91" w:rsidR="00E9778F" w:rsidRPr="006246C4" w:rsidRDefault="00E9778F" w:rsidP="00E9778F">
            <w:pPr>
              <w:spacing w:line="240" w:lineRule="auto"/>
              <w:ind w:left="104" w:right="-79"/>
              <w:rPr>
                <w:rFonts w:asciiTheme="minorBidi" w:hAnsiTheme="minorBidi" w:cstheme="minorBidi"/>
                <w:sz w:val="30"/>
                <w:szCs w:val="30"/>
              </w:rPr>
            </w:pPr>
            <w:r w:rsidRPr="006246C4">
              <w:rPr>
                <w:rFonts w:asciiTheme="minorBidi" w:hAnsiTheme="minorBidi" w:cstheme="minorBidi"/>
                <w:sz w:val="30"/>
                <w:szCs w:val="30"/>
              </w:rPr>
              <w:t xml:space="preserve">   9</w:t>
            </w:r>
            <w:r w:rsidRPr="006246C4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</w:t>
            </w:r>
            <w:r w:rsidRPr="006246C4">
              <w:rPr>
                <w:rFonts w:asciiTheme="minorBidi" w:hAnsiTheme="minorBidi" w:cstheme="minorBidi"/>
                <w:sz w:val="30"/>
                <w:szCs w:val="30"/>
              </w:rPr>
              <w:t xml:space="preserve">- 12 </w:t>
            </w:r>
            <w:r w:rsidRPr="006246C4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9CA6FAD" w14:textId="19F356C5" w:rsidR="00E9778F" w:rsidRPr="004D3F76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21,497</w:t>
            </w:r>
          </w:p>
        </w:tc>
        <w:tc>
          <w:tcPr>
            <w:tcW w:w="180" w:type="dxa"/>
          </w:tcPr>
          <w:p w14:paraId="262B1F02" w14:textId="77777777" w:rsidR="00E9778F" w:rsidRPr="006246C4" w:rsidRDefault="00E9778F" w:rsidP="00E977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15D6D" w14:textId="0CB3A8C3" w:rsidR="00E9778F" w:rsidRPr="006246C4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5,375</w:t>
            </w:r>
          </w:p>
        </w:tc>
        <w:tc>
          <w:tcPr>
            <w:tcW w:w="180" w:type="dxa"/>
          </w:tcPr>
          <w:p w14:paraId="4F7A064C" w14:textId="77777777" w:rsidR="00E9778F" w:rsidRPr="006246C4" w:rsidRDefault="00E9778F" w:rsidP="00E9778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7507A70" w14:textId="69D6D609" w:rsidR="00E9778F" w:rsidRPr="006246C4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321</w:t>
            </w:r>
          </w:p>
        </w:tc>
        <w:tc>
          <w:tcPr>
            <w:tcW w:w="178" w:type="dxa"/>
          </w:tcPr>
          <w:p w14:paraId="0575D297" w14:textId="77777777" w:rsidR="00E9778F" w:rsidRPr="006246C4" w:rsidRDefault="00E9778F" w:rsidP="00E9778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41C8B4D" w14:textId="39ADB14C" w:rsidR="00E9778F" w:rsidRPr="006246C4" w:rsidRDefault="00E9778F" w:rsidP="00E9778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1,215</w:t>
            </w:r>
          </w:p>
        </w:tc>
      </w:tr>
      <w:tr w:rsidR="00E9778F" w:rsidRPr="006246C4" w14:paraId="27309B24" w14:textId="77777777" w:rsidTr="00EC470B">
        <w:trPr>
          <w:cantSplit/>
          <w:trHeight w:val="426"/>
        </w:trPr>
        <w:tc>
          <w:tcPr>
            <w:tcW w:w="4320" w:type="dxa"/>
            <w:hideMark/>
          </w:tcPr>
          <w:p w14:paraId="21BF8E63" w14:textId="62507851" w:rsidR="00E9778F" w:rsidRPr="006246C4" w:rsidRDefault="00E9778F" w:rsidP="00E9778F">
            <w:pPr>
              <w:spacing w:line="240" w:lineRule="auto"/>
              <w:ind w:left="104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6246C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  มากกว่า </w:t>
            </w:r>
            <w:r w:rsidRPr="006246C4">
              <w:rPr>
                <w:rFonts w:asciiTheme="minorBidi" w:hAnsiTheme="minorBidi" w:cstheme="minorBidi"/>
                <w:sz w:val="30"/>
                <w:szCs w:val="30"/>
              </w:rPr>
              <w:t>12</w:t>
            </w:r>
            <w:r w:rsidRPr="006246C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</w:t>
            </w:r>
            <w:r w:rsidRPr="006246C4">
              <w:rPr>
                <w:rFonts w:asciiTheme="minorBidi" w:hAnsiTheme="minorBidi" w:cstheme="min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627C2" w14:textId="32447FB2" w:rsidR="00E9778F" w:rsidRPr="004D3F76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26,6</w:t>
            </w:r>
            <w:r w:rsidR="00EE6FF0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180" w:type="dxa"/>
          </w:tcPr>
          <w:p w14:paraId="68F0155E" w14:textId="77777777" w:rsidR="00E9778F" w:rsidRPr="006246C4" w:rsidRDefault="00E9778F" w:rsidP="00E977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09375" w14:textId="24D4ABB9" w:rsidR="00E9778F" w:rsidRPr="006246C4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13,390</w:t>
            </w:r>
          </w:p>
        </w:tc>
        <w:tc>
          <w:tcPr>
            <w:tcW w:w="180" w:type="dxa"/>
          </w:tcPr>
          <w:p w14:paraId="42D5E750" w14:textId="77777777" w:rsidR="00E9778F" w:rsidRPr="006246C4" w:rsidRDefault="00E9778F" w:rsidP="00E9778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7D2EA" w14:textId="2FF260C4" w:rsidR="00E9778F" w:rsidRPr="006246C4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4,348</w:t>
            </w:r>
          </w:p>
        </w:tc>
        <w:tc>
          <w:tcPr>
            <w:tcW w:w="178" w:type="dxa"/>
          </w:tcPr>
          <w:p w14:paraId="64030F3B" w14:textId="77777777" w:rsidR="00E9778F" w:rsidRPr="006246C4" w:rsidRDefault="00E9778F" w:rsidP="00E9778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C3B6C" w14:textId="1D1EB0F2" w:rsidR="00E9778F" w:rsidRPr="006246C4" w:rsidRDefault="00E9778F" w:rsidP="00E9778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717</w:t>
            </w:r>
          </w:p>
        </w:tc>
      </w:tr>
      <w:tr w:rsidR="00E9778F" w:rsidRPr="006246C4" w14:paraId="17F70C73" w14:textId="77777777" w:rsidTr="00EC470B">
        <w:trPr>
          <w:cantSplit/>
          <w:trHeight w:val="426"/>
        </w:trPr>
        <w:tc>
          <w:tcPr>
            <w:tcW w:w="4320" w:type="dxa"/>
            <w:hideMark/>
          </w:tcPr>
          <w:p w14:paraId="0EBC860E" w14:textId="77777777" w:rsidR="00E9778F" w:rsidRPr="006246C4" w:rsidRDefault="00E9778F" w:rsidP="00E9778F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6246C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F6F9F" w14:textId="526E7472" w:rsidR="00E9778F" w:rsidRPr="00E9778F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E9778F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181,939</w:t>
            </w:r>
          </w:p>
        </w:tc>
        <w:tc>
          <w:tcPr>
            <w:tcW w:w="180" w:type="dxa"/>
          </w:tcPr>
          <w:p w14:paraId="5B1A0ADD" w14:textId="77777777" w:rsidR="00E9778F" w:rsidRPr="006246C4" w:rsidRDefault="00E9778F" w:rsidP="00E977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FB3E7" w14:textId="7DB82BFB" w:rsidR="00E9778F" w:rsidRPr="006246C4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236,319</w:t>
            </w:r>
          </w:p>
        </w:tc>
        <w:tc>
          <w:tcPr>
            <w:tcW w:w="180" w:type="dxa"/>
          </w:tcPr>
          <w:p w14:paraId="084562D0" w14:textId="77777777" w:rsidR="00E9778F" w:rsidRPr="006246C4" w:rsidRDefault="00E9778F" w:rsidP="00E9778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C7A63" w14:textId="0EB7AB7E" w:rsidR="00E9778F" w:rsidRPr="006246C4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22,22</w:t>
            </w:r>
            <w:r w:rsidRPr="00055FC0">
              <w:rPr>
                <w:rFonts w:asciiTheme="minorHAnsi" w:hAnsiTheme="minorHAnsi" w:cstheme="minorHAnsi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532003FA" w14:textId="77777777" w:rsidR="00E9778F" w:rsidRPr="006246C4" w:rsidRDefault="00E9778F" w:rsidP="00E9778F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</w:tcPr>
          <w:p w14:paraId="0E4569C3" w14:textId="1A40A355" w:rsidR="00E9778F" w:rsidRPr="006246C4" w:rsidRDefault="00E9778F" w:rsidP="00E9778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24,871</w:t>
            </w:r>
          </w:p>
        </w:tc>
      </w:tr>
      <w:tr w:rsidR="00E9778F" w:rsidRPr="006246C4" w14:paraId="17746170" w14:textId="77777777" w:rsidTr="00EC470B">
        <w:trPr>
          <w:cantSplit/>
          <w:trHeight w:val="73"/>
        </w:trPr>
        <w:tc>
          <w:tcPr>
            <w:tcW w:w="4320" w:type="dxa"/>
            <w:vAlign w:val="bottom"/>
            <w:hideMark/>
          </w:tcPr>
          <w:p w14:paraId="0F280F95" w14:textId="0A9E6171" w:rsidR="00E9778F" w:rsidRPr="006246C4" w:rsidRDefault="00E9778F" w:rsidP="00E9778F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6246C4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6246C4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A59D7" w14:textId="28B26F1D" w:rsidR="00E9778F" w:rsidRPr="00E9778F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(44,950)</w:t>
            </w:r>
          </w:p>
        </w:tc>
        <w:tc>
          <w:tcPr>
            <w:tcW w:w="180" w:type="dxa"/>
            <w:vAlign w:val="bottom"/>
          </w:tcPr>
          <w:p w14:paraId="71E57C12" w14:textId="77777777" w:rsidR="00E9778F" w:rsidRPr="006246C4" w:rsidRDefault="00E9778F" w:rsidP="00E977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5BF1F" w14:textId="414AFD8A" w:rsidR="00E9778F" w:rsidRPr="006246C4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Pr="006246C4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18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043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211B00D" w14:textId="77777777" w:rsidR="00E9778F" w:rsidRPr="006246C4" w:rsidRDefault="00E9778F" w:rsidP="00E9778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BA782" w14:textId="183759C8" w:rsidR="00E9778F" w:rsidRPr="006246C4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(4,79</w:t>
            </w:r>
            <w:r w:rsidRPr="00055FC0">
              <w:rPr>
                <w:rFonts w:asciiTheme="minorHAnsi" w:hAnsiTheme="minorHAnsi" w:cstheme="minorHAnsi" w:hint="cs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D75F653" w14:textId="77777777" w:rsidR="00E9778F" w:rsidRPr="006246C4" w:rsidRDefault="00E9778F" w:rsidP="00E9778F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7AEA8" w14:textId="2E67E4B4" w:rsidR="00E9778F" w:rsidRPr="006246C4" w:rsidRDefault="00E9778F" w:rsidP="00E9778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Pr="006246C4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363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</w:tr>
      <w:tr w:rsidR="00E9778F" w:rsidRPr="006246C4" w14:paraId="61C0F724" w14:textId="77777777" w:rsidTr="00EC470B">
        <w:trPr>
          <w:cantSplit/>
          <w:trHeight w:val="436"/>
        </w:trPr>
        <w:tc>
          <w:tcPr>
            <w:tcW w:w="4320" w:type="dxa"/>
            <w:hideMark/>
          </w:tcPr>
          <w:p w14:paraId="66CAC9A5" w14:textId="77777777" w:rsidR="00E9778F" w:rsidRPr="006246C4" w:rsidRDefault="00E9778F" w:rsidP="00E9778F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6246C4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6B57B" w14:textId="43113B50" w:rsidR="00E9778F" w:rsidRPr="00E9778F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E9778F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136,989</w:t>
            </w:r>
          </w:p>
        </w:tc>
        <w:tc>
          <w:tcPr>
            <w:tcW w:w="180" w:type="dxa"/>
          </w:tcPr>
          <w:p w14:paraId="728CF0CB" w14:textId="77777777" w:rsidR="00E9778F" w:rsidRPr="006246C4" w:rsidRDefault="00E9778F" w:rsidP="00E977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E9608" w14:textId="55FF5C03" w:rsidR="00E9778F" w:rsidRPr="006246C4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218,276</w:t>
            </w:r>
          </w:p>
        </w:tc>
        <w:tc>
          <w:tcPr>
            <w:tcW w:w="180" w:type="dxa"/>
          </w:tcPr>
          <w:p w14:paraId="78CE752A" w14:textId="77777777" w:rsidR="00E9778F" w:rsidRPr="006246C4" w:rsidRDefault="00E9778F" w:rsidP="00E9778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71B84E" w14:textId="19C51EAD" w:rsidR="00E9778F" w:rsidRPr="009F03DF" w:rsidRDefault="00E9778F" w:rsidP="00E977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17,42</w:t>
            </w:r>
            <w:r w:rsidRPr="00055FC0">
              <w:rPr>
                <w:rFonts w:asciiTheme="minorHAnsi" w:hAnsiTheme="minorHAnsi" w:cstheme="minorHAnsi" w:hint="cs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CB85F7A" w14:textId="77777777" w:rsidR="00E9778F" w:rsidRPr="006246C4" w:rsidRDefault="00E9778F" w:rsidP="00E9778F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2833AEAD" w14:textId="1E1C12C2" w:rsidR="00E9778F" w:rsidRPr="006246C4" w:rsidRDefault="00E9778F" w:rsidP="00E9778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21,508</w:t>
            </w:r>
          </w:p>
        </w:tc>
      </w:tr>
      <w:tr w:rsidR="00293C78" w:rsidRPr="006246C4" w14:paraId="2A965750" w14:textId="77777777" w:rsidTr="006702CD">
        <w:trPr>
          <w:cantSplit/>
          <w:trHeight w:val="436"/>
        </w:trPr>
        <w:tc>
          <w:tcPr>
            <w:tcW w:w="4320" w:type="dxa"/>
          </w:tcPr>
          <w:p w14:paraId="0922EC5E" w14:textId="0B794A04" w:rsidR="00293C78" w:rsidRPr="006246C4" w:rsidRDefault="00293C78" w:rsidP="00293C78">
            <w:pPr>
              <w:pStyle w:val="acctmergecolhdg"/>
              <w:spacing w:line="240" w:lineRule="auto"/>
              <w:ind w:left="10" w:hanging="10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246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</w:t>
            </w:r>
          </w:p>
        </w:tc>
        <w:tc>
          <w:tcPr>
            <w:tcW w:w="2340" w:type="dxa"/>
            <w:gridSpan w:val="3"/>
            <w:vAlign w:val="bottom"/>
          </w:tcPr>
          <w:p w14:paraId="1BD276AE" w14:textId="7C1EB951" w:rsidR="00293C78" w:rsidRPr="006246C4" w:rsidRDefault="00293C78" w:rsidP="00293C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246C4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1FA698" w14:textId="77777777" w:rsidR="00293C78" w:rsidRPr="006246C4" w:rsidRDefault="00293C78" w:rsidP="006702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36" w:type="dxa"/>
            <w:gridSpan w:val="3"/>
            <w:vAlign w:val="bottom"/>
          </w:tcPr>
          <w:p w14:paraId="7D47124F" w14:textId="41B85A6D" w:rsidR="00293C78" w:rsidRPr="006246C4" w:rsidRDefault="00293C78" w:rsidP="00293C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246C4">
              <w:rPr>
                <w:rFonts w:asciiTheme="minorBidi" w:hAnsiTheme="minorBidi" w:cstheme="min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2CD" w:rsidRPr="006246C4" w14:paraId="71F5D9E0" w14:textId="77777777" w:rsidTr="00323129">
        <w:trPr>
          <w:cantSplit/>
          <w:trHeight w:val="426"/>
        </w:trPr>
        <w:tc>
          <w:tcPr>
            <w:tcW w:w="4320" w:type="dxa"/>
          </w:tcPr>
          <w:p w14:paraId="0DD0E994" w14:textId="456B9D8C" w:rsidR="006702CD" w:rsidRPr="006246C4" w:rsidRDefault="006702CD" w:rsidP="006702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6246C4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</w:tcPr>
          <w:p w14:paraId="229D8ABD" w14:textId="752755E6" w:rsidR="006702CD" w:rsidRPr="006702CD" w:rsidRDefault="006702CD" w:rsidP="006702CD">
            <w:pPr>
              <w:pStyle w:val="acctmergecolhdg"/>
              <w:spacing w:line="240" w:lineRule="auto"/>
              <w:ind w:left="-83" w:right="-79" w:firstLine="4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</w:pPr>
            <w:r w:rsidRPr="006246C4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0E04270" w14:textId="77777777" w:rsidR="006702CD" w:rsidRPr="006246C4" w:rsidRDefault="006702CD" w:rsidP="006702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618AFF" w14:textId="74C0DE29" w:rsidR="006702CD" w:rsidRPr="006702CD" w:rsidRDefault="006702CD" w:rsidP="006702CD">
            <w:pPr>
              <w:pStyle w:val="acctmergecolhdg"/>
              <w:spacing w:line="240" w:lineRule="auto"/>
              <w:ind w:left="-83" w:right="-79" w:firstLine="4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</w:pPr>
            <w:r w:rsidRPr="006246C4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71E16FA" w14:textId="77777777" w:rsidR="006702CD" w:rsidRPr="006246C4" w:rsidRDefault="006702CD" w:rsidP="006702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8645375" w14:textId="2617ADF4" w:rsidR="006702CD" w:rsidRPr="006702CD" w:rsidRDefault="006702CD" w:rsidP="006702CD">
            <w:pPr>
              <w:pStyle w:val="acctmergecolhdg"/>
              <w:spacing w:line="240" w:lineRule="auto"/>
              <w:ind w:left="-83" w:right="-79" w:firstLine="4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</w:pPr>
            <w:r w:rsidRPr="006702CD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0BE272CB" w14:textId="77777777" w:rsidR="006702CD" w:rsidRPr="006246C4" w:rsidRDefault="006702CD" w:rsidP="006702CD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95A8D92" w14:textId="75792D99" w:rsidR="006702CD" w:rsidRPr="006702CD" w:rsidRDefault="006702CD" w:rsidP="006702CD">
            <w:pPr>
              <w:pStyle w:val="acctmergecolhdg"/>
              <w:spacing w:line="240" w:lineRule="auto"/>
              <w:ind w:left="-83" w:right="-79" w:firstLine="4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</w:pPr>
            <w:r w:rsidRPr="006246C4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6702CD" w:rsidRPr="006246C4" w14:paraId="18576540" w14:textId="77777777" w:rsidTr="00F25737">
        <w:trPr>
          <w:cantSplit/>
          <w:trHeight w:val="436"/>
        </w:trPr>
        <w:tc>
          <w:tcPr>
            <w:tcW w:w="4320" w:type="dxa"/>
            <w:vAlign w:val="bottom"/>
          </w:tcPr>
          <w:p w14:paraId="60FAC293" w14:textId="77777777" w:rsidR="006702CD" w:rsidRPr="006246C4" w:rsidRDefault="006702CD" w:rsidP="006702CD">
            <w:pPr>
              <w:pStyle w:val="acctmergecolhdg"/>
              <w:spacing w:line="240" w:lineRule="auto"/>
              <w:ind w:left="10" w:hanging="10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56" w:type="dxa"/>
            <w:gridSpan w:val="7"/>
            <w:vAlign w:val="bottom"/>
          </w:tcPr>
          <w:p w14:paraId="65E18926" w14:textId="1C9D75DA" w:rsidR="006702CD" w:rsidRPr="006246C4" w:rsidRDefault="006702CD" w:rsidP="006702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246C4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246C4">
              <w:rPr>
                <w:rFonts w:asciiTheme="minorBidi" w:hAnsiTheme="minorBidi" w:cstheme="min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246C4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702CD" w:rsidRPr="006246C4" w14:paraId="17B6219F" w14:textId="77777777" w:rsidTr="00EC470B">
        <w:trPr>
          <w:cantSplit/>
          <w:trHeight w:val="426"/>
        </w:trPr>
        <w:tc>
          <w:tcPr>
            <w:tcW w:w="4320" w:type="dxa"/>
            <w:hideMark/>
          </w:tcPr>
          <w:p w14:paraId="0230E2E9" w14:textId="5851455C" w:rsidR="006702CD" w:rsidRPr="006246C4" w:rsidRDefault="006702CD" w:rsidP="006702CD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246C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246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287DABD5" w14:textId="10BA14FC" w:rsidR="006702CD" w:rsidRPr="006246C4" w:rsidRDefault="006702CD" w:rsidP="006702C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18,043</w:t>
            </w:r>
          </w:p>
        </w:tc>
        <w:tc>
          <w:tcPr>
            <w:tcW w:w="180" w:type="dxa"/>
            <w:vAlign w:val="bottom"/>
          </w:tcPr>
          <w:p w14:paraId="7835E424" w14:textId="77777777" w:rsidR="006702CD" w:rsidRPr="006246C4" w:rsidRDefault="006702CD" w:rsidP="006702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7E4126" w14:textId="216E63C3" w:rsidR="006702CD" w:rsidRPr="006246C4" w:rsidRDefault="006702CD" w:rsidP="006702C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17,869</w:t>
            </w:r>
          </w:p>
        </w:tc>
        <w:tc>
          <w:tcPr>
            <w:tcW w:w="180" w:type="dxa"/>
            <w:vAlign w:val="bottom"/>
          </w:tcPr>
          <w:p w14:paraId="7496233F" w14:textId="77777777" w:rsidR="006702CD" w:rsidRPr="006246C4" w:rsidRDefault="006702CD" w:rsidP="006702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ED31CED" w14:textId="61A3BECA" w:rsidR="006702CD" w:rsidRPr="006246C4" w:rsidRDefault="006702CD" w:rsidP="006702C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3,363</w:t>
            </w:r>
          </w:p>
        </w:tc>
        <w:tc>
          <w:tcPr>
            <w:tcW w:w="178" w:type="dxa"/>
            <w:vAlign w:val="bottom"/>
          </w:tcPr>
          <w:p w14:paraId="44097F72" w14:textId="77777777" w:rsidR="006702CD" w:rsidRPr="006246C4" w:rsidRDefault="006702CD" w:rsidP="006702C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B6B1FF7" w14:textId="5A8C0901" w:rsidR="006702CD" w:rsidRPr="006246C4" w:rsidRDefault="006702CD" w:rsidP="006702C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1A2382">
              <w:rPr>
                <w:rFonts w:asciiTheme="minorHAnsi" w:hAnsiTheme="minorHAnsi" w:cstheme="minorHAnsi"/>
                <w:sz w:val="30"/>
                <w:szCs w:val="30"/>
              </w:rPr>
              <w:t>7,346</w:t>
            </w:r>
          </w:p>
        </w:tc>
      </w:tr>
      <w:tr w:rsidR="006702CD" w:rsidRPr="006246C4" w14:paraId="4E1FB05F" w14:textId="77777777" w:rsidTr="00EC470B">
        <w:trPr>
          <w:cantSplit/>
          <w:trHeight w:val="426"/>
        </w:trPr>
        <w:tc>
          <w:tcPr>
            <w:tcW w:w="4320" w:type="dxa"/>
            <w:hideMark/>
          </w:tcPr>
          <w:p w14:paraId="076CC79B" w14:textId="7987C7A9" w:rsidR="006702CD" w:rsidRPr="006246C4" w:rsidRDefault="006702CD" w:rsidP="006702CD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73324140" w14:textId="392210BF" w:rsidR="006702CD" w:rsidRPr="006246C4" w:rsidRDefault="006702CD" w:rsidP="006702C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D30FAE">
              <w:rPr>
                <w:rFonts w:asciiTheme="minorHAnsi" w:hAnsiTheme="minorHAnsi" w:cstheme="minorHAnsi" w:hint="cs"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,230</w:t>
            </w:r>
          </w:p>
        </w:tc>
        <w:tc>
          <w:tcPr>
            <w:tcW w:w="180" w:type="dxa"/>
          </w:tcPr>
          <w:p w14:paraId="69FE1A13" w14:textId="77777777" w:rsidR="006702CD" w:rsidRPr="006246C4" w:rsidRDefault="006702CD" w:rsidP="006702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B4569" w14:textId="72EA75E0" w:rsidR="006702CD" w:rsidRPr="00D96821" w:rsidRDefault="006702CD" w:rsidP="006702C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14,169</w:t>
            </w:r>
          </w:p>
        </w:tc>
        <w:tc>
          <w:tcPr>
            <w:tcW w:w="180" w:type="dxa"/>
          </w:tcPr>
          <w:p w14:paraId="00E2A650" w14:textId="77777777" w:rsidR="006702CD" w:rsidRPr="006246C4" w:rsidRDefault="006702CD" w:rsidP="006702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2130463" w14:textId="69160B8C" w:rsidR="006702CD" w:rsidRPr="006246C4" w:rsidRDefault="006702CD" w:rsidP="006702C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1,433</w:t>
            </w:r>
          </w:p>
        </w:tc>
        <w:tc>
          <w:tcPr>
            <w:tcW w:w="178" w:type="dxa"/>
          </w:tcPr>
          <w:p w14:paraId="7E9BFBB7" w14:textId="77777777" w:rsidR="006702CD" w:rsidRPr="006246C4" w:rsidRDefault="006702CD" w:rsidP="006702C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1149833" w14:textId="3B36193F" w:rsidR="006702CD" w:rsidRPr="006246C4" w:rsidRDefault="006702CD" w:rsidP="006702C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3,129</w:t>
            </w:r>
          </w:p>
        </w:tc>
      </w:tr>
      <w:tr w:rsidR="006702CD" w:rsidRPr="006246C4" w14:paraId="71735CC9" w14:textId="77777777" w:rsidTr="00EC470B">
        <w:trPr>
          <w:cantSplit/>
          <w:trHeight w:val="416"/>
        </w:trPr>
        <w:tc>
          <w:tcPr>
            <w:tcW w:w="4320" w:type="dxa"/>
          </w:tcPr>
          <w:p w14:paraId="1F65986D" w14:textId="63A25D62" w:rsidR="006702CD" w:rsidRPr="006246C4" w:rsidRDefault="006702CD" w:rsidP="006702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17954C64" w14:textId="5458BC94" w:rsidR="006702CD" w:rsidRPr="006246C4" w:rsidRDefault="006702CD" w:rsidP="006702C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(7,327)</w:t>
            </w:r>
          </w:p>
        </w:tc>
        <w:tc>
          <w:tcPr>
            <w:tcW w:w="180" w:type="dxa"/>
          </w:tcPr>
          <w:p w14:paraId="55A0540C" w14:textId="77777777" w:rsidR="006702CD" w:rsidRPr="006246C4" w:rsidRDefault="006702CD" w:rsidP="006702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C52149" w14:textId="56F861BB" w:rsidR="006702CD" w:rsidRPr="006246C4" w:rsidRDefault="006702CD" w:rsidP="006702C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9AA796" w14:textId="77777777" w:rsidR="006702CD" w:rsidRPr="006246C4" w:rsidRDefault="006702CD" w:rsidP="006702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B1C1CEE" w14:textId="69ADB89B" w:rsidR="006702CD" w:rsidRDefault="006702CD" w:rsidP="006702CD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08EB579" w14:textId="77777777" w:rsidR="006702CD" w:rsidRPr="006246C4" w:rsidRDefault="006702CD" w:rsidP="006702C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DD4A2B8" w14:textId="488FFD62" w:rsidR="006702CD" w:rsidRPr="006246C4" w:rsidRDefault="006702CD" w:rsidP="006702CD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6702CD" w:rsidRPr="006246C4" w14:paraId="7DBC4A8A" w14:textId="77777777" w:rsidTr="00EC470B">
        <w:trPr>
          <w:cantSplit/>
          <w:trHeight w:val="416"/>
        </w:trPr>
        <w:tc>
          <w:tcPr>
            <w:tcW w:w="4320" w:type="dxa"/>
            <w:hideMark/>
          </w:tcPr>
          <w:p w14:paraId="30BE102B" w14:textId="472250C8" w:rsidR="006702CD" w:rsidRPr="006246C4" w:rsidRDefault="006702CD" w:rsidP="006702CD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80" w:type="dxa"/>
          </w:tcPr>
          <w:p w14:paraId="067F0B6E" w14:textId="5F8E905D" w:rsidR="006702CD" w:rsidRPr="006246C4" w:rsidRDefault="006702CD" w:rsidP="006702C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E62B37" w14:textId="77777777" w:rsidR="006702CD" w:rsidRPr="006246C4" w:rsidRDefault="006702CD" w:rsidP="006702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4B5EB" w14:textId="016990C2" w:rsidR="006702CD" w:rsidRPr="006246C4" w:rsidRDefault="006702CD" w:rsidP="006702C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Pr="006246C4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112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C93E984" w14:textId="77777777" w:rsidR="006702CD" w:rsidRPr="006246C4" w:rsidRDefault="006702CD" w:rsidP="006702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1722B12" w14:textId="438A803B" w:rsidR="006702CD" w:rsidRPr="006246C4" w:rsidRDefault="006702CD" w:rsidP="006702CD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3EB1B45" w14:textId="77777777" w:rsidR="006702CD" w:rsidRPr="006246C4" w:rsidRDefault="006702CD" w:rsidP="006702C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D81F5B6" w14:textId="578244DA" w:rsidR="006702CD" w:rsidRPr="006246C4" w:rsidRDefault="006702CD" w:rsidP="006702C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Pr="001A2382">
              <w:rPr>
                <w:rFonts w:asciiTheme="minorHAnsi" w:hAnsiTheme="minorHAnsi" w:cstheme="minorHAnsi"/>
                <w:sz w:val="30"/>
                <w:szCs w:val="30"/>
              </w:rPr>
              <w:t>7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1A2382">
              <w:rPr>
                <w:rFonts w:asciiTheme="minorHAnsi" w:hAnsiTheme="minorHAnsi" w:cstheme="minorHAnsi"/>
                <w:sz w:val="30"/>
                <w:szCs w:val="30"/>
              </w:rPr>
              <w:t>112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</w:tr>
      <w:tr w:rsidR="006702CD" w:rsidRPr="006246C4" w14:paraId="3DEDCB98" w14:textId="77777777" w:rsidTr="00EC470B">
        <w:trPr>
          <w:cantSplit/>
          <w:trHeight w:val="416"/>
        </w:trPr>
        <w:tc>
          <w:tcPr>
            <w:tcW w:w="4320" w:type="dxa"/>
          </w:tcPr>
          <w:p w14:paraId="5FD3223C" w14:textId="27CECD86" w:rsidR="006702CD" w:rsidRPr="006246C4" w:rsidRDefault="006702CD" w:rsidP="006702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6C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โอนเปลี่ยนแปลงสถานะเงินลงทุน</w:t>
            </w:r>
          </w:p>
        </w:tc>
        <w:tc>
          <w:tcPr>
            <w:tcW w:w="1080" w:type="dxa"/>
          </w:tcPr>
          <w:p w14:paraId="41D53E60" w14:textId="73B653FF" w:rsidR="006702CD" w:rsidRDefault="006702CD" w:rsidP="006702C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CC6B5E7" w14:textId="77777777" w:rsidR="006702CD" w:rsidRPr="006246C4" w:rsidRDefault="006702CD" w:rsidP="006702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3D2E44" w14:textId="439A8FE0" w:rsidR="006702CD" w:rsidRPr="006246C4" w:rsidRDefault="006702CD" w:rsidP="006702C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Pr="006246C4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883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C24CE40" w14:textId="77777777" w:rsidR="006702CD" w:rsidRPr="006246C4" w:rsidRDefault="006702CD" w:rsidP="006702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B096E80" w14:textId="1B8E548D" w:rsidR="006702CD" w:rsidRDefault="006702CD" w:rsidP="006702CD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E10B14" w14:textId="77777777" w:rsidR="006702CD" w:rsidRPr="006246C4" w:rsidRDefault="006702CD" w:rsidP="006702C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72CB4B" w14:textId="3E4E6656" w:rsidR="006702CD" w:rsidRPr="006246C4" w:rsidRDefault="006702CD" w:rsidP="006702CD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6702CD" w:rsidRPr="006246C4" w14:paraId="7DDC9C89" w14:textId="77777777" w:rsidTr="00EC470B">
        <w:trPr>
          <w:cantSplit/>
          <w:trHeight w:val="416"/>
        </w:trPr>
        <w:tc>
          <w:tcPr>
            <w:tcW w:w="4320" w:type="dxa"/>
          </w:tcPr>
          <w:p w14:paraId="145E1554" w14:textId="456DECB2" w:rsidR="006702CD" w:rsidRPr="006246C4" w:rsidRDefault="006702CD" w:rsidP="006702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ได้รับจากการรวมธุรกิจ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64E30C" w14:textId="61208348" w:rsidR="006702CD" w:rsidRPr="006246C4" w:rsidRDefault="006702CD" w:rsidP="006702C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16731A7" w14:textId="77777777" w:rsidR="006702CD" w:rsidRPr="006246C4" w:rsidRDefault="006702CD" w:rsidP="006702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8BBE4" w14:textId="418D5049" w:rsidR="006702CD" w:rsidRPr="006246C4" w:rsidRDefault="006702CD" w:rsidP="006702C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17D0D11" w14:textId="77777777" w:rsidR="006702CD" w:rsidRPr="006246C4" w:rsidRDefault="006702CD" w:rsidP="006702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56B2D19" w14:textId="1150B834" w:rsidR="006702CD" w:rsidRPr="006246C4" w:rsidRDefault="006702CD" w:rsidP="006702CD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BAE15D0" w14:textId="77777777" w:rsidR="006702CD" w:rsidRPr="006246C4" w:rsidRDefault="006702CD" w:rsidP="006702C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0879E9C" w14:textId="5AFEB25C" w:rsidR="006702CD" w:rsidRPr="006246C4" w:rsidRDefault="006702CD" w:rsidP="006702C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6702CD" w:rsidRPr="006246C4" w14:paraId="312D6E2B" w14:textId="77777777" w:rsidTr="00EC470B">
        <w:trPr>
          <w:cantSplit/>
          <w:trHeight w:val="426"/>
        </w:trPr>
        <w:tc>
          <w:tcPr>
            <w:tcW w:w="4320" w:type="dxa"/>
            <w:hideMark/>
          </w:tcPr>
          <w:p w14:paraId="6D3879EF" w14:textId="7AC5FA51" w:rsidR="006702CD" w:rsidRPr="006246C4" w:rsidRDefault="006702CD" w:rsidP="006702CD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624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46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46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AAA56F" w14:textId="608CFB22" w:rsidR="006702CD" w:rsidRPr="006246C4" w:rsidRDefault="006702CD" w:rsidP="006702C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44,950</w:t>
            </w:r>
          </w:p>
        </w:tc>
        <w:tc>
          <w:tcPr>
            <w:tcW w:w="180" w:type="dxa"/>
            <w:vAlign w:val="bottom"/>
          </w:tcPr>
          <w:p w14:paraId="6F996478" w14:textId="77777777" w:rsidR="006702CD" w:rsidRPr="006246C4" w:rsidRDefault="006702CD" w:rsidP="006702C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044EE" w14:textId="73E8D8D7" w:rsidR="006702CD" w:rsidRPr="00D96821" w:rsidRDefault="006702CD" w:rsidP="006702C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D96821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18,043</w:t>
            </w:r>
          </w:p>
        </w:tc>
        <w:tc>
          <w:tcPr>
            <w:tcW w:w="180" w:type="dxa"/>
            <w:vAlign w:val="bottom"/>
          </w:tcPr>
          <w:p w14:paraId="075149B0" w14:textId="77777777" w:rsidR="006702CD" w:rsidRPr="006246C4" w:rsidRDefault="006702CD" w:rsidP="006702C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8495A4" w14:textId="2105D02D" w:rsidR="006702CD" w:rsidRPr="001A2382" w:rsidRDefault="006702CD" w:rsidP="006702C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4,796</w:t>
            </w:r>
          </w:p>
        </w:tc>
        <w:tc>
          <w:tcPr>
            <w:tcW w:w="178" w:type="dxa"/>
            <w:vAlign w:val="bottom"/>
          </w:tcPr>
          <w:p w14:paraId="7D6D90F6" w14:textId="2BB5D34F" w:rsidR="006702CD" w:rsidRPr="006246C4" w:rsidRDefault="006702CD" w:rsidP="006702CD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F2C25" w14:textId="58E4566A" w:rsidR="006702CD" w:rsidRPr="006246C4" w:rsidRDefault="006702CD" w:rsidP="006702C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3,363</w:t>
            </w:r>
          </w:p>
        </w:tc>
      </w:tr>
    </w:tbl>
    <w:p w14:paraId="55CC03F8" w14:textId="113D38AA" w:rsidR="004614C4" w:rsidRPr="006246C4" w:rsidRDefault="004614C4" w:rsidP="00F03FB7">
      <w:pPr>
        <w:pStyle w:val="BodyText2"/>
        <w:rPr>
          <w:rFonts w:asciiTheme="minorHAnsi" w:hAnsiTheme="minorHAnsi"/>
          <w:lang w:val="en-US"/>
        </w:rPr>
      </w:pPr>
    </w:p>
    <w:p w14:paraId="2FD9FD3F" w14:textId="1C703088" w:rsidR="00D471FE" w:rsidRDefault="004614C4" w:rsidP="009E44F1">
      <w:pPr>
        <w:pStyle w:val="BodyText2"/>
        <w:ind w:left="540"/>
        <w:rPr>
          <w:rFonts w:asciiTheme="minorHAnsi" w:hAnsiTheme="minorHAnsi"/>
        </w:rPr>
      </w:pPr>
      <w:r w:rsidRPr="006246C4">
        <w:rPr>
          <w:rFonts w:asciiTheme="minorHAnsi" w:hAnsiTheme="minorHAnsi"/>
          <w:cs/>
        </w:rPr>
        <w:t>ข้อมูลเกี่ยวกับความเสี่ยงด้านเครดิตเปิด</w:t>
      </w:r>
      <w:r w:rsidR="00122219" w:rsidRPr="006246C4">
        <w:rPr>
          <w:rFonts w:asciiTheme="minorHAnsi" w:hAnsiTheme="minorHAnsi" w:hint="cs"/>
          <w:cs/>
          <w:lang w:val="en-US"/>
        </w:rPr>
        <w:t>เ</w:t>
      </w:r>
      <w:r w:rsidRPr="006246C4">
        <w:rPr>
          <w:rFonts w:asciiTheme="minorHAnsi" w:hAnsiTheme="minorHAnsi"/>
          <w:cs/>
        </w:rPr>
        <w:t xml:space="preserve">ผยในหมายเหตุข้อ </w:t>
      </w:r>
      <w:r w:rsidR="00A301CB" w:rsidRPr="006246C4">
        <w:rPr>
          <w:rFonts w:asciiTheme="minorHAnsi" w:hAnsiTheme="minorHAnsi"/>
          <w:lang w:val="en-US"/>
        </w:rPr>
        <w:t>2</w:t>
      </w:r>
      <w:r w:rsidR="00922607">
        <w:rPr>
          <w:rFonts w:asciiTheme="minorHAnsi" w:hAnsiTheme="minorHAnsi"/>
          <w:lang w:val="en-US"/>
        </w:rPr>
        <w:t>4</w:t>
      </w:r>
      <w:r w:rsidRPr="006246C4">
        <w:rPr>
          <w:rFonts w:asciiTheme="minorHAnsi" w:hAnsiTheme="minorHAnsi"/>
          <w:cs/>
        </w:rPr>
        <w:t xml:space="preserve"> (ข.</w:t>
      </w:r>
      <w:r w:rsidR="00A301CB" w:rsidRPr="006246C4">
        <w:rPr>
          <w:rFonts w:asciiTheme="minorHAnsi" w:hAnsiTheme="minorHAnsi"/>
          <w:lang w:val="en-US"/>
        </w:rPr>
        <w:t>1</w:t>
      </w:r>
      <w:r w:rsidRPr="006246C4">
        <w:rPr>
          <w:rFonts w:asciiTheme="minorHAnsi" w:hAnsiTheme="minorHAnsi"/>
          <w:cs/>
        </w:rPr>
        <w:t>)</w:t>
      </w:r>
    </w:p>
    <w:p w14:paraId="1AFC53EB" w14:textId="77777777" w:rsidR="001222E6" w:rsidRPr="006246C4" w:rsidRDefault="001222E6" w:rsidP="009E44F1">
      <w:pPr>
        <w:pStyle w:val="BodyText2"/>
        <w:ind w:left="540"/>
        <w:rPr>
          <w:rFonts w:asciiTheme="minorHAnsi" w:hAnsiTheme="minorHAnsi"/>
          <w:lang w:val="en-US"/>
        </w:rPr>
      </w:pPr>
    </w:p>
    <w:p w14:paraId="339EE77E" w14:textId="77777777" w:rsidR="00E9471E" w:rsidRPr="006246C4" w:rsidRDefault="00E9471E" w:rsidP="002F7E05">
      <w:pPr>
        <w:pStyle w:val="BodyText2"/>
        <w:numPr>
          <w:ilvl w:val="0"/>
          <w:numId w:val="29"/>
        </w:numPr>
        <w:ind w:left="540" w:right="-115" w:hanging="540"/>
        <w:rPr>
          <w:rFonts w:asciiTheme="minorHAnsi" w:hAnsiTheme="minorHAnsi"/>
          <w:b/>
          <w:bCs/>
          <w:cs/>
        </w:rPr>
      </w:pPr>
      <w:r w:rsidRPr="006246C4">
        <w:rPr>
          <w:rFonts w:asciiTheme="minorHAnsi" w:hAnsiTheme="minorHAnsi" w:hint="cs"/>
          <w:b/>
          <w:bCs/>
          <w:cs/>
        </w:rPr>
        <w:t>สินค้า</w:t>
      </w:r>
      <w:r w:rsidRPr="006246C4">
        <w:rPr>
          <w:rFonts w:hint="cs"/>
          <w:b/>
          <w:bCs/>
          <w:cs/>
        </w:rPr>
        <w:t>คงเหลือ</w:t>
      </w:r>
    </w:p>
    <w:p w14:paraId="7223A3EA" w14:textId="77777777" w:rsidR="00E9471E" w:rsidRPr="006246C4" w:rsidRDefault="00E9471E" w:rsidP="00E9471E">
      <w:pPr>
        <w:pStyle w:val="BodyText2"/>
        <w:ind w:left="540"/>
        <w:rPr>
          <w:rFonts w:asciiTheme="minorHAnsi" w:hAnsiTheme="minorHAnsi"/>
          <w:cs/>
          <w:lang w:val="en-US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9"/>
        <w:gridCol w:w="1168"/>
        <w:gridCol w:w="271"/>
        <w:gridCol w:w="1081"/>
        <w:gridCol w:w="269"/>
        <w:gridCol w:w="1081"/>
        <w:gridCol w:w="265"/>
        <w:gridCol w:w="1086"/>
      </w:tblGrid>
      <w:tr w:rsidR="00970BD3" w:rsidRPr="006246C4" w14:paraId="2D5F7FDE" w14:textId="77777777" w:rsidTr="004309FF">
        <w:trPr>
          <w:tblHeader/>
        </w:trPr>
        <w:tc>
          <w:tcPr>
            <w:tcW w:w="2184" w:type="pct"/>
          </w:tcPr>
          <w:p w14:paraId="5C542B5D" w14:textId="77777777" w:rsidR="00970BD3" w:rsidRPr="006246C4" w:rsidRDefault="00970BD3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3"/>
          </w:tcPr>
          <w:p w14:paraId="6F870A5E" w14:textId="77777777" w:rsidR="00970BD3" w:rsidRPr="006246C4" w:rsidRDefault="00970BD3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AA5B821" w14:textId="77777777" w:rsidR="00970BD3" w:rsidRPr="006246C4" w:rsidRDefault="00970BD3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329586C2" w14:textId="77777777" w:rsidR="00970BD3" w:rsidRPr="006246C4" w:rsidRDefault="00970BD3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76E" w:rsidRPr="006246C4" w14:paraId="31EA92EF" w14:textId="77777777" w:rsidTr="004309FF">
        <w:trPr>
          <w:tblHeader/>
        </w:trPr>
        <w:tc>
          <w:tcPr>
            <w:tcW w:w="2184" w:type="pct"/>
          </w:tcPr>
          <w:p w14:paraId="43B934C0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94EE893" w14:textId="287AE1EF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333D0C05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02F3A2" w14:textId="19F792C9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34496332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6F4ABB" w14:textId="36FEF158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ajorHAnsi" w:hAnsiTheme="majorHAnsi" w:cstheme="majorHAnsi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0E92D269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19EBDF8" w14:textId="06BEACFC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</w:tr>
      <w:tr w:rsidR="00970BD3" w:rsidRPr="006246C4" w14:paraId="0172ED46" w14:textId="77777777" w:rsidTr="00E677F2">
        <w:trPr>
          <w:trHeight w:val="371"/>
          <w:tblHeader/>
        </w:trPr>
        <w:tc>
          <w:tcPr>
            <w:tcW w:w="2184" w:type="pct"/>
          </w:tcPr>
          <w:p w14:paraId="0F13AB60" w14:textId="77777777" w:rsidR="00970BD3" w:rsidRPr="006246C4" w:rsidRDefault="00970BD3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2816" w:type="pct"/>
            <w:gridSpan w:val="7"/>
          </w:tcPr>
          <w:p w14:paraId="4DDBB9C7" w14:textId="77777777" w:rsidR="00970BD3" w:rsidRPr="006246C4" w:rsidRDefault="00970BD3" w:rsidP="005A2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0"/>
                <w:tab w:val="center" w:pos="2447"/>
              </w:tabs>
              <w:spacing w:after="0" w:line="240" w:lineRule="auto"/>
              <w:ind w:left="-108"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ab/>
            </w:r>
            <w:r w:rsidRPr="006246C4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A7676E" w:rsidRPr="006246C4" w14:paraId="40D0E2B5" w14:textId="77777777" w:rsidTr="004309FF">
        <w:tc>
          <w:tcPr>
            <w:tcW w:w="2184" w:type="pct"/>
          </w:tcPr>
          <w:p w14:paraId="31055213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0" w:type="pct"/>
            <w:vAlign w:val="bottom"/>
          </w:tcPr>
          <w:p w14:paraId="20744F62" w14:textId="24DD0153" w:rsidR="00A7676E" w:rsidRPr="006246C4" w:rsidRDefault="00A60720" w:rsidP="00A7676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95</w:t>
            </w:r>
            <w:r w:rsidR="006B18D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,9</w:t>
            </w:r>
            <w:r w:rsidR="00082C5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46" w:type="pct"/>
            <w:vAlign w:val="bottom"/>
          </w:tcPr>
          <w:p w14:paraId="29162E95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305C4A6" w14:textId="7D045CAE" w:rsidR="00A7676E" w:rsidRPr="006246C4" w:rsidRDefault="00A7676E" w:rsidP="004309F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105,371</w:t>
            </w:r>
          </w:p>
        </w:tc>
        <w:tc>
          <w:tcPr>
            <w:tcW w:w="145" w:type="pct"/>
            <w:vAlign w:val="bottom"/>
          </w:tcPr>
          <w:p w14:paraId="1F55E8D3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DD1BC4C" w14:textId="26A9BB4B" w:rsidR="00A7676E" w:rsidRPr="006246C4" w:rsidRDefault="006B18DD" w:rsidP="00B96E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2,071</w:t>
            </w:r>
          </w:p>
        </w:tc>
        <w:tc>
          <w:tcPr>
            <w:tcW w:w="143" w:type="pct"/>
            <w:vAlign w:val="bottom"/>
          </w:tcPr>
          <w:p w14:paraId="32317AB0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F3C8BED" w14:textId="792A4C5D" w:rsidR="00A7676E" w:rsidRPr="006246C4" w:rsidRDefault="00A7676E" w:rsidP="00A7676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2C738F">
              <w:rPr>
                <w:rFonts w:asciiTheme="minorHAnsi" w:hAnsiTheme="minorHAnsi" w:cstheme="minorHAnsi"/>
                <w:sz w:val="30"/>
                <w:szCs w:val="30"/>
              </w:rPr>
              <w:t>965</w:t>
            </w:r>
          </w:p>
        </w:tc>
      </w:tr>
      <w:tr w:rsidR="00A7676E" w:rsidRPr="006246C4" w14:paraId="083DCF64" w14:textId="77777777" w:rsidTr="004309FF">
        <w:tc>
          <w:tcPr>
            <w:tcW w:w="2184" w:type="pct"/>
          </w:tcPr>
          <w:p w14:paraId="0EE148F2" w14:textId="6C5F7F14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0" w:type="pct"/>
            <w:vAlign w:val="bottom"/>
          </w:tcPr>
          <w:p w14:paraId="5C5D82EC" w14:textId="1FC6FB02" w:rsidR="00A7676E" w:rsidRPr="006246C4" w:rsidRDefault="00435E27" w:rsidP="00A7676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20</w:t>
            </w:r>
            <w:r w:rsidR="006B18D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,519</w:t>
            </w:r>
          </w:p>
        </w:tc>
        <w:tc>
          <w:tcPr>
            <w:tcW w:w="146" w:type="pct"/>
            <w:vAlign w:val="bottom"/>
          </w:tcPr>
          <w:p w14:paraId="0A749073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4D630CB" w14:textId="468A9915" w:rsidR="00A7676E" w:rsidRPr="006246C4" w:rsidRDefault="00A7676E" w:rsidP="004309F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13,584</w:t>
            </w:r>
          </w:p>
        </w:tc>
        <w:tc>
          <w:tcPr>
            <w:tcW w:w="145" w:type="pct"/>
            <w:vAlign w:val="bottom"/>
          </w:tcPr>
          <w:p w14:paraId="181AAB3F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2285F03" w14:textId="6C2BC721" w:rsidR="00A7676E" w:rsidRPr="006C7F70" w:rsidRDefault="006C7F70" w:rsidP="000F014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1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71D1C8BC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80EBB8D" w14:textId="00158549" w:rsidR="00A7676E" w:rsidRPr="006246C4" w:rsidRDefault="00A7676E" w:rsidP="006626D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A7676E" w:rsidRPr="006246C4" w14:paraId="7DC64777" w14:textId="77777777" w:rsidTr="004309FF">
        <w:tc>
          <w:tcPr>
            <w:tcW w:w="2184" w:type="pct"/>
          </w:tcPr>
          <w:p w14:paraId="28960AE7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วัตถุดิบเพื่อประกอบและอะไหล่</w:t>
            </w:r>
          </w:p>
        </w:tc>
        <w:tc>
          <w:tcPr>
            <w:tcW w:w="630" w:type="pct"/>
            <w:vAlign w:val="bottom"/>
          </w:tcPr>
          <w:p w14:paraId="281E060D" w14:textId="06464814" w:rsidR="00A7676E" w:rsidRPr="006246C4" w:rsidRDefault="00A60720" w:rsidP="00A7676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17</w:t>
            </w:r>
            <w:r w:rsidR="006B18DD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974</w:t>
            </w:r>
          </w:p>
        </w:tc>
        <w:tc>
          <w:tcPr>
            <w:tcW w:w="146" w:type="pct"/>
            <w:vAlign w:val="bottom"/>
          </w:tcPr>
          <w:p w14:paraId="22DADEFD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41A96794" w14:textId="2ECB9788" w:rsidR="00A7676E" w:rsidRPr="006246C4" w:rsidRDefault="00A7676E" w:rsidP="004309F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23,836</w:t>
            </w:r>
          </w:p>
        </w:tc>
        <w:tc>
          <w:tcPr>
            <w:tcW w:w="145" w:type="pct"/>
            <w:vAlign w:val="bottom"/>
          </w:tcPr>
          <w:p w14:paraId="1AF7602D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F3155CC" w14:textId="0D83A01F" w:rsidR="00A7676E" w:rsidRPr="006246C4" w:rsidRDefault="006B18DD" w:rsidP="00B96E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51</w:t>
            </w:r>
            <w:r w:rsidR="005B511C" w:rsidRPr="005B511C">
              <w:rPr>
                <w:rFonts w:asciiTheme="minorHAnsi" w:hAnsiTheme="minorHAnsi" w:cstheme="minorHAnsi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3" w:type="pct"/>
            <w:vAlign w:val="bottom"/>
          </w:tcPr>
          <w:p w14:paraId="42B53678" w14:textId="1B1A06AD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CF77EBF" w14:textId="2C2A05E7" w:rsidR="00A7676E" w:rsidRPr="006246C4" w:rsidRDefault="00A7676E" w:rsidP="00A7676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868</w:t>
            </w:r>
          </w:p>
        </w:tc>
      </w:tr>
      <w:tr w:rsidR="00A7676E" w:rsidRPr="006246C4" w14:paraId="2B939AFB" w14:textId="77777777" w:rsidTr="004309FF">
        <w:tc>
          <w:tcPr>
            <w:tcW w:w="2184" w:type="pct"/>
          </w:tcPr>
          <w:p w14:paraId="77E4E5A6" w14:textId="1FFBF338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0" w:type="pct"/>
            <w:vAlign w:val="bottom"/>
          </w:tcPr>
          <w:p w14:paraId="2B92DF3A" w14:textId="6B1FD0F3" w:rsidR="00A7676E" w:rsidRPr="006246C4" w:rsidRDefault="006B18DD" w:rsidP="00A7676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47,55</w:t>
            </w:r>
            <w:r w:rsidR="00E8699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6" w:type="pct"/>
            <w:vAlign w:val="bottom"/>
          </w:tcPr>
          <w:p w14:paraId="3C8A81C6" w14:textId="0CDE1D1E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8A14A45" w14:textId="07638788" w:rsidR="00A7676E" w:rsidRPr="006246C4" w:rsidRDefault="00A7676E" w:rsidP="004309F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50,419</w:t>
            </w:r>
          </w:p>
        </w:tc>
        <w:tc>
          <w:tcPr>
            <w:tcW w:w="145" w:type="pct"/>
            <w:vAlign w:val="bottom"/>
          </w:tcPr>
          <w:p w14:paraId="4EAAFB87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080484E" w14:textId="1B33C4F0" w:rsidR="00A7676E" w:rsidRPr="006246C4" w:rsidRDefault="006C7F70" w:rsidP="000F014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1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4629F25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6801ADE" w14:textId="409A51B0" w:rsidR="00A7676E" w:rsidRPr="006246C4" w:rsidRDefault="00A7676E" w:rsidP="006626D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A7676E" w:rsidRPr="006246C4" w14:paraId="2A3958BD" w14:textId="77777777" w:rsidTr="004309FF">
        <w:tc>
          <w:tcPr>
            <w:tcW w:w="2184" w:type="pct"/>
          </w:tcPr>
          <w:p w14:paraId="7E0F9821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6246C4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7EDB1748" w14:textId="2EFB94D6" w:rsidR="00A7676E" w:rsidRPr="006246C4" w:rsidRDefault="00A60720" w:rsidP="00A7676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182</w:t>
            </w:r>
            <w:r w:rsidR="006B18DD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01</w:t>
            </w:r>
            <w:r w:rsidR="00082C5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  <w:vAlign w:val="bottom"/>
          </w:tcPr>
          <w:p w14:paraId="361914BA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7B3CF46A" w14:textId="0AAE8A7C" w:rsidR="00A7676E" w:rsidRPr="006246C4" w:rsidRDefault="00A7676E" w:rsidP="004309F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193,210</w:t>
            </w:r>
          </w:p>
        </w:tc>
        <w:tc>
          <w:tcPr>
            <w:tcW w:w="145" w:type="pct"/>
            <w:vAlign w:val="bottom"/>
          </w:tcPr>
          <w:p w14:paraId="6C798655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0D236697" w14:textId="6BACFD1D" w:rsidR="00A7676E" w:rsidRPr="006246C4" w:rsidRDefault="006B18DD" w:rsidP="00B96E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2,58</w:t>
            </w:r>
            <w:r w:rsidR="005B511C" w:rsidRPr="005B511C">
              <w:rPr>
                <w:rFonts w:asciiTheme="minorHAnsi" w:hAnsiTheme="minorHAnsi" w:cstheme="minorHAnsi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3" w:type="pct"/>
            <w:vAlign w:val="bottom"/>
          </w:tcPr>
          <w:p w14:paraId="22235E23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41DF2FCB" w14:textId="0DB405AD" w:rsidR="00A7676E" w:rsidRPr="006246C4" w:rsidRDefault="00A7676E" w:rsidP="00A7676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1,833</w:t>
            </w:r>
          </w:p>
        </w:tc>
      </w:tr>
      <w:tr w:rsidR="00A7676E" w:rsidRPr="006246C4" w14:paraId="4D72CA04" w14:textId="77777777" w:rsidTr="004309FF">
        <w:tc>
          <w:tcPr>
            <w:tcW w:w="2184" w:type="pct"/>
          </w:tcPr>
          <w:p w14:paraId="0A3F7E2D" w14:textId="541A8312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6246C4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>หัก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6246C4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286146D2" w14:textId="1C7DFEE0" w:rsidR="00A7676E" w:rsidRPr="006246C4" w:rsidRDefault="00435E27" w:rsidP="00A7676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="00A60720">
              <w:rPr>
                <w:rFonts w:asciiTheme="minorHAnsi" w:hAnsiTheme="minorHAnsi" w:cstheme="minorHAnsi"/>
                <w:sz w:val="30"/>
                <w:szCs w:val="30"/>
              </w:rPr>
              <w:t>44</w:t>
            </w:r>
            <w:r w:rsidR="00E86999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A60720">
              <w:rPr>
                <w:rFonts w:asciiTheme="minorHAnsi" w:hAnsiTheme="minorHAnsi" w:cstheme="minorHAnsi"/>
                <w:sz w:val="30"/>
                <w:szCs w:val="30"/>
              </w:rPr>
              <w:t>888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36E6B7A9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4C20B246" w14:textId="4E87CEF2" w:rsidR="00A7676E" w:rsidRPr="006246C4" w:rsidRDefault="00A7676E" w:rsidP="004309F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</w:t>
            </w:r>
            <w:r w:rsidRPr="006246C4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608</w:t>
            </w: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1D640624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214C5D56" w14:textId="11117EA7" w:rsidR="00A7676E" w:rsidRPr="006246C4" w:rsidRDefault="006C7F70" w:rsidP="000F014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1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09A55FF2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285E8721" w14:textId="17D37B5F" w:rsidR="00A7676E" w:rsidRPr="006246C4" w:rsidRDefault="00A7676E" w:rsidP="006626D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A7676E" w:rsidRPr="006246C4" w14:paraId="1B16D1C1" w14:textId="77777777" w:rsidTr="004309FF">
        <w:tc>
          <w:tcPr>
            <w:tcW w:w="2184" w:type="pct"/>
          </w:tcPr>
          <w:p w14:paraId="59004ABD" w14:textId="5FB98A5A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6246C4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A017798" w14:textId="140186F9" w:rsidR="00A7676E" w:rsidRPr="006246C4" w:rsidRDefault="00435E27" w:rsidP="00A7676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</w:t>
            </w:r>
            <w:r w:rsidR="00E8699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37,130</w:t>
            </w:r>
          </w:p>
        </w:tc>
        <w:tc>
          <w:tcPr>
            <w:tcW w:w="146" w:type="pct"/>
            <w:vAlign w:val="bottom"/>
          </w:tcPr>
          <w:p w14:paraId="7555B76A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746A5C5C" w14:textId="66B505E0" w:rsidR="00A7676E" w:rsidRPr="006246C4" w:rsidRDefault="00A7676E" w:rsidP="004309F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168,</w:t>
            </w:r>
            <w:r w:rsidRPr="006246C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602</w:t>
            </w:r>
          </w:p>
        </w:tc>
        <w:tc>
          <w:tcPr>
            <w:tcW w:w="145" w:type="pct"/>
            <w:vAlign w:val="bottom"/>
          </w:tcPr>
          <w:p w14:paraId="2F662331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7C60ECAF" w14:textId="047B8B84" w:rsidR="00A7676E" w:rsidRPr="006246C4" w:rsidRDefault="006B18DD" w:rsidP="00B96E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2,58</w:t>
            </w:r>
            <w:r w:rsidR="005B511C" w:rsidRPr="005B511C">
              <w:rPr>
                <w:rFonts w:asciiTheme="minorHAnsi" w:hAnsiTheme="minorHAnsi" w:cstheme="minorHAnsi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3" w:type="pct"/>
            <w:vAlign w:val="bottom"/>
          </w:tcPr>
          <w:p w14:paraId="2D64E645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12E29FBD" w14:textId="11A8E68E" w:rsidR="00A7676E" w:rsidRPr="006246C4" w:rsidRDefault="00A7676E" w:rsidP="00A7676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</w:pPr>
            <w:r w:rsidRPr="006246C4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</w:t>
            </w:r>
            <w:r w:rsidRPr="006246C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833</w:t>
            </w:r>
          </w:p>
        </w:tc>
      </w:tr>
      <w:tr w:rsidR="00116548" w:rsidRPr="006246C4" w14:paraId="65C5258E" w14:textId="77777777" w:rsidTr="001222E6">
        <w:trPr>
          <w:trHeight w:hRule="exact" w:val="383"/>
        </w:trPr>
        <w:tc>
          <w:tcPr>
            <w:tcW w:w="2184" w:type="pct"/>
          </w:tcPr>
          <w:p w14:paraId="750E03E7" w14:textId="77777777" w:rsidR="00116548" w:rsidRPr="006246C4" w:rsidRDefault="00116548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vAlign w:val="bottom"/>
          </w:tcPr>
          <w:p w14:paraId="26CE89C5" w14:textId="77777777" w:rsidR="00116548" w:rsidRPr="006246C4" w:rsidRDefault="00116548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C880F93" w14:textId="77777777" w:rsidR="00116548" w:rsidRPr="006246C4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bottom"/>
          </w:tcPr>
          <w:p w14:paraId="6ACA5F67" w14:textId="77777777" w:rsidR="00116548" w:rsidRPr="006246C4" w:rsidRDefault="00116548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70BAECEC" w14:textId="77777777" w:rsidR="00116548" w:rsidRPr="006246C4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bottom"/>
          </w:tcPr>
          <w:p w14:paraId="4E201956" w14:textId="77777777" w:rsidR="00116548" w:rsidRPr="006246C4" w:rsidRDefault="00116548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4078DEF8" w14:textId="77777777" w:rsidR="00116548" w:rsidRPr="006246C4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14:paraId="780EAB0E" w14:textId="77777777" w:rsidR="00116548" w:rsidRPr="006246C4" w:rsidRDefault="00116548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222E6" w:rsidRPr="006246C4" w14:paraId="1D1FA5D2" w14:textId="77777777" w:rsidTr="001222E6">
        <w:trPr>
          <w:trHeight w:hRule="exact" w:val="383"/>
        </w:trPr>
        <w:tc>
          <w:tcPr>
            <w:tcW w:w="2184" w:type="pct"/>
          </w:tcPr>
          <w:p w14:paraId="5BE5A3C7" w14:textId="77777777" w:rsidR="001222E6" w:rsidRPr="006246C4" w:rsidRDefault="001222E6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3C8F9EA" w14:textId="77777777" w:rsidR="001222E6" w:rsidRPr="006246C4" w:rsidRDefault="001222E6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02839B6" w14:textId="77777777" w:rsidR="001222E6" w:rsidRPr="006246C4" w:rsidRDefault="001222E6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423ABB55" w14:textId="77777777" w:rsidR="001222E6" w:rsidRPr="006246C4" w:rsidRDefault="001222E6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623178E7" w14:textId="77777777" w:rsidR="001222E6" w:rsidRPr="006246C4" w:rsidRDefault="001222E6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vAlign w:val="bottom"/>
          </w:tcPr>
          <w:p w14:paraId="1EF82BA2" w14:textId="77777777" w:rsidR="001222E6" w:rsidRPr="006246C4" w:rsidRDefault="001222E6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1AEA70A" w14:textId="77777777" w:rsidR="001222E6" w:rsidRPr="006246C4" w:rsidRDefault="001222E6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vAlign w:val="bottom"/>
          </w:tcPr>
          <w:p w14:paraId="144B0586" w14:textId="77777777" w:rsidR="001222E6" w:rsidRPr="006246C4" w:rsidRDefault="001222E6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222E6" w:rsidRPr="006246C4" w14:paraId="343696DF" w14:textId="77777777" w:rsidTr="001222E6">
        <w:trPr>
          <w:trHeight w:hRule="exact" w:val="383"/>
        </w:trPr>
        <w:tc>
          <w:tcPr>
            <w:tcW w:w="2184" w:type="pct"/>
          </w:tcPr>
          <w:p w14:paraId="32C03EEE" w14:textId="77777777" w:rsidR="001222E6" w:rsidRPr="006246C4" w:rsidRDefault="001222E6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43AF7A5" w14:textId="77777777" w:rsidR="001222E6" w:rsidRPr="006246C4" w:rsidRDefault="001222E6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53B3DD9" w14:textId="77777777" w:rsidR="001222E6" w:rsidRPr="006246C4" w:rsidRDefault="001222E6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CC07D8E" w14:textId="77777777" w:rsidR="001222E6" w:rsidRPr="006246C4" w:rsidRDefault="001222E6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3F9D949E" w14:textId="77777777" w:rsidR="001222E6" w:rsidRPr="006246C4" w:rsidRDefault="001222E6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vAlign w:val="bottom"/>
          </w:tcPr>
          <w:p w14:paraId="1B5B37AF" w14:textId="77777777" w:rsidR="001222E6" w:rsidRPr="006246C4" w:rsidRDefault="001222E6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1573F697" w14:textId="77777777" w:rsidR="001222E6" w:rsidRPr="006246C4" w:rsidRDefault="001222E6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vAlign w:val="bottom"/>
          </w:tcPr>
          <w:p w14:paraId="1CC7B34F" w14:textId="77777777" w:rsidR="001222E6" w:rsidRPr="006246C4" w:rsidRDefault="001222E6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96E85" w:rsidRPr="006246C4" w14:paraId="7F2EE38E" w14:textId="77777777" w:rsidTr="001222E6">
        <w:trPr>
          <w:trHeight w:hRule="exact" w:val="383"/>
        </w:trPr>
        <w:tc>
          <w:tcPr>
            <w:tcW w:w="2184" w:type="pct"/>
          </w:tcPr>
          <w:p w14:paraId="1D000F0A" w14:textId="77777777" w:rsidR="00096E85" w:rsidRPr="006246C4" w:rsidRDefault="00096E85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64DC08F" w14:textId="77777777" w:rsidR="00096E85" w:rsidRPr="006246C4" w:rsidRDefault="00096E85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FE10432" w14:textId="77777777" w:rsidR="00096E85" w:rsidRPr="006246C4" w:rsidRDefault="00096E85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466AA843" w14:textId="77777777" w:rsidR="00096E85" w:rsidRPr="006246C4" w:rsidRDefault="00096E85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04C5F1BA" w14:textId="77777777" w:rsidR="00096E85" w:rsidRPr="006246C4" w:rsidRDefault="00096E85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vAlign w:val="bottom"/>
          </w:tcPr>
          <w:p w14:paraId="38D728D0" w14:textId="77777777" w:rsidR="00096E85" w:rsidRPr="006246C4" w:rsidRDefault="00096E85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1458EE7" w14:textId="77777777" w:rsidR="00096E85" w:rsidRPr="006246C4" w:rsidRDefault="00096E85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vAlign w:val="bottom"/>
          </w:tcPr>
          <w:p w14:paraId="5487F781" w14:textId="77777777" w:rsidR="00096E85" w:rsidRPr="006246C4" w:rsidRDefault="00096E85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93C78" w:rsidRPr="006246C4" w14:paraId="665C34D0" w14:textId="77777777" w:rsidTr="001222E6">
        <w:trPr>
          <w:trHeight w:hRule="exact" w:val="383"/>
        </w:trPr>
        <w:tc>
          <w:tcPr>
            <w:tcW w:w="2184" w:type="pct"/>
          </w:tcPr>
          <w:p w14:paraId="2AB919E4" w14:textId="77777777" w:rsidR="00293C78" w:rsidRPr="006246C4" w:rsidRDefault="00293C78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A23127A" w14:textId="77777777" w:rsidR="00293C78" w:rsidRPr="006246C4" w:rsidRDefault="00293C78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E889335" w14:textId="77777777" w:rsidR="00293C78" w:rsidRPr="006246C4" w:rsidRDefault="00293C7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8843DA1" w14:textId="77777777" w:rsidR="00293C78" w:rsidRPr="006246C4" w:rsidRDefault="00293C78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343D407A" w14:textId="77777777" w:rsidR="00293C78" w:rsidRPr="006246C4" w:rsidRDefault="00293C7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vAlign w:val="bottom"/>
          </w:tcPr>
          <w:p w14:paraId="2CDF4CE2" w14:textId="77777777" w:rsidR="00293C78" w:rsidRPr="006246C4" w:rsidRDefault="00293C78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D95354C" w14:textId="77777777" w:rsidR="00293C78" w:rsidRPr="006246C4" w:rsidRDefault="00293C7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vAlign w:val="bottom"/>
          </w:tcPr>
          <w:p w14:paraId="302A6B1E" w14:textId="77777777" w:rsidR="00293C78" w:rsidRPr="006246C4" w:rsidRDefault="00293C78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16548" w:rsidRPr="006246C4" w14:paraId="1115C40C" w14:textId="77777777" w:rsidTr="00131D55">
        <w:tc>
          <w:tcPr>
            <w:tcW w:w="2184" w:type="pct"/>
          </w:tcPr>
          <w:p w14:paraId="573EA0F6" w14:textId="5B851CBE" w:rsidR="00116548" w:rsidRPr="006246C4" w:rsidRDefault="00116548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6246C4">
              <w:rPr>
                <w:rFonts w:ascii="Angsana New" w:hAnsi="Angsana New"/>
                <w:b/>
                <w:sz w:val="30"/>
                <w:szCs w:val="30"/>
                <w:cs/>
              </w:rPr>
              <w:lastRenderedPageBreak/>
              <w:t>ต้นทุนของสินค้าคงเหลือที่บันทึก</w:t>
            </w:r>
            <w:r w:rsidRPr="006246C4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="00DC402C" w:rsidRPr="006246C4">
              <w:rPr>
                <w:rFonts w:ascii="Angsana New" w:hAnsi="Angsana New" w:hint="cs"/>
                <w:b/>
                <w:sz w:val="30"/>
                <w:szCs w:val="30"/>
                <w:cs/>
              </w:rPr>
              <w:t>ใน</w:t>
            </w:r>
          </w:p>
        </w:tc>
        <w:tc>
          <w:tcPr>
            <w:tcW w:w="630" w:type="pct"/>
            <w:vAlign w:val="bottom"/>
          </w:tcPr>
          <w:p w14:paraId="38770711" w14:textId="1F762D2F" w:rsidR="00116548" w:rsidRPr="006246C4" w:rsidRDefault="00116548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956EA6C" w14:textId="77777777" w:rsidR="00116548" w:rsidRPr="006246C4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66C0382" w14:textId="4F03C37E" w:rsidR="00116548" w:rsidRPr="006246C4" w:rsidRDefault="00116548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18CF56A4" w14:textId="77777777" w:rsidR="00116548" w:rsidRPr="006246C4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vAlign w:val="bottom"/>
          </w:tcPr>
          <w:p w14:paraId="653B7ED5" w14:textId="77777777" w:rsidR="00116548" w:rsidRPr="006246C4" w:rsidRDefault="00116548" w:rsidP="001165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67DA67E" w14:textId="77777777" w:rsidR="00116548" w:rsidRPr="006246C4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vAlign w:val="bottom"/>
          </w:tcPr>
          <w:p w14:paraId="0D6905F2" w14:textId="7FDA2A4B" w:rsidR="00116548" w:rsidRPr="006246C4" w:rsidRDefault="00116548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16548" w:rsidRPr="006246C4" w14:paraId="62E7A9CF" w14:textId="77777777" w:rsidTr="004309FF">
        <w:tc>
          <w:tcPr>
            <w:tcW w:w="2184" w:type="pct"/>
          </w:tcPr>
          <w:p w14:paraId="0B0EBD81" w14:textId="24B625FB" w:rsidR="00116548" w:rsidRPr="006246C4" w:rsidRDefault="00116548" w:rsidP="00E96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6246C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Pr="006246C4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630" w:type="pct"/>
            <w:vAlign w:val="bottom"/>
          </w:tcPr>
          <w:p w14:paraId="74CC58EF" w14:textId="67861B85" w:rsidR="00116548" w:rsidRPr="006246C4" w:rsidRDefault="00116548" w:rsidP="0011654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E7CC102" w14:textId="77777777" w:rsidR="00116548" w:rsidRPr="006246C4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305510D" w14:textId="77777777" w:rsidR="00116548" w:rsidRPr="006246C4" w:rsidRDefault="00116548" w:rsidP="001165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2E034C12" w14:textId="77777777" w:rsidR="00116548" w:rsidRPr="006246C4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vAlign w:val="bottom"/>
          </w:tcPr>
          <w:p w14:paraId="4F8A1B31" w14:textId="77777777" w:rsidR="00116548" w:rsidRPr="006246C4" w:rsidRDefault="00116548" w:rsidP="001165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041F9AD" w14:textId="77777777" w:rsidR="00116548" w:rsidRPr="006246C4" w:rsidRDefault="00116548" w:rsidP="0011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vAlign w:val="bottom"/>
          </w:tcPr>
          <w:p w14:paraId="7E141146" w14:textId="77777777" w:rsidR="00116548" w:rsidRPr="006246C4" w:rsidRDefault="00116548" w:rsidP="001165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5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7676E" w:rsidRPr="006246C4" w14:paraId="4C51B10D" w14:textId="77777777" w:rsidTr="004309FF">
        <w:tc>
          <w:tcPr>
            <w:tcW w:w="2184" w:type="pct"/>
          </w:tcPr>
          <w:p w14:paraId="6C6A4A54" w14:textId="420F2190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246C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246C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0" w:type="pct"/>
            <w:vAlign w:val="bottom"/>
          </w:tcPr>
          <w:p w14:paraId="1AB67092" w14:textId="6BCF53AF" w:rsidR="00A7676E" w:rsidRPr="006246C4" w:rsidRDefault="00435E27" w:rsidP="000F014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43</w:t>
            </w:r>
            <w:r w:rsidR="00E8699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0,38</w:t>
            </w:r>
            <w:r w:rsidR="00AE760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6" w:type="pct"/>
            <w:vAlign w:val="bottom"/>
          </w:tcPr>
          <w:p w14:paraId="64095FA3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6A6DECF" w14:textId="0A7E6F00" w:rsidR="00A7676E" w:rsidRPr="006246C4" w:rsidRDefault="00A7676E" w:rsidP="001A78E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2,1</w:t>
            </w:r>
            <w:r w:rsidR="005E1396" w:rsidRPr="006246C4">
              <w:rPr>
                <w:rFonts w:asciiTheme="minorHAnsi" w:hAnsiTheme="minorHAnsi" w:cstheme="minorHAnsi" w:hint="cs"/>
                <w:sz w:val="30"/>
                <w:szCs w:val="30"/>
                <w:lang w:val="en-US" w:bidi="th-TH"/>
              </w:rPr>
              <w:t>31</w:t>
            </w: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="00422952" w:rsidRPr="00422952">
              <w:rPr>
                <w:rFonts w:asciiTheme="minorHAnsi" w:hAnsiTheme="minorHAnsi" w:cstheme="minorHAnsi" w:hint="cs"/>
                <w:sz w:val="30"/>
                <w:szCs w:val="30"/>
                <w:lang w:val="en-US" w:bidi="th-TH"/>
              </w:rPr>
              <w:t>59</w:t>
            </w:r>
            <w:r w:rsidR="005E1396" w:rsidRPr="006246C4">
              <w:rPr>
                <w:rFonts w:asciiTheme="minorHAnsi" w:hAnsiTheme="minorHAnsi" w:cstheme="minorHAns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5" w:type="pct"/>
            <w:vAlign w:val="bottom"/>
          </w:tcPr>
          <w:p w14:paraId="5ABE88EF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vAlign w:val="bottom"/>
          </w:tcPr>
          <w:p w14:paraId="5A981B94" w14:textId="45D9A44F" w:rsidR="00A7676E" w:rsidRPr="006246C4" w:rsidRDefault="00435E27" w:rsidP="00A7676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3,688</w:t>
            </w:r>
          </w:p>
        </w:tc>
        <w:tc>
          <w:tcPr>
            <w:tcW w:w="143" w:type="pct"/>
            <w:vAlign w:val="bottom"/>
          </w:tcPr>
          <w:p w14:paraId="1866E60B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vAlign w:val="bottom"/>
          </w:tcPr>
          <w:p w14:paraId="3E93EF57" w14:textId="688733B5" w:rsidR="00A7676E" w:rsidRPr="006246C4" w:rsidRDefault="00A7676E" w:rsidP="001A78E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2,966</w:t>
            </w:r>
          </w:p>
        </w:tc>
      </w:tr>
      <w:tr w:rsidR="00A7676E" w:rsidRPr="006246C4" w14:paraId="7FABFEBE" w14:textId="77777777" w:rsidTr="00C07BEE">
        <w:tc>
          <w:tcPr>
            <w:tcW w:w="2184" w:type="pct"/>
          </w:tcPr>
          <w:p w14:paraId="1628D776" w14:textId="0EEFCB37" w:rsidR="00A7676E" w:rsidRPr="006246C4" w:rsidRDefault="00E677F2" w:rsidP="00476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7676E" w:rsidRPr="006246C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A7676E" w:rsidRPr="006246C4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</w:t>
            </w:r>
            <w:r w:rsidR="00A7676E" w:rsidRPr="006246C4">
              <w:rPr>
                <w:rFonts w:ascii="Angsana New" w:hAnsi="Angsana New" w:hint="cs"/>
                <w:sz w:val="30"/>
                <w:szCs w:val="30"/>
                <w:cs/>
              </w:rPr>
              <w:t>คาดว่าจะ</w:t>
            </w: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246C4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A7676E" w:rsidRPr="006246C4"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</w:p>
        </w:tc>
        <w:tc>
          <w:tcPr>
            <w:tcW w:w="630" w:type="pct"/>
            <w:vAlign w:val="bottom"/>
          </w:tcPr>
          <w:p w14:paraId="072FFDBB" w14:textId="487190EC" w:rsidR="00A7676E" w:rsidRPr="006246C4" w:rsidRDefault="00AE760B" w:rsidP="00C07B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35,143</w:t>
            </w:r>
          </w:p>
        </w:tc>
        <w:tc>
          <w:tcPr>
            <w:tcW w:w="146" w:type="pct"/>
            <w:vAlign w:val="bottom"/>
          </w:tcPr>
          <w:p w14:paraId="572597EB" w14:textId="57D2B1CB" w:rsidR="00A7676E" w:rsidRPr="006246C4" w:rsidRDefault="00A7676E" w:rsidP="00C0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841F9EC" w14:textId="69E92E32" w:rsidR="00A7676E" w:rsidRPr="006246C4" w:rsidRDefault="005E1396" w:rsidP="00C07BE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6246C4">
              <w:rPr>
                <w:rFonts w:asciiTheme="minorHAnsi" w:hAnsiTheme="minorHAnsi" w:cstheme="minorHAnsi" w:hint="cs"/>
                <w:sz w:val="30"/>
                <w:szCs w:val="30"/>
                <w:lang w:val="en-US" w:bidi="th-TH"/>
              </w:rPr>
              <w:t>13</w:t>
            </w:r>
            <w:r w:rsidR="00A7676E"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 w:rsidR="00422952" w:rsidRPr="00422952">
              <w:rPr>
                <w:rFonts w:asciiTheme="minorHAnsi" w:hAnsiTheme="minorHAnsi" w:cstheme="minorHAnsi" w:hint="cs"/>
                <w:sz w:val="30"/>
                <w:szCs w:val="30"/>
                <w:lang w:val="en-US" w:bidi="th-TH"/>
              </w:rPr>
              <w:t>968</w:t>
            </w:r>
          </w:p>
        </w:tc>
        <w:tc>
          <w:tcPr>
            <w:tcW w:w="145" w:type="pct"/>
            <w:vAlign w:val="bottom"/>
          </w:tcPr>
          <w:p w14:paraId="761DAD9F" w14:textId="77777777" w:rsidR="00A7676E" w:rsidRPr="006246C4" w:rsidRDefault="00A7676E" w:rsidP="00C0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vAlign w:val="bottom"/>
          </w:tcPr>
          <w:p w14:paraId="6B9A9343" w14:textId="3E3E8173" w:rsidR="00A7676E" w:rsidRPr="006246C4" w:rsidRDefault="00435E27" w:rsidP="00C07BEE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1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4105DC3" w14:textId="37289FE8" w:rsidR="00A7676E" w:rsidRPr="006246C4" w:rsidRDefault="00A7676E" w:rsidP="00C0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  <w:tab w:val="decimal" w:pos="616"/>
                <w:tab w:val="decimal" w:pos="777"/>
              </w:tabs>
              <w:spacing w:line="240" w:lineRule="auto"/>
              <w:ind w:left="-101" w:right="-72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vAlign w:val="bottom"/>
          </w:tcPr>
          <w:p w14:paraId="22E9D563" w14:textId="4677C214" w:rsidR="00A7676E" w:rsidRPr="006246C4" w:rsidRDefault="00A7676E" w:rsidP="00C07BE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A7676E" w:rsidRPr="006246C4" w14:paraId="4045C1D1" w14:textId="77777777" w:rsidTr="000F0140">
        <w:tc>
          <w:tcPr>
            <w:tcW w:w="2184" w:type="pct"/>
          </w:tcPr>
          <w:p w14:paraId="49265AA0" w14:textId="7E16D654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sz w:val="30"/>
                <w:szCs w:val="30"/>
                <w:cs/>
              </w:rPr>
            </w:pPr>
            <w:r w:rsidRPr="006246C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246C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246C4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5F6F7541" w14:textId="43C38C1C" w:rsidR="00A7676E" w:rsidRPr="000F0140" w:rsidRDefault="00AE760B" w:rsidP="000F0140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95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F0140">
              <w:rPr>
                <w:rFonts w:asciiTheme="minorHAnsi" w:hAnsiTheme="minorHAnsi" w:cstheme="minorHAnsi"/>
                <w:sz w:val="30"/>
                <w:szCs w:val="30"/>
              </w:rPr>
              <w:t>(442)</w:t>
            </w:r>
          </w:p>
        </w:tc>
        <w:tc>
          <w:tcPr>
            <w:tcW w:w="146" w:type="pct"/>
            <w:vAlign w:val="bottom"/>
          </w:tcPr>
          <w:p w14:paraId="51F2233E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513ED930" w14:textId="318A3D0B" w:rsidR="00A7676E" w:rsidRPr="006246C4" w:rsidRDefault="00A7676E" w:rsidP="00A7676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(4,147)</w:t>
            </w:r>
          </w:p>
        </w:tc>
        <w:tc>
          <w:tcPr>
            <w:tcW w:w="145" w:type="pct"/>
            <w:vAlign w:val="bottom"/>
          </w:tcPr>
          <w:p w14:paraId="731EF434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77"/>
              </w:tabs>
              <w:spacing w:line="240" w:lineRule="auto"/>
              <w:ind w:left="-105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058B7311" w14:textId="020F12B4" w:rsidR="00A7676E" w:rsidRPr="006246C4" w:rsidRDefault="00435E27" w:rsidP="000F014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1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51CA1689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50CF6AEC" w14:textId="7CEDB422" w:rsidR="00A7676E" w:rsidRPr="006246C4" w:rsidRDefault="00A7676E" w:rsidP="002C738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A7676E" w:rsidRPr="001F398E" w14:paraId="38E71FAB" w14:textId="77777777" w:rsidTr="004309FF">
        <w:tc>
          <w:tcPr>
            <w:tcW w:w="2184" w:type="pct"/>
          </w:tcPr>
          <w:p w14:paraId="1152C4AD" w14:textId="77777777" w:rsidR="00A7676E" w:rsidRPr="006246C4" w:rsidRDefault="00A7676E" w:rsidP="00A76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6246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F94B2" w14:textId="39624FFF" w:rsidR="00A7676E" w:rsidRPr="00131D55" w:rsidRDefault="00435E27" w:rsidP="00131D5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 w:bidi="th-TH"/>
              </w:rPr>
            </w:pPr>
            <w:r w:rsidRPr="00131D55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4</w:t>
            </w:r>
            <w:r w:rsidR="00E8699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65,089</w:t>
            </w:r>
          </w:p>
        </w:tc>
        <w:tc>
          <w:tcPr>
            <w:tcW w:w="146" w:type="pct"/>
            <w:vAlign w:val="bottom"/>
          </w:tcPr>
          <w:p w14:paraId="1E284B08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327A2" w14:textId="64719E0F" w:rsidR="00A7676E" w:rsidRPr="006246C4" w:rsidRDefault="00A7676E" w:rsidP="00A7676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6246C4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2,141,41</w:t>
            </w:r>
            <w:r w:rsidR="005E1396" w:rsidRPr="006246C4">
              <w:rPr>
                <w:rFonts w:asciiTheme="minorHAnsi" w:hAnsiTheme="minorHAnsi" w:cstheme="minorHAnsi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5" w:type="pct"/>
            <w:vAlign w:val="bottom"/>
          </w:tcPr>
          <w:p w14:paraId="61A42E64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4A989" w14:textId="4805FDB2" w:rsidR="00A7676E" w:rsidRPr="006246C4" w:rsidRDefault="00435E27" w:rsidP="00A7676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3,688</w:t>
            </w:r>
          </w:p>
        </w:tc>
        <w:tc>
          <w:tcPr>
            <w:tcW w:w="143" w:type="pct"/>
            <w:vAlign w:val="bottom"/>
          </w:tcPr>
          <w:p w14:paraId="4C38EC99" w14:textId="77777777" w:rsidR="00A7676E" w:rsidRPr="006246C4" w:rsidRDefault="00A7676E" w:rsidP="00A76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97EED" w14:textId="002FEC52" w:rsidR="00A7676E" w:rsidRPr="006246C4" w:rsidRDefault="00A7676E" w:rsidP="00A7676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5" w:right="-72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6246C4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2,966</w:t>
            </w:r>
          </w:p>
        </w:tc>
      </w:tr>
    </w:tbl>
    <w:p w14:paraId="7F3E8412" w14:textId="77777777" w:rsidR="00081210" w:rsidRDefault="00081210" w:rsidP="00441CB0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79AC3680" w14:textId="5880C901" w:rsidR="004E3A27" w:rsidRPr="004E3A27" w:rsidRDefault="00C435CE" w:rsidP="004E3A27">
      <w:pPr>
        <w:pStyle w:val="BodyText2"/>
        <w:ind w:left="540"/>
        <w:rPr>
          <w:rFonts w:asciiTheme="minorHAnsi" w:hAnsiTheme="minorHAnsi" w:cstheme="minorHAnsi"/>
          <w:cs/>
          <w:lang w:val="en-US"/>
        </w:rPr>
        <w:sectPr w:rsidR="004E3A27" w:rsidRPr="004E3A27" w:rsidSect="001E7EDF">
          <w:headerReference w:type="default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20"/>
          <w:docGrid w:linePitch="245"/>
        </w:sectPr>
      </w:pPr>
      <w:r w:rsidRPr="007E7F0C">
        <w:rPr>
          <w:rFonts w:asciiTheme="minorHAnsi" w:hAnsiTheme="minorHAnsi" w:cstheme="minorHAnsi" w:hint="cs"/>
          <w:cs/>
          <w:lang w:val="en-US"/>
        </w:rPr>
        <w:t xml:space="preserve">ในระหว่างปีสิ้นสุดวันที่ </w:t>
      </w:r>
      <w:r w:rsidR="00B821D7" w:rsidRPr="007E7F0C">
        <w:rPr>
          <w:rFonts w:asciiTheme="minorHAnsi" w:hAnsiTheme="minorHAnsi" w:cstheme="minorHAnsi"/>
          <w:lang w:val="en-US"/>
        </w:rPr>
        <w:t>31</w:t>
      </w:r>
      <w:r w:rsidRPr="007E7F0C">
        <w:rPr>
          <w:rFonts w:asciiTheme="minorHAnsi" w:hAnsiTheme="minorHAnsi" w:cstheme="minorHAnsi"/>
          <w:cs/>
          <w:lang w:val="en-US"/>
        </w:rPr>
        <w:t xml:space="preserve"> </w:t>
      </w:r>
      <w:r w:rsidRPr="007E7F0C">
        <w:rPr>
          <w:rFonts w:asciiTheme="minorHAnsi" w:hAnsiTheme="minorHAnsi" w:cstheme="minorHAnsi" w:hint="cs"/>
          <w:cs/>
          <w:lang w:val="en-US"/>
        </w:rPr>
        <w:t xml:space="preserve">ธันวาคม </w:t>
      </w:r>
      <w:r w:rsidR="00997EC9" w:rsidRPr="007E7F0C">
        <w:rPr>
          <w:rFonts w:asciiTheme="minorHAnsi" w:hAnsiTheme="minorHAnsi" w:cstheme="minorHAnsi"/>
          <w:lang w:val="en-US"/>
        </w:rPr>
        <w:t>256</w:t>
      </w:r>
      <w:r w:rsidR="00A7676E" w:rsidRPr="007E7F0C">
        <w:rPr>
          <w:rFonts w:asciiTheme="minorHAnsi" w:hAnsiTheme="minorHAnsi" w:cstheme="minorHAnsi"/>
          <w:lang w:val="en-US"/>
        </w:rPr>
        <w:t>8</w:t>
      </w:r>
      <w:r w:rsidR="002126DA">
        <w:rPr>
          <w:rFonts w:asciiTheme="minorHAnsi" w:hAnsiTheme="minorHAnsi" w:cstheme="minorHAnsi" w:hint="cs"/>
          <w:cs/>
          <w:lang w:val="en-US"/>
        </w:rPr>
        <w:t xml:space="preserve"> และ </w:t>
      </w:r>
      <w:r w:rsidR="002126DA">
        <w:rPr>
          <w:rFonts w:asciiTheme="minorHAnsi" w:hAnsiTheme="minorHAnsi" w:cstheme="minorHAnsi"/>
          <w:lang w:val="en-US"/>
        </w:rPr>
        <w:t>2567</w:t>
      </w:r>
      <w:r w:rsidRPr="007E7F0C">
        <w:rPr>
          <w:rFonts w:asciiTheme="minorHAnsi" w:hAnsiTheme="minorHAnsi" w:cstheme="minorHAnsi"/>
          <w:cs/>
          <w:lang w:val="en-US"/>
        </w:rPr>
        <w:t xml:space="preserve"> </w:t>
      </w:r>
      <w:r w:rsidR="004E3A27">
        <w:rPr>
          <w:rFonts w:asciiTheme="minorHAnsi" w:hAnsiTheme="minorHAnsi" w:cstheme="minorHAnsi" w:hint="cs"/>
          <w:cs/>
          <w:lang w:val="en-US"/>
        </w:rPr>
        <w:t>มูลค่าตามบัญชีของวัตถุดิบ</w:t>
      </w:r>
      <w:r w:rsidR="00001FA5">
        <w:rPr>
          <w:rFonts w:asciiTheme="minorHAnsi" w:hAnsiTheme="minorHAnsi" w:cstheme="minorHAnsi" w:hint="cs"/>
          <w:cs/>
          <w:lang w:val="en-US"/>
        </w:rPr>
        <w:t>เพื่อประกอบและ</w:t>
      </w:r>
      <w:r w:rsidR="008A70D8">
        <w:rPr>
          <w:rFonts w:asciiTheme="minorHAnsi" w:hAnsiTheme="minorHAnsi" w:cstheme="minorHAnsi" w:hint="cs"/>
          <w:cs/>
          <w:lang w:val="en-US"/>
        </w:rPr>
        <w:t>อะไหล่</w:t>
      </w:r>
      <w:r w:rsidR="009143CA">
        <w:rPr>
          <w:rFonts w:asciiTheme="minorHAnsi" w:hAnsiTheme="minorHAnsi" w:cstheme="minorHAnsi" w:hint="cs"/>
          <w:cs/>
          <w:lang w:val="en-US"/>
        </w:rPr>
        <w:t xml:space="preserve">จำนวน </w:t>
      </w:r>
      <w:r w:rsidR="00E86999">
        <w:rPr>
          <w:rFonts w:asciiTheme="minorHAnsi" w:hAnsiTheme="minorHAnsi" w:cstheme="minorHAnsi"/>
          <w:lang w:val="en-US"/>
        </w:rPr>
        <w:t>0.5</w:t>
      </w:r>
      <w:r w:rsidR="009143CA">
        <w:rPr>
          <w:rFonts w:asciiTheme="minorHAnsi" w:hAnsiTheme="minorHAnsi" w:cstheme="minorHAnsi"/>
          <w:lang w:val="en-US"/>
        </w:rPr>
        <w:t xml:space="preserve"> </w:t>
      </w:r>
      <w:r w:rsidR="00E86999">
        <w:rPr>
          <w:rFonts w:asciiTheme="minorHAnsi" w:hAnsiTheme="minorHAnsi" w:cstheme="minorHAnsi" w:hint="cs"/>
          <w:cs/>
          <w:lang w:val="en-US"/>
        </w:rPr>
        <w:t>ล้าน</w:t>
      </w:r>
      <w:r w:rsidR="009143CA">
        <w:rPr>
          <w:rFonts w:asciiTheme="minorHAnsi" w:hAnsiTheme="minorHAnsi" w:cstheme="minorHAnsi" w:hint="cs"/>
          <w:cs/>
          <w:lang w:val="en-US"/>
        </w:rPr>
        <w:t xml:space="preserve">บาท และ </w:t>
      </w:r>
      <w:r w:rsidR="00E86999">
        <w:rPr>
          <w:rFonts w:asciiTheme="minorHAnsi" w:hAnsiTheme="minorHAnsi" w:cstheme="minorHAnsi"/>
          <w:lang w:val="en-US"/>
        </w:rPr>
        <w:t>0.9</w:t>
      </w:r>
      <w:r w:rsidR="00F25712">
        <w:rPr>
          <w:rFonts w:asciiTheme="minorHAnsi" w:hAnsiTheme="minorHAnsi" w:cstheme="minorHAnsi"/>
          <w:lang w:val="en-US"/>
        </w:rPr>
        <w:t xml:space="preserve"> </w:t>
      </w:r>
      <w:r w:rsidR="00E86999">
        <w:rPr>
          <w:rFonts w:asciiTheme="minorHAnsi" w:hAnsiTheme="minorHAnsi" w:cstheme="minorHAnsi" w:hint="cs"/>
          <w:cs/>
          <w:lang w:val="en-US"/>
        </w:rPr>
        <w:t>ล้าน</w:t>
      </w:r>
      <w:r w:rsidR="00F25712">
        <w:rPr>
          <w:rFonts w:asciiTheme="minorHAnsi" w:hAnsiTheme="minorHAnsi" w:cstheme="minorHAnsi" w:hint="cs"/>
          <w:cs/>
          <w:lang w:val="en-US"/>
        </w:rPr>
        <w:t xml:space="preserve">บาท </w:t>
      </w:r>
      <w:r w:rsidR="001C27DA">
        <w:rPr>
          <w:rFonts w:asciiTheme="minorHAnsi" w:hAnsiTheme="minorHAnsi" w:cstheme="minorHAnsi" w:hint="cs"/>
          <w:cs/>
          <w:lang w:val="en-US"/>
        </w:rPr>
        <w:t>ในงบการเงินเฉพาะกิจการเป็น</w:t>
      </w:r>
      <w:r w:rsidR="00F25712">
        <w:rPr>
          <w:rFonts w:asciiTheme="minorHAnsi" w:hAnsiTheme="minorHAnsi" w:cstheme="minorHAnsi" w:hint="cs"/>
          <w:cs/>
          <w:lang w:val="en-US"/>
        </w:rPr>
        <w:t>มูลค่าสุทธิจากค่าเ</w:t>
      </w:r>
      <w:r w:rsidR="00F23CCA">
        <w:rPr>
          <w:rFonts w:asciiTheme="minorHAnsi" w:hAnsiTheme="minorHAnsi" w:cstheme="minorHAnsi" w:hint="cs"/>
          <w:cs/>
          <w:lang w:val="en-US"/>
        </w:rPr>
        <w:t>ผื่อความเสียหายจากวัตถุดิบเพื่อประกอบและอะไหล่</w:t>
      </w:r>
      <w:r w:rsidR="00205054">
        <w:rPr>
          <w:rFonts w:asciiTheme="minorHAnsi" w:hAnsiTheme="minorHAnsi" w:cstheme="minorHAnsi" w:hint="cs"/>
          <w:cs/>
          <w:lang w:val="en-US"/>
        </w:rPr>
        <w:t xml:space="preserve">จำนวน </w:t>
      </w:r>
      <w:r w:rsidR="005B511C" w:rsidRPr="005B511C">
        <w:rPr>
          <w:rFonts w:asciiTheme="minorHAnsi" w:hAnsiTheme="minorHAnsi" w:cstheme="minorHAnsi" w:hint="cs"/>
          <w:lang w:val="en-US"/>
        </w:rPr>
        <w:t>0</w:t>
      </w:r>
      <w:r w:rsidR="00205054">
        <w:rPr>
          <w:rFonts w:asciiTheme="minorHAnsi" w:hAnsiTheme="minorHAnsi" w:cstheme="minorHAnsi" w:hint="cs"/>
          <w:cs/>
          <w:lang w:val="en-US"/>
        </w:rPr>
        <w:t>.</w:t>
      </w:r>
      <w:r w:rsidR="005B511C" w:rsidRPr="005B511C">
        <w:rPr>
          <w:rFonts w:asciiTheme="minorHAnsi" w:hAnsiTheme="minorHAnsi" w:cstheme="minorHAnsi" w:hint="cs"/>
          <w:lang w:val="en-US"/>
        </w:rPr>
        <w:t>8</w:t>
      </w:r>
      <w:r w:rsidR="00205054">
        <w:rPr>
          <w:rFonts w:asciiTheme="minorHAnsi" w:hAnsiTheme="minorHAnsi" w:cstheme="minorHAnsi" w:hint="cs"/>
          <w:cs/>
          <w:lang w:val="en-US"/>
        </w:rPr>
        <w:t xml:space="preserve"> ล้านบาท และ </w:t>
      </w:r>
      <w:r w:rsidR="005B511C" w:rsidRPr="005B511C">
        <w:rPr>
          <w:rFonts w:asciiTheme="minorHAnsi" w:hAnsiTheme="minorHAnsi" w:cstheme="minorHAnsi" w:hint="cs"/>
          <w:lang w:val="en-US"/>
        </w:rPr>
        <w:t>11</w:t>
      </w:r>
      <w:r w:rsidR="00205054">
        <w:rPr>
          <w:rFonts w:asciiTheme="minorHAnsi" w:hAnsiTheme="minorHAnsi" w:cstheme="minorHAnsi" w:hint="cs"/>
          <w:cs/>
          <w:lang w:val="en-US"/>
        </w:rPr>
        <w:t>.</w:t>
      </w:r>
      <w:r w:rsidR="005B511C" w:rsidRPr="005B511C">
        <w:rPr>
          <w:rFonts w:asciiTheme="minorHAnsi" w:hAnsiTheme="minorHAnsi" w:cstheme="minorHAnsi" w:hint="cs"/>
          <w:lang w:val="en-US"/>
        </w:rPr>
        <w:t>7</w:t>
      </w:r>
      <w:r w:rsidR="00205054">
        <w:rPr>
          <w:rFonts w:asciiTheme="minorHAnsi" w:hAnsiTheme="minorHAnsi" w:cstheme="minorHAnsi" w:hint="cs"/>
          <w:cs/>
          <w:lang w:val="en-US"/>
        </w:rPr>
        <w:t xml:space="preserve"> ล้านบาท ตามลำดับ </w:t>
      </w:r>
      <w:r w:rsidR="00EA4297">
        <w:rPr>
          <w:rFonts w:asciiTheme="minorHAnsi" w:hAnsiTheme="minorHAnsi" w:cstheme="minorHAnsi" w:hint="cs"/>
          <w:cs/>
          <w:lang w:val="en-US"/>
        </w:rPr>
        <w:t>ซึ่งเกิดจากปริมาณสินค้าในระบบสูงกว่าปริมาณที่มีอยู่จริง</w:t>
      </w:r>
      <w:r w:rsidR="003E5FA7">
        <w:rPr>
          <w:rFonts w:asciiTheme="minorHAnsi" w:hAnsiTheme="minorHAnsi" w:cstheme="minorHAnsi" w:hint="cs"/>
          <w:cs/>
          <w:lang w:val="en-US"/>
        </w:rPr>
        <w:t xml:space="preserve">ในสถานที่จัดเก็บ </w:t>
      </w:r>
    </w:p>
    <w:p w14:paraId="3972B4A9" w14:textId="0CF21959" w:rsidR="00BC6C93" w:rsidRPr="000D7873" w:rsidRDefault="00611294" w:rsidP="000D7873">
      <w:pPr>
        <w:pStyle w:val="BodyText2"/>
        <w:numPr>
          <w:ilvl w:val="0"/>
          <w:numId w:val="29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สินทรัพย์ทางการเงิน</w:t>
      </w:r>
    </w:p>
    <w:p w14:paraId="350EE514" w14:textId="3842B65C" w:rsidR="00BC6C93" w:rsidRDefault="00BC6C93" w:rsidP="00EF0DFA">
      <w:pPr>
        <w:pStyle w:val="BodyText2"/>
        <w:ind w:left="540"/>
        <w:rPr>
          <w:rFonts w:asciiTheme="minorHAnsi" w:hAnsiTheme="minorHAnsi"/>
          <w:lang w:val="en-US"/>
        </w:rPr>
      </w:pPr>
    </w:p>
    <w:tbl>
      <w:tblPr>
        <w:tblW w:w="4824" w:type="pct"/>
        <w:tblInd w:w="450" w:type="dxa"/>
        <w:tblLook w:val="01E0" w:firstRow="1" w:lastRow="1" w:firstColumn="1" w:lastColumn="1" w:noHBand="0" w:noVBand="0"/>
      </w:tblPr>
      <w:tblGrid>
        <w:gridCol w:w="3182"/>
        <w:gridCol w:w="1273"/>
        <w:gridCol w:w="224"/>
        <w:gridCol w:w="1225"/>
        <w:gridCol w:w="224"/>
        <w:gridCol w:w="1250"/>
        <w:gridCol w:w="222"/>
        <w:gridCol w:w="1396"/>
        <w:gridCol w:w="258"/>
        <w:gridCol w:w="1497"/>
        <w:gridCol w:w="222"/>
        <w:gridCol w:w="1346"/>
        <w:gridCol w:w="222"/>
        <w:gridCol w:w="1478"/>
      </w:tblGrid>
      <w:tr w:rsidR="00BC6C93" w:rsidRPr="001F398E" w14:paraId="3CF71A1E" w14:textId="77777777" w:rsidTr="00577B07">
        <w:trPr>
          <w:trHeight w:val="442"/>
        </w:trPr>
        <w:tc>
          <w:tcPr>
            <w:tcW w:w="1135" w:type="pct"/>
            <w:vAlign w:val="bottom"/>
          </w:tcPr>
          <w:p w14:paraId="4AD501A2" w14:textId="77777777" w:rsidR="00BC6C93" w:rsidRPr="001F398E" w:rsidRDefault="00BC6C93" w:rsidP="0057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65" w:type="pct"/>
            <w:gridSpan w:val="13"/>
            <w:vAlign w:val="bottom"/>
          </w:tcPr>
          <w:p w14:paraId="68AC81A9" w14:textId="77777777" w:rsidR="00BC6C93" w:rsidRPr="001F398E" w:rsidRDefault="00BC6C93" w:rsidP="00577B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C6C93" w:rsidRPr="001F398E" w14:paraId="07CCB158" w14:textId="77777777" w:rsidTr="00577B07">
        <w:trPr>
          <w:trHeight w:val="737"/>
        </w:trPr>
        <w:tc>
          <w:tcPr>
            <w:tcW w:w="1135" w:type="pct"/>
            <w:vAlign w:val="bottom"/>
          </w:tcPr>
          <w:p w14:paraId="6EB1D60D" w14:textId="77777777" w:rsidR="00BC6C93" w:rsidRPr="001F398E" w:rsidRDefault="00BC6C93" w:rsidP="0057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454" w:type="pct"/>
            <w:vAlign w:val="bottom"/>
            <w:hideMark/>
          </w:tcPr>
          <w:p w14:paraId="376D92CE" w14:textId="77777777" w:rsidR="00BC6C93" w:rsidRPr="001F398E" w:rsidRDefault="00BC6C93" w:rsidP="00577B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1A5B9D6" w14:textId="77777777" w:rsidR="00BC6C93" w:rsidRPr="001F398E" w:rsidRDefault="00BC6C93" w:rsidP="00577B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80" w:type="pct"/>
            <w:vAlign w:val="bottom"/>
          </w:tcPr>
          <w:p w14:paraId="4DD707C8" w14:textId="77777777" w:rsidR="00BC6C93" w:rsidRPr="001F398E" w:rsidRDefault="00BC6C93" w:rsidP="00577B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  <w:hideMark/>
          </w:tcPr>
          <w:p w14:paraId="4D52509C" w14:textId="77777777" w:rsidR="00BC6C93" w:rsidRPr="001F398E" w:rsidRDefault="00BC6C93" w:rsidP="00577B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80" w:type="pct"/>
            <w:vAlign w:val="bottom"/>
          </w:tcPr>
          <w:p w14:paraId="69EB4484" w14:textId="77777777" w:rsidR="00BC6C93" w:rsidRPr="001F398E" w:rsidRDefault="00BC6C93" w:rsidP="00577B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  <w:vAlign w:val="bottom"/>
            <w:hideMark/>
          </w:tcPr>
          <w:p w14:paraId="01B05F9D" w14:textId="77777777" w:rsidR="00BC6C93" w:rsidRPr="001F398E" w:rsidRDefault="00BC6C93" w:rsidP="00577B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79" w:type="pct"/>
            <w:vAlign w:val="bottom"/>
          </w:tcPr>
          <w:p w14:paraId="6650AD79" w14:textId="77777777" w:rsidR="00BC6C93" w:rsidRPr="001F398E" w:rsidRDefault="00BC6C93" w:rsidP="0057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  <w:hideMark/>
          </w:tcPr>
          <w:p w14:paraId="401BF7F1" w14:textId="77777777" w:rsidR="00BC6C93" w:rsidRPr="001F398E" w:rsidRDefault="00BC6C93" w:rsidP="00577B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</w:p>
          <w:p w14:paraId="0C03A222" w14:textId="77777777" w:rsidR="00BC6C93" w:rsidRPr="001F398E" w:rsidRDefault="00BC6C93" w:rsidP="00577B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2" w:type="pct"/>
            <w:vAlign w:val="bottom"/>
          </w:tcPr>
          <w:p w14:paraId="026FB411" w14:textId="77777777" w:rsidR="00BC6C93" w:rsidRPr="001F398E" w:rsidRDefault="00BC6C93" w:rsidP="00577B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125BAF1E" w14:textId="77777777" w:rsidR="00BC6C93" w:rsidRPr="001F398E" w:rsidRDefault="00BC6C93" w:rsidP="00577B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79" w:type="pct"/>
            <w:vAlign w:val="bottom"/>
          </w:tcPr>
          <w:p w14:paraId="6259DB8E" w14:textId="77777777" w:rsidR="00BC6C93" w:rsidRPr="001F398E" w:rsidRDefault="00BC6C93" w:rsidP="00577B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2C48B645" w14:textId="77777777" w:rsidR="00BC6C93" w:rsidRPr="001F398E" w:rsidRDefault="00BC6C93" w:rsidP="00577B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/>
                <w:sz w:val="28"/>
                <w:szCs w:val="28"/>
                <w:cs/>
              </w:rPr>
              <w:t>โอนเปลี่ยนแปลงสถานะ</w:t>
            </w:r>
            <w:r w:rsidRPr="001F398E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79" w:type="pct"/>
            <w:vAlign w:val="bottom"/>
          </w:tcPr>
          <w:p w14:paraId="7C854D2E" w14:textId="77777777" w:rsidR="00BC6C93" w:rsidRPr="001F398E" w:rsidRDefault="00BC6C93" w:rsidP="00577B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7" w:type="pct"/>
            <w:vAlign w:val="bottom"/>
          </w:tcPr>
          <w:p w14:paraId="20EECEEE" w14:textId="77777777" w:rsidR="00BC6C93" w:rsidRPr="001F398E" w:rsidRDefault="00BC6C93" w:rsidP="00577B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48545A0" w14:textId="77777777" w:rsidR="00BC6C93" w:rsidRPr="001F398E" w:rsidRDefault="00BC6C93" w:rsidP="00577B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BC6C93" w:rsidRPr="001F398E" w14:paraId="7B3FD0B7" w14:textId="77777777" w:rsidTr="00577B07">
        <w:trPr>
          <w:trHeight w:val="352"/>
        </w:trPr>
        <w:tc>
          <w:tcPr>
            <w:tcW w:w="1135" w:type="pct"/>
            <w:vAlign w:val="bottom"/>
          </w:tcPr>
          <w:p w14:paraId="52BC2282" w14:textId="77777777" w:rsidR="00BC6C93" w:rsidRPr="001F398E" w:rsidRDefault="00BC6C93" w:rsidP="00577B07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65" w:type="pct"/>
            <w:gridSpan w:val="13"/>
            <w:vAlign w:val="bottom"/>
          </w:tcPr>
          <w:p w14:paraId="1684AF25" w14:textId="77777777" w:rsidR="00BC6C93" w:rsidRPr="001F398E" w:rsidRDefault="00BC6C93" w:rsidP="00577B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F398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1F398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C6C93" w:rsidRPr="001F398E" w14:paraId="637B87B7" w14:textId="77777777" w:rsidTr="00577B07">
        <w:trPr>
          <w:trHeight w:hRule="exact" w:val="383"/>
        </w:trPr>
        <w:tc>
          <w:tcPr>
            <w:tcW w:w="1135" w:type="pct"/>
            <w:vAlign w:val="bottom"/>
          </w:tcPr>
          <w:p w14:paraId="5A36F81C" w14:textId="79583B0A" w:rsidR="00BC6C93" w:rsidRPr="001F398E" w:rsidRDefault="00BC6C93" w:rsidP="00577B07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A301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D54D6" w:rsidRPr="00BD54D6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454" w:type="pct"/>
            <w:vAlign w:val="bottom"/>
          </w:tcPr>
          <w:p w14:paraId="09D93F4A" w14:textId="77777777" w:rsidR="00BC6C93" w:rsidRPr="001F398E" w:rsidRDefault="00BC6C93" w:rsidP="00577B0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6E5DA9AF" w14:textId="77777777" w:rsidR="00BC6C93" w:rsidRPr="001F398E" w:rsidRDefault="00BC6C93" w:rsidP="00577B0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</w:tcPr>
          <w:p w14:paraId="1A439A6F" w14:textId="77777777" w:rsidR="00BC6C93" w:rsidRPr="001F398E" w:rsidRDefault="00BC6C93" w:rsidP="00577B0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2E88518B" w14:textId="77777777" w:rsidR="00BC6C93" w:rsidRPr="001F398E" w:rsidRDefault="00BC6C93" w:rsidP="0057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3EAD0455" w14:textId="77777777" w:rsidR="00BC6C93" w:rsidRPr="001F398E" w:rsidRDefault="00BC6C93" w:rsidP="00577B07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0E8C0B9F" w14:textId="77777777" w:rsidR="00BC6C93" w:rsidRPr="001F398E" w:rsidRDefault="00BC6C93" w:rsidP="0057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2DA684F7" w14:textId="77777777" w:rsidR="00BC6C93" w:rsidRPr="001F398E" w:rsidRDefault="00BC6C93" w:rsidP="00577B0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6847C607" w14:textId="77777777" w:rsidR="00BC6C93" w:rsidRPr="001F398E" w:rsidRDefault="00BC6C93" w:rsidP="0057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2484F3A1" w14:textId="77777777" w:rsidR="00BC6C93" w:rsidRPr="001F398E" w:rsidRDefault="00BC6C93" w:rsidP="0057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1B832F59" w14:textId="77777777" w:rsidR="00BC6C93" w:rsidRPr="001F398E" w:rsidRDefault="00BC6C93" w:rsidP="0057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12BC243B" w14:textId="77777777" w:rsidR="00BC6C93" w:rsidRPr="001F398E" w:rsidRDefault="00BC6C93" w:rsidP="00577B0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56C69611" w14:textId="77777777" w:rsidR="00BC6C93" w:rsidRPr="001F398E" w:rsidRDefault="00BC6C93" w:rsidP="00577B0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1B77F194" w14:textId="77777777" w:rsidR="00BC6C93" w:rsidRPr="001F398E" w:rsidRDefault="00BC6C93" w:rsidP="00577B0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6C93" w:rsidRPr="001F398E" w14:paraId="29D4DF40" w14:textId="77777777" w:rsidTr="008D2E7A">
        <w:trPr>
          <w:trHeight w:hRule="exact" w:val="383"/>
        </w:trPr>
        <w:tc>
          <w:tcPr>
            <w:tcW w:w="1669" w:type="pct"/>
            <w:gridSpan w:val="3"/>
            <w:vAlign w:val="bottom"/>
          </w:tcPr>
          <w:p w14:paraId="1512663A" w14:textId="2D51C353" w:rsidR="00BC6C93" w:rsidRPr="001F398E" w:rsidRDefault="00BC6C93" w:rsidP="00577B0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1F398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</w:t>
            </w: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437" w:type="pct"/>
            <w:vAlign w:val="bottom"/>
          </w:tcPr>
          <w:p w14:paraId="7DE88460" w14:textId="77777777" w:rsidR="00BC6C93" w:rsidRPr="001F398E" w:rsidRDefault="00BC6C93" w:rsidP="00577B0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5C2B57C0" w14:textId="77777777" w:rsidR="00BC6C93" w:rsidRPr="001F398E" w:rsidRDefault="00BC6C93" w:rsidP="0057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05D24AC7" w14:textId="77777777" w:rsidR="00BC6C93" w:rsidRPr="001F398E" w:rsidRDefault="00BC6C93" w:rsidP="00577B07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F8B6897" w14:textId="77777777" w:rsidR="00BC6C93" w:rsidRPr="001F398E" w:rsidRDefault="00BC6C93" w:rsidP="0057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523860D1" w14:textId="77777777" w:rsidR="00BC6C93" w:rsidRPr="001F398E" w:rsidRDefault="00BC6C93" w:rsidP="00577B0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57E7046C" w14:textId="77777777" w:rsidR="00BC6C93" w:rsidRPr="001F398E" w:rsidRDefault="00BC6C93" w:rsidP="0057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54A17C8C" w14:textId="77777777" w:rsidR="00BC6C93" w:rsidRPr="001F398E" w:rsidRDefault="00BC6C93" w:rsidP="0057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5233F47B" w14:textId="77777777" w:rsidR="00BC6C93" w:rsidRPr="001F398E" w:rsidRDefault="00BC6C93" w:rsidP="00577B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2E36E28F" w14:textId="77777777" w:rsidR="00BC6C93" w:rsidRPr="001F398E" w:rsidRDefault="00BC6C93" w:rsidP="00577B0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0A9E538E" w14:textId="77777777" w:rsidR="00BC6C93" w:rsidRPr="001F398E" w:rsidRDefault="00BC6C93" w:rsidP="00577B0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76F82CA0" w14:textId="77777777" w:rsidR="00BC6C93" w:rsidRPr="001F398E" w:rsidRDefault="00BC6C93" w:rsidP="00577B0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7873" w:rsidRPr="001F398E" w14:paraId="06DFD892" w14:textId="77777777" w:rsidTr="00294435">
        <w:trPr>
          <w:trHeight w:hRule="exact" w:val="758"/>
        </w:trPr>
        <w:tc>
          <w:tcPr>
            <w:tcW w:w="1135" w:type="pct"/>
            <w:vAlign w:val="bottom"/>
          </w:tcPr>
          <w:p w14:paraId="66856E18" w14:textId="77777777" w:rsidR="000D7873" w:rsidRPr="001F398E" w:rsidRDefault="000D7873" w:rsidP="000D7873">
            <w:pPr>
              <w:rPr>
                <w:rFonts w:asciiTheme="majorBidi" w:hAnsiTheme="majorBidi"/>
                <w:sz w:val="28"/>
                <w:szCs w:val="28"/>
              </w:rPr>
            </w:pPr>
            <w:r w:rsidRPr="001F398E">
              <w:rPr>
                <w:rFonts w:asciiTheme="majorBidi" w:hAnsiTheme="majorBidi" w:hint="cs"/>
                <w:sz w:val="28"/>
                <w:szCs w:val="28"/>
                <w:cs/>
              </w:rPr>
              <w:t>ต</w:t>
            </w:r>
            <w:r w:rsidRPr="001F398E">
              <w:rPr>
                <w:rFonts w:asciiTheme="majorBidi" w:hAnsiTheme="majorBidi"/>
                <w:sz w:val="28"/>
                <w:szCs w:val="28"/>
                <w:cs/>
              </w:rPr>
              <w:t>ราสารทุนที่วัดมูลค่าด้ว</w:t>
            </w:r>
            <w:r w:rsidRPr="001F398E">
              <w:rPr>
                <w:rFonts w:asciiTheme="majorBidi" w:hAnsiTheme="majorBidi" w:hint="cs"/>
                <w:sz w:val="28"/>
                <w:szCs w:val="28"/>
                <w:cs/>
              </w:rPr>
              <w:t>ย</w:t>
            </w:r>
          </w:p>
          <w:p w14:paraId="27DD7260" w14:textId="77777777" w:rsidR="000D7873" w:rsidRPr="001F398E" w:rsidRDefault="000D7873" w:rsidP="000D7873">
            <w:pPr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  <w:r w:rsidRPr="001F398E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1F398E">
              <w:rPr>
                <w:rFonts w:asciiTheme="majorBidi" w:hAnsiTheme="majorBidi"/>
                <w:sz w:val="28"/>
                <w:szCs w:val="28"/>
                <w:cs/>
              </w:rPr>
              <w:t>มูลค่</w:t>
            </w:r>
            <w:r w:rsidRPr="001F398E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1F398E">
              <w:rPr>
                <w:rFonts w:asciiTheme="majorBidi" w:hAnsiTheme="majorBidi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757996AD" w14:textId="0D52A380" w:rsidR="000D7873" w:rsidRPr="001F398E" w:rsidRDefault="000D7873" w:rsidP="00294435">
            <w:pPr>
              <w:pStyle w:val="acctfourfigures"/>
              <w:tabs>
                <w:tab w:val="clear" w:pos="765"/>
                <w:tab w:val="decimal" w:pos="187"/>
              </w:tabs>
              <w:spacing w:line="240" w:lineRule="atLeast"/>
              <w:ind w:right="2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pct"/>
            <w:vAlign w:val="bottom"/>
          </w:tcPr>
          <w:p w14:paraId="549667D4" w14:textId="77777777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291A08F5" w14:textId="4588AA73" w:rsidR="000D7873" w:rsidRPr="001F398E" w:rsidRDefault="000D7873" w:rsidP="0029443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pct"/>
            <w:vAlign w:val="bottom"/>
          </w:tcPr>
          <w:p w14:paraId="66D669C8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14:paraId="4AA50222" w14:textId="417DE8DF" w:rsidR="000D7873" w:rsidRPr="001F398E" w:rsidRDefault="000D7873" w:rsidP="00294435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(72,000)</w:t>
            </w:r>
          </w:p>
        </w:tc>
        <w:tc>
          <w:tcPr>
            <w:tcW w:w="79" w:type="pct"/>
            <w:vAlign w:val="bottom"/>
          </w:tcPr>
          <w:p w14:paraId="374FC272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vAlign w:val="bottom"/>
          </w:tcPr>
          <w:p w14:paraId="09E35F11" w14:textId="4F7F8CA7" w:rsidR="000D7873" w:rsidRPr="001F398E" w:rsidRDefault="000D7873" w:rsidP="002944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72C2C5DF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132A94FA" w14:textId="77777777" w:rsidR="00EB5B5C" w:rsidRDefault="00EB5B5C" w:rsidP="00EB5B5C">
            <w:pPr>
              <w:pStyle w:val="acctfourfigures"/>
              <w:tabs>
                <w:tab w:val="clear" w:pos="765"/>
                <w:tab w:val="decimal" w:pos="270"/>
                <w:tab w:val="left" w:pos="87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52DECC8" w14:textId="1FDE83A0" w:rsidR="000D7873" w:rsidRPr="00866FF9" w:rsidRDefault="00EB5B5C" w:rsidP="00294435">
            <w:pPr>
              <w:pStyle w:val="acctfourfigures"/>
              <w:tabs>
                <w:tab w:val="clear" w:pos="765"/>
                <w:tab w:val="decimal" w:pos="270"/>
                <w:tab w:val="left" w:pos="879"/>
              </w:tabs>
              <w:spacing w:line="240" w:lineRule="atLeast"/>
              <w:ind w:left="44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79" w:type="pct"/>
          </w:tcPr>
          <w:p w14:paraId="3DE1765E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758A5758" w14:textId="77777777" w:rsidR="00EB5B5C" w:rsidRDefault="00EB5B5C" w:rsidP="000E5F5A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D86D974" w14:textId="366C5875" w:rsidR="000D7873" w:rsidRPr="00C94B9A" w:rsidRDefault="000D7873" w:rsidP="000E5F5A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94B9A">
              <w:rPr>
                <w:rFonts w:ascii="Angsana New" w:hAnsi="Angsana New"/>
                <w:sz w:val="28"/>
                <w:szCs w:val="28"/>
              </w:rPr>
              <w:t>130,325</w:t>
            </w:r>
          </w:p>
        </w:tc>
        <w:tc>
          <w:tcPr>
            <w:tcW w:w="79" w:type="pct"/>
            <w:vAlign w:val="bottom"/>
          </w:tcPr>
          <w:p w14:paraId="095100CC" w14:textId="77777777" w:rsidR="000D7873" w:rsidRPr="001F398E" w:rsidRDefault="000D7873" w:rsidP="000D787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28CFE87E" w14:textId="77777777" w:rsidR="00EB5B5C" w:rsidRDefault="00EB5B5C" w:rsidP="000E5F5A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3985ACB" w14:textId="5745B8D0" w:rsidR="000D7873" w:rsidRPr="00C94B9A" w:rsidRDefault="000D7873" w:rsidP="000E5F5A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4B9A">
              <w:rPr>
                <w:rFonts w:ascii="Angsana New" w:hAnsi="Angsana New"/>
                <w:sz w:val="28"/>
                <w:szCs w:val="28"/>
              </w:rPr>
              <w:t>58,325</w:t>
            </w:r>
          </w:p>
        </w:tc>
      </w:tr>
      <w:tr w:rsidR="000D7873" w:rsidRPr="001F398E" w14:paraId="5DFC0147" w14:textId="77777777" w:rsidTr="008D2E7A">
        <w:trPr>
          <w:trHeight w:hRule="exact" w:val="399"/>
        </w:trPr>
        <w:tc>
          <w:tcPr>
            <w:tcW w:w="1135" w:type="pct"/>
            <w:vAlign w:val="bottom"/>
          </w:tcPr>
          <w:p w14:paraId="5483FCB4" w14:textId="77777777" w:rsidR="000D7873" w:rsidRPr="001F398E" w:rsidRDefault="000D7873" w:rsidP="000D787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668270E9" w14:textId="77777777" w:rsidR="000D7873" w:rsidRPr="001F398E" w:rsidRDefault="000D7873" w:rsidP="000D787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35328D96" w14:textId="77777777" w:rsidR="000D7873" w:rsidRPr="001F398E" w:rsidRDefault="000D7873" w:rsidP="000D787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6F6E7F64" w14:textId="77777777" w:rsidR="000D7873" w:rsidRPr="001F398E" w:rsidRDefault="000D7873" w:rsidP="000D787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4" w:type="pct"/>
            <w:vAlign w:val="bottom"/>
          </w:tcPr>
          <w:p w14:paraId="7D1A1F9A" w14:textId="77777777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6E3B55F2" w14:textId="77777777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</w:tcPr>
          <w:p w14:paraId="755D209E" w14:textId="77777777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10B94968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2F41E5F0" w14:textId="77777777" w:rsidR="000D7873" w:rsidRPr="001F398E" w:rsidRDefault="000D7873" w:rsidP="000D7873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0E1EE2C9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51EEEE25" w14:textId="77777777" w:rsidR="000D7873" w:rsidRPr="001F398E" w:rsidRDefault="000D7873" w:rsidP="000D7873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5632D2F6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76D4192E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41D6F68B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6EBCFDA6" w14:textId="77777777" w:rsidR="000D7873" w:rsidRPr="001F398E" w:rsidRDefault="000D7873" w:rsidP="000D787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35BAA43" w14:textId="77777777" w:rsidR="000D7873" w:rsidRPr="001F398E" w:rsidRDefault="000D7873" w:rsidP="000D787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4E9FA7FA" w14:textId="77777777" w:rsidR="000D7873" w:rsidRPr="001F398E" w:rsidRDefault="000D7873" w:rsidP="000D787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7873" w:rsidRPr="001F398E" w14:paraId="1F02E5D1" w14:textId="77777777" w:rsidTr="00577B07">
        <w:trPr>
          <w:trHeight w:hRule="exact" w:val="383"/>
        </w:trPr>
        <w:tc>
          <w:tcPr>
            <w:tcW w:w="1669" w:type="pct"/>
            <w:gridSpan w:val="3"/>
            <w:vAlign w:val="bottom"/>
          </w:tcPr>
          <w:p w14:paraId="27C9EA5E" w14:textId="77777777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  <w:r w:rsidRPr="001F398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ไม่ห</w:t>
            </w: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มุนเวียน</w:t>
            </w:r>
          </w:p>
        </w:tc>
        <w:tc>
          <w:tcPr>
            <w:tcW w:w="437" w:type="pct"/>
            <w:vAlign w:val="bottom"/>
          </w:tcPr>
          <w:p w14:paraId="0830EF5E" w14:textId="1F295A58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585BAD1B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500CDB58" w14:textId="010BC06C" w:rsidR="000D7873" w:rsidRPr="001F398E" w:rsidRDefault="000D7873" w:rsidP="000D7873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1847A673" w14:textId="1C96E8F9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0FC93756" w14:textId="01753215" w:rsidR="000D7873" w:rsidRPr="001F398E" w:rsidRDefault="000D7873" w:rsidP="000D7873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355CA281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3DD2F48C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0FC75D9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5042019D" w14:textId="77777777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0F44C093" w14:textId="77777777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5B9C8764" w14:textId="0012D0B1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7873" w:rsidRPr="001F398E" w14:paraId="51BDBA63" w14:textId="77777777" w:rsidTr="00577B07">
        <w:trPr>
          <w:trHeight w:hRule="exact" w:val="383"/>
        </w:trPr>
        <w:tc>
          <w:tcPr>
            <w:tcW w:w="1135" w:type="pct"/>
          </w:tcPr>
          <w:p w14:paraId="4D373846" w14:textId="77777777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ตราสารทุนที่วัดมูลค่าด้วย</w:t>
            </w:r>
          </w:p>
        </w:tc>
        <w:tc>
          <w:tcPr>
            <w:tcW w:w="454" w:type="pct"/>
            <w:vAlign w:val="bottom"/>
          </w:tcPr>
          <w:p w14:paraId="5A76BBDB" w14:textId="48059660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" w:type="pct"/>
            <w:vAlign w:val="bottom"/>
          </w:tcPr>
          <w:p w14:paraId="1811A604" w14:textId="77777777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7" w:type="pct"/>
            <w:vAlign w:val="bottom"/>
          </w:tcPr>
          <w:p w14:paraId="781A98AE" w14:textId="5EB250B4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2F603204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186B7F06" w14:textId="77777777" w:rsidR="000D7873" w:rsidRPr="001F398E" w:rsidRDefault="000D7873" w:rsidP="000D7873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EF4CC2A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40494FEF" w14:textId="77777777" w:rsidR="000D7873" w:rsidRPr="001F398E" w:rsidRDefault="000D7873" w:rsidP="000D7873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578C5439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3D87E4BA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215E7B21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40A6665F" w14:textId="77777777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4AB22BFE" w14:textId="77777777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304E952D" w14:textId="77777777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7873" w:rsidRPr="001F398E" w14:paraId="2AB0DC80" w14:textId="77777777" w:rsidTr="00260E80">
        <w:trPr>
          <w:trHeight w:hRule="exact" w:val="407"/>
        </w:trPr>
        <w:tc>
          <w:tcPr>
            <w:tcW w:w="1135" w:type="pct"/>
          </w:tcPr>
          <w:p w14:paraId="7D63CAF1" w14:textId="75138488" w:rsidR="000D7873" w:rsidRPr="001F398E" w:rsidRDefault="000D7873" w:rsidP="000D7873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786D6B4B" w14:textId="17C3DC94" w:rsidR="000D7873" w:rsidRPr="001F398E" w:rsidRDefault="000D7873" w:rsidP="000D7873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1,063,853</w:t>
            </w:r>
          </w:p>
        </w:tc>
        <w:tc>
          <w:tcPr>
            <w:tcW w:w="80" w:type="pct"/>
            <w:vAlign w:val="bottom"/>
          </w:tcPr>
          <w:p w14:paraId="18BA243E" w14:textId="77777777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14:paraId="380D2C13" w14:textId="0BAEC5F0" w:rsidR="000D7873" w:rsidRPr="001F398E" w:rsidRDefault="000D7873" w:rsidP="008D2E7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25,745</w:t>
            </w:r>
          </w:p>
        </w:tc>
        <w:tc>
          <w:tcPr>
            <w:tcW w:w="80" w:type="pct"/>
            <w:vAlign w:val="bottom"/>
          </w:tcPr>
          <w:p w14:paraId="6C60AEAA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14:paraId="5419A0D3" w14:textId="6585A5BC" w:rsidR="000D7873" w:rsidRPr="001F398E" w:rsidRDefault="000D7873" w:rsidP="000D7873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(8,203)</w:t>
            </w:r>
          </w:p>
        </w:tc>
        <w:tc>
          <w:tcPr>
            <w:tcW w:w="79" w:type="pct"/>
            <w:vAlign w:val="bottom"/>
          </w:tcPr>
          <w:p w14:paraId="763B9C3C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vAlign w:val="bottom"/>
          </w:tcPr>
          <w:p w14:paraId="67E5A4FA" w14:textId="1037565E" w:rsidR="000D7873" w:rsidRPr="001F398E" w:rsidRDefault="000D7873" w:rsidP="000D7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(1,109,869)</w:t>
            </w:r>
          </w:p>
        </w:tc>
        <w:tc>
          <w:tcPr>
            <w:tcW w:w="92" w:type="pct"/>
          </w:tcPr>
          <w:p w14:paraId="6FF6FC56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713B5032" w14:textId="77777777" w:rsidR="000D7873" w:rsidRPr="00866FF9" w:rsidRDefault="000D7873" w:rsidP="000D7873">
            <w:pPr>
              <w:pStyle w:val="acctfourfigures"/>
              <w:tabs>
                <w:tab w:val="clear" w:pos="765"/>
                <w:tab w:val="decimal" w:pos="270"/>
                <w:tab w:val="left" w:pos="879"/>
              </w:tabs>
              <w:spacing w:line="240" w:lineRule="atLeast"/>
              <w:ind w:left="4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66F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9" w:type="pct"/>
          </w:tcPr>
          <w:p w14:paraId="0B80902B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5E277ACA" w14:textId="3AD73E62" w:rsidR="000D7873" w:rsidRPr="00C94B9A" w:rsidRDefault="000D7873" w:rsidP="00C94B9A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94B9A">
              <w:rPr>
                <w:rFonts w:ascii="Angsana New" w:hAnsi="Angsana New"/>
                <w:sz w:val="28"/>
                <w:szCs w:val="28"/>
              </w:rPr>
              <w:t>328,875</w:t>
            </w:r>
          </w:p>
        </w:tc>
        <w:tc>
          <w:tcPr>
            <w:tcW w:w="79" w:type="pct"/>
            <w:vAlign w:val="bottom"/>
          </w:tcPr>
          <w:p w14:paraId="2B9E87ED" w14:textId="77777777" w:rsidR="000D7873" w:rsidRPr="001F398E" w:rsidRDefault="000D7873" w:rsidP="000D787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14:paraId="7BD16231" w14:textId="69EF2010" w:rsidR="000D7873" w:rsidRPr="00C94B9A" w:rsidRDefault="000D7873" w:rsidP="00C94B9A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300,401</w:t>
            </w:r>
          </w:p>
        </w:tc>
      </w:tr>
      <w:tr w:rsidR="000D7873" w:rsidRPr="001F398E" w14:paraId="377842E8" w14:textId="77777777" w:rsidTr="00577B07">
        <w:trPr>
          <w:trHeight w:val="338"/>
        </w:trPr>
        <w:tc>
          <w:tcPr>
            <w:tcW w:w="1135" w:type="pct"/>
            <w:vAlign w:val="bottom"/>
          </w:tcPr>
          <w:p w14:paraId="5E07E726" w14:textId="77777777" w:rsidR="000D7873" w:rsidRPr="001F398E" w:rsidRDefault="000D7873" w:rsidP="000D787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B9609" w14:textId="2D55DA6B" w:rsidR="000D7873" w:rsidRPr="001F398E" w:rsidRDefault="000D7873" w:rsidP="000D7873">
            <w:pPr>
              <w:pStyle w:val="acctfourfigures"/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</w:rPr>
              <w:t>1,063,853</w:t>
            </w:r>
          </w:p>
        </w:tc>
        <w:tc>
          <w:tcPr>
            <w:tcW w:w="80" w:type="pct"/>
            <w:vAlign w:val="bottom"/>
          </w:tcPr>
          <w:p w14:paraId="38F7D36D" w14:textId="77777777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6D5B1" w14:textId="5E869C0C" w:rsidR="000D7873" w:rsidRPr="00997EC9" w:rsidRDefault="000D7873" w:rsidP="008D2E7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27A65">
              <w:rPr>
                <w:rFonts w:ascii="Angsana New" w:hAnsi="Angsana New"/>
                <w:b/>
                <w:bCs/>
                <w:sz w:val="28"/>
                <w:szCs w:val="28"/>
              </w:rPr>
              <w:t>25,745</w:t>
            </w:r>
          </w:p>
        </w:tc>
        <w:tc>
          <w:tcPr>
            <w:tcW w:w="80" w:type="pct"/>
            <w:vAlign w:val="bottom"/>
          </w:tcPr>
          <w:p w14:paraId="67F099A7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377E8" w14:textId="1A1232C0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B588C">
              <w:rPr>
                <w:rFonts w:ascii="Angsana New" w:hAnsi="Angsana New"/>
                <w:b/>
                <w:bCs/>
                <w:sz w:val="28"/>
                <w:szCs w:val="28"/>
              </w:rPr>
              <w:t>(80,203)</w:t>
            </w:r>
          </w:p>
        </w:tc>
        <w:tc>
          <w:tcPr>
            <w:tcW w:w="79" w:type="pct"/>
            <w:vAlign w:val="bottom"/>
          </w:tcPr>
          <w:p w14:paraId="7B5BC9C2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80673" w14:textId="5B07036D" w:rsidR="000D7873" w:rsidRPr="001F398E" w:rsidRDefault="000D7873" w:rsidP="000D7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88C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1,109,869</w:t>
            </w:r>
            <w:r w:rsidRPr="004B588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2" w:type="pct"/>
            <w:vAlign w:val="bottom"/>
          </w:tcPr>
          <w:p w14:paraId="4AFC1DB4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C5782" w14:textId="4733C31E" w:rsidR="000D7873" w:rsidRPr="00866FF9" w:rsidRDefault="00C92163" w:rsidP="00C92163">
            <w:pPr>
              <w:pStyle w:val="acctfourfigures"/>
              <w:tabs>
                <w:tab w:val="clear" w:pos="765"/>
                <w:tab w:val="decimal" w:pos="270"/>
                <w:tab w:val="left" w:pos="879"/>
              </w:tabs>
              <w:spacing w:line="240" w:lineRule="atLeast"/>
              <w:ind w:left="44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0585FD42" w14:textId="77777777" w:rsidR="000D7873" w:rsidRPr="001F398E" w:rsidRDefault="000D7873" w:rsidP="000D787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17717" w14:textId="0F0991FC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88C">
              <w:rPr>
                <w:rFonts w:ascii="Angsana New" w:hAnsi="Angsana New"/>
                <w:b/>
                <w:bCs/>
                <w:sz w:val="28"/>
                <w:szCs w:val="28"/>
              </w:rPr>
              <w:t>459,200</w:t>
            </w:r>
          </w:p>
        </w:tc>
        <w:tc>
          <w:tcPr>
            <w:tcW w:w="79" w:type="pct"/>
            <w:vAlign w:val="bottom"/>
          </w:tcPr>
          <w:p w14:paraId="505263FA" w14:textId="77777777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257A0" w14:textId="254C96CE" w:rsidR="000D7873" w:rsidRPr="001F398E" w:rsidRDefault="000D7873" w:rsidP="000D7873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358,726</w:t>
            </w:r>
          </w:p>
        </w:tc>
      </w:tr>
    </w:tbl>
    <w:p w14:paraId="1857AD94" w14:textId="77777777" w:rsidR="00997EC9" w:rsidRDefault="00997EC9" w:rsidP="008D1378">
      <w:pPr>
        <w:pStyle w:val="BodyText2"/>
        <w:ind w:left="540"/>
        <w:rPr>
          <w:rFonts w:asciiTheme="minorHAnsi" w:hAnsiTheme="minorHAnsi"/>
          <w:sz w:val="28"/>
          <w:szCs w:val="28"/>
          <w:lang w:val="en-US"/>
        </w:rPr>
      </w:pPr>
    </w:p>
    <w:p w14:paraId="159D7BFA" w14:textId="77777777" w:rsidR="008D1378" w:rsidRDefault="008D1378" w:rsidP="00EF0DFA">
      <w:pPr>
        <w:pStyle w:val="BodyText2"/>
        <w:rPr>
          <w:rFonts w:asciiTheme="minorHAnsi" w:hAnsiTheme="minorHAnsi"/>
          <w:sz w:val="28"/>
          <w:szCs w:val="28"/>
          <w:lang w:val="en-US"/>
        </w:rPr>
      </w:pPr>
    </w:p>
    <w:p w14:paraId="11A8CC51" w14:textId="77777777" w:rsidR="00997EC9" w:rsidRDefault="00997EC9" w:rsidP="00EF0DFA">
      <w:pPr>
        <w:pStyle w:val="BodyText2"/>
        <w:rPr>
          <w:rFonts w:asciiTheme="minorHAnsi" w:hAnsiTheme="minorHAnsi"/>
          <w:sz w:val="28"/>
          <w:szCs w:val="28"/>
          <w:lang w:val="en-US"/>
        </w:rPr>
      </w:pPr>
    </w:p>
    <w:p w14:paraId="5D7948C4" w14:textId="77777777" w:rsidR="000D7873" w:rsidRPr="001F398E" w:rsidRDefault="000D7873" w:rsidP="00EF0DFA">
      <w:pPr>
        <w:pStyle w:val="BodyText2"/>
        <w:rPr>
          <w:rFonts w:asciiTheme="minorHAnsi" w:hAnsiTheme="minorHAnsi"/>
          <w:sz w:val="28"/>
          <w:szCs w:val="28"/>
          <w:lang w:val="en-US"/>
        </w:rPr>
      </w:pPr>
    </w:p>
    <w:tbl>
      <w:tblPr>
        <w:tblW w:w="4824" w:type="pct"/>
        <w:tblInd w:w="450" w:type="dxa"/>
        <w:tblLook w:val="01E0" w:firstRow="1" w:lastRow="1" w:firstColumn="1" w:lastColumn="1" w:noHBand="0" w:noVBand="0"/>
      </w:tblPr>
      <w:tblGrid>
        <w:gridCol w:w="3182"/>
        <w:gridCol w:w="1273"/>
        <w:gridCol w:w="224"/>
        <w:gridCol w:w="1225"/>
        <w:gridCol w:w="224"/>
        <w:gridCol w:w="1250"/>
        <w:gridCol w:w="222"/>
        <w:gridCol w:w="1396"/>
        <w:gridCol w:w="258"/>
        <w:gridCol w:w="1497"/>
        <w:gridCol w:w="222"/>
        <w:gridCol w:w="1346"/>
        <w:gridCol w:w="222"/>
        <w:gridCol w:w="1478"/>
      </w:tblGrid>
      <w:tr w:rsidR="00A7676E" w:rsidRPr="001F398E" w14:paraId="54F4FD6C" w14:textId="77777777" w:rsidTr="0041214F">
        <w:trPr>
          <w:trHeight w:val="442"/>
        </w:trPr>
        <w:tc>
          <w:tcPr>
            <w:tcW w:w="1135" w:type="pct"/>
            <w:vAlign w:val="bottom"/>
          </w:tcPr>
          <w:p w14:paraId="24B0BDE8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65" w:type="pct"/>
            <w:gridSpan w:val="13"/>
            <w:vAlign w:val="bottom"/>
          </w:tcPr>
          <w:p w14:paraId="2B7224A8" w14:textId="77777777" w:rsidR="00A7676E" w:rsidRPr="001F398E" w:rsidRDefault="00A7676E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676E" w:rsidRPr="001F398E" w14:paraId="2C571289" w14:textId="77777777" w:rsidTr="0041214F">
        <w:trPr>
          <w:trHeight w:val="737"/>
        </w:trPr>
        <w:tc>
          <w:tcPr>
            <w:tcW w:w="1135" w:type="pct"/>
            <w:vAlign w:val="bottom"/>
          </w:tcPr>
          <w:p w14:paraId="55AB0182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454" w:type="pct"/>
            <w:vAlign w:val="bottom"/>
            <w:hideMark/>
          </w:tcPr>
          <w:p w14:paraId="1C65B9F0" w14:textId="77777777" w:rsidR="00A7676E" w:rsidRPr="001F398E" w:rsidRDefault="00A7676E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59ADA46" w14:textId="77777777" w:rsidR="00A7676E" w:rsidRPr="001F398E" w:rsidRDefault="00A7676E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80" w:type="pct"/>
            <w:vAlign w:val="bottom"/>
          </w:tcPr>
          <w:p w14:paraId="20B457BE" w14:textId="77777777" w:rsidR="00A7676E" w:rsidRPr="001F398E" w:rsidRDefault="00A7676E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  <w:hideMark/>
          </w:tcPr>
          <w:p w14:paraId="4196E339" w14:textId="77777777" w:rsidR="00A7676E" w:rsidRPr="001F398E" w:rsidRDefault="00A7676E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80" w:type="pct"/>
            <w:vAlign w:val="bottom"/>
          </w:tcPr>
          <w:p w14:paraId="5497DB52" w14:textId="77777777" w:rsidR="00A7676E" w:rsidRPr="001F398E" w:rsidRDefault="00A7676E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  <w:vAlign w:val="bottom"/>
            <w:hideMark/>
          </w:tcPr>
          <w:p w14:paraId="60C5BBEB" w14:textId="77777777" w:rsidR="00A7676E" w:rsidRPr="001F398E" w:rsidRDefault="00A7676E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79" w:type="pct"/>
            <w:vAlign w:val="bottom"/>
          </w:tcPr>
          <w:p w14:paraId="1CC70C20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  <w:hideMark/>
          </w:tcPr>
          <w:p w14:paraId="1B28F4BB" w14:textId="77777777" w:rsidR="00A7676E" w:rsidRPr="001F398E" w:rsidRDefault="00A7676E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</w:p>
          <w:p w14:paraId="0D4159E4" w14:textId="77777777" w:rsidR="00A7676E" w:rsidRPr="001F398E" w:rsidRDefault="00A7676E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2" w:type="pct"/>
            <w:vAlign w:val="bottom"/>
          </w:tcPr>
          <w:p w14:paraId="1F223CE6" w14:textId="77777777" w:rsidR="00A7676E" w:rsidRPr="001F398E" w:rsidRDefault="00A7676E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7F86F873" w14:textId="77777777" w:rsidR="00A7676E" w:rsidRPr="001F398E" w:rsidRDefault="00A7676E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79" w:type="pct"/>
            <w:vAlign w:val="bottom"/>
          </w:tcPr>
          <w:p w14:paraId="77F65D1E" w14:textId="77777777" w:rsidR="00A7676E" w:rsidRPr="001F398E" w:rsidRDefault="00A7676E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415F4627" w14:textId="77777777" w:rsidR="00A7676E" w:rsidRPr="001F398E" w:rsidRDefault="00A7676E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/>
                <w:sz w:val="28"/>
                <w:szCs w:val="28"/>
                <w:cs/>
              </w:rPr>
              <w:t>โอนเปลี่ยนแปลงสถานะ</w:t>
            </w:r>
            <w:r w:rsidRPr="001F398E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79" w:type="pct"/>
            <w:vAlign w:val="bottom"/>
          </w:tcPr>
          <w:p w14:paraId="7F13228D" w14:textId="77777777" w:rsidR="00A7676E" w:rsidRPr="001F398E" w:rsidRDefault="00A7676E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7" w:type="pct"/>
            <w:vAlign w:val="bottom"/>
          </w:tcPr>
          <w:p w14:paraId="1C217A01" w14:textId="77777777" w:rsidR="00A7676E" w:rsidRPr="001F398E" w:rsidRDefault="00A7676E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B5238BA" w14:textId="77777777" w:rsidR="00A7676E" w:rsidRPr="001F398E" w:rsidRDefault="00A7676E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A7676E" w:rsidRPr="001F398E" w14:paraId="307E4DB2" w14:textId="77777777" w:rsidTr="0041214F">
        <w:trPr>
          <w:trHeight w:val="352"/>
        </w:trPr>
        <w:tc>
          <w:tcPr>
            <w:tcW w:w="1135" w:type="pct"/>
            <w:vAlign w:val="bottom"/>
          </w:tcPr>
          <w:p w14:paraId="236ED8E1" w14:textId="77777777" w:rsidR="00A7676E" w:rsidRPr="001F398E" w:rsidRDefault="00A7676E" w:rsidP="0041214F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65" w:type="pct"/>
            <w:gridSpan w:val="13"/>
            <w:vAlign w:val="bottom"/>
          </w:tcPr>
          <w:p w14:paraId="6E82F1AC" w14:textId="77777777" w:rsidR="00A7676E" w:rsidRPr="001F398E" w:rsidRDefault="00A7676E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F398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F398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1F398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7676E" w:rsidRPr="001F398E" w14:paraId="080AAE32" w14:textId="77777777" w:rsidTr="0041214F">
        <w:trPr>
          <w:trHeight w:hRule="exact" w:val="383"/>
        </w:trPr>
        <w:tc>
          <w:tcPr>
            <w:tcW w:w="1135" w:type="pct"/>
            <w:vAlign w:val="bottom"/>
          </w:tcPr>
          <w:p w14:paraId="78776307" w14:textId="77777777" w:rsidR="00A7676E" w:rsidRPr="001F398E" w:rsidRDefault="00A7676E" w:rsidP="0041214F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A301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454" w:type="pct"/>
            <w:vAlign w:val="bottom"/>
          </w:tcPr>
          <w:p w14:paraId="171EFAAF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1A83B7DC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</w:tcPr>
          <w:p w14:paraId="4A3133CF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5C9D7193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1F1B0B64" w14:textId="77777777" w:rsidR="00A7676E" w:rsidRPr="001F398E" w:rsidRDefault="00A7676E" w:rsidP="0041214F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B90BFE3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2B1E4906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43E431D6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2458C399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7C548AC9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525D48CA" w14:textId="31B5900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5FBE4C51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22829E96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676E" w:rsidRPr="001F398E" w14:paraId="517AD254" w14:textId="77777777" w:rsidTr="0041214F">
        <w:trPr>
          <w:trHeight w:hRule="exact" w:val="383"/>
        </w:trPr>
        <w:tc>
          <w:tcPr>
            <w:tcW w:w="1669" w:type="pct"/>
            <w:gridSpan w:val="3"/>
            <w:vAlign w:val="bottom"/>
          </w:tcPr>
          <w:p w14:paraId="1CC97581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1F398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</w:t>
            </w: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437" w:type="pct"/>
            <w:vAlign w:val="bottom"/>
          </w:tcPr>
          <w:p w14:paraId="77AD9852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59B98669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3D665777" w14:textId="77777777" w:rsidR="00A7676E" w:rsidRPr="001F398E" w:rsidRDefault="00A7676E" w:rsidP="0041214F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1A364A99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2FD8854F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207EE43E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3F06EF5F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0819E8FB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650B9403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083A2517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39AD8958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676E" w:rsidRPr="001F398E" w14:paraId="76A7566F" w14:textId="77777777" w:rsidTr="000E5F5A">
        <w:trPr>
          <w:trHeight w:hRule="exact" w:val="758"/>
        </w:trPr>
        <w:tc>
          <w:tcPr>
            <w:tcW w:w="1135" w:type="pct"/>
            <w:vAlign w:val="bottom"/>
          </w:tcPr>
          <w:p w14:paraId="6FE3C6CA" w14:textId="77777777" w:rsidR="00A7676E" w:rsidRPr="001F398E" w:rsidRDefault="00A7676E" w:rsidP="0041214F">
            <w:pPr>
              <w:rPr>
                <w:rFonts w:asciiTheme="majorBidi" w:hAnsiTheme="majorBidi"/>
                <w:sz w:val="28"/>
                <w:szCs w:val="28"/>
              </w:rPr>
            </w:pPr>
            <w:r w:rsidRPr="001F398E">
              <w:rPr>
                <w:rFonts w:asciiTheme="majorBidi" w:hAnsiTheme="majorBidi" w:hint="cs"/>
                <w:sz w:val="28"/>
                <w:szCs w:val="28"/>
                <w:cs/>
              </w:rPr>
              <w:t>ต</w:t>
            </w:r>
            <w:r w:rsidRPr="001F398E">
              <w:rPr>
                <w:rFonts w:asciiTheme="majorBidi" w:hAnsiTheme="majorBidi"/>
                <w:sz w:val="28"/>
                <w:szCs w:val="28"/>
                <w:cs/>
              </w:rPr>
              <w:t>ราสารทุนที่วัดมูลค่าด้ว</w:t>
            </w:r>
            <w:r w:rsidRPr="001F398E">
              <w:rPr>
                <w:rFonts w:asciiTheme="majorBidi" w:hAnsiTheme="majorBidi" w:hint="cs"/>
                <w:sz w:val="28"/>
                <w:szCs w:val="28"/>
                <w:cs/>
              </w:rPr>
              <w:t>ย</w:t>
            </w:r>
          </w:p>
          <w:p w14:paraId="104E3144" w14:textId="77777777" w:rsidR="00A7676E" w:rsidRPr="001F398E" w:rsidRDefault="00A7676E" w:rsidP="0041214F">
            <w:pPr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  <w:r w:rsidRPr="001F398E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1F398E">
              <w:rPr>
                <w:rFonts w:asciiTheme="majorBidi" w:hAnsiTheme="majorBidi"/>
                <w:sz w:val="28"/>
                <w:szCs w:val="28"/>
                <w:cs/>
              </w:rPr>
              <w:t>มูลค่</w:t>
            </w:r>
            <w:r w:rsidRPr="001F398E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1F398E">
              <w:rPr>
                <w:rFonts w:asciiTheme="majorBidi" w:hAnsiTheme="majorBidi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4B0CA590" w14:textId="77777777" w:rsidR="00EB5B5C" w:rsidRDefault="00EB5B5C" w:rsidP="000F014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C4B72D" w14:textId="4B16F6F3" w:rsidR="00A7676E" w:rsidRPr="001F398E" w:rsidRDefault="00A7676E" w:rsidP="000F014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866F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694</w:t>
            </w:r>
          </w:p>
        </w:tc>
        <w:tc>
          <w:tcPr>
            <w:tcW w:w="80" w:type="pct"/>
          </w:tcPr>
          <w:p w14:paraId="6FB3F909" w14:textId="77777777" w:rsidR="00A7676E" w:rsidRPr="001F398E" w:rsidRDefault="00A7676E" w:rsidP="000F0140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71790365" w14:textId="77777777" w:rsidR="00EB5B5C" w:rsidRDefault="00EB5B5C" w:rsidP="00866FF9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665B73E" w14:textId="3F38649F" w:rsidR="00A7676E" w:rsidRPr="001F398E" w:rsidRDefault="00A7676E" w:rsidP="00866FF9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0" w:type="pct"/>
          </w:tcPr>
          <w:p w14:paraId="6733B1CB" w14:textId="77777777" w:rsidR="00A7676E" w:rsidRPr="001F398E" w:rsidRDefault="00A7676E" w:rsidP="000F0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4E856E50" w14:textId="77777777" w:rsidR="00EB5B5C" w:rsidRDefault="00EB5B5C" w:rsidP="000F014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538A4A5" w14:textId="4A843F83" w:rsidR="00A7676E" w:rsidRPr="001F398E" w:rsidRDefault="00A7676E" w:rsidP="000F014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9" w:type="pct"/>
          </w:tcPr>
          <w:p w14:paraId="29111700" w14:textId="77777777" w:rsidR="00A7676E" w:rsidRPr="001F398E" w:rsidRDefault="00A7676E" w:rsidP="000F0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5FA4980F" w14:textId="77777777" w:rsidR="00EB5B5C" w:rsidRDefault="00EB5B5C" w:rsidP="00866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AC124D" w14:textId="6FE5D837" w:rsidR="00A7676E" w:rsidRPr="001F398E" w:rsidRDefault="00A7676E" w:rsidP="00866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92" w:type="pct"/>
          </w:tcPr>
          <w:p w14:paraId="5746C965" w14:textId="77777777" w:rsidR="00A7676E" w:rsidRPr="001F398E" w:rsidRDefault="00A7676E" w:rsidP="000F0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3629E29A" w14:textId="77777777" w:rsidR="00EB5B5C" w:rsidRDefault="00EB5B5C" w:rsidP="00866FF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1A91516" w14:textId="486A6ECF" w:rsidR="00A7676E" w:rsidRPr="00866FF9" w:rsidRDefault="00A7676E" w:rsidP="00866FF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66F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117</w:t>
            </w:r>
          </w:p>
        </w:tc>
        <w:tc>
          <w:tcPr>
            <w:tcW w:w="79" w:type="pct"/>
          </w:tcPr>
          <w:p w14:paraId="5E9ACE53" w14:textId="77777777" w:rsidR="00A7676E" w:rsidRPr="001F398E" w:rsidRDefault="00A7676E" w:rsidP="000F0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5B3411EF" w14:textId="77777777" w:rsidR="00EB5B5C" w:rsidRDefault="00EB5B5C" w:rsidP="00866FF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3EA1E1E" w14:textId="7FE6FAE5" w:rsidR="00A7676E" w:rsidRPr="001F398E" w:rsidRDefault="00A7676E" w:rsidP="00866FF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0F01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F01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9" w:type="pct"/>
          </w:tcPr>
          <w:p w14:paraId="7792482D" w14:textId="77777777" w:rsidR="00A7676E" w:rsidRPr="001F398E" w:rsidRDefault="00A7676E" w:rsidP="000F0140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73304763" w14:textId="77777777" w:rsidR="00EB5B5C" w:rsidRDefault="00EB5B5C" w:rsidP="00866FF9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1E7DA1D" w14:textId="77A0E9A5" w:rsidR="00A7676E" w:rsidRPr="001F398E" w:rsidRDefault="00A7676E" w:rsidP="00866FF9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7676E" w:rsidRPr="001F398E" w14:paraId="765E24C1" w14:textId="77777777" w:rsidTr="000E5F5A">
        <w:trPr>
          <w:trHeight w:hRule="exact" w:val="399"/>
        </w:trPr>
        <w:tc>
          <w:tcPr>
            <w:tcW w:w="1135" w:type="pct"/>
            <w:vAlign w:val="bottom"/>
          </w:tcPr>
          <w:p w14:paraId="0CABE09B" w14:textId="77777777" w:rsidR="00A7676E" w:rsidRPr="001F398E" w:rsidRDefault="00A7676E" w:rsidP="0041214F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38D44C96" w14:textId="77777777" w:rsidR="00A7676E" w:rsidRPr="001F398E" w:rsidRDefault="00A7676E" w:rsidP="0041214F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438AEBC3" w14:textId="77777777" w:rsidR="00A7676E" w:rsidRPr="001F398E" w:rsidRDefault="00A7676E" w:rsidP="0041214F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43836671" w14:textId="77777777" w:rsidR="00A7676E" w:rsidRPr="001F398E" w:rsidRDefault="00A7676E" w:rsidP="0041214F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22FDC549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7C8638E3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vAlign w:val="bottom"/>
          </w:tcPr>
          <w:p w14:paraId="44416595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1BE2EE8E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6BE686DD" w14:textId="77777777" w:rsidR="00A7676E" w:rsidRPr="001F398E" w:rsidRDefault="00A7676E" w:rsidP="0041214F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05D0BEDB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vAlign w:val="bottom"/>
          </w:tcPr>
          <w:p w14:paraId="343680B2" w14:textId="77777777" w:rsidR="00A7676E" w:rsidRPr="001F398E" w:rsidRDefault="00A7676E" w:rsidP="0041214F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29F3FBCA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14:paraId="100F4708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3524BECC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5DB8571F" w14:textId="77777777" w:rsidR="00A7676E" w:rsidRPr="001F398E" w:rsidRDefault="00A7676E" w:rsidP="0041214F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03F33740" w14:textId="77777777" w:rsidR="00A7676E" w:rsidRPr="001F398E" w:rsidRDefault="00A7676E" w:rsidP="0041214F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249B56D0" w14:textId="77777777" w:rsidR="00A7676E" w:rsidRPr="001F398E" w:rsidRDefault="00A7676E" w:rsidP="0041214F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676E" w:rsidRPr="001F398E" w14:paraId="11DF15C3" w14:textId="77777777" w:rsidTr="0041214F">
        <w:trPr>
          <w:trHeight w:hRule="exact" w:val="383"/>
        </w:trPr>
        <w:tc>
          <w:tcPr>
            <w:tcW w:w="1669" w:type="pct"/>
            <w:gridSpan w:val="3"/>
            <w:vAlign w:val="bottom"/>
          </w:tcPr>
          <w:p w14:paraId="14B4ECFD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</w:t>
            </w:r>
            <w:r w:rsidRPr="001F398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ไม่ห</w:t>
            </w: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มุนเวียน</w:t>
            </w:r>
          </w:p>
        </w:tc>
        <w:tc>
          <w:tcPr>
            <w:tcW w:w="437" w:type="pct"/>
            <w:vAlign w:val="bottom"/>
          </w:tcPr>
          <w:p w14:paraId="7BF45689" w14:textId="63352760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67A8C18D" w14:textId="712484AC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50161AC2" w14:textId="2FA60B1A" w:rsidR="00A7676E" w:rsidRPr="001F398E" w:rsidRDefault="00A7676E" w:rsidP="0041214F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7B0D6AD3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4CC82580" w14:textId="5EAC91B5" w:rsidR="00A7676E" w:rsidRPr="001F398E" w:rsidRDefault="00A7676E" w:rsidP="0041214F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35537B4A" w14:textId="7369BEAB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5EAD8CEA" w14:textId="38C0B40F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4303CE57" w14:textId="229F89D4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040FB793" w14:textId="103B3799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A023F51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7343FA1D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676E" w:rsidRPr="001F398E" w14:paraId="214A157D" w14:textId="77777777" w:rsidTr="0041214F">
        <w:trPr>
          <w:trHeight w:hRule="exact" w:val="383"/>
        </w:trPr>
        <w:tc>
          <w:tcPr>
            <w:tcW w:w="1135" w:type="pct"/>
          </w:tcPr>
          <w:p w14:paraId="36528A9E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ตราสารทุนที่วัดมูลค่าด้วย</w:t>
            </w:r>
          </w:p>
        </w:tc>
        <w:tc>
          <w:tcPr>
            <w:tcW w:w="454" w:type="pct"/>
            <w:vAlign w:val="bottom"/>
          </w:tcPr>
          <w:p w14:paraId="179CB2C2" w14:textId="31980413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" w:type="pct"/>
            <w:vAlign w:val="bottom"/>
          </w:tcPr>
          <w:p w14:paraId="71826A68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7" w:type="pct"/>
            <w:vAlign w:val="bottom"/>
          </w:tcPr>
          <w:p w14:paraId="3338FEE2" w14:textId="5145B770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2C96FB8B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373CDC5D" w14:textId="13506A89" w:rsidR="00A7676E" w:rsidRPr="001F398E" w:rsidRDefault="00A7676E" w:rsidP="0041214F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34DE9F99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5B9D72D1" w14:textId="77777777" w:rsidR="00A7676E" w:rsidRPr="001F398E" w:rsidRDefault="00A7676E" w:rsidP="0041214F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  <w:vAlign w:val="bottom"/>
          </w:tcPr>
          <w:p w14:paraId="424AABA5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45A7AC1D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4C829FD6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4A3AC3A3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4B701776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2640DC24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676E" w:rsidRPr="001F398E" w14:paraId="6AE35488" w14:textId="77777777" w:rsidTr="0041214F">
        <w:trPr>
          <w:trHeight w:hRule="exact" w:val="405"/>
        </w:trPr>
        <w:tc>
          <w:tcPr>
            <w:tcW w:w="1135" w:type="pct"/>
            <w:vAlign w:val="bottom"/>
          </w:tcPr>
          <w:p w14:paraId="32273008" w14:textId="77777777" w:rsidR="00A7676E" w:rsidRPr="001F398E" w:rsidRDefault="00A7676E" w:rsidP="0041214F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54" w:type="pct"/>
            <w:vAlign w:val="bottom"/>
          </w:tcPr>
          <w:p w14:paraId="246A71A8" w14:textId="77777777" w:rsidR="00A7676E" w:rsidRPr="001F398E" w:rsidRDefault="00A7676E" w:rsidP="0041214F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80" w:type="pct"/>
            <w:vAlign w:val="bottom"/>
          </w:tcPr>
          <w:p w14:paraId="22971033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vAlign w:val="bottom"/>
          </w:tcPr>
          <w:p w14:paraId="18554A06" w14:textId="77777777" w:rsidR="00A7676E" w:rsidRPr="001F398E" w:rsidRDefault="00A7676E" w:rsidP="0041214F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1B058553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3DD87D05" w14:textId="77777777" w:rsidR="00A7676E" w:rsidRPr="001F398E" w:rsidRDefault="00A7676E" w:rsidP="0041214F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354107AD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98" w:type="pct"/>
            <w:vAlign w:val="bottom"/>
          </w:tcPr>
          <w:p w14:paraId="1AD0500A" w14:textId="77777777" w:rsidR="00A7676E" w:rsidRPr="001F398E" w:rsidRDefault="00A7676E" w:rsidP="00866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1525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2" w:type="pct"/>
            <w:vAlign w:val="bottom"/>
          </w:tcPr>
          <w:p w14:paraId="449B6174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17F68678" w14:textId="77777777" w:rsidR="00A7676E" w:rsidRPr="001F398E" w:rsidRDefault="00A7676E" w:rsidP="00866FF9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67916F93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51724D44" w14:textId="77777777" w:rsidR="00A7676E" w:rsidRPr="001F398E" w:rsidRDefault="00A7676E" w:rsidP="0041214F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064</w:t>
            </w:r>
          </w:p>
        </w:tc>
        <w:tc>
          <w:tcPr>
            <w:tcW w:w="79" w:type="pct"/>
            <w:vAlign w:val="bottom"/>
          </w:tcPr>
          <w:p w14:paraId="290B1501" w14:textId="77777777" w:rsidR="00A7676E" w:rsidRPr="001F398E" w:rsidRDefault="00A7676E" w:rsidP="0041214F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vAlign w:val="bottom"/>
          </w:tcPr>
          <w:p w14:paraId="29317F09" w14:textId="77777777" w:rsidR="00A7676E" w:rsidRPr="001F398E" w:rsidRDefault="00A7676E" w:rsidP="0041214F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52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A7676E" w:rsidRPr="001F398E" w14:paraId="3554CA76" w14:textId="77777777" w:rsidTr="00866FF9">
        <w:trPr>
          <w:trHeight w:hRule="exact" w:val="740"/>
        </w:trPr>
        <w:tc>
          <w:tcPr>
            <w:tcW w:w="1135" w:type="pct"/>
            <w:vAlign w:val="bottom"/>
          </w:tcPr>
          <w:p w14:paraId="2E2EE490" w14:textId="6ED7C951" w:rsidR="00A7676E" w:rsidRPr="001F398E" w:rsidRDefault="00A7676E" w:rsidP="0041214F">
            <w:pPr>
              <w:ind w:left="250" w:hanging="250"/>
              <w:rPr>
                <w:rFonts w:asciiTheme="majorBidi" w:hAnsi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0B4A5B2D" w14:textId="77777777" w:rsidR="000D16E6" w:rsidRDefault="000D16E6" w:rsidP="00866FF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803253A" w14:textId="2FC7490E" w:rsidR="00A7676E" w:rsidRPr="001F398E" w:rsidRDefault="00A7676E" w:rsidP="00866FF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80" w:type="pct"/>
          </w:tcPr>
          <w:p w14:paraId="0BB815C3" w14:textId="77777777" w:rsidR="00A7676E" w:rsidRPr="001F398E" w:rsidRDefault="00A7676E" w:rsidP="00866FF9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7A9BBB71" w14:textId="77777777" w:rsidR="000D16E6" w:rsidRDefault="000D16E6" w:rsidP="00866FF9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279EB3" w14:textId="3E987A61" w:rsidR="00A7676E" w:rsidRPr="001F398E" w:rsidRDefault="00A7676E" w:rsidP="00866FF9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0" w:type="pct"/>
          </w:tcPr>
          <w:p w14:paraId="7B001017" w14:textId="77777777" w:rsidR="00A7676E" w:rsidRPr="001F398E" w:rsidRDefault="00A7676E" w:rsidP="00866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2A12A65C" w14:textId="77777777" w:rsidR="000D16E6" w:rsidRDefault="000D16E6" w:rsidP="00866FF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C76451B" w14:textId="4372E6F2" w:rsidR="00A7676E" w:rsidRPr="001F398E" w:rsidRDefault="00A7676E" w:rsidP="00866FF9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9" w:type="pct"/>
          </w:tcPr>
          <w:p w14:paraId="7045F54C" w14:textId="77777777" w:rsidR="00A7676E" w:rsidRPr="001F398E" w:rsidRDefault="00A7676E" w:rsidP="00866F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0D7C1C49" w14:textId="77777777" w:rsidR="000D16E6" w:rsidRDefault="000D16E6" w:rsidP="00866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E0524E" w14:textId="2884E619" w:rsidR="00A7676E" w:rsidRPr="001F398E" w:rsidRDefault="00A7676E" w:rsidP="00866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92" w:type="pct"/>
          </w:tcPr>
          <w:p w14:paraId="26C2512E" w14:textId="77777777" w:rsidR="00A7676E" w:rsidRPr="001F398E" w:rsidRDefault="00A7676E" w:rsidP="00866FF9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109BB3" w14:textId="77777777" w:rsidR="000D16E6" w:rsidRDefault="000D16E6" w:rsidP="00866FF9">
            <w:pPr>
              <w:pStyle w:val="acctfourfigures"/>
              <w:tabs>
                <w:tab w:val="clear" w:pos="765"/>
                <w:tab w:val="decimal" w:pos="270"/>
                <w:tab w:val="left" w:pos="879"/>
              </w:tabs>
              <w:spacing w:line="240" w:lineRule="atLeast"/>
              <w:ind w:left="44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7B11932" w14:textId="6D55CFC5" w:rsidR="00A7676E" w:rsidRPr="00866FF9" w:rsidRDefault="00A7676E" w:rsidP="00866FF9">
            <w:pPr>
              <w:pStyle w:val="acctfourfigures"/>
              <w:tabs>
                <w:tab w:val="clear" w:pos="765"/>
                <w:tab w:val="decimal" w:pos="270"/>
                <w:tab w:val="left" w:pos="879"/>
              </w:tabs>
              <w:spacing w:line="240" w:lineRule="atLeast"/>
              <w:ind w:left="4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66F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9" w:type="pct"/>
          </w:tcPr>
          <w:p w14:paraId="30205195" w14:textId="77777777" w:rsidR="00A7676E" w:rsidRPr="001F398E" w:rsidRDefault="00A7676E" w:rsidP="00866FF9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5CA472D7" w14:textId="77777777" w:rsidR="000D16E6" w:rsidRDefault="000D16E6" w:rsidP="00866FF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E6805E" w14:textId="6831E17D" w:rsidR="00A7676E" w:rsidRPr="001F398E" w:rsidRDefault="00A7676E" w:rsidP="00866FF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0F014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A78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9" w:type="pct"/>
          </w:tcPr>
          <w:p w14:paraId="3FD77BAD" w14:textId="77777777" w:rsidR="00A7676E" w:rsidRPr="001F398E" w:rsidRDefault="00A7676E" w:rsidP="00866FF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62F84F8F" w14:textId="77777777" w:rsidR="000D16E6" w:rsidRDefault="000D16E6" w:rsidP="00866FF9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B07A68" w14:textId="2BD69AAB" w:rsidR="00A7676E" w:rsidRPr="001F398E" w:rsidRDefault="00A7676E" w:rsidP="00866FF9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7676E" w:rsidRPr="001F398E" w14:paraId="588B4AC4" w14:textId="77777777" w:rsidTr="0041214F">
        <w:trPr>
          <w:trHeight w:val="338"/>
        </w:trPr>
        <w:tc>
          <w:tcPr>
            <w:tcW w:w="1135" w:type="pct"/>
            <w:vAlign w:val="bottom"/>
          </w:tcPr>
          <w:p w14:paraId="10E7F32D" w14:textId="77777777" w:rsidR="00A7676E" w:rsidRPr="001F398E" w:rsidRDefault="00A7676E" w:rsidP="0041214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8C4D0" w14:textId="77777777" w:rsidR="00A7676E" w:rsidRPr="001F398E" w:rsidRDefault="00A7676E" w:rsidP="0041214F">
            <w:pPr>
              <w:pStyle w:val="acctfourfigures"/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</w:t>
            </w:r>
            <w:r w:rsidRPr="00115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013</w:t>
            </w:r>
          </w:p>
        </w:tc>
        <w:tc>
          <w:tcPr>
            <w:tcW w:w="80" w:type="pct"/>
            <w:vAlign w:val="bottom"/>
          </w:tcPr>
          <w:p w14:paraId="275333A2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0A00C" w14:textId="77777777" w:rsidR="00A7676E" w:rsidRPr="00997EC9" w:rsidRDefault="00A7676E" w:rsidP="0041214F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5338D02A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6B300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Pr="00115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415DD560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F9D90" w14:textId="77777777" w:rsidR="00A7676E" w:rsidRPr="001F398E" w:rsidRDefault="00A7676E" w:rsidP="00866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2" w:type="pct"/>
            <w:vAlign w:val="bottom"/>
          </w:tcPr>
          <w:p w14:paraId="02DC876A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3A8C6" w14:textId="77777777" w:rsidR="00A7676E" w:rsidRPr="00866FF9" w:rsidRDefault="00A7676E" w:rsidP="00866FF9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66F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(117)</w:t>
            </w:r>
          </w:p>
        </w:tc>
        <w:tc>
          <w:tcPr>
            <w:tcW w:w="79" w:type="pct"/>
            <w:vAlign w:val="bottom"/>
          </w:tcPr>
          <w:p w14:paraId="7BAEA7C5" w14:textId="77777777" w:rsidR="00A7676E" w:rsidRPr="001F398E" w:rsidRDefault="00A7676E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71A5D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</w:t>
            </w:r>
            <w:r w:rsidRPr="00115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79" w:type="pct"/>
            <w:vAlign w:val="bottom"/>
          </w:tcPr>
          <w:p w14:paraId="6C6B4DE8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89B50" w14:textId="77777777" w:rsidR="00A7676E" w:rsidRPr="001F398E" w:rsidRDefault="00A7676E" w:rsidP="0041214F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15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40486E15" w14:textId="77777777" w:rsidR="00EF0DFA" w:rsidRDefault="00EF0DFA" w:rsidP="00EF0DFA">
      <w:pPr>
        <w:pStyle w:val="BodyText2"/>
        <w:ind w:left="450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796EB6A4" w14:textId="77777777" w:rsidR="00B5492D" w:rsidRDefault="00B5492D" w:rsidP="00866FF9">
      <w:pPr>
        <w:pStyle w:val="acctfourfigures"/>
        <w:tabs>
          <w:tab w:val="clear" w:pos="765"/>
          <w:tab w:val="decimal" w:pos="270"/>
        </w:tabs>
        <w:spacing w:line="240" w:lineRule="atLeast"/>
        <w:jc w:val="right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489E1CD4" w14:textId="77777777" w:rsidR="00B5492D" w:rsidRDefault="00B5492D" w:rsidP="00EF0DFA">
      <w:pPr>
        <w:pStyle w:val="BodyText2"/>
        <w:ind w:left="450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56FA479A" w14:textId="77777777" w:rsidR="00B5492D" w:rsidRDefault="00B5492D" w:rsidP="00EF0DFA">
      <w:pPr>
        <w:pStyle w:val="BodyText2"/>
        <w:ind w:left="450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72291A94" w14:textId="77777777" w:rsidR="00B5492D" w:rsidRPr="001F398E" w:rsidRDefault="00B5492D" w:rsidP="006F6300">
      <w:pPr>
        <w:pStyle w:val="BodyText2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tbl>
      <w:tblPr>
        <w:tblW w:w="4993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875"/>
        <w:gridCol w:w="873"/>
        <w:gridCol w:w="6"/>
        <w:gridCol w:w="1444"/>
        <w:gridCol w:w="9"/>
        <w:gridCol w:w="234"/>
        <w:gridCol w:w="6"/>
        <w:gridCol w:w="243"/>
        <w:gridCol w:w="1261"/>
        <w:gridCol w:w="23"/>
        <w:gridCol w:w="189"/>
        <w:gridCol w:w="32"/>
        <w:gridCol w:w="1277"/>
        <w:gridCol w:w="186"/>
        <w:gridCol w:w="302"/>
        <w:gridCol w:w="6"/>
        <w:gridCol w:w="238"/>
        <w:gridCol w:w="6"/>
        <w:gridCol w:w="746"/>
        <w:gridCol w:w="186"/>
        <w:gridCol w:w="813"/>
        <w:gridCol w:w="6"/>
        <w:gridCol w:w="238"/>
        <w:gridCol w:w="6"/>
        <w:gridCol w:w="250"/>
        <w:gridCol w:w="15"/>
        <w:gridCol w:w="189"/>
        <w:gridCol w:w="15"/>
        <w:gridCol w:w="1088"/>
        <w:gridCol w:w="6"/>
        <w:gridCol w:w="244"/>
        <w:gridCol w:w="6"/>
        <w:gridCol w:w="203"/>
        <w:gridCol w:w="1277"/>
        <w:gridCol w:w="6"/>
        <w:gridCol w:w="6"/>
      </w:tblGrid>
      <w:tr w:rsidR="00833DA1" w:rsidRPr="00E26FD4" w14:paraId="570BF78A" w14:textId="77777777" w:rsidTr="005E18C6">
        <w:trPr>
          <w:trHeight w:val="273"/>
        </w:trPr>
        <w:tc>
          <w:tcPr>
            <w:tcW w:w="1292" w:type="pct"/>
            <w:gridSpan w:val="2"/>
            <w:vAlign w:val="bottom"/>
          </w:tcPr>
          <w:p w14:paraId="1BAC898E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5" w:name="_Hlk221122247"/>
          </w:p>
        </w:tc>
        <w:tc>
          <w:tcPr>
            <w:tcW w:w="3708" w:type="pct"/>
            <w:gridSpan w:val="34"/>
            <w:vAlign w:val="bottom"/>
          </w:tcPr>
          <w:p w14:paraId="4525D292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3DA1" w:rsidRPr="00E26FD4" w14:paraId="40CB8872" w14:textId="77777777" w:rsidTr="00DE4674">
        <w:trPr>
          <w:trHeight w:val="769"/>
        </w:trPr>
        <w:tc>
          <w:tcPr>
            <w:tcW w:w="1292" w:type="pct"/>
            <w:gridSpan w:val="2"/>
            <w:vAlign w:val="bottom"/>
          </w:tcPr>
          <w:p w14:paraId="0124546F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500" w:type="pct"/>
            <w:gridSpan w:val="2"/>
            <w:vAlign w:val="bottom"/>
            <w:hideMark/>
          </w:tcPr>
          <w:p w14:paraId="69C7DDFE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339C57E8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26FD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84" w:type="pct"/>
            <w:gridSpan w:val="2"/>
            <w:vAlign w:val="bottom"/>
          </w:tcPr>
          <w:p w14:paraId="0FE51D2D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gridSpan w:val="3"/>
            <w:vAlign w:val="bottom"/>
            <w:hideMark/>
          </w:tcPr>
          <w:p w14:paraId="639CFC2C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84" w:type="pct"/>
            <w:gridSpan w:val="3"/>
            <w:vAlign w:val="bottom"/>
          </w:tcPr>
          <w:p w14:paraId="18830000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vAlign w:val="bottom"/>
            <w:hideMark/>
          </w:tcPr>
          <w:p w14:paraId="74A3B592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</w:p>
        </w:tc>
        <w:tc>
          <w:tcPr>
            <w:tcW w:w="84" w:type="pct"/>
            <w:gridSpan w:val="2"/>
            <w:vAlign w:val="bottom"/>
          </w:tcPr>
          <w:p w14:paraId="47799D5F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gridSpan w:val="4"/>
            <w:vAlign w:val="bottom"/>
            <w:hideMark/>
          </w:tcPr>
          <w:p w14:paraId="1F971EC1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  <w:p w14:paraId="03839268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84" w:type="pct"/>
            <w:gridSpan w:val="2"/>
            <w:vAlign w:val="bottom"/>
          </w:tcPr>
          <w:p w14:paraId="69944D69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gridSpan w:val="6"/>
            <w:vAlign w:val="bottom"/>
          </w:tcPr>
          <w:p w14:paraId="796AA6BC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โอนเปลี่ยนแปลงสถานะเงินลงทุน</w:t>
            </w:r>
          </w:p>
        </w:tc>
        <w:tc>
          <w:tcPr>
            <w:tcW w:w="86" w:type="pct"/>
            <w:gridSpan w:val="2"/>
            <w:vAlign w:val="bottom"/>
          </w:tcPr>
          <w:p w14:paraId="0B8B623A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" w:type="pct"/>
            <w:gridSpan w:val="5"/>
            <w:vAlign w:val="bottom"/>
          </w:tcPr>
          <w:p w14:paraId="7D43FC25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342D16AC" w14:textId="151D2385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3</w:t>
            </w:r>
            <w:r w:rsidR="00F10D2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F10D2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33DA1" w:rsidRPr="00E26FD4" w14:paraId="4D35B003" w14:textId="77777777" w:rsidTr="005E18C6">
        <w:trPr>
          <w:trHeight w:val="367"/>
        </w:trPr>
        <w:tc>
          <w:tcPr>
            <w:tcW w:w="1292" w:type="pct"/>
            <w:gridSpan w:val="2"/>
            <w:vAlign w:val="bottom"/>
          </w:tcPr>
          <w:p w14:paraId="5B3E4D96" w14:textId="77777777" w:rsidR="00B5492D" w:rsidRPr="00E26FD4" w:rsidRDefault="00B5492D" w:rsidP="0041214F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08" w:type="pct"/>
            <w:gridSpan w:val="34"/>
            <w:vAlign w:val="bottom"/>
          </w:tcPr>
          <w:p w14:paraId="00335AF9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26FD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26FD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E26FD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833DA1" w:rsidRPr="00E26FD4" w14:paraId="4661ED0C" w14:textId="77777777" w:rsidTr="00352777">
        <w:trPr>
          <w:gridAfter w:val="2"/>
          <w:wAfter w:w="4" w:type="pct"/>
          <w:trHeight w:hRule="exact" w:val="400"/>
        </w:trPr>
        <w:tc>
          <w:tcPr>
            <w:tcW w:w="1292" w:type="pct"/>
            <w:gridSpan w:val="2"/>
            <w:vAlign w:val="bottom"/>
          </w:tcPr>
          <w:p w14:paraId="1FAE4DB7" w14:textId="77777777" w:rsidR="00B5492D" w:rsidRPr="00E26FD4" w:rsidRDefault="00B5492D" w:rsidP="0041214F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500" w:type="pct"/>
            <w:gridSpan w:val="2"/>
            <w:vAlign w:val="bottom"/>
          </w:tcPr>
          <w:p w14:paraId="7CE8398C" w14:textId="77777777" w:rsidR="00B5492D" w:rsidRPr="00E26FD4" w:rsidRDefault="00B5492D" w:rsidP="0041214F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73F4A86B" w14:textId="77777777" w:rsidR="00B5492D" w:rsidRPr="00E26FD4" w:rsidRDefault="00B5492D" w:rsidP="0041214F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gridSpan w:val="3"/>
            <w:vAlign w:val="bottom"/>
          </w:tcPr>
          <w:p w14:paraId="0BEDF4C1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3"/>
            <w:vAlign w:val="bottom"/>
          </w:tcPr>
          <w:p w14:paraId="42D34889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vAlign w:val="bottom"/>
          </w:tcPr>
          <w:p w14:paraId="3E9280FE" w14:textId="77777777" w:rsidR="00B5492D" w:rsidRPr="00E26FD4" w:rsidRDefault="00B5492D" w:rsidP="0041214F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156B6638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03" w:type="pct"/>
            <w:gridSpan w:val="4"/>
            <w:vAlign w:val="bottom"/>
          </w:tcPr>
          <w:p w14:paraId="543D32EE" w14:textId="77777777" w:rsidR="00B5492D" w:rsidRPr="00E26FD4" w:rsidRDefault="00B5492D" w:rsidP="0041214F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4AD7C454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6"/>
            <w:vAlign w:val="bottom"/>
          </w:tcPr>
          <w:p w14:paraId="5293AB9F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062BDC31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12" w:type="pct"/>
            <w:gridSpan w:val="3"/>
            <w:vAlign w:val="bottom"/>
          </w:tcPr>
          <w:p w14:paraId="5BAAE6B7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833DA1" w:rsidRPr="00E26FD4" w14:paraId="693815A0" w14:textId="77777777" w:rsidTr="00352777">
        <w:trPr>
          <w:gridAfter w:val="2"/>
          <w:wAfter w:w="4" w:type="pct"/>
          <w:trHeight w:hRule="exact" w:val="400"/>
        </w:trPr>
        <w:tc>
          <w:tcPr>
            <w:tcW w:w="1292" w:type="pct"/>
            <w:gridSpan w:val="2"/>
            <w:vAlign w:val="bottom"/>
          </w:tcPr>
          <w:p w14:paraId="35CFB4C9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สินทรัพย์ทางการเงินหมุนเวียน</w:t>
            </w:r>
          </w:p>
        </w:tc>
        <w:tc>
          <w:tcPr>
            <w:tcW w:w="500" w:type="pct"/>
            <w:gridSpan w:val="2"/>
            <w:vAlign w:val="bottom"/>
          </w:tcPr>
          <w:p w14:paraId="7C574B2C" w14:textId="78644532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3BEBD41D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1" w:type="pct"/>
            <w:gridSpan w:val="3"/>
            <w:vAlign w:val="bottom"/>
          </w:tcPr>
          <w:p w14:paraId="6135438F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3"/>
            <w:vAlign w:val="bottom"/>
          </w:tcPr>
          <w:p w14:paraId="536DBBC9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vAlign w:val="bottom"/>
          </w:tcPr>
          <w:p w14:paraId="33C9EB02" w14:textId="77777777" w:rsidR="00B5492D" w:rsidRPr="00E26FD4" w:rsidRDefault="00B5492D" w:rsidP="0041214F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64496F29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03" w:type="pct"/>
            <w:gridSpan w:val="4"/>
            <w:vAlign w:val="bottom"/>
          </w:tcPr>
          <w:p w14:paraId="703A6403" w14:textId="77777777" w:rsidR="00B5492D" w:rsidRPr="00E26FD4" w:rsidRDefault="00B5492D" w:rsidP="0041214F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0B1BCB6B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6"/>
            <w:vAlign w:val="bottom"/>
          </w:tcPr>
          <w:p w14:paraId="445772F4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69E1E57C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12" w:type="pct"/>
            <w:gridSpan w:val="3"/>
            <w:vAlign w:val="bottom"/>
          </w:tcPr>
          <w:p w14:paraId="1A2DC700" w14:textId="7FDE9C0F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3DA1" w:rsidRPr="00E26FD4" w14:paraId="4DF1A88D" w14:textId="77777777" w:rsidTr="00352777">
        <w:trPr>
          <w:gridAfter w:val="2"/>
          <w:wAfter w:w="4" w:type="pct"/>
          <w:trHeight w:hRule="exact" w:val="400"/>
        </w:trPr>
        <w:tc>
          <w:tcPr>
            <w:tcW w:w="1292" w:type="pct"/>
            <w:gridSpan w:val="2"/>
            <w:vAlign w:val="bottom"/>
          </w:tcPr>
          <w:p w14:paraId="27A29808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ตราสารทุนที่วัดมูลค่าด้วย</w:t>
            </w:r>
          </w:p>
        </w:tc>
        <w:tc>
          <w:tcPr>
            <w:tcW w:w="500" w:type="pct"/>
            <w:gridSpan w:val="2"/>
            <w:vAlign w:val="bottom"/>
          </w:tcPr>
          <w:p w14:paraId="23AF3CE1" w14:textId="7BF964F9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pct"/>
            <w:gridSpan w:val="2"/>
            <w:vAlign w:val="bottom"/>
          </w:tcPr>
          <w:p w14:paraId="14BF52A4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" w:type="pct"/>
            <w:gridSpan w:val="3"/>
            <w:vAlign w:val="bottom"/>
          </w:tcPr>
          <w:p w14:paraId="0AD21B53" w14:textId="7568682D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3"/>
            <w:vAlign w:val="bottom"/>
          </w:tcPr>
          <w:p w14:paraId="396EE60A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vAlign w:val="bottom"/>
          </w:tcPr>
          <w:p w14:paraId="6E7BF1E2" w14:textId="76DEED45" w:rsidR="00B5492D" w:rsidRPr="00E26FD4" w:rsidRDefault="00B5492D" w:rsidP="0041214F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23FB6CA8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03" w:type="pct"/>
            <w:gridSpan w:val="4"/>
            <w:vAlign w:val="bottom"/>
          </w:tcPr>
          <w:p w14:paraId="7F841EC0" w14:textId="77777777" w:rsidR="00B5492D" w:rsidRPr="00E26FD4" w:rsidRDefault="00B5492D" w:rsidP="0041214F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0A9CB506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6"/>
            <w:vAlign w:val="bottom"/>
          </w:tcPr>
          <w:p w14:paraId="38D951AA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041EC03A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12" w:type="pct"/>
            <w:gridSpan w:val="3"/>
            <w:vAlign w:val="bottom"/>
          </w:tcPr>
          <w:p w14:paraId="2AC11FE7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3DA1" w:rsidRPr="00E26FD4" w14:paraId="1BEFBAB4" w14:textId="77777777" w:rsidTr="00352777">
        <w:trPr>
          <w:gridAfter w:val="2"/>
          <w:wAfter w:w="4" w:type="pct"/>
          <w:trHeight w:hRule="exact" w:val="400"/>
        </w:trPr>
        <w:tc>
          <w:tcPr>
            <w:tcW w:w="1292" w:type="pct"/>
            <w:gridSpan w:val="2"/>
            <w:vAlign w:val="bottom"/>
          </w:tcPr>
          <w:p w14:paraId="4ADBF593" w14:textId="77777777" w:rsidR="00B5492D" w:rsidRPr="00E26FD4" w:rsidRDefault="00B5492D" w:rsidP="0041214F">
            <w:pPr>
              <w:pStyle w:val="acctfourfigures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E26FD4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7368E5C3" w14:textId="77777777" w:rsidR="00B5492D" w:rsidRPr="00E26FD4" w:rsidRDefault="00B5492D" w:rsidP="00866FF9">
            <w:pPr>
              <w:pStyle w:val="acctfourfigures"/>
              <w:tabs>
                <w:tab w:val="clear" w:pos="765"/>
                <w:tab w:val="decimal" w:pos="893"/>
              </w:tabs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pct"/>
            <w:gridSpan w:val="2"/>
            <w:vAlign w:val="bottom"/>
          </w:tcPr>
          <w:p w14:paraId="1A43501F" w14:textId="77777777" w:rsidR="00B5492D" w:rsidRPr="00E26FD4" w:rsidRDefault="00B5492D" w:rsidP="0041214F">
            <w:pPr>
              <w:pStyle w:val="acctfourfigures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1" w:type="pct"/>
            <w:gridSpan w:val="3"/>
            <w:tcBorders>
              <w:bottom w:val="single" w:sz="4" w:space="0" w:color="auto"/>
            </w:tcBorders>
            <w:vAlign w:val="bottom"/>
          </w:tcPr>
          <w:p w14:paraId="2365667E" w14:textId="77777777" w:rsidR="00B5492D" w:rsidRPr="00E26FD4" w:rsidRDefault="00B5492D" w:rsidP="003D3B03">
            <w:pPr>
              <w:pStyle w:val="acctfourfigures"/>
              <w:tabs>
                <w:tab w:val="clear" w:pos="765"/>
                <w:tab w:val="decimal" w:pos="979"/>
              </w:tabs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pct"/>
            <w:gridSpan w:val="3"/>
            <w:vAlign w:val="bottom"/>
          </w:tcPr>
          <w:p w14:paraId="0419B037" w14:textId="77777777" w:rsidR="00B5492D" w:rsidRPr="00E26FD4" w:rsidRDefault="00B5492D" w:rsidP="0041214F">
            <w:pPr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tcBorders>
              <w:bottom w:val="single" w:sz="4" w:space="0" w:color="auto"/>
            </w:tcBorders>
            <w:vAlign w:val="bottom"/>
          </w:tcPr>
          <w:p w14:paraId="6889E98C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(72,000)</w:t>
            </w:r>
          </w:p>
        </w:tc>
        <w:tc>
          <w:tcPr>
            <w:tcW w:w="84" w:type="pct"/>
            <w:gridSpan w:val="2"/>
            <w:vAlign w:val="bottom"/>
          </w:tcPr>
          <w:p w14:paraId="0DD18936" w14:textId="77777777" w:rsidR="00B5492D" w:rsidRPr="00E26FD4" w:rsidRDefault="00B5492D" w:rsidP="0041214F">
            <w:pPr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03" w:type="pct"/>
            <w:gridSpan w:val="4"/>
            <w:tcBorders>
              <w:bottom w:val="single" w:sz="4" w:space="0" w:color="auto"/>
            </w:tcBorders>
            <w:vAlign w:val="bottom"/>
          </w:tcPr>
          <w:p w14:paraId="3A899EEE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>13,250</w:t>
            </w:r>
          </w:p>
        </w:tc>
        <w:tc>
          <w:tcPr>
            <w:tcW w:w="84" w:type="pct"/>
            <w:gridSpan w:val="2"/>
            <w:vAlign w:val="bottom"/>
          </w:tcPr>
          <w:p w14:paraId="4CA2E0C9" w14:textId="77777777" w:rsidR="00B5492D" w:rsidRPr="00E26FD4" w:rsidRDefault="00B5492D" w:rsidP="0041214F">
            <w:pPr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6"/>
            <w:tcBorders>
              <w:bottom w:val="single" w:sz="4" w:space="0" w:color="auto"/>
            </w:tcBorders>
            <w:vAlign w:val="bottom"/>
          </w:tcPr>
          <w:p w14:paraId="1F964E12" w14:textId="03819F3D" w:rsidR="00B5492D" w:rsidRPr="00E26FD4" w:rsidRDefault="00D34604" w:rsidP="0041214F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  <w:r w:rsidR="0011385A">
              <w:rPr>
                <w:rFonts w:ascii="Angsana New" w:hAnsi="Angsana New"/>
                <w:sz w:val="28"/>
                <w:szCs w:val="28"/>
                <w:lang w:val="en-US" w:bidi="th-TH"/>
              </w:rPr>
              <w:t>,075</w:t>
            </w:r>
          </w:p>
        </w:tc>
        <w:tc>
          <w:tcPr>
            <w:tcW w:w="86" w:type="pct"/>
            <w:gridSpan w:val="2"/>
            <w:vAlign w:val="bottom"/>
          </w:tcPr>
          <w:p w14:paraId="643DD437" w14:textId="77777777" w:rsidR="00B5492D" w:rsidRPr="00E26FD4" w:rsidRDefault="00B5492D" w:rsidP="0041214F">
            <w:pPr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12" w:type="pct"/>
            <w:gridSpan w:val="3"/>
            <w:tcBorders>
              <w:bottom w:val="single" w:sz="4" w:space="0" w:color="auto"/>
            </w:tcBorders>
            <w:vAlign w:val="bottom"/>
          </w:tcPr>
          <w:p w14:paraId="33032D5B" w14:textId="6C5BFCD9" w:rsidR="00B5492D" w:rsidRPr="00E26FD4" w:rsidRDefault="0011385A" w:rsidP="0011385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28,325</w:t>
            </w:r>
          </w:p>
        </w:tc>
      </w:tr>
      <w:tr w:rsidR="00833DA1" w:rsidRPr="00E26FD4" w14:paraId="475DD45C" w14:textId="77777777" w:rsidTr="00352777">
        <w:trPr>
          <w:gridAfter w:val="2"/>
          <w:wAfter w:w="4" w:type="pct"/>
          <w:trHeight w:hRule="exact" w:val="291"/>
        </w:trPr>
        <w:tc>
          <w:tcPr>
            <w:tcW w:w="1292" w:type="pct"/>
            <w:gridSpan w:val="2"/>
            <w:vAlign w:val="bottom"/>
          </w:tcPr>
          <w:p w14:paraId="56DA392C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</w:tcBorders>
            <w:vAlign w:val="bottom"/>
          </w:tcPr>
          <w:p w14:paraId="0CD02627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28545F7D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" w:type="pct"/>
            <w:gridSpan w:val="3"/>
            <w:tcBorders>
              <w:top w:val="single" w:sz="4" w:space="0" w:color="auto"/>
            </w:tcBorders>
            <w:vAlign w:val="bottom"/>
          </w:tcPr>
          <w:p w14:paraId="47E01687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3"/>
            <w:vAlign w:val="bottom"/>
          </w:tcPr>
          <w:p w14:paraId="7ACD03E5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tcBorders>
              <w:top w:val="single" w:sz="4" w:space="0" w:color="auto"/>
            </w:tcBorders>
            <w:vAlign w:val="bottom"/>
          </w:tcPr>
          <w:p w14:paraId="261B53A4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01648057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03" w:type="pct"/>
            <w:gridSpan w:val="4"/>
            <w:tcBorders>
              <w:top w:val="single" w:sz="4" w:space="0" w:color="auto"/>
            </w:tcBorders>
            <w:vAlign w:val="bottom"/>
          </w:tcPr>
          <w:p w14:paraId="079C4135" w14:textId="77777777" w:rsidR="00B5492D" w:rsidRPr="00E26FD4" w:rsidRDefault="00B5492D" w:rsidP="0041214F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107E3931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6"/>
            <w:tcBorders>
              <w:top w:val="single" w:sz="4" w:space="0" w:color="auto"/>
            </w:tcBorders>
            <w:vAlign w:val="bottom"/>
          </w:tcPr>
          <w:p w14:paraId="5564CED9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17604C50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12" w:type="pct"/>
            <w:gridSpan w:val="3"/>
            <w:tcBorders>
              <w:top w:val="single" w:sz="4" w:space="0" w:color="auto"/>
            </w:tcBorders>
            <w:vAlign w:val="bottom"/>
          </w:tcPr>
          <w:p w14:paraId="645C6364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3DA1" w:rsidRPr="00E26FD4" w14:paraId="058CF716" w14:textId="77777777" w:rsidTr="00352777">
        <w:trPr>
          <w:gridAfter w:val="2"/>
          <w:wAfter w:w="4" w:type="pct"/>
          <w:trHeight w:hRule="exact" w:val="400"/>
        </w:trPr>
        <w:tc>
          <w:tcPr>
            <w:tcW w:w="1292" w:type="pct"/>
            <w:gridSpan w:val="2"/>
            <w:vAlign w:val="bottom"/>
          </w:tcPr>
          <w:p w14:paraId="75A8AFE0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สินทรัพย์ทางการเงินไม่หมุนเวียน</w:t>
            </w:r>
          </w:p>
        </w:tc>
        <w:tc>
          <w:tcPr>
            <w:tcW w:w="500" w:type="pct"/>
            <w:gridSpan w:val="2"/>
            <w:vAlign w:val="bottom"/>
          </w:tcPr>
          <w:p w14:paraId="63701823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pct"/>
            <w:gridSpan w:val="2"/>
            <w:vAlign w:val="bottom"/>
          </w:tcPr>
          <w:p w14:paraId="5E5AE8FB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" w:type="pct"/>
            <w:gridSpan w:val="3"/>
            <w:vAlign w:val="bottom"/>
          </w:tcPr>
          <w:p w14:paraId="60A8BF19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3"/>
            <w:vAlign w:val="bottom"/>
          </w:tcPr>
          <w:p w14:paraId="44B7FAB9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vAlign w:val="bottom"/>
          </w:tcPr>
          <w:p w14:paraId="611A6079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4BF3F6EB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03" w:type="pct"/>
            <w:gridSpan w:val="4"/>
            <w:vAlign w:val="bottom"/>
          </w:tcPr>
          <w:p w14:paraId="695483F7" w14:textId="77777777" w:rsidR="00B5492D" w:rsidRPr="00E26FD4" w:rsidRDefault="00B5492D" w:rsidP="0041214F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6A577877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6"/>
            <w:vAlign w:val="bottom"/>
          </w:tcPr>
          <w:p w14:paraId="38B54FFD" w14:textId="77777777" w:rsidR="00B5492D" w:rsidRPr="00E26FD4" w:rsidRDefault="00B5492D" w:rsidP="0041214F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1ECA5FD3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12" w:type="pct"/>
            <w:gridSpan w:val="3"/>
            <w:vAlign w:val="bottom"/>
          </w:tcPr>
          <w:p w14:paraId="54CADCFF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3DA1" w:rsidRPr="00E26FD4" w14:paraId="79EFDC99" w14:textId="77777777" w:rsidTr="00352777">
        <w:trPr>
          <w:gridAfter w:val="2"/>
          <w:wAfter w:w="4" w:type="pct"/>
          <w:trHeight w:hRule="exact" w:val="400"/>
        </w:trPr>
        <w:tc>
          <w:tcPr>
            <w:tcW w:w="1292" w:type="pct"/>
            <w:gridSpan w:val="2"/>
            <w:vAlign w:val="bottom"/>
          </w:tcPr>
          <w:p w14:paraId="0BEFAF4F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ตราสารทุนที่วัดมูลค่าด้วย</w:t>
            </w:r>
          </w:p>
        </w:tc>
        <w:tc>
          <w:tcPr>
            <w:tcW w:w="500" w:type="pct"/>
            <w:gridSpan w:val="2"/>
            <w:vAlign w:val="bottom"/>
          </w:tcPr>
          <w:p w14:paraId="0525128A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pct"/>
            <w:gridSpan w:val="2"/>
            <w:vAlign w:val="bottom"/>
          </w:tcPr>
          <w:p w14:paraId="7A44EB61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" w:type="pct"/>
            <w:gridSpan w:val="3"/>
            <w:vAlign w:val="bottom"/>
          </w:tcPr>
          <w:p w14:paraId="4106F1BB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3"/>
            <w:vAlign w:val="bottom"/>
          </w:tcPr>
          <w:p w14:paraId="427478C3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vAlign w:val="bottom"/>
          </w:tcPr>
          <w:p w14:paraId="0949A4EA" w14:textId="77777777" w:rsidR="00B5492D" w:rsidRPr="00E26FD4" w:rsidRDefault="00B5492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694850D7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03" w:type="pct"/>
            <w:gridSpan w:val="4"/>
            <w:vAlign w:val="bottom"/>
          </w:tcPr>
          <w:p w14:paraId="16522BEA" w14:textId="77777777" w:rsidR="00B5492D" w:rsidRPr="00E26FD4" w:rsidRDefault="00B5492D" w:rsidP="0041214F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696B6162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6"/>
            <w:vAlign w:val="bottom"/>
          </w:tcPr>
          <w:p w14:paraId="5783E157" w14:textId="77777777" w:rsidR="00B5492D" w:rsidRPr="00E26FD4" w:rsidRDefault="00B5492D" w:rsidP="0041214F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7968A04B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12" w:type="pct"/>
            <w:gridSpan w:val="3"/>
            <w:vAlign w:val="bottom"/>
          </w:tcPr>
          <w:p w14:paraId="3DDA4758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3DA1" w:rsidRPr="00E26FD4" w14:paraId="52A3A9A4" w14:textId="77777777" w:rsidTr="00352777">
        <w:trPr>
          <w:gridAfter w:val="2"/>
          <w:wAfter w:w="4" w:type="pct"/>
          <w:trHeight w:hRule="exact" w:val="350"/>
        </w:trPr>
        <w:tc>
          <w:tcPr>
            <w:tcW w:w="1292" w:type="pct"/>
            <w:gridSpan w:val="2"/>
            <w:vAlign w:val="bottom"/>
          </w:tcPr>
          <w:p w14:paraId="01EECD6D" w14:textId="77777777" w:rsidR="00B5492D" w:rsidRPr="00E26FD4" w:rsidRDefault="00B5492D" w:rsidP="0041214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E26FD4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vAlign w:val="bottom"/>
          </w:tcPr>
          <w:p w14:paraId="414B7B2E" w14:textId="77777777" w:rsidR="00B5492D" w:rsidRPr="00E26FD4" w:rsidRDefault="00B5492D" w:rsidP="0041214F">
            <w:pPr>
              <w:pStyle w:val="acctfourfigures"/>
              <w:tabs>
                <w:tab w:val="clear" w:pos="765"/>
                <w:tab w:val="decimal" w:pos="291"/>
                <w:tab w:val="left" w:pos="1193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sz w:val="28"/>
                <w:szCs w:val="28"/>
                <w:lang w:val="en-US" w:bidi="th-TH"/>
              </w:rPr>
              <w:t>290,986</w:t>
            </w:r>
          </w:p>
        </w:tc>
        <w:tc>
          <w:tcPr>
            <w:tcW w:w="84" w:type="pct"/>
            <w:gridSpan w:val="2"/>
            <w:vAlign w:val="bottom"/>
          </w:tcPr>
          <w:p w14:paraId="07C1707A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gridSpan w:val="3"/>
            <w:tcBorders>
              <w:bottom w:val="single" w:sz="4" w:space="0" w:color="auto"/>
            </w:tcBorders>
            <w:vAlign w:val="bottom"/>
          </w:tcPr>
          <w:p w14:paraId="2304BDDB" w14:textId="6E873DB1" w:rsidR="00B5492D" w:rsidRPr="00E26FD4" w:rsidRDefault="00173521" w:rsidP="0041214F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7E556F">
              <w:rPr>
                <w:rFonts w:ascii="Angsana New" w:hAnsi="Angsana New"/>
                <w:sz w:val="28"/>
                <w:szCs w:val="28"/>
                <w:lang w:val="en-US" w:bidi="th-TH"/>
              </w:rPr>
              <w:t>,745</w:t>
            </w:r>
          </w:p>
        </w:tc>
        <w:tc>
          <w:tcPr>
            <w:tcW w:w="84" w:type="pct"/>
            <w:gridSpan w:val="3"/>
            <w:vAlign w:val="bottom"/>
          </w:tcPr>
          <w:p w14:paraId="07F4439E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tcBorders>
              <w:bottom w:val="single" w:sz="4" w:space="0" w:color="auto"/>
            </w:tcBorders>
            <w:vAlign w:val="bottom"/>
          </w:tcPr>
          <w:p w14:paraId="40D2BBB2" w14:textId="658D0CA2" w:rsidR="00B5492D" w:rsidRPr="00E26FD4" w:rsidRDefault="0074761F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(5,203)</w:t>
            </w:r>
          </w:p>
        </w:tc>
        <w:tc>
          <w:tcPr>
            <w:tcW w:w="84" w:type="pct"/>
            <w:gridSpan w:val="2"/>
            <w:vAlign w:val="bottom"/>
          </w:tcPr>
          <w:p w14:paraId="6F777773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03" w:type="pct"/>
            <w:gridSpan w:val="4"/>
            <w:tcBorders>
              <w:bottom w:val="single" w:sz="4" w:space="0" w:color="auto"/>
            </w:tcBorders>
            <w:vAlign w:val="bottom"/>
          </w:tcPr>
          <w:p w14:paraId="552E642C" w14:textId="1C6A857C" w:rsidR="00B5492D" w:rsidRPr="00E26FD4" w:rsidRDefault="00FF43A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(447,516)</w:t>
            </w:r>
          </w:p>
        </w:tc>
        <w:tc>
          <w:tcPr>
            <w:tcW w:w="84" w:type="pct"/>
            <w:gridSpan w:val="2"/>
            <w:vAlign w:val="bottom"/>
          </w:tcPr>
          <w:p w14:paraId="6FC5CD50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  <w:gridSpan w:val="6"/>
            <w:tcBorders>
              <w:bottom w:val="single" w:sz="4" w:space="0" w:color="auto"/>
            </w:tcBorders>
            <w:vAlign w:val="bottom"/>
          </w:tcPr>
          <w:p w14:paraId="12627465" w14:textId="029E51EC" w:rsidR="00B5492D" w:rsidRPr="00E26FD4" w:rsidRDefault="00FF43AD" w:rsidP="0041214F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447EEF">
              <w:rPr>
                <w:rFonts w:ascii="Angsana New" w:hAnsi="Angsana New"/>
                <w:sz w:val="28"/>
                <w:szCs w:val="28"/>
                <w:lang w:val="en-US" w:bidi="th-TH"/>
              </w:rPr>
              <w:t>58,</w:t>
            </w:r>
            <w:r w:rsidR="004F3182">
              <w:rPr>
                <w:rFonts w:ascii="Angsana New" w:hAnsi="Angsana New"/>
                <w:sz w:val="28"/>
                <w:szCs w:val="28"/>
                <w:lang w:val="en-US" w:bidi="th-TH"/>
              </w:rPr>
              <w:t>875</w:t>
            </w:r>
          </w:p>
        </w:tc>
        <w:tc>
          <w:tcPr>
            <w:tcW w:w="86" w:type="pct"/>
            <w:gridSpan w:val="2"/>
            <w:vAlign w:val="bottom"/>
          </w:tcPr>
          <w:p w14:paraId="661803C2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" w:type="pct"/>
            <w:gridSpan w:val="3"/>
            <w:tcBorders>
              <w:bottom w:val="single" w:sz="4" w:space="0" w:color="auto"/>
            </w:tcBorders>
            <w:vAlign w:val="bottom"/>
          </w:tcPr>
          <w:p w14:paraId="425504BD" w14:textId="1EDE381A" w:rsidR="00B5492D" w:rsidRPr="00E26FD4" w:rsidRDefault="004F3182" w:rsidP="0041214F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222,887</w:t>
            </w:r>
          </w:p>
        </w:tc>
      </w:tr>
      <w:tr w:rsidR="00833DA1" w:rsidRPr="00E26FD4" w14:paraId="528C04FA" w14:textId="77777777" w:rsidTr="00352777">
        <w:trPr>
          <w:gridAfter w:val="2"/>
          <w:wAfter w:w="4" w:type="pct"/>
          <w:trHeight w:hRule="exact" w:val="369"/>
        </w:trPr>
        <w:tc>
          <w:tcPr>
            <w:tcW w:w="1292" w:type="pct"/>
            <w:gridSpan w:val="2"/>
            <w:vAlign w:val="bottom"/>
          </w:tcPr>
          <w:p w14:paraId="6BAFD064" w14:textId="77777777" w:rsidR="00B5492D" w:rsidRPr="00E26FD4" w:rsidRDefault="00B5492D" w:rsidP="0041214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A8809" w14:textId="77777777" w:rsidR="00B5492D" w:rsidRPr="00E26FD4" w:rsidRDefault="00B5492D" w:rsidP="0041214F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26FD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290,986</w:t>
            </w:r>
          </w:p>
        </w:tc>
        <w:tc>
          <w:tcPr>
            <w:tcW w:w="84" w:type="pct"/>
            <w:gridSpan w:val="2"/>
            <w:vAlign w:val="bottom"/>
          </w:tcPr>
          <w:p w14:paraId="24A196EA" w14:textId="77777777" w:rsidR="00B5492D" w:rsidRPr="00E26FD4" w:rsidRDefault="00B5492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1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75A15" w14:textId="56D95BC1" w:rsidR="00B5492D" w:rsidRPr="007E556F" w:rsidRDefault="007E556F" w:rsidP="0041214F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E556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25,745</w:t>
            </w:r>
          </w:p>
        </w:tc>
        <w:tc>
          <w:tcPr>
            <w:tcW w:w="84" w:type="pct"/>
            <w:gridSpan w:val="3"/>
            <w:vAlign w:val="bottom"/>
          </w:tcPr>
          <w:p w14:paraId="0EB7D7FC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597CB" w14:textId="49A93817" w:rsidR="00B5492D" w:rsidRPr="00E26FD4" w:rsidRDefault="0074761F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(77,203)</w:t>
            </w:r>
          </w:p>
        </w:tc>
        <w:tc>
          <w:tcPr>
            <w:tcW w:w="84" w:type="pct"/>
            <w:gridSpan w:val="2"/>
            <w:vAlign w:val="bottom"/>
          </w:tcPr>
          <w:p w14:paraId="2BFD17E5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03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A7B2B" w14:textId="33226FCB" w:rsidR="00B5492D" w:rsidRPr="00E26FD4" w:rsidRDefault="00D90E64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(434,266)</w:t>
            </w:r>
          </w:p>
        </w:tc>
        <w:tc>
          <w:tcPr>
            <w:tcW w:w="84" w:type="pct"/>
            <w:gridSpan w:val="2"/>
            <w:vAlign w:val="bottom"/>
          </w:tcPr>
          <w:p w14:paraId="06A3E556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1B702" w14:textId="543F2219" w:rsidR="00B5492D" w:rsidRPr="00E26FD4" w:rsidRDefault="00FF43AD" w:rsidP="0041214F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445,950</w:t>
            </w:r>
          </w:p>
        </w:tc>
        <w:tc>
          <w:tcPr>
            <w:tcW w:w="86" w:type="pct"/>
            <w:gridSpan w:val="2"/>
            <w:vAlign w:val="bottom"/>
          </w:tcPr>
          <w:p w14:paraId="4EF6AC5B" w14:textId="77777777" w:rsidR="00B5492D" w:rsidRPr="00E26FD4" w:rsidRDefault="00B5492D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EF6B9" w14:textId="0B178A89" w:rsidR="00B5492D" w:rsidRPr="00E26FD4" w:rsidRDefault="00D90E64" w:rsidP="0041214F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251,212</w:t>
            </w:r>
          </w:p>
        </w:tc>
      </w:tr>
      <w:tr w:rsidR="00833DA1" w:rsidRPr="00E26FD4" w14:paraId="1F8E361B" w14:textId="77777777" w:rsidTr="00352777">
        <w:trPr>
          <w:gridAfter w:val="2"/>
          <w:wAfter w:w="4" w:type="pct"/>
          <w:trHeight w:hRule="exact" w:val="369"/>
        </w:trPr>
        <w:tc>
          <w:tcPr>
            <w:tcW w:w="1292" w:type="pct"/>
            <w:gridSpan w:val="2"/>
            <w:vAlign w:val="bottom"/>
          </w:tcPr>
          <w:p w14:paraId="3BE83E54" w14:textId="77777777" w:rsidR="00833DA1" w:rsidRPr="00A301CB" w:rsidRDefault="00833DA1" w:rsidP="00B5492D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0" w:type="pct"/>
            <w:gridSpan w:val="2"/>
            <w:vAlign w:val="bottom"/>
          </w:tcPr>
          <w:p w14:paraId="57ABEE69" w14:textId="77777777" w:rsidR="00833DA1" w:rsidRPr="00E26FD4" w:rsidRDefault="00833DA1" w:rsidP="00B5492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79E62070" w14:textId="77777777" w:rsidR="00833DA1" w:rsidRPr="00E26FD4" w:rsidRDefault="00833DA1" w:rsidP="00B5492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1" w:type="pct"/>
            <w:gridSpan w:val="3"/>
            <w:vAlign w:val="bottom"/>
          </w:tcPr>
          <w:p w14:paraId="0C7750EB" w14:textId="77777777" w:rsidR="00833DA1" w:rsidRPr="00E26FD4" w:rsidRDefault="00833DA1" w:rsidP="00B5492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" w:type="pct"/>
            <w:gridSpan w:val="3"/>
            <w:vAlign w:val="bottom"/>
          </w:tcPr>
          <w:p w14:paraId="5867EDF5" w14:textId="77777777" w:rsidR="00833DA1" w:rsidRPr="00E26FD4" w:rsidRDefault="00833DA1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vAlign w:val="bottom"/>
          </w:tcPr>
          <w:p w14:paraId="2620BEC0" w14:textId="77777777" w:rsidR="00833DA1" w:rsidRPr="00E26FD4" w:rsidRDefault="00833DA1" w:rsidP="00B54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5142910F" w14:textId="77777777" w:rsidR="00833DA1" w:rsidRPr="00E26FD4" w:rsidRDefault="00833DA1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03" w:type="pct"/>
            <w:gridSpan w:val="4"/>
            <w:vAlign w:val="bottom"/>
          </w:tcPr>
          <w:p w14:paraId="01C3C6F7" w14:textId="77777777" w:rsidR="00833DA1" w:rsidRPr="00E26FD4" w:rsidRDefault="00833DA1" w:rsidP="00B54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" w:type="pct"/>
            <w:gridSpan w:val="2"/>
            <w:vAlign w:val="bottom"/>
          </w:tcPr>
          <w:p w14:paraId="4EB4B564" w14:textId="77777777" w:rsidR="00833DA1" w:rsidRPr="00E26FD4" w:rsidRDefault="00833DA1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6"/>
            <w:vAlign w:val="bottom"/>
          </w:tcPr>
          <w:p w14:paraId="059F97FF" w14:textId="77777777" w:rsidR="00833DA1" w:rsidRPr="00E26FD4" w:rsidRDefault="00833DA1" w:rsidP="00B5492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5696D3DF" w14:textId="77777777" w:rsidR="00833DA1" w:rsidRPr="00E26FD4" w:rsidRDefault="00833DA1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" w:type="pct"/>
            <w:gridSpan w:val="3"/>
            <w:vAlign w:val="bottom"/>
          </w:tcPr>
          <w:p w14:paraId="734B01BA" w14:textId="77777777" w:rsidR="00833DA1" w:rsidRPr="00E26FD4" w:rsidRDefault="00833DA1" w:rsidP="00B5492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33DA1" w:rsidRPr="00E26FD4" w14:paraId="1247F54C" w14:textId="77777777" w:rsidTr="00352777">
        <w:trPr>
          <w:gridAfter w:val="2"/>
          <w:wAfter w:w="4" w:type="pct"/>
          <w:trHeight w:hRule="exact" w:val="369"/>
        </w:trPr>
        <w:tc>
          <w:tcPr>
            <w:tcW w:w="1292" w:type="pct"/>
            <w:gridSpan w:val="2"/>
            <w:vAlign w:val="bottom"/>
          </w:tcPr>
          <w:p w14:paraId="5000EB07" w14:textId="177B5E5C" w:rsidR="00B5492D" w:rsidRPr="00E26FD4" w:rsidRDefault="00B5492D" w:rsidP="00B5492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01C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500" w:type="pct"/>
            <w:gridSpan w:val="2"/>
            <w:vAlign w:val="bottom"/>
          </w:tcPr>
          <w:p w14:paraId="4E45551E" w14:textId="77777777" w:rsidR="00B5492D" w:rsidRPr="00E26FD4" w:rsidRDefault="00B5492D" w:rsidP="00B5492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54DF371D" w14:textId="77777777" w:rsidR="00B5492D" w:rsidRPr="00E26FD4" w:rsidRDefault="00B5492D" w:rsidP="00B5492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1" w:type="pct"/>
            <w:gridSpan w:val="3"/>
            <w:vAlign w:val="bottom"/>
          </w:tcPr>
          <w:p w14:paraId="12523DDD" w14:textId="77777777" w:rsidR="00B5492D" w:rsidRPr="00E26FD4" w:rsidRDefault="00B5492D" w:rsidP="00B5492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" w:type="pct"/>
            <w:gridSpan w:val="3"/>
            <w:vAlign w:val="bottom"/>
          </w:tcPr>
          <w:p w14:paraId="781BF118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vAlign w:val="bottom"/>
          </w:tcPr>
          <w:p w14:paraId="62FD0D31" w14:textId="77777777" w:rsidR="00B5492D" w:rsidRPr="00E26FD4" w:rsidRDefault="00B5492D" w:rsidP="00B54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20F00B29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03" w:type="pct"/>
            <w:gridSpan w:val="4"/>
            <w:vAlign w:val="bottom"/>
          </w:tcPr>
          <w:p w14:paraId="33E8EF20" w14:textId="56EA6506" w:rsidR="00B5492D" w:rsidRPr="00E26FD4" w:rsidRDefault="00B5492D" w:rsidP="00B54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" w:type="pct"/>
            <w:gridSpan w:val="2"/>
            <w:vAlign w:val="bottom"/>
          </w:tcPr>
          <w:p w14:paraId="0A2A6031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6"/>
            <w:vAlign w:val="bottom"/>
          </w:tcPr>
          <w:p w14:paraId="16B8E8CF" w14:textId="614B70F0" w:rsidR="00B5492D" w:rsidRPr="00E26FD4" w:rsidRDefault="00B5492D" w:rsidP="00B5492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4EC7F8BB" w14:textId="40EDF03C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" w:type="pct"/>
            <w:gridSpan w:val="3"/>
            <w:vAlign w:val="bottom"/>
          </w:tcPr>
          <w:p w14:paraId="689E0C3A" w14:textId="3AE92A05" w:rsidR="00B5492D" w:rsidRPr="00E26FD4" w:rsidRDefault="00B5492D" w:rsidP="00B5492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33DA1" w:rsidRPr="00E26FD4" w14:paraId="6B154C26" w14:textId="77777777" w:rsidTr="00352777">
        <w:trPr>
          <w:gridAfter w:val="2"/>
          <w:wAfter w:w="4" w:type="pct"/>
          <w:trHeight w:hRule="exact" w:val="369"/>
        </w:trPr>
        <w:tc>
          <w:tcPr>
            <w:tcW w:w="1292" w:type="pct"/>
            <w:gridSpan w:val="2"/>
            <w:vAlign w:val="bottom"/>
          </w:tcPr>
          <w:p w14:paraId="08770E94" w14:textId="72DFA00D" w:rsidR="00B5492D" w:rsidRPr="00E26FD4" w:rsidRDefault="00B5492D" w:rsidP="00B5492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1F398E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ไม่ห</w:t>
            </w:r>
            <w:r w:rsidRPr="001F39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500" w:type="pct"/>
            <w:gridSpan w:val="2"/>
            <w:vAlign w:val="bottom"/>
          </w:tcPr>
          <w:p w14:paraId="5A76EBA0" w14:textId="49ED87C5" w:rsidR="00B5492D" w:rsidRPr="00E26FD4" w:rsidRDefault="00B5492D" w:rsidP="00B5492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1F3A4B3E" w14:textId="3601EB2B" w:rsidR="00B5492D" w:rsidRPr="00E26FD4" w:rsidRDefault="00B5492D" w:rsidP="00B5492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1" w:type="pct"/>
            <w:gridSpan w:val="3"/>
            <w:vAlign w:val="bottom"/>
          </w:tcPr>
          <w:p w14:paraId="1A655581" w14:textId="7B861C22" w:rsidR="00B5492D" w:rsidRPr="00E26FD4" w:rsidRDefault="00B5492D" w:rsidP="00B5492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" w:type="pct"/>
            <w:gridSpan w:val="3"/>
            <w:vAlign w:val="bottom"/>
          </w:tcPr>
          <w:p w14:paraId="3C8DF062" w14:textId="57970CA6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vAlign w:val="bottom"/>
          </w:tcPr>
          <w:p w14:paraId="2C4BB41F" w14:textId="4E859B6E" w:rsidR="00B5492D" w:rsidRPr="00E26FD4" w:rsidRDefault="00B5492D" w:rsidP="00B54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6F49DEE7" w14:textId="3DA2031E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03" w:type="pct"/>
            <w:gridSpan w:val="4"/>
            <w:vAlign w:val="bottom"/>
          </w:tcPr>
          <w:p w14:paraId="7FF9355B" w14:textId="77777777" w:rsidR="00B5492D" w:rsidRPr="00E26FD4" w:rsidRDefault="00B5492D" w:rsidP="00B54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" w:type="pct"/>
            <w:gridSpan w:val="2"/>
            <w:vAlign w:val="bottom"/>
          </w:tcPr>
          <w:p w14:paraId="1680E490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6"/>
            <w:vAlign w:val="bottom"/>
          </w:tcPr>
          <w:p w14:paraId="69CD2F91" w14:textId="73D87BCA" w:rsidR="00B5492D" w:rsidRPr="00E26FD4" w:rsidRDefault="00B5492D" w:rsidP="00B5492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gridSpan w:val="2"/>
          </w:tcPr>
          <w:p w14:paraId="7FA6C3E9" w14:textId="4D68434D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" w:type="pct"/>
            <w:gridSpan w:val="3"/>
            <w:vAlign w:val="bottom"/>
          </w:tcPr>
          <w:p w14:paraId="3BB6B39C" w14:textId="04A8148A" w:rsidR="00B5492D" w:rsidRPr="00E26FD4" w:rsidRDefault="00B5492D" w:rsidP="00B5492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33DA1" w:rsidRPr="00E26FD4" w14:paraId="7E8625D9" w14:textId="77777777" w:rsidTr="00352777">
        <w:trPr>
          <w:gridAfter w:val="2"/>
          <w:wAfter w:w="4" w:type="pct"/>
          <w:trHeight w:hRule="exact" w:val="369"/>
        </w:trPr>
        <w:tc>
          <w:tcPr>
            <w:tcW w:w="1292" w:type="pct"/>
            <w:gridSpan w:val="2"/>
          </w:tcPr>
          <w:p w14:paraId="6B6CF6EB" w14:textId="080BFF26" w:rsidR="00B5492D" w:rsidRPr="00E26FD4" w:rsidRDefault="00B5492D" w:rsidP="00B5492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500" w:type="pct"/>
            <w:gridSpan w:val="2"/>
            <w:vAlign w:val="bottom"/>
          </w:tcPr>
          <w:p w14:paraId="4E497E0C" w14:textId="77777777" w:rsidR="00B5492D" w:rsidRPr="00E26FD4" w:rsidRDefault="00B5492D" w:rsidP="00B5492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747562C1" w14:textId="77777777" w:rsidR="00B5492D" w:rsidRPr="00E26FD4" w:rsidRDefault="00B5492D" w:rsidP="00B5492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1" w:type="pct"/>
            <w:gridSpan w:val="3"/>
            <w:vAlign w:val="bottom"/>
          </w:tcPr>
          <w:p w14:paraId="565A827E" w14:textId="77777777" w:rsidR="00B5492D" w:rsidRPr="00E26FD4" w:rsidRDefault="00B5492D" w:rsidP="00B5492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" w:type="pct"/>
            <w:gridSpan w:val="3"/>
            <w:vAlign w:val="bottom"/>
          </w:tcPr>
          <w:p w14:paraId="694D09B1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vAlign w:val="bottom"/>
          </w:tcPr>
          <w:p w14:paraId="4B79B70C" w14:textId="77777777" w:rsidR="00B5492D" w:rsidRPr="00E26FD4" w:rsidRDefault="00B5492D" w:rsidP="00B54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177028D8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03" w:type="pct"/>
            <w:gridSpan w:val="4"/>
            <w:vAlign w:val="bottom"/>
          </w:tcPr>
          <w:p w14:paraId="44DBA602" w14:textId="4755011F" w:rsidR="00B5492D" w:rsidRPr="00E26FD4" w:rsidRDefault="00B5492D" w:rsidP="00B54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" w:type="pct"/>
            <w:gridSpan w:val="2"/>
            <w:vAlign w:val="bottom"/>
          </w:tcPr>
          <w:p w14:paraId="397C75C4" w14:textId="055FB59E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6"/>
            <w:vAlign w:val="bottom"/>
          </w:tcPr>
          <w:p w14:paraId="76BEAE47" w14:textId="3312855F" w:rsidR="00B5492D" w:rsidRPr="00E26FD4" w:rsidRDefault="00B5492D" w:rsidP="00B5492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0C30BDFA" w14:textId="0CDB3A93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" w:type="pct"/>
            <w:gridSpan w:val="3"/>
            <w:vAlign w:val="bottom"/>
          </w:tcPr>
          <w:p w14:paraId="44F4CDC0" w14:textId="175D1814" w:rsidR="00B5492D" w:rsidRPr="00E26FD4" w:rsidRDefault="00B5492D" w:rsidP="00B5492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33DA1" w:rsidRPr="00E26FD4" w14:paraId="2BEFA50F" w14:textId="77777777" w:rsidTr="00352777">
        <w:trPr>
          <w:gridAfter w:val="2"/>
          <w:wAfter w:w="4" w:type="pct"/>
          <w:trHeight w:hRule="exact" w:val="369"/>
        </w:trPr>
        <w:tc>
          <w:tcPr>
            <w:tcW w:w="1292" w:type="pct"/>
            <w:gridSpan w:val="2"/>
            <w:vAlign w:val="bottom"/>
          </w:tcPr>
          <w:p w14:paraId="25A6652F" w14:textId="4F4801FC" w:rsidR="00B5492D" w:rsidRPr="00E26FD4" w:rsidRDefault="00B5492D" w:rsidP="00B5492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00" w:type="pct"/>
            <w:gridSpan w:val="2"/>
            <w:vAlign w:val="bottom"/>
          </w:tcPr>
          <w:p w14:paraId="7B847D55" w14:textId="18810EB2" w:rsidR="00B5492D" w:rsidRPr="00E26FD4" w:rsidRDefault="00B5492D" w:rsidP="00B5492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84" w:type="pct"/>
            <w:gridSpan w:val="2"/>
            <w:vAlign w:val="bottom"/>
          </w:tcPr>
          <w:p w14:paraId="24C92E1A" w14:textId="77777777" w:rsidR="00B5492D" w:rsidRPr="00E26FD4" w:rsidRDefault="00B5492D" w:rsidP="00B5492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1" w:type="pct"/>
            <w:gridSpan w:val="3"/>
            <w:vAlign w:val="bottom"/>
          </w:tcPr>
          <w:p w14:paraId="54FA579D" w14:textId="2A1D7697" w:rsidR="00B5492D" w:rsidRPr="003D3B03" w:rsidRDefault="00B5492D" w:rsidP="003D3B03">
            <w:pPr>
              <w:pStyle w:val="acctfourfigures"/>
              <w:tabs>
                <w:tab w:val="clear" w:pos="765"/>
                <w:tab w:val="decimal" w:pos="979"/>
              </w:tabs>
              <w:rPr>
                <w:rFonts w:ascii="Angsana New" w:hAnsi="Angsana New"/>
                <w:sz w:val="28"/>
                <w:szCs w:val="28"/>
              </w:rPr>
            </w:pPr>
            <w:r w:rsidRPr="003D3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pct"/>
            <w:gridSpan w:val="3"/>
            <w:vAlign w:val="bottom"/>
          </w:tcPr>
          <w:p w14:paraId="22FFF668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vAlign w:val="bottom"/>
          </w:tcPr>
          <w:p w14:paraId="509CBB7D" w14:textId="475B53F9" w:rsidR="00B5492D" w:rsidRPr="00E26FD4" w:rsidRDefault="00B5492D" w:rsidP="00B54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pct"/>
            <w:gridSpan w:val="2"/>
            <w:vAlign w:val="bottom"/>
          </w:tcPr>
          <w:p w14:paraId="27D17DBB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03" w:type="pct"/>
            <w:gridSpan w:val="4"/>
            <w:vAlign w:val="bottom"/>
          </w:tcPr>
          <w:p w14:paraId="2AD1482D" w14:textId="15B15E7D" w:rsidR="00B5492D" w:rsidRPr="00E26FD4" w:rsidRDefault="00B5492D" w:rsidP="00B54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1525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pct"/>
            <w:gridSpan w:val="2"/>
            <w:vAlign w:val="bottom"/>
          </w:tcPr>
          <w:p w14:paraId="39CAA6A3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6"/>
            <w:vAlign w:val="bottom"/>
          </w:tcPr>
          <w:p w14:paraId="2E678F36" w14:textId="50828B85" w:rsidR="00B5492D" w:rsidRPr="00E26FD4" w:rsidRDefault="00B5492D" w:rsidP="00B5492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1152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86" w:type="pct"/>
            <w:gridSpan w:val="2"/>
          </w:tcPr>
          <w:p w14:paraId="55EDD5D8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" w:type="pct"/>
            <w:gridSpan w:val="3"/>
            <w:vAlign w:val="bottom"/>
          </w:tcPr>
          <w:p w14:paraId="2031A766" w14:textId="3B2F4A4E" w:rsidR="00B5492D" w:rsidRPr="00E26FD4" w:rsidRDefault="00B5492D" w:rsidP="00B5492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1152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833DA1" w:rsidRPr="00E26FD4" w14:paraId="47C38C04" w14:textId="77777777" w:rsidTr="003D3B03">
        <w:trPr>
          <w:gridAfter w:val="2"/>
          <w:wAfter w:w="4" w:type="pct"/>
          <w:trHeight w:hRule="exact" w:val="416"/>
        </w:trPr>
        <w:tc>
          <w:tcPr>
            <w:tcW w:w="1292" w:type="pct"/>
            <w:gridSpan w:val="2"/>
            <w:vAlign w:val="bottom"/>
          </w:tcPr>
          <w:p w14:paraId="135C1CE3" w14:textId="3C8D928F" w:rsidR="00B5492D" w:rsidRPr="00293FAF" w:rsidRDefault="00B5492D" w:rsidP="00B5492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1F39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1F398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vAlign w:val="bottom"/>
          </w:tcPr>
          <w:p w14:paraId="4FCCE015" w14:textId="2BE152B1" w:rsidR="00B5492D" w:rsidRPr="00E26FD4" w:rsidRDefault="00B5492D" w:rsidP="00B5492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</w:t>
            </w:r>
            <w:r w:rsidRPr="001F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  <w:tc>
          <w:tcPr>
            <w:tcW w:w="84" w:type="pct"/>
            <w:gridSpan w:val="2"/>
            <w:vAlign w:val="bottom"/>
          </w:tcPr>
          <w:p w14:paraId="01BD5CE3" w14:textId="77777777" w:rsidR="00B5492D" w:rsidRPr="00E26FD4" w:rsidRDefault="00B5492D" w:rsidP="00B5492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1" w:type="pct"/>
            <w:gridSpan w:val="3"/>
            <w:tcBorders>
              <w:bottom w:val="single" w:sz="4" w:space="0" w:color="auto"/>
            </w:tcBorders>
            <w:vAlign w:val="bottom"/>
          </w:tcPr>
          <w:p w14:paraId="58A124C3" w14:textId="7E2E07E5" w:rsidR="00B5492D" w:rsidRPr="003D3B03" w:rsidRDefault="00B5492D" w:rsidP="003D3B03">
            <w:pPr>
              <w:pStyle w:val="acctfourfigures"/>
              <w:tabs>
                <w:tab w:val="clear" w:pos="765"/>
                <w:tab w:val="decimal" w:pos="979"/>
              </w:tabs>
              <w:rPr>
                <w:rFonts w:ascii="Angsana New" w:hAnsi="Angsana New"/>
                <w:sz w:val="28"/>
                <w:szCs w:val="28"/>
              </w:rPr>
            </w:pPr>
            <w:r w:rsidRPr="003D3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pct"/>
            <w:gridSpan w:val="3"/>
            <w:vAlign w:val="bottom"/>
          </w:tcPr>
          <w:p w14:paraId="390C44CE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3"/>
            <w:tcBorders>
              <w:bottom w:val="single" w:sz="4" w:space="0" w:color="auto"/>
            </w:tcBorders>
            <w:vAlign w:val="bottom"/>
          </w:tcPr>
          <w:p w14:paraId="26B855E6" w14:textId="46F1D3DA" w:rsidR="00B5492D" w:rsidRPr="00E26FD4" w:rsidRDefault="00B5492D" w:rsidP="00B54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pct"/>
            <w:gridSpan w:val="2"/>
            <w:vAlign w:val="bottom"/>
          </w:tcPr>
          <w:p w14:paraId="08C421D7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03" w:type="pct"/>
            <w:gridSpan w:val="4"/>
            <w:tcBorders>
              <w:bottom w:val="single" w:sz="4" w:space="0" w:color="auto"/>
            </w:tcBorders>
            <w:vAlign w:val="bottom"/>
          </w:tcPr>
          <w:p w14:paraId="6752DAF1" w14:textId="46592F2E" w:rsidR="00B5492D" w:rsidRPr="00E26FD4" w:rsidRDefault="00B5492D" w:rsidP="00B54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301C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1525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301C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4" w:type="pct"/>
            <w:gridSpan w:val="2"/>
            <w:vAlign w:val="bottom"/>
          </w:tcPr>
          <w:p w14:paraId="70A64556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6"/>
            <w:tcBorders>
              <w:bottom w:val="single" w:sz="4" w:space="0" w:color="auto"/>
            </w:tcBorders>
            <w:vAlign w:val="bottom"/>
          </w:tcPr>
          <w:p w14:paraId="35BEE2C3" w14:textId="6673E182" w:rsidR="00B5492D" w:rsidRPr="00E26FD4" w:rsidRDefault="00B5492D" w:rsidP="003D3B03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3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770E29AE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" w:type="pct"/>
            <w:gridSpan w:val="3"/>
            <w:tcBorders>
              <w:bottom w:val="single" w:sz="4" w:space="0" w:color="auto"/>
            </w:tcBorders>
            <w:vAlign w:val="bottom"/>
          </w:tcPr>
          <w:p w14:paraId="7561E60E" w14:textId="069F245A" w:rsidR="00B5492D" w:rsidRPr="00E26FD4" w:rsidRDefault="00B5492D" w:rsidP="003D3B0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28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767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18C6" w:rsidRPr="00E26FD4" w14:paraId="6F4F9053" w14:textId="77777777" w:rsidTr="00352777">
        <w:trPr>
          <w:gridAfter w:val="1"/>
          <w:wAfter w:w="2" w:type="pct"/>
          <w:trHeight w:hRule="exact" w:val="369"/>
        </w:trPr>
        <w:tc>
          <w:tcPr>
            <w:tcW w:w="1294" w:type="pct"/>
            <w:gridSpan w:val="3"/>
            <w:vAlign w:val="bottom"/>
          </w:tcPr>
          <w:p w14:paraId="6ABA795A" w14:textId="2242484B" w:rsidR="00B5492D" w:rsidRPr="00E26FD4" w:rsidRDefault="00B5492D" w:rsidP="00B5492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9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E6F6E" w14:textId="63DC368B" w:rsidR="00B5492D" w:rsidRPr="00E26FD4" w:rsidRDefault="00B5492D" w:rsidP="00B5492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</w:t>
            </w:r>
            <w:r w:rsidRPr="001F39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697</w:t>
            </w:r>
          </w:p>
        </w:tc>
        <w:tc>
          <w:tcPr>
            <w:tcW w:w="83" w:type="pct"/>
            <w:gridSpan w:val="2"/>
            <w:vAlign w:val="bottom"/>
          </w:tcPr>
          <w:p w14:paraId="20957A7F" w14:textId="77777777" w:rsidR="00B5492D" w:rsidRPr="00E26FD4" w:rsidRDefault="00B5492D" w:rsidP="00B5492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92212" w14:textId="12254F69" w:rsidR="00B5492D" w:rsidRPr="003D3B03" w:rsidRDefault="00B5492D" w:rsidP="003D3B03">
            <w:pPr>
              <w:pStyle w:val="acctfourfigures"/>
              <w:tabs>
                <w:tab w:val="clear" w:pos="765"/>
                <w:tab w:val="decimal" w:pos="97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3B0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4" w:type="pct"/>
            <w:gridSpan w:val="3"/>
            <w:vAlign w:val="bottom"/>
          </w:tcPr>
          <w:p w14:paraId="24ECCE67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7124C" w14:textId="3C642B9D" w:rsidR="00B5492D" w:rsidRPr="00E26FD4" w:rsidRDefault="00B5492D" w:rsidP="00B54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Pr="001152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4" w:type="pct"/>
            <w:gridSpan w:val="2"/>
            <w:vAlign w:val="bottom"/>
          </w:tcPr>
          <w:p w14:paraId="2945AF06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03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8429B" w14:textId="69E9EFEA" w:rsidR="00B5492D" w:rsidRPr="00E26FD4" w:rsidRDefault="00B5492D" w:rsidP="00B54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after="0" w:line="240" w:lineRule="auto"/>
              <w:ind w:right="-7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4" w:type="pct"/>
            <w:gridSpan w:val="2"/>
            <w:vAlign w:val="bottom"/>
          </w:tcPr>
          <w:p w14:paraId="620034CF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6D6D2" w14:textId="4EA5C198" w:rsidR="00B5492D" w:rsidRPr="00E26FD4" w:rsidRDefault="00B5492D" w:rsidP="00B5492D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115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86" w:type="pct"/>
            <w:gridSpan w:val="2"/>
          </w:tcPr>
          <w:p w14:paraId="649C0629" w14:textId="77777777" w:rsidR="00B5492D" w:rsidRPr="00E26FD4" w:rsidRDefault="00B5492D" w:rsidP="00B5492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A544DC" w14:textId="4800B90A" w:rsidR="00B5492D" w:rsidRPr="00E26FD4" w:rsidRDefault="00B5492D" w:rsidP="00B5492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1152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A301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bookmarkEnd w:id="5"/>
      <w:tr w:rsidR="005E18C6" w:rsidRPr="001F398E" w14:paraId="7564ACF9" w14:textId="77777777" w:rsidTr="00E8318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2"/>
          <w:wAfter w:w="4" w:type="pct"/>
          <w:cantSplit/>
          <w:trHeight w:val="272"/>
        </w:trPr>
        <w:tc>
          <w:tcPr>
            <w:tcW w:w="991" w:type="pct"/>
          </w:tcPr>
          <w:p w14:paraId="3C997BA6" w14:textId="77777777" w:rsidR="00EF0DFA" w:rsidRPr="001F398E" w:rsidRDefault="00EF0DFA" w:rsidP="00EF0DFA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971" w:type="pct"/>
            <w:gridSpan w:val="7"/>
          </w:tcPr>
          <w:p w14:paraId="672951EA" w14:textId="77777777" w:rsidR="00EF0DFA" w:rsidRPr="001F398E" w:rsidRDefault="00EF0DFA" w:rsidP="00EF0D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9" w:type="pct"/>
            <w:gridSpan w:val="5"/>
          </w:tcPr>
          <w:p w14:paraId="37386A35" w14:textId="77777777" w:rsidR="00EF0DFA" w:rsidRPr="001F398E" w:rsidRDefault="00EF0DFA" w:rsidP="00EF0D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4" w:type="pct"/>
          </w:tcPr>
          <w:p w14:paraId="0A4F31D3" w14:textId="77777777" w:rsidR="00EF0DFA" w:rsidRPr="001F398E" w:rsidRDefault="00EF0DFA" w:rsidP="00EF0D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63" w:type="pct"/>
            <w:gridSpan w:val="11"/>
          </w:tcPr>
          <w:p w14:paraId="1B371278" w14:textId="5298A5B9" w:rsidR="00EF0DFA" w:rsidRPr="001F398E" w:rsidRDefault="00EF0DFA" w:rsidP="00EF0D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70" w:type="pct"/>
            <w:gridSpan w:val="2"/>
          </w:tcPr>
          <w:p w14:paraId="2ACC3C85" w14:textId="77777777" w:rsidR="00EF0DFA" w:rsidRPr="001F398E" w:rsidRDefault="00EF0DFA" w:rsidP="00EF0D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78" w:type="pct"/>
            <w:gridSpan w:val="7"/>
          </w:tcPr>
          <w:p w14:paraId="783A7342" w14:textId="451A7DC1" w:rsidR="00EF0DFA" w:rsidRPr="001F398E" w:rsidRDefault="00EF0DFA" w:rsidP="00EF0DFA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352777" w:rsidRPr="001F398E" w14:paraId="6DEACC3B" w14:textId="77777777" w:rsidTr="00E8318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2"/>
          <w:wAfter w:w="4" w:type="pct"/>
          <w:cantSplit/>
          <w:trHeight w:val="272"/>
        </w:trPr>
        <w:tc>
          <w:tcPr>
            <w:tcW w:w="991" w:type="pct"/>
          </w:tcPr>
          <w:p w14:paraId="74A27A96" w14:textId="77777777" w:rsidR="00E44442" w:rsidRPr="001F398E" w:rsidRDefault="00E4444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971" w:type="pct"/>
            <w:gridSpan w:val="7"/>
          </w:tcPr>
          <w:p w14:paraId="1845B339" w14:textId="10F5438A" w:rsidR="00E44442" w:rsidRPr="001F398E" w:rsidRDefault="00E444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9" w:type="pct"/>
            <w:gridSpan w:val="5"/>
          </w:tcPr>
          <w:p w14:paraId="44F94662" w14:textId="09DD4C81" w:rsidR="00E44442" w:rsidRPr="001F398E" w:rsidRDefault="00E444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  <w:t>สัดส่วน</w:t>
            </w:r>
          </w:p>
        </w:tc>
        <w:tc>
          <w:tcPr>
            <w:tcW w:w="64" w:type="pct"/>
          </w:tcPr>
          <w:p w14:paraId="2A0DEBAE" w14:textId="77777777" w:rsidR="00E44442" w:rsidRPr="001F398E" w:rsidRDefault="00E444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63" w:type="pct"/>
            <w:gridSpan w:val="11"/>
          </w:tcPr>
          <w:p w14:paraId="4A1928F9" w14:textId="77777777" w:rsidR="00E44442" w:rsidRPr="001F398E" w:rsidRDefault="00E444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70" w:type="pct"/>
            <w:gridSpan w:val="2"/>
          </w:tcPr>
          <w:p w14:paraId="3E372A08" w14:textId="77777777" w:rsidR="00E44442" w:rsidRPr="001F398E" w:rsidRDefault="00E4444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78" w:type="pct"/>
            <w:gridSpan w:val="7"/>
          </w:tcPr>
          <w:p w14:paraId="65544BBF" w14:textId="77777777" w:rsidR="00E44442" w:rsidRPr="001F398E" w:rsidRDefault="00E4444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/>
              </w:rPr>
            </w:pPr>
          </w:p>
        </w:tc>
      </w:tr>
      <w:tr w:rsidR="00352777" w:rsidRPr="001F398E" w14:paraId="6FB0A411" w14:textId="77777777" w:rsidTr="00E8318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2"/>
          <w:wAfter w:w="4" w:type="pct"/>
          <w:cantSplit/>
          <w:trHeight w:val="272"/>
        </w:trPr>
        <w:tc>
          <w:tcPr>
            <w:tcW w:w="991" w:type="pct"/>
          </w:tcPr>
          <w:p w14:paraId="63A9D836" w14:textId="77777777" w:rsidR="00E44442" w:rsidRPr="001F398E" w:rsidRDefault="00E4444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971" w:type="pct"/>
            <w:gridSpan w:val="7"/>
          </w:tcPr>
          <w:p w14:paraId="05D8754C" w14:textId="77777777" w:rsidR="00E44442" w:rsidRPr="001F398E" w:rsidRDefault="00E444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  <w:t>ลักษณะธุรกิจ</w:t>
            </w:r>
          </w:p>
        </w:tc>
        <w:tc>
          <w:tcPr>
            <w:tcW w:w="959" w:type="pct"/>
            <w:gridSpan w:val="5"/>
          </w:tcPr>
          <w:p w14:paraId="5C18AABE" w14:textId="1E990DD4" w:rsidR="00E44442" w:rsidRPr="001F398E" w:rsidDel="00685444" w:rsidRDefault="00E444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1F398E"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64" w:type="pct"/>
          </w:tcPr>
          <w:p w14:paraId="395B1576" w14:textId="77777777" w:rsidR="00E44442" w:rsidRPr="001F398E" w:rsidRDefault="00E444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63" w:type="pct"/>
            <w:gridSpan w:val="11"/>
          </w:tcPr>
          <w:p w14:paraId="45CACD9D" w14:textId="528966F2" w:rsidR="00E44442" w:rsidRPr="001F398E" w:rsidRDefault="00E444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70" w:type="pct"/>
            <w:gridSpan w:val="2"/>
          </w:tcPr>
          <w:p w14:paraId="03B55D29" w14:textId="77777777" w:rsidR="00E44442" w:rsidRPr="001F398E" w:rsidRDefault="00E4444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78" w:type="pct"/>
            <w:gridSpan w:val="7"/>
          </w:tcPr>
          <w:p w14:paraId="5FC3A57D" w14:textId="014A9467" w:rsidR="00E44442" w:rsidRPr="001F398E" w:rsidRDefault="00E4444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</w:tr>
      <w:tr w:rsidR="00833DA1" w:rsidRPr="001F398E" w14:paraId="58411A2C" w14:textId="77777777" w:rsidTr="00E8318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91"/>
        </w:trPr>
        <w:tc>
          <w:tcPr>
            <w:tcW w:w="991" w:type="pct"/>
          </w:tcPr>
          <w:p w14:paraId="66932373" w14:textId="77777777" w:rsidR="00E44442" w:rsidRPr="001F398E" w:rsidRDefault="00E44442" w:rsidP="00260D9B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1" w:type="pct"/>
            <w:gridSpan w:val="7"/>
          </w:tcPr>
          <w:p w14:paraId="35C3D59C" w14:textId="232A7D17" w:rsidR="00E44442" w:rsidRPr="001F398E" w:rsidRDefault="00E44442" w:rsidP="00260D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bidi="th-TH"/>
              </w:rPr>
            </w:pPr>
          </w:p>
        </w:tc>
        <w:tc>
          <w:tcPr>
            <w:tcW w:w="443" w:type="pct"/>
            <w:gridSpan w:val="2"/>
          </w:tcPr>
          <w:p w14:paraId="34E68B8D" w14:textId="050B1D5D" w:rsidR="00E44442" w:rsidRPr="001F398E" w:rsidRDefault="00E44442" w:rsidP="001C7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65" w:type="pct"/>
          </w:tcPr>
          <w:p w14:paraId="0B847DD0" w14:textId="77777777" w:rsidR="00E44442" w:rsidRPr="001F398E" w:rsidRDefault="00E44442" w:rsidP="00260D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</w:p>
        </w:tc>
        <w:tc>
          <w:tcPr>
            <w:tcW w:w="451" w:type="pct"/>
            <w:gridSpan w:val="2"/>
          </w:tcPr>
          <w:p w14:paraId="74DB4304" w14:textId="6EDA32F2" w:rsidR="00E44442" w:rsidRPr="001F398E" w:rsidRDefault="00E44442" w:rsidP="001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64" w:type="pct"/>
          </w:tcPr>
          <w:p w14:paraId="1AA6E1F9" w14:textId="77777777" w:rsidR="00E44442" w:rsidRPr="001F398E" w:rsidRDefault="00E44442" w:rsidP="00260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447" w:type="pct"/>
            <w:gridSpan w:val="5"/>
          </w:tcPr>
          <w:p w14:paraId="7529BE3D" w14:textId="448051A6" w:rsidR="00E44442" w:rsidRPr="001F398E" w:rsidRDefault="00E44442" w:rsidP="00260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64" w:type="pct"/>
          </w:tcPr>
          <w:p w14:paraId="5D742D49" w14:textId="77777777" w:rsidR="00E44442" w:rsidRPr="001F398E" w:rsidRDefault="00E44442" w:rsidP="00260D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</w:p>
        </w:tc>
        <w:tc>
          <w:tcPr>
            <w:tcW w:w="451" w:type="pct"/>
            <w:gridSpan w:val="5"/>
          </w:tcPr>
          <w:p w14:paraId="4CFA1E90" w14:textId="06093B71" w:rsidR="00E44442" w:rsidRPr="001F398E" w:rsidRDefault="00E44442" w:rsidP="00260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70" w:type="pct"/>
            <w:gridSpan w:val="2"/>
          </w:tcPr>
          <w:p w14:paraId="1DDD872B" w14:textId="77777777" w:rsidR="00E44442" w:rsidRPr="001F398E" w:rsidRDefault="00E44442" w:rsidP="00260D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" w:type="pct"/>
            <w:gridSpan w:val="4"/>
          </w:tcPr>
          <w:p w14:paraId="56973258" w14:textId="00546CA5" w:rsidR="00E44442" w:rsidRPr="001F398E" w:rsidRDefault="00E44442" w:rsidP="00260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72" w:type="pct"/>
            <w:gridSpan w:val="2"/>
          </w:tcPr>
          <w:p w14:paraId="01733CE1" w14:textId="77777777" w:rsidR="00E44442" w:rsidRPr="001F398E" w:rsidRDefault="00E44442" w:rsidP="00260D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</w:p>
        </w:tc>
        <w:tc>
          <w:tcPr>
            <w:tcW w:w="444" w:type="pct"/>
            <w:gridSpan w:val="3"/>
          </w:tcPr>
          <w:p w14:paraId="3CF32E39" w14:textId="2F4FE666" w:rsidR="00E44442" w:rsidRPr="001F398E" w:rsidRDefault="00E44442" w:rsidP="00260D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</w:tr>
      <w:tr w:rsidR="00DE4674" w:rsidRPr="001F398E" w14:paraId="68329BFA" w14:textId="77777777" w:rsidTr="00E8318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91"/>
        </w:trPr>
        <w:tc>
          <w:tcPr>
            <w:tcW w:w="991" w:type="pct"/>
          </w:tcPr>
          <w:p w14:paraId="5495EAA4" w14:textId="77777777" w:rsidR="00DE4674" w:rsidRPr="001F398E" w:rsidRDefault="00DE4674" w:rsidP="00541C96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1" w:type="pct"/>
            <w:gridSpan w:val="7"/>
          </w:tcPr>
          <w:p w14:paraId="16577B8F" w14:textId="77777777" w:rsidR="00DE4674" w:rsidRPr="001F398E" w:rsidRDefault="00DE4674" w:rsidP="00541C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bidi="th-TH"/>
              </w:rPr>
            </w:pPr>
          </w:p>
        </w:tc>
        <w:tc>
          <w:tcPr>
            <w:tcW w:w="959" w:type="pct"/>
            <w:gridSpan w:val="5"/>
          </w:tcPr>
          <w:p w14:paraId="70E433FB" w14:textId="4D5E1F45" w:rsidR="00DE4674" w:rsidRPr="001F398E" w:rsidRDefault="00DE4674" w:rsidP="0054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64" w:type="pct"/>
          </w:tcPr>
          <w:p w14:paraId="1284F4F3" w14:textId="12A8CD99" w:rsidR="00DE4674" w:rsidRPr="001F398E" w:rsidRDefault="00DE4674" w:rsidP="0054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15" w:type="pct"/>
            <w:gridSpan w:val="22"/>
          </w:tcPr>
          <w:p w14:paraId="0469C18B" w14:textId="3E4618A1" w:rsidR="00DE4674" w:rsidRPr="001F398E" w:rsidRDefault="00DE4674" w:rsidP="00541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6619E0" w:rsidRPr="001F398E" w14:paraId="7F4C52EF" w14:textId="77777777" w:rsidTr="001714D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356"/>
        </w:trPr>
        <w:tc>
          <w:tcPr>
            <w:tcW w:w="991" w:type="pct"/>
          </w:tcPr>
          <w:p w14:paraId="396FB428" w14:textId="77777777" w:rsidR="00541C96" w:rsidRDefault="00541C96" w:rsidP="00541C96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sz w:val="24"/>
                <w:szCs w:val="24"/>
              </w:rPr>
            </w:pPr>
            <w:r w:rsidRPr="006823C8">
              <w:rPr>
                <w:rFonts w:asciiTheme="minorHAnsi" w:hAnsiTheme="minorHAnsi" w:cstheme="minorHAnsi" w:hint="cs"/>
                <w:sz w:val="24"/>
                <w:szCs w:val="24"/>
                <w:cs/>
              </w:rPr>
              <w:t xml:space="preserve">บริษัท </w:t>
            </w:r>
            <w:r w:rsidRPr="006823C8">
              <w:rPr>
                <w:rFonts w:asciiTheme="minorHAnsi" w:hAnsiTheme="minorHAnsi" w:cstheme="minorHAnsi"/>
                <w:sz w:val="24"/>
                <w:szCs w:val="24"/>
                <w:cs/>
              </w:rPr>
              <w:t>แอสเฟียร์อินโนเวชั่นส์ จ</w:t>
            </w:r>
            <w:r w:rsidRPr="006823C8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ำกัด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47F60F85" w14:textId="0E89C83D" w:rsidR="00541C96" w:rsidRPr="001F398E" w:rsidRDefault="00541C96" w:rsidP="00541C96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(</w:t>
            </w: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มหาชน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971" w:type="pct"/>
            <w:gridSpan w:val="7"/>
          </w:tcPr>
          <w:p w14:paraId="2BF655F7" w14:textId="0E318289" w:rsidR="00541C96" w:rsidRPr="001F398E" w:rsidRDefault="00541C96" w:rsidP="00541C96">
            <w:pPr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3C3B2F">
              <w:rPr>
                <w:rFonts w:asciiTheme="minorHAnsi" w:hAnsiTheme="minorHAnsi"/>
                <w:sz w:val="24"/>
                <w:szCs w:val="24"/>
                <w:cs/>
              </w:rPr>
              <w:t>ให้บริการเผยแพร่เกมส์ออนไลน์</w:t>
            </w:r>
          </w:p>
        </w:tc>
        <w:tc>
          <w:tcPr>
            <w:tcW w:w="443" w:type="pct"/>
            <w:gridSpan w:val="2"/>
          </w:tcPr>
          <w:p w14:paraId="244CBA86" w14:textId="48A41676" w:rsidR="00541C96" w:rsidRPr="00C04AA3" w:rsidRDefault="00C04AA3" w:rsidP="004D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  <w:tab w:val="left" w:pos="662"/>
              </w:tabs>
              <w:spacing w:after="0"/>
              <w:ind w:left="-108" w:right="-110" w:firstLine="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04AA3">
              <w:rPr>
                <w:rFonts w:asciiTheme="minorHAnsi" w:hAnsiTheme="minorHAnsi" w:cstheme="minorHAnsi"/>
                <w:sz w:val="24"/>
                <w:szCs w:val="24"/>
              </w:rPr>
              <w:t>12.23</w:t>
            </w:r>
          </w:p>
        </w:tc>
        <w:tc>
          <w:tcPr>
            <w:tcW w:w="65" w:type="pct"/>
          </w:tcPr>
          <w:p w14:paraId="2E9C7FB2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451" w:type="pct"/>
            <w:gridSpan w:val="2"/>
          </w:tcPr>
          <w:p w14:paraId="44DBA169" w14:textId="38D73522" w:rsidR="00541C96" w:rsidRPr="001714D2" w:rsidRDefault="00541C96" w:rsidP="00946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  <w:tab w:val="left" w:pos="764"/>
              </w:tabs>
              <w:spacing w:after="0"/>
              <w:ind w:left="-108" w:right="-110" w:firstLine="6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714D2">
              <w:rPr>
                <w:rFonts w:asciiTheme="minorHAnsi" w:hAnsiTheme="minorHAnsi" w:cstheme="minorHAnsi"/>
                <w:sz w:val="24"/>
                <w:szCs w:val="24"/>
              </w:rPr>
              <w:t>9.97</w:t>
            </w:r>
          </w:p>
        </w:tc>
        <w:tc>
          <w:tcPr>
            <w:tcW w:w="64" w:type="pct"/>
          </w:tcPr>
          <w:p w14:paraId="38CC1981" w14:textId="62761551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47" w:type="pct"/>
            <w:gridSpan w:val="5"/>
          </w:tcPr>
          <w:p w14:paraId="082CB00A" w14:textId="44C16881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208,845</w:t>
            </w:r>
          </w:p>
        </w:tc>
        <w:tc>
          <w:tcPr>
            <w:tcW w:w="64" w:type="pct"/>
          </w:tcPr>
          <w:p w14:paraId="356A182C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57" w:type="pct"/>
            <w:gridSpan w:val="6"/>
          </w:tcPr>
          <w:p w14:paraId="422E0DBA" w14:textId="206DB8A1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194,120</w:t>
            </w:r>
          </w:p>
        </w:tc>
        <w:tc>
          <w:tcPr>
            <w:tcW w:w="70" w:type="pct"/>
            <w:gridSpan w:val="2"/>
          </w:tcPr>
          <w:p w14:paraId="7BD165D1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  <w:tab w:val="decimal" w:pos="452"/>
              </w:tabs>
              <w:spacing w:line="240" w:lineRule="atLeast"/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</w:pPr>
          </w:p>
        </w:tc>
        <w:tc>
          <w:tcPr>
            <w:tcW w:w="462" w:type="pct"/>
            <w:gridSpan w:val="4"/>
          </w:tcPr>
          <w:p w14:paraId="3E22B469" w14:textId="34FA0604" w:rsidR="00541C96" w:rsidRPr="005F570A" w:rsidRDefault="00541C96" w:rsidP="00504E6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208,845</w:t>
            </w:r>
          </w:p>
        </w:tc>
        <w:tc>
          <w:tcPr>
            <w:tcW w:w="70" w:type="pct"/>
          </w:tcPr>
          <w:p w14:paraId="546FF929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44" w:type="pct"/>
            <w:gridSpan w:val="3"/>
          </w:tcPr>
          <w:p w14:paraId="66B66BA4" w14:textId="7ECC81C6" w:rsidR="00541C96" w:rsidRPr="005F570A" w:rsidRDefault="00541C96" w:rsidP="00541C9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194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120</w:t>
            </w:r>
          </w:p>
        </w:tc>
      </w:tr>
      <w:tr w:rsidR="006619E0" w:rsidRPr="001F398E" w14:paraId="56DEEF74" w14:textId="77777777" w:rsidTr="00E8318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356"/>
        </w:trPr>
        <w:tc>
          <w:tcPr>
            <w:tcW w:w="991" w:type="pct"/>
          </w:tcPr>
          <w:p w14:paraId="3D2BE3F8" w14:textId="77777777" w:rsidR="00541C96" w:rsidRDefault="00541C96" w:rsidP="00541C96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บริษัท ทีเอสอาร์ ลิฟวิ่ง โซลูชั่น จำกัด</w:t>
            </w:r>
          </w:p>
          <w:p w14:paraId="44C9B879" w14:textId="3B876D97" w:rsidR="00541C96" w:rsidRPr="003D603D" w:rsidRDefault="00541C96" w:rsidP="001714D2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 xml:space="preserve"> 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มหาชน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) </w:t>
            </w:r>
          </w:p>
        </w:tc>
        <w:tc>
          <w:tcPr>
            <w:tcW w:w="971" w:type="pct"/>
            <w:gridSpan w:val="7"/>
          </w:tcPr>
          <w:p w14:paraId="09B6D898" w14:textId="2CEB6A43" w:rsidR="00541C96" w:rsidRPr="001F398E" w:rsidRDefault="00541C96" w:rsidP="00541C96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3C3B2F">
              <w:rPr>
                <w:rFonts w:asciiTheme="minorHAnsi" w:hAnsiTheme="minorHAnsi"/>
                <w:sz w:val="24"/>
                <w:szCs w:val="24"/>
                <w:cs/>
              </w:rPr>
              <w:t>ผลิตและจัดจำหน่ายเครื่องกรองน้ำ</w:t>
            </w:r>
          </w:p>
        </w:tc>
        <w:tc>
          <w:tcPr>
            <w:tcW w:w="443" w:type="pct"/>
            <w:gridSpan w:val="2"/>
          </w:tcPr>
          <w:p w14:paraId="46A00281" w14:textId="717FEB7A" w:rsidR="00541C96" w:rsidRPr="00C04AA3" w:rsidRDefault="00C04AA3" w:rsidP="00C36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1"/>
              </w:tabs>
              <w:spacing w:after="0"/>
              <w:ind w:left="-108" w:right="-110" w:firstLine="9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04AA3">
              <w:rPr>
                <w:rFonts w:asciiTheme="minorHAnsi" w:hAnsiTheme="minorHAnsi" w:cstheme="minorHAnsi"/>
                <w:sz w:val="24"/>
                <w:szCs w:val="24"/>
              </w:rPr>
              <w:t>1.11</w:t>
            </w:r>
          </w:p>
        </w:tc>
        <w:tc>
          <w:tcPr>
            <w:tcW w:w="65" w:type="pct"/>
          </w:tcPr>
          <w:p w14:paraId="038CED0D" w14:textId="3CD4C2F0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451" w:type="pct"/>
            <w:gridSpan w:val="2"/>
          </w:tcPr>
          <w:p w14:paraId="506ECB90" w14:textId="700092B3" w:rsidR="00541C96" w:rsidRPr="00380E57" w:rsidRDefault="00541C96" w:rsidP="00380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  <w:tab w:val="left" w:pos="764"/>
              </w:tabs>
              <w:spacing w:after="0"/>
              <w:ind w:left="-108" w:right="-110" w:firstLine="6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80E57">
              <w:rPr>
                <w:rFonts w:asciiTheme="minorHAnsi" w:hAnsiTheme="minorHAnsi" w:cstheme="minorHAnsi"/>
                <w:sz w:val="24"/>
                <w:szCs w:val="24"/>
              </w:rPr>
              <w:t>5.77</w:t>
            </w:r>
          </w:p>
        </w:tc>
        <w:tc>
          <w:tcPr>
            <w:tcW w:w="64" w:type="pct"/>
          </w:tcPr>
          <w:p w14:paraId="458423DC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47" w:type="pct"/>
            <w:gridSpan w:val="5"/>
          </w:tcPr>
          <w:p w14:paraId="3E22679A" w14:textId="15DDF97E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1,136</w:t>
            </w:r>
          </w:p>
        </w:tc>
        <w:tc>
          <w:tcPr>
            <w:tcW w:w="64" w:type="pct"/>
          </w:tcPr>
          <w:p w14:paraId="48ED5E1B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57" w:type="pct"/>
            <w:gridSpan w:val="6"/>
          </w:tcPr>
          <w:p w14:paraId="553FFF82" w14:textId="2FBC3F11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13,246</w:t>
            </w:r>
          </w:p>
        </w:tc>
        <w:tc>
          <w:tcPr>
            <w:tcW w:w="70" w:type="pct"/>
            <w:gridSpan w:val="2"/>
          </w:tcPr>
          <w:p w14:paraId="133A05EE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  <w:tab w:val="decimal" w:pos="452"/>
              </w:tabs>
              <w:spacing w:line="240" w:lineRule="atLeast"/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</w:pPr>
          </w:p>
        </w:tc>
        <w:tc>
          <w:tcPr>
            <w:tcW w:w="462" w:type="pct"/>
            <w:gridSpan w:val="4"/>
          </w:tcPr>
          <w:p w14:paraId="7AA7726E" w14:textId="7AA93EA0" w:rsidR="00541C96" w:rsidRPr="005F570A" w:rsidRDefault="00541C96" w:rsidP="00504E69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1,136</w:t>
            </w:r>
          </w:p>
        </w:tc>
        <w:tc>
          <w:tcPr>
            <w:tcW w:w="70" w:type="pct"/>
          </w:tcPr>
          <w:p w14:paraId="04DDEE7C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44" w:type="pct"/>
            <w:gridSpan w:val="3"/>
          </w:tcPr>
          <w:p w14:paraId="5112BCB9" w14:textId="6A019A0E" w:rsidR="00541C96" w:rsidRPr="005F570A" w:rsidRDefault="00541C96" w:rsidP="00541C9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13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24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6</w:t>
            </w:r>
          </w:p>
        </w:tc>
      </w:tr>
      <w:tr w:rsidR="006619E0" w:rsidRPr="001F398E" w14:paraId="55552862" w14:textId="77777777" w:rsidTr="00301E70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356"/>
        </w:trPr>
        <w:tc>
          <w:tcPr>
            <w:tcW w:w="991" w:type="pct"/>
          </w:tcPr>
          <w:p w14:paraId="0E6FECAE" w14:textId="1021E6BC" w:rsidR="00541C96" w:rsidRDefault="00541C96" w:rsidP="00541C96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บริษัท บัซซี่บีส์ จำกัด</w:t>
            </w:r>
            <w:r w:rsidR="00EF1DA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F1DAB" w:rsidRPr="00EF1DAB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</w:t>
            </w:r>
            <w:r w:rsidR="00EF1DAB" w:rsidRPr="00EF1DAB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 xml:space="preserve">หมายเหตุข้อ </w:t>
            </w:r>
            <w:r w:rsidR="00EF1DAB" w:rsidRPr="00EF1DAB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15.4)</w:t>
            </w:r>
          </w:p>
        </w:tc>
        <w:tc>
          <w:tcPr>
            <w:tcW w:w="971" w:type="pct"/>
            <w:gridSpan w:val="7"/>
          </w:tcPr>
          <w:p w14:paraId="76D799D6" w14:textId="25FD2A14" w:rsidR="00541C96" w:rsidRPr="003C3B2F" w:rsidRDefault="00541C96" w:rsidP="00541C96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B37F86">
              <w:rPr>
                <w:rFonts w:asciiTheme="minorHAnsi" w:hAnsiTheme="minorHAnsi"/>
                <w:sz w:val="24"/>
                <w:szCs w:val="24"/>
                <w:cs/>
              </w:rPr>
              <w:t>ให้บริการพาณิชย์อิเล็คทรอนิคส์</w:t>
            </w:r>
          </w:p>
        </w:tc>
        <w:tc>
          <w:tcPr>
            <w:tcW w:w="443" w:type="pct"/>
            <w:gridSpan w:val="2"/>
          </w:tcPr>
          <w:p w14:paraId="4835A3A6" w14:textId="7E24150B" w:rsidR="00541C96" w:rsidRPr="00C04AA3" w:rsidRDefault="00C04AA3" w:rsidP="00E4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</w:tabs>
              <w:spacing w:after="0"/>
              <w:ind w:left="-108" w:right="-110" w:firstLine="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04AA3">
              <w:rPr>
                <w:rFonts w:asciiTheme="minorHAnsi" w:hAnsiTheme="minorHAnsi" w:cstheme="minorHAnsi"/>
                <w:sz w:val="24"/>
                <w:szCs w:val="24"/>
              </w:rPr>
              <w:t>17.07</w:t>
            </w:r>
          </w:p>
        </w:tc>
        <w:tc>
          <w:tcPr>
            <w:tcW w:w="65" w:type="pct"/>
          </w:tcPr>
          <w:p w14:paraId="4CD3E95A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451" w:type="pct"/>
            <w:gridSpan w:val="2"/>
          </w:tcPr>
          <w:p w14:paraId="78ABF78F" w14:textId="7935F99E" w:rsidR="00541C96" w:rsidRPr="00380E57" w:rsidRDefault="00541C96" w:rsidP="00392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  <w:tab w:val="left" w:pos="764"/>
              </w:tabs>
              <w:spacing w:after="0"/>
              <w:ind w:left="-108" w:right="-110" w:hanging="2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80E57">
              <w:rPr>
                <w:rFonts w:asciiTheme="minorHAnsi" w:hAnsiTheme="minorHAnsi" w:cstheme="minorHAnsi"/>
                <w:sz w:val="24"/>
                <w:szCs w:val="24"/>
              </w:rPr>
              <w:t>17.07</w:t>
            </w:r>
          </w:p>
        </w:tc>
        <w:tc>
          <w:tcPr>
            <w:tcW w:w="64" w:type="pct"/>
          </w:tcPr>
          <w:p w14:paraId="78452F4B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47" w:type="pct"/>
            <w:gridSpan w:val="5"/>
          </w:tcPr>
          <w:p w14:paraId="19CC4816" w14:textId="4A529F11" w:rsidR="00541C96" w:rsidRPr="005F570A" w:rsidRDefault="0058424C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73,595</w:t>
            </w:r>
          </w:p>
        </w:tc>
        <w:tc>
          <w:tcPr>
            <w:tcW w:w="64" w:type="pct"/>
          </w:tcPr>
          <w:p w14:paraId="4CF643DE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57" w:type="pct"/>
            <w:gridSpan w:val="6"/>
          </w:tcPr>
          <w:p w14:paraId="1E966741" w14:textId="2ADE40E2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710,673</w:t>
            </w:r>
          </w:p>
        </w:tc>
        <w:tc>
          <w:tcPr>
            <w:tcW w:w="70" w:type="pct"/>
            <w:gridSpan w:val="2"/>
          </w:tcPr>
          <w:p w14:paraId="0B03E6A8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  <w:tab w:val="decimal" w:pos="452"/>
              </w:tabs>
              <w:spacing w:line="240" w:lineRule="atLeast"/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</w:pPr>
          </w:p>
        </w:tc>
        <w:tc>
          <w:tcPr>
            <w:tcW w:w="462" w:type="pct"/>
            <w:gridSpan w:val="4"/>
          </w:tcPr>
          <w:p w14:paraId="3484741B" w14:textId="37CF9162" w:rsidR="00541C96" w:rsidRPr="005F570A" w:rsidRDefault="00541C96" w:rsidP="00301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72" w:right="158" w:firstLine="72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70" w:type="pct"/>
          </w:tcPr>
          <w:p w14:paraId="58670C45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73" w:right="-34" w:firstLine="73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44" w:type="pct"/>
            <w:gridSpan w:val="3"/>
          </w:tcPr>
          <w:p w14:paraId="044E9274" w14:textId="716D9A30" w:rsidR="00541C96" w:rsidRPr="005F570A" w:rsidRDefault="00541C96" w:rsidP="00301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73" w:right="207" w:firstLine="73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  <w:tr w:rsidR="006619E0" w:rsidRPr="001F398E" w14:paraId="39ED5DC2" w14:textId="77777777" w:rsidTr="00E8318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356"/>
        </w:trPr>
        <w:tc>
          <w:tcPr>
            <w:tcW w:w="991" w:type="pct"/>
          </w:tcPr>
          <w:p w14:paraId="4E350A91" w14:textId="340BEBE2" w:rsidR="00541C96" w:rsidRPr="001F398E" w:rsidRDefault="00541C96" w:rsidP="00541C96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บริษัท ลอนดรี้บาร์ ไทย จำกัด</w:t>
            </w:r>
          </w:p>
        </w:tc>
        <w:tc>
          <w:tcPr>
            <w:tcW w:w="971" w:type="pct"/>
            <w:gridSpan w:val="7"/>
          </w:tcPr>
          <w:p w14:paraId="63E34BF1" w14:textId="0835BCE9" w:rsidR="00541C96" w:rsidRPr="001F398E" w:rsidRDefault="00541C96" w:rsidP="00541C96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ให้บริการซักผ้า</w:t>
            </w:r>
          </w:p>
        </w:tc>
        <w:tc>
          <w:tcPr>
            <w:tcW w:w="443" w:type="pct"/>
            <w:gridSpan w:val="2"/>
          </w:tcPr>
          <w:p w14:paraId="21E552A4" w14:textId="11D062D4" w:rsidR="00541C96" w:rsidRPr="00C04AA3" w:rsidRDefault="00C04AA3" w:rsidP="00C36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1"/>
              </w:tabs>
              <w:spacing w:after="0"/>
              <w:ind w:left="-108" w:right="-110" w:firstLine="9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04AA3">
              <w:rPr>
                <w:rFonts w:asciiTheme="minorHAnsi" w:hAnsiTheme="minorHAnsi" w:cstheme="minorHAnsi"/>
                <w:sz w:val="24"/>
                <w:szCs w:val="24"/>
              </w:rPr>
              <w:t>4.62</w:t>
            </w:r>
          </w:p>
        </w:tc>
        <w:tc>
          <w:tcPr>
            <w:tcW w:w="65" w:type="pct"/>
          </w:tcPr>
          <w:p w14:paraId="75A01B3E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451" w:type="pct"/>
            <w:gridSpan w:val="2"/>
          </w:tcPr>
          <w:p w14:paraId="1A42062C" w14:textId="35D45031" w:rsidR="00541C96" w:rsidRPr="00380E57" w:rsidRDefault="00541C96" w:rsidP="0051337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after="0"/>
              <w:ind w:left="-108" w:right="-110" w:hanging="2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80E57">
              <w:rPr>
                <w:rFonts w:asciiTheme="minorHAnsi" w:hAnsiTheme="minorHAnsi" w:cstheme="minorHAnsi"/>
                <w:sz w:val="24"/>
                <w:szCs w:val="24"/>
              </w:rPr>
              <w:t>20.00</w:t>
            </w:r>
          </w:p>
        </w:tc>
        <w:tc>
          <w:tcPr>
            <w:tcW w:w="64" w:type="pct"/>
          </w:tcPr>
          <w:p w14:paraId="71F38825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47" w:type="pct"/>
            <w:gridSpan w:val="5"/>
          </w:tcPr>
          <w:p w14:paraId="220DE964" w14:textId="5C30DF3D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1,062</w:t>
            </w:r>
          </w:p>
        </w:tc>
        <w:tc>
          <w:tcPr>
            <w:tcW w:w="64" w:type="pct"/>
          </w:tcPr>
          <w:p w14:paraId="0ABF71A8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57" w:type="pct"/>
            <w:gridSpan w:val="6"/>
          </w:tcPr>
          <w:p w14:paraId="6D77E2B7" w14:textId="651FAC3C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45,000</w:t>
            </w:r>
          </w:p>
        </w:tc>
        <w:tc>
          <w:tcPr>
            <w:tcW w:w="70" w:type="pct"/>
            <w:gridSpan w:val="2"/>
          </w:tcPr>
          <w:p w14:paraId="2B417886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62" w:type="pct"/>
            <w:gridSpan w:val="4"/>
          </w:tcPr>
          <w:p w14:paraId="1BA27271" w14:textId="7E988D77" w:rsidR="00541C96" w:rsidRPr="005F570A" w:rsidRDefault="00541C96" w:rsidP="00504E6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1,062</w:t>
            </w:r>
          </w:p>
        </w:tc>
        <w:tc>
          <w:tcPr>
            <w:tcW w:w="70" w:type="pct"/>
          </w:tcPr>
          <w:p w14:paraId="420D1EF3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44" w:type="pct"/>
            <w:gridSpan w:val="3"/>
          </w:tcPr>
          <w:p w14:paraId="0C692CEE" w14:textId="6861D301" w:rsidR="00541C96" w:rsidRPr="005F570A" w:rsidRDefault="00541C96" w:rsidP="00541C9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4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000</w:t>
            </w:r>
          </w:p>
        </w:tc>
      </w:tr>
      <w:tr w:rsidR="006619E0" w:rsidRPr="001F398E" w14:paraId="31D7ACCB" w14:textId="77777777" w:rsidTr="00E8318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356"/>
        </w:trPr>
        <w:tc>
          <w:tcPr>
            <w:tcW w:w="991" w:type="pct"/>
          </w:tcPr>
          <w:p w14:paraId="2C01153D" w14:textId="77777777" w:rsidR="00541C96" w:rsidRDefault="00541C96" w:rsidP="00541C96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spacing w:val="-10"/>
                <w:sz w:val="24"/>
                <w:szCs w:val="24"/>
              </w:rPr>
            </w:pPr>
            <w:r w:rsidRPr="005A5B6B">
              <w:rPr>
                <w:rFonts w:asciiTheme="minorHAnsi" w:hAnsiTheme="minorHAnsi"/>
                <w:spacing w:val="-10"/>
                <w:sz w:val="24"/>
                <w:szCs w:val="24"/>
                <w:cs/>
              </w:rPr>
              <w:t xml:space="preserve">บริษัท </w:t>
            </w:r>
            <w:r w:rsidRPr="005A5B6B">
              <w:rPr>
                <w:rFonts w:asciiTheme="minorHAnsi" w:hAnsiTheme="minorHAnsi" w:hint="cs"/>
                <w:spacing w:val="-10"/>
                <w:sz w:val="24"/>
                <w:szCs w:val="24"/>
                <w:cs/>
              </w:rPr>
              <w:t>คาร์ฟินน์ อินเตอร์ กรุ๊ป</w:t>
            </w:r>
            <w:r>
              <w:rPr>
                <w:rFonts w:asciiTheme="minorHAnsi" w:hAnsiTheme="minorHAnsi"/>
                <w:spacing w:val="-10"/>
                <w:sz w:val="24"/>
                <w:szCs w:val="24"/>
              </w:rPr>
              <w:t xml:space="preserve"> </w:t>
            </w:r>
            <w:r w:rsidRPr="005A5B6B">
              <w:rPr>
                <w:rFonts w:asciiTheme="minorHAnsi" w:hAnsiTheme="minorHAnsi" w:cstheme="minorHAnsi"/>
                <w:spacing w:val="-10"/>
                <w:sz w:val="24"/>
                <w:szCs w:val="24"/>
                <w:cs/>
              </w:rPr>
              <w:t>จำกัด</w:t>
            </w:r>
          </w:p>
          <w:p w14:paraId="329E6B43" w14:textId="27DFCD5F" w:rsidR="00541C96" w:rsidRPr="005A5B6B" w:rsidRDefault="00541C96" w:rsidP="00541C96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/>
                <w:spacing w:val="-10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  </w:t>
            </w:r>
            <w:r w:rsidRPr="003D603D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(</w:t>
            </w:r>
            <w:r w:rsidR="009C4C5D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หมายเหตุข้อ</w:t>
            </w:r>
            <w:r w:rsidRPr="003D603D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3D603D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9.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3</w:t>
            </w:r>
            <w:r w:rsidRPr="003D603D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971" w:type="pct"/>
            <w:gridSpan w:val="7"/>
          </w:tcPr>
          <w:p w14:paraId="0285B4A6" w14:textId="67CB8E2E" w:rsidR="00541C96" w:rsidRPr="001F398E" w:rsidRDefault="00541C96" w:rsidP="00541C96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ให้บริการสินเชื่อรถยนต์</w:t>
            </w:r>
          </w:p>
        </w:tc>
        <w:tc>
          <w:tcPr>
            <w:tcW w:w="443" w:type="pct"/>
            <w:gridSpan w:val="2"/>
          </w:tcPr>
          <w:p w14:paraId="5E6FE678" w14:textId="272D804C" w:rsidR="00541C96" w:rsidRPr="00C04AA3" w:rsidRDefault="00C04AA3" w:rsidP="007E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  <w:tab w:val="left" w:pos="662"/>
              </w:tabs>
              <w:spacing w:after="0"/>
              <w:ind w:left="-108" w:right="-110" w:firstLine="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04AA3">
              <w:rPr>
                <w:rFonts w:asciiTheme="minorHAnsi" w:hAnsiTheme="minorHAnsi" w:cstheme="minorHAnsi"/>
                <w:sz w:val="24"/>
                <w:szCs w:val="24"/>
              </w:rPr>
              <w:t>20.00</w:t>
            </w:r>
          </w:p>
        </w:tc>
        <w:tc>
          <w:tcPr>
            <w:tcW w:w="65" w:type="pct"/>
          </w:tcPr>
          <w:p w14:paraId="05E98335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451" w:type="pct"/>
            <w:gridSpan w:val="2"/>
          </w:tcPr>
          <w:p w14:paraId="6A5B4B2A" w14:textId="33567E4A" w:rsidR="00541C96" w:rsidRPr="00380E57" w:rsidRDefault="00541C96" w:rsidP="00392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  <w:tab w:val="left" w:pos="764"/>
              </w:tabs>
              <w:spacing w:after="0"/>
              <w:ind w:left="-108" w:right="-110" w:hanging="2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80E57">
              <w:rPr>
                <w:rFonts w:asciiTheme="minorHAnsi" w:hAnsiTheme="minorHAnsi" w:cstheme="minorHAnsi"/>
                <w:sz w:val="24"/>
                <w:szCs w:val="24"/>
              </w:rPr>
              <w:t>20.00</w:t>
            </w:r>
          </w:p>
        </w:tc>
        <w:tc>
          <w:tcPr>
            <w:tcW w:w="64" w:type="pct"/>
          </w:tcPr>
          <w:p w14:paraId="4B5F6BF7" w14:textId="20C84F34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47" w:type="pct"/>
            <w:gridSpan w:val="5"/>
          </w:tcPr>
          <w:p w14:paraId="461D6D53" w14:textId="31621C0C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30,000</w:t>
            </w:r>
          </w:p>
        </w:tc>
        <w:tc>
          <w:tcPr>
            <w:tcW w:w="64" w:type="pct"/>
          </w:tcPr>
          <w:p w14:paraId="71F7EEE7" w14:textId="423C4CB6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57" w:type="pct"/>
            <w:gridSpan w:val="6"/>
          </w:tcPr>
          <w:p w14:paraId="4F950762" w14:textId="78DE545F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30,000</w:t>
            </w:r>
          </w:p>
        </w:tc>
        <w:tc>
          <w:tcPr>
            <w:tcW w:w="70" w:type="pct"/>
            <w:gridSpan w:val="2"/>
          </w:tcPr>
          <w:p w14:paraId="234910FF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62" w:type="pct"/>
            <w:gridSpan w:val="4"/>
          </w:tcPr>
          <w:p w14:paraId="4674D7EC" w14:textId="613F3379" w:rsidR="00541C96" w:rsidRPr="005F570A" w:rsidRDefault="00541C96" w:rsidP="00301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72" w:right="158" w:firstLine="72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70" w:type="pct"/>
          </w:tcPr>
          <w:p w14:paraId="0B8C502E" w14:textId="13AFAC8F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61" w:right="-7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44" w:type="pct"/>
            <w:gridSpan w:val="3"/>
          </w:tcPr>
          <w:p w14:paraId="20ECA737" w14:textId="01095411" w:rsidR="00541C96" w:rsidRPr="005F570A" w:rsidRDefault="00541C96" w:rsidP="00301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73" w:right="207" w:firstLine="73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  <w:tr w:rsidR="006619E0" w:rsidRPr="001F398E" w14:paraId="24738DCA" w14:textId="77777777" w:rsidTr="00E8318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356"/>
        </w:trPr>
        <w:tc>
          <w:tcPr>
            <w:tcW w:w="991" w:type="pct"/>
          </w:tcPr>
          <w:p w14:paraId="2E168B4B" w14:textId="605B2123" w:rsidR="00541C96" w:rsidRPr="001F398E" w:rsidRDefault="00541C96" w:rsidP="00541C96">
            <w:pPr>
              <w:tabs>
                <w:tab w:val="clear" w:pos="1644"/>
              </w:tabs>
              <w:ind w:left="10" w:right="-80"/>
              <w:jc w:val="thaiDistribute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บริษัท อี๊ตแล็บ จำกัด</w:t>
            </w:r>
          </w:p>
        </w:tc>
        <w:tc>
          <w:tcPr>
            <w:tcW w:w="971" w:type="pct"/>
            <w:gridSpan w:val="7"/>
          </w:tcPr>
          <w:p w14:paraId="526B84DB" w14:textId="77777777" w:rsidR="00541C96" w:rsidRDefault="00541C96" w:rsidP="00541C96">
            <w:pPr>
              <w:tabs>
                <w:tab w:val="clear" w:pos="1644"/>
                <w:tab w:val="left" w:pos="1450"/>
              </w:tabs>
              <w:ind w:left="-80" w:right="-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ให้บริการคำปรึกษา</w:t>
            </w:r>
          </w:p>
          <w:p w14:paraId="31EA8873" w14:textId="59F97788" w:rsidR="00541C96" w:rsidRPr="001F398E" w:rsidRDefault="00541C96" w:rsidP="00541C96">
            <w:pPr>
              <w:tabs>
                <w:tab w:val="clear" w:pos="1644"/>
                <w:tab w:val="left" w:pos="1450"/>
              </w:tabs>
              <w:ind w:left="-80" w:right="-120"/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ด้านข้อมูลการตลาดอาหาร</w:t>
            </w:r>
          </w:p>
        </w:tc>
        <w:tc>
          <w:tcPr>
            <w:tcW w:w="443" w:type="pct"/>
            <w:gridSpan w:val="2"/>
          </w:tcPr>
          <w:p w14:paraId="0D817334" w14:textId="4B61CA0E" w:rsidR="00541C96" w:rsidRPr="00C04AA3" w:rsidRDefault="00C04AA3" w:rsidP="007E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  <w:tab w:val="left" w:pos="662"/>
              </w:tabs>
              <w:spacing w:after="0"/>
              <w:ind w:left="-108" w:right="-110" w:firstLine="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04AA3">
              <w:rPr>
                <w:rFonts w:asciiTheme="minorHAnsi" w:hAnsiTheme="minorHAnsi" w:cstheme="minorHAnsi"/>
                <w:sz w:val="24"/>
                <w:szCs w:val="24"/>
              </w:rPr>
              <w:t>10.15</w:t>
            </w:r>
          </w:p>
        </w:tc>
        <w:tc>
          <w:tcPr>
            <w:tcW w:w="65" w:type="pct"/>
          </w:tcPr>
          <w:p w14:paraId="3A2D5A0C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1" w:type="pct"/>
            <w:gridSpan w:val="2"/>
          </w:tcPr>
          <w:p w14:paraId="78E45520" w14:textId="38271A8C" w:rsidR="00541C96" w:rsidRPr="00380E57" w:rsidRDefault="00541C96" w:rsidP="009E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  <w:tab w:val="left" w:pos="764"/>
              </w:tabs>
              <w:spacing w:after="0"/>
              <w:ind w:left="-108" w:right="-110" w:hanging="2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80E57">
              <w:rPr>
                <w:rFonts w:asciiTheme="minorHAnsi" w:hAnsiTheme="minorHAnsi" w:cstheme="minorHAnsi"/>
                <w:sz w:val="24"/>
                <w:szCs w:val="24"/>
              </w:rPr>
              <w:t>10.15</w:t>
            </w:r>
          </w:p>
        </w:tc>
        <w:tc>
          <w:tcPr>
            <w:tcW w:w="64" w:type="pct"/>
          </w:tcPr>
          <w:p w14:paraId="6AA29380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7" w:type="pct"/>
            <w:gridSpan w:val="5"/>
          </w:tcPr>
          <w:p w14:paraId="48962669" w14:textId="795A34A2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2,776</w:t>
            </w:r>
          </w:p>
        </w:tc>
        <w:tc>
          <w:tcPr>
            <w:tcW w:w="64" w:type="pct"/>
          </w:tcPr>
          <w:p w14:paraId="434C7764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457" w:type="pct"/>
            <w:gridSpan w:val="6"/>
          </w:tcPr>
          <w:p w14:paraId="678D0AB9" w14:textId="3024BEBA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27,550</w:t>
            </w:r>
          </w:p>
        </w:tc>
        <w:tc>
          <w:tcPr>
            <w:tcW w:w="70" w:type="pct"/>
            <w:gridSpan w:val="2"/>
          </w:tcPr>
          <w:p w14:paraId="28E13B6B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gridSpan w:val="4"/>
          </w:tcPr>
          <w:p w14:paraId="3CEB1829" w14:textId="7BF9F7F0" w:rsidR="00541C96" w:rsidRPr="00504E69" w:rsidRDefault="00541C96" w:rsidP="00301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72" w:right="158" w:firstLine="72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70" w:type="pct"/>
          </w:tcPr>
          <w:p w14:paraId="220AC38C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444" w:type="pct"/>
            <w:gridSpan w:val="3"/>
          </w:tcPr>
          <w:p w14:paraId="11FCA5DB" w14:textId="4943E971" w:rsidR="00541C96" w:rsidRPr="005F570A" w:rsidRDefault="00541C96" w:rsidP="00301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73" w:right="207" w:firstLine="73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  <w:tr w:rsidR="006619E0" w:rsidRPr="001F398E" w14:paraId="4ECC4D04" w14:textId="77777777" w:rsidTr="00E8318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356"/>
        </w:trPr>
        <w:tc>
          <w:tcPr>
            <w:tcW w:w="991" w:type="pct"/>
          </w:tcPr>
          <w:p w14:paraId="361BFBAF" w14:textId="77777777" w:rsidR="00541C96" w:rsidRPr="001F398E" w:rsidRDefault="00541C96" w:rsidP="00541C96">
            <w:pPr>
              <w:tabs>
                <w:tab w:val="clear" w:pos="1644"/>
              </w:tabs>
              <w:ind w:left="10" w:right="-80"/>
              <w:rPr>
                <w:rFonts w:asciiTheme="minorHAnsi" w:hAnsiTheme="minorHAnsi" w:cstheme="minorHAnsi"/>
                <w:sz w:val="24"/>
                <w:szCs w:val="24"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บริษัท คีน โปรไฟล์ (ประเทศไทย</w:t>
            </w:r>
            <w:r w:rsidRPr="001F398E">
              <w:rPr>
                <w:rFonts w:asciiTheme="minorHAnsi" w:hAnsiTheme="minorHAnsi" w:cstheme="minorHAnsi"/>
                <w:sz w:val="24"/>
                <w:szCs w:val="24"/>
                <w:cs/>
              </w:rPr>
              <w:t>)</w:t>
            </w:r>
          </w:p>
          <w:p w14:paraId="00133FF3" w14:textId="3F4A3DE1" w:rsidR="00541C96" w:rsidRPr="001F398E" w:rsidRDefault="00541C96" w:rsidP="00541C96">
            <w:pPr>
              <w:tabs>
                <w:tab w:val="clear" w:pos="1644"/>
              </w:tabs>
              <w:ind w:left="10" w:right="-80"/>
              <w:rPr>
                <w:rFonts w:asciiTheme="minorHAnsi" w:hAnsiTheme="minorHAnsi" w:cstheme="minorHAnsi"/>
                <w:sz w:val="24"/>
                <w:szCs w:val="24"/>
              </w:rPr>
            </w:pPr>
            <w:r w:rsidRPr="001F398E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จำกัด</w:t>
            </w:r>
            <w:r w:rsidRPr="001F398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971" w:type="pct"/>
            <w:gridSpan w:val="7"/>
          </w:tcPr>
          <w:p w14:paraId="7D88FE47" w14:textId="5029358A" w:rsidR="00541C96" w:rsidRPr="001F398E" w:rsidRDefault="00541C96" w:rsidP="00541C96">
            <w:pPr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/>
                <w:sz w:val="24"/>
                <w:szCs w:val="24"/>
                <w:cs/>
              </w:rPr>
              <w:t>การวิจัยและพัฒนา</w:t>
            </w:r>
            <w:r w:rsidRPr="001F398E">
              <w:rPr>
                <w:rFonts w:asciiTheme="minorHAnsi" w:hAnsiTheme="minorHAnsi"/>
                <w:sz w:val="24"/>
                <w:szCs w:val="24"/>
                <w:cs/>
              </w:rPr>
              <w:br/>
              <w:t>ด้านสังคมศาสตร์และมนุษยศาสตร์</w:t>
            </w:r>
          </w:p>
        </w:tc>
        <w:tc>
          <w:tcPr>
            <w:tcW w:w="443" w:type="pct"/>
            <w:gridSpan w:val="2"/>
          </w:tcPr>
          <w:p w14:paraId="0B8FE20F" w14:textId="5C7291E3" w:rsidR="00541C96" w:rsidRPr="00C04AA3" w:rsidRDefault="00C04AA3" w:rsidP="0051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  <w:tab w:val="left" w:pos="662"/>
              </w:tabs>
              <w:spacing w:after="0"/>
              <w:ind w:left="-108" w:right="-110" w:firstLine="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04AA3">
              <w:rPr>
                <w:rFonts w:asciiTheme="minorHAnsi" w:hAnsiTheme="minorHAnsi" w:cstheme="minorHAnsi"/>
                <w:sz w:val="24"/>
                <w:szCs w:val="24"/>
              </w:rPr>
              <w:t>16.74</w:t>
            </w:r>
          </w:p>
        </w:tc>
        <w:tc>
          <w:tcPr>
            <w:tcW w:w="65" w:type="pct"/>
          </w:tcPr>
          <w:p w14:paraId="29E008BB" w14:textId="7ED095E0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451" w:type="pct"/>
            <w:gridSpan w:val="2"/>
          </w:tcPr>
          <w:p w14:paraId="12BBB904" w14:textId="1D11FED6" w:rsidR="00541C96" w:rsidRPr="00380E57" w:rsidRDefault="00541C96" w:rsidP="003924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  <w:tab w:val="left" w:pos="764"/>
              </w:tabs>
              <w:spacing w:after="0"/>
              <w:ind w:left="-108" w:right="-110" w:hanging="2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80E57">
              <w:rPr>
                <w:rFonts w:asciiTheme="minorHAnsi" w:hAnsiTheme="minorHAnsi" w:cstheme="minorHAnsi"/>
                <w:sz w:val="24"/>
                <w:szCs w:val="24"/>
              </w:rPr>
              <w:t>16.74</w:t>
            </w:r>
          </w:p>
        </w:tc>
        <w:tc>
          <w:tcPr>
            <w:tcW w:w="64" w:type="pct"/>
          </w:tcPr>
          <w:p w14:paraId="46B58214" w14:textId="7C8C8028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447" w:type="pct"/>
            <w:gridSpan w:val="5"/>
          </w:tcPr>
          <w:p w14:paraId="6D608C27" w14:textId="5DDCE49C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1,143</w:t>
            </w:r>
          </w:p>
        </w:tc>
        <w:tc>
          <w:tcPr>
            <w:tcW w:w="64" w:type="pct"/>
          </w:tcPr>
          <w:p w14:paraId="2BED98CC" w14:textId="0B8290EE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57" w:type="pct"/>
            <w:gridSpan w:val="6"/>
          </w:tcPr>
          <w:p w14:paraId="550BA1D9" w14:textId="58D9E215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1,144</w:t>
            </w:r>
          </w:p>
        </w:tc>
        <w:tc>
          <w:tcPr>
            <w:tcW w:w="70" w:type="pct"/>
            <w:gridSpan w:val="2"/>
          </w:tcPr>
          <w:p w14:paraId="3A4CF692" w14:textId="3222B236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62" w:type="pct"/>
            <w:gridSpan w:val="4"/>
          </w:tcPr>
          <w:p w14:paraId="4A2576A7" w14:textId="3BF9610E" w:rsidR="00541C96" w:rsidRPr="005F570A" w:rsidRDefault="00541C96" w:rsidP="00301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72" w:right="158" w:firstLine="72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70" w:type="pct"/>
          </w:tcPr>
          <w:p w14:paraId="1A45B37F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44" w:type="pct"/>
            <w:gridSpan w:val="3"/>
          </w:tcPr>
          <w:p w14:paraId="7F03C5E8" w14:textId="60D6B7B2" w:rsidR="00541C96" w:rsidRPr="005F570A" w:rsidRDefault="00541C96" w:rsidP="00301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73" w:right="207" w:firstLine="73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  <w:tr w:rsidR="006619E0" w:rsidRPr="001F398E" w14:paraId="20465865" w14:textId="77777777" w:rsidTr="00E8318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356"/>
        </w:trPr>
        <w:tc>
          <w:tcPr>
            <w:tcW w:w="991" w:type="pct"/>
          </w:tcPr>
          <w:p w14:paraId="7EDEDE84" w14:textId="18E5E184" w:rsidR="00541C96" w:rsidRPr="001F398E" w:rsidRDefault="00541C96" w:rsidP="00541C96">
            <w:pPr>
              <w:tabs>
                <w:tab w:val="clear" w:pos="1644"/>
              </w:tabs>
              <w:ind w:left="10" w:right="-80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บริษัท นิภา เทคโนโลยี จำกัด</w:t>
            </w:r>
          </w:p>
        </w:tc>
        <w:tc>
          <w:tcPr>
            <w:tcW w:w="971" w:type="pct"/>
            <w:gridSpan w:val="7"/>
          </w:tcPr>
          <w:p w14:paraId="470B7C8B" w14:textId="3601B188" w:rsidR="00541C96" w:rsidRPr="001F398E" w:rsidRDefault="00541C96" w:rsidP="00541C96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การใช้เช่าพื้นที่ของ</w:t>
            </w:r>
            <w:r w:rsidRPr="001F398E">
              <w:rPr>
                <w:rFonts w:asciiTheme="minorHAnsi" w:hAnsiTheme="minorHAnsi"/>
                <w:sz w:val="24"/>
                <w:szCs w:val="24"/>
                <w:cs/>
              </w:rPr>
              <w:br/>
            </w: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เครื่องคอมพิวเตอร์แม่ข่าย</w:t>
            </w:r>
          </w:p>
        </w:tc>
        <w:tc>
          <w:tcPr>
            <w:tcW w:w="443" w:type="pct"/>
            <w:gridSpan w:val="2"/>
          </w:tcPr>
          <w:p w14:paraId="1EB5AD73" w14:textId="5118B79B" w:rsidR="00541C96" w:rsidRPr="00C04AA3" w:rsidRDefault="00C04AA3" w:rsidP="00C36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1"/>
              </w:tabs>
              <w:spacing w:after="0"/>
              <w:ind w:left="-108" w:right="-110" w:firstLine="9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04AA3">
              <w:rPr>
                <w:rFonts w:asciiTheme="minorHAnsi" w:hAnsiTheme="minorHAnsi" w:cstheme="minorHAnsi"/>
                <w:sz w:val="24"/>
                <w:szCs w:val="24"/>
              </w:rPr>
              <w:t>5.00</w:t>
            </w:r>
          </w:p>
        </w:tc>
        <w:tc>
          <w:tcPr>
            <w:tcW w:w="65" w:type="pct"/>
          </w:tcPr>
          <w:p w14:paraId="3ACBDD29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451" w:type="pct"/>
            <w:gridSpan w:val="2"/>
          </w:tcPr>
          <w:p w14:paraId="39F03334" w14:textId="7223EEB3" w:rsidR="00541C96" w:rsidRPr="00380E57" w:rsidRDefault="00541C96" w:rsidP="00D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  <w:tab w:val="left" w:pos="764"/>
              </w:tabs>
              <w:spacing w:after="0"/>
              <w:ind w:left="-108" w:right="-110" w:firstLine="6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80E57">
              <w:rPr>
                <w:rFonts w:asciiTheme="minorHAnsi" w:hAnsiTheme="minorHAnsi" w:cstheme="minorHAnsi"/>
                <w:sz w:val="24"/>
                <w:szCs w:val="24"/>
              </w:rPr>
              <w:t>5.00</w:t>
            </w:r>
          </w:p>
        </w:tc>
        <w:tc>
          <w:tcPr>
            <w:tcW w:w="64" w:type="pct"/>
          </w:tcPr>
          <w:p w14:paraId="4EE92C67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447" w:type="pct"/>
            <w:gridSpan w:val="5"/>
          </w:tcPr>
          <w:p w14:paraId="67091F48" w14:textId="356E9873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6,078</w:t>
            </w:r>
          </w:p>
        </w:tc>
        <w:tc>
          <w:tcPr>
            <w:tcW w:w="64" w:type="pct"/>
          </w:tcPr>
          <w:p w14:paraId="6401FEF8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57" w:type="pct"/>
            <w:gridSpan w:val="6"/>
          </w:tcPr>
          <w:p w14:paraId="3B9F6CED" w14:textId="4A411899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31,613</w:t>
            </w:r>
          </w:p>
        </w:tc>
        <w:tc>
          <w:tcPr>
            <w:tcW w:w="70" w:type="pct"/>
            <w:gridSpan w:val="2"/>
          </w:tcPr>
          <w:p w14:paraId="6E228B19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62" w:type="pct"/>
            <w:gridSpan w:val="4"/>
          </w:tcPr>
          <w:p w14:paraId="4E78F8B7" w14:textId="7CC42CE1" w:rsidR="00541C96" w:rsidRPr="005F570A" w:rsidRDefault="00541C96" w:rsidP="00504E6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6,078</w:t>
            </w:r>
          </w:p>
        </w:tc>
        <w:tc>
          <w:tcPr>
            <w:tcW w:w="70" w:type="pct"/>
          </w:tcPr>
          <w:p w14:paraId="11EA721B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44" w:type="pct"/>
            <w:gridSpan w:val="3"/>
          </w:tcPr>
          <w:p w14:paraId="6A281F51" w14:textId="71BF2D9B" w:rsidR="00541C96" w:rsidRPr="005F570A" w:rsidRDefault="00541C96" w:rsidP="00541C9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31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6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13</w:t>
            </w:r>
          </w:p>
        </w:tc>
      </w:tr>
      <w:tr w:rsidR="006619E0" w:rsidRPr="001F398E" w14:paraId="1E30FC02" w14:textId="77777777" w:rsidTr="00E8318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356"/>
        </w:trPr>
        <w:tc>
          <w:tcPr>
            <w:tcW w:w="991" w:type="pct"/>
          </w:tcPr>
          <w:p w14:paraId="6B3942AE" w14:textId="21B39103" w:rsidR="00541C96" w:rsidRPr="001F398E" w:rsidRDefault="00541C96" w:rsidP="00541C96">
            <w:pPr>
              <w:tabs>
                <w:tab w:val="clear" w:pos="1644"/>
              </w:tabs>
              <w:ind w:left="10" w:right="-80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 xml:space="preserve">บริษัท ซัน เวนดิ้ง เทคโนโลยี </w:t>
            </w:r>
            <w:r w:rsidRPr="001F398E">
              <w:rPr>
                <w:rFonts w:asciiTheme="minorHAnsi" w:hAnsiTheme="minorHAnsi" w:cstheme="minorHAnsi"/>
                <w:sz w:val="24"/>
                <w:szCs w:val="24"/>
                <w:cs/>
              </w:rPr>
              <w:br/>
            </w: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 xml:space="preserve">   จำกัด (มหาชน)</w:t>
            </w:r>
          </w:p>
        </w:tc>
        <w:tc>
          <w:tcPr>
            <w:tcW w:w="971" w:type="pct"/>
            <w:gridSpan w:val="7"/>
          </w:tcPr>
          <w:p w14:paraId="0EBFFA16" w14:textId="3B243274" w:rsidR="00541C96" w:rsidRPr="001F398E" w:rsidRDefault="00541C96" w:rsidP="00541C96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จำหน่ายสินค้าผ่านเครื่องจำหน่ายสินค้าอัตโนมัติ</w:t>
            </w:r>
          </w:p>
        </w:tc>
        <w:tc>
          <w:tcPr>
            <w:tcW w:w="443" w:type="pct"/>
            <w:gridSpan w:val="2"/>
          </w:tcPr>
          <w:p w14:paraId="75E9CE9E" w14:textId="377EE259" w:rsidR="00541C96" w:rsidRPr="00C04AA3" w:rsidRDefault="00C04AA3" w:rsidP="00C36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1"/>
              </w:tabs>
              <w:spacing w:after="0"/>
              <w:ind w:left="-108" w:right="-110" w:firstLine="9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04AA3">
              <w:rPr>
                <w:rFonts w:asciiTheme="minorHAnsi" w:hAnsiTheme="minorHAnsi" w:cstheme="minorHAnsi"/>
                <w:sz w:val="24"/>
                <w:szCs w:val="24"/>
              </w:rPr>
              <w:t>0.63</w:t>
            </w:r>
          </w:p>
        </w:tc>
        <w:tc>
          <w:tcPr>
            <w:tcW w:w="65" w:type="pct"/>
          </w:tcPr>
          <w:p w14:paraId="25A87F2F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451" w:type="pct"/>
            <w:gridSpan w:val="2"/>
          </w:tcPr>
          <w:p w14:paraId="4C23E43F" w14:textId="16A906C1" w:rsidR="00541C96" w:rsidRPr="00380E57" w:rsidRDefault="00541C96" w:rsidP="00D83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  <w:tab w:val="left" w:pos="764"/>
              </w:tabs>
              <w:spacing w:after="0"/>
              <w:ind w:left="-108" w:right="-110" w:firstLine="6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80E57">
              <w:rPr>
                <w:rFonts w:asciiTheme="minorHAnsi" w:hAnsiTheme="minorHAnsi" w:cstheme="minorHAnsi"/>
                <w:sz w:val="24"/>
                <w:szCs w:val="24"/>
              </w:rPr>
              <w:t>0.63</w:t>
            </w:r>
          </w:p>
        </w:tc>
        <w:tc>
          <w:tcPr>
            <w:tcW w:w="64" w:type="pct"/>
          </w:tcPr>
          <w:p w14:paraId="17F82B3E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447" w:type="pct"/>
            <w:gridSpan w:val="5"/>
          </w:tcPr>
          <w:p w14:paraId="1BC2A494" w14:textId="17C943BB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5,766</w:t>
            </w:r>
          </w:p>
        </w:tc>
        <w:tc>
          <w:tcPr>
            <w:tcW w:w="64" w:type="pct"/>
          </w:tcPr>
          <w:p w14:paraId="15308248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57" w:type="pct"/>
            <w:gridSpan w:val="6"/>
          </w:tcPr>
          <w:p w14:paraId="0102C6B2" w14:textId="0DEF31E5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7,007</w:t>
            </w:r>
          </w:p>
        </w:tc>
        <w:tc>
          <w:tcPr>
            <w:tcW w:w="70" w:type="pct"/>
            <w:gridSpan w:val="2"/>
          </w:tcPr>
          <w:p w14:paraId="628D5987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62" w:type="pct"/>
            <w:gridSpan w:val="4"/>
          </w:tcPr>
          <w:p w14:paraId="155B6523" w14:textId="1AC6FF12" w:rsidR="00541C96" w:rsidRPr="005F570A" w:rsidRDefault="00541C96" w:rsidP="00504E6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5,766</w:t>
            </w:r>
          </w:p>
        </w:tc>
        <w:tc>
          <w:tcPr>
            <w:tcW w:w="70" w:type="pct"/>
          </w:tcPr>
          <w:p w14:paraId="6E43B8C4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44" w:type="pct"/>
            <w:gridSpan w:val="3"/>
          </w:tcPr>
          <w:p w14:paraId="37143B3A" w14:textId="5995AFD2" w:rsidR="00541C96" w:rsidRPr="005F570A" w:rsidRDefault="00541C96" w:rsidP="00541C9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7</w:t>
            </w: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  <w:t>00</w:t>
            </w:r>
            <w:r w:rsidRPr="005F570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7</w:t>
            </w:r>
          </w:p>
        </w:tc>
      </w:tr>
    </w:tbl>
    <w:p w14:paraId="476EC3FD" w14:textId="58C6717F" w:rsidR="006619E0" w:rsidRDefault="006619E0"/>
    <w:tbl>
      <w:tblPr>
        <w:tblW w:w="4993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5"/>
        <w:gridCol w:w="2826"/>
        <w:gridCol w:w="1285"/>
        <w:gridCol w:w="189"/>
        <w:gridCol w:w="1309"/>
        <w:gridCol w:w="186"/>
        <w:gridCol w:w="1297"/>
        <w:gridCol w:w="186"/>
        <w:gridCol w:w="1297"/>
        <w:gridCol w:w="15"/>
        <w:gridCol w:w="177"/>
        <w:gridCol w:w="26"/>
        <w:gridCol w:w="1309"/>
        <w:gridCol w:w="35"/>
        <w:gridCol w:w="163"/>
        <w:gridCol w:w="44"/>
        <w:gridCol w:w="1291"/>
      </w:tblGrid>
      <w:tr w:rsidR="00E83183" w:rsidRPr="001F398E" w14:paraId="1A625E53" w14:textId="77777777" w:rsidTr="00E83183">
        <w:trPr>
          <w:cantSplit/>
          <w:trHeight w:val="272"/>
          <w:tblHeader/>
        </w:trPr>
        <w:tc>
          <w:tcPr>
            <w:tcW w:w="991" w:type="pct"/>
          </w:tcPr>
          <w:p w14:paraId="488F891B" w14:textId="0D83E680" w:rsidR="00E83183" w:rsidRPr="001F398E" w:rsidRDefault="00E83183" w:rsidP="00E83183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974" w:type="pct"/>
          </w:tcPr>
          <w:p w14:paraId="458BBB0F" w14:textId="77777777" w:rsidR="00E83183" w:rsidRPr="001F398E" w:rsidRDefault="00E83183" w:rsidP="00E831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9" w:type="pct"/>
            <w:gridSpan w:val="3"/>
          </w:tcPr>
          <w:p w14:paraId="1C93F7A8" w14:textId="77777777" w:rsidR="00E83183" w:rsidRPr="001F398E" w:rsidRDefault="00E83183" w:rsidP="00E831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4" w:type="pct"/>
          </w:tcPr>
          <w:p w14:paraId="7390AD43" w14:textId="77777777" w:rsidR="00E83183" w:rsidRPr="001F398E" w:rsidRDefault="00E83183" w:rsidP="00E831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63" w:type="pct"/>
            <w:gridSpan w:val="4"/>
          </w:tcPr>
          <w:p w14:paraId="1053DD40" w14:textId="51372DEE" w:rsidR="00E83183" w:rsidRPr="001F398E" w:rsidRDefault="00E83183" w:rsidP="00E831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rtl/>
                <w:cs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70" w:type="pct"/>
            <w:gridSpan w:val="2"/>
          </w:tcPr>
          <w:p w14:paraId="7C5BA81A" w14:textId="77777777" w:rsidR="00E83183" w:rsidRPr="001F398E" w:rsidRDefault="00E83183" w:rsidP="00E83183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78" w:type="pct"/>
            <w:gridSpan w:val="5"/>
          </w:tcPr>
          <w:p w14:paraId="634CF510" w14:textId="4CE9D61B" w:rsidR="00E83183" w:rsidRPr="001F398E" w:rsidRDefault="00E83183" w:rsidP="00E83183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83183" w:rsidRPr="001F398E" w14:paraId="7F787F2B" w14:textId="77777777" w:rsidTr="00E83183">
        <w:trPr>
          <w:cantSplit/>
          <w:trHeight w:val="272"/>
          <w:tblHeader/>
        </w:trPr>
        <w:tc>
          <w:tcPr>
            <w:tcW w:w="991" w:type="pct"/>
          </w:tcPr>
          <w:p w14:paraId="3D1F237D" w14:textId="77777777" w:rsidR="00E83183" w:rsidRPr="001F398E" w:rsidRDefault="00E83183" w:rsidP="00E83183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974" w:type="pct"/>
          </w:tcPr>
          <w:p w14:paraId="6EA152C4" w14:textId="77777777" w:rsidR="00E83183" w:rsidRPr="001F398E" w:rsidRDefault="00E83183" w:rsidP="00E831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9" w:type="pct"/>
            <w:gridSpan w:val="3"/>
          </w:tcPr>
          <w:p w14:paraId="3DF119AC" w14:textId="7880740E" w:rsidR="00E83183" w:rsidRPr="001F398E" w:rsidRDefault="00E83183" w:rsidP="00E831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  <w:t>สัดส่วน</w:t>
            </w:r>
          </w:p>
        </w:tc>
        <w:tc>
          <w:tcPr>
            <w:tcW w:w="64" w:type="pct"/>
          </w:tcPr>
          <w:p w14:paraId="6572A7AF" w14:textId="77777777" w:rsidR="00E83183" w:rsidRPr="001F398E" w:rsidRDefault="00E83183" w:rsidP="00E831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63" w:type="pct"/>
            <w:gridSpan w:val="4"/>
          </w:tcPr>
          <w:p w14:paraId="7A97DA5C" w14:textId="77777777" w:rsidR="00E83183" w:rsidRPr="001F398E" w:rsidRDefault="00E83183" w:rsidP="00E8318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70" w:type="pct"/>
            <w:gridSpan w:val="2"/>
          </w:tcPr>
          <w:p w14:paraId="2EA0E9F1" w14:textId="77777777" w:rsidR="00E83183" w:rsidRPr="001F398E" w:rsidRDefault="00E83183" w:rsidP="00E83183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78" w:type="pct"/>
            <w:gridSpan w:val="5"/>
          </w:tcPr>
          <w:p w14:paraId="6E3B9964" w14:textId="77777777" w:rsidR="00E83183" w:rsidRPr="001F398E" w:rsidRDefault="00E83183" w:rsidP="00E83183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/>
              </w:rPr>
            </w:pPr>
          </w:p>
        </w:tc>
      </w:tr>
      <w:tr w:rsidR="005E18C6" w:rsidRPr="001F398E" w14:paraId="243D387D" w14:textId="77777777" w:rsidTr="00E83183">
        <w:trPr>
          <w:cantSplit/>
          <w:trHeight w:val="272"/>
          <w:tblHeader/>
        </w:trPr>
        <w:tc>
          <w:tcPr>
            <w:tcW w:w="991" w:type="pct"/>
          </w:tcPr>
          <w:p w14:paraId="4CB39FEA" w14:textId="77777777" w:rsidR="005E18C6" w:rsidRPr="001F398E" w:rsidRDefault="005E18C6" w:rsidP="007E37C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974" w:type="pct"/>
          </w:tcPr>
          <w:p w14:paraId="220AA143" w14:textId="77777777" w:rsidR="005E18C6" w:rsidRPr="001F398E" w:rsidRDefault="005E18C6" w:rsidP="007E37C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  <w:t>ลักษณะธุรกิจ</w:t>
            </w:r>
          </w:p>
        </w:tc>
        <w:tc>
          <w:tcPr>
            <w:tcW w:w="959" w:type="pct"/>
            <w:gridSpan w:val="3"/>
          </w:tcPr>
          <w:p w14:paraId="0CD9453C" w14:textId="48BDBA34" w:rsidR="005E18C6" w:rsidRPr="001F398E" w:rsidDel="00685444" w:rsidRDefault="005E18C6" w:rsidP="007E37C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1F398E"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64" w:type="pct"/>
          </w:tcPr>
          <w:p w14:paraId="0641C3A0" w14:textId="77777777" w:rsidR="005E18C6" w:rsidRPr="001F398E" w:rsidRDefault="005E18C6" w:rsidP="007E37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63" w:type="pct"/>
            <w:gridSpan w:val="4"/>
          </w:tcPr>
          <w:p w14:paraId="23FA86C7" w14:textId="77777777" w:rsidR="005E18C6" w:rsidRPr="001F398E" w:rsidRDefault="005E18C6" w:rsidP="007E37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70" w:type="pct"/>
            <w:gridSpan w:val="2"/>
          </w:tcPr>
          <w:p w14:paraId="5D1135DE" w14:textId="77777777" w:rsidR="005E18C6" w:rsidRPr="001F398E" w:rsidRDefault="005E18C6" w:rsidP="007E37C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78" w:type="pct"/>
            <w:gridSpan w:val="5"/>
          </w:tcPr>
          <w:p w14:paraId="784C5A9D" w14:textId="77777777" w:rsidR="005E18C6" w:rsidRPr="001F398E" w:rsidRDefault="005E18C6" w:rsidP="007E37CF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</w:tr>
      <w:tr w:rsidR="005E18C6" w:rsidRPr="001F398E" w14:paraId="3DF70AF1" w14:textId="77777777" w:rsidTr="00DE4674">
        <w:trPr>
          <w:cantSplit/>
          <w:trHeight w:val="291"/>
          <w:tblHeader/>
        </w:trPr>
        <w:tc>
          <w:tcPr>
            <w:tcW w:w="991" w:type="pct"/>
          </w:tcPr>
          <w:p w14:paraId="5BACEC33" w14:textId="77777777" w:rsidR="005E18C6" w:rsidRPr="001F398E" w:rsidRDefault="005E18C6" w:rsidP="007E37C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pct"/>
          </w:tcPr>
          <w:p w14:paraId="13EE43BC" w14:textId="77777777" w:rsidR="005E18C6" w:rsidRPr="001F398E" w:rsidRDefault="005E18C6" w:rsidP="007E37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bidi="th-TH"/>
              </w:rPr>
            </w:pPr>
          </w:p>
        </w:tc>
        <w:tc>
          <w:tcPr>
            <w:tcW w:w="443" w:type="pct"/>
          </w:tcPr>
          <w:p w14:paraId="36A949A8" w14:textId="48C03FFB" w:rsidR="005E18C6" w:rsidRPr="001F398E" w:rsidRDefault="005E18C6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65" w:type="pct"/>
          </w:tcPr>
          <w:p w14:paraId="177B7B04" w14:textId="77777777" w:rsidR="005E18C6" w:rsidRPr="001F398E" w:rsidRDefault="005E18C6" w:rsidP="007E37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</w:p>
        </w:tc>
        <w:tc>
          <w:tcPr>
            <w:tcW w:w="451" w:type="pct"/>
          </w:tcPr>
          <w:p w14:paraId="772AF8C7" w14:textId="407D2388" w:rsidR="005E18C6" w:rsidRPr="001F398E" w:rsidRDefault="005E18C6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64" w:type="pct"/>
          </w:tcPr>
          <w:p w14:paraId="4696F090" w14:textId="77777777" w:rsidR="005E18C6" w:rsidRPr="001F398E" w:rsidRDefault="005E18C6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447" w:type="pct"/>
          </w:tcPr>
          <w:p w14:paraId="2797B156" w14:textId="77777777" w:rsidR="005E18C6" w:rsidRPr="001F398E" w:rsidRDefault="005E18C6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64" w:type="pct"/>
          </w:tcPr>
          <w:p w14:paraId="017AEEBD" w14:textId="77777777" w:rsidR="005E18C6" w:rsidRPr="001F398E" w:rsidRDefault="005E18C6" w:rsidP="007E37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</w:p>
        </w:tc>
        <w:tc>
          <w:tcPr>
            <w:tcW w:w="452" w:type="pct"/>
            <w:gridSpan w:val="2"/>
          </w:tcPr>
          <w:p w14:paraId="64256881" w14:textId="77777777" w:rsidR="005E18C6" w:rsidRPr="001F398E" w:rsidRDefault="005E18C6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70" w:type="pct"/>
            <w:gridSpan w:val="2"/>
          </w:tcPr>
          <w:p w14:paraId="0A26FE46" w14:textId="77777777" w:rsidR="005E18C6" w:rsidRPr="001F398E" w:rsidRDefault="005E18C6" w:rsidP="007E37C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3" w:type="pct"/>
            <w:gridSpan w:val="2"/>
          </w:tcPr>
          <w:p w14:paraId="14F58778" w14:textId="77777777" w:rsidR="005E18C6" w:rsidRPr="001F398E" w:rsidRDefault="005E18C6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71" w:type="pct"/>
            <w:gridSpan w:val="2"/>
          </w:tcPr>
          <w:p w14:paraId="2A5AB760" w14:textId="77777777" w:rsidR="005E18C6" w:rsidRPr="001F398E" w:rsidRDefault="005E18C6" w:rsidP="007E37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</w:p>
        </w:tc>
        <w:tc>
          <w:tcPr>
            <w:tcW w:w="445" w:type="pct"/>
          </w:tcPr>
          <w:p w14:paraId="75399ADD" w14:textId="77777777" w:rsidR="005E18C6" w:rsidRPr="001F398E" w:rsidRDefault="005E18C6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sz w:val="24"/>
                <w:szCs w:val="24"/>
              </w:rPr>
              <w:t>256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</w:tr>
      <w:tr w:rsidR="00DE4674" w:rsidRPr="001F398E" w14:paraId="01987B55" w14:textId="77777777" w:rsidTr="00DE4674">
        <w:trPr>
          <w:cantSplit/>
          <w:trHeight w:val="291"/>
          <w:tblHeader/>
        </w:trPr>
        <w:tc>
          <w:tcPr>
            <w:tcW w:w="991" w:type="pct"/>
          </w:tcPr>
          <w:p w14:paraId="496BA6BA" w14:textId="77777777" w:rsidR="00DE4674" w:rsidRPr="001F398E" w:rsidRDefault="00DE4674" w:rsidP="007E37C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pct"/>
          </w:tcPr>
          <w:p w14:paraId="41E80BFB" w14:textId="77777777" w:rsidR="00DE4674" w:rsidRPr="001F398E" w:rsidRDefault="00DE4674" w:rsidP="007E37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bidi="th-TH"/>
              </w:rPr>
            </w:pPr>
          </w:p>
        </w:tc>
        <w:tc>
          <w:tcPr>
            <w:tcW w:w="959" w:type="pct"/>
            <w:gridSpan w:val="3"/>
          </w:tcPr>
          <w:p w14:paraId="3639852C" w14:textId="140FBE18" w:rsidR="00DE4674" w:rsidRPr="001F398E" w:rsidRDefault="00DE4674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64" w:type="pct"/>
          </w:tcPr>
          <w:p w14:paraId="57B6ABAB" w14:textId="77777777" w:rsidR="00DE4674" w:rsidRPr="001F398E" w:rsidRDefault="00DE4674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13" w:type="pct"/>
            <w:gridSpan w:val="11"/>
          </w:tcPr>
          <w:p w14:paraId="15E4B24A" w14:textId="77777777" w:rsidR="00DE4674" w:rsidRPr="001F398E" w:rsidRDefault="00DE4674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</w:t>
            </w:r>
            <w:r w:rsidRPr="001F398E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6619E0" w:rsidRPr="001F398E" w14:paraId="71FD724B" w14:textId="77777777" w:rsidTr="00301E70">
        <w:trPr>
          <w:cantSplit/>
          <w:trHeight w:val="356"/>
        </w:trPr>
        <w:tc>
          <w:tcPr>
            <w:tcW w:w="991" w:type="pct"/>
          </w:tcPr>
          <w:p w14:paraId="65F19D05" w14:textId="203A1FCA" w:rsidR="00541C96" w:rsidRPr="001F398E" w:rsidRDefault="00541C96" w:rsidP="00541C96">
            <w:pPr>
              <w:tabs>
                <w:tab w:val="clear" w:pos="1644"/>
              </w:tabs>
              <w:ind w:left="10" w:right="-80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บริษัท สบาย ชัวร์ มาร์เก็ต จำกัด</w:t>
            </w:r>
          </w:p>
        </w:tc>
        <w:tc>
          <w:tcPr>
            <w:tcW w:w="974" w:type="pct"/>
          </w:tcPr>
          <w:p w14:paraId="0121AE6C" w14:textId="42D8EDBD" w:rsidR="00541C96" w:rsidRPr="001F398E" w:rsidRDefault="00541C96" w:rsidP="00541C96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ประกอบกิจการร้านขายปลีกอุปกรณ์การสื่อสารโทรคมนาคม</w:t>
            </w:r>
          </w:p>
        </w:tc>
        <w:tc>
          <w:tcPr>
            <w:tcW w:w="443" w:type="pct"/>
          </w:tcPr>
          <w:p w14:paraId="042D2467" w14:textId="3A83708D" w:rsidR="00541C96" w:rsidRPr="00C04AA3" w:rsidRDefault="00C04AA3" w:rsidP="001C7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  <w:tab w:val="left" w:pos="662"/>
              </w:tabs>
              <w:spacing w:after="0"/>
              <w:ind w:left="-108" w:right="-110" w:firstLine="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04AA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65" w:type="pct"/>
          </w:tcPr>
          <w:p w14:paraId="52DA3B9D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451" w:type="pct"/>
          </w:tcPr>
          <w:p w14:paraId="192DE437" w14:textId="27D1299F" w:rsidR="00541C96" w:rsidRPr="00380E57" w:rsidRDefault="00541C96" w:rsidP="00946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  <w:tab w:val="left" w:pos="764"/>
              </w:tabs>
              <w:spacing w:after="0"/>
              <w:ind w:left="-108" w:right="-110" w:hanging="2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80E57">
              <w:rPr>
                <w:rFonts w:asciiTheme="minorHAnsi" w:hAnsiTheme="minorHAnsi" w:cstheme="minorHAnsi"/>
                <w:sz w:val="24"/>
                <w:szCs w:val="24"/>
              </w:rPr>
              <w:t>10.00</w:t>
            </w:r>
          </w:p>
        </w:tc>
        <w:tc>
          <w:tcPr>
            <w:tcW w:w="64" w:type="pct"/>
          </w:tcPr>
          <w:p w14:paraId="1098D4F8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447" w:type="pct"/>
          </w:tcPr>
          <w:p w14:paraId="6105A7D3" w14:textId="15BC1BED" w:rsidR="00541C96" w:rsidRPr="005F570A" w:rsidRDefault="00541C96" w:rsidP="00301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left="-72" w:right="158" w:firstLine="72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31042A89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47" w:type="pct"/>
          </w:tcPr>
          <w:p w14:paraId="07E09E4B" w14:textId="6319B6BE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500</w:t>
            </w:r>
          </w:p>
        </w:tc>
        <w:tc>
          <w:tcPr>
            <w:tcW w:w="66" w:type="pct"/>
            <w:gridSpan w:val="2"/>
          </w:tcPr>
          <w:p w14:paraId="4F255286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60" w:type="pct"/>
            <w:gridSpan w:val="2"/>
          </w:tcPr>
          <w:p w14:paraId="22FC7797" w14:textId="496BFCFA" w:rsidR="00541C96" w:rsidRPr="005F570A" w:rsidRDefault="00541C96" w:rsidP="00301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63"/>
              </w:tabs>
              <w:ind w:left="-72" w:right="205" w:firstLine="7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FB173D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8" w:type="pct"/>
            <w:gridSpan w:val="2"/>
          </w:tcPr>
          <w:p w14:paraId="4A84A788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  <w:tab w:val="decimal" w:pos="565"/>
              </w:tabs>
              <w:spacing w:line="240" w:lineRule="atLeast"/>
              <w:ind w:right="-34"/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</w:pPr>
          </w:p>
        </w:tc>
        <w:tc>
          <w:tcPr>
            <w:tcW w:w="460" w:type="pct"/>
            <w:gridSpan w:val="2"/>
          </w:tcPr>
          <w:p w14:paraId="5E1BF7C7" w14:textId="1BF9AC6B" w:rsidR="00541C96" w:rsidRPr="005F570A" w:rsidRDefault="00541C96" w:rsidP="00301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2" w:right="207" w:firstLine="7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  <w:tr w:rsidR="006619E0" w:rsidRPr="001F398E" w14:paraId="52893144" w14:textId="77777777" w:rsidTr="00BD4A04">
        <w:trPr>
          <w:cantSplit/>
          <w:trHeight w:val="356"/>
        </w:trPr>
        <w:tc>
          <w:tcPr>
            <w:tcW w:w="991" w:type="pct"/>
          </w:tcPr>
          <w:p w14:paraId="300FFE1B" w14:textId="56BA54FA" w:rsidR="00541C96" w:rsidRPr="001F398E" w:rsidRDefault="00541C96" w:rsidP="00541C96">
            <w:pPr>
              <w:tabs>
                <w:tab w:val="clear" w:pos="1644"/>
              </w:tabs>
              <w:ind w:left="10" w:right="-80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บริษัท สวอป มาร์ท จำกัด</w:t>
            </w:r>
          </w:p>
        </w:tc>
        <w:tc>
          <w:tcPr>
            <w:tcW w:w="974" w:type="pct"/>
          </w:tcPr>
          <w:p w14:paraId="709416D1" w14:textId="3D422B54" w:rsidR="00541C96" w:rsidRPr="001F398E" w:rsidRDefault="00541C96" w:rsidP="00541C96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hint="cs"/>
                <w:sz w:val="24"/>
                <w:szCs w:val="24"/>
                <w:cs/>
              </w:rPr>
              <w:t>การบริการเป็นตลาดกลางในการซื้อขายสินค้าหรือบริการ โดยวิธีใช้สื่ออิเล็กทรอนิกส์ผ่านระบบเครือข่ายอินเทอร์เน็ต</w:t>
            </w:r>
          </w:p>
        </w:tc>
        <w:tc>
          <w:tcPr>
            <w:tcW w:w="443" w:type="pct"/>
          </w:tcPr>
          <w:p w14:paraId="7C3C34ED" w14:textId="198DA74F" w:rsidR="00541C96" w:rsidRPr="00C04AA3" w:rsidRDefault="00C04AA3" w:rsidP="001C7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  <w:tab w:val="left" w:pos="662"/>
              </w:tabs>
              <w:spacing w:after="0"/>
              <w:ind w:left="-108" w:right="-110" w:firstLine="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04AA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65" w:type="pct"/>
          </w:tcPr>
          <w:p w14:paraId="2CC7629B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451" w:type="pct"/>
          </w:tcPr>
          <w:p w14:paraId="781EAD8C" w14:textId="5C8CE7B2" w:rsidR="00541C96" w:rsidRPr="00380E57" w:rsidRDefault="00541C96" w:rsidP="00F82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  <w:tab w:val="left" w:pos="764"/>
              </w:tabs>
              <w:spacing w:after="0"/>
              <w:ind w:left="-108" w:right="-110" w:hanging="2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80E57">
              <w:rPr>
                <w:rFonts w:asciiTheme="minorHAnsi" w:hAnsiTheme="minorHAnsi" w:cstheme="minorHAnsi"/>
                <w:sz w:val="24"/>
                <w:szCs w:val="24"/>
              </w:rPr>
              <w:t>40.00</w:t>
            </w:r>
          </w:p>
        </w:tc>
        <w:tc>
          <w:tcPr>
            <w:tcW w:w="64" w:type="pct"/>
          </w:tcPr>
          <w:p w14:paraId="4BF4BA83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447" w:type="pct"/>
          </w:tcPr>
          <w:p w14:paraId="4AAA9775" w14:textId="486A403B" w:rsidR="00541C96" w:rsidRPr="005F570A" w:rsidRDefault="00541C96" w:rsidP="00301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left="-72" w:right="158" w:firstLine="72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0D814EF4" w14:textId="1AB4236E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47" w:type="pct"/>
          </w:tcPr>
          <w:p w14:paraId="31353116" w14:textId="0A6FB4A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3,000</w:t>
            </w:r>
          </w:p>
          <w:p w14:paraId="34BEAC40" w14:textId="6C84797A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6" w:type="pct"/>
            <w:gridSpan w:val="2"/>
          </w:tcPr>
          <w:p w14:paraId="11E2E347" w14:textId="44E9B0F1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60" w:type="pct"/>
            <w:gridSpan w:val="2"/>
          </w:tcPr>
          <w:p w14:paraId="02DC1A8F" w14:textId="39023B36" w:rsidR="00541C96" w:rsidRPr="005F570A" w:rsidRDefault="00541C96" w:rsidP="00301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63"/>
              </w:tabs>
              <w:ind w:left="-72" w:right="205" w:firstLine="7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FB173D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  <w:tc>
          <w:tcPr>
            <w:tcW w:w="68" w:type="pct"/>
            <w:gridSpan w:val="2"/>
          </w:tcPr>
          <w:p w14:paraId="50F38B55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  <w:tab w:val="decimal" w:pos="565"/>
              </w:tabs>
              <w:spacing w:line="240" w:lineRule="atLeast"/>
              <w:ind w:right="-34"/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</w:pPr>
          </w:p>
        </w:tc>
        <w:tc>
          <w:tcPr>
            <w:tcW w:w="460" w:type="pct"/>
            <w:gridSpan w:val="2"/>
          </w:tcPr>
          <w:p w14:paraId="2A351C3E" w14:textId="57AA3DAD" w:rsidR="00541C96" w:rsidRPr="005F570A" w:rsidRDefault="00541C96" w:rsidP="00301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2" w:right="207" w:firstLine="7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  <w:tr w:rsidR="006619E0" w:rsidRPr="001F398E" w14:paraId="08B97466" w14:textId="77777777" w:rsidTr="00BD4A04">
        <w:trPr>
          <w:cantSplit/>
          <w:trHeight w:val="356"/>
        </w:trPr>
        <w:tc>
          <w:tcPr>
            <w:tcW w:w="991" w:type="pct"/>
          </w:tcPr>
          <w:p w14:paraId="6C30B357" w14:textId="77777777" w:rsidR="00541C96" w:rsidRDefault="00541C96" w:rsidP="00541C96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แพลท ฟินเซิร์ฟ จำกัด</w:t>
            </w:r>
          </w:p>
          <w:p w14:paraId="4064C819" w14:textId="235CFADB" w:rsidR="00541C96" w:rsidRPr="001F398E" w:rsidRDefault="00541C96" w:rsidP="00541C96">
            <w:pPr>
              <w:tabs>
                <w:tab w:val="clear" w:pos="1644"/>
              </w:tabs>
              <w:ind w:left="10" w:right="-80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9</w:t>
            </w:r>
            <w:r w:rsidRPr="00B2317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974" w:type="pct"/>
          </w:tcPr>
          <w:p w14:paraId="755D2E90" w14:textId="41106CEA" w:rsidR="00541C96" w:rsidRPr="001F398E" w:rsidRDefault="00541C96" w:rsidP="00541C96">
            <w:pPr>
              <w:jc w:val="center"/>
              <w:rPr>
                <w:rFonts w:asciiTheme="minorHAnsi" w:hAnsiTheme="minorHAnsi"/>
                <w:sz w:val="24"/>
                <w:szCs w:val="24"/>
                <w:cs/>
              </w:rPr>
            </w:pPr>
            <w:r w:rsidRPr="00504E69">
              <w:rPr>
                <w:rFonts w:asciiTheme="minorHAnsi" w:hAnsiTheme="minorHAnsi" w:hint="cs"/>
                <w:sz w:val="24"/>
                <w:szCs w:val="24"/>
                <w:cs/>
              </w:rPr>
              <w:t>ให้</w:t>
            </w:r>
            <w:r w:rsidRPr="00504E69">
              <w:rPr>
                <w:rFonts w:asciiTheme="minorHAnsi" w:hAnsiTheme="minorHAnsi"/>
                <w:sz w:val="24"/>
                <w:szCs w:val="24"/>
                <w:cs/>
              </w:rPr>
              <w:t>บริการเทคโนโลยีสารสนเทศ</w:t>
            </w:r>
          </w:p>
        </w:tc>
        <w:tc>
          <w:tcPr>
            <w:tcW w:w="443" w:type="pct"/>
          </w:tcPr>
          <w:p w14:paraId="12D02F18" w14:textId="1CFBEA1E" w:rsidR="00541C96" w:rsidRPr="00BD4261" w:rsidRDefault="00541C96" w:rsidP="00946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  <w:tab w:val="left" w:pos="662"/>
              </w:tabs>
              <w:spacing w:after="0"/>
              <w:ind w:left="-108" w:right="-110" w:firstLine="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D4261">
              <w:rPr>
                <w:rFonts w:asciiTheme="minorHAnsi" w:hAnsiTheme="minorHAnsi" w:cstheme="minorHAnsi"/>
                <w:sz w:val="24"/>
                <w:szCs w:val="24"/>
              </w:rPr>
              <w:t>17.13</w:t>
            </w:r>
          </w:p>
        </w:tc>
        <w:tc>
          <w:tcPr>
            <w:tcW w:w="65" w:type="pct"/>
          </w:tcPr>
          <w:p w14:paraId="57AB6B08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451" w:type="pct"/>
          </w:tcPr>
          <w:p w14:paraId="6635FE67" w14:textId="092C808A" w:rsidR="00541C96" w:rsidRPr="00946EFC" w:rsidRDefault="00541C96" w:rsidP="00946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  <w:tab w:val="left" w:pos="764"/>
              </w:tabs>
              <w:spacing w:after="0"/>
              <w:ind w:left="-108" w:right="-110" w:hanging="2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46EF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406D8FDB" w14:textId="77777777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4"/>
                <w:szCs w:val="24"/>
                <w:cs/>
              </w:rPr>
            </w:pPr>
          </w:p>
        </w:tc>
        <w:tc>
          <w:tcPr>
            <w:tcW w:w="447" w:type="pct"/>
          </w:tcPr>
          <w:p w14:paraId="5C0C246E" w14:textId="6BBB9115" w:rsidR="00541C96" w:rsidRPr="005F570A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28,325</w:t>
            </w:r>
          </w:p>
        </w:tc>
        <w:tc>
          <w:tcPr>
            <w:tcW w:w="64" w:type="pct"/>
          </w:tcPr>
          <w:p w14:paraId="58DE86CC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47" w:type="pct"/>
          </w:tcPr>
          <w:p w14:paraId="6BE61D18" w14:textId="213751A2" w:rsidR="00541C96" w:rsidRPr="005F570A" w:rsidRDefault="00541C96" w:rsidP="00301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72" w:right="214" w:firstLine="7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 w:hint="cs"/>
                <w:sz w:val="24"/>
                <w:szCs w:val="24"/>
                <w:cs/>
              </w:rPr>
              <w:t>-</w:t>
            </w:r>
          </w:p>
        </w:tc>
        <w:tc>
          <w:tcPr>
            <w:tcW w:w="66" w:type="pct"/>
            <w:gridSpan w:val="2"/>
          </w:tcPr>
          <w:p w14:paraId="75F70B84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60" w:type="pct"/>
            <w:gridSpan w:val="2"/>
          </w:tcPr>
          <w:p w14:paraId="7E53D7AA" w14:textId="236A968F" w:rsidR="00541C96" w:rsidRPr="00FB173D" w:rsidRDefault="00541C96" w:rsidP="00541C9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28,325</w:t>
            </w:r>
          </w:p>
        </w:tc>
        <w:tc>
          <w:tcPr>
            <w:tcW w:w="68" w:type="pct"/>
            <w:gridSpan w:val="2"/>
          </w:tcPr>
          <w:p w14:paraId="7185817A" w14:textId="77777777" w:rsidR="00541C96" w:rsidRPr="005F570A" w:rsidRDefault="00541C96" w:rsidP="00541C96">
            <w:pPr>
              <w:pStyle w:val="acctfourfigures"/>
              <w:tabs>
                <w:tab w:val="clear" w:pos="765"/>
                <w:tab w:val="decimal" w:pos="349"/>
                <w:tab w:val="decimal" w:pos="565"/>
              </w:tabs>
              <w:spacing w:line="240" w:lineRule="atLeast"/>
              <w:ind w:right="-34"/>
              <w:rPr>
                <w:rFonts w:asciiTheme="majorHAnsi" w:hAnsiTheme="majorHAnsi" w:cstheme="majorHAnsi"/>
                <w:sz w:val="24"/>
                <w:szCs w:val="24"/>
                <w:lang w:val="en-US" w:bidi="th-TH"/>
              </w:rPr>
            </w:pPr>
          </w:p>
        </w:tc>
        <w:tc>
          <w:tcPr>
            <w:tcW w:w="460" w:type="pct"/>
            <w:gridSpan w:val="2"/>
          </w:tcPr>
          <w:p w14:paraId="29C514BE" w14:textId="3620B44B" w:rsidR="00541C96" w:rsidRPr="005F570A" w:rsidRDefault="00541C96" w:rsidP="00301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2" w:right="207" w:firstLine="7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  <w:r w:rsidRPr="005F570A">
              <w:rPr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  <w:tr w:rsidR="006619E0" w:rsidRPr="001F398E" w14:paraId="37AE0676" w14:textId="77777777" w:rsidTr="00BD4A04">
        <w:trPr>
          <w:cantSplit/>
          <w:trHeight w:val="291"/>
        </w:trPr>
        <w:tc>
          <w:tcPr>
            <w:tcW w:w="991" w:type="pct"/>
          </w:tcPr>
          <w:p w14:paraId="1F8D2C45" w14:textId="77777777" w:rsidR="00541C96" w:rsidRPr="001F398E" w:rsidRDefault="00541C96" w:rsidP="00541C96">
            <w:pPr>
              <w:ind w:left="10"/>
              <w:jc w:val="thaiDistribute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pct"/>
          </w:tcPr>
          <w:p w14:paraId="05E81BC0" w14:textId="77777777" w:rsidR="00541C96" w:rsidRPr="001F398E" w:rsidRDefault="00541C96" w:rsidP="00541C96">
            <w:pPr>
              <w:jc w:val="thaiDistribute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3" w:type="pct"/>
          </w:tcPr>
          <w:p w14:paraId="347D4F92" w14:textId="77777777" w:rsidR="00541C96" w:rsidRPr="001F398E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" w:type="pct"/>
          </w:tcPr>
          <w:p w14:paraId="46625E11" w14:textId="77777777" w:rsidR="00541C96" w:rsidRPr="001F398E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1" w:type="pct"/>
          </w:tcPr>
          <w:p w14:paraId="46BF9DB3" w14:textId="77777777" w:rsidR="00541C96" w:rsidRPr="001F398E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" w:type="pct"/>
          </w:tcPr>
          <w:p w14:paraId="4011A89B" w14:textId="77777777" w:rsidR="00541C96" w:rsidRPr="001F398E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</w:tcPr>
          <w:p w14:paraId="1D3DA51F" w14:textId="7312AEAC" w:rsidR="00541C96" w:rsidRPr="001F398E" w:rsidRDefault="008C6545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358,726</w:t>
            </w:r>
          </w:p>
        </w:tc>
        <w:tc>
          <w:tcPr>
            <w:tcW w:w="64" w:type="pct"/>
          </w:tcPr>
          <w:p w14:paraId="60F44C95" w14:textId="77777777" w:rsidR="00541C96" w:rsidRPr="001F398E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</w:tcPr>
          <w:p w14:paraId="172AE46C" w14:textId="739293AC" w:rsidR="00541C96" w:rsidRPr="001F398E" w:rsidRDefault="00541C96" w:rsidP="0054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063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1152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66" w:type="pct"/>
            <w:gridSpan w:val="2"/>
          </w:tcPr>
          <w:p w14:paraId="6389B31D" w14:textId="77777777" w:rsidR="00541C96" w:rsidRPr="001F398E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8F37FC" w14:textId="035036B2" w:rsidR="00541C96" w:rsidRPr="001F398E" w:rsidRDefault="00541C96" w:rsidP="0050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80" w:right="-34" w:firstLine="8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251,212</w:t>
            </w:r>
          </w:p>
        </w:tc>
        <w:tc>
          <w:tcPr>
            <w:tcW w:w="68" w:type="pct"/>
            <w:gridSpan w:val="2"/>
          </w:tcPr>
          <w:p w14:paraId="2963B89B" w14:textId="77777777" w:rsidR="00541C96" w:rsidRPr="001F398E" w:rsidRDefault="00541C96" w:rsidP="00541C96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ADE819" w14:textId="7EFF9E29" w:rsidR="00541C96" w:rsidRPr="001F398E" w:rsidRDefault="00541C96" w:rsidP="00541C9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75" w:right="-34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290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</w:t>
            </w:r>
            <w:r w:rsidRPr="001152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</w:p>
        </w:tc>
      </w:tr>
    </w:tbl>
    <w:p w14:paraId="60167D67" w14:textId="77777777" w:rsidR="00EF0DFA" w:rsidRPr="001F398E" w:rsidRDefault="00EF0DFA" w:rsidP="00EF0DFA">
      <w:pPr>
        <w:pStyle w:val="BodyText2"/>
        <w:ind w:left="450"/>
        <w:rPr>
          <w:rFonts w:asciiTheme="minorHAnsi" w:hAnsiTheme="minorHAnsi"/>
          <w:lang w:val="en-US"/>
        </w:rPr>
      </w:pPr>
    </w:p>
    <w:p w14:paraId="2585D7ED" w14:textId="77777777" w:rsidR="00C2103B" w:rsidRPr="00C2103B" w:rsidRDefault="00C2103B" w:rsidP="00C2103B">
      <w:pPr>
        <w:pStyle w:val="BodyText2"/>
        <w:ind w:left="540"/>
        <w:rPr>
          <w:rFonts w:asciiTheme="minorHAnsi" w:hAnsiTheme="minorHAnsi"/>
          <w:lang w:val="en-US"/>
        </w:rPr>
      </w:pPr>
    </w:p>
    <w:p w14:paraId="00CE94EF" w14:textId="5C6E7E7F" w:rsidR="00EB66BE" w:rsidRDefault="00EB66BE" w:rsidP="006A5E22">
      <w:pPr>
        <w:pStyle w:val="BodyText2"/>
        <w:ind w:left="540"/>
        <w:rPr>
          <w:rFonts w:asciiTheme="minorHAnsi" w:hAnsiTheme="minorHAnsi"/>
          <w:highlight w:val="yellow"/>
          <w:cs/>
          <w:lang w:val="en-US"/>
        </w:rPr>
        <w:sectPr w:rsidR="00EB66BE" w:rsidSect="006819FE">
          <w:head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>
        <w:rPr>
          <w:rFonts w:asciiTheme="minorHAnsi" w:hAnsiTheme="minorHAnsi"/>
          <w:highlight w:val="yellow"/>
          <w:cs/>
          <w:lang w:val="en-US"/>
        </w:rPr>
        <w:br w:type="page"/>
      </w:r>
    </w:p>
    <w:p w14:paraId="38E624D0" w14:textId="516E41A9" w:rsidR="00EB66BE" w:rsidRPr="00E26FD4" w:rsidRDefault="003D603D" w:rsidP="00EB66BE">
      <w:pPr>
        <w:pStyle w:val="BodyText2"/>
        <w:ind w:left="540"/>
        <w:rPr>
          <w:i/>
          <w:iCs/>
          <w:lang w:val="en-US"/>
        </w:rPr>
      </w:pPr>
      <w:r>
        <w:rPr>
          <w:i/>
          <w:iCs/>
          <w:lang w:val="en-US"/>
        </w:rPr>
        <w:lastRenderedPageBreak/>
        <w:t>9</w:t>
      </w:r>
      <w:r w:rsidR="00EB66BE" w:rsidRPr="00E26FD4">
        <w:rPr>
          <w:i/>
          <w:iCs/>
          <w:lang w:val="en-US"/>
        </w:rPr>
        <w:t>.1</w:t>
      </w:r>
      <w:r w:rsidR="00EB66BE" w:rsidRPr="00E26FD4">
        <w:rPr>
          <w:i/>
          <w:iCs/>
          <w:cs/>
          <w:lang w:val="en-US"/>
        </w:rPr>
        <w:t>) บริษัท แพลท ฟินเซิร์ฟ จำกัด</w:t>
      </w:r>
    </w:p>
    <w:p w14:paraId="701F1A73" w14:textId="77777777" w:rsidR="00EB66BE" w:rsidRPr="00E26FD4" w:rsidRDefault="00EB66BE" w:rsidP="00EB66BE">
      <w:pPr>
        <w:pStyle w:val="BodyText2"/>
        <w:ind w:left="540"/>
        <w:rPr>
          <w:lang w:val="en-US"/>
        </w:rPr>
      </w:pPr>
    </w:p>
    <w:p w14:paraId="74469447" w14:textId="6F9B23EB" w:rsidR="00EB66BE" w:rsidRDefault="00A53D5C" w:rsidP="00BE32A0">
      <w:pPr>
        <w:pStyle w:val="BodyText2"/>
        <w:ind w:left="900"/>
        <w:rPr>
          <w:lang w:val="en-US"/>
        </w:rPr>
      </w:pPr>
      <w:r>
        <w:rPr>
          <w:rFonts w:hint="cs"/>
          <w:cs/>
          <w:lang w:val="en-US"/>
        </w:rPr>
        <w:t xml:space="preserve">ในเดือนมีนาคม </w:t>
      </w:r>
      <w:r w:rsidR="009D5822" w:rsidRPr="009D5822">
        <w:rPr>
          <w:rFonts w:hint="cs"/>
          <w:lang w:val="en-US"/>
        </w:rPr>
        <w:t>2568</w:t>
      </w:r>
      <w:r>
        <w:rPr>
          <w:rFonts w:hint="cs"/>
          <w:cs/>
          <w:lang w:val="en-US"/>
        </w:rPr>
        <w:t xml:space="preserve"> </w:t>
      </w:r>
      <w:r w:rsidR="00EB66BE" w:rsidRPr="00E26FD4">
        <w:rPr>
          <w:cs/>
          <w:lang w:val="en-US"/>
        </w:rPr>
        <w:t xml:space="preserve">บริษัทเข้าทำสัญญาซื้อขายหุ้น </w:t>
      </w:r>
      <w:r w:rsidR="00EB66BE" w:rsidRPr="00E26FD4">
        <w:rPr>
          <w:lang w:val="en-US"/>
        </w:rPr>
        <w:t xml:space="preserve">2 </w:t>
      </w:r>
      <w:r w:rsidR="00EB66BE" w:rsidRPr="00E26FD4">
        <w:rPr>
          <w:cs/>
          <w:lang w:val="en-US"/>
        </w:rPr>
        <w:t xml:space="preserve">ฉบับ เพื่อขายหุ้นสามัญในบริษัท แพลท ฟินเซิร์ฟ จำกัด ซึ่งเป็นการร่วมค้าทางตรงของบริษัท </w:t>
      </w:r>
      <w:r w:rsidR="00EB66BE" w:rsidRPr="00F643C3">
        <w:rPr>
          <w:rFonts w:asciiTheme="minorHAnsi" w:hAnsiTheme="minorHAnsi" w:cstheme="minorHAnsi"/>
          <w:cs/>
          <w:lang w:val="en-US"/>
        </w:rPr>
        <w:t>จำนวน</w:t>
      </w:r>
      <w:r w:rsidR="00EB66BE" w:rsidRPr="00F643C3">
        <w:rPr>
          <w:cs/>
          <w:lang w:val="en-US"/>
        </w:rPr>
        <w:t>รวม</w:t>
      </w:r>
      <w:r w:rsidR="00EB66BE" w:rsidRPr="00E26FD4">
        <w:rPr>
          <w:cs/>
          <w:lang w:val="en-US"/>
        </w:rPr>
        <w:t xml:space="preserve"> </w:t>
      </w:r>
      <w:r w:rsidR="00EB66BE" w:rsidRPr="00E26FD4">
        <w:rPr>
          <w:lang w:val="en-US"/>
        </w:rPr>
        <w:t xml:space="preserve">657,345 </w:t>
      </w:r>
      <w:r w:rsidR="00EB66BE" w:rsidRPr="00E26FD4">
        <w:rPr>
          <w:cs/>
          <w:lang w:val="en-US"/>
        </w:rPr>
        <w:t xml:space="preserve">หุ้น คิดเป็นสัดส่วนร้อยละ </w:t>
      </w:r>
      <w:r w:rsidR="00EB66BE" w:rsidRPr="00E26FD4">
        <w:rPr>
          <w:lang w:val="en-US"/>
        </w:rPr>
        <w:t xml:space="preserve">32.87 </w:t>
      </w:r>
      <w:r w:rsidR="00EB66BE" w:rsidRPr="00E26FD4">
        <w:rPr>
          <w:cs/>
          <w:lang w:val="en-US"/>
        </w:rPr>
        <w:t>ของทุนจดทะเบียนที่ชำระแล้วของบริษัทดังกล่าว โดยกำหนดเงื่อนไขการชำระราคาเป็นเงินกู้ยืมระยะสั้น ดอกเบี้ยคงค้างทั้งจำนวน และอื่น ๆ ตามที่กำหนดในสัญญาจำนวน</w:t>
      </w:r>
      <w:r w:rsidR="00C73C37">
        <w:rPr>
          <w:rFonts w:hint="cs"/>
          <w:cs/>
          <w:lang w:val="en-US"/>
        </w:rPr>
        <w:t>รวม</w:t>
      </w:r>
      <w:r w:rsidR="00EB66BE" w:rsidRPr="00E26FD4">
        <w:rPr>
          <w:cs/>
          <w:lang w:val="en-US"/>
        </w:rPr>
        <w:t xml:space="preserve"> </w:t>
      </w:r>
      <w:r w:rsidR="00EB66BE" w:rsidRPr="00E26FD4">
        <w:rPr>
          <w:lang w:val="en-US"/>
        </w:rPr>
        <w:t xml:space="preserve">714.7 </w:t>
      </w:r>
      <w:r w:rsidR="00EB66BE" w:rsidRPr="00E26FD4">
        <w:rPr>
          <w:cs/>
          <w:lang w:val="en-US"/>
        </w:rPr>
        <w:t xml:space="preserve">ล้านบาท ภายหลังเสร็จสิ้นการซื้อขายหุ้น สัดส่วนการถือหุ้นของบริษัทในบริษัท แพลท ฟินเซิร์ฟ จำกัด ลดลงจากร้อยละ </w:t>
      </w:r>
      <w:r w:rsidR="00EB66BE" w:rsidRPr="00E26FD4">
        <w:rPr>
          <w:lang w:val="en-US"/>
        </w:rPr>
        <w:t xml:space="preserve">50.00 </w:t>
      </w:r>
      <w:r w:rsidR="00EB66BE" w:rsidRPr="00E26FD4">
        <w:rPr>
          <w:cs/>
          <w:lang w:val="en-US"/>
        </w:rPr>
        <w:t xml:space="preserve">เป็นร้อยละ </w:t>
      </w:r>
      <w:r w:rsidR="00EB66BE" w:rsidRPr="00E26FD4">
        <w:rPr>
          <w:lang w:val="en-US"/>
        </w:rPr>
        <w:t xml:space="preserve">17.13 </w:t>
      </w:r>
      <w:r w:rsidR="00EB66BE" w:rsidRPr="00E26FD4">
        <w:rPr>
          <w:cs/>
          <w:lang w:val="en-US"/>
        </w:rPr>
        <w:t xml:space="preserve">ของทุนจดทะเบียนที่ชำระแล้ว ส่งผลให้บริษัทสูญเสียอิทธิพลอย่างมีสาระสำคัญในการร่วมค้า กลุ่มบริษัทและบริษัทรับรู้ขาดทุนจากการขายเงินลงทุนในการร่วมค้า จำนวน </w:t>
      </w:r>
      <w:r w:rsidR="00EB66BE" w:rsidRPr="00E26FD4">
        <w:rPr>
          <w:lang w:val="en-US"/>
        </w:rPr>
        <w:t xml:space="preserve">9.7 </w:t>
      </w:r>
      <w:r w:rsidR="00EB66BE" w:rsidRPr="00E26FD4">
        <w:rPr>
          <w:cs/>
          <w:lang w:val="en-US"/>
        </w:rPr>
        <w:t xml:space="preserve">ล้านบาท และ </w:t>
      </w:r>
      <w:r w:rsidR="00EB66BE" w:rsidRPr="00E26FD4">
        <w:rPr>
          <w:lang w:val="en-US"/>
        </w:rPr>
        <w:t xml:space="preserve">28.1 </w:t>
      </w:r>
      <w:r w:rsidR="00EB66BE" w:rsidRPr="00E26FD4">
        <w:rPr>
          <w:cs/>
          <w:lang w:val="en-US"/>
        </w:rPr>
        <w:t xml:space="preserve">ล้านบาท </w:t>
      </w:r>
      <w:bookmarkStart w:id="6" w:name="_Hlk205845549"/>
      <w:r w:rsidR="00EB66BE" w:rsidRPr="00E26FD4">
        <w:rPr>
          <w:cs/>
          <w:lang w:val="en-US"/>
        </w:rPr>
        <w:t>ตามลำดับ ในงบกำไรขาดทุนเบ็ดเสร็จรวมและงบกำไรขาดทุนเบ็ดเสร็จเฉพาะกิจการสำหรับ</w:t>
      </w:r>
      <w:r w:rsidR="00206461">
        <w:rPr>
          <w:rFonts w:hint="cs"/>
          <w:cs/>
          <w:lang w:val="en-US"/>
        </w:rPr>
        <w:t>ปี</w:t>
      </w:r>
      <w:r w:rsidR="00EB66BE" w:rsidRPr="00E26FD4">
        <w:rPr>
          <w:cs/>
          <w:lang w:val="en-US"/>
        </w:rPr>
        <w:t>สิ้นสุดวันที่</w:t>
      </w:r>
      <w:r w:rsidR="009B00F8">
        <w:rPr>
          <w:rFonts w:hint="cs"/>
          <w:cs/>
          <w:lang w:val="en-US"/>
        </w:rPr>
        <w:t xml:space="preserve"> </w:t>
      </w:r>
      <w:bookmarkEnd w:id="6"/>
      <w:r w:rsidR="00206461" w:rsidRPr="00E26FD4">
        <w:t>3</w:t>
      </w:r>
      <w:r w:rsidR="00206461">
        <w:rPr>
          <w:lang w:val="en-US"/>
        </w:rPr>
        <w:t xml:space="preserve">1 </w:t>
      </w:r>
      <w:r w:rsidR="00206461">
        <w:rPr>
          <w:rFonts w:hint="cs"/>
          <w:cs/>
          <w:lang w:val="en-US"/>
        </w:rPr>
        <w:t>ธันวาคม</w:t>
      </w:r>
      <w:r w:rsidR="00206461" w:rsidRPr="00E26FD4">
        <w:t xml:space="preserve"> 2568</w:t>
      </w:r>
      <w:r w:rsidR="00206461">
        <w:rPr>
          <w:rFonts w:hint="cs"/>
          <w:cs/>
        </w:rPr>
        <w:t xml:space="preserve"> </w:t>
      </w:r>
      <w:r w:rsidR="00EB66BE" w:rsidRPr="00E26FD4">
        <w:rPr>
          <w:cs/>
          <w:lang w:val="en-US"/>
        </w:rPr>
        <w:t>ตามลำดับ</w:t>
      </w:r>
      <w:r w:rsidR="0031431A">
        <w:rPr>
          <w:rFonts w:hint="cs"/>
          <w:cs/>
          <w:lang w:val="en-US"/>
        </w:rPr>
        <w:t xml:space="preserve"> </w:t>
      </w:r>
      <w:r w:rsidR="00EB66BE" w:rsidRPr="00E26FD4">
        <w:rPr>
          <w:cs/>
          <w:lang w:val="en-US"/>
        </w:rPr>
        <w:t>และกลุ่มบริษัทรับรู้กำไรจากการสูญเสียอิทธิพลอย่างมีสาระสำคัญในการร่วมค้า จำนวน</w:t>
      </w:r>
      <w:r w:rsidR="00EB66BE" w:rsidRPr="00E26FD4">
        <w:rPr>
          <w:lang w:val="en-US"/>
        </w:rPr>
        <w:t xml:space="preserve"> 9.6 </w:t>
      </w:r>
      <w:r w:rsidR="00EB66BE" w:rsidRPr="00E26FD4">
        <w:rPr>
          <w:cs/>
          <w:lang w:val="en-US"/>
        </w:rPr>
        <w:t>ล้านบาท ในงบกำไรขาดทุนเบ็ดเสร็จรวมสำหรับ</w:t>
      </w:r>
      <w:r w:rsidR="00206461">
        <w:rPr>
          <w:rFonts w:hint="cs"/>
          <w:cs/>
          <w:lang w:val="en-US"/>
        </w:rPr>
        <w:t>ปี</w:t>
      </w:r>
      <w:r w:rsidR="00EB66BE" w:rsidRPr="00E26FD4">
        <w:rPr>
          <w:cs/>
          <w:lang w:val="en-US"/>
        </w:rPr>
        <w:t>สิ้นสุดวันที่</w:t>
      </w:r>
      <w:r w:rsidR="00EB66BE" w:rsidRPr="00E26FD4">
        <w:rPr>
          <w:lang w:val="en-US"/>
        </w:rPr>
        <w:t xml:space="preserve"> </w:t>
      </w:r>
      <w:r w:rsidR="00206461" w:rsidRPr="00E26FD4">
        <w:t>3</w:t>
      </w:r>
      <w:r w:rsidR="00206461">
        <w:rPr>
          <w:lang w:val="en-US"/>
        </w:rPr>
        <w:t xml:space="preserve">1 </w:t>
      </w:r>
      <w:r w:rsidR="00206461">
        <w:rPr>
          <w:rFonts w:hint="cs"/>
          <w:cs/>
          <w:lang w:val="en-US"/>
        </w:rPr>
        <w:t>ธันวาคม</w:t>
      </w:r>
      <w:r w:rsidR="00206461" w:rsidRPr="00E26FD4">
        <w:t xml:space="preserve"> 2568</w:t>
      </w:r>
      <w:r w:rsidR="00206461">
        <w:rPr>
          <w:rFonts w:hint="cs"/>
          <w:cs/>
        </w:rPr>
        <w:t xml:space="preserve"> </w:t>
      </w:r>
      <w:r w:rsidR="00EB66BE" w:rsidRPr="00E26FD4">
        <w:rPr>
          <w:cs/>
          <w:lang w:val="en-US"/>
        </w:rPr>
        <w:t>กลุ่มบริษัทและบริษัทจัดประเภทเงินลงทุนในบริษัทดังกล่าวเป็นสินทรัพย์ทางการเงินไม่หมุนเวียนอื่นที่</w:t>
      </w:r>
      <w:r w:rsidR="00EB66BE" w:rsidRPr="00E26FD4">
        <w:rPr>
          <w:cs/>
        </w:rPr>
        <w:t>วัดมูลค่า</w:t>
      </w:r>
      <w:r w:rsidR="00EB66BE" w:rsidRPr="00E26FD4">
        <w:rPr>
          <w:cs/>
          <w:lang w:val="en-US"/>
        </w:rPr>
        <w:t>ด้วยมูลค่ายุติธรรมผ่านกำไรหรือขาดทุน</w:t>
      </w:r>
    </w:p>
    <w:p w14:paraId="5BA2DC1C" w14:textId="77777777" w:rsidR="00A53D5C" w:rsidRDefault="00A53D5C" w:rsidP="005B7AF5">
      <w:pPr>
        <w:pStyle w:val="BodyText2"/>
        <w:ind w:left="900"/>
        <w:rPr>
          <w:lang w:val="en-US"/>
        </w:rPr>
      </w:pPr>
    </w:p>
    <w:p w14:paraId="4E7BF84B" w14:textId="34D9F64E" w:rsidR="00A53D5C" w:rsidRPr="00E26FD4" w:rsidRDefault="00A53D5C" w:rsidP="005B7AF5">
      <w:pPr>
        <w:pStyle w:val="BodyText2"/>
        <w:ind w:left="900"/>
        <w:rPr>
          <w:lang w:val="en-US"/>
        </w:rPr>
      </w:pPr>
      <w:r w:rsidRPr="00A53D5C">
        <w:rPr>
          <w:cs/>
          <w:lang w:val="en-US"/>
        </w:rPr>
        <w:t xml:space="preserve">ต่อมาเมื่อวันที่ </w:t>
      </w:r>
      <w:r w:rsidRPr="00A53D5C">
        <w:rPr>
          <w:lang w:val="en-US"/>
        </w:rPr>
        <w:t xml:space="preserve">17 </w:t>
      </w:r>
      <w:r w:rsidRPr="00A53D5C">
        <w:rPr>
          <w:cs/>
          <w:lang w:val="en-US"/>
        </w:rPr>
        <w:t xml:space="preserve">พฤศจิกายน </w:t>
      </w:r>
      <w:r w:rsidRPr="00A53D5C">
        <w:rPr>
          <w:lang w:val="en-US"/>
        </w:rPr>
        <w:t xml:space="preserve">2568 </w:t>
      </w:r>
      <w:r w:rsidRPr="00A53D5C">
        <w:rPr>
          <w:cs/>
          <w:lang w:val="en-US"/>
        </w:rPr>
        <w:t xml:space="preserve">บริษัทเข้าทำสัญญาซื้อขายหุ้น </w:t>
      </w:r>
      <w:r w:rsidRPr="00A53D5C">
        <w:rPr>
          <w:lang w:val="en-US"/>
        </w:rPr>
        <w:t xml:space="preserve">2 </w:t>
      </w:r>
      <w:r w:rsidRPr="00A53D5C">
        <w:rPr>
          <w:cs/>
          <w:lang w:val="en-US"/>
        </w:rPr>
        <w:t xml:space="preserve">ฉบับ เพื่อขายหุ้นสามัญส่วนที่เหลือทั้งหมดในบริษัท แพลท ฟินเซิร์ฟ จำกัด จำนวนรวม </w:t>
      </w:r>
      <w:r w:rsidRPr="00A53D5C">
        <w:rPr>
          <w:lang w:val="en-US"/>
        </w:rPr>
        <w:t xml:space="preserve">342,655 </w:t>
      </w:r>
      <w:r w:rsidRPr="00A53D5C">
        <w:rPr>
          <w:cs/>
          <w:lang w:val="en-US"/>
        </w:rPr>
        <w:t xml:space="preserve">หุ้น คิดเป็นสัดส่วนร้อยละ </w:t>
      </w:r>
      <w:r w:rsidRPr="00A53D5C">
        <w:rPr>
          <w:lang w:val="en-US"/>
        </w:rPr>
        <w:t xml:space="preserve">17.13 </w:t>
      </w:r>
      <w:r w:rsidRPr="00A53D5C">
        <w:rPr>
          <w:cs/>
          <w:lang w:val="en-US"/>
        </w:rPr>
        <w:t xml:space="preserve">ของทุนจดทะเบียนที่ชำระแล้ว มูลค่าซื้อขายตามสัญญารวม </w:t>
      </w:r>
      <w:r w:rsidRPr="00A53D5C">
        <w:rPr>
          <w:lang w:val="en-US"/>
        </w:rPr>
        <w:t xml:space="preserve">28.3 </w:t>
      </w:r>
      <w:r w:rsidRPr="00A53D5C">
        <w:rPr>
          <w:cs/>
          <w:lang w:val="en-US"/>
        </w:rPr>
        <w:t xml:space="preserve">ล้านบาท บริษัทได้รับเงินมัดจำค่าหุ้นจำนวน </w:t>
      </w:r>
      <w:r w:rsidRPr="00A53D5C">
        <w:rPr>
          <w:lang w:val="en-US"/>
        </w:rPr>
        <w:t xml:space="preserve">3.2 </w:t>
      </w:r>
      <w:r w:rsidRPr="00A53D5C">
        <w:rPr>
          <w:cs/>
          <w:lang w:val="en-US"/>
        </w:rPr>
        <w:t>ล้านบาท โดยกำหนดระยะเวลาชำระค่าหุ้น</w:t>
      </w:r>
      <w:r w:rsidR="00E01619">
        <w:rPr>
          <w:rFonts w:hint="cs"/>
          <w:cs/>
          <w:lang w:val="en-US"/>
        </w:rPr>
        <w:t>ที่</w:t>
      </w:r>
      <w:r w:rsidR="00231809">
        <w:rPr>
          <w:rFonts w:hint="cs"/>
          <w:cs/>
          <w:lang w:val="en-US"/>
        </w:rPr>
        <w:t>เหลือ</w:t>
      </w:r>
      <w:r w:rsidRPr="00A53D5C">
        <w:rPr>
          <w:cs/>
          <w:lang w:val="en-US"/>
        </w:rPr>
        <w:t xml:space="preserve">ภายใน </w:t>
      </w:r>
      <w:r w:rsidRPr="00A53D5C">
        <w:rPr>
          <w:lang w:val="en-US"/>
        </w:rPr>
        <w:t xml:space="preserve">6 </w:t>
      </w:r>
      <w:r w:rsidRPr="00A53D5C">
        <w:rPr>
          <w:cs/>
          <w:lang w:val="en-US"/>
        </w:rPr>
        <w:t xml:space="preserve">เดือนนับตั้งแต่วันที่ลงนามสัญญา </w:t>
      </w:r>
      <w:r w:rsidR="009325F2" w:rsidRPr="00A53D5C">
        <w:rPr>
          <w:cs/>
          <w:lang w:val="en-US"/>
        </w:rPr>
        <w:t>ณ วันที่งบการเงินนี้ได้รับ</w:t>
      </w:r>
      <w:r w:rsidR="009325F2">
        <w:rPr>
          <w:rFonts w:hint="cs"/>
          <w:cs/>
          <w:lang w:val="en-US"/>
        </w:rPr>
        <w:t>การ</w:t>
      </w:r>
      <w:r w:rsidR="009325F2" w:rsidRPr="00A53D5C">
        <w:rPr>
          <w:cs/>
          <w:lang w:val="en-US"/>
        </w:rPr>
        <w:t>อนุมัติ</w:t>
      </w:r>
      <w:r w:rsidR="009325F2">
        <w:rPr>
          <w:lang w:val="en-US"/>
        </w:rPr>
        <w:t xml:space="preserve"> </w:t>
      </w:r>
      <w:r w:rsidRPr="00A53D5C">
        <w:rPr>
          <w:cs/>
          <w:lang w:val="en-US"/>
        </w:rPr>
        <w:t xml:space="preserve">การโอนหุ้นสามัญให้แก่ผู้ขายยังไม่เสร็จสิ้น </w:t>
      </w:r>
      <w:r w:rsidR="0022552F" w:rsidRPr="00E26FD4">
        <w:rPr>
          <w:cs/>
          <w:lang w:val="en-US"/>
        </w:rPr>
        <w:t>กลุ่มบริษัทและบริษัทจัดประเภทเงินลงทุนในบริษัทดังกล่าวเป็นสินทรัพย์ทางการเงินหมุนเวียนอื่นที่</w:t>
      </w:r>
      <w:r w:rsidR="0022552F" w:rsidRPr="00E26FD4">
        <w:rPr>
          <w:cs/>
        </w:rPr>
        <w:t>วัดมูลค่า</w:t>
      </w:r>
      <w:r w:rsidR="0022552F" w:rsidRPr="00E26FD4">
        <w:rPr>
          <w:cs/>
          <w:lang w:val="en-US"/>
        </w:rPr>
        <w:t>ด้วยมูลค่ายุติธรรมผ่านกำไรหรือขาดทุน</w:t>
      </w:r>
      <w:r w:rsidRPr="00A53D5C">
        <w:rPr>
          <w:lang w:val="en-US"/>
        </w:rPr>
        <w:t> </w:t>
      </w:r>
    </w:p>
    <w:p w14:paraId="52B35437" w14:textId="77777777" w:rsidR="00EB66BE" w:rsidRPr="00E26FD4" w:rsidRDefault="00EB66BE" w:rsidP="00EB66BE">
      <w:pPr>
        <w:pStyle w:val="BodyText2"/>
        <w:ind w:left="900" w:right="-25"/>
        <w:rPr>
          <w:lang w:val="en-US"/>
        </w:rPr>
      </w:pPr>
    </w:p>
    <w:p w14:paraId="44B29587" w14:textId="3440B244" w:rsidR="00EB66BE" w:rsidRPr="00E26FD4" w:rsidRDefault="003D603D" w:rsidP="00EB66BE">
      <w:pPr>
        <w:pStyle w:val="BodyText2"/>
        <w:ind w:left="540"/>
        <w:rPr>
          <w:i/>
          <w:iCs/>
          <w:lang w:val="en-US"/>
        </w:rPr>
      </w:pPr>
      <w:r>
        <w:rPr>
          <w:i/>
          <w:iCs/>
          <w:lang w:val="en-US"/>
        </w:rPr>
        <w:t>9</w:t>
      </w:r>
      <w:r w:rsidR="00EB66BE" w:rsidRPr="00E26FD4">
        <w:rPr>
          <w:i/>
          <w:iCs/>
          <w:lang w:val="en-US"/>
        </w:rPr>
        <w:t>.2</w:t>
      </w:r>
      <w:r w:rsidR="00EB66BE" w:rsidRPr="00E26FD4">
        <w:rPr>
          <w:i/>
          <w:iCs/>
          <w:cs/>
          <w:lang w:val="en-US"/>
        </w:rPr>
        <w:t>) บริษัท สบาย มันนี่ จำกัด</w:t>
      </w:r>
    </w:p>
    <w:p w14:paraId="121F23D4" w14:textId="77777777" w:rsidR="00EB66BE" w:rsidRPr="00E26FD4" w:rsidRDefault="00EB66BE" w:rsidP="00EB66BE">
      <w:pPr>
        <w:pStyle w:val="BodyText2"/>
        <w:ind w:left="540"/>
        <w:rPr>
          <w:lang w:val="en-US"/>
        </w:rPr>
      </w:pPr>
    </w:p>
    <w:p w14:paraId="4FAE2FF1" w14:textId="77777777" w:rsidR="00EB66BE" w:rsidRPr="001222E6" w:rsidRDefault="00EB66BE" w:rsidP="005B7AF5">
      <w:pPr>
        <w:pStyle w:val="BodyText2"/>
        <w:ind w:left="900"/>
        <w:rPr>
          <w:lang w:val="en-US"/>
        </w:rPr>
      </w:pPr>
      <w:r w:rsidRPr="001222E6">
        <w:rPr>
          <w:cs/>
          <w:lang w:val="en-US"/>
        </w:rPr>
        <w:t xml:space="preserve">เมื่อวันที่ </w:t>
      </w:r>
      <w:r w:rsidRPr="001222E6">
        <w:rPr>
          <w:lang w:val="en-US"/>
        </w:rPr>
        <w:t xml:space="preserve">28 </w:t>
      </w:r>
      <w:r w:rsidRPr="00C2103B">
        <w:rPr>
          <w:cs/>
          <w:lang w:val="en-US"/>
        </w:rPr>
        <w:t>กุมภาพันธ์</w:t>
      </w:r>
      <w:r w:rsidRPr="001222E6">
        <w:rPr>
          <w:cs/>
          <w:lang w:val="en-US"/>
        </w:rPr>
        <w:t xml:space="preserve"> </w:t>
      </w:r>
      <w:r w:rsidRPr="001222E6">
        <w:rPr>
          <w:lang w:val="en-US"/>
        </w:rPr>
        <w:t>2568</w:t>
      </w:r>
      <w:r w:rsidRPr="001222E6">
        <w:rPr>
          <w:cs/>
          <w:lang w:val="en-US"/>
        </w:rPr>
        <w:t xml:space="preserve"> ที่ประชุมคณะกรรมการบริษัทมีมติอนุมัติการจำหน่ายเงินลงทุนในบริษัท สบาย มันนี่ จำกัด</w:t>
      </w:r>
      <w:r w:rsidRPr="001222E6">
        <w:rPr>
          <w:lang w:val="en-US"/>
        </w:rPr>
        <w:t xml:space="preserve"> </w:t>
      </w:r>
      <w:r w:rsidRPr="005B7AF5">
        <w:rPr>
          <w:cs/>
          <w:lang w:val="en-US"/>
        </w:rPr>
        <w:t>จำนวน</w:t>
      </w:r>
      <w:r w:rsidRPr="001222E6">
        <w:rPr>
          <w:cs/>
          <w:lang w:val="en-US"/>
        </w:rPr>
        <w:t xml:space="preserve"> </w:t>
      </w:r>
      <w:r w:rsidRPr="001222E6">
        <w:rPr>
          <w:lang w:val="en-US"/>
        </w:rPr>
        <w:t>30</w:t>
      </w:r>
      <w:r w:rsidRPr="001222E6">
        <w:rPr>
          <w:cs/>
          <w:lang w:val="en-US"/>
        </w:rPr>
        <w:t xml:space="preserve"> ล้านหุ้น หรือคิดเป็นร้อยละ </w:t>
      </w:r>
      <w:r w:rsidRPr="001222E6">
        <w:rPr>
          <w:lang w:val="en-US"/>
        </w:rPr>
        <w:t>100.00</w:t>
      </w:r>
      <w:r w:rsidRPr="001222E6">
        <w:rPr>
          <w:cs/>
          <w:lang w:val="en-US"/>
        </w:rPr>
        <w:t xml:space="preserve"> ของทุนจดทะเบียน</w:t>
      </w:r>
    </w:p>
    <w:p w14:paraId="687205AB" w14:textId="21EAAC36" w:rsidR="0022552F" w:rsidRDefault="0022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9D8A2AF" w14:textId="7197C891" w:rsidR="00EB66BE" w:rsidRDefault="00EB66BE" w:rsidP="00940D29">
      <w:pPr>
        <w:pStyle w:val="BodyText2"/>
        <w:ind w:left="900"/>
        <w:rPr>
          <w:lang w:val="en-US"/>
        </w:rPr>
      </w:pPr>
      <w:r w:rsidRPr="001222E6">
        <w:rPr>
          <w:cs/>
          <w:lang w:val="en-US"/>
        </w:rPr>
        <w:lastRenderedPageBreak/>
        <w:t xml:space="preserve">ในเดือนเมษายน </w:t>
      </w:r>
      <w:r w:rsidRPr="001222E6">
        <w:rPr>
          <w:lang w:val="en-US"/>
        </w:rPr>
        <w:t xml:space="preserve">2568 </w:t>
      </w:r>
      <w:r w:rsidRPr="001222E6">
        <w:rPr>
          <w:cs/>
          <w:lang w:val="en-US"/>
        </w:rPr>
        <w:t>บริษัทเข้าทำสัญญาซื้อขายหุ้นเพื่อขายเงินลงทุนทั้งหมดในบริษัท สบาย มันนี่ จำกัด</w:t>
      </w:r>
      <w:r w:rsidRPr="001222E6">
        <w:rPr>
          <w:lang w:val="en-US"/>
        </w:rPr>
        <w:t xml:space="preserve"> </w:t>
      </w:r>
      <w:r w:rsidRPr="001222E6">
        <w:rPr>
          <w:lang w:val="en-US"/>
        </w:rPr>
        <w:br/>
      </w:r>
      <w:r w:rsidRPr="001222E6">
        <w:rPr>
          <w:cs/>
          <w:lang w:val="en-US"/>
        </w:rPr>
        <w:t xml:space="preserve">จำนวน </w:t>
      </w:r>
      <w:r w:rsidRPr="001222E6">
        <w:rPr>
          <w:lang w:val="en-US"/>
        </w:rPr>
        <w:t xml:space="preserve">30 </w:t>
      </w:r>
      <w:r w:rsidRPr="001222E6">
        <w:rPr>
          <w:cs/>
          <w:lang w:val="en-US"/>
        </w:rPr>
        <w:t>ล้านหุ้น หรือคิดเป็น</w:t>
      </w:r>
      <w:r w:rsidRPr="00C2103B">
        <w:rPr>
          <w:cs/>
          <w:lang w:val="en-US"/>
        </w:rPr>
        <w:t>ร้อย</w:t>
      </w:r>
      <w:r w:rsidRPr="001222E6">
        <w:rPr>
          <w:cs/>
          <w:lang w:val="en-US"/>
        </w:rPr>
        <w:t xml:space="preserve">ละ </w:t>
      </w:r>
      <w:r w:rsidRPr="001222E6">
        <w:rPr>
          <w:lang w:val="en-US"/>
        </w:rPr>
        <w:t xml:space="preserve">100.00 </w:t>
      </w:r>
      <w:r w:rsidRPr="001222E6">
        <w:rPr>
          <w:cs/>
          <w:lang w:val="en-US"/>
        </w:rPr>
        <w:t xml:space="preserve">ของทุนจดทะเบียนที่ชำระแล้ว โดยบริษัทจะได้รับชำระสิ่งตอบแทนจากการขายจำนวน </w:t>
      </w:r>
      <w:r w:rsidRPr="001222E6">
        <w:rPr>
          <w:lang w:val="en-US"/>
        </w:rPr>
        <w:t>360.0</w:t>
      </w:r>
      <w:r w:rsidRPr="001222E6">
        <w:rPr>
          <w:cs/>
          <w:lang w:val="en-US"/>
        </w:rPr>
        <w:t xml:space="preserve"> ล้านบาท ภายใต้ข้อกำหนดและเงื่อนไขของสัญญาซื้อขายหุ้น ผู้ซื้อและผู้ขายตกลงการชำระราคาซื้อขายออกเป็น </w:t>
      </w:r>
      <w:r w:rsidRPr="001222E6">
        <w:rPr>
          <w:lang w:val="en-US"/>
        </w:rPr>
        <w:t xml:space="preserve">2 </w:t>
      </w:r>
      <w:r w:rsidRPr="001222E6">
        <w:rPr>
          <w:cs/>
          <w:lang w:val="en-US"/>
        </w:rPr>
        <w:t xml:space="preserve">ส่วน สำหรับหุ้นที่ซื้อขายจำนวน </w:t>
      </w:r>
      <w:r w:rsidRPr="001222E6">
        <w:rPr>
          <w:lang w:val="en-US"/>
        </w:rPr>
        <w:t xml:space="preserve">24 </w:t>
      </w:r>
      <w:r w:rsidRPr="001222E6">
        <w:rPr>
          <w:cs/>
          <w:lang w:val="en-US"/>
        </w:rPr>
        <w:t xml:space="preserve">ล้านหุ้น (ร้อยละ </w:t>
      </w:r>
      <w:r w:rsidRPr="001222E6">
        <w:rPr>
          <w:lang w:val="en-US"/>
        </w:rPr>
        <w:t xml:space="preserve">80.00 </w:t>
      </w:r>
      <w:r w:rsidRPr="001222E6">
        <w:rPr>
          <w:cs/>
          <w:lang w:val="en-US"/>
        </w:rPr>
        <w:t xml:space="preserve">ของทุนจดทะเบียนที่ชำระแล้ว) และ </w:t>
      </w:r>
      <w:r w:rsidRPr="001222E6">
        <w:rPr>
          <w:lang w:val="en-US"/>
        </w:rPr>
        <w:t xml:space="preserve">6 </w:t>
      </w:r>
      <w:r w:rsidRPr="001222E6">
        <w:rPr>
          <w:cs/>
          <w:lang w:val="en-US"/>
        </w:rPr>
        <w:t xml:space="preserve">ล้านหุ้น (ร้อยละ </w:t>
      </w:r>
      <w:r w:rsidRPr="001222E6">
        <w:rPr>
          <w:lang w:val="en-US"/>
        </w:rPr>
        <w:t xml:space="preserve">20.00 </w:t>
      </w:r>
      <w:r w:rsidRPr="001222E6">
        <w:rPr>
          <w:cs/>
          <w:lang w:val="en-US"/>
        </w:rPr>
        <w:t>ของทุนจดทะเบียนที่ชำระแล้ว)</w:t>
      </w:r>
    </w:p>
    <w:p w14:paraId="78E91C2C" w14:textId="77777777" w:rsidR="0022552F" w:rsidRPr="00940D29" w:rsidRDefault="0022552F" w:rsidP="00940D29">
      <w:pPr>
        <w:pStyle w:val="BodyText2"/>
        <w:ind w:left="900"/>
        <w:rPr>
          <w:lang w:val="en-US"/>
        </w:rPr>
      </w:pPr>
    </w:p>
    <w:p w14:paraId="213BA5DE" w14:textId="6FAA9F2E" w:rsidR="00EB66BE" w:rsidRDefault="00EB66BE" w:rsidP="006F6300">
      <w:pPr>
        <w:pStyle w:val="BodyText2"/>
        <w:ind w:left="900"/>
        <w:rPr>
          <w:lang w:val="en-US"/>
        </w:rPr>
      </w:pPr>
      <w:r w:rsidRPr="00E26FD4">
        <w:rPr>
          <w:cs/>
        </w:rPr>
        <w:t xml:space="preserve">ในเดือนเมษายน </w:t>
      </w:r>
      <w:r w:rsidRPr="00E26FD4">
        <w:t xml:space="preserve">2568 </w:t>
      </w:r>
      <w:r w:rsidRPr="00E26FD4">
        <w:rPr>
          <w:cs/>
        </w:rPr>
        <w:t>บริษัทได้รับชำระสิ่งตอบแทนจากการขายเงินลงทุนทั้งจำนวนและส่งมอบหุ้นที่ซื้อขายส่วนแรก คิดเป็นร้อย</w:t>
      </w:r>
      <w:r w:rsidRPr="00C2103B">
        <w:rPr>
          <w:cs/>
          <w:lang w:val="en-US"/>
        </w:rPr>
        <w:t>ละ</w:t>
      </w:r>
      <w:r w:rsidRPr="00E26FD4">
        <w:rPr>
          <w:cs/>
        </w:rPr>
        <w:t xml:space="preserve"> </w:t>
      </w:r>
      <w:r w:rsidRPr="00E26FD4">
        <w:t xml:space="preserve">80.00 </w:t>
      </w:r>
      <w:r w:rsidRPr="00E26FD4">
        <w:rPr>
          <w:cs/>
        </w:rPr>
        <w:t>ของทุนจดทะเบียนที่ชำระแล้วให้กับผู้ซื้อ</w:t>
      </w:r>
      <w:r w:rsidRPr="00E26FD4">
        <w:t xml:space="preserve"> </w:t>
      </w:r>
      <w:r w:rsidRPr="00E26FD4">
        <w:rPr>
          <w:cs/>
        </w:rPr>
        <w:t>และจัดประเภทเงินลงทุนดังกล่าวเป็นสินทรัพย์ทางการเงินหมุนเวียนอื่นที่วัดมูลค่ายุติธรรมผ่านกำไรหรือขาดทุนในงบฐานะการเงินรวมและ</w:t>
      </w:r>
      <w:r w:rsidR="007A7201">
        <w:rPr>
          <w:rFonts w:hint="cs"/>
          <w:cs/>
        </w:rPr>
        <w:t xml:space="preserve">          งบ</w:t>
      </w:r>
      <w:r w:rsidRPr="00E26FD4">
        <w:rPr>
          <w:cs/>
        </w:rPr>
        <w:t>ฐานะการเงินเฉพาะกิจการ</w:t>
      </w:r>
      <w:r w:rsidR="00867CF1">
        <w:rPr>
          <w:lang w:val="en-US"/>
        </w:rPr>
        <w:t xml:space="preserve"> </w:t>
      </w:r>
      <w:r w:rsidRPr="00E26FD4">
        <w:rPr>
          <w:cs/>
        </w:rPr>
        <w:t xml:space="preserve">ในเดือนกรกฎาคม </w:t>
      </w:r>
      <w:r w:rsidRPr="00E26FD4">
        <w:t>2568</w:t>
      </w:r>
      <w:r w:rsidRPr="00E26FD4">
        <w:rPr>
          <w:cs/>
        </w:rPr>
        <w:t xml:space="preserve"> บริษัทได้ส่งมอบหุ้นส่วนที่เหลือทั้งจำนวน คิดเป็นร้อยละ </w:t>
      </w:r>
      <w:r w:rsidRPr="00E26FD4">
        <w:t xml:space="preserve">20.00 </w:t>
      </w:r>
      <w:r w:rsidRPr="00E26FD4">
        <w:rPr>
          <w:cs/>
        </w:rPr>
        <w:t>ของทุนจดทะเบียนที่ชำระแล้วให้กับผู้ซื้อ</w:t>
      </w:r>
    </w:p>
    <w:p w14:paraId="27909684" w14:textId="77777777" w:rsidR="00BE32A0" w:rsidRPr="00BE32A0" w:rsidRDefault="00BE32A0" w:rsidP="006F6300">
      <w:pPr>
        <w:pStyle w:val="BodyText2"/>
        <w:ind w:left="900"/>
        <w:rPr>
          <w:lang w:val="en-US"/>
        </w:rPr>
      </w:pPr>
    </w:p>
    <w:p w14:paraId="0856F5DE" w14:textId="6942CA3F" w:rsidR="00EB66BE" w:rsidRDefault="00EB66BE" w:rsidP="005B7AF5">
      <w:pPr>
        <w:pStyle w:val="BodyText2"/>
        <w:ind w:left="900"/>
        <w:rPr>
          <w:lang w:val="en-US"/>
        </w:rPr>
      </w:pPr>
      <w:r w:rsidRPr="00E26FD4">
        <w:rPr>
          <w:cs/>
        </w:rPr>
        <w:t xml:space="preserve">กลุ่มบริษัทรับรู้กำไรจากการสูญเสียอำนาจการควบคุมในบริษัทย่อย จำนวน </w:t>
      </w:r>
      <w:r w:rsidRPr="00E26FD4">
        <w:t xml:space="preserve">80.9 </w:t>
      </w:r>
      <w:r w:rsidRPr="00E26FD4">
        <w:rPr>
          <w:cs/>
        </w:rPr>
        <w:t>ล้านบาท ในงบกำไรขาดทุนเบ็ดเสร็จรวมสำหรับ</w:t>
      </w:r>
      <w:r w:rsidR="00206461">
        <w:rPr>
          <w:rFonts w:hint="cs"/>
          <w:cs/>
        </w:rPr>
        <w:t>ปี</w:t>
      </w:r>
      <w:r w:rsidRPr="00E26FD4">
        <w:rPr>
          <w:cs/>
        </w:rPr>
        <w:t>สิ้นสุดวันที่</w:t>
      </w:r>
      <w:r w:rsidRPr="00E26FD4">
        <w:t xml:space="preserve"> </w:t>
      </w:r>
      <w:r w:rsidR="00206461" w:rsidRPr="00E26FD4">
        <w:t>3</w:t>
      </w:r>
      <w:r w:rsidR="00206461">
        <w:rPr>
          <w:lang w:val="en-US"/>
        </w:rPr>
        <w:t xml:space="preserve">1 </w:t>
      </w:r>
      <w:r w:rsidR="00206461">
        <w:rPr>
          <w:rFonts w:hint="cs"/>
          <w:cs/>
          <w:lang w:val="en-US"/>
        </w:rPr>
        <w:t>ธันวาคม</w:t>
      </w:r>
      <w:r w:rsidR="00206461" w:rsidRPr="00E26FD4">
        <w:t xml:space="preserve"> 2568</w:t>
      </w:r>
      <w:r w:rsidR="00206461">
        <w:rPr>
          <w:rFonts w:hint="cs"/>
          <w:cs/>
        </w:rPr>
        <w:t xml:space="preserve"> </w:t>
      </w:r>
      <w:r w:rsidRPr="00E26FD4">
        <w:rPr>
          <w:cs/>
        </w:rPr>
        <w:t xml:space="preserve">และบริษัทรับรู้กำไรจากการขายเงินลงทุนในบริษัทย่อยจำนวน </w:t>
      </w:r>
      <w:r w:rsidRPr="00E26FD4">
        <w:t xml:space="preserve">53.0 </w:t>
      </w:r>
      <w:r w:rsidRPr="00E26FD4">
        <w:rPr>
          <w:cs/>
        </w:rPr>
        <w:t xml:space="preserve">ล้านบาท สุทธิจากขาดทุนจากการด้อยค่าของเงินลงทุนจำนวน </w:t>
      </w:r>
      <w:r w:rsidRPr="00E26FD4">
        <w:t>39.8</w:t>
      </w:r>
      <w:r w:rsidRPr="00E26FD4">
        <w:rPr>
          <w:cs/>
        </w:rPr>
        <w:t xml:space="preserve"> ล้านบาท</w:t>
      </w:r>
      <w:r w:rsidRPr="00E26FD4">
        <w:t xml:space="preserve"> </w:t>
      </w:r>
      <w:r w:rsidRPr="00E26FD4">
        <w:rPr>
          <w:cs/>
        </w:rPr>
        <w:t>ในงบกำไรขาดทุนเบ็ดเสร็จเฉพาะกิจการสำหรับ</w:t>
      </w:r>
      <w:r w:rsidR="00D3198E">
        <w:rPr>
          <w:rFonts w:hint="cs"/>
          <w:cs/>
          <w:lang w:val="en-US"/>
        </w:rPr>
        <w:t>ปี</w:t>
      </w:r>
      <w:r w:rsidRPr="00E26FD4">
        <w:rPr>
          <w:cs/>
        </w:rPr>
        <w:t xml:space="preserve">สิ้นสุดวันที่ </w:t>
      </w:r>
      <w:r w:rsidRPr="00E26FD4">
        <w:t>3</w:t>
      </w:r>
      <w:r w:rsidR="00D3198E">
        <w:rPr>
          <w:lang w:val="en-US"/>
        </w:rPr>
        <w:t xml:space="preserve">1 </w:t>
      </w:r>
      <w:r w:rsidR="00D3198E">
        <w:rPr>
          <w:rFonts w:hint="cs"/>
          <w:cs/>
          <w:lang w:val="en-US"/>
        </w:rPr>
        <w:t>ธันวาคม</w:t>
      </w:r>
      <w:r w:rsidRPr="00E26FD4">
        <w:t xml:space="preserve"> 2568</w:t>
      </w:r>
    </w:p>
    <w:p w14:paraId="7F1D3F53" w14:textId="77777777" w:rsidR="009F20CD" w:rsidRPr="009F20CD" w:rsidRDefault="009F20CD" w:rsidP="005B7AF5">
      <w:pPr>
        <w:pStyle w:val="BodyText2"/>
        <w:ind w:left="900"/>
        <w:rPr>
          <w:lang w:val="en-US"/>
        </w:rPr>
      </w:pPr>
    </w:p>
    <w:p w14:paraId="1745A1DC" w14:textId="77777777" w:rsidR="009F20CD" w:rsidRPr="00E26FD4" w:rsidRDefault="009F20CD" w:rsidP="009F20CD">
      <w:pPr>
        <w:pStyle w:val="BodyText2"/>
        <w:ind w:left="540"/>
        <w:rPr>
          <w:i/>
          <w:iCs/>
          <w:cs/>
          <w:lang w:val="en-US"/>
        </w:rPr>
      </w:pPr>
      <w:r>
        <w:rPr>
          <w:i/>
          <w:iCs/>
          <w:lang w:val="en-US"/>
        </w:rPr>
        <w:t>9</w:t>
      </w:r>
      <w:r w:rsidRPr="00E26FD4">
        <w:rPr>
          <w:i/>
          <w:iCs/>
          <w:lang w:val="en-US"/>
        </w:rPr>
        <w:t>.</w:t>
      </w:r>
      <w:r>
        <w:rPr>
          <w:i/>
          <w:iCs/>
          <w:lang w:val="en-US"/>
        </w:rPr>
        <w:t>3</w:t>
      </w:r>
      <w:r w:rsidRPr="00E26FD4">
        <w:rPr>
          <w:i/>
          <w:iCs/>
          <w:cs/>
          <w:lang w:val="en-US"/>
        </w:rPr>
        <w:t>) บริษัท คาร์ฟิน อินเตอร์ กรุ๊ป จำกัด</w:t>
      </w:r>
    </w:p>
    <w:p w14:paraId="655F3C2D" w14:textId="77777777" w:rsidR="009F20CD" w:rsidRPr="00E26FD4" w:rsidRDefault="009F20CD" w:rsidP="009F20CD">
      <w:pPr>
        <w:pStyle w:val="BodyText2"/>
        <w:ind w:left="900" w:right="-25"/>
        <w:rPr>
          <w:lang w:val="en-US"/>
        </w:rPr>
      </w:pPr>
      <w:r w:rsidRPr="00E26FD4">
        <w:rPr>
          <w:cs/>
          <w:lang w:val="en-US"/>
        </w:rPr>
        <w:t xml:space="preserve"> </w:t>
      </w:r>
    </w:p>
    <w:p w14:paraId="11948096" w14:textId="014EB23D" w:rsidR="009F20CD" w:rsidRDefault="009F20CD" w:rsidP="009F20CD">
      <w:pPr>
        <w:pStyle w:val="BodyText2"/>
        <w:ind w:left="900"/>
        <w:rPr>
          <w:cs/>
          <w:lang w:val="en-US"/>
        </w:rPr>
      </w:pPr>
      <w:r w:rsidRPr="00E26FD4">
        <w:rPr>
          <w:cs/>
          <w:lang w:val="en-US"/>
        </w:rPr>
        <w:t xml:space="preserve">เมื่อวันที่ </w:t>
      </w:r>
      <w:r w:rsidRPr="00E26FD4">
        <w:rPr>
          <w:lang w:val="en-US"/>
        </w:rPr>
        <w:t>1</w:t>
      </w:r>
      <w:r w:rsidRPr="00E26FD4">
        <w:rPr>
          <w:cs/>
          <w:lang w:val="en-US"/>
        </w:rPr>
        <w:t xml:space="preserve"> กันยายน </w:t>
      </w:r>
      <w:r w:rsidRPr="00E26FD4">
        <w:rPr>
          <w:lang w:val="en-US"/>
        </w:rPr>
        <w:t>2568</w:t>
      </w:r>
      <w:r w:rsidRPr="00E26FD4">
        <w:rPr>
          <w:cs/>
          <w:lang w:val="en-US"/>
        </w:rPr>
        <w:t xml:space="preserve"> กลุ่มบริษัทเข้าทำสัญญาซื้อขายหุ้นสามัญของบริษัท คาร์ฟิน อินเตอร์ กรุ๊ป จำกัด จำนวน </w:t>
      </w:r>
      <w:r w:rsidRPr="00E26FD4">
        <w:rPr>
          <w:lang w:val="en-US"/>
        </w:rPr>
        <w:t>125,000</w:t>
      </w:r>
      <w:r w:rsidRPr="00E26FD4">
        <w:rPr>
          <w:cs/>
          <w:lang w:val="en-US"/>
        </w:rPr>
        <w:t xml:space="preserve"> หุ้น (คิดเป็น</w:t>
      </w:r>
      <w:r>
        <w:rPr>
          <w:rFonts w:hint="cs"/>
          <w:cs/>
          <w:lang w:val="en-US"/>
        </w:rPr>
        <w:t>สัดส่วน</w:t>
      </w:r>
      <w:r w:rsidRPr="00E26FD4">
        <w:rPr>
          <w:cs/>
          <w:lang w:val="en-US"/>
        </w:rPr>
        <w:t xml:space="preserve">ร้อยละ </w:t>
      </w:r>
      <w:r w:rsidRPr="00E26FD4">
        <w:rPr>
          <w:lang w:val="en-US"/>
        </w:rPr>
        <w:t>20</w:t>
      </w:r>
      <w:r>
        <w:rPr>
          <w:rFonts w:hint="cs"/>
          <w:cs/>
          <w:lang w:val="en-US"/>
        </w:rPr>
        <w:t>.</w:t>
      </w:r>
      <w:r>
        <w:rPr>
          <w:lang w:val="en-US"/>
        </w:rPr>
        <w:t>00</w:t>
      </w:r>
      <w:r w:rsidRPr="00E26FD4">
        <w:rPr>
          <w:cs/>
          <w:lang w:val="en-US"/>
        </w:rPr>
        <w:t xml:space="preserve"> ของทุนจดทะเบียนที่ชำระแล้ว) โดยบริษัทจะได้รับชำระสิ่งตอบแทนจากการขายจำนวน </w:t>
      </w:r>
      <w:r w:rsidRPr="00E26FD4">
        <w:rPr>
          <w:lang w:val="en-US"/>
        </w:rPr>
        <w:t>30</w:t>
      </w:r>
      <w:r w:rsidRPr="00E26FD4">
        <w:rPr>
          <w:cs/>
          <w:lang w:val="en-US"/>
        </w:rPr>
        <w:t>.</w:t>
      </w:r>
      <w:r w:rsidRPr="00E26FD4">
        <w:rPr>
          <w:lang w:val="en-US"/>
        </w:rPr>
        <w:t>0</w:t>
      </w:r>
      <w:r w:rsidRPr="00E26FD4">
        <w:rPr>
          <w:cs/>
          <w:lang w:val="en-US"/>
        </w:rPr>
        <w:t xml:space="preserve"> ล้านบาท ณ วันที่</w:t>
      </w:r>
      <w:r>
        <w:rPr>
          <w:lang w:val="en-US"/>
        </w:rPr>
        <w:t xml:space="preserve"> </w:t>
      </w:r>
      <w:r w:rsidRPr="00E26FD4">
        <w:t>3</w:t>
      </w:r>
      <w:r>
        <w:rPr>
          <w:lang w:val="en-US"/>
        </w:rPr>
        <w:t xml:space="preserve">1 </w:t>
      </w:r>
      <w:r>
        <w:rPr>
          <w:rFonts w:hint="cs"/>
          <w:cs/>
          <w:lang w:val="en-US"/>
        </w:rPr>
        <w:t>ธันวาคม</w:t>
      </w:r>
      <w:r w:rsidRPr="00E26FD4">
        <w:t xml:space="preserve"> 2568</w:t>
      </w:r>
      <w:r>
        <w:rPr>
          <w:lang w:val="en-US"/>
        </w:rPr>
        <w:t xml:space="preserve"> </w:t>
      </w:r>
      <w:r w:rsidRPr="00E26FD4">
        <w:rPr>
          <w:cs/>
          <w:lang w:val="en-US"/>
        </w:rPr>
        <w:t>กลุ่มบริษัทได้รับเงินมัดจำค่าหุ้น</w:t>
      </w:r>
      <w:r w:rsidRPr="00E51AED">
        <w:rPr>
          <w:cs/>
          <w:lang w:val="en-US"/>
        </w:rPr>
        <w:t xml:space="preserve">จำนวน </w:t>
      </w:r>
      <w:r w:rsidRPr="00E51AED">
        <w:rPr>
          <w:lang w:val="en-US"/>
        </w:rPr>
        <w:t>1</w:t>
      </w:r>
      <w:r w:rsidRPr="00E51AED">
        <w:rPr>
          <w:cs/>
          <w:lang w:val="en-US"/>
        </w:rPr>
        <w:t>.</w:t>
      </w:r>
      <w:r w:rsidRPr="00E51AED">
        <w:rPr>
          <w:lang w:val="en-US"/>
        </w:rPr>
        <w:t>0</w:t>
      </w:r>
      <w:r w:rsidRPr="00E51AED">
        <w:rPr>
          <w:cs/>
          <w:lang w:val="en-US"/>
        </w:rPr>
        <w:t xml:space="preserve"> ล้านบาท โดยการซื้อขายจะเสร็จสิ้นและกลุ่มบริษัทจะทำการส่งมอบหุ้นให้ผู้ซื้อภายในวันที่</w:t>
      </w:r>
      <w:r w:rsidR="008B69D8">
        <w:rPr>
          <w:rFonts w:hint="cs"/>
          <w:cs/>
          <w:lang w:val="en-US"/>
        </w:rPr>
        <w:t xml:space="preserve"> </w:t>
      </w:r>
      <w:r w:rsidRPr="00E51AED">
        <w:rPr>
          <w:lang w:val="en-US"/>
        </w:rPr>
        <w:t>31</w:t>
      </w:r>
      <w:r w:rsidRPr="00E51AED">
        <w:rPr>
          <w:cs/>
          <w:lang w:val="en-US"/>
        </w:rPr>
        <w:t xml:space="preserve"> มีนาคม </w:t>
      </w:r>
      <w:r w:rsidRPr="00E51AED">
        <w:rPr>
          <w:lang w:val="en-US"/>
        </w:rPr>
        <w:t>2569</w:t>
      </w:r>
    </w:p>
    <w:p w14:paraId="0B22EC51" w14:textId="77777777" w:rsidR="00EB66BE" w:rsidRPr="00E26FD4" w:rsidRDefault="00EB66BE" w:rsidP="00EB66BE">
      <w:pPr>
        <w:pStyle w:val="BodyText2"/>
        <w:rPr>
          <w:lang w:val="en-US"/>
        </w:rPr>
      </w:pPr>
    </w:p>
    <w:p w14:paraId="55D08869" w14:textId="32BA226D" w:rsidR="00EB66BE" w:rsidRPr="00E26FD4" w:rsidRDefault="003D603D" w:rsidP="00EB66BE">
      <w:pPr>
        <w:pStyle w:val="BodyText2"/>
        <w:ind w:left="540"/>
        <w:rPr>
          <w:i/>
          <w:iCs/>
          <w:lang w:val="en-US"/>
        </w:rPr>
      </w:pPr>
      <w:r>
        <w:rPr>
          <w:i/>
          <w:iCs/>
          <w:lang w:val="en-US"/>
        </w:rPr>
        <w:t>9</w:t>
      </w:r>
      <w:r w:rsidR="00EB66BE" w:rsidRPr="00E26FD4">
        <w:rPr>
          <w:i/>
          <w:iCs/>
          <w:lang w:val="en-US"/>
        </w:rPr>
        <w:t>.</w:t>
      </w:r>
      <w:r w:rsidR="005B511C" w:rsidRPr="005B511C">
        <w:rPr>
          <w:rFonts w:hint="cs"/>
          <w:i/>
          <w:iCs/>
          <w:lang w:val="en-US"/>
        </w:rPr>
        <w:t>4</w:t>
      </w:r>
      <w:r w:rsidR="00EB66BE" w:rsidRPr="00E26FD4">
        <w:rPr>
          <w:i/>
          <w:iCs/>
          <w:cs/>
          <w:lang w:val="en-US"/>
        </w:rPr>
        <w:t>) สินทรัพย์ทางการเงินที่ใช้เป็นสินทรัพย์ค้ำประกัน</w:t>
      </w:r>
    </w:p>
    <w:p w14:paraId="3C0E0BB2" w14:textId="77777777" w:rsidR="00EB66BE" w:rsidRPr="00E26FD4" w:rsidRDefault="00EB66BE" w:rsidP="00EB66BE">
      <w:pPr>
        <w:pStyle w:val="BodyText2"/>
        <w:ind w:left="540"/>
        <w:rPr>
          <w:lang w:val="en-US"/>
        </w:rPr>
      </w:pPr>
    </w:p>
    <w:p w14:paraId="01E3868E" w14:textId="567E945D" w:rsidR="00EB66BE" w:rsidRPr="00E26FD4" w:rsidRDefault="00EB66BE" w:rsidP="005B7AF5">
      <w:pPr>
        <w:pStyle w:val="BodyText2"/>
        <w:ind w:left="900"/>
        <w:rPr>
          <w:lang w:val="en-US"/>
        </w:rPr>
      </w:pPr>
      <w:r w:rsidRPr="00E26FD4">
        <w:rPr>
          <w:cs/>
          <w:lang w:val="en-US"/>
        </w:rPr>
        <w:t xml:space="preserve">ณ วันที่ </w:t>
      </w:r>
      <w:r w:rsidR="00206461" w:rsidRPr="00E26FD4">
        <w:t>3</w:t>
      </w:r>
      <w:r w:rsidR="00206461">
        <w:rPr>
          <w:lang w:val="en-US"/>
        </w:rPr>
        <w:t xml:space="preserve">1 </w:t>
      </w:r>
      <w:r w:rsidR="00206461">
        <w:rPr>
          <w:rFonts w:hint="cs"/>
          <w:cs/>
          <w:lang w:val="en-US"/>
        </w:rPr>
        <w:t>ธันวาคม</w:t>
      </w:r>
      <w:r w:rsidR="00206461" w:rsidRPr="00E26FD4">
        <w:t xml:space="preserve"> 2568</w:t>
      </w:r>
      <w:r w:rsidR="00206461">
        <w:rPr>
          <w:rFonts w:hint="cs"/>
          <w:cs/>
        </w:rPr>
        <w:t xml:space="preserve"> </w:t>
      </w:r>
      <w:r w:rsidRPr="00E26FD4">
        <w:rPr>
          <w:cs/>
          <w:lang w:val="en-US"/>
        </w:rPr>
        <w:t xml:space="preserve">ตราสารทุนที่วัดมูลค่าด้วยมูลค่ายุติธรรมผ่านกำไรหรือขาดทุนของกลุ่มบริษัทและบริษัทจำนวน </w:t>
      </w:r>
      <w:r w:rsidR="003F72AA" w:rsidRPr="004210CD">
        <w:rPr>
          <w:lang w:val="en-US"/>
        </w:rPr>
        <w:t>208</w:t>
      </w:r>
      <w:r w:rsidR="00821B9B" w:rsidRPr="004210CD">
        <w:rPr>
          <w:lang w:val="en-US"/>
        </w:rPr>
        <w:t>.8</w:t>
      </w:r>
      <w:r w:rsidRPr="004210CD">
        <w:rPr>
          <w:lang w:val="en-US"/>
        </w:rPr>
        <w:t xml:space="preserve"> </w:t>
      </w:r>
      <w:r w:rsidRPr="004210CD">
        <w:rPr>
          <w:cs/>
          <w:lang w:val="en-US"/>
        </w:rPr>
        <w:t>ล้านบาท</w:t>
      </w:r>
      <w:r w:rsidR="00206461" w:rsidRPr="004210CD">
        <w:rPr>
          <w:lang w:val="en-US"/>
        </w:rPr>
        <w:t xml:space="preserve"> </w:t>
      </w:r>
      <w:r w:rsidRPr="004210CD">
        <w:rPr>
          <w:cs/>
          <w:lang w:val="en-US"/>
        </w:rPr>
        <w:t xml:space="preserve">และ </w:t>
      </w:r>
      <w:r w:rsidR="00821B9B" w:rsidRPr="004210CD">
        <w:rPr>
          <w:lang w:val="en-US"/>
        </w:rPr>
        <w:t>4.1</w:t>
      </w:r>
      <w:r w:rsidRPr="004210CD">
        <w:rPr>
          <w:lang w:val="en-US"/>
        </w:rPr>
        <w:t xml:space="preserve"> </w:t>
      </w:r>
      <w:r w:rsidRPr="004210CD">
        <w:rPr>
          <w:cs/>
          <w:lang w:val="en-US"/>
        </w:rPr>
        <w:t>ล้านบาท ตามลำดับ</w:t>
      </w:r>
      <w:r w:rsidRPr="00E26FD4">
        <w:rPr>
          <w:cs/>
          <w:lang w:val="en-US"/>
        </w:rPr>
        <w:t xml:space="preserve"> ถูกใช้เป็นสินทรัพย์เพื่อเป็นหลักประกันหุ้นกู้</w:t>
      </w:r>
      <w:r w:rsidR="00F26A93">
        <w:rPr>
          <w:rFonts w:hint="cs"/>
          <w:cs/>
          <w:lang w:val="en-US"/>
        </w:rPr>
        <w:t xml:space="preserve"> </w:t>
      </w:r>
      <w:r w:rsidR="00F26A93">
        <w:rPr>
          <w:lang w:val="en-US"/>
        </w:rPr>
        <w:t>SABUY263A</w:t>
      </w:r>
      <w:r w:rsidRPr="00E26FD4">
        <w:rPr>
          <w:cs/>
          <w:lang w:val="en-US"/>
        </w:rPr>
        <w:t xml:space="preserve"> และเงินกู้ยืมระยะสั้นจากสถาบันการเงิน ตามลำดับ</w:t>
      </w:r>
    </w:p>
    <w:p w14:paraId="063967B6" w14:textId="77777777" w:rsidR="00EB66BE" w:rsidRDefault="00EB66BE" w:rsidP="00EB66BE">
      <w:pPr>
        <w:pStyle w:val="BodyText2"/>
        <w:rPr>
          <w:rFonts w:asciiTheme="minorHAnsi" w:hAnsiTheme="minorHAnsi"/>
          <w:lang w:val="en-US"/>
        </w:rPr>
      </w:pPr>
    </w:p>
    <w:p w14:paraId="10345138" w14:textId="77777777" w:rsidR="005B7AF5" w:rsidRDefault="005B7AF5" w:rsidP="00EB66BE">
      <w:pPr>
        <w:pStyle w:val="BodyText2"/>
        <w:rPr>
          <w:rFonts w:asciiTheme="minorHAnsi" w:hAnsiTheme="minorHAnsi"/>
          <w:lang w:val="en-US"/>
        </w:rPr>
        <w:sectPr w:rsidR="005B7AF5" w:rsidSect="001F252C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0D987E2" w14:textId="77777777" w:rsidR="001F252C" w:rsidRPr="00E26FD4" w:rsidRDefault="001F252C" w:rsidP="001F252C">
      <w:pPr>
        <w:pStyle w:val="BodyText2"/>
        <w:numPr>
          <w:ilvl w:val="0"/>
          <w:numId w:val="29"/>
        </w:numPr>
        <w:ind w:left="540" w:right="-115" w:hanging="540"/>
        <w:rPr>
          <w:b/>
          <w:bCs/>
          <w:lang w:val="en-US"/>
        </w:rPr>
      </w:pPr>
      <w:bookmarkStart w:id="7" w:name="_Hlk205297103"/>
      <w:r w:rsidRPr="00E26FD4">
        <w:rPr>
          <w:b/>
          <w:bCs/>
          <w:cs/>
          <w:lang w:val="en-US"/>
        </w:rPr>
        <w:lastRenderedPageBreak/>
        <w:t>การจำหน่ายเงินลงทุนในบริษัท เวนดิ้ง พลัส จำกัด</w:t>
      </w:r>
    </w:p>
    <w:bookmarkEnd w:id="7"/>
    <w:p w14:paraId="143ECDF5" w14:textId="77777777" w:rsidR="001F252C" w:rsidRPr="00E26FD4" w:rsidRDefault="001F252C" w:rsidP="001F252C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1FF5218C" w14:textId="77777777" w:rsidR="00FD2BD5" w:rsidRDefault="00FD2BD5" w:rsidP="00FD2BD5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26FD4">
        <w:rPr>
          <w:rFonts w:ascii="Angsana New" w:hAnsi="Angsana New"/>
          <w:sz w:val="30"/>
          <w:szCs w:val="30"/>
        </w:rPr>
        <w:t>16</w:t>
      </w:r>
      <w:r w:rsidRPr="00E26FD4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E26FD4">
        <w:rPr>
          <w:rFonts w:ascii="Angsana New" w:hAnsi="Angsana New"/>
          <w:sz w:val="30"/>
          <w:szCs w:val="30"/>
        </w:rPr>
        <w:t>2568</w:t>
      </w:r>
      <w:r w:rsidRPr="00E26FD4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ที่ประชุมคณะกรรมการบริษัทของบริษัท พลัส เทค อินโนเวชั่น จำกัด (มหาชน) ซึ่งเป็นบริษัทย่อยของบริษัท มีมติอนุมัติการขายหุ้นสามัญทั้งหมดในบริษัท เวนดิ้ง พลัส จำกัด (“</w:t>
      </w:r>
      <w:r w:rsidRPr="00E26FD4">
        <w:rPr>
          <w:rFonts w:ascii="Angsana New" w:hAnsi="Angsana New"/>
          <w:sz w:val="30"/>
          <w:szCs w:val="30"/>
        </w:rPr>
        <w:t xml:space="preserve">VDP”) </w:t>
      </w:r>
      <w:r w:rsidRPr="00E26FD4">
        <w:rPr>
          <w:rFonts w:ascii="Angsana New" w:hAnsi="Angsana New"/>
          <w:sz w:val="30"/>
          <w:szCs w:val="30"/>
          <w:cs/>
        </w:rPr>
        <w:t xml:space="preserve">ซึ่งเป็นบริษัทย่อยทางอ้อมของบริษัทให้แก่บุคคลธรรมดารายหนึ่งโดยได้รับชำระสิ่งตอบแทนจำนวน </w:t>
      </w:r>
      <w:r w:rsidRPr="00E26FD4">
        <w:rPr>
          <w:rFonts w:ascii="Angsana New" w:hAnsi="Angsana New"/>
          <w:sz w:val="30"/>
          <w:szCs w:val="30"/>
        </w:rPr>
        <w:t>0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2</w:t>
      </w:r>
      <w:r w:rsidRPr="00E26FD4">
        <w:rPr>
          <w:rFonts w:ascii="Angsana New" w:hAnsi="Angsana New"/>
          <w:sz w:val="30"/>
          <w:szCs w:val="30"/>
          <w:cs/>
        </w:rPr>
        <w:t xml:space="preserve"> ล้านบาท จากการเข้าทำสัญญาดังกล่าว กลุ่มบริษัทรับรู้ผลขาดทุนจากการด้อยค่ากลุ่มสินทรัพย์และหนี้สินที่จะจำหน่ายที่จัดประเภทเป็นสินทรัพย์ที่ถือไว้เพื่อขายจำนวน </w:t>
      </w:r>
      <w:r w:rsidRPr="00E26FD4">
        <w:rPr>
          <w:rFonts w:ascii="Angsana New" w:hAnsi="Angsana New"/>
          <w:sz w:val="30"/>
          <w:szCs w:val="30"/>
        </w:rPr>
        <w:t>276</w:t>
      </w:r>
      <w:r w:rsidRPr="00E26FD4">
        <w:rPr>
          <w:rFonts w:ascii="Angsana New" w:hAnsi="Angsana New"/>
          <w:sz w:val="30"/>
          <w:szCs w:val="30"/>
          <w:cs/>
        </w:rPr>
        <w:t>.</w:t>
      </w:r>
      <w:r w:rsidRPr="00E26FD4">
        <w:rPr>
          <w:rFonts w:ascii="Angsana New" w:hAnsi="Angsana New"/>
          <w:sz w:val="30"/>
          <w:szCs w:val="30"/>
        </w:rPr>
        <w:t>9</w:t>
      </w:r>
      <w:r w:rsidRPr="00E26FD4">
        <w:rPr>
          <w:rFonts w:ascii="Angsana New" w:hAnsi="Angsana New"/>
          <w:sz w:val="30"/>
          <w:szCs w:val="30"/>
          <w:cs/>
        </w:rPr>
        <w:t xml:space="preserve"> ล้านบาท ในงบกำไรขาดทุนเบ็ดเสร็จรวมสำหรับ</w:t>
      </w:r>
      <w:r>
        <w:rPr>
          <w:rFonts w:ascii="Angsana New" w:hAnsi="Angsana New" w:hint="cs"/>
          <w:sz w:val="30"/>
          <w:szCs w:val="30"/>
          <w:cs/>
        </w:rPr>
        <w:t>ปีสิ้น</w:t>
      </w:r>
      <w:r w:rsidRPr="00E26FD4">
        <w:rPr>
          <w:rFonts w:ascii="Angsana New" w:hAnsi="Angsana New"/>
          <w:sz w:val="30"/>
          <w:szCs w:val="30"/>
          <w:cs/>
        </w:rPr>
        <w:t>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E26FD4">
        <w:rPr>
          <w:rFonts w:ascii="Angsana New" w:hAnsi="Angsana New"/>
          <w:sz w:val="30"/>
          <w:szCs w:val="30"/>
        </w:rPr>
        <w:t>3</w:t>
      </w:r>
      <w:r w:rsidRPr="00346A0F">
        <w:rPr>
          <w:rFonts w:ascii="Angsana New" w:hAnsi="Angsana New" w:hint="cs"/>
          <w:sz w:val="30"/>
          <w:szCs w:val="30"/>
        </w:rPr>
        <w:t>1</w:t>
      </w:r>
      <w:r w:rsidRPr="00E26FD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26FD4">
        <w:rPr>
          <w:rFonts w:ascii="Angsana New" w:hAnsi="Angsana New"/>
          <w:sz w:val="30"/>
          <w:szCs w:val="30"/>
          <w:cs/>
        </w:rPr>
        <w:t xml:space="preserve"> </w:t>
      </w:r>
      <w:r w:rsidRPr="00E26FD4">
        <w:rPr>
          <w:rFonts w:ascii="Angsana New" w:hAnsi="Angsana New"/>
          <w:sz w:val="30"/>
          <w:szCs w:val="30"/>
        </w:rPr>
        <w:t>2568</w:t>
      </w:r>
    </w:p>
    <w:p w14:paraId="79B153CA" w14:textId="77777777" w:rsidR="00FE2875" w:rsidRPr="00E26FD4" w:rsidRDefault="00FE2875" w:rsidP="00FD2BD5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A64A7E8" w14:textId="77777777" w:rsidR="00FE2875" w:rsidRPr="00E26FD4" w:rsidRDefault="00FE2875" w:rsidP="00FE2875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กลุ่มบริษัทเสร็จสิ้นการขายเงินลงทุนดังกล่าวเมื่อวันที่ </w:t>
      </w:r>
      <w:r w:rsidRPr="00E26FD4">
        <w:rPr>
          <w:rFonts w:ascii="Angsana New" w:hAnsi="Angsana New"/>
          <w:sz w:val="30"/>
          <w:szCs w:val="30"/>
        </w:rPr>
        <w:t>18</w:t>
      </w:r>
      <w:r w:rsidRPr="00E26FD4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E26FD4">
        <w:rPr>
          <w:rFonts w:ascii="Angsana New" w:hAnsi="Angsana New"/>
          <w:sz w:val="30"/>
          <w:szCs w:val="30"/>
        </w:rPr>
        <w:t>2568</w:t>
      </w:r>
      <w:r w:rsidRPr="00E26FD4">
        <w:rPr>
          <w:rFonts w:ascii="Angsana New" w:hAnsi="Angsana New"/>
          <w:sz w:val="30"/>
          <w:szCs w:val="30"/>
          <w:cs/>
        </w:rPr>
        <w:t xml:space="preserve"> ส่งผลให้กลุ่มบริษัทสูญเสียอำนาจการควบคุมใน </w:t>
      </w:r>
      <w:r w:rsidRPr="00E26FD4">
        <w:rPr>
          <w:rFonts w:ascii="Angsana New" w:hAnsi="Angsana New"/>
          <w:sz w:val="30"/>
          <w:szCs w:val="30"/>
        </w:rPr>
        <w:t xml:space="preserve">VDP </w:t>
      </w:r>
      <w:r w:rsidRPr="00E26FD4">
        <w:rPr>
          <w:rFonts w:ascii="Angsana New" w:hAnsi="Angsana New"/>
          <w:sz w:val="30"/>
          <w:szCs w:val="30"/>
          <w:cs/>
        </w:rPr>
        <w:t xml:space="preserve">โดยกลุ่มบริษัทตัดรายการสินทรัพย์ หนี้สิน ส่วนได้เสียที่ไม่มีอำนาจควบคุม และส่วนประกอบอื่นในส่วนของเจ้าของที่เกี่ยวข้องกับ </w:t>
      </w:r>
      <w:r w:rsidRPr="00E26FD4">
        <w:rPr>
          <w:rFonts w:ascii="Angsana New" w:hAnsi="Angsana New"/>
          <w:sz w:val="30"/>
          <w:szCs w:val="30"/>
        </w:rPr>
        <w:t xml:space="preserve">VDP </w:t>
      </w:r>
      <w:r w:rsidRPr="00E26FD4">
        <w:rPr>
          <w:rFonts w:ascii="Angsana New" w:hAnsi="Angsana New"/>
          <w:sz w:val="30"/>
          <w:szCs w:val="30"/>
          <w:cs/>
        </w:rPr>
        <w:t xml:space="preserve">ในงบการเงินรวมดังนี้ </w:t>
      </w:r>
    </w:p>
    <w:p w14:paraId="24FC17B2" w14:textId="77777777" w:rsidR="001F252C" w:rsidRPr="00E26FD4" w:rsidRDefault="001F252C" w:rsidP="001F252C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576" w:tblpY="46"/>
        <w:tblW w:w="8964" w:type="dxa"/>
        <w:tblLook w:val="01E0" w:firstRow="1" w:lastRow="1" w:firstColumn="1" w:lastColumn="1" w:noHBand="0" w:noVBand="0"/>
      </w:tblPr>
      <w:tblGrid>
        <w:gridCol w:w="5940"/>
        <w:gridCol w:w="990"/>
        <w:gridCol w:w="270"/>
        <w:gridCol w:w="1764"/>
      </w:tblGrid>
      <w:tr w:rsidR="001F252C" w:rsidRPr="00E26FD4" w14:paraId="29D4063D" w14:textId="77777777" w:rsidTr="0041214F">
        <w:trPr>
          <w:trHeight w:val="454"/>
          <w:tblHeader/>
        </w:trPr>
        <w:tc>
          <w:tcPr>
            <w:tcW w:w="5940" w:type="dxa"/>
          </w:tcPr>
          <w:p w14:paraId="7625D55D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477387D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BED5E0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64" w:type="dxa"/>
          </w:tcPr>
          <w:p w14:paraId="101FAA46" w14:textId="77777777" w:rsidR="001F252C" w:rsidRPr="00E26FD4" w:rsidRDefault="001F252C" w:rsidP="0041214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26FD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F252C" w:rsidRPr="00E26FD4" w14:paraId="35B5A3A6" w14:textId="77777777" w:rsidTr="0041214F">
        <w:trPr>
          <w:trHeight w:val="454"/>
          <w:tblHeader/>
        </w:trPr>
        <w:tc>
          <w:tcPr>
            <w:tcW w:w="5940" w:type="dxa"/>
          </w:tcPr>
          <w:p w14:paraId="46001E96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DA244D3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370E72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64" w:type="dxa"/>
            <w:vAlign w:val="bottom"/>
          </w:tcPr>
          <w:p w14:paraId="4C32034E" w14:textId="77777777" w:rsidR="001F252C" w:rsidRPr="00E26FD4" w:rsidRDefault="001F252C" w:rsidP="0041214F">
            <w:pPr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52C" w:rsidRPr="00E26FD4" w14:paraId="47A6B773" w14:textId="77777777" w:rsidTr="0041214F">
        <w:trPr>
          <w:trHeight w:val="454"/>
        </w:trPr>
        <w:tc>
          <w:tcPr>
            <w:tcW w:w="5940" w:type="dxa"/>
          </w:tcPr>
          <w:p w14:paraId="1453E8C1" w14:textId="77777777" w:rsidR="001F252C" w:rsidRPr="00E26FD4" w:rsidRDefault="001F252C" w:rsidP="0041214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990" w:type="dxa"/>
          </w:tcPr>
          <w:p w14:paraId="7214F898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91E02C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5C51C2B0" w14:textId="77777777" w:rsidR="001F252C" w:rsidRPr="00E26FD4" w:rsidRDefault="001F252C" w:rsidP="0041214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423,953</w:t>
            </w:r>
          </w:p>
        </w:tc>
      </w:tr>
      <w:tr w:rsidR="001F252C" w:rsidRPr="00E26FD4" w14:paraId="328B56A7" w14:textId="77777777" w:rsidTr="0041214F">
        <w:trPr>
          <w:trHeight w:val="454"/>
        </w:trPr>
        <w:tc>
          <w:tcPr>
            <w:tcW w:w="5940" w:type="dxa"/>
          </w:tcPr>
          <w:p w14:paraId="61D884A0" w14:textId="77777777" w:rsidR="001F252C" w:rsidRPr="00E26FD4" w:rsidRDefault="001F252C" w:rsidP="0041214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990" w:type="dxa"/>
          </w:tcPr>
          <w:p w14:paraId="4A64E3C3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2906D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7AEB5E3D" w14:textId="77777777" w:rsidR="001F252C" w:rsidRPr="00E26FD4" w:rsidRDefault="001F252C" w:rsidP="0041214F">
            <w:pPr>
              <w:pStyle w:val="acctfourfigures"/>
              <w:tabs>
                <w:tab w:val="clear" w:pos="765"/>
                <w:tab w:val="left" w:pos="1426"/>
                <w:tab w:val="center" w:pos="4536"/>
                <w:tab w:val="right" w:pos="9072"/>
              </w:tabs>
              <w:spacing w:line="240" w:lineRule="atLeast"/>
              <w:ind w:left="-79" w:right="-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(423,753)</w:t>
            </w:r>
          </w:p>
        </w:tc>
      </w:tr>
      <w:tr w:rsidR="001F252C" w:rsidRPr="00E26FD4" w14:paraId="0345CD22" w14:textId="77777777" w:rsidTr="0041214F">
        <w:trPr>
          <w:trHeight w:val="454"/>
        </w:trPr>
        <w:tc>
          <w:tcPr>
            <w:tcW w:w="5940" w:type="dxa"/>
          </w:tcPr>
          <w:p w14:paraId="26880E53" w14:textId="77777777" w:rsidR="001F252C" w:rsidRPr="00E26FD4" w:rsidRDefault="001F252C" w:rsidP="0041214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990" w:type="dxa"/>
          </w:tcPr>
          <w:p w14:paraId="4C9A4ED5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F228F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636DB857" w14:textId="674CAD72" w:rsidR="001F252C" w:rsidRPr="00E26FD4" w:rsidRDefault="001F252C" w:rsidP="0041214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111,</w:t>
            </w:r>
            <w:r w:rsidR="007B05FF">
              <w:rPr>
                <w:rFonts w:ascii="Angsana New" w:hAnsi="Angsana New"/>
                <w:sz w:val="30"/>
                <w:szCs w:val="30"/>
              </w:rPr>
              <w:t>813</w:t>
            </w:r>
          </w:p>
        </w:tc>
      </w:tr>
      <w:tr w:rsidR="001F252C" w:rsidRPr="00E26FD4" w14:paraId="70C4DFE5" w14:textId="77777777" w:rsidTr="0041214F">
        <w:trPr>
          <w:trHeight w:val="454"/>
        </w:trPr>
        <w:tc>
          <w:tcPr>
            <w:tcW w:w="5940" w:type="dxa"/>
          </w:tcPr>
          <w:p w14:paraId="27DB3791" w14:textId="77777777" w:rsidR="001F252C" w:rsidRPr="00E26FD4" w:rsidRDefault="001F252C" w:rsidP="0041214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990" w:type="dxa"/>
          </w:tcPr>
          <w:p w14:paraId="1FEF8195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AFBAF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64" w:type="dxa"/>
          </w:tcPr>
          <w:p w14:paraId="51A63826" w14:textId="77777777" w:rsidR="001F252C" w:rsidRPr="00E26FD4" w:rsidRDefault="001F252C" w:rsidP="0041214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14,938</w:t>
            </w:r>
          </w:p>
        </w:tc>
      </w:tr>
    </w:tbl>
    <w:p w14:paraId="4BCE4914" w14:textId="77777777" w:rsidR="001F252C" w:rsidRPr="00E26FD4" w:rsidRDefault="001F252C" w:rsidP="001F252C">
      <w:pPr>
        <w:rPr>
          <w:rFonts w:ascii="Angsana New" w:hAnsi="Angsana New"/>
        </w:rPr>
      </w:pPr>
    </w:p>
    <w:p w14:paraId="43D66BE4" w14:textId="77777777" w:rsidR="001F252C" w:rsidRPr="00E26FD4" w:rsidRDefault="001F252C" w:rsidP="001F252C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9ACE970" w14:textId="77777777" w:rsidR="00AC6F51" w:rsidRPr="00E26FD4" w:rsidRDefault="00AC6F51" w:rsidP="00AC6F51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ณ วันที่เสร็จสิ้นการขายเงินลงทุนดังกล่าวยอดคงเหลือของสินทรัพย์และหนี้สินที่มีอยู่ระหว่างกลุ่มบริษัทและบริษัทกับ </w:t>
      </w:r>
      <w:r w:rsidRPr="00E26FD4">
        <w:rPr>
          <w:rFonts w:ascii="Angsana New" w:hAnsi="Angsana New"/>
          <w:sz w:val="30"/>
          <w:szCs w:val="30"/>
        </w:rPr>
        <w:t xml:space="preserve">VDP </w:t>
      </w:r>
      <w:r w:rsidRPr="00E26FD4">
        <w:rPr>
          <w:rFonts w:ascii="Angsana New" w:hAnsi="Angsana New"/>
          <w:sz w:val="30"/>
          <w:szCs w:val="30"/>
          <w:cs/>
        </w:rPr>
        <w:t>แต่ละรายการดังนี้</w:t>
      </w:r>
    </w:p>
    <w:p w14:paraId="5C5F7AF4" w14:textId="77777777" w:rsidR="001F252C" w:rsidRPr="00E26FD4" w:rsidRDefault="001F252C" w:rsidP="001F252C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="576" w:tblpY="46"/>
        <w:tblW w:w="9000" w:type="dxa"/>
        <w:tblLook w:val="01E0" w:firstRow="1" w:lastRow="1" w:firstColumn="1" w:lastColumn="1" w:noHBand="0" w:noVBand="0"/>
      </w:tblPr>
      <w:tblGrid>
        <w:gridCol w:w="4500"/>
        <w:gridCol w:w="2070"/>
        <w:gridCol w:w="270"/>
        <w:gridCol w:w="2160"/>
      </w:tblGrid>
      <w:tr w:rsidR="001F252C" w:rsidRPr="00E26FD4" w14:paraId="6554848B" w14:textId="77777777" w:rsidTr="0041214F">
        <w:trPr>
          <w:trHeight w:val="454"/>
          <w:tblHeader/>
        </w:trPr>
        <w:tc>
          <w:tcPr>
            <w:tcW w:w="4500" w:type="dxa"/>
            <w:vAlign w:val="bottom"/>
          </w:tcPr>
          <w:p w14:paraId="55FCCF6F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EAECBA2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26FD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2C6FEC8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5729454D" w14:textId="77777777" w:rsidR="001F252C" w:rsidRPr="00E26FD4" w:rsidRDefault="001F252C" w:rsidP="0041214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6FD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26FD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F252C" w:rsidRPr="00E26FD4" w14:paraId="081FCE52" w14:textId="77777777" w:rsidTr="0041214F">
        <w:trPr>
          <w:trHeight w:val="454"/>
          <w:tblHeader/>
        </w:trPr>
        <w:tc>
          <w:tcPr>
            <w:tcW w:w="4500" w:type="dxa"/>
            <w:vAlign w:val="bottom"/>
          </w:tcPr>
          <w:p w14:paraId="766DC613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6C54B139" w14:textId="77777777" w:rsidR="001F252C" w:rsidRPr="00E26FD4" w:rsidRDefault="001F252C" w:rsidP="0041214F">
            <w:pPr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26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52C" w:rsidRPr="00E26FD4" w14:paraId="0243570F" w14:textId="77777777" w:rsidTr="0041214F">
        <w:trPr>
          <w:trHeight w:val="454"/>
        </w:trPr>
        <w:tc>
          <w:tcPr>
            <w:tcW w:w="4500" w:type="dxa"/>
            <w:vAlign w:val="bottom"/>
          </w:tcPr>
          <w:p w14:paraId="473AE7F2" w14:textId="77777777" w:rsidR="001F252C" w:rsidRPr="00E26FD4" w:rsidRDefault="001F252C" w:rsidP="0041214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70" w:type="dxa"/>
          </w:tcPr>
          <w:p w14:paraId="39E105AF" w14:textId="77777777" w:rsidR="001F252C" w:rsidRPr="00E26FD4" w:rsidRDefault="001F252C" w:rsidP="0041214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270" w:type="dxa"/>
            <w:vAlign w:val="bottom"/>
          </w:tcPr>
          <w:p w14:paraId="08A3CB17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EB2F3E5" w14:textId="77777777" w:rsidR="001F252C" w:rsidRPr="00E26FD4" w:rsidRDefault="001F252C" w:rsidP="0041214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25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F252C" w:rsidRPr="00E26FD4" w14:paraId="759D4C86" w14:textId="77777777" w:rsidTr="0041214F">
        <w:trPr>
          <w:trHeight w:val="454"/>
        </w:trPr>
        <w:tc>
          <w:tcPr>
            <w:tcW w:w="4500" w:type="dxa"/>
            <w:vAlign w:val="bottom"/>
          </w:tcPr>
          <w:p w14:paraId="6C6F9D22" w14:textId="77777777" w:rsidR="001F252C" w:rsidRPr="00E26FD4" w:rsidRDefault="001F252C" w:rsidP="0041214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070" w:type="dxa"/>
          </w:tcPr>
          <w:p w14:paraId="10EC1486" w14:textId="77777777" w:rsidR="001F252C" w:rsidRPr="00E26FD4" w:rsidRDefault="001F252C" w:rsidP="0041214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11,545</w:t>
            </w:r>
          </w:p>
        </w:tc>
        <w:tc>
          <w:tcPr>
            <w:tcW w:w="270" w:type="dxa"/>
            <w:vAlign w:val="bottom"/>
          </w:tcPr>
          <w:p w14:paraId="4BDC03C3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52893AB0" w14:textId="77777777" w:rsidR="001F252C" w:rsidRPr="00E26FD4" w:rsidRDefault="001F252C" w:rsidP="0041214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10,204</w:t>
            </w:r>
          </w:p>
        </w:tc>
      </w:tr>
      <w:tr w:rsidR="001F252C" w:rsidRPr="00E26FD4" w14:paraId="1FE1DD60" w14:textId="77777777" w:rsidTr="0041214F">
        <w:trPr>
          <w:trHeight w:val="454"/>
        </w:trPr>
        <w:tc>
          <w:tcPr>
            <w:tcW w:w="4500" w:type="dxa"/>
            <w:vAlign w:val="bottom"/>
          </w:tcPr>
          <w:p w14:paraId="2E8DA1AC" w14:textId="77777777" w:rsidR="001F252C" w:rsidRPr="00E26FD4" w:rsidRDefault="001F252C" w:rsidP="0041214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070" w:type="dxa"/>
          </w:tcPr>
          <w:p w14:paraId="0A801A08" w14:textId="77777777" w:rsidR="001F252C" w:rsidRPr="00E26FD4" w:rsidRDefault="001F252C" w:rsidP="0041214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val="en-US" w:bidi="th-TH"/>
              </w:rPr>
              <w:t>295,044</w:t>
            </w:r>
          </w:p>
        </w:tc>
        <w:tc>
          <w:tcPr>
            <w:tcW w:w="270" w:type="dxa"/>
            <w:vAlign w:val="bottom"/>
          </w:tcPr>
          <w:p w14:paraId="6F735083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35E4A6DB" w14:textId="77777777" w:rsidR="001F252C" w:rsidRPr="00E26FD4" w:rsidRDefault="001F252C" w:rsidP="000E28FE">
            <w:pPr>
              <w:pStyle w:val="acctfourfigures"/>
              <w:tabs>
                <w:tab w:val="clear" w:pos="765"/>
                <w:tab w:val="left" w:pos="1828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bidi="th-TH"/>
              </w:rPr>
              <w:t>280,045</w:t>
            </w:r>
          </w:p>
        </w:tc>
      </w:tr>
      <w:tr w:rsidR="001F252C" w:rsidRPr="00E26FD4" w14:paraId="78A5016C" w14:textId="77777777" w:rsidTr="0041214F">
        <w:trPr>
          <w:trHeight w:val="454"/>
        </w:trPr>
        <w:tc>
          <w:tcPr>
            <w:tcW w:w="4500" w:type="dxa"/>
            <w:vAlign w:val="bottom"/>
          </w:tcPr>
          <w:p w14:paraId="36F68018" w14:textId="77777777" w:rsidR="001F252C" w:rsidRPr="00E26FD4" w:rsidRDefault="001F252C" w:rsidP="0041214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70" w:type="dxa"/>
          </w:tcPr>
          <w:p w14:paraId="299CF8DA" w14:textId="77777777" w:rsidR="001F252C" w:rsidRPr="000E28FE" w:rsidRDefault="001F252C" w:rsidP="000E28FE">
            <w:pPr>
              <w:pStyle w:val="acctfourfigures"/>
              <w:tabs>
                <w:tab w:val="clear" w:pos="765"/>
                <w:tab w:val="left" w:pos="1426"/>
                <w:tab w:val="center" w:pos="4536"/>
                <w:tab w:val="right" w:pos="9072"/>
              </w:tabs>
              <w:spacing w:line="240" w:lineRule="atLeast"/>
              <w:ind w:left="-79" w:right="-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28FE">
              <w:rPr>
                <w:rFonts w:ascii="Angsana New" w:hAnsi="Angsana New"/>
                <w:sz w:val="30"/>
                <w:szCs w:val="30"/>
              </w:rPr>
              <w:t>(33,774)</w:t>
            </w:r>
          </w:p>
        </w:tc>
        <w:tc>
          <w:tcPr>
            <w:tcW w:w="270" w:type="dxa"/>
            <w:vAlign w:val="bottom"/>
          </w:tcPr>
          <w:p w14:paraId="06039EC3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53EE50F7" w14:textId="77777777" w:rsidR="001F252C" w:rsidRPr="00E26FD4" w:rsidRDefault="001F252C" w:rsidP="000E28FE">
            <w:pPr>
              <w:pStyle w:val="acctfourfigures"/>
              <w:tabs>
                <w:tab w:val="clear" w:pos="765"/>
                <w:tab w:val="left" w:pos="1418"/>
                <w:tab w:val="left" w:pos="1774"/>
                <w:tab w:val="left" w:pos="1871"/>
                <w:tab w:val="center" w:pos="4536"/>
                <w:tab w:val="right" w:pos="9072"/>
              </w:tabs>
              <w:spacing w:line="240" w:lineRule="atLeast"/>
              <w:ind w:left="-79" w:right="-4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6FD4">
              <w:rPr>
                <w:rFonts w:ascii="Angsana New" w:hAnsi="Angsana New"/>
                <w:sz w:val="30"/>
                <w:szCs w:val="30"/>
                <w:lang w:bidi="th-TH"/>
              </w:rPr>
              <w:t>(170)</w:t>
            </w:r>
          </w:p>
        </w:tc>
      </w:tr>
      <w:tr w:rsidR="001F252C" w:rsidRPr="00E26FD4" w14:paraId="1B2D1979" w14:textId="77777777" w:rsidTr="0041214F">
        <w:trPr>
          <w:trHeight w:val="454"/>
        </w:trPr>
        <w:tc>
          <w:tcPr>
            <w:tcW w:w="4500" w:type="dxa"/>
            <w:vAlign w:val="bottom"/>
          </w:tcPr>
          <w:p w14:paraId="6D348970" w14:textId="77777777" w:rsidR="001F252C" w:rsidRPr="00E26FD4" w:rsidRDefault="001F252C" w:rsidP="0041214F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070" w:type="dxa"/>
            <w:vAlign w:val="bottom"/>
          </w:tcPr>
          <w:p w14:paraId="13897B9C" w14:textId="77777777" w:rsidR="001F252C" w:rsidRPr="00E26FD4" w:rsidRDefault="001F252C" w:rsidP="000E28FE">
            <w:pPr>
              <w:pStyle w:val="acctfourfigures"/>
              <w:tabs>
                <w:tab w:val="clear" w:pos="765"/>
                <w:tab w:val="left" w:pos="1426"/>
                <w:tab w:val="center" w:pos="4536"/>
                <w:tab w:val="right" w:pos="9072"/>
              </w:tabs>
              <w:spacing w:line="240" w:lineRule="atLeast"/>
              <w:ind w:left="-79" w:right="-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E28FE">
              <w:rPr>
                <w:rFonts w:ascii="Angsana New" w:hAnsi="Angsana New"/>
                <w:sz w:val="30"/>
                <w:szCs w:val="30"/>
              </w:rPr>
              <w:t>26</w:t>
            </w:r>
            <w:r w:rsidRPr="00E26FD4">
              <w:rPr>
                <w:rFonts w:ascii="Angsana New" w:hAnsi="Angsana New"/>
                <w:sz w:val="30"/>
                <w:szCs w:val="30"/>
              </w:rPr>
              <w:t>,</w:t>
            </w:r>
            <w:r w:rsidRPr="000E28FE">
              <w:rPr>
                <w:rFonts w:ascii="Angsana New" w:hAnsi="Angsana New"/>
                <w:sz w:val="30"/>
                <w:szCs w:val="30"/>
              </w:rPr>
              <w:t>882</w:t>
            </w:r>
            <w:r w:rsidRPr="00E26FD4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C57D522" w14:textId="77777777" w:rsidR="001F252C" w:rsidRPr="00E26FD4" w:rsidRDefault="001F252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0983B70" w14:textId="77777777" w:rsidR="001F252C" w:rsidRPr="00E26FD4" w:rsidRDefault="001F252C" w:rsidP="0041214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2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6F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A3059EF" w14:textId="77777777" w:rsidR="00B8620A" w:rsidRPr="00E26FD4" w:rsidRDefault="00B8620A" w:rsidP="00B8620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กลุ่มบริษัทรับรู้ส่วนต่างของการตัดรายการ</w:t>
      </w:r>
      <w:r>
        <w:rPr>
          <w:rFonts w:ascii="Angsana New" w:hAnsi="Angsana New" w:hint="cs"/>
          <w:sz w:val="30"/>
          <w:szCs w:val="30"/>
          <w:cs/>
        </w:rPr>
        <w:t xml:space="preserve">ที่เกี่ยวข้องกับ </w:t>
      </w:r>
      <w:r>
        <w:rPr>
          <w:rFonts w:ascii="Angsana New" w:hAnsi="Angsana New"/>
          <w:sz w:val="30"/>
          <w:szCs w:val="30"/>
        </w:rPr>
        <w:t>VDP</w:t>
      </w:r>
      <w:r w:rsidRPr="00E26FD4">
        <w:rPr>
          <w:rFonts w:ascii="Angsana New" w:hAnsi="Angsana New"/>
          <w:sz w:val="30"/>
          <w:szCs w:val="30"/>
          <w:cs/>
        </w:rPr>
        <w:t xml:space="preserve"> และสินทรัพย์สุทธิที่ได้รับมา โดยการกลับรายการผลขาดทุนจากการด้อยค่ากลุ่มสินทรัพย์ และหนี้สินที่จะจำหน่ายที่จัดประเภทเป็นสินทรัพย์ที่ถือไว้เพื่อขายที่เคยรับรู้ในไตรมาสที่ </w:t>
      </w:r>
      <w:r w:rsidRPr="00E26FD4">
        <w:rPr>
          <w:rFonts w:ascii="Angsana New" w:hAnsi="Angsana New"/>
          <w:sz w:val="30"/>
          <w:szCs w:val="30"/>
        </w:rPr>
        <w:t>2</w:t>
      </w:r>
      <w:r w:rsidRPr="00E26FD4">
        <w:rPr>
          <w:rFonts w:ascii="Angsana New" w:hAnsi="Angsana New"/>
          <w:sz w:val="30"/>
          <w:szCs w:val="30"/>
          <w:cs/>
        </w:rPr>
        <w:t xml:space="preserve"> จำนวน </w:t>
      </w:r>
      <w:r w:rsidRPr="00E26FD4">
        <w:rPr>
          <w:rFonts w:ascii="Angsana New" w:hAnsi="Angsana New"/>
          <w:sz w:val="30"/>
          <w:szCs w:val="30"/>
        </w:rPr>
        <w:t>16</w:t>
      </w:r>
      <w:r>
        <w:rPr>
          <w:rFonts w:ascii="Angsana New" w:hAnsi="Angsana New"/>
          <w:sz w:val="30"/>
          <w:szCs w:val="30"/>
        </w:rPr>
        <w:t xml:space="preserve">8.7 </w:t>
      </w:r>
      <w:r w:rsidRPr="00E26FD4">
        <w:rPr>
          <w:rFonts w:ascii="Angsana New" w:hAnsi="Angsana New"/>
          <w:sz w:val="30"/>
          <w:szCs w:val="30"/>
          <w:cs/>
        </w:rPr>
        <w:t>ล้านบาท ในงบกำไรขาดทุนเบ็ดเสร็จรวมสำหรับ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26FD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643C3">
        <w:rPr>
          <w:rFonts w:ascii="Angsana New" w:hAnsi="Angsana New"/>
          <w:sz w:val="30"/>
          <w:szCs w:val="30"/>
        </w:rPr>
        <w:t xml:space="preserve">31 </w:t>
      </w:r>
      <w:r w:rsidRPr="00F643C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643C3">
        <w:rPr>
          <w:rFonts w:ascii="Angsana New" w:hAnsi="Angsana New"/>
          <w:sz w:val="30"/>
          <w:szCs w:val="30"/>
        </w:rPr>
        <w:t>2568</w:t>
      </w:r>
    </w:p>
    <w:p w14:paraId="520BB326" w14:textId="77777777" w:rsidR="001F252C" w:rsidRPr="00B8620A" w:rsidRDefault="001F252C" w:rsidP="001F252C">
      <w:pPr>
        <w:jc w:val="thaiDistribute"/>
        <w:rPr>
          <w:rFonts w:ascii="Angsana New" w:hAnsi="Angsana New"/>
          <w:sz w:val="30"/>
          <w:szCs w:val="30"/>
        </w:rPr>
      </w:pPr>
    </w:p>
    <w:p w14:paraId="10BE6294" w14:textId="77777777" w:rsidR="005763AE" w:rsidRDefault="005763AE" w:rsidP="005763A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26FD4">
        <w:rPr>
          <w:rFonts w:ascii="Angsana New" w:hAnsi="Angsana New"/>
          <w:sz w:val="30"/>
          <w:szCs w:val="30"/>
          <w:cs/>
        </w:rPr>
        <w:t xml:space="preserve">บริษัทได้รับหนังสือจาก </w:t>
      </w:r>
      <w:r w:rsidRPr="00E26FD4">
        <w:rPr>
          <w:rFonts w:ascii="Angsana New" w:hAnsi="Angsana New"/>
          <w:sz w:val="30"/>
          <w:szCs w:val="30"/>
        </w:rPr>
        <w:t xml:space="preserve">VDP </w:t>
      </w:r>
      <w:r w:rsidRPr="00E26FD4">
        <w:rPr>
          <w:rFonts w:ascii="Angsana New" w:hAnsi="Angsana New"/>
          <w:sz w:val="30"/>
          <w:szCs w:val="30"/>
          <w:cs/>
        </w:rPr>
        <w:t xml:space="preserve">เพื่อเสนอการชำระหนี้โดยการส่งมอบเครื่องจำหน่ายสินค้าอัตโนมัติ ซึ่งบริษัทได้ตอบรับข้อเสนอดังกล่าว อย่างไรก็ตาม การตีทรัพย์ชำระหนี้ยังไม่แล้วเสร็จภายในรอบระยะเวลาบัญชีสิ้นสุดวันที่ </w:t>
      </w:r>
      <w:r w:rsidRPr="00F643C3">
        <w:rPr>
          <w:rFonts w:ascii="Angsana New" w:hAnsi="Angsana New"/>
          <w:sz w:val="30"/>
          <w:szCs w:val="30"/>
        </w:rPr>
        <w:t xml:space="preserve">31 </w:t>
      </w:r>
      <w:r w:rsidRPr="00F643C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643C3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6FD4">
        <w:rPr>
          <w:rFonts w:ascii="Angsana New" w:hAnsi="Angsana New"/>
          <w:sz w:val="30"/>
          <w:szCs w:val="30"/>
          <w:cs/>
        </w:rPr>
        <w:t>ณ วันที่งบการเงินนี้ได้รับอนุมัติ กลุ่มบริษัทและบริษัทอยู่ในระหว่างการเข้าทำบันทึกข้อตกลงโอนทรัพย์เพื่อชำระหนี้ รวมถึงการหาข้อสรุปในการชำระหนี้คงเหลือ</w:t>
      </w:r>
    </w:p>
    <w:p w14:paraId="0FAF45DE" w14:textId="77777777" w:rsidR="00D57FD2" w:rsidRDefault="00D57FD2" w:rsidP="00D57FD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B099F99" w14:textId="3A4003B9" w:rsidR="00A50121" w:rsidRDefault="003B16CE" w:rsidP="003B16CE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B16CE">
        <w:rPr>
          <w:rFonts w:ascii="Angsana New" w:hAnsi="Angsana New"/>
          <w:color w:val="000000"/>
          <w:sz w:val="30"/>
          <w:szCs w:val="30"/>
          <w:cs/>
        </w:rPr>
        <w:t xml:space="preserve">ในระหว่างไตรมาสที่ </w:t>
      </w:r>
      <w:r w:rsidR="00D62402" w:rsidRPr="00D62402">
        <w:rPr>
          <w:rFonts w:ascii="Angsana New" w:hAnsi="Angsana New"/>
          <w:color w:val="000000"/>
          <w:sz w:val="30"/>
          <w:szCs w:val="30"/>
        </w:rPr>
        <w:t>4</w:t>
      </w:r>
      <w:r w:rsidRPr="003B16CE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="00D62402" w:rsidRPr="00D62402">
        <w:rPr>
          <w:rFonts w:ascii="Angsana New" w:hAnsi="Angsana New"/>
          <w:color w:val="000000"/>
          <w:sz w:val="30"/>
          <w:szCs w:val="30"/>
        </w:rPr>
        <w:t>2568</w:t>
      </w:r>
      <w:r w:rsidRPr="003B16CE">
        <w:rPr>
          <w:rFonts w:ascii="Angsana New" w:hAnsi="Angsana New"/>
          <w:color w:val="000000"/>
          <w:sz w:val="30"/>
          <w:szCs w:val="30"/>
          <w:cs/>
        </w:rPr>
        <w:t xml:space="preserve"> ผู้บริหารพิจารณาว่ามีความเป็นไปได้ที่ </w:t>
      </w:r>
      <w:r w:rsidRPr="003B16CE">
        <w:rPr>
          <w:rFonts w:ascii="Angsana New" w:hAnsi="Angsana New"/>
          <w:color w:val="000000"/>
          <w:sz w:val="30"/>
          <w:szCs w:val="30"/>
        </w:rPr>
        <w:t xml:space="preserve">VDP </w:t>
      </w:r>
      <w:r w:rsidRPr="003B16CE">
        <w:rPr>
          <w:rFonts w:ascii="Angsana New" w:hAnsi="Angsana New"/>
          <w:color w:val="000000"/>
          <w:sz w:val="30"/>
          <w:szCs w:val="30"/>
          <w:cs/>
        </w:rPr>
        <w:t xml:space="preserve">จะไม่สามารถจ่ายชำระหนี้คงเหลือดังกล่าวได้และได้รับรู้ผลขาดทุนด้านเครดิตที่คาดว่าจะเกิดขึ้นของลูกหนี้การค้า ลูกหนี้หมุนเวียนอื่น และเงินให้กู้ยืมระยะสั้น เต็มจำนวนรวม </w:t>
      </w:r>
      <w:r w:rsidR="00D62402" w:rsidRPr="00D62402">
        <w:rPr>
          <w:rFonts w:ascii="Angsana New" w:hAnsi="Angsana New"/>
          <w:color w:val="000000"/>
          <w:sz w:val="30"/>
          <w:szCs w:val="30"/>
        </w:rPr>
        <w:t>307</w:t>
      </w:r>
      <w:r w:rsidRPr="003B16CE">
        <w:rPr>
          <w:rFonts w:ascii="Angsana New" w:hAnsi="Angsana New"/>
          <w:color w:val="000000"/>
          <w:sz w:val="30"/>
          <w:szCs w:val="30"/>
          <w:cs/>
        </w:rPr>
        <w:t>.</w:t>
      </w:r>
      <w:r w:rsidR="00D62402" w:rsidRPr="00D62402">
        <w:rPr>
          <w:rFonts w:ascii="Angsana New" w:hAnsi="Angsana New"/>
          <w:color w:val="000000"/>
          <w:sz w:val="30"/>
          <w:szCs w:val="30"/>
        </w:rPr>
        <w:t>4</w:t>
      </w:r>
      <w:r w:rsidRPr="003B16CE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 </w:t>
      </w:r>
      <w:r w:rsidR="00D62402" w:rsidRPr="00D62402">
        <w:rPr>
          <w:rFonts w:ascii="Angsana New" w:hAnsi="Angsana New"/>
          <w:color w:val="000000"/>
          <w:sz w:val="30"/>
          <w:szCs w:val="30"/>
        </w:rPr>
        <w:t>290</w:t>
      </w:r>
      <w:r w:rsidRPr="003B16CE">
        <w:rPr>
          <w:rFonts w:ascii="Angsana New" w:hAnsi="Angsana New"/>
          <w:color w:val="000000"/>
          <w:sz w:val="30"/>
          <w:szCs w:val="30"/>
          <w:cs/>
        </w:rPr>
        <w:t>.</w:t>
      </w:r>
      <w:r w:rsidR="00D62402" w:rsidRPr="00D62402">
        <w:rPr>
          <w:rFonts w:ascii="Angsana New" w:hAnsi="Angsana New"/>
          <w:color w:val="000000"/>
          <w:sz w:val="30"/>
          <w:szCs w:val="30"/>
        </w:rPr>
        <w:t>2</w:t>
      </w:r>
      <w:r w:rsidRPr="003B16CE">
        <w:rPr>
          <w:rFonts w:ascii="Angsana New" w:hAnsi="Angsana New"/>
          <w:color w:val="000000"/>
          <w:sz w:val="30"/>
          <w:szCs w:val="30"/>
          <w:cs/>
        </w:rPr>
        <w:t xml:space="preserve"> ล้านบาท ในงบกำไรขาดทุนเบ็ดเสร็จรวมและงบกำไรขาดทุนเบ็ดเสร็จเฉพาะกิจการสำหรับสิ้นปีสิ้นสุดวันที่ </w:t>
      </w:r>
      <w:r w:rsidR="00D62402" w:rsidRPr="00D62402">
        <w:rPr>
          <w:rFonts w:ascii="Angsana New" w:hAnsi="Angsana New"/>
          <w:color w:val="000000"/>
          <w:sz w:val="30"/>
          <w:szCs w:val="30"/>
        </w:rPr>
        <w:t>31</w:t>
      </w:r>
      <w:r w:rsidRPr="003B16CE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D62402" w:rsidRPr="00D62402">
        <w:rPr>
          <w:rFonts w:ascii="Angsana New" w:hAnsi="Angsana New"/>
          <w:color w:val="000000"/>
          <w:sz w:val="30"/>
          <w:szCs w:val="30"/>
        </w:rPr>
        <w:t>2568</w:t>
      </w:r>
      <w:r w:rsidRPr="003B16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D0B19">
        <w:rPr>
          <w:rFonts w:ascii="Angsana New" w:hAnsi="Angsana New" w:hint="cs"/>
          <w:color w:val="000000"/>
          <w:sz w:val="30"/>
          <w:szCs w:val="30"/>
          <w:cs/>
        </w:rPr>
        <w:t xml:space="preserve">ตามลำดับ </w:t>
      </w:r>
      <w:r w:rsidRPr="003B16CE">
        <w:rPr>
          <w:rFonts w:ascii="Angsana New" w:hAnsi="Angsana New"/>
          <w:color w:val="000000"/>
          <w:sz w:val="30"/>
          <w:szCs w:val="30"/>
          <w:cs/>
        </w:rPr>
        <w:t xml:space="preserve">อย่างไรก็ตาม ผู้บริหารอยู่ในระหว่างการดำเนินการตีทรัพย์ชำระหนี้ โดยมูลค่าของสินทรัพย์ที่คาดว่าจะได้รับคืนจาก </w:t>
      </w:r>
      <w:r w:rsidRPr="003B16CE">
        <w:rPr>
          <w:rFonts w:ascii="Angsana New" w:hAnsi="Angsana New"/>
          <w:color w:val="000000"/>
          <w:sz w:val="30"/>
          <w:szCs w:val="30"/>
        </w:rPr>
        <w:t xml:space="preserve">VDP </w:t>
      </w:r>
      <w:r w:rsidRPr="003B16CE">
        <w:rPr>
          <w:rFonts w:ascii="Angsana New" w:hAnsi="Angsana New"/>
          <w:color w:val="000000"/>
          <w:sz w:val="30"/>
          <w:szCs w:val="30"/>
          <w:cs/>
        </w:rPr>
        <w:t>ขึ้นอยู่กับกระบวนการตีทรัพย์ชำระหนี้และผู้บริหารมีแผนที่จะนำเครื่องจำหน่ายสินค้าอัตโนมัติที่ได้รับมอบออกจำหน่าย เพื่อนำเงินที่ขายได้มาชำระหนี้</w:t>
      </w:r>
    </w:p>
    <w:p w14:paraId="21037282" w14:textId="77777777" w:rsidR="003B16CE" w:rsidRPr="00E26FD4" w:rsidRDefault="003B16CE" w:rsidP="00A50121">
      <w:pPr>
        <w:jc w:val="thaiDistribute"/>
        <w:rPr>
          <w:rFonts w:ascii="Angsana New" w:hAnsi="Angsana New"/>
          <w:sz w:val="30"/>
          <w:szCs w:val="30"/>
        </w:rPr>
      </w:pPr>
    </w:p>
    <w:p w14:paraId="64628F49" w14:textId="7F2BC6F2" w:rsidR="00653164" w:rsidRDefault="00F4594F" w:rsidP="001F252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594F">
        <w:rPr>
          <w:rFonts w:ascii="Angsana New" w:hAnsi="Angsana New"/>
          <w:sz w:val="30"/>
          <w:szCs w:val="30"/>
          <w:cs/>
        </w:rPr>
        <w:t xml:space="preserve">นอกจากนี้ บริษัทเป็นผู้ค้ำประกันให้กับ </w:t>
      </w:r>
      <w:r w:rsidRPr="00F4594F">
        <w:rPr>
          <w:rFonts w:ascii="Angsana New" w:hAnsi="Angsana New"/>
          <w:sz w:val="30"/>
          <w:szCs w:val="30"/>
        </w:rPr>
        <w:t xml:space="preserve">VDP </w:t>
      </w:r>
      <w:r w:rsidRPr="00F4594F">
        <w:rPr>
          <w:rFonts w:ascii="Angsana New" w:hAnsi="Angsana New"/>
          <w:sz w:val="30"/>
          <w:szCs w:val="30"/>
          <w:cs/>
        </w:rPr>
        <w:t xml:space="preserve">ตามสัญญาสินเชื่อหมุนเวียนกับสถาบันการเงิน และสัญญาเช่า/เช่าซื้อระหว่าง </w:t>
      </w:r>
      <w:r w:rsidRPr="00F4594F">
        <w:rPr>
          <w:rFonts w:ascii="Angsana New" w:hAnsi="Angsana New"/>
          <w:sz w:val="30"/>
          <w:szCs w:val="30"/>
        </w:rPr>
        <w:t xml:space="preserve">VDP </w:t>
      </w:r>
      <w:r w:rsidRPr="00F4594F">
        <w:rPr>
          <w:rFonts w:ascii="Angsana New" w:hAnsi="Angsana New"/>
          <w:sz w:val="30"/>
          <w:szCs w:val="30"/>
          <w:cs/>
        </w:rPr>
        <w:t xml:space="preserve">กับเจ้าหนี้สัญญาเช่าหลายแห่ง ซึ่งบริษัทได้รับหนังสือบอกกล่าวจากสถาบันการเงินให้ชำระหนี้ในฐานะผู้ค้ำประกันตามสัญญาสินเชื่อหมุนเวียนซึ่งส่งผลให้บริษัทอาจมีภาระผูกพันในการชำระหนี้ตามสัญญาค้ำประกันเป็นจำนวนเงินต้นและดอกเบี้ยคงค้างจำนวน </w:t>
      </w:r>
      <w:r w:rsidR="00D62402" w:rsidRPr="00D62402">
        <w:rPr>
          <w:rFonts w:ascii="Angsana New" w:hAnsi="Angsana New"/>
          <w:sz w:val="30"/>
          <w:szCs w:val="30"/>
        </w:rPr>
        <w:t>29</w:t>
      </w:r>
      <w:r w:rsidRPr="00F4594F">
        <w:rPr>
          <w:rFonts w:ascii="Angsana New" w:hAnsi="Angsana New"/>
          <w:sz w:val="30"/>
          <w:szCs w:val="30"/>
          <w:cs/>
        </w:rPr>
        <w:t>.</w:t>
      </w:r>
      <w:r w:rsidR="00D62402" w:rsidRPr="00D62402">
        <w:rPr>
          <w:rFonts w:ascii="Angsana New" w:hAnsi="Angsana New"/>
          <w:sz w:val="30"/>
          <w:szCs w:val="30"/>
        </w:rPr>
        <w:t>4</w:t>
      </w:r>
      <w:r w:rsidRPr="00F4594F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D62402" w:rsidRPr="00D62402">
        <w:rPr>
          <w:rFonts w:ascii="Angsana New" w:hAnsi="Angsana New"/>
          <w:sz w:val="30"/>
          <w:szCs w:val="30"/>
        </w:rPr>
        <w:t>4</w:t>
      </w:r>
      <w:r w:rsidRPr="00F4594F">
        <w:rPr>
          <w:rFonts w:ascii="Angsana New" w:hAnsi="Angsana New"/>
          <w:sz w:val="30"/>
          <w:szCs w:val="30"/>
          <w:cs/>
        </w:rPr>
        <w:t>.</w:t>
      </w:r>
      <w:r w:rsidR="00D62402" w:rsidRPr="00D62402">
        <w:rPr>
          <w:rFonts w:ascii="Angsana New" w:hAnsi="Angsana New"/>
          <w:sz w:val="30"/>
          <w:szCs w:val="30"/>
        </w:rPr>
        <w:t>0</w:t>
      </w:r>
      <w:r w:rsidRPr="00F4594F">
        <w:rPr>
          <w:rFonts w:ascii="Angsana New" w:hAnsi="Angsana New"/>
          <w:sz w:val="30"/>
          <w:szCs w:val="30"/>
          <w:cs/>
        </w:rPr>
        <w:t xml:space="preserve"> ล้านบาท ตามลำดับนอกจากนี้ บริษัทได้รับคำฟ้อง/คำพิพากษาในฐานะเป็นจำเลยร่วมในฐานความผิดในสัญญาเช่า เนื่องจากมีสถานะเป็นผู้ค้ำประกันตามสัญญาเช่า/เช่าซื้อตู้จำหน่ายสินค้าอัตโนมัติระหว่าง </w:t>
      </w:r>
      <w:r w:rsidRPr="00F4594F">
        <w:rPr>
          <w:rFonts w:ascii="Angsana New" w:hAnsi="Angsana New"/>
          <w:sz w:val="30"/>
          <w:szCs w:val="30"/>
        </w:rPr>
        <w:t xml:space="preserve">VDP </w:t>
      </w:r>
      <w:r w:rsidRPr="00F4594F">
        <w:rPr>
          <w:rFonts w:ascii="Angsana New" w:hAnsi="Angsana New"/>
          <w:sz w:val="30"/>
          <w:szCs w:val="30"/>
          <w:cs/>
        </w:rPr>
        <w:t xml:space="preserve">กับเจ้าหนี้สัญญาเช่าหลายแห่ง โดยมีมูลหนี้ตามบัญชีจำนวน </w:t>
      </w:r>
      <w:r w:rsidR="00D62402" w:rsidRPr="00D62402">
        <w:rPr>
          <w:rFonts w:ascii="Angsana New" w:hAnsi="Angsana New"/>
          <w:sz w:val="30"/>
          <w:szCs w:val="30"/>
        </w:rPr>
        <w:t>84</w:t>
      </w:r>
      <w:r w:rsidRPr="00F4594F">
        <w:rPr>
          <w:rFonts w:ascii="Angsana New" w:hAnsi="Angsana New"/>
          <w:sz w:val="30"/>
          <w:szCs w:val="30"/>
          <w:cs/>
        </w:rPr>
        <w:t>.</w:t>
      </w:r>
      <w:r w:rsidR="00D62402" w:rsidRPr="00D62402">
        <w:rPr>
          <w:rFonts w:ascii="Angsana New" w:hAnsi="Angsana New"/>
          <w:sz w:val="30"/>
          <w:szCs w:val="30"/>
        </w:rPr>
        <w:t>9</w:t>
      </w:r>
      <w:r w:rsidRPr="00F4594F">
        <w:rPr>
          <w:rFonts w:ascii="Angsana New" w:hAnsi="Angsana New"/>
          <w:sz w:val="30"/>
          <w:szCs w:val="30"/>
          <w:cs/>
        </w:rPr>
        <w:t xml:space="preserve"> ล้านบาท เจ้าหนี้สัญญาเช่าขอให้ </w:t>
      </w:r>
      <w:r w:rsidRPr="00F4594F">
        <w:rPr>
          <w:rFonts w:ascii="Angsana New" w:hAnsi="Angsana New"/>
          <w:sz w:val="30"/>
          <w:szCs w:val="30"/>
        </w:rPr>
        <w:t xml:space="preserve">VDP </w:t>
      </w:r>
      <w:r w:rsidRPr="00F4594F">
        <w:rPr>
          <w:rFonts w:ascii="Angsana New" w:hAnsi="Angsana New"/>
          <w:sz w:val="30"/>
          <w:szCs w:val="30"/>
          <w:cs/>
        </w:rPr>
        <w:t xml:space="preserve">ส่งมอบตู้จำหน่ายสินค้าอัตโนมัติคืนให้แก่เจ้าหนี้สัญญาเช่า หรือให้ใช้ราคาแทนเท่ากับมูลค่าตามสัญญาเช่าที่ค้างชำระ ดังนั้น ผู้บริหารจึงพิจารณาตั้งหนี้สินจากการค้ำประกันตามหนังสือบอกกล่าวให้ชำระหนี้และทุนทรัพย์ฟ้องร้องจำนวนรวม </w:t>
      </w:r>
      <w:r w:rsidR="00D62402" w:rsidRPr="00D62402">
        <w:rPr>
          <w:rFonts w:ascii="Angsana New" w:hAnsi="Angsana New"/>
          <w:sz w:val="30"/>
          <w:szCs w:val="30"/>
        </w:rPr>
        <w:t>143</w:t>
      </w:r>
      <w:r w:rsidRPr="00F4594F">
        <w:rPr>
          <w:rFonts w:ascii="Angsana New" w:hAnsi="Angsana New"/>
          <w:sz w:val="30"/>
          <w:szCs w:val="30"/>
          <w:cs/>
        </w:rPr>
        <w:t>.</w:t>
      </w:r>
      <w:r w:rsidR="00D62402" w:rsidRPr="00D62402">
        <w:rPr>
          <w:rFonts w:ascii="Angsana New" w:hAnsi="Angsana New"/>
          <w:sz w:val="30"/>
          <w:szCs w:val="30"/>
        </w:rPr>
        <w:t>2</w:t>
      </w:r>
      <w:r w:rsidRPr="00F4594F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ล้านบาทในงบการเงินรวมและงบการเงินเฉพาะกิจการสำหรับปีสิ้นสุดวันที่ </w:t>
      </w:r>
      <w:r w:rsidR="00D62402" w:rsidRPr="00D62402">
        <w:rPr>
          <w:rFonts w:ascii="Angsana New" w:hAnsi="Angsana New"/>
          <w:sz w:val="30"/>
          <w:szCs w:val="30"/>
        </w:rPr>
        <w:t>31</w:t>
      </w:r>
      <w:r w:rsidRPr="00F4594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62402" w:rsidRPr="00D62402">
        <w:rPr>
          <w:rFonts w:ascii="Angsana New" w:hAnsi="Angsana New"/>
          <w:sz w:val="30"/>
          <w:szCs w:val="30"/>
        </w:rPr>
        <w:t>2568</w:t>
      </w:r>
      <w:r w:rsidRPr="00F4594F">
        <w:rPr>
          <w:rFonts w:ascii="Angsana New" w:hAnsi="Angsana New"/>
          <w:sz w:val="30"/>
          <w:szCs w:val="30"/>
          <w:cs/>
        </w:rPr>
        <w:t xml:space="preserve"> ทั้งนี้ผู้บริหารอยู่ระหว่างการเจรจากับ </w:t>
      </w:r>
      <w:r w:rsidRPr="00F4594F">
        <w:rPr>
          <w:rFonts w:ascii="Angsana New" w:hAnsi="Angsana New"/>
          <w:sz w:val="30"/>
          <w:szCs w:val="30"/>
        </w:rPr>
        <w:t xml:space="preserve">VDP </w:t>
      </w:r>
      <w:r w:rsidRPr="00F4594F">
        <w:rPr>
          <w:rFonts w:ascii="Angsana New" w:hAnsi="Angsana New"/>
          <w:sz w:val="30"/>
          <w:szCs w:val="30"/>
          <w:cs/>
        </w:rPr>
        <w:t xml:space="preserve">เพื่อให้ </w:t>
      </w:r>
      <w:r w:rsidRPr="00F4594F">
        <w:rPr>
          <w:rFonts w:ascii="Angsana New" w:hAnsi="Angsana New"/>
          <w:sz w:val="30"/>
          <w:szCs w:val="30"/>
        </w:rPr>
        <w:t xml:space="preserve">VDP </w:t>
      </w:r>
      <w:r w:rsidRPr="00F4594F">
        <w:rPr>
          <w:rFonts w:ascii="Angsana New" w:hAnsi="Angsana New"/>
          <w:sz w:val="30"/>
          <w:szCs w:val="30"/>
          <w:cs/>
        </w:rPr>
        <w:t xml:space="preserve">ปฏิบัติตามข้อเรียกร้องของสถาบันการเงินและเจ้าหนี้สัญญาเช่า โดยผลสำเร็จขึ้นอยู่กับการเจรจาหาแนวทางการชำระหนี้ระหว่าง </w:t>
      </w:r>
      <w:r w:rsidRPr="00F4594F">
        <w:rPr>
          <w:rFonts w:ascii="Angsana New" w:hAnsi="Angsana New"/>
          <w:sz w:val="30"/>
          <w:szCs w:val="30"/>
        </w:rPr>
        <w:t xml:space="preserve">VDP </w:t>
      </w:r>
      <w:r w:rsidRPr="00F4594F">
        <w:rPr>
          <w:rFonts w:ascii="Angsana New" w:hAnsi="Angsana New"/>
          <w:sz w:val="30"/>
          <w:szCs w:val="30"/>
          <w:cs/>
        </w:rPr>
        <w:t xml:space="preserve">และสถาบันการเงิน รวมถึงการส่งคืนเครื่องจำหน่ายสินค้าอัตโนมัติหรือใช้ราคาแทนของ </w:t>
      </w:r>
      <w:r w:rsidRPr="00F4594F">
        <w:rPr>
          <w:rFonts w:ascii="Angsana New" w:hAnsi="Angsana New"/>
          <w:sz w:val="30"/>
          <w:szCs w:val="30"/>
        </w:rPr>
        <w:t xml:space="preserve">VDP </w:t>
      </w:r>
      <w:r w:rsidRPr="00F4594F">
        <w:rPr>
          <w:rFonts w:ascii="Angsana New" w:hAnsi="Angsana New"/>
          <w:sz w:val="30"/>
          <w:szCs w:val="30"/>
          <w:cs/>
        </w:rPr>
        <w:t>กับเจ้าหนี้สัญญาเช่า</w:t>
      </w:r>
    </w:p>
    <w:p w14:paraId="612AD4FE" w14:textId="77777777" w:rsidR="00FC665E" w:rsidRDefault="00FC665E" w:rsidP="001F252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5076299" w14:textId="77777777" w:rsidR="00653164" w:rsidRPr="001F252C" w:rsidRDefault="00653164" w:rsidP="00653164">
      <w:pPr>
        <w:pStyle w:val="BodyText2"/>
        <w:numPr>
          <w:ilvl w:val="0"/>
          <w:numId w:val="29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เงินลงทุนในบริษัทย่อย</w:t>
      </w:r>
    </w:p>
    <w:p w14:paraId="275E5DAD" w14:textId="77777777" w:rsidR="00653164" w:rsidRDefault="00653164" w:rsidP="00653164">
      <w:pPr>
        <w:pStyle w:val="BodyText2"/>
        <w:ind w:left="540"/>
        <w:rPr>
          <w:rFonts w:asciiTheme="minorHAnsi" w:hAnsiTheme="minorHAnsi" w:cstheme="minorHAnsi"/>
          <w:b/>
          <w:bCs/>
          <w:lang w:val="en-US"/>
        </w:rPr>
      </w:pPr>
    </w:p>
    <w:p w14:paraId="6A3C845F" w14:textId="3F216E50" w:rsidR="00653164" w:rsidRPr="0031550B" w:rsidRDefault="00653164" w:rsidP="00653164">
      <w:pPr>
        <w:pStyle w:val="BodyText2"/>
        <w:ind w:left="108" w:firstLine="432"/>
        <w:rPr>
          <w:rFonts w:asciiTheme="minorHAnsi" w:hAnsiTheme="minorHAnsi" w:cstheme="minorHAnsi"/>
          <w:cs/>
          <w:lang w:val="en-US"/>
        </w:rPr>
      </w:pPr>
      <w:r>
        <w:rPr>
          <w:rFonts w:asciiTheme="minorHAnsi" w:hAnsiTheme="minorHAnsi" w:cstheme="minorHAnsi" w:hint="cs"/>
          <w:cs/>
          <w:lang w:val="en-US"/>
        </w:rPr>
        <w:t xml:space="preserve">รายการเงินลงทุน ณ วันที่ </w:t>
      </w:r>
      <w:r w:rsidRPr="00A301CB">
        <w:rPr>
          <w:rFonts w:asciiTheme="minorHAnsi" w:hAnsiTheme="minorHAnsi" w:cstheme="minorHAnsi"/>
          <w:lang w:val="en-US"/>
        </w:rPr>
        <w:t>31</w:t>
      </w:r>
      <w:r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 w:hint="cs"/>
          <w:cs/>
          <w:lang w:val="en-US"/>
        </w:rPr>
        <w:t>ธันวาคม</w:t>
      </w:r>
      <w:r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 w:hint="cs"/>
          <w:cs/>
          <w:lang w:val="en-US"/>
        </w:rPr>
        <w:t>มีดังต่อไปนี้</w:t>
      </w:r>
    </w:p>
    <w:p w14:paraId="2EAF1824" w14:textId="77777777" w:rsidR="00653164" w:rsidRDefault="00653164" w:rsidP="00653164">
      <w:pPr>
        <w:pStyle w:val="BodyText2"/>
        <w:ind w:left="540"/>
        <w:rPr>
          <w:rFonts w:asciiTheme="minorHAnsi" w:hAnsiTheme="minorHAnsi" w:cstheme="minorHAnsi"/>
          <w:b/>
          <w:bCs/>
          <w:lang w:val="en-US"/>
        </w:rPr>
      </w:pPr>
    </w:p>
    <w:tbl>
      <w:tblPr>
        <w:tblW w:w="4623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250"/>
        <w:gridCol w:w="1748"/>
        <w:gridCol w:w="1162"/>
        <w:gridCol w:w="1179"/>
        <w:gridCol w:w="7"/>
        <w:gridCol w:w="187"/>
        <w:gridCol w:w="1165"/>
        <w:gridCol w:w="11"/>
        <w:gridCol w:w="1172"/>
      </w:tblGrid>
      <w:tr w:rsidR="00653164" w:rsidRPr="00021A47" w14:paraId="5640C412" w14:textId="77777777" w:rsidTr="00AF61A4">
        <w:trPr>
          <w:cantSplit/>
          <w:trHeight w:val="245"/>
          <w:tblHeader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0E3DD893" w14:textId="77777777" w:rsidR="00653164" w:rsidRPr="00021A47" w:rsidRDefault="00653164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75AA3B6B" w14:textId="77777777" w:rsidR="00653164" w:rsidRPr="00021A47" w:rsidRDefault="00653164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4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EB664AB" w14:textId="77777777" w:rsidR="00653164" w:rsidRPr="00D73A64" w:rsidRDefault="00653164" w:rsidP="007E37C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14709A">
              <w:rPr>
                <w:rFonts w:asciiTheme="minorHAnsi" w:hAnsiTheme="minorHAns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893DB8" w:rsidRPr="00021A47" w14:paraId="51FD0CB1" w14:textId="77777777" w:rsidTr="00AF61A4">
        <w:trPr>
          <w:cantSplit/>
          <w:trHeight w:val="245"/>
          <w:tblHeader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78F915B7" w14:textId="77777777" w:rsidR="00653164" w:rsidRPr="00021A47" w:rsidRDefault="00653164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06C3170D" w14:textId="77777777" w:rsidR="00653164" w:rsidRPr="00021A47" w:rsidRDefault="00653164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132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581416" w14:textId="1B5943AC" w:rsidR="00653164" w:rsidRPr="00021A47" w:rsidRDefault="00653164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</w:tcPr>
          <w:p w14:paraId="1F07329D" w14:textId="77777777" w:rsidR="00653164" w:rsidRPr="00021A47" w:rsidRDefault="00653164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D615C" w14:textId="77777777" w:rsidR="00653164" w:rsidRPr="00021A47" w:rsidRDefault="00653164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 w:hint="cs"/>
                <w:szCs w:val="22"/>
                <w:cs/>
              </w:rPr>
              <w:t>ราคาทุน</w:t>
            </w:r>
          </w:p>
        </w:tc>
      </w:tr>
      <w:tr w:rsidR="00893DB8" w:rsidRPr="00021A47" w14:paraId="7574763C" w14:textId="77777777" w:rsidTr="00AF61A4">
        <w:trPr>
          <w:cantSplit/>
          <w:trHeight w:val="245"/>
          <w:tblHeader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73DCCF52" w14:textId="77777777" w:rsidR="00B73DCD" w:rsidRPr="00021A47" w:rsidRDefault="00B73DCD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790A61A4" w14:textId="77777777" w:rsidR="00B73DCD" w:rsidRPr="00021A47" w:rsidRDefault="00B73DCD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4709A">
              <w:rPr>
                <w:rFonts w:asciiTheme="minorHAnsi" w:hAnsiTheme="minorHAnsi" w:cstheme="minorHAnsi"/>
                <w:szCs w:val="22"/>
                <w:cs/>
              </w:rPr>
              <w:t>ลักษณะธุรกิ</w:t>
            </w:r>
            <w:r w:rsidRPr="0014709A">
              <w:rPr>
                <w:rFonts w:asciiTheme="minorHAnsi" w:hAnsiTheme="minorHAnsi" w:cstheme="minorHAnsi" w:hint="cs"/>
                <w:szCs w:val="22"/>
                <w:cs/>
              </w:rPr>
              <w:t>จ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E50BD4D" w14:textId="77777777" w:rsidR="00B73DCD" w:rsidRPr="00021A47" w:rsidRDefault="00B73DCD" w:rsidP="0088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14:paraId="7B237633" w14:textId="77777777" w:rsidR="00B73DCD" w:rsidRPr="00021A47" w:rsidRDefault="00B73DCD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2567</w:t>
            </w:r>
          </w:p>
        </w:tc>
        <w:tc>
          <w:tcPr>
            <w:tcW w:w="1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A84AE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6940CE51" w14:textId="77777777" w:rsidR="00B73DCD" w:rsidRPr="00021A47" w:rsidRDefault="00B73DCD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2568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B706A" w14:textId="77777777" w:rsidR="00B73DCD" w:rsidRPr="00021A47" w:rsidRDefault="00B73DCD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2567</w:t>
            </w:r>
          </w:p>
        </w:tc>
      </w:tr>
      <w:tr w:rsidR="00E86BEA" w:rsidRPr="00021A47" w14:paraId="0CF0ACC3" w14:textId="77777777" w:rsidTr="00AF61A4">
        <w:trPr>
          <w:cantSplit/>
          <w:trHeight w:val="245"/>
          <w:tblHeader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0FE8D2F0" w14:textId="77777777" w:rsidR="0035158B" w:rsidRPr="00021A47" w:rsidRDefault="0035158B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71F0ED78" w14:textId="77777777" w:rsidR="0035158B" w:rsidRPr="00021A47" w:rsidRDefault="0035158B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132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8C7F33" w14:textId="1775DD5B" w:rsidR="0035158B" w:rsidRPr="00021A47" w:rsidRDefault="0035158B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4709A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</w:tcPr>
          <w:p w14:paraId="52F883D8" w14:textId="77777777" w:rsidR="0035158B" w:rsidRPr="00021A47" w:rsidRDefault="0035158B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E6D7C7" w14:textId="77777777" w:rsidR="0035158B" w:rsidRPr="00021A47" w:rsidRDefault="0035158B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4709A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893DB8" w:rsidRPr="00021A47" w14:paraId="5BFFDB9E" w14:textId="77777777" w:rsidTr="00AF61A4">
        <w:trPr>
          <w:cantSplit/>
          <w:trHeight w:val="245"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0820628D" w14:textId="77777777" w:rsidR="00B73DCD" w:rsidRPr="00021A47" w:rsidRDefault="00B73DCD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5D71670E" w14:textId="77777777" w:rsidR="00B73DCD" w:rsidRPr="00021A47" w:rsidRDefault="00B73DCD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28B67E3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14:paraId="1901486B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3E432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04963C44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898EF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3DB8" w:rsidRPr="00C45764" w14:paraId="3D4F89C6" w14:textId="77777777" w:rsidTr="00AF61A4">
        <w:trPr>
          <w:cantSplit/>
          <w:trHeight w:val="209"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4904A178" w14:textId="77777777" w:rsidR="00B73DCD" w:rsidRDefault="00B73DCD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สบาย มันนี่ จำกัด</w:t>
            </w:r>
          </w:p>
          <w:p w14:paraId="01993197" w14:textId="0E60B197" w:rsidR="00B73DCD" w:rsidRPr="00AF0578" w:rsidRDefault="00B73DCD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 </w:t>
            </w:r>
            <w:r w:rsidRPr="002D217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2D2177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หมายเหตุข้อ </w:t>
            </w:r>
            <w:r w:rsidRPr="002D217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9.2)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6D1024A0" w14:textId="77777777" w:rsidR="00B73DCD" w:rsidRPr="00021A47" w:rsidRDefault="00B73DCD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บริการทางการเงิน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F5A05DD" w14:textId="1BE50784" w:rsidR="00B73DCD" w:rsidRPr="00021A47" w:rsidRDefault="00B73DCD" w:rsidP="009E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4"/>
                <w:tab w:val="left" w:pos="634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14:paraId="196FBF45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1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96F7D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left="154" w:right="-521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5806FBCE" w14:textId="2B9AA5B1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4F768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21C97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333,500</w:t>
            </w:r>
          </w:p>
        </w:tc>
      </w:tr>
      <w:tr w:rsidR="00893DB8" w:rsidRPr="00021A47" w14:paraId="7134FF68" w14:textId="77777777" w:rsidTr="00AF61A4">
        <w:trPr>
          <w:cantSplit/>
          <w:trHeight w:val="367"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2F653E42" w14:textId="77777777" w:rsidR="00B73DCD" w:rsidRPr="00021A47" w:rsidRDefault="00B73DCD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สบาย มาร์เก็ต พลัส จำกัด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5A1245D6" w14:textId="77777777" w:rsidR="00B73DCD" w:rsidRPr="00021A47" w:rsidRDefault="00B73DCD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A0E171C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768F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14:paraId="67D34C28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1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D7A4A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4" w:right="-521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75E947F7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4F768F">
              <w:rPr>
                <w:rFonts w:asciiTheme="minorHAnsi" w:hAnsiTheme="minorHAnsi" w:cstheme="minorHAnsi"/>
                <w:sz w:val="22"/>
                <w:szCs w:val="22"/>
              </w:rPr>
              <w:t>20,000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4797A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20,000</w:t>
            </w:r>
          </w:p>
        </w:tc>
      </w:tr>
      <w:tr w:rsidR="00893DB8" w:rsidRPr="00021A47" w14:paraId="7A98A33F" w14:textId="77777777" w:rsidTr="00AF61A4">
        <w:trPr>
          <w:cantSplit/>
          <w:trHeight w:val="367"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77C0CBAE" w14:textId="77777777" w:rsidR="000C0687" w:rsidRDefault="00B73DCD" w:rsidP="007E37CF">
            <w:pPr>
              <w:tabs>
                <w:tab w:val="clear" w:pos="1644"/>
              </w:tabs>
              <w:ind w:left="10" w:right="14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</w:t>
            </w:r>
            <w:r w:rsidRPr="00C43078">
              <w:rPr>
                <w:rFonts w:asciiTheme="minorHAnsi" w:hAnsiTheme="minorHAnsi"/>
                <w:sz w:val="22"/>
                <w:szCs w:val="22"/>
                <w:cs/>
              </w:rPr>
              <w:t>พร้อม แคปปิตอล จำกัด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</w:t>
            </w:r>
          </w:p>
          <w:p w14:paraId="19371A91" w14:textId="4741F8E2" w:rsidR="00B73DCD" w:rsidRPr="00021A47" w:rsidRDefault="000C0687" w:rsidP="007E37CF">
            <w:pPr>
              <w:tabs>
                <w:tab w:val="clear" w:pos="1644"/>
              </w:tabs>
              <w:ind w:left="10" w:right="1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="00B73D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(เดิมชื่อ บริษัท </w:t>
            </w:r>
            <w:r w:rsidR="00B73DCD"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สบาย แคปปิตอล </w:t>
            </w:r>
          </w:p>
          <w:p w14:paraId="7202E1CC" w14:textId="77777777" w:rsidR="00B73DCD" w:rsidRPr="00021A47" w:rsidRDefault="00B73DCD" w:rsidP="007E37CF">
            <w:pPr>
              <w:tabs>
                <w:tab w:val="clear" w:pos="1644"/>
              </w:tabs>
              <w:ind w:left="10" w:right="14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พลัส จำกัด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739D46FE" w14:textId="77777777" w:rsidR="00B73DCD" w:rsidRPr="00021A47" w:rsidRDefault="00B73DCD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บริการให้สินเชื่อ</w:t>
            </w:r>
          </w:p>
          <w:p w14:paraId="73B97016" w14:textId="77777777" w:rsidR="00B73DCD" w:rsidRPr="00021A47" w:rsidRDefault="00B73DCD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เพื่อการค้าและการลงทุน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C0DF8E6" w14:textId="52F38748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768F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14:paraId="6F3726D0" w14:textId="5C591B4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1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8D98C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right="-521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671E9D8F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4F768F">
              <w:rPr>
                <w:rFonts w:asciiTheme="minorHAnsi" w:hAnsiTheme="minorHAnsi" w:cstheme="minorHAnsi"/>
                <w:sz w:val="22"/>
                <w:szCs w:val="22"/>
              </w:rPr>
              <w:t>200,000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EEF21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200,000</w:t>
            </w:r>
          </w:p>
        </w:tc>
      </w:tr>
      <w:tr w:rsidR="00893DB8" w:rsidRPr="00021A47" w14:paraId="6BEE1FA5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52321DA5" w14:textId="77777777" w:rsidR="000C0687" w:rsidRDefault="00B73DCD" w:rsidP="007E37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พลัส เทค อินโนเวชั่น</w:t>
            </w: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0C0687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</w:p>
          <w:p w14:paraId="3B55F307" w14:textId="60CFFDA2" w:rsidR="00B73DCD" w:rsidRDefault="000C0687" w:rsidP="007E37CF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="00B73DCD"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  <w:r w:rsidR="00B73DCD" w:rsidRPr="00021A47">
              <w:rPr>
                <w:rFonts w:asciiTheme="minorHAnsi" w:hAnsiTheme="minorHAnsi"/>
                <w:sz w:val="22"/>
                <w:szCs w:val="22"/>
                <w:cs/>
              </w:rPr>
              <w:t xml:space="preserve"> </w:t>
            </w:r>
            <w:r w:rsidR="00B73DCD"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(มหาชน)</w:t>
            </w:r>
            <w:r w:rsidR="00B73D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  <w:r w:rsidR="00B73DCD"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 w:rsidR="00B73DCD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="00B73DCD"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 w:rsidR="00B73DCD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</w:t>
            </w:r>
          </w:p>
          <w:p w14:paraId="53522CF3" w14:textId="5F22EA81" w:rsidR="00B73DCD" w:rsidRPr="00021A47" w:rsidRDefault="00B73DCD" w:rsidP="007E37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</w:t>
            </w:r>
            <w:r w:rsidRPr="00B2317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1 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และ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15</w:t>
            </w:r>
            <w:r w:rsidR="004211A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.1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12935194" w14:textId="77777777" w:rsidR="00B73DCD" w:rsidRPr="00021A47" w:rsidRDefault="00B73DCD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ผลิตบัตรพลาสติก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8AD5270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768F">
              <w:rPr>
                <w:rFonts w:asciiTheme="minorHAnsi" w:hAnsiTheme="minorHAnsi" w:cstheme="minorHAnsi"/>
                <w:sz w:val="22"/>
                <w:szCs w:val="22"/>
              </w:rPr>
              <w:t>48.70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14:paraId="7E53EB6D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73.05</w:t>
            </w:r>
          </w:p>
        </w:tc>
        <w:tc>
          <w:tcPr>
            <w:tcW w:w="1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BBE3D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4A3E1DED" w14:textId="5D590DF0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768F">
              <w:rPr>
                <w:rFonts w:asciiTheme="minorHAnsi" w:hAnsiTheme="minorHAnsi" w:cstheme="minorHAnsi"/>
                <w:sz w:val="22"/>
                <w:szCs w:val="22"/>
              </w:rPr>
              <w:t>2,289,978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7AEE9" w14:textId="5269D46F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2,289,978</w:t>
            </w:r>
          </w:p>
        </w:tc>
      </w:tr>
      <w:tr w:rsidR="00893DB8" w:rsidRPr="00021A47" w14:paraId="625EFB4A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2940F8A6" w14:textId="77777777" w:rsidR="00B73DCD" w:rsidRPr="00021A47" w:rsidRDefault="00B73DCD" w:rsidP="007E37CF">
            <w:pPr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ซิตี้ซอฟท์ อินโฟเทคจำกัด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3C8FCDF3" w14:textId="77777777" w:rsidR="00B73DCD" w:rsidRPr="00021A47" w:rsidRDefault="00B73DCD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บริการให</w:t>
            </w:r>
            <w:r w:rsidRPr="00021A47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้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คำปรึกษา</w:t>
            </w:r>
            <w:r w:rsidRPr="00021A47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และจัดหาซอฟต์แวร์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3DCAE5A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768F">
              <w:rPr>
                <w:rFonts w:asciiTheme="minorHAnsi" w:hAnsiTheme="minorHAnsi" w:cstheme="minorHAnsi"/>
                <w:sz w:val="22"/>
                <w:szCs w:val="22"/>
              </w:rPr>
              <w:t>60.00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14:paraId="18F6B30C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60.00</w:t>
            </w:r>
          </w:p>
        </w:tc>
        <w:tc>
          <w:tcPr>
            <w:tcW w:w="1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F8530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right="-3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5EE55442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768F">
              <w:rPr>
                <w:rFonts w:asciiTheme="minorHAnsi" w:hAnsiTheme="minorHAnsi" w:cstheme="minorHAnsi"/>
                <w:sz w:val="22"/>
                <w:szCs w:val="22"/>
              </w:rPr>
              <w:t>58,500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52951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58,500</w:t>
            </w:r>
          </w:p>
        </w:tc>
      </w:tr>
      <w:tr w:rsidR="00893DB8" w:rsidRPr="00021A47" w14:paraId="2AC271B4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4E3B9600" w14:textId="77777777" w:rsidR="00B73DCD" w:rsidRDefault="00B73DCD" w:rsidP="007E37CF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ไอซอฟเทล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(ประเทศไทย)</w:t>
            </w: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0DB312D" w14:textId="371971A6" w:rsidR="00B73DCD" w:rsidRPr="00021A47" w:rsidRDefault="00B73DCD" w:rsidP="007E37CF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23FA8FBF" w14:textId="77777777" w:rsidR="00B73DCD" w:rsidRPr="00021A47" w:rsidRDefault="00B73DCD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ให้บริการและพัฒนาระบบโอนสายอัตโนมัติ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E696ABA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768F">
              <w:rPr>
                <w:rFonts w:asciiTheme="minorHAnsi" w:hAnsiTheme="minorHAnsi" w:cstheme="minorHAnsi"/>
                <w:sz w:val="22"/>
                <w:szCs w:val="22"/>
              </w:rPr>
              <w:t>51.00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14:paraId="0F47129A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51.00</w:t>
            </w:r>
          </w:p>
        </w:tc>
        <w:tc>
          <w:tcPr>
            <w:tcW w:w="1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164AE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right="-61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2EA02CAC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768F">
              <w:rPr>
                <w:rFonts w:asciiTheme="minorHAnsi" w:hAnsiTheme="minorHAnsi" w:cstheme="minorHAnsi"/>
                <w:sz w:val="22"/>
                <w:szCs w:val="22"/>
              </w:rPr>
              <w:t>244,800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0B6D2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244,800</w:t>
            </w:r>
          </w:p>
        </w:tc>
      </w:tr>
      <w:tr w:rsidR="00893DB8" w:rsidRPr="00021A47" w14:paraId="0C62B019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0090D0F3" w14:textId="77777777" w:rsidR="00B73DCD" w:rsidRDefault="00B73DCD" w:rsidP="007E37CF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พร้อม ดิจิตอล จำกัด </w:t>
            </w:r>
          </w:p>
          <w:p w14:paraId="70FF1ED0" w14:textId="77777777" w:rsidR="00B73DCD" w:rsidRDefault="00B73DCD" w:rsidP="007E37CF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(เดิมชื่อ บริษัท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สบาย ดิจิตอล</w:t>
            </w:r>
          </w:p>
          <w:p w14:paraId="4EACA37D" w14:textId="72842D56" w:rsidR="00B73DCD" w:rsidRPr="00021A47" w:rsidRDefault="00B73DCD" w:rsidP="007E37CF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5008C881" w14:textId="77777777" w:rsidR="00B73DCD" w:rsidRPr="00021A47" w:rsidRDefault="00B73DCD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C00D6D9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1EED">
              <w:rPr>
                <w:rFonts w:asciiTheme="minorHAnsi" w:hAnsiTheme="minorHAnsi" w:cstheme="minorHAnsi"/>
                <w:sz w:val="22"/>
                <w:szCs w:val="22"/>
              </w:rPr>
              <w:t>90.00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14:paraId="61D8D7FB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90.00</w:t>
            </w:r>
          </w:p>
        </w:tc>
        <w:tc>
          <w:tcPr>
            <w:tcW w:w="10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2AD85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4" w:right="-61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5127B263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1CF4">
              <w:rPr>
                <w:rFonts w:asciiTheme="minorHAnsi" w:hAnsiTheme="minorHAnsi" w:cstheme="minorHAnsi"/>
                <w:sz w:val="22"/>
                <w:szCs w:val="22"/>
              </w:rPr>
              <w:t>9,000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7C021" w14:textId="77777777" w:rsidR="00B73DCD" w:rsidRPr="00021A47" w:rsidRDefault="00B73DCD" w:rsidP="005D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2,250</w:t>
            </w:r>
          </w:p>
        </w:tc>
      </w:tr>
      <w:tr w:rsidR="00893DB8" w:rsidRPr="00021A47" w14:paraId="79C1CAD0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29A6D7B7" w14:textId="77777777" w:rsidR="00AF61A4" w:rsidRDefault="00B73DCD" w:rsidP="007E37CF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พร้อม เวนดิ้ง จำกัด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2F1D776" w14:textId="77777777" w:rsidR="00AF61A4" w:rsidRDefault="00AF61A4" w:rsidP="00AF61A4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="00B73DCD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(เดิมชื่อ บริษัท </w:t>
            </w:r>
            <w:r w:rsidR="00B73DCD"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สบาย </w:t>
            </w:r>
          </w:p>
          <w:p w14:paraId="410A5718" w14:textId="7A83B424" w:rsidR="00B73DCD" w:rsidRPr="00021A47" w:rsidRDefault="00AF61A4" w:rsidP="00AF61A4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="00B73DCD"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แอคเซลเลอเ</w:t>
            </w:r>
            <w:r w:rsidR="00B73DCD" w:rsidRPr="00021A47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ร</w:t>
            </w:r>
            <w:r w:rsidR="00B73DCD"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เตอร์</w:t>
            </w:r>
            <w:r w:rsidR="00B73DCD" w:rsidRPr="00021A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73DCD"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  <w:r w:rsidR="00B73DCD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44BC0D68" w14:textId="77777777" w:rsidR="00B73DCD" w:rsidRPr="00021A47" w:rsidRDefault="00B73DCD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D5B38E0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1EED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14:paraId="72B5970F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1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11A94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4" w:right="-61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7D156A9E" w14:textId="77777777" w:rsidR="00B73DCD" w:rsidRPr="00021A47" w:rsidRDefault="00B73DCD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1CF4">
              <w:rPr>
                <w:rFonts w:asciiTheme="minorHAnsi" w:hAnsiTheme="minorHAnsi" w:cstheme="minorHAnsi"/>
                <w:sz w:val="22"/>
                <w:szCs w:val="22"/>
              </w:rPr>
              <w:t>10,000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ABC98" w14:textId="77777777" w:rsidR="00B73DCD" w:rsidRPr="00021A47" w:rsidRDefault="00B73DCD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10,000</w:t>
            </w:r>
          </w:p>
        </w:tc>
      </w:tr>
      <w:tr w:rsidR="00893DB8" w:rsidRPr="00021A47" w14:paraId="691644C0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1A8E853A" w14:textId="77777777" w:rsidR="00B73DCD" w:rsidRPr="00021A47" w:rsidRDefault="00B73DCD" w:rsidP="007E37CF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สบาย พอซ จำกัด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6899C43B" w14:textId="77777777" w:rsidR="00B73DCD" w:rsidRPr="00021A47" w:rsidRDefault="00B73DCD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ให้บริการระบบ </w:t>
            </w: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POS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E09F42E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1EED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14:paraId="2FD48F27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1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49E31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4" w:right="-61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62B57B2A" w14:textId="77777777" w:rsidR="00B73DCD" w:rsidRPr="00021A47" w:rsidRDefault="00B73DCD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1CF4">
              <w:rPr>
                <w:rFonts w:asciiTheme="minorHAnsi" w:hAnsiTheme="minorHAnsi" w:cstheme="minorHAnsi"/>
                <w:sz w:val="22"/>
                <w:szCs w:val="22"/>
              </w:rPr>
              <w:t>28,550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38231" w14:textId="77777777" w:rsidR="00B73DCD" w:rsidRPr="00021A47" w:rsidRDefault="00B73DCD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28,550</w:t>
            </w:r>
          </w:p>
        </w:tc>
      </w:tr>
      <w:tr w:rsidR="00893DB8" w:rsidRPr="00021A47" w14:paraId="5DD1B28A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1658675F" w14:textId="77777777" w:rsidR="00B73DCD" w:rsidRPr="00021A47" w:rsidRDefault="00B73DCD" w:rsidP="007E37CF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สบาย ฟูลฟิลเมนท์ </w:t>
            </w: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58827762" w14:textId="77777777" w:rsidR="00B73DCD" w:rsidRPr="00021A47" w:rsidRDefault="00B73DCD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ให้เช่าและการดำเนินการเกี่ยวกับอสังหาริมทรัพย์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202ADC92" w14:textId="6EAD14C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1EED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14:paraId="24506764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1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B3B19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4" w:right="-61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4D370AC5" w14:textId="3A81CBC7" w:rsidR="00B73DCD" w:rsidRPr="00021A47" w:rsidRDefault="00B73DCD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1CF4">
              <w:rPr>
                <w:rFonts w:asciiTheme="minorHAnsi" w:hAnsiTheme="minorHAnsi" w:cstheme="minorHAnsi"/>
                <w:sz w:val="22"/>
                <w:szCs w:val="22"/>
              </w:rPr>
              <w:t>250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AB903" w14:textId="77777777" w:rsidR="00B73DCD" w:rsidRDefault="00B73DCD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250</w:t>
            </w:r>
          </w:p>
          <w:p w14:paraId="6B48AAEA" w14:textId="77777777" w:rsidR="00B73DCD" w:rsidRPr="00021A47" w:rsidRDefault="00B73DCD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3DB8" w:rsidRPr="00021A47" w14:paraId="6C483B26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50BB48C0" w14:textId="77777777" w:rsidR="00B73DCD" w:rsidRPr="00021A47" w:rsidRDefault="00B73DCD" w:rsidP="007E37CF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สบาย เอาท์ซอร์สซิ่ง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3BE2C7D0" w14:textId="77777777" w:rsidR="00B73DCD" w:rsidRPr="00021A47" w:rsidRDefault="00B73DCD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ผู้จัดหาทรัพยากรมนุษย์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06185D25" w14:textId="6D3B26A0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1EED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14:paraId="4CE30A28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1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98828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4" w:right="-61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31B94864" w14:textId="047D8493" w:rsidR="00B73DCD" w:rsidRPr="00021A47" w:rsidRDefault="00B73DCD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1CF4">
              <w:rPr>
                <w:rFonts w:asciiTheme="minorHAnsi" w:hAnsiTheme="minorHAnsi" w:cstheme="minorHAnsi"/>
                <w:sz w:val="22"/>
                <w:szCs w:val="22"/>
              </w:rPr>
              <w:t>11,000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D7CC4" w14:textId="77777777" w:rsidR="00B73DCD" w:rsidRPr="00021A47" w:rsidRDefault="00B73DCD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11,000</w:t>
            </w:r>
          </w:p>
        </w:tc>
      </w:tr>
      <w:tr w:rsidR="00893DB8" w:rsidRPr="00021A47" w14:paraId="47DA9A03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245D23AB" w14:textId="77777777" w:rsidR="00B73DCD" w:rsidRDefault="00B73DCD" w:rsidP="00411B6F">
            <w:pPr>
              <w:ind w:left="10"/>
              <w:rPr>
                <w:rFonts w:asciiTheme="minorHAnsi" w:hAnsi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</w:t>
            </w:r>
            <w:r w:rsidRPr="007C3A14">
              <w:rPr>
                <w:rFonts w:asciiTheme="minorHAnsi" w:hAnsiTheme="minorHAnsi"/>
                <w:sz w:val="22"/>
                <w:szCs w:val="22"/>
                <w:cs/>
              </w:rPr>
              <w:t>ดับบลิว เอส โอ แอล</w:t>
            </w:r>
          </w:p>
          <w:p w14:paraId="1AA43CD2" w14:textId="77777777" w:rsidR="00B73DCD" w:rsidRDefault="00B73DCD" w:rsidP="00411B6F">
            <w:pPr>
              <w:ind w:left="1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  </w:t>
            </w:r>
            <w:r w:rsidRPr="007C3A14">
              <w:rPr>
                <w:rFonts w:asciiTheme="minorHAnsi" w:hAnsiTheme="minorHAnsi"/>
                <w:sz w:val="22"/>
                <w:szCs w:val="22"/>
                <w:cs/>
              </w:rPr>
              <w:t>อินฟราสตรัคเจอร์ จำกัด</w:t>
            </w: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</w:t>
            </w:r>
          </w:p>
          <w:p w14:paraId="3A421DE0" w14:textId="77777777" w:rsidR="00B73DCD" w:rsidRDefault="00B73DCD" w:rsidP="00411B6F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  (เดิมชื่อ บริษัท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สบาย </w:t>
            </w:r>
          </w:p>
          <w:p w14:paraId="13724819" w14:textId="5401F9AD" w:rsidR="00B73DCD" w:rsidRPr="004A04E2" w:rsidRDefault="00B73DCD" w:rsidP="004A04E2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อินฟราสตรัคเจอร์</w:t>
            </w: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224491CB" w14:textId="77777777" w:rsidR="00B73DCD" w:rsidRPr="00021A47" w:rsidRDefault="00B73DCD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B99E0C1" w14:textId="39C7A265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1EED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14:paraId="304050AC" w14:textId="2C76F90C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1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39846" w14:textId="77777777" w:rsidR="00B73DCD" w:rsidRPr="00021A47" w:rsidRDefault="00B73DCD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4" w:right="-61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3DD57B57" w14:textId="4AA82813" w:rsidR="00B73DCD" w:rsidRPr="00021A47" w:rsidRDefault="00B73DCD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1CF4">
              <w:rPr>
                <w:rFonts w:asciiTheme="minorHAnsi" w:hAnsiTheme="minorHAnsi" w:cstheme="minorHAnsi"/>
                <w:sz w:val="22"/>
                <w:szCs w:val="22"/>
              </w:rPr>
              <w:t>10,000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8F422" w14:textId="77777777" w:rsidR="00B73DCD" w:rsidRPr="00021A47" w:rsidRDefault="00B73DCD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10,000</w:t>
            </w:r>
          </w:p>
        </w:tc>
      </w:tr>
      <w:tr w:rsidR="00893DB8" w:rsidRPr="00021A47" w14:paraId="552E233F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1E80CFCA" w14:textId="77777777" w:rsidR="00B73DCD" w:rsidRDefault="00B73DCD" w:rsidP="007E37CF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พร้อม วอช (เดิมชื่อ บริษัท</w:t>
            </w:r>
          </w:p>
          <w:p w14:paraId="686564B1" w14:textId="2C0457DA" w:rsidR="00B73DCD" w:rsidRDefault="00B73DCD" w:rsidP="00A56837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สบาย วอช จำกัด</w:t>
            </w:r>
            <w:r w:rsidR="00FD0F18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</w:t>
            </w:r>
          </w:p>
          <w:p w14:paraId="285340E1" w14:textId="3DAB024A" w:rsidR="00B73DCD" w:rsidRPr="00021A47" w:rsidRDefault="00B73DCD" w:rsidP="00A56837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</w:t>
            </w:r>
            <w:r w:rsidRPr="00B2317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Pr="005B511C">
              <w:rPr>
                <w:rFonts w:asciiTheme="minorHAnsi" w:hAnsiTheme="minorHAnsi" w:cstheme="minorHAnsi" w:hint="cs"/>
                <w:i/>
                <w:iCs/>
                <w:sz w:val="22"/>
                <w:szCs w:val="22"/>
              </w:rPr>
              <w:t>3</w:t>
            </w:r>
            <w:r w:rsidR="00DF3E44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1CECBEC6" w14:textId="77777777" w:rsidR="00B73DCD" w:rsidRPr="00021A47" w:rsidRDefault="00B73DCD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pacing w:val="-4"/>
                <w:position w:val="-2"/>
                <w:sz w:val="22"/>
                <w:szCs w:val="22"/>
                <w:cs/>
              </w:rPr>
              <w:t>ให้บริการเครื่องซักผ้าอัตโนมัติ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15F6CE6" w14:textId="60E97068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1EED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</w:tcPr>
          <w:p w14:paraId="5BB25098" w14:textId="36AFF8B2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1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ACAE8" w14:textId="77777777" w:rsidR="00B73DCD" w:rsidRPr="00021A47" w:rsidRDefault="00B73DCD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334" w:right="-61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14:paraId="18D71182" w14:textId="7808F67F" w:rsidR="00B73DCD" w:rsidRPr="00021A47" w:rsidRDefault="00B73DCD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1CF4">
              <w:rPr>
                <w:rFonts w:asciiTheme="minorHAnsi" w:hAnsiTheme="minorHAnsi" w:cstheme="minorHAnsi"/>
                <w:sz w:val="22"/>
                <w:szCs w:val="22"/>
              </w:rPr>
              <w:t>50,000</w:t>
            </w:r>
          </w:p>
        </w:tc>
        <w:tc>
          <w:tcPr>
            <w:tcW w:w="6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B7ED9" w14:textId="77777777" w:rsidR="00B73DCD" w:rsidRPr="00021A47" w:rsidRDefault="00B73DCD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1,000</w:t>
            </w:r>
          </w:p>
        </w:tc>
      </w:tr>
      <w:tr w:rsidR="00E86BEA" w:rsidRPr="00021A47" w14:paraId="58F66828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660B0E9D" w14:textId="77777777" w:rsidR="00E86BEA" w:rsidRPr="00021A47" w:rsidRDefault="00E86BEA" w:rsidP="007E37CF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สบาย มาสเตอร์ จำกัด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513C77FF" w14:textId="77777777" w:rsidR="00E86BEA" w:rsidRPr="00021A47" w:rsidRDefault="00E86BEA" w:rsidP="007E37CF">
            <w:pPr>
              <w:jc w:val="center"/>
              <w:rPr>
                <w:rFonts w:asciiTheme="minorHAnsi" w:hAnsiTheme="minorHAnsi" w:cstheme="minorHAnsi"/>
                <w:spacing w:val="-4"/>
                <w:position w:val="-2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จำหน่ายสินค้าอุปโภคบริโภค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7D45F1C" w14:textId="306C9493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1EED">
              <w:rPr>
                <w:rFonts w:asciiTheme="minorHAnsi" w:hAnsiTheme="minorHAnsi" w:cstheme="minorHAnsi"/>
                <w:sz w:val="22"/>
                <w:szCs w:val="22"/>
              </w:rPr>
              <w:t>60.00</w:t>
            </w:r>
          </w:p>
        </w:tc>
        <w:tc>
          <w:tcPr>
            <w:tcW w:w="66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34104" w14:textId="77777777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60.00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</w:tcPr>
          <w:p w14:paraId="75F21A1B" w14:textId="77777777" w:rsidR="00E86BEA" w:rsidRPr="00021A47" w:rsidRDefault="00E86BEA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4" w:right="-61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06DF9" w14:textId="1B0A4695" w:rsidR="00E86BEA" w:rsidRPr="00021A47" w:rsidRDefault="00E86BEA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1CF4">
              <w:rPr>
                <w:rFonts w:asciiTheme="minorHAnsi" w:hAnsiTheme="minorHAnsi" w:cstheme="minorHAnsi"/>
                <w:sz w:val="22"/>
                <w:szCs w:val="22"/>
              </w:rPr>
              <w:t>3,000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62830F7F" w14:textId="77777777" w:rsidR="00E86BEA" w:rsidRPr="00021A47" w:rsidRDefault="00E86BEA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3,000</w:t>
            </w:r>
          </w:p>
        </w:tc>
      </w:tr>
      <w:tr w:rsidR="00E86BEA" w:rsidRPr="00021A47" w14:paraId="0ADF1110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535B2EC5" w14:textId="77777777" w:rsidR="00E86BEA" w:rsidRDefault="00E86BEA" w:rsidP="007E37CF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lastRenderedPageBreak/>
              <w:t xml:space="preserve">บริษัท สบาย เอ็นเตอร์ไพรซ์ 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</w:p>
          <w:p w14:paraId="0006AB64" w14:textId="6113D699" w:rsidR="00E86BEA" w:rsidRPr="00021A47" w:rsidRDefault="00E86BEA" w:rsidP="00C44635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โฮลดิ</w:t>
            </w:r>
            <w:r w:rsidRPr="00021A47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้ง</w:t>
            </w: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1AE9BB2D" w14:textId="77777777" w:rsidR="00E86BEA" w:rsidRPr="00021A47" w:rsidRDefault="00E86BEA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3BE6865" w14:textId="3E2D92E3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1EED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66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A48F6" w14:textId="18930A40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</w:tcPr>
          <w:p w14:paraId="599DE44D" w14:textId="77777777" w:rsidR="00E86BEA" w:rsidRPr="00021A47" w:rsidRDefault="00E86BEA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right="-61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C3D22" w14:textId="3738CF5E" w:rsidR="00E86BEA" w:rsidRPr="00021A47" w:rsidRDefault="00E86BEA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1CF4">
              <w:rPr>
                <w:rFonts w:asciiTheme="minorHAnsi" w:hAnsiTheme="minorHAnsi" w:cstheme="minorHAnsi"/>
                <w:sz w:val="22"/>
                <w:szCs w:val="22"/>
              </w:rPr>
              <w:t>176,200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41984D6C" w14:textId="77777777" w:rsidR="00E86BEA" w:rsidRPr="00021A47" w:rsidRDefault="00E86BEA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176,200</w:t>
            </w:r>
          </w:p>
        </w:tc>
      </w:tr>
      <w:tr w:rsidR="00E86BEA" w:rsidRPr="00021A47" w14:paraId="43CC2169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2A9E4AB6" w14:textId="77777777" w:rsidR="00E86BEA" w:rsidRPr="00021A47" w:rsidRDefault="00E86BEA" w:rsidP="007E37CF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สบาย สปีด โฮลดิ้ง จำกัด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15A4EEED" w14:textId="77777777" w:rsidR="00E86BEA" w:rsidRPr="00021A47" w:rsidRDefault="00E86BEA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36EC686" w14:textId="53011CE3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1EED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66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519F4" w14:textId="77777777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</w:tcPr>
          <w:p w14:paraId="4D61AAF0" w14:textId="77777777" w:rsidR="00E86BEA" w:rsidRPr="00021A47" w:rsidRDefault="00E86BEA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right="-61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7986C" w14:textId="2D623DEF" w:rsidR="00E86BEA" w:rsidRPr="00021A47" w:rsidRDefault="00E86BEA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1CF4">
              <w:rPr>
                <w:rFonts w:asciiTheme="minorHAnsi" w:hAnsiTheme="minorHAnsi" w:cstheme="minorHAnsi"/>
                <w:sz w:val="22"/>
                <w:szCs w:val="22"/>
              </w:rPr>
              <w:t>333,000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4239F07F" w14:textId="77777777" w:rsidR="00E86BEA" w:rsidRPr="00021A47" w:rsidRDefault="00E86BEA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333,000</w:t>
            </w:r>
          </w:p>
        </w:tc>
      </w:tr>
      <w:tr w:rsidR="00E86BEA" w:rsidRPr="00021A47" w14:paraId="0CEF2137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533D6623" w14:textId="77777777" w:rsidR="000C0687" w:rsidRDefault="00E86BEA" w:rsidP="00C44635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เลิฟ พร้อม จำกัด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(เดิมชื่อ </w:t>
            </w:r>
          </w:p>
          <w:p w14:paraId="428371A4" w14:textId="0F2923A9" w:rsidR="00E86BEA" w:rsidRPr="00021A47" w:rsidRDefault="000C0687" w:rsidP="00C44635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="00E86BEA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บริษัท </w:t>
            </w:r>
            <w:r w:rsidR="00E86BEA"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เลิฟ ลีสซิ่ง จำกัด</w:t>
            </w:r>
            <w:r w:rsidR="00E86BEA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47AB6F41" w14:textId="77777777" w:rsidR="00E86BEA" w:rsidRPr="00021A47" w:rsidRDefault="00E86BEA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จำหน่ายเครื่องใช้ไฟฟ้า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6D7DFD1" w14:textId="557AF785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6317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66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0897B" w14:textId="77777777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</w:tcPr>
          <w:p w14:paraId="50D6F326" w14:textId="77777777" w:rsidR="00E86BEA" w:rsidRPr="00021A47" w:rsidRDefault="00E86BEA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right="-61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ACCDF" w14:textId="5E60D347" w:rsidR="00E86BEA" w:rsidRPr="00021A47" w:rsidRDefault="00E86BEA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6317">
              <w:rPr>
                <w:rFonts w:asciiTheme="minorHAnsi" w:hAnsiTheme="minorHAnsi" w:cstheme="minorHAnsi"/>
                <w:sz w:val="22"/>
                <w:szCs w:val="22"/>
              </w:rPr>
              <w:t>400,000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5174E7D8" w14:textId="77777777" w:rsidR="00E86BEA" w:rsidRPr="00021A47" w:rsidRDefault="00E86BEA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400,000</w:t>
            </w:r>
          </w:p>
        </w:tc>
      </w:tr>
      <w:tr w:rsidR="00E86BEA" w:rsidRPr="00021A47" w14:paraId="4F870711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4CD9E2FE" w14:textId="77777777" w:rsidR="00E86BEA" w:rsidRPr="007262D7" w:rsidRDefault="00E86BEA" w:rsidP="007E37CF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สบาย เอสพีวี </w:t>
            </w: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5DE603F6" w14:textId="77777777" w:rsidR="00E86BEA" w:rsidRPr="00021A47" w:rsidRDefault="00E86BEA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5C32DE77" w14:textId="02CBE49F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6317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66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057C4" w14:textId="77777777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</w:tcPr>
          <w:p w14:paraId="11A3A6A4" w14:textId="77777777" w:rsidR="00E86BEA" w:rsidRPr="00021A47" w:rsidRDefault="00E86BEA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C8A0A" w14:textId="739A9A6A" w:rsidR="00E86BEA" w:rsidRPr="00021A47" w:rsidRDefault="00E86BEA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6317">
              <w:rPr>
                <w:rFonts w:asciiTheme="minorHAnsi" w:hAnsiTheme="minorHAnsi" w:cstheme="minorHAnsi"/>
                <w:sz w:val="22"/>
                <w:szCs w:val="22"/>
              </w:rPr>
              <w:t>1,582,449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26741CF1" w14:textId="77777777" w:rsidR="00E86BEA" w:rsidRPr="00021A47" w:rsidRDefault="00E86BEA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1,582,449</w:t>
            </w:r>
          </w:p>
        </w:tc>
      </w:tr>
      <w:tr w:rsidR="00E86BEA" w:rsidRPr="00021A47" w14:paraId="279D9184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25746297" w14:textId="77777777" w:rsidR="00E86BEA" w:rsidRDefault="00E86BEA" w:rsidP="007E37CF">
            <w:pPr>
              <w:ind w:left="10" w:right="-8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>บริษัท ลอคบอกซ์ กรุ๊ป จำกัด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</w:p>
          <w:p w14:paraId="0A26F5E4" w14:textId="224F24E5" w:rsidR="00E86BEA" w:rsidRPr="00B23170" w:rsidRDefault="00E86BEA" w:rsidP="007E37CF">
            <w:pPr>
              <w:ind w:left="10" w:right="-80"/>
              <w:rPr>
                <w:rFonts w:asciiTheme="minorHAnsi" w:hAnsi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 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 w:rsidR="00C0446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4.2,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</w:t>
            </w:r>
            <w:r w:rsidRPr="00B2317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</w:t>
            </w:r>
            <w:r w:rsidR="00AF61A4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และ </w:t>
            </w:r>
            <w:r w:rsidR="00AF61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15.2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13B3CFB9" w14:textId="77777777" w:rsidR="00E86BEA" w:rsidRPr="00021A47" w:rsidRDefault="00E86BEA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>ให้บริการเช่าตู้ล็อคเกอร์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4349FE8" w14:textId="37E34F71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6317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66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E5E06" w14:textId="1EB8539E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80.00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</w:tcPr>
          <w:p w14:paraId="1319E280" w14:textId="7D84796E" w:rsidR="00E86BEA" w:rsidRPr="00021A47" w:rsidRDefault="00E86BEA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30591" w14:textId="66E5F3A0" w:rsidR="00E86BEA" w:rsidRPr="00021A47" w:rsidRDefault="00E86BEA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6317">
              <w:rPr>
                <w:rFonts w:asciiTheme="minorHAnsi" w:hAnsiTheme="minorHAnsi" w:cstheme="minorHAnsi"/>
                <w:sz w:val="22"/>
                <w:szCs w:val="22"/>
              </w:rPr>
              <w:t>180,144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287EE82B" w14:textId="77777777" w:rsidR="00E86BEA" w:rsidRPr="00021A47" w:rsidRDefault="00E86BEA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131,400</w:t>
            </w:r>
          </w:p>
        </w:tc>
      </w:tr>
      <w:tr w:rsidR="00E86BEA" w:rsidRPr="00021A47" w14:paraId="6B1DD859" w14:textId="77777777" w:rsidTr="00AF61A4">
        <w:trPr>
          <w:cantSplit/>
          <w:trHeight w:val="54"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64EDE62A" w14:textId="77777777" w:rsidR="00E86BEA" w:rsidRDefault="00E86BEA" w:rsidP="007E37CF">
            <w:pPr>
              <w:ind w:left="10" w:right="-8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>บริษัท ลอคบอกซ์ เวนเจอร์ส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>จำกัด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</w:p>
          <w:p w14:paraId="62E42AE6" w14:textId="6BA0F2AA" w:rsidR="00E86BEA" w:rsidRPr="00930D42" w:rsidRDefault="00E86BEA" w:rsidP="007E37CF">
            <w:pPr>
              <w:ind w:left="10" w:right="-80"/>
              <w:rPr>
                <w:rFonts w:asciiTheme="minorHAnsi" w:hAnsi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 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 w:rsidR="00AF61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4.2, 11</w:t>
            </w:r>
            <w:r w:rsidR="00AF61A4" w:rsidRPr="00B2317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="00AF61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</w:t>
            </w:r>
            <w:r w:rsidR="00AF61A4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และ </w:t>
            </w:r>
            <w:r w:rsidR="00AF61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15.2)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664EB15D" w14:textId="77777777" w:rsidR="00E86BEA" w:rsidRPr="00021A47" w:rsidRDefault="00E86BEA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>ให้บริการเช่าตู้ล็อคเกอร์ ให้เช่าพื้นที่ขายของ และพื้นที่โฆษณา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3F727A1" w14:textId="01047377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6317">
              <w:rPr>
                <w:rFonts w:asciiTheme="minorHAnsi" w:hAnsiTheme="minorHAnsi" w:cstheme="minorHAnsi"/>
                <w:sz w:val="22"/>
                <w:szCs w:val="22"/>
              </w:rPr>
              <w:t>99.99</w:t>
            </w:r>
          </w:p>
        </w:tc>
        <w:tc>
          <w:tcPr>
            <w:tcW w:w="66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955C2" w14:textId="77777777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80.00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</w:tcPr>
          <w:p w14:paraId="363BAAB3" w14:textId="77777777" w:rsidR="00E86BEA" w:rsidRPr="00021A47" w:rsidRDefault="00E86BEA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069D9" w14:textId="4091D7C6" w:rsidR="00E86BEA" w:rsidRPr="00021A47" w:rsidRDefault="00E86BEA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6317">
              <w:rPr>
                <w:rFonts w:asciiTheme="minorHAnsi" w:hAnsiTheme="minorHAnsi" w:cstheme="minorHAnsi"/>
                <w:sz w:val="22"/>
                <w:szCs w:val="22"/>
              </w:rPr>
              <w:t>132,650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2FC9C881" w14:textId="127F7CD2" w:rsidR="00E86BEA" w:rsidRPr="00021A47" w:rsidRDefault="00E86BEA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131,400</w:t>
            </w:r>
          </w:p>
        </w:tc>
      </w:tr>
      <w:tr w:rsidR="00E86BEA" w:rsidRPr="00021A47" w14:paraId="6E19796D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0F89E673" w14:textId="77777777" w:rsidR="00E86BEA" w:rsidRDefault="00E86BEA" w:rsidP="007E37CF">
            <w:pPr>
              <w:ind w:left="10" w:right="-80"/>
              <w:rPr>
                <w:rFonts w:asciiTheme="minorHAnsi" w:hAnsiTheme="minorHAnsi"/>
                <w:sz w:val="22"/>
                <w:szCs w:val="22"/>
              </w:rPr>
            </w:pP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>บริษัท</w:t>
            </w: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</w:t>
            </w:r>
            <w:r w:rsidRPr="00C84569">
              <w:rPr>
                <w:rFonts w:asciiTheme="minorHAnsi" w:hAnsiTheme="minorHAnsi"/>
                <w:sz w:val="22"/>
                <w:szCs w:val="22"/>
                <w:cs/>
              </w:rPr>
              <w:t>พร้อม สปีด ล๊อคเกอร์ จำกัด</w:t>
            </w: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 xml:space="preserve"> </w:t>
            </w:r>
          </w:p>
          <w:p w14:paraId="7301C637" w14:textId="0DED13EE" w:rsidR="00E86BEA" w:rsidRPr="00930D42" w:rsidRDefault="00E86BEA" w:rsidP="007E37CF">
            <w:pPr>
              <w:ind w:left="10" w:right="-80"/>
              <w:rPr>
                <w:rFonts w:asciiTheme="minorHAnsi" w:hAnsi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  (เดิมชื่อ บริษัท </w:t>
            </w: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>ลอค สบาย จำกัด</w:t>
            </w:r>
            <w:r>
              <w:rPr>
                <w:rFonts w:asciiTheme="minorHAnsi" w:hAnsi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07187F2A" w14:textId="77777777" w:rsidR="00CA6A24" w:rsidRDefault="00E86BEA" w:rsidP="007E37C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>ผลิตและจำหน่ายตู้</w:t>
            </w:r>
          </w:p>
          <w:p w14:paraId="261E1DCC" w14:textId="6CD01DEA" w:rsidR="00E86BEA" w:rsidRPr="00021A47" w:rsidRDefault="00E86BEA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>ล็อคเกอร์ เครื่องจำหน่ายสินค้าอัตโนมัติ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6C69F1A6" w14:textId="60DFF866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6317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66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013A1" w14:textId="77777777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50.00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</w:tcPr>
          <w:p w14:paraId="72CDD32A" w14:textId="77777777" w:rsidR="00E86BEA" w:rsidRPr="00021A47" w:rsidRDefault="00E86BEA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244" w:right="-52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ADDA1" w14:textId="10C5752C" w:rsidR="00E86BEA" w:rsidRPr="00021A47" w:rsidRDefault="00E86BEA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6317">
              <w:rPr>
                <w:rFonts w:asciiTheme="minorHAnsi" w:hAnsiTheme="minorHAnsi" w:cstheme="minorHAnsi"/>
                <w:sz w:val="22"/>
                <w:szCs w:val="22"/>
              </w:rPr>
              <w:t>35,000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2523EBCA" w14:textId="77777777" w:rsidR="00E86BEA" w:rsidRPr="00021A47" w:rsidRDefault="00E86BEA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>34,970</w:t>
            </w:r>
          </w:p>
        </w:tc>
      </w:tr>
      <w:tr w:rsidR="00E86BEA" w:rsidRPr="00021A47" w14:paraId="4CA3B66B" w14:textId="77777777" w:rsidTr="00AF61A4">
        <w:trPr>
          <w:cantSplit/>
        </w:trPr>
        <w:tc>
          <w:tcPr>
            <w:tcW w:w="1267" w:type="pct"/>
            <w:tcBorders>
              <w:top w:val="nil"/>
              <w:left w:val="nil"/>
              <w:bottom w:val="nil"/>
              <w:right w:val="nil"/>
            </w:tcBorders>
          </w:tcPr>
          <w:p w14:paraId="57154133" w14:textId="77777777" w:rsidR="00E86BEA" w:rsidRDefault="00E86BEA" w:rsidP="007E37CF">
            <w:pPr>
              <w:ind w:left="10" w:right="-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>บริษัท บลู พาร์คกิ้ง จำกัด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62542AA7" w14:textId="686943C7" w:rsidR="00E86BEA" w:rsidRPr="00021A47" w:rsidRDefault="00E86BEA" w:rsidP="007E37CF">
            <w:pPr>
              <w:ind w:left="10" w:right="-80"/>
              <w:rPr>
                <w:rFonts w:asciiTheme="minorHAnsi" w:hAnsi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  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Pr="005B511C">
              <w:rPr>
                <w:rFonts w:asciiTheme="minorHAnsi" w:hAnsiTheme="minorHAnsi" w:cstheme="minorHAnsi" w:hint="cs"/>
                <w:i/>
                <w:iCs/>
                <w:sz w:val="22"/>
                <w:szCs w:val="22"/>
              </w:rPr>
              <w:t>1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51F543C6" w14:textId="77777777" w:rsidR="00E86BEA" w:rsidRPr="00021A47" w:rsidRDefault="00E86BEA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ให้บริการด้านระบบเทคโนโลยีสารสนเทศ และคอมพิวเตอร์อื่นๆ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4935ED7A" w14:textId="151B911B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 w:hanging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6317">
              <w:rPr>
                <w:rFonts w:asciiTheme="minorHAnsi" w:hAnsiTheme="minorHAnsi" w:cstheme="minorHAnsi"/>
                <w:sz w:val="22"/>
                <w:szCs w:val="22"/>
              </w:rPr>
              <w:t>93.19</w:t>
            </w:r>
          </w:p>
        </w:tc>
        <w:tc>
          <w:tcPr>
            <w:tcW w:w="66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D922B" w14:textId="77777777" w:rsidR="00E86BEA" w:rsidRPr="00021A47" w:rsidRDefault="00E86BEA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</w:tcPr>
          <w:p w14:paraId="6A8D50AA" w14:textId="77777777" w:rsidR="00E86BEA" w:rsidRPr="00021A47" w:rsidRDefault="00E86BEA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244" w:right="-52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C69D1" w14:textId="0D394AB2" w:rsidR="00E86BEA" w:rsidRPr="00021A47" w:rsidRDefault="00E86BEA" w:rsidP="0065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6317">
              <w:rPr>
                <w:rFonts w:asciiTheme="minorHAnsi" w:hAnsiTheme="minorHAnsi" w:cstheme="minorHAnsi"/>
                <w:sz w:val="22"/>
                <w:szCs w:val="22"/>
              </w:rPr>
              <w:t>2,996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7AE209ED" w14:textId="77777777" w:rsidR="00E86BEA" w:rsidRPr="00021A47" w:rsidRDefault="00E86BEA" w:rsidP="002E7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</w:tbl>
    <w:p w14:paraId="74A95E73" w14:textId="77777777" w:rsidR="00653164" w:rsidRPr="00E26FD4" w:rsidRDefault="00653164" w:rsidP="001F252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2605255" w14:textId="77777777" w:rsidR="001F252C" w:rsidRDefault="001F252C" w:rsidP="00F643C3">
      <w:pPr>
        <w:pStyle w:val="BodyText2"/>
        <w:rPr>
          <w:rFonts w:asciiTheme="minorHAnsi" w:hAnsiTheme="minorHAnsi" w:cstheme="minorHAnsi"/>
          <w:b/>
          <w:bCs/>
          <w:lang w:val="en-US"/>
        </w:rPr>
        <w:sectPr w:rsidR="001F252C" w:rsidSect="005B7AF5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A832B28" w14:textId="358F44A8" w:rsidR="00871FC5" w:rsidRPr="0014709A" w:rsidRDefault="0014709A" w:rsidP="0014709A">
      <w:pPr>
        <w:pStyle w:val="BodyText2"/>
        <w:ind w:left="108" w:firstLine="432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 w:hint="cs"/>
          <w:cs/>
          <w:lang w:val="en-US"/>
        </w:rPr>
        <w:lastRenderedPageBreak/>
        <w:t>รายการเคลื่อนไหว</w:t>
      </w:r>
      <w:r w:rsidR="00F7364C">
        <w:rPr>
          <w:rFonts w:asciiTheme="minorHAnsi" w:hAnsiTheme="minorHAnsi" w:cstheme="minorHAnsi" w:hint="cs"/>
          <w:cs/>
          <w:lang w:val="en-US"/>
        </w:rPr>
        <w:t>ระหว่าง</w:t>
      </w:r>
      <w:r>
        <w:rPr>
          <w:rFonts w:asciiTheme="minorHAnsi" w:hAnsiTheme="minorHAnsi" w:cstheme="minorHAnsi" w:hint="cs"/>
          <w:cs/>
          <w:lang w:val="en-US"/>
        </w:rPr>
        <w:t xml:space="preserve">ปีสิ้นสุดวันที่ </w:t>
      </w:r>
      <w:r w:rsidRPr="00A301CB">
        <w:rPr>
          <w:rFonts w:asciiTheme="minorHAnsi" w:hAnsiTheme="minorHAnsi" w:cstheme="minorHAnsi"/>
          <w:lang w:val="en-US"/>
        </w:rPr>
        <w:t>31</w:t>
      </w:r>
      <w:r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 w:hint="cs"/>
          <w:cs/>
          <w:lang w:val="en-US"/>
        </w:rPr>
        <w:t xml:space="preserve">ธันวาคม </w:t>
      </w:r>
      <w:r w:rsidRPr="00A301CB">
        <w:rPr>
          <w:rFonts w:asciiTheme="minorHAnsi" w:hAnsiTheme="minorHAnsi" w:cstheme="minorHAnsi"/>
          <w:lang w:val="en-US"/>
        </w:rPr>
        <w:t>256</w:t>
      </w:r>
      <w:r w:rsidR="006B36D3">
        <w:rPr>
          <w:rFonts w:asciiTheme="minorHAnsi" w:hAnsiTheme="minorHAnsi" w:cstheme="minorHAnsi"/>
          <w:lang w:val="en-US"/>
        </w:rPr>
        <w:t>8</w:t>
      </w:r>
      <w:r>
        <w:rPr>
          <w:rFonts w:asciiTheme="minorHAnsi" w:hAnsiTheme="minorHAnsi" w:cstheme="minorHAnsi"/>
          <w:lang w:val="en-US"/>
        </w:rPr>
        <w:t xml:space="preserve"> </w:t>
      </w:r>
      <w:r w:rsidR="005C0279">
        <w:rPr>
          <w:rFonts w:asciiTheme="minorHAnsi" w:hAnsiTheme="minorHAnsi" w:cstheme="minorHAnsi" w:hint="cs"/>
          <w:cs/>
          <w:lang w:val="en-US"/>
        </w:rPr>
        <w:t xml:space="preserve">และ </w:t>
      </w:r>
      <w:r w:rsidR="005C0279">
        <w:rPr>
          <w:rFonts w:asciiTheme="minorHAnsi" w:hAnsiTheme="minorHAnsi" w:cstheme="minorHAnsi"/>
          <w:lang w:val="en-US"/>
        </w:rPr>
        <w:t>2567</w:t>
      </w:r>
      <w:r w:rsidR="005C0279">
        <w:rPr>
          <w:rFonts w:asciiTheme="minorHAnsi" w:hAnsiTheme="minorHAnsi" w:cstheme="minorHAnsi" w:hint="cs"/>
          <w:cs/>
          <w:lang w:val="en-US"/>
        </w:rPr>
        <w:t xml:space="preserve"> </w:t>
      </w:r>
      <w:r>
        <w:rPr>
          <w:rFonts w:asciiTheme="minorHAnsi" w:hAnsiTheme="minorHAnsi" w:cstheme="minorHAnsi" w:hint="cs"/>
          <w:cs/>
          <w:lang w:val="en-US"/>
        </w:rPr>
        <w:t>มีดังต่อไปนี้</w:t>
      </w:r>
    </w:p>
    <w:p w14:paraId="134DBB94" w14:textId="77777777" w:rsidR="0014709A" w:rsidRPr="00021A47" w:rsidRDefault="0014709A" w:rsidP="00871FC5">
      <w:pPr>
        <w:pStyle w:val="BodyText2"/>
        <w:tabs>
          <w:tab w:val="left" w:pos="12330"/>
        </w:tabs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tbl>
      <w:tblPr>
        <w:tblW w:w="5065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1988"/>
        <w:gridCol w:w="1329"/>
        <w:gridCol w:w="185"/>
        <w:gridCol w:w="736"/>
        <w:gridCol w:w="197"/>
        <w:gridCol w:w="810"/>
        <w:gridCol w:w="191"/>
        <w:gridCol w:w="798"/>
        <w:gridCol w:w="188"/>
        <w:gridCol w:w="854"/>
        <w:gridCol w:w="203"/>
        <w:gridCol w:w="1448"/>
        <w:gridCol w:w="194"/>
        <w:gridCol w:w="815"/>
        <w:gridCol w:w="197"/>
        <w:gridCol w:w="815"/>
        <w:gridCol w:w="191"/>
        <w:gridCol w:w="824"/>
        <w:gridCol w:w="194"/>
        <w:gridCol w:w="907"/>
        <w:gridCol w:w="218"/>
        <w:gridCol w:w="1419"/>
        <w:gridCol w:w="9"/>
        <w:gridCol w:w="9"/>
      </w:tblGrid>
      <w:tr w:rsidR="004633F4" w:rsidRPr="001F398E" w14:paraId="6335BA15" w14:textId="77777777" w:rsidTr="00303011">
        <w:trPr>
          <w:gridAfter w:val="2"/>
          <w:wAfter w:w="6" w:type="pct"/>
          <w:cantSplit/>
          <w:trHeight w:val="367"/>
          <w:tblHeader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29A26003" w14:textId="77777777" w:rsidR="004633F4" w:rsidRPr="0014709A" w:rsidRDefault="004633F4" w:rsidP="00553C58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319" w:type="pct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75088726" w14:textId="660B4E3A" w:rsidR="004633F4" w:rsidRPr="0014709A" w:rsidRDefault="004633F4" w:rsidP="00463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left="-225" w:right="88" w:firstLine="2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96A8E" w:rsidRPr="001F398E" w14:paraId="56745EB1" w14:textId="77777777" w:rsidTr="00303011">
        <w:trPr>
          <w:gridAfter w:val="1"/>
          <w:wAfter w:w="3" w:type="pct"/>
          <w:cantSplit/>
          <w:trHeight w:val="367"/>
          <w:tblHeader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3ACF14E1" w14:textId="77777777" w:rsidR="00A006BE" w:rsidRPr="0014709A" w:rsidRDefault="00A006BE" w:rsidP="00553C58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3560C7F1" w14:textId="77777777" w:rsidR="00A006BE" w:rsidRPr="0014709A" w:rsidRDefault="00A006BE" w:rsidP="0055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CE337F9" w14:textId="77777777" w:rsidR="00A006BE" w:rsidRPr="0014709A" w:rsidRDefault="00A006BE" w:rsidP="0055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1282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E9773" w14:textId="5E536C9D" w:rsidR="00A006BE" w:rsidRPr="0014709A" w:rsidRDefault="004633F4" w:rsidP="00463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รายการเคลื่อนไหวระหว่างปี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0F54DF29" w14:textId="77777777" w:rsidR="00A006BE" w:rsidRPr="0014709A" w:rsidRDefault="00A006BE" w:rsidP="0055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4601ED34" w14:textId="77777777" w:rsidR="00A006BE" w:rsidRPr="0014709A" w:rsidRDefault="00A006BE" w:rsidP="0055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2F5BE67" w14:textId="77777777" w:rsidR="00A006BE" w:rsidRPr="0014709A" w:rsidRDefault="00A006BE" w:rsidP="00553C58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33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ED741" w14:textId="17B5C350" w:rsidR="00A006BE" w:rsidRPr="0014709A" w:rsidRDefault="004633F4" w:rsidP="00463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รายการเคลื่อนไหวระหว่างปี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6F94CA94" w14:textId="77777777" w:rsidR="00A006BE" w:rsidRPr="0014709A" w:rsidRDefault="00A006BE" w:rsidP="00553C58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C743F" w14:textId="77777777" w:rsidR="00A006BE" w:rsidRPr="0014709A" w:rsidRDefault="00A006BE" w:rsidP="0055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96A8E" w:rsidRPr="001F398E" w14:paraId="6FEA1AA6" w14:textId="77777777" w:rsidTr="00303011">
        <w:trPr>
          <w:gridAfter w:val="1"/>
          <w:wAfter w:w="3" w:type="pct"/>
          <w:cantSplit/>
          <w:trHeight w:val="307"/>
          <w:tblHeader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4AF7469A" w14:textId="77777777" w:rsidR="0033142E" w:rsidRPr="0014709A" w:rsidRDefault="0033142E" w:rsidP="0099250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A79D4" w14:textId="77777777" w:rsidR="00F8374A" w:rsidRDefault="0033142E" w:rsidP="009925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14709A">
              <w:rPr>
                <w:rFonts w:asciiTheme="minorHAnsi" w:hAnsiTheme="minorHAnsi" w:cstheme="minorHAnsi"/>
                <w:szCs w:val="22"/>
                <w:cs/>
                <w:lang w:val="en-US" w:bidi="th-TH"/>
              </w:rPr>
              <w:t>ราคาทุน</w:t>
            </w:r>
            <w:r w:rsidR="00067BBD">
              <w:rPr>
                <w:rFonts w:asciiTheme="minorHAnsi" w:hAnsiTheme="minorHAnsi" w:cstheme="minorHAnsi"/>
                <w:szCs w:val="22"/>
                <w:lang w:val="en-US"/>
              </w:rPr>
              <w:t xml:space="preserve"> - </w:t>
            </w:r>
            <w:r w:rsidRPr="0014709A">
              <w:rPr>
                <w:rFonts w:asciiTheme="minorHAnsi" w:hAnsiTheme="minorHAnsi" w:cstheme="minorHAnsi"/>
                <w:szCs w:val="22"/>
                <w:cs/>
                <w:lang w:val="en-US" w:bidi="th-TH"/>
              </w:rPr>
              <w:t>สุทธิ</w:t>
            </w:r>
            <w:r w:rsidR="00BD3E5C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</w:p>
          <w:p w14:paraId="73034A60" w14:textId="77777777" w:rsidR="00F8374A" w:rsidRDefault="00BD3E5C" w:rsidP="009925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 xml:space="preserve">ณ วันที่ </w:t>
            </w:r>
          </w:p>
          <w:p w14:paraId="60604E51" w14:textId="2EE06EB1" w:rsidR="0033142E" w:rsidRPr="0014709A" w:rsidRDefault="00BD3E5C" w:rsidP="009925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>
              <w:rPr>
                <w:rFonts w:asciiTheme="minorHAnsi" w:hAnsiTheme="minorHAnsi" w:cstheme="minorHAnsi"/>
                <w:szCs w:val="22"/>
                <w:lang w:val="en-US" w:bidi="th-TH"/>
              </w:rPr>
              <w:t>1</w:t>
            </w:r>
            <w:r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 xml:space="preserve"> มกราคม </w:t>
            </w:r>
            <w:r>
              <w:rPr>
                <w:rFonts w:asciiTheme="minorHAnsi" w:hAnsiTheme="minorHAnsi" w:cstheme="minorHAnsi"/>
                <w:szCs w:val="22"/>
                <w:lang w:val="en-US" w:bidi="th-TH"/>
              </w:rPr>
              <w:t>256</w:t>
            </w:r>
            <w:r w:rsidR="004E711B">
              <w:rPr>
                <w:rFonts w:asciiTheme="minorHAnsi" w:hAnsiTheme="minorHAnsi" w:cstheme="minorHAnsi"/>
                <w:szCs w:val="22"/>
                <w:lang w:val="en-US" w:bidi="th-TH"/>
              </w:rPr>
              <w:t>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D03B6CA" w14:textId="77777777" w:rsidR="0033142E" w:rsidRDefault="0033142E" w:rsidP="009925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91A49" w14:textId="4C6CC9AF" w:rsidR="0033142E" w:rsidRPr="0014709A" w:rsidRDefault="0033142E" w:rsidP="009925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>
              <w:rPr>
                <w:rFonts w:asciiTheme="minorHAnsi" w:hAnsiTheme="minorHAnsi" w:cstheme="minorHAnsi" w:hint="cs"/>
                <w:szCs w:val="22"/>
                <w:cs/>
              </w:rPr>
              <w:t>เพิ่มขึ้น</w:t>
            </w:r>
          </w:p>
        </w:tc>
        <w:tc>
          <w:tcPr>
            <w:tcW w:w="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34A6F" w14:textId="77777777" w:rsidR="0033142E" w:rsidRPr="0014709A" w:rsidRDefault="0033142E" w:rsidP="009925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2E0F9" w14:textId="77777777" w:rsidR="0033142E" w:rsidRPr="0014709A" w:rsidRDefault="0033142E" w:rsidP="0099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ขาดทุนจาก</w:t>
            </w:r>
          </w:p>
          <w:p w14:paraId="6EEF9A12" w14:textId="1C2D98D6" w:rsidR="0033142E" w:rsidRPr="0014709A" w:rsidRDefault="0033142E" w:rsidP="009925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14709A">
              <w:rPr>
                <w:rFonts w:asciiTheme="minorHAnsi" w:hAnsiTheme="minorHAnsi" w:cstheme="minorHAns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F6A0FE" w14:textId="77777777" w:rsidR="0033142E" w:rsidRPr="0014709A" w:rsidRDefault="0033142E" w:rsidP="0099250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09782C" w14:textId="48FFFC61" w:rsidR="0033142E" w:rsidRPr="0014709A" w:rsidRDefault="0033142E" w:rsidP="0099250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>
              <w:rPr>
                <w:rFonts w:asciiTheme="minorHAnsi" w:hAnsiTheme="minorHAnsi" w:cstheme="minorHAnsi" w:hint="cs"/>
                <w:szCs w:val="22"/>
                <w:cs/>
              </w:rPr>
              <w:t>ลดลง</w:t>
            </w:r>
          </w:p>
        </w:tc>
        <w:tc>
          <w:tcPr>
            <w:tcW w:w="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8E959C" w14:textId="77777777" w:rsidR="0033142E" w:rsidRPr="0014709A" w:rsidRDefault="0033142E" w:rsidP="0099250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B328E6" w14:textId="77777777" w:rsidR="0033142E" w:rsidRPr="0014709A" w:rsidRDefault="0033142E" w:rsidP="0099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โอนเปลี่ยนแปลง</w:t>
            </w:r>
          </w:p>
          <w:p w14:paraId="288B253D" w14:textId="3334E396" w:rsidR="0033142E" w:rsidRPr="0014709A" w:rsidRDefault="0033142E" w:rsidP="0099250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 w:rsidRPr="0014709A">
              <w:rPr>
                <w:rFonts w:asciiTheme="minorHAnsi" w:hAnsiTheme="minorHAnsi" w:cstheme="minorHAnsi"/>
                <w:szCs w:val="22"/>
                <w:cs/>
                <w:lang w:bidi="th-TH"/>
              </w:rPr>
              <w:t>สถานะเงินลงทุน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7D205D76" w14:textId="77777777" w:rsidR="0033142E" w:rsidRPr="0014709A" w:rsidRDefault="0033142E" w:rsidP="00992502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C83CF" w14:textId="77777777" w:rsidR="00EA1F81" w:rsidRDefault="0033142E" w:rsidP="0099250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ราคาทุน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067BB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14709A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สุทธิ</w:t>
            </w:r>
            <w:r w:rsidR="00BD3E5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  <w:p w14:paraId="058832E3" w14:textId="77777777" w:rsidR="00AD1351" w:rsidRDefault="00BD3E5C" w:rsidP="0099250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ณ วันที่</w:t>
            </w:r>
          </w:p>
          <w:p w14:paraId="0AE1E976" w14:textId="487D2F30" w:rsidR="0033142E" w:rsidRPr="0014709A" w:rsidRDefault="00BD3E5C" w:rsidP="0099250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/>
                <w:sz w:val="22"/>
                <w:szCs w:val="22"/>
                <w:cs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 xml:space="preserve"> </w:t>
            </w:r>
            <w:r w:rsidR="005B511C" w:rsidRPr="005B511C">
              <w:rPr>
                <w:rFonts w:asciiTheme="minorHAnsi" w:hAnsiTheme="minorHAnsi" w:cstheme="minorHAnsi" w:hint="cs"/>
                <w:sz w:val="22"/>
                <w:szCs w:val="22"/>
                <w:lang w:val="en-US"/>
              </w:rPr>
              <w:t>31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 xml:space="preserve"> ธันวาคม</w:t>
            </w:r>
            <w:r w:rsidR="00B25477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 xml:space="preserve"> </w:t>
            </w:r>
            <w:r w:rsidR="005B511C" w:rsidRPr="005B511C">
              <w:rPr>
                <w:rFonts w:asciiTheme="minorHAnsi" w:hAnsiTheme="minorHAnsi" w:cstheme="minorHAnsi" w:hint="cs"/>
                <w:sz w:val="22"/>
                <w:szCs w:val="22"/>
                <w:lang w:val="en-US"/>
              </w:rPr>
              <w:t>2567</w:t>
            </w:r>
            <w:r w:rsidR="00B25477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 xml:space="preserve"> และ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 xml:space="preserve"> </w:t>
            </w:r>
            <w:r w:rsidR="005B511C" w:rsidRPr="005B511C">
              <w:rPr>
                <w:rFonts w:asciiTheme="minorHAnsi" w:hAnsiTheme="minorHAnsi" w:cstheme="minorHAnsi" w:hint="cs"/>
                <w:sz w:val="22"/>
                <w:szCs w:val="22"/>
                <w:lang w:val="en-US"/>
              </w:rPr>
              <w:t>1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 xml:space="preserve"> มกราคม </w:t>
            </w:r>
            <w:r w:rsidR="005B511C" w:rsidRPr="005B511C">
              <w:rPr>
                <w:rFonts w:asciiTheme="minorHAnsi" w:hAnsiTheme="minorHAnsi" w:cstheme="minorHAnsi" w:hint="cs"/>
                <w:sz w:val="22"/>
                <w:szCs w:val="22"/>
                <w:lang w:val="en-US"/>
              </w:rPr>
              <w:t>2568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7C61728" w14:textId="77777777" w:rsidR="0033142E" w:rsidRPr="0014709A" w:rsidRDefault="0033142E" w:rsidP="0099250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73115B" w14:textId="0E9348AA" w:rsidR="0033142E" w:rsidRPr="0014709A" w:rsidRDefault="0033142E" w:rsidP="0099250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6D8FE6" w14:textId="77777777" w:rsidR="0033142E" w:rsidRPr="0014709A" w:rsidRDefault="0033142E" w:rsidP="0099250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63B1A" w14:textId="77777777" w:rsidR="0033142E" w:rsidRPr="0014709A" w:rsidRDefault="0033142E" w:rsidP="0099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ขาดทุนจาก</w:t>
            </w:r>
          </w:p>
          <w:p w14:paraId="03863867" w14:textId="77777777" w:rsidR="0033142E" w:rsidRPr="0014709A" w:rsidRDefault="0033142E" w:rsidP="0099250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2E86BB" w14:textId="77777777" w:rsidR="0033142E" w:rsidRPr="0014709A" w:rsidRDefault="0033142E" w:rsidP="0099250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F3A06E" w14:textId="33EC2899" w:rsidR="0033142E" w:rsidRPr="0014709A" w:rsidRDefault="0033142E" w:rsidP="0099250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E7667" w14:textId="77777777" w:rsidR="0033142E" w:rsidRPr="0014709A" w:rsidRDefault="0033142E" w:rsidP="0099250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10A1C" w14:textId="77777777" w:rsidR="0033142E" w:rsidRPr="0014709A" w:rsidRDefault="0033142E" w:rsidP="00992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โอนเปลี่ยนแปลง</w:t>
            </w:r>
          </w:p>
          <w:p w14:paraId="571DB2F5" w14:textId="77777777" w:rsidR="0033142E" w:rsidRPr="0014709A" w:rsidRDefault="0033142E" w:rsidP="00992502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สถานะเงินลงทุน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2967323A" w14:textId="77777777" w:rsidR="0033142E" w:rsidRPr="0014709A" w:rsidRDefault="0033142E" w:rsidP="0099250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4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BF15" w14:textId="77777777" w:rsidR="00EB5356" w:rsidRDefault="0033142E" w:rsidP="0099250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ราคาทุน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067BB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14709A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สุทธิ</w:t>
            </w:r>
            <w:r w:rsidR="00B25477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 xml:space="preserve"> </w:t>
            </w:r>
          </w:p>
          <w:p w14:paraId="6C2E1B91" w14:textId="77777777" w:rsidR="00EB5356" w:rsidRDefault="00B25477" w:rsidP="0099250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 xml:space="preserve">ณ วันที่ </w:t>
            </w:r>
          </w:p>
          <w:p w14:paraId="23D9A70B" w14:textId="6C7F56B4" w:rsidR="0033142E" w:rsidRPr="0014709A" w:rsidRDefault="005B511C" w:rsidP="0099250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5B511C">
              <w:rPr>
                <w:rFonts w:asciiTheme="minorHAnsi" w:hAnsiTheme="minorHAnsi" w:cstheme="minorHAnsi" w:hint="cs"/>
                <w:sz w:val="22"/>
                <w:szCs w:val="22"/>
                <w:lang w:val="en-US"/>
              </w:rPr>
              <w:t>31</w:t>
            </w:r>
            <w:r w:rsidR="00B25477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 xml:space="preserve"> ธันวาคม </w:t>
            </w:r>
            <w:r w:rsidRPr="005B511C">
              <w:rPr>
                <w:rFonts w:asciiTheme="minorHAnsi" w:hAnsiTheme="minorHAnsi" w:cstheme="minorHAnsi" w:hint="cs"/>
                <w:sz w:val="22"/>
                <w:szCs w:val="22"/>
                <w:lang w:val="en-US"/>
              </w:rPr>
              <w:t>2568</w:t>
            </w:r>
          </w:p>
        </w:tc>
      </w:tr>
      <w:tr w:rsidR="00E31758" w:rsidRPr="001F398E" w14:paraId="6D315093" w14:textId="77777777" w:rsidTr="00E31758">
        <w:trPr>
          <w:gridAfter w:val="1"/>
          <w:wAfter w:w="3" w:type="pct"/>
          <w:cantSplit/>
          <w:trHeight w:val="307"/>
          <w:tblHeader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6232CEBB" w14:textId="77777777" w:rsidR="00E31758" w:rsidRPr="0014709A" w:rsidRDefault="00E31758" w:rsidP="00992502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22" w:type="pct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3556E" w14:textId="72D593B6" w:rsidR="00E31758" w:rsidRPr="0014709A" w:rsidRDefault="00E31758" w:rsidP="0099250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14709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4709A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796A8E" w:rsidRPr="001F398E" w14:paraId="3067C556" w14:textId="77777777" w:rsidTr="00303011">
        <w:trPr>
          <w:gridAfter w:val="1"/>
          <w:wAfter w:w="3" w:type="pct"/>
          <w:cantSplit/>
          <w:trHeight w:val="367"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03A1C11A" w14:textId="77777777" w:rsidR="0033142E" w:rsidRPr="0014709A" w:rsidRDefault="0033142E" w:rsidP="00992502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4709A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1ECAADE9" w14:textId="687D39D9" w:rsidR="0033142E" w:rsidRPr="0014709A" w:rsidRDefault="0033142E" w:rsidP="0099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6BF84F4" w14:textId="77777777" w:rsidR="0033142E" w:rsidRPr="0014709A" w:rsidRDefault="0033142E" w:rsidP="0099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295686A7" w14:textId="33B466E1" w:rsidR="0033142E" w:rsidRPr="0014709A" w:rsidRDefault="0033142E" w:rsidP="0099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7787A20" w14:textId="77777777" w:rsidR="0033142E" w:rsidRPr="0014709A" w:rsidRDefault="0033142E" w:rsidP="0099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63F20613" w14:textId="621883D3" w:rsidR="0033142E" w:rsidRPr="0014709A" w:rsidRDefault="0033142E" w:rsidP="0053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6DFE8D5" w14:textId="77777777" w:rsidR="0033142E" w:rsidRPr="0014709A" w:rsidRDefault="0033142E" w:rsidP="0099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66F41CBA" w14:textId="77777777" w:rsidR="0033142E" w:rsidRPr="0014709A" w:rsidRDefault="0033142E" w:rsidP="0099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DFEF43F" w14:textId="77777777" w:rsidR="0033142E" w:rsidRPr="0014709A" w:rsidRDefault="0033142E" w:rsidP="0099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78ECE535" w14:textId="77777777" w:rsidR="0033142E" w:rsidRPr="0014709A" w:rsidRDefault="0033142E" w:rsidP="0099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332217AB" w14:textId="77777777" w:rsidR="0033142E" w:rsidRPr="0014709A" w:rsidRDefault="0033142E" w:rsidP="0099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3DF2C6E0" w14:textId="7AEED3B4" w:rsidR="0033142E" w:rsidRPr="0014709A" w:rsidRDefault="0033142E" w:rsidP="0099250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5C44B5B" w14:textId="77777777" w:rsidR="0033142E" w:rsidRPr="0014709A" w:rsidRDefault="0033142E" w:rsidP="0099250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768B9C93" w14:textId="77777777" w:rsidR="0033142E" w:rsidRPr="0014709A" w:rsidRDefault="0033142E" w:rsidP="0099250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502AE48" w14:textId="77777777" w:rsidR="0033142E" w:rsidRPr="0014709A" w:rsidRDefault="0033142E" w:rsidP="0099250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32E4FC2A" w14:textId="0EA2ED59" w:rsidR="0033142E" w:rsidRPr="0014709A" w:rsidRDefault="0033142E" w:rsidP="0099250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5AAA257" w14:textId="77777777" w:rsidR="0033142E" w:rsidRPr="0014709A" w:rsidRDefault="0033142E" w:rsidP="0099250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4E22973B" w14:textId="77777777" w:rsidR="0033142E" w:rsidRPr="0014709A" w:rsidRDefault="0033142E" w:rsidP="0099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010920B" w14:textId="77777777" w:rsidR="0033142E" w:rsidRPr="0014709A" w:rsidRDefault="0033142E" w:rsidP="0099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36BF8125" w14:textId="77777777" w:rsidR="0033142E" w:rsidRPr="0014709A" w:rsidRDefault="0033142E" w:rsidP="0099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6BCA376A" w14:textId="77777777" w:rsidR="0033142E" w:rsidRPr="0014709A" w:rsidRDefault="0033142E" w:rsidP="00992502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CC895" w14:textId="77777777" w:rsidR="0033142E" w:rsidRPr="0014709A" w:rsidRDefault="0033142E" w:rsidP="0099250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796A8E" w:rsidRPr="001F398E" w14:paraId="55F12387" w14:textId="77777777" w:rsidTr="00537297">
        <w:trPr>
          <w:gridAfter w:val="1"/>
          <w:wAfter w:w="3" w:type="pct"/>
          <w:cantSplit/>
          <w:trHeight w:val="367"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3766E696" w14:textId="77777777" w:rsidR="00395E5E" w:rsidRDefault="00395E5E" w:rsidP="00395E5E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สบาย มันนี่ จำกัด</w:t>
            </w:r>
          </w:p>
          <w:p w14:paraId="180A397B" w14:textId="01A8CB8F" w:rsidR="0027500C" w:rsidRPr="0014709A" w:rsidRDefault="00395E5E" w:rsidP="00395E5E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 </w:t>
            </w:r>
            <w:r w:rsidRPr="002D217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2D2177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หมายเหตุข้อ </w:t>
            </w:r>
            <w:r w:rsidRPr="002D217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9.2)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75FEA3AA" w14:textId="1EB03ED6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</w:rPr>
              <w:t>333,500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33E8800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06989C6F" w14:textId="72342A40" w:rsidR="0027500C" w:rsidRPr="0014709A" w:rsidRDefault="0027500C" w:rsidP="00C1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7B60240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0C81265F" w14:textId="5FF3006B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(39,751)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1A9CB2D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left="154" w:right="-521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79E44DD1" w14:textId="4105D4AF" w:rsidR="0027500C" w:rsidRPr="0014709A" w:rsidRDefault="00FD0055" w:rsidP="00FD0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68A4E46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42E9BD4E" w14:textId="55B861D1" w:rsidR="0027500C" w:rsidRPr="0014709A" w:rsidRDefault="001E0C73" w:rsidP="001E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1C102611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32910DA7" w14:textId="50A6E85A" w:rsidR="0027500C" w:rsidRPr="0014709A" w:rsidRDefault="00577B28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293,749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1C59158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13658FFF" w14:textId="156D177D" w:rsidR="0027500C" w:rsidRPr="0014709A" w:rsidRDefault="005A3545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A51F7DD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759EBC0A" w14:textId="616AE80C" w:rsidR="0027500C" w:rsidRPr="0014709A" w:rsidRDefault="004C2324" w:rsidP="0053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ind w:right="24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5A0B4E8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61490A10" w14:textId="57629195" w:rsidR="0027500C" w:rsidRPr="0014709A" w:rsidRDefault="00BC684E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(234,999</w:t>
            </w:r>
            <w:r w:rsidR="0058730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A13E33A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7800F29F" w14:textId="272EDF0A" w:rsidR="0027500C" w:rsidRPr="0014709A" w:rsidRDefault="003E0A0E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(58,750)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5768B3B3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2B045" w14:textId="1484BC49" w:rsidR="0027500C" w:rsidRPr="0014709A" w:rsidRDefault="00D07B97" w:rsidP="00A9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96A8E" w:rsidRPr="001F398E" w14:paraId="57C6AEC4" w14:textId="77777777" w:rsidTr="00303011">
        <w:trPr>
          <w:gridAfter w:val="1"/>
          <w:wAfter w:w="3" w:type="pct"/>
          <w:cantSplit/>
          <w:trHeight w:val="367"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1EECD16E" w14:textId="77777777" w:rsidR="0027500C" w:rsidRPr="0014709A" w:rsidRDefault="0027500C" w:rsidP="0027500C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สบาย มาร์เก็ต พลัส </w:t>
            </w:r>
          </w:p>
          <w:p w14:paraId="7E2B2533" w14:textId="77777777" w:rsidR="0027500C" w:rsidRPr="0014709A" w:rsidRDefault="0027500C" w:rsidP="0027500C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64C5ECB3" w14:textId="6A674CDD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</w:rPr>
              <w:t>20,000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E9CFEC5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076AF619" w14:textId="5645D4CE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D6FD162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35C06E33" w14:textId="6986817E" w:rsidR="0027500C" w:rsidRPr="0014709A" w:rsidRDefault="0027500C" w:rsidP="0088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2506CF3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4" w:right="-521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5270789F" w14:textId="589518B7" w:rsidR="0027500C" w:rsidRPr="0014709A" w:rsidRDefault="00FD0055" w:rsidP="00FD0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FD05D81" w14:textId="5406482B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379FED5D" w14:textId="38581FF6" w:rsidR="0027500C" w:rsidRPr="0014709A" w:rsidRDefault="001E0C73" w:rsidP="001E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0D61D7EA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7DA4D849" w14:textId="5E6AEC73" w:rsidR="0027500C" w:rsidRPr="0014709A" w:rsidRDefault="00577B28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20,000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80A7623" w14:textId="3F0BF103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0462DBE2" w14:textId="6346F89E" w:rsidR="0027500C" w:rsidRPr="0014709A" w:rsidRDefault="005A3545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F9A254C" w14:textId="79FE2B8B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3795B74A" w14:textId="53103CF9" w:rsidR="0027500C" w:rsidRPr="0014709A" w:rsidRDefault="004C2324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(20,000</w:t>
            </w:r>
            <w:r w:rsidR="00E716D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5A57431" w14:textId="7424763D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37673B44" w14:textId="58CAC0F0" w:rsidR="0027500C" w:rsidRPr="0014709A" w:rsidRDefault="00587305" w:rsidP="0002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E5973C7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18BB4521" w14:textId="4C2F3CB4" w:rsidR="0027500C" w:rsidRPr="0014709A" w:rsidRDefault="003E0A0E" w:rsidP="0002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6357C06D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E13B4" w14:textId="4337EA9A" w:rsidR="0027500C" w:rsidRPr="0014709A" w:rsidRDefault="00D07B97" w:rsidP="00A9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96A8E" w:rsidRPr="001F398E" w14:paraId="4810D7CC" w14:textId="77777777" w:rsidTr="00303011">
        <w:trPr>
          <w:gridAfter w:val="1"/>
          <w:wAfter w:w="3" w:type="pct"/>
          <w:cantSplit/>
          <w:trHeight w:val="367"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4FFD1DC4" w14:textId="77777777" w:rsidR="000C0687" w:rsidRDefault="00395E5E" w:rsidP="00395E5E">
            <w:pPr>
              <w:tabs>
                <w:tab w:val="clear" w:pos="1644"/>
              </w:tabs>
              <w:ind w:left="10" w:right="14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</w:t>
            </w:r>
            <w:r w:rsidRPr="00C43078">
              <w:rPr>
                <w:rFonts w:asciiTheme="minorHAnsi" w:hAnsiTheme="minorHAnsi"/>
                <w:sz w:val="22"/>
                <w:szCs w:val="22"/>
                <w:cs/>
              </w:rPr>
              <w:t>พร้อม แคปปิตอล จำกัด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</w:t>
            </w:r>
          </w:p>
          <w:p w14:paraId="4A0E17B6" w14:textId="59C0D0FB" w:rsidR="00395E5E" w:rsidRDefault="000C0687" w:rsidP="00395E5E">
            <w:pPr>
              <w:tabs>
                <w:tab w:val="clear" w:pos="1644"/>
              </w:tabs>
              <w:ind w:left="10" w:right="1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="00395E5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(เดิมชื่อ บริษัท </w:t>
            </w:r>
            <w:r w:rsidR="00395E5E"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สบา</w:t>
            </w:r>
            <w:r w:rsidR="00395E5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ย </w:t>
            </w:r>
          </w:p>
          <w:p w14:paraId="294A0AEE" w14:textId="20F5555C" w:rsidR="0027500C" w:rsidRPr="0014709A" w:rsidRDefault="00395E5E" w:rsidP="00395E5E">
            <w:pPr>
              <w:tabs>
                <w:tab w:val="clear" w:pos="1644"/>
              </w:tabs>
              <w:ind w:left="10" w:right="1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แคปปิตอล พลัส จำกัด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097F74CA" w14:textId="57C3AF4F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</w:rPr>
              <w:t>200,000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F39EABF" w14:textId="08752CE0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5B15B4F0" w14:textId="1A6110E0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ACB5060" w14:textId="395C65F2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14D75004" w14:textId="44FD3A20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(33,886)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325548A" w14:textId="311C8A0E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right="-521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6A28F69D" w14:textId="5F122F24" w:rsidR="0027500C" w:rsidRPr="0014709A" w:rsidRDefault="00FD0055" w:rsidP="00FD0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089E5FD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0548E58B" w14:textId="3ABBE686" w:rsidR="0027500C" w:rsidRPr="0014709A" w:rsidRDefault="001E0C73" w:rsidP="001E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589AB5AC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42387FD2" w14:textId="5B4B0C2D" w:rsidR="0027500C" w:rsidRPr="0014709A" w:rsidRDefault="00577B28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166,114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C8C6A31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01D2978C" w14:textId="2952CFD0" w:rsidR="0027500C" w:rsidRPr="0014709A" w:rsidRDefault="005A3545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70C7CC0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051A8FA6" w14:textId="7B2D9013" w:rsidR="0027500C" w:rsidRPr="0014709A" w:rsidRDefault="004C2324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(13</w:t>
            </w:r>
            <w:r w:rsidR="0048312D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48312D">
              <w:rPr>
                <w:rFonts w:asciiTheme="minorHAnsi" w:hAnsiTheme="minorHAnsi" w:cstheme="minorHAnsi"/>
                <w:sz w:val="22"/>
                <w:szCs w:val="22"/>
              </w:rPr>
              <w:t>317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70578C2" w14:textId="4413B6D0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57F69487" w14:textId="667149A4" w:rsidR="0027500C" w:rsidRPr="0014709A" w:rsidRDefault="00587305" w:rsidP="00E3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9ACE120" w14:textId="5AC5A710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6845598C" w14:textId="4F1643E2" w:rsidR="0027500C" w:rsidRPr="0014709A" w:rsidRDefault="003E0A0E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4789304B" w14:textId="717F954C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E7E51" w14:textId="6A5DB68F" w:rsidR="0027500C" w:rsidRPr="0014709A" w:rsidRDefault="0048312D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  <w:r w:rsidR="00D07B97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797</w:t>
            </w:r>
          </w:p>
        </w:tc>
      </w:tr>
      <w:tr w:rsidR="00796A8E" w:rsidRPr="001F398E" w14:paraId="210A8E84" w14:textId="77777777" w:rsidTr="00303011">
        <w:trPr>
          <w:gridAfter w:val="1"/>
          <w:wAfter w:w="3" w:type="pct"/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1D02D4EC" w14:textId="77777777" w:rsidR="00D021A1" w:rsidRDefault="00D021A1" w:rsidP="00D021A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พลัส เทค อินโนเวชั่น</w:t>
            </w: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  <w:p w14:paraId="2F4B2518" w14:textId="11582E36" w:rsidR="00D021A1" w:rsidRDefault="00D021A1" w:rsidP="00D021A1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 xml:space="preserve">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(มหาชน)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</w:t>
            </w:r>
          </w:p>
          <w:p w14:paraId="5643472D" w14:textId="2EDC1E5E" w:rsidR="0027500C" w:rsidRPr="0014709A" w:rsidRDefault="00D021A1" w:rsidP="00D021A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</w:t>
            </w:r>
            <w:r w:rsidRPr="00B2317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1 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และ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15</w:t>
            </w:r>
            <w:r w:rsidR="00A94C26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4B50E9" w:rsidRPr="004B50E9">
              <w:rPr>
                <w:rFonts w:asciiTheme="minorHAnsi" w:hAnsiTheme="minorHAnsi" w:cstheme="minorHAnsi" w:hint="cs"/>
                <w:i/>
                <w:iCs/>
                <w:sz w:val="22"/>
                <w:szCs w:val="22"/>
              </w:rPr>
              <w:t>1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5B5B2B6B" w14:textId="1289A0B3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2,289,978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44D166A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3A86E886" w14:textId="5EEB46D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4931ED7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7B1306DA" w14:textId="57599161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(1,701,471)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3FAD6DA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" w:right="-52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69113432" w14:textId="0FDE803B" w:rsidR="0027500C" w:rsidRPr="0014709A" w:rsidRDefault="00FD0055" w:rsidP="00FD0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40C5B8C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7920ED96" w14:textId="54FC3F4B" w:rsidR="0027500C" w:rsidRPr="0014709A" w:rsidRDefault="001E0C73" w:rsidP="001E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7F478AA0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769E1522" w14:textId="7374AAF8" w:rsidR="0027500C" w:rsidRPr="0014709A" w:rsidRDefault="00577B28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588,507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99DA0AE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1F29F945" w14:textId="68FB3879" w:rsidR="0027500C" w:rsidRPr="0014709A" w:rsidRDefault="005A3545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84C9F8A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1E9131F3" w14:textId="3D11BB89" w:rsidR="0027500C" w:rsidRPr="0014709A" w:rsidRDefault="004C2324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(273,663)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335EF53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072B17E6" w14:textId="60EE140E" w:rsidR="0027500C" w:rsidRPr="0014709A" w:rsidRDefault="00587305" w:rsidP="00E3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B4096BE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17E3B5BE" w14:textId="73C242FE" w:rsidR="0027500C" w:rsidRPr="0014709A" w:rsidRDefault="001A6D2E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15BFEEC7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7F6F8" w14:textId="26597FE3" w:rsidR="0027500C" w:rsidRPr="0014709A" w:rsidRDefault="00D07B97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314,844</w:t>
            </w:r>
          </w:p>
        </w:tc>
      </w:tr>
      <w:tr w:rsidR="00796A8E" w:rsidRPr="001F398E" w14:paraId="456AAF05" w14:textId="77777777" w:rsidTr="00303011">
        <w:trPr>
          <w:gridAfter w:val="1"/>
          <w:wAfter w:w="3" w:type="pct"/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2D0A32B3" w14:textId="77777777" w:rsidR="0027500C" w:rsidRPr="0014709A" w:rsidRDefault="0027500C" w:rsidP="002750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ซิตี้ซอฟท์ อินโฟเทค</w:t>
            </w:r>
          </w:p>
          <w:p w14:paraId="7B47C135" w14:textId="77777777" w:rsidR="0027500C" w:rsidRPr="0014709A" w:rsidRDefault="0027500C" w:rsidP="0027500C">
            <w:pPr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675BD2F4" w14:textId="04AC5829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</w:rPr>
              <w:t>58,500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B5E0CAD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53029CDA" w14:textId="63D4182F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6483336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3AE15431" w14:textId="6B31089F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(48,000)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167B0C4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right="-3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31F54EA8" w14:textId="65EA024A" w:rsidR="0027500C" w:rsidRPr="0014709A" w:rsidRDefault="00FD0055" w:rsidP="00FD0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AD75BD3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22EA6A7F" w14:textId="6C14F79C" w:rsidR="0027500C" w:rsidRPr="0014709A" w:rsidRDefault="001E0C73" w:rsidP="001E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1604507F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3E90E11E" w14:textId="25B43332" w:rsidR="0027500C" w:rsidRPr="0014709A" w:rsidRDefault="004F703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10,500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7191297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77EB0AC3" w14:textId="08B278F7" w:rsidR="0027500C" w:rsidRPr="0014709A" w:rsidRDefault="005A3545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F08C7DD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5EE827D9" w14:textId="42DA4F88" w:rsidR="0027500C" w:rsidRPr="0014709A" w:rsidRDefault="00394CB6" w:rsidP="0039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(2,337)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B4DA360" w14:textId="6E27F68B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3C8150CC" w14:textId="28844CBB" w:rsidR="0027500C" w:rsidRPr="0014709A" w:rsidRDefault="00587305" w:rsidP="00E3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805816B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1642C183" w14:textId="7FE9D5A8" w:rsidR="0027500C" w:rsidRPr="0014709A" w:rsidRDefault="001A6D2E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1A0677B0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A5E27" w14:textId="219A6CD5" w:rsidR="0027500C" w:rsidRPr="0014709A" w:rsidRDefault="00394CB6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8,163</w:t>
            </w:r>
          </w:p>
        </w:tc>
      </w:tr>
      <w:tr w:rsidR="00796A8E" w:rsidRPr="001F398E" w14:paraId="061040F4" w14:textId="77777777" w:rsidTr="00303011">
        <w:trPr>
          <w:gridAfter w:val="1"/>
          <w:wAfter w:w="3" w:type="pct"/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28C93D24" w14:textId="77777777" w:rsidR="0027500C" w:rsidRPr="0014709A" w:rsidRDefault="0027500C" w:rsidP="0027500C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ไอซอฟเทล</w:t>
            </w:r>
          </w:p>
          <w:p w14:paraId="284419FB" w14:textId="77777777" w:rsidR="00D3027D" w:rsidRDefault="0027500C" w:rsidP="00D3027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(ประเทศไทย)</w:t>
            </w:r>
            <w:r w:rsidRPr="0014709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  <w:r w:rsidR="00D302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B3B5E40" w14:textId="12C84B4E" w:rsidR="0027500C" w:rsidRPr="00D3027D" w:rsidRDefault="00D3027D" w:rsidP="00D3027D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="008D09D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15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8D09D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3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395B4ADF" w14:textId="62BEC188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</w:rPr>
              <w:t>244,800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EA98C10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510B477D" w14:textId="5AB0A9CD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8C27109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16772BF5" w14:textId="5324B405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(116,750)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4DE06A1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right="-61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04B14A46" w14:textId="5D66CD30" w:rsidR="0027500C" w:rsidRPr="0014709A" w:rsidRDefault="00FD0055" w:rsidP="00FD0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07B159B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2CF89B4D" w14:textId="7B6C13EE" w:rsidR="0027500C" w:rsidRPr="0014709A" w:rsidRDefault="001E0C73" w:rsidP="001E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586A9118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0B4D216F" w14:textId="63C2D4AF" w:rsidR="0027500C" w:rsidRPr="0014709A" w:rsidRDefault="004F703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128,050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9085F64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41403E6B" w14:textId="41D74AA3" w:rsidR="0027500C" w:rsidRPr="0014709A" w:rsidRDefault="005A3545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8A76676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2912A3AC" w14:textId="43FAE68B" w:rsidR="0027500C" w:rsidRPr="0014709A" w:rsidRDefault="00461F53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8B5B4F">
              <w:rPr>
                <w:rFonts w:asciiTheme="minorHAnsi" w:hAnsiTheme="minorHAnsi" w:cstheme="minorHAnsi"/>
                <w:sz w:val="22"/>
                <w:szCs w:val="22"/>
              </w:rPr>
              <w:t>105,607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B1DB90D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4E511112" w14:textId="76806E22" w:rsidR="0027500C" w:rsidRPr="0014709A" w:rsidRDefault="00587305" w:rsidP="00E3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708C837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46F5B64E" w14:textId="48B69700" w:rsidR="0027500C" w:rsidRPr="0014709A" w:rsidRDefault="001A6D2E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5B5F9D62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4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5AAA4" w14:textId="649E4003" w:rsidR="0027500C" w:rsidRPr="0014709A" w:rsidRDefault="008B5B4F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  <w:r w:rsidR="00D07B97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443</w:t>
            </w:r>
          </w:p>
        </w:tc>
      </w:tr>
      <w:tr w:rsidR="00796A8E" w:rsidRPr="001F398E" w14:paraId="499EC79A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5CD2FEAB" w14:textId="77777777" w:rsidR="00D021A1" w:rsidRDefault="00D021A1" w:rsidP="00D021A1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lastRenderedPageBreak/>
              <w:t xml:space="preserve">บริษัท 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พร้อม ดิจิตอล จำกัด </w:t>
            </w:r>
          </w:p>
          <w:p w14:paraId="2580D6E4" w14:textId="77777777" w:rsidR="00D021A1" w:rsidRDefault="00D021A1" w:rsidP="00D021A1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(เดิมชื่อ บริษัท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สบาย ดิจิตอล</w:t>
            </w:r>
          </w:p>
          <w:p w14:paraId="42694156" w14:textId="4124368C" w:rsidR="0027500C" w:rsidRPr="00021A47" w:rsidRDefault="00D021A1" w:rsidP="00D021A1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  <w:r w:rsidR="0027500C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1BAEA51C" w14:textId="508E6FED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2,250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600D9DF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39B30A6B" w14:textId="466EF86F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4A36C83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2C869590" w14:textId="77F42869" w:rsidR="0027500C" w:rsidRPr="0027500C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27500C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F14F85">
              <w:rPr>
                <w:rFonts w:asciiTheme="minorHAnsi" w:hAnsiTheme="minorHAnsi" w:cstheme="minorHAnsi"/>
                <w:sz w:val="22"/>
                <w:szCs w:val="22"/>
              </w:rPr>
              <w:t>2,250</w:t>
            </w:r>
            <w:r w:rsidRPr="0027500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2248317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0DC5D1AA" w14:textId="7AC7594E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9092518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6EE10EB7" w14:textId="001F43E1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4AFE6C34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1D89EC1F" w14:textId="44662BCB" w:rsidR="0027500C" w:rsidRPr="0014709A" w:rsidRDefault="004F703C" w:rsidP="002A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F3423F3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1E53EE15" w14:textId="66CED371" w:rsidR="0027500C" w:rsidRPr="0014709A" w:rsidRDefault="005A3545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6,750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4E15613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23AFE475" w14:textId="1FA19849" w:rsidR="0027500C" w:rsidRPr="0014709A" w:rsidRDefault="00461F53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(6,750)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DDC0FE8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6E5B01FB" w14:textId="380E0424" w:rsidR="0027500C" w:rsidRPr="0014709A" w:rsidRDefault="00587305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467FE0F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148A534D" w14:textId="1FCBB657" w:rsidR="0027500C" w:rsidRPr="0014709A" w:rsidRDefault="001A6D2E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19AA8040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06D178" w14:textId="56AEE368" w:rsidR="0027500C" w:rsidRPr="0014709A" w:rsidRDefault="00D07B97" w:rsidP="00ED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96A8E" w:rsidRPr="001F398E" w14:paraId="5A2CB923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320FE357" w14:textId="77777777" w:rsidR="00D021A1" w:rsidRDefault="00D021A1" w:rsidP="00D021A1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พร้อม เวนดิ้ง จำกัด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2DA061C" w14:textId="77777777" w:rsidR="00D021A1" w:rsidRDefault="00D021A1" w:rsidP="00D021A1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(เดิมชื่อ บริษัท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สบาย </w:t>
            </w:r>
          </w:p>
          <w:p w14:paraId="6ADBC27A" w14:textId="37B436B1" w:rsidR="0027500C" w:rsidRPr="00021A47" w:rsidRDefault="00D021A1" w:rsidP="00D021A1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แอคเซลเลอเ</w:t>
            </w:r>
            <w:r w:rsidRPr="00021A47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ร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เตอร์</w:t>
            </w: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0BC0A574" w14:textId="523A821F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898129A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7D0E9860" w14:textId="2A3DA7CC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3F89396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6242ACF1" w14:textId="0EB497DF" w:rsidR="0027500C" w:rsidRPr="0027500C" w:rsidRDefault="00F14F85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(10,000)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2F19662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7922F89A" w14:textId="4CBA11AD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DA82554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46ACEB3F" w14:textId="4A7BADFC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72C9A0A8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3C2545E4" w14:textId="1EAAEC01" w:rsidR="0027500C" w:rsidRPr="0014709A" w:rsidRDefault="004F703C" w:rsidP="002A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CF71537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2DF5D392" w14:textId="2BC55A91" w:rsidR="0027500C" w:rsidRPr="0014709A" w:rsidRDefault="00157051" w:rsidP="0053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ind w:right="-29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AC253CB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1C155EBA" w14:textId="5A5A15E9" w:rsidR="0027500C" w:rsidRPr="0014709A" w:rsidRDefault="003F323C" w:rsidP="00D0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ind w:right="24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ADFC016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74D906DF" w14:textId="4A64E4D9" w:rsidR="0027500C" w:rsidRPr="0014709A" w:rsidRDefault="00587305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4E99505" w14:textId="714C8FAB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5006ABF8" w14:textId="651EEB30" w:rsidR="0027500C" w:rsidRPr="0014709A" w:rsidRDefault="001A6D2E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2B002A0D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A1036" w14:textId="0E56F7A2" w:rsidR="0027500C" w:rsidRPr="0014709A" w:rsidRDefault="00D07B97" w:rsidP="00ED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96A8E" w:rsidRPr="001F398E" w14:paraId="3CFAD05C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24FD1DEA" w14:textId="124B94F3" w:rsidR="0027500C" w:rsidRPr="00021A47" w:rsidRDefault="0027500C" w:rsidP="0027500C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สบาย พอซ จำกัด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1D715282" w14:textId="46D94868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28,550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F76F70E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31F0A5E9" w14:textId="1A5AFF0D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8199C9B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0999D2A9" w14:textId="63763337" w:rsidR="0027500C" w:rsidRPr="0027500C" w:rsidRDefault="005C45A1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(1,337)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D3343AE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62B86371" w14:textId="1944FBEE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6CBE25B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66B7A402" w14:textId="05CE6C93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2E1BD099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7C1E3853" w14:textId="67318A2F" w:rsidR="0027500C" w:rsidRPr="0014709A" w:rsidRDefault="004F703C" w:rsidP="00EF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27,213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E63B194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41A0441F" w14:textId="42E6D753" w:rsidR="0027500C" w:rsidRPr="0014709A" w:rsidRDefault="00157051" w:rsidP="0053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ind w:right="-29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C622C6F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1D4F69A1" w14:textId="6762341D" w:rsidR="0027500C" w:rsidRPr="0014709A" w:rsidRDefault="003F323C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(24,894)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A940E06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6CEAA90F" w14:textId="1BAC2377" w:rsidR="0027500C" w:rsidRPr="0014709A" w:rsidRDefault="00587305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1649D17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0BEB198E" w14:textId="3E56469B" w:rsidR="0027500C" w:rsidRPr="0014709A" w:rsidRDefault="00587305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554017C8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DD25AB" w14:textId="46EB8E1E" w:rsidR="0027500C" w:rsidRPr="0014709A" w:rsidRDefault="00D07B97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2,319</w:t>
            </w:r>
          </w:p>
        </w:tc>
      </w:tr>
      <w:tr w:rsidR="00796A8E" w:rsidRPr="001F398E" w14:paraId="0777D8A2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077EF4CB" w14:textId="77777777" w:rsidR="0027500C" w:rsidRPr="0014709A" w:rsidRDefault="0027500C" w:rsidP="0027500C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สบาย ฟูลฟิลเมนท์ </w:t>
            </w:r>
            <w:r w:rsidRPr="0014709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77B7F20" w14:textId="2C81D342" w:rsidR="0027500C" w:rsidRPr="00021A47" w:rsidRDefault="0027500C" w:rsidP="0027500C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67C8C444" w14:textId="14BC64B0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C1E5626" w14:textId="564C0364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52DBA36E" w14:textId="192510DB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F199292" w14:textId="12CB3E04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2318BC30" w14:textId="017EDD35" w:rsidR="0027500C" w:rsidRPr="0027500C" w:rsidRDefault="005C45A1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(250)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6F84C6A" w14:textId="075FB1D1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7E984337" w14:textId="39D12E69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257847A" w14:textId="0BF2D809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6281FA95" w14:textId="07FE1165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2F772429" w14:textId="641C1371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08B3004E" w14:textId="004AA8A4" w:rsidR="0027500C" w:rsidRPr="0014709A" w:rsidRDefault="00595AB7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61F67C8" w14:textId="3DF42241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0DDD4D62" w14:textId="6DBA43D5" w:rsidR="0027500C" w:rsidRPr="0014709A" w:rsidRDefault="00157051" w:rsidP="0053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ind w:right="-29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DEE6763" w14:textId="0EA2E3F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3E014969" w14:textId="7AE86F1C" w:rsidR="0027500C" w:rsidRPr="0014709A" w:rsidRDefault="003F323C" w:rsidP="00F0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26A1224" w14:textId="79F457F6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4A46D67B" w14:textId="35D93C69" w:rsidR="0027500C" w:rsidRPr="0014709A" w:rsidRDefault="00587305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A9EF9A3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5FDBAA98" w14:textId="0EDF7E41" w:rsidR="0027500C" w:rsidRPr="0014709A" w:rsidRDefault="00587305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092C74E5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D2958" w14:textId="31CD96C4" w:rsidR="0027500C" w:rsidRPr="0014709A" w:rsidRDefault="005E5060" w:rsidP="00ED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96A8E" w:rsidRPr="001F398E" w14:paraId="7726B72A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73C7F552" w14:textId="77777777" w:rsidR="0027500C" w:rsidRPr="0014709A" w:rsidRDefault="0027500C" w:rsidP="0027500C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สบาย เอาท์ซอร์สซิ่ง</w:t>
            </w:r>
          </w:p>
          <w:p w14:paraId="6B2C94B5" w14:textId="591B49CB" w:rsidR="0027500C" w:rsidRPr="00021A47" w:rsidRDefault="0027500C" w:rsidP="0027500C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2851D1D3" w14:textId="45D74A39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5EB5F0C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11AA2F92" w14:textId="3BDA058C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8EFB035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2E47B5A0" w14:textId="3C6F8064" w:rsidR="0027500C" w:rsidRPr="0027500C" w:rsidRDefault="005C45A1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(9,000)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00F82D6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3E1AF8B3" w14:textId="26C79BFA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BC3C445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104D4B5C" w14:textId="29534F19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0050B60F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33650251" w14:textId="2ACC5CA3" w:rsidR="0027500C" w:rsidRPr="0014709A" w:rsidRDefault="00595AB7" w:rsidP="00EF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2,000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5169EFD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0FDE35AB" w14:textId="0CE86599" w:rsidR="0027500C" w:rsidRPr="0014709A" w:rsidRDefault="00157051" w:rsidP="0053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ind w:right="-29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ABD87DC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3411D93E" w14:textId="2311DB93" w:rsidR="0027500C" w:rsidRPr="0014709A" w:rsidRDefault="003F323C" w:rsidP="00F0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BC7DC97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2D66681F" w14:textId="0A421938" w:rsidR="0027500C" w:rsidRPr="0014709A" w:rsidRDefault="00587305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CB529E1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5D14748E" w14:textId="5B146269" w:rsidR="0027500C" w:rsidRPr="0014709A" w:rsidRDefault="00587305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74C840ED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FC008" w14:textId="55A74E80" w:rsidR="0027500C" w:rsidRPr="0014709A" w:rsidRDefault="005E5060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2,000</w:t>
            </w:r>
          </w:p>
        </w:tc>
      </w:tr>
      <w:tr w:rsidR="00796A8E" w:rsidRPr="001F398E" w14:paraId="7FB08385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0E90F622" w14:textId="77777777" w:rsidR="00D021A1" w:rsidRDefault="00D021A1" w:rsidP="00D021A1">
            <w:pPr>
              <w:ind w:left="10"/>
              <w:rPr>
                <w:rFonts w:asciiTheme="minorHAnsi" w:hAnsi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</w:t>
            </w:r>
            <w:r w:rsidRPr="007C3A14">
              <w:rPr>
                <w:rFonts w:asciiTheme="minorHAnsi" w:hAnsiTheme="minorHAnsi"/>
                <w:sz w:val="22"/>
                <w:szCs w:val="22"/>
                <w:cs/>
              </w:rPr>
              <w:t xml:space="preserve">ดับบลิว เอส โอ แอล </w:t>
            </w:r>
          </w:p>
          <w:p w14:paraId="160498B7" w14:textId="77777777" w:rsidR="00D021A1" w:rsidRDefault="00D021A1" w:rsidP="00D021A1">
            <w:pPr>
              <w:ind w:left="1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  </w:t>
            </w:r>
            <w:r w:rsidRPr="007C3A14">
              <w:rPr>
                <w:rFonts w:asciiTheme="minorHAnsi" w:hAnsiTheme="minorHAnsi"/>
                <w:sz w:val="22"/>
                <w:szCs w:val="22"/>
                <w:cs/>
              </w:rPr>
              <w:t>อินฟราสตรัคเจอร์ จำกัด</w:t>
            </w: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7C71ED76" w14:textId="77777777" w:rsidR="00D021A1" w:rsidRDefault="00D021A1" w:rsidP="00D021A1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  (เดิมชื่อ บริษัท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สบาย </w:t>
            </w:r>
          </w:p>
          <w:p w14:paraId="0621827F" w14:textId="5A47668D" w:rsidR="0027500C" w:rsidRPr="00021A47" w:rsidRDefault="00D021A1" w:rsidP="00D021A1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อินฟราสตรัคเจอร์</w:t>
            </w:r>
            <w:r w:rsidRPr="00021A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4E97FD8E" w14:textId="3CC0320C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7E70C00" w14:textId="306AAEC2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35C4268E" w14:textId="0CC09DED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107E529" w14:textId="0E6A27F8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66EF2BFC" w14:textId="3201FCF2" w:rsidR="0027500C" w:rsidRPr="0027500C" w:rsidRDefault="005C45A1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(10,000)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0775770" w14:textId="019429A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7D6224F2" w14:textId="698935AE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9306023" w14:textId="089FAA08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0FE4E646" w14:textId="550CC03C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5B62D0D0" w14:textId="45585F23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78F19D0B" w14:textId="7320BDAD" w:rsidR="0027500C" w:rsidRPr="0014709A" w:rsidRDefault="00595AB7" w:rsidP="002A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82294E5" w14:textId="2740D39E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11B71699" w14:textId="47CEA1B8" w:rsidR="0027500C" w:rsidRPr="0014709A" w:rsidRDefault="00157051" w:rsidP="0053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ind w:right="-29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7EA934B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3D21886D" w14:textId="7F215FE8" w:rsidR="0027500C" w:rsidRPr="0014709A" w:rsidRDefault="003F323C" w:rsidP="00F0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A7B91D1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0195DF10" w14:textId="69EF5A1D" w:rsidR="0027500C" w:rsidRPr="0014709A" w:rsidRDefault="00587305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D9B1E02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72DB3194" w14:textId="2EFB4434" w:rsidR="0027500C" w:rsidRPr="0014709A" w:rsidRDefault="001A6D2E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5E09F413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E559BD" w14:textId="0E7B733F" w:rsidR="0027500C" w:rsidRPr="0014709A" w:rsidRDefault="005E5060" w:rsidP="00ED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96A8E" w:rsidRPr="001F398E" w14:paraId="41C1C098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213F5302" w14:textId="77777777" w:rsidR="00D021A1" w:rsidRDefault="00D021A1" w:rsidP="00D021A1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พร้อม วอช (เดิมชื่อ </w:t>
            </w:r>
          </w:p>
          <w:p w14:paraId="60CD17ED" w14:textId="67028A26" w:rsidR="00D021A1" w:rsidRDefault="00D021A1" w:rsidP="00D021A1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บริษัท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สบาย วอช จำกั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ด</w:t>
            </w:r>
            <w:r w:rsidR="00FD0F1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</w:p>
          <w:p w14:paraId="2348C924" w14:textId="64839E48" w:rsidR="0027500C" w:rsidRPr="00021A47" w:rsidRDefault="00D021A1" w:rsidP="00D021A1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 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หมายเหตุข้อ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</w:t>
            </w:r>
            <w:r w:rsidRPr="00B2317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="005B511C" w:rsidRPr="005B511C">
              <w:rPr>
                <w:rFonts w:asciiTheme="minorHAnsi" w:hAnsiTheme="minorHAnsi" w:cstheme="minorHAnsi" w:hint="cs"/>
                <w:i/>
                <w:iCs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3A592E30" w14:textId="7B865CD9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A4DC58D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64A06B17" w14:textId="28617160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9394C62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2634558C" w14:textId="22AE2C4F" w:rsidR="0027500C" w:rsidRPr="0027500C" w:rsidRDefault="00D62D27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(1,000)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0C29EC5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0551CD47" w14:textId="66E8656C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E3CCAE0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6D3FC20C" w14:textId="4A52BC1D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42043BEC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377BA66D" w14:textId="1B3C9786" w:rsidR="0027500C" w:rsidRPr="0014709A" w:rsidRDefault="00595AB7" w:rsidP="002A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DAC6756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7A050982" w14:textId="4E756765" w:rsidR="0027500C" w:rsidRPr="0014709A" w:rsidRDefault="006F172D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49,000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E4AB411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02EAC320" w14:textId="5406584F" w:rsidR="0027500C" w:rsidRPr="0014709A" w:rsidRDefault="003F323C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(47,687)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34C5907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23001014" w14:textId="1E60FFCD" w:rsidR="0027500C" w:rsidRPr="0014709A" w:rsidRDefault="00587305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4759205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3D6FBC4F" w14:textId="78744864" w:rsidR="0027500C" w:rsidRPr="0014709A" w:rsidRDefault="001A6D2E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0297EB29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2529D0" w14:textId="555B2FFA" w:rsidR="0027500C" w:rsidRPr="0014709A" w:rsidRDefault="005E5060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1,31</w:t>
            </w:r>
            <w:r w:rsidR="002940F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796A8E" w:rsidRPr="001F398E" w14:paraId="756C3326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2C55ABBC" w14:textId="53BB8B17" w:rsidR="0027500C" w:rsidRPr="00021A47" w:rsidRDefault="0027500C" w:rsidP="0027500C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lastRenderedPageBreak/>
              <w:t>บริษัท สบาย มาสเตอร์ จำกัด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6DAA212A" w14:textId="24F35642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2C7283E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1D5FA03A" w14:textId="7B7591DE" w:rsidR="0027500C" w:rsidRPr="0014709A" w:rsidRDefault="0027500C" w:rsidP="00281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8929268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2A07889C" w14:textId="4E720A3C" w:rsidR="0027500C" w:rsidRPr="0027500C" w:rsidRDefault="007105C0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(3,000)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E1080A4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5A2407B7" w14:textId="7C87C862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348E64D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0EB7E441" w14:textId="63078CC2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3FBC41A5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342F1AFA" w14:textId="7E8DB0F0" w:rsidR="0027500C" w:rsidRPr="0014709A" w:rsidRDefault="00595AB7" w:rsidP="002A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E2ABFF7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191323BA" w14:textId="4B2B3412" w:rsidR="0027500C" w:rsidRPr="0014709A" w:rsidRDefault="00157051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E4E4481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6BA6C999" w14:textId="1276B5CE" w:rsidR="0027500C" w:rsidRPr="0014709A" w:rsidRDefault="003F323C" w:rsidP="00F0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890F062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6B62DEE7" w14:textId="24CE203C" w:rsidR="0027500C" w:rsidRPr="0014709A" w:rsidRDefault="00587305" w:rsidP="000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B0E3522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7B1944DF" w14:textId="200A2BCD" w:rsidR="0027500C" w:rsidRPr="0014709A" w:rsidRDefault="001A6D2E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137411F4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E189B1" w14:textId="7899DCE6" w:rsidR="0027500C" w:rsidRPr="0014709A" w:rsidRDefault="005E5060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96A8E" w:rsidRPr="001F398E" w14:paraId="42C84067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44A7A125" w14:textId="77777777" w:rsidR="0027500C" w:rsidRPr="0014709A" w:rsidRDefault="0027500C" w:rsidP="0027500C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สบาย เอ็นเตอร์ไพรซ์ </w:t>
            </w:r>
          </w:p>
          <w:p w14:paraId="79171BF1" w14:textId="6DDDF310" w:rsidR="0027500C" w:rsidRPr="0014709A" w:rsidRDefault="0027500C" w:rsidP="0027500C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โฮลดิ</w:t>
            </w:r>
            <w:r w:rsidRPr="0014709A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้ง</w:t>
            </w:r>
            <w:r w:rsidRPr="0014709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0697E5B7" w14:textId="7C18DDD0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="00BD54D6" w:rsidRPr="00BD54D6">
              <w:rPr>
                <w:rFonts w:asciiTheme="minorHAnsi" w:hAnsiTheme="minorHAnsi" w:cstheme="minorHAnsi" w:hint="cs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,200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C544605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180EEB8F" w14:textId="6869E1D0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F6F9A34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477B7AC8" w14:textId="76839BBB" w:rsidR="0027500C" w:rsidRPr="007105C0" w:rsidRDefault="007105C0" w:rsidP="00281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7105C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72225D8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2412AB7C" w14:textId="33AFE1B8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B49699E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4A65CDBB" w14:textId="3AAA394B" w:rsidR="0027500C" w:rsidRPr="0014709A" w:rsidRDefault="004764CD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3E92582C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0F4D76A4" w14:textId="36F9109B" w:rsidR="0027500C" w:rsidRPr="0014709A" w:rsidRDefault="00595AB7" w:rsidP="00EF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176,200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9CD1F36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3D3325D8" w14:textId="090C6B48" w:rsidR="0027500C" w:rsidRPr="0014709A" w:rsidRDefault="006F172D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E3FB764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1D6B750F" w14:textId="6F2950E9" w:rsidR="0027500C" w:rsidRPr="0014709A" w:rsidRDefault="003F323C" w:rsidP="00F0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E76927F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65DEE801" w14:textId="12B75BB1" w:rsidR="0027500C" w:rsidRPr="0014709A" w:rsidRDefault="00587305" w:rsidP="00587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3774E59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030579F6" w14:textId="413F1A89" w:rsidR="0027500C" w:rsidRPr="0014709A" w:rsidRDefault="001A6D2E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04248CBE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37F540" w14:textId="479AFD8A" w:rsidR="0027500C" w:rsidRPr="0014709A" w:rsidRDefault="005E5060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176,200</w:t>
            </w:r>
          </w:p>
        </w:tc>
      </w:tr>
      <w:tr w:rsidR="00796A8E" w:rsidRPr="001F398E" w14:paraId="413E673F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25619DDB" w14:textId="77777777" w:rsidR="0027500C" w:rsidRPr="0014709A" w:rsidRDefault="0027500C" w:rsidP="0027500C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สบาย สปีด โฮลดิ้ง </w:t>
            </w:r>
          </w:p>
          <w:p w14:paraId="6046BDCD" w14:textId="2CF1AD6E" w:rsidR="0027500C" w:rsidRPr="0014709A" w:rsidRDefault="0027500C" w:rsidP="0027500C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14EC546A" w14:textId="797FBCC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333,000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96F3269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49EDC00F" w14:textId="4108E59E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0EDD817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7F87BF9F" w14:textId="31FA3EA9" w:rsidR="0027500C" w:rsidRPr="007105C0" w:rsidRDefault="007105C0" w:rsidP="00281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7105C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5CF2BBA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47CD46E0" w14:textId="7D731141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924E415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074EB1E7" w14:textId="2F64BFE0" w:rsidR="0027500C" w:rsidRPr="0014709A" w:rsidRDefault="004764CD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710BAE33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6826DF13" w14:textId="7BF9A013" w:rsidR="0027500C" w:rsidRPr="0014709A" w:rsidRDefault="00595AB7" w:rsidP="00EF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333,000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648C22E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204E363B" w14:textId="3C7C579D" w:rsidR="0027500C" w:rsidRPr="0014709A" w:rsidRDefault="006F172D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3832EE7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0AAB39F9" w14:textId="59128208" w:rsidR="0027500C" w:rsidRPr="0014709A" w:rsidRDefault="006159FF" w:rsidP="00F0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5DBC837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3B9CE01D" w14:textId="63141F75" w:rsidR="0027500C" w:rsidRPr="0014709A" w:rsidRDefault="00587305" w:rsidP="00587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C4E953A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3DBF79A2" w14:textId="2CE9C30D" w:rsidR="0027500C" w:rsidRPr="0014709A" w:rsidRDefault="001A6D2E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75AA1217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4FF2F" w14:textId="1E929A35" w:rsidR="0027500C" w:rsidRPr="0014709A" w:rsidRDefault="00D373D0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333,000</w:t>
            </w:r>
          </w:p>
        </w:tc>
      </w:tr>
      <w:tr w:rsidR="00796A8E" w:rsidRPr="001F398E" w14:paraId="3382420C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0952E724" w14:textId="77777777" w:rsidR="00D021A1" w:rsidRDefault="00D021A1" w:rsidP="0027500C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เลิฟ พร้อม จำกัด </w:t>
            </w:r>
          </w:p>
          <w:p w14:paraId="1135B003" w14:textId="77777777" w:rsidR="00D021A1" w:rsidRDefault="00D021A1" w:rsidP="0027500C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(เดิมชื่อ บริษัท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เลิฟ ลีสซิ่ง </w:t>
            </w:r>
          </w:p>
          <w:p w14:paraId="5977C217" w14:textId="508AE9ED" w:rsidR="0027500C" w:rsidRPr="0014709A" w:rsidRDefault="00D021A1" w:rsidP="0027500C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021A47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  <w:r w:rsidR="00186D7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86D7F" w:rsidRPr="00186D7F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="00186D7F" w:rsidRPr="00186D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11.4)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625DD3C1" w14:textId="73DACDC0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491866E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1DDEF258" w14:textId="0D5DBE4F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D03DF48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6899814E" w14:textId="68429842" w:rsidR="0027500C" w:rsidRPr="007105C0" w:rsidRDefault="007105C0" w:rsidP="00281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7105C0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402775C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4DA9DF16" w14:textId="4269DA68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8E02098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194F1347" w14:textId="4721AEBE" w:rsidR="0027500C" w:rsidRPr="0014709A" w:rsidRDefault="004764CD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09A35D25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5B38F974" w14:textId="67341CA9" w:rsidR="0027500C" w:rsidRPr="0014709A" w:rsidRDefault="00595AB7" w:rsidP="00EF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400,000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3C6CD01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6CB36E7C" w14:textId="0939ED31" w:rsidR="0027500C" w:rsidRPr="0014709A" w:rsidRDefault="006F172D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AA2840F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07B0F46A" w14:textId="36135941" w:rsidR="0027500C" w:rsidRPr="0014709A" w:rsidRDefault="006159FF" w:rsidP="00F0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A9D4C7E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6F8C4A46" w14:textId="41B4AC3B" w:rsidR="0027500C" w:rsidRPr="0014709A" w:rsidRDefault="00587305" w:rsidP="00587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40A4AB9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49E19F9B" w14:textId="1EEC95ED" w:rsidR="0027500C" w:rsidRPr="0014709A" w:rsidRDefault="001A6D2E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6FB4D5A5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752111" w14:textId="3A88500A" w:rsidR="0027500C" w:rsidRPr="0014709A" w:rsidRDefault="00D373D0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400,000</w:t>
            </w:r>
          </w:p>
        </w:tc>
      </w:tr>
      <w:tr w:rsidR="00796A8E" w:rsidRPr="001F398E" w14:paraId="12BB34EC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21506718" w14:textId="77777777" w:rsidR="0004437D" w:rsidRDefault="0027500C" w:rsidP="0027500C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บริษัท สบาย เอสพีวี </w:t>
            </w:r>
            <w:r w:rsidRPr="0014709A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  <w:r w:rsidR="0004437D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</w:p>
          <w:p w14:paraId="7F36B2B9" w14:textId="28D836E5" w:rsidR="0027500C" w:rsidRPr="0014709A" w:rsidRDefault="0004437D" w:rsidP="0004437D">
            <w:pPr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186D7F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186D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11.</w:t>
            </w:r>
            <w:r w:rsidR="00076F8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5</w:t>
            </w:r>
            <w:r w:rsidRPr="00186D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707369A0" w14:textId="12A474F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6A81A3C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4A03340E" w14:textId="58E96821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1,582,449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7F0E921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702C9457" w14:textId="4097EDD3" w:rsidR="0027500C" w:rsidRPr="007105C0" w:rsidRDefault="007105C0" w:rsidP="00710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7105C0">
              <w:rPr>
                <w:rFonts w:asciiTheme="minorHAnsi" w:hAnsiTheme="minorHAnsi" w:cstheme="minorHAnsi"/>
                <w:sz w:val="22"/>
                <w:szCs w:val="22"/>
              </w:rPr>
              <w:t>(871,776)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943C975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38949773" w14:textId="71ECA1EB" w:rsidR="0027500C" w:rsidRPr="0014709A" w:rsidRDefault="00C54764" w:rsidP="004A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782D9B0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31E616A5" w14:textId="72399BF7" w:rsidR="0027500C" w:rsidRPr="0014709A" w:rsidRDefault="004764CD" w:rsidP="00281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62FF8C62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00B980A5" w14:textId="0CCDFC53" w:rsidR="0027500C" w:rsidRPr="0014709A" w:rsidRDefault="00595AB7" w:rsidP="00EF5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710,673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788E2C6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0970C5E9" w14:textId="0E4D2B66" w:rsidR="0027500C" w:rsidRPr="0014709A" w:rsidRDefault="006F172D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66543E0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35E9C61C" w14:textId="5FAA32BD" w:rsidR="0027500C" w:rsidRPr="0014709A" w:rsidRDefault="00F074A9" w:rsidP="00CA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(637,079)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46202ED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1F172760" w14:textId="1607BB99" w:rsidR="0027500C" w:rsidRPr="0014709A" w:rsidRDefault="00587305" w:rsidP="00587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64E4938" w14:textId="77777777" w:rsidR="0027500C" w:rsidRPr="0014709A" w:rsidRDefault="0027500C" w:rsidP="0027500C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145BBDCA" w14:textId="75407485" w:rsidR="0027500C" w:rsidRPr="0014709A" w:rsidRDefault="001A6D2E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1E8CBD0F" w14:textId="77777777" w:rsidR="0027500C" w:rsidRPr="0014709A" w:rsidRDefault="0027500C" w:rsidP="002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3DB7A7" w14:textId="6D676844" w:rsidR="0027500C" w:rsidRPr="0014709A" w:rsidRDefault="00D373D0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57784B">
              <w:rPr>
                <w:rFonts w:asciiTheme="minorHAnsi" w:hAnsiTheme="minorHAnsi" w:cstheme="minorHAnsi"/>
                <w:sz w:val="22"/>
                <w:szCs w:val="22"/>
              </w:rPr>
              <w:t>3,594</w:t>
            </w:r>
          </w:p>
        </w:tc>
      </w:tr>
      <w:tr w:rsidR="00A62441" w:rsidRPr="001F398E" w14:paraId="33AB09C8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7A2ED567" w14:textId="77777777" w:rsidR="00A62441" w:rsidRPr="0014709A" w:rsidRDefault="00A62441" w:rsidP="00A62441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</w:t>
            </w:r>
            <w:r w:rsidRPr="0014709A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ทีเอสอาร์ ลิฟวิ่ง โซลูชั่น</w:t>
            </w:r>
          </w:p>
          <w:p w14:paraId="2CDB8CE2" w14:textId="77777777" w:rsidR="00A62441" w:rsidRDefault="00A62441" w:rsidP="00A62441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จำกัด (มหาชน)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025BC9E" w14:textId="16BC9B1B" w:rsidR="00A62441" w:rsidRPr="0014709A" w:rsidRDefault="00A62441" w:rsidP="00A62441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86D7F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186D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11.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6</w:t>
            </w:r>
            <w:r w:rsidRPr="00186D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  <w:r w:rsidRPr="0014709A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12C1BD23" w14:textId="7233635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937,765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D81A2FC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61566B05" w14:textId="07F851A0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B5497FA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075720A6" w14:textId="6C26F543" w:rsidR="00A62441" w:rsidRPr="007105C0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(680,000)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48C3714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0229CBA4" w14:textId="7F4D3A1B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8761019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0454476F" w14:textId="05B47ED4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(257,765)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30452838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6824BD57" w14:textId="01BD576C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4809A01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34A10BAE" w14:textId="41869D2E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149DA98" w14:textId="77777777" w:rsidR="00A62441" w:rsidRPr="0014709A" w:rsidRDefault="00A62441" w:rsidP="00A6244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2953BE87" w14:textId="6FA346D4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CC11B8F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674B009B" w14:textId="4B40307F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3633B56" w14:textId="77777777" w:rsidR="00A62441" w:rsidRPr="0014709A" w:rsidRDefault="00A62441" w:rsidP="00A6244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50E823D7" w14:textId="44C300D6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74B3C186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142A64" w14:textId="7C02FFF6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34" w:firstLine="85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62441" w:rsidRPr="001F398E" w14:paraId="438360E0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78234298" w14:textId="77777777" w:rsidR="00A62441" w:rsidRDefault="00A62441" w:rsidP="00A62441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อุ๊ปส์ เน็ตเวิรค์ จำกั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ด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CA4FE33" w14:textId="2B79E98F" w:rsidR="00A62441" w:rsidRPr="0014709A" w:rsidRDefault="00A62441" w:rsidP="00A62441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86D7F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186D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11.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7)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50B8C869" w14:textId="39196765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BED54D6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3ADC76C6" w14:textId="5C602E88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6C56C63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4EDBDF5D" w14:textId="703F591B" w:rsidR="00A62441" w:rsidRPr="007105C0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(62,728)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414E4F9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10A11DC5" w14:textId="50BB1F0F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FFFC4F8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62340C9F" w14:textId="2BB31A5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(7,272)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01D52840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6975D5B8" w14:textId="57CF8234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894F612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35B0F58B" w14:textId="6448BF3B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0C8A9A4" w14:textId="77777777" w:rsidR="00A62441" w:rsidRPr="0014709A" w:rsidRDefault="00A62441" w:rsidP="00A6244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0D20D1BF" w14:textId="65E13769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F1B45B5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144E08DF" w14:textId="7891428A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0B71DDE" w14:textId="77777777" w:rsidR="00A62441" w:rsidRPr="0014709A" w:rsidRDefault="00A62441" w:rsidP="00A6244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5C0192BB" w14:textId="0803E896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4366FBE8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AC34E" w14:textId="4BD22B38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62441" w:rsidRPr="001F398E" w14:paraId="5B6A8C7E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21BD0CDB" w14:textId="77777777" w:rsidR="00A62441" w:rsidRDefault="00A62441" w:rsidP="00A62441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เรดเฮ้าส์ ดิจิทัล จำกัด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85A0534" w14:textId="2828EE70" w:rsidR="00A62441" w:rsidRPr="0014709A" w:rsidRDefault="00A62441" w:rsidP="00A62441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186D7F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186D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11.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8)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3086883D" w14:textId="50672410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30,000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42558D0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17CCF670" w14:textId="70E5F53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D16D61E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602115E9" w14:textId="3DBB613C" w:rsidR="00A62441" w:rsidRPr="007105C0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(28,292)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05283C1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28956379" w14:textId="35A3690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615E337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10BA68AF" w14:textId="0D435D41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(1,708)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5A4EC1C9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1A6D2F69" w14:textId="4EC2F908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9C09E7E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1D8D2F54" w14:textId="55DD2C40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C5D5E0A" w14:textId="77777777" w:rsidR="00A62441" w:rsidRPr="0014709A" w:rsidRDefault="00A62441" w:rsidP="00A6244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34ED8C23" w14:textId="0C17B5DA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825E0C7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002CDF67" w14:textId="77B29021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483333B" w14:textId="77777777" w:rsidR="00A62441" w:rsidRPr="0014709A" w:rsidRDefault="00A62441" w:rsidP="00A6244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48513CD8" w14:textId="18FE89FA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6F980D99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4E8C56" w14:textId="58D0D756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62441" w:rsidRPr="001F398E" w14:paraId="5394F31F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143FD0D2" w14:textId="77777777" w:rsidR="00A62441" w:rsidRPr="0014709A" w:rsidRDefault="00A62441" w:rsidP="00A62441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lastRenderedPageBreak/>
              <w:t>บริษัท เอสเควี ยูนิตี้ ซัพ</w:t>
            </w:r>
            <w:r w:rsidRPr="0014709A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พ</w:t>
            </w: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ลาย</w:t>
            </w:r>
            <w:r w:rsidRPr="0014709A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</w:p>
          <w:p w14:paraId="6F2B2AB2" w14:textId="7619D5FC" w:rsidR="00A62441" w:rsidRPr="0014709A" w:rsidRDefault="00A62441" w:rsidP="00A62441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4709A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จำกัด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86D7F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186D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11.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9)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6611F130" w14:textId="369F8822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26,251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95EA876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1F719188" w14:textId="5B5BA951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29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2E8E000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1AE658C9" w14:textId="1CE930B4" w:rsidR="00A62441" w:rsidRPr="007105C0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(26,251)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1E8E95E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2F4D8687" w14:textId="5900FE91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4C2EB88B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376A7B9F" w14:textId="6C5D511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0B155569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4C7A5E08" w14:textId="28D8873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D763E4A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0C404725" w14:textId="20F769B8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8F61B01" w14:textId="77777777" w:rsidR="00A62441" w:rsidRPr="0014709A" w:rsidRDefault="00A62441" w:rsidP="00A6244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3476B08F" w14:textId="04A82598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8602475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2B63736C" w14:textId="185046B0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14FC4B0" w14:textId="77777777" w:rsidR="00A62441" w:rsidRPr="0014709A" w:rsidRDefault="00A62441" w:rsidP="00A6244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0C394E3C" w14:textId="77FFFA3C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0D7B136A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A48527" w14:textId="5EE1EFD5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62441" w:rsidRPr="001F398E" w14:paraId="6BC3D707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01F697DD" w14:textId="77777777" w:rsidR="00A62441" w:rsidRDefault="00A62441" w:rsidP="00A62441">
            <w:pPr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สบาย อลิอันซ์ จำกัด</w:t>
            </w:r>
            <w:r w:rsidRPr="0014709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AFD8B33" w14:textId="46ED0AE8" w:rsidR="00A62441" w:rsidRPr="0014709A" w:rsidRDefault="00A62441" w:rsidP="00A62441">
            <w:pPr>
              <w:ind w:left="1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186D7F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186D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11.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9)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6BD22287" w14:textId="3D41684A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36,549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78390BF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0D54EB65" w14:textId="667B6D5A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29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DD74CD9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17ABDB6E" w14:textId="7EE25F24" w:rsidR="00A62441" w:rsidRPr="007105C0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(5,000)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70DC016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258EDD84" w14:textId="331EAB9B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(31,549)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74D4DC67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25185840" w14:textId="52FCCE53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31FE5A67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05DF0261" w14:textId="15C8249F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76AF85D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3DC6D94F" w14:textId="4E9F82D9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08B7728" w14:textId="77777777" w:rsidR="00A62441" w:rsidRPr="0014709A" w:rsidRDefault="00A62441" w:rsidP="00A6244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5166E9A2" w14:textId="41B6F0F1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41DDD37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38BC805D" w14:textId="5AB49BC9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2955384" w14:textId="77777777" w:rsidR="00A62441" w:rsidRPr="0014709A" w:rsidRDefault="00A62441" w:rsidP="00A6244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25B1BFBA" w14:textId="322FB56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2F151511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D6067D" w14:textId="1CBAA64F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62441" w:rsidRPr="001F398E" w14:paraId="192F6869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6CB44832" w14:textId="77777777" w:rsidR="00A62441" w:rsidRPr="0014709A" w:rsidRDefault="00A62441" w:rsidP="00A62441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เอส.เค.ฮิวเมน รีซอร์</w:t>
            </w:r>
            <w:r w:rsidRPr="0014709A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ส </w:t>
            </w:r>
          </w:p>
          <w:p w14:paraId="72AAC38D" w14:textId="77777777" w:rsidR="00A62441" w:rsidRDefault="00A62441" w:rsidP="00A62441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เซสเซอร์วิส จำกัด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F982864" w14:textId="238426AB" w:rsidR="00A62441" w:rsidRPr="0014709A" w:rsidRDefault="00A62441" w:rsidP="00A62441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86D7F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186D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11.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10)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6B525C97" w14:textId="61B04F36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29,557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1B70C02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76548C01" w14:textId="5D538414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29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48BF60E" w14:textId="2C666415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286B3BF2" w14:textId="7F03E365" w:rsidR="00A62441" w:rsidRPr="007105C0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(29,557)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4E789FB" w14:textId="154CFCE4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31A53E92" w14:textId="33B6FC52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B5E3F75" w14:textId="2FE11ABF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59B52BDE" w14:textId="44417590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1660BE9D" w14:textId="1386461A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187D5425" w14:textId="0A444061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B11D162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159A4A16" w14:textId="22EA155A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2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B18EB48" w14:textId="5D007E17" w:rsidR="00A62441" w:rsidRPr="0014709A" w:rsidRDefault="00A62441" w:rsidP="00A6244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66071952" w14:textId="1A9C07A2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9635BC5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33C46D82" w14:textId="5C0FF148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1A9DF02" w14:textId="77777777" w:rsidR="00A62441" w:rsidRPr="0014709A" w:rsidRDefault="00A62441" w:rsidP="00A6244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3CDD0DD8" w14:textId="5CFF9CC4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0768E134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4312D" w14:textId="3CB34109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62441" w:rsidRPr="001F398E" w14:paraId="5B517F69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7F515C5E" w14:textId="77777777" w:rsidR="00A62441" w:rsidRDefault="00A62441" w:rsidP="00A62441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บัซซี่บีส์ จำกัด</w:t>
            </w:r>
          </w:p>
          <w:p w14:paraId="63EFDBB0" w14:textId="12948F3C" w:rsidR="00A62441" w:rsidRPr="0014709A" w:rsidRDefault="00A62441" w:rsidP="00A62441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186D7F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186D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11.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03CBCB2E" w14:textId="6E98C1F0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1,582,449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C3E47D4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3C56589F" w14:textId="49B22015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29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792A5F9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2FF635F9" w14:textId="2826421A" w:rsidR="00A62441" w:rsidRPr="007105C0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381563F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63D6589F" w14:textId="37FAE42D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112AC45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3467AB1C" w14:textId="28074061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(1,582,449)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081C1510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3860A9A8" w14:textId="1CF4DB23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0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F595743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51759F3F" w14:textId="31C73BED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2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86B221C" w14:textId="77777777" w:rsidR="00A62441" w:rsidRPr="0014709A" w:rsidRDefault="00A62441" w:rsidP="00A6244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31084711" w14:textId="7584F9FA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59B282D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4C610763" w14:textId="6F873428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1652DEB" w14:textId="77777777" w:rsidR="00A62441" w:rsidRPr="0014709A" w:rsidRDefault="00A62441" w:rsidP="00A6244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619F58C0" w14:textId="76D18AD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391CA96C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9C6EC0" w14:textId="7BF087D0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62441" w:rsidRPr="001F398E" w14:paraId="23D0182C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1DB7CC49" w14:textId="0159A8CD" w:rsidR="00A62441" w:rsidRPr="0014709A" w:rsidRDefault="00A62441" w:rsidP="00A62441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4709A">
              <w:rPr>
                <w:rFonts w:asciiTheme="minorHAnsi" w:hAnsiTheme="minorHAnsi" w:cstheme="minorHAnsi"/>
                <w:sz w:val="22"/>
                <w:szCs w:val="22"/>
                <w:cs/>
              </w:rPr>
              <w:t>บริษัท สบาย เอ็กเชนจ์ จำกัด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2F24BEF3" w14:textId="62A5C161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1,250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FBE2D1F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2DD5C49F" w14:textId="5185A4F0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29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CE4D0BD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7128DFB6" w14:textId="5EC2AA72" w:rsidR="00A62441" w:rsidRPr="007105C0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81B4F77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5AC455EE" w14:textId="2F106119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921732A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534BD4B8" w14:textId="75327728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(1,250)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1F2C751B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0795539F" w14:textId="675C6D1D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0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6B5A0D4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00E7A2FC" w14:textId="4352C3DF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2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1645957" w14:textId="77777777" w:rsidR="00A62441" w:rsidRPr="0014709A" w:rsidRDefault="00A62441" w:rsidP="00A6244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11C43680" w14:textId="0976D446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F6B8DEA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4C301370" w14:textId="30E8E0A3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B6689D3" w14:textId="77777777" w:rsidR="00A62441" w:rsidRPr="0014709A" w:rsidRDefault="00A62441" w:rsidP="00A6244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57C25132" w14:textId="08C913C6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54B1DA95" w14:textId="77777777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1B63CA" w14:textId="7120B350" w:rsidR="00A62441" w:rsidRPr="0014709A" w:rsidRDefault="00A62441" w:rsidP="00A6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237859" w:rsidRPr="001F398E" w14:paraId="3B60C607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1986B0D1" w14:textId="77777777" w:rsidR="002D14D1" w:rsidRDefault="00D021A1" w:rsidP="002D14D1">
            <w:pPr>
              <w:ind w:left="10" w:right="-80"/>
              <w:rPr>
                <w:rFonts w:asciiTheme="minorHAnsi" w:hAnsiTheme="minorHAnsi"/>
                <w:sz w:val="22"/>
                <w:szCs w:val="22"/>
              </w:rPr>
            </w:pP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>บริษัท ลอคบอกซ์ กรุ๊ป จำกัด</w:t>
            </w:r>
            <w:r w:rsidR="002D14D1">
              <w:rPr>
                <w:rFonts w:asciiTheme="minorHAnsi" w:hAnsiTheme="minorHAnsi" w:hint="cs"/>
                <w:sz w:val="22"/>
                <w:szCs w:val="22"/>
                <w:cs/>
              </w:rPr>
              <w:t xml:space="preserve"> </w:t>
            </w:r>
          </w:p>
          <w:p w14:paraId="0246894F" w14:textId="1690CB5F" w:rsidR="002D14D1" w:rsidRDefault="002D14D1" w:rsidP="002D14D1">
            <w:pPr>
              <w:ind w:left="10" w:right="-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  และ </w:t>
            </w: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 xml:space="preserve">บริษัท ลอคบอกซ์ </w:t>
            </w:r>
          </w:p>
          <w:p w14:paraId="0A5F3F68" w14:textId="77777777" w:rsidR="002D14D1" w:rsidRDefault="002D14D1" w:rsidP="002D14D1">
            <w:pPr>
              <w:ind w:left="10" w:right="-8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  </w:t>
            </w: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>เวนเจอร์ส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>จำกัด</w:t>
            </w: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</w:t>
            </w:r>
            <w:r w:rsidR="00D021A1"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 w:rsidR="00D021A1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</w:t>
            </w:r>
          </w:p>
          <w:p w14:paraId="163E4B37" w14:textId="117B2CF4" w:rsidR="00237859" w:rsidRPr="002D14D1" w:rsidRDefault="002D14D1" w:rsidP="002D14D1">
            <w:pPr>
              <w:ind w:left="10" w:right="-80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 </w:t>
            </w:r>
            <w:r w:rsidR="00D021A1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ข้อ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 w:rsidR="00D021A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</w:t>
            </w:r>
            <w:r w:rsidR="00D021A1" w:rsidRPr="00B2317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="00D021A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</w:t>
            </w:r>
            <w:r w:rsidR="00EA6AF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EA6AF2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และ </w:t>
            </w:r>
            <w:r w:rsidR="00EA6AF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15.2</w:t>
            </w:r>
            <w:r w:rsidR="00D021A1"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6ED83519" w14:textId="0BF8883F" w:rsidR="00237859" w:rsidRPr="0014709A" w:rsidRDefault="00237859" w:rsidP="00CB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67" w:firstLine="85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77A0228" w14:textId="7777777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1EB19EF6" w14:textId="5E53FC4D" w:rsidR="00237859" w:rsidRPr="0014709A" w:rsidRDefault="006C2A36" w:rsidP="006C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262,800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F2C0289" w14:textId="7777777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7669F9F6" w14:textId="6D11D0CC" w:rsidR="00237859" w:rsidRPr="007105C0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AA75B69" w14:textId="7777777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616AAD86" w14:textId="2269D240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548FDA7A" w14:textId="7777777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2DBD4A45" w14:textId="0CCB6642" w:rsidR="00237859" w:rsidRPr="0014709A" w:rsidRDefault="00237859" w:rsidP="000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51D70BA3" w14:textId="7777777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41E64C7F" w14:textId="6789250F" w:rsidR="00237859" w:rsidRPr="0014709A" w:rsidRDefault="002D14D1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262,800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B118DA3" w14:textId="7777777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2B737677" w14:textId="64E8387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2D14D1">
              <w:rPr>
                <w:rFonts w:asciiTheme="minorHAnsi" w:hAnsiTheme="minorHAnsi" w:cstheme="minorHAnsi"/>
                <w:sz w:val="22"/>
                <w:szCs w:val="22"/>
              </w:rPr>
              <w:t>9,993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7947B51" w14:textId="77777777" w:rsidR="00237859" w:rsidRPr="0014709A" w:rsidRDefault="00237859" w:rsidP="002378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664B7BDC" w14:textId="4EA38D89" w:rsidR="00237859" w:rsidRPr="0014709A" w:rsidRDefault="003B0D29" w:rsidP="003B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2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(70,927)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8DB91EB" w14:textId="7777777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1A79CCE6" w14:textId="70FE9BA9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DB65604" w14:textId="77777777" w:rsidR="00237859" w:rsidRPr="0014709A" w:rsidRDefault="00237859" w:rsidP="002378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670EB5B6" w14:textId="25083673" w:rsidR="00237859" w:rsidRPr="0014709A" w:rsidRDefault="00237859" w:rsidP="0046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3A5DF44A" w14:textId="7777777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71874F" w14:textId="0016D2B6" w:rsidR="00237859" w:rsidRPr="0014709A" w:rsidRDefault="002D14D1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241,866</w:t>
            </w:r>
          </w:p>
        </w:tc>
      </w:tr>
      <w:tr w:rsidR="00830763" w:rsidRPr="001F398E" w14:paraId="26B667D8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563AAE22" w14:textId="77777777" w:rsidR="00830763" w:rsidRPr="00021A47" w:rsidRDefault="00830763" w:rsidP="002D14D1">
            <w:pPr>
              <w:ind w:left="10" w:right="-80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24373C20" w14:textId="77777777" w:rsidR="00830763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60A4F12" w14:textId="77777777" w:rsidR="00830763" w:rsidRPr="0014709A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04884F44" w14:textId="77777777" w:rsidR="00830763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C55A291" w14:textId="77777777" w:rsidR="00830763" w:rsidRPr="0014709A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7C4A7DB9" w14:textId="77777777" w:rsidR="00830763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0C61585" w14:textId="77777777" w:rsidR="00830763" w:rsidRPr="0014709A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5A347E22" w14:textId="77777777" w:rsidR="00830763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2AD7D0FE" w14:textId="77777777" w:rsidR="00830763" w:rsidRPr="0014709A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347976AB" w14:textId="77777777" w:rsidR="00830763" w:rsidRDefault="00830763" w:rsidP="000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32CA4228" w14:textId="77777777" w:rsidR="00830763" w:rsidRPr="0014709A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1458CFAD" w14:textId="77777777" w:rsidR="00830763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E23DCD7" w14:textId="77777777" w:rsidR="00830763" w:rsidRPr="0014709A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30DBF867" w14:textId="77777777" w:rsidR="00830763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1D54829" w14:textId="77777777" w:rsidR="00830763" w:rsidRPr="0014709A" w:rsidRDefault="00830763" w:rsidP="002378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6E3DFDF8" w14:textId="77777777" w:rsidR="00830763" w:rsidRDefault="00830763" w:rsidP="003B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2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B451253" w14:textId="77777777" w:rsidR="00830763" w:rsidRPr="0014709A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03DCD50B" w14:textId="77777777" w:rsidR="00830763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9E5C722" w14:textId="77777777" w:rsidR="00830763" w:rsidRPr="0014709A" w:rsidRDefault="00830763" w:rsidP="002378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0F154FC7" w14:textId="77777777" w:rsidR="00830763" w:rsidRDefault="00830763" w:rsidP="0046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3FA23266" w14:textId="77777777" w:rsidR="00830763" w:rsidRPr="0014709A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745A3B" w14:textId="77777777" w:rsidR="00830763" w:rsidRDefault="00830763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30763" w:rsidRPr="001F398E" w14:paraId="7B84CE4D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5A3D5C66" w14:textId="77777777" w:rsidR="00830763" w:rsidRPr="00021A47" w:rsidRDefault="00830763" w:rsidP="002D14D1">
            <w:pPr>
              <w:ind w:left="10" w:right="-80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7F0EABF6" w14:textId="77777777" w:rsidR="00830763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0E806AF" w14:textId="77777777" w:rsidR="00830763" w:rsidRPr="0014709A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10554D68" w14:textId="77777777" w:rsidR="00830763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3873C90" w14:textId="77777777" w:rsidR="00830763" w:rsidRPr="0014709A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662B397A" w14:textId="77777777" w:rsidR="00830763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348DD01" w14:textId="77777777" w:rsidR="00830763" w:rsidRPr="0014709A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3D53477B" w14:textId="77777777" w:rsidR="00830763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3EEA048A" w14:textId="77777777" w:rsidR="00830763" w:rsidRPr="0014709A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32BCE738" w14:textId="77777777" w:rsidR="00830763" w:rsidRDefault="00830763" w:rsidP="000C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13FF14F5" w14:textId="77777777" w:rsidR="00830763" w:rsidRPr="0014709A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3BD3A4AA" w14:textId="77777777" w:rsidR="00830763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160E74C" w14:textId="77777777" w:rsidR="00830763" w:rsidRPr="0014709A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3D962AC6" w14:textId="77777777" w:rsidR="00830763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4F3B171" w14:textId="77777777" w:rsidR="00830763" w:rsidRPr="0014709A" w:rsidRDefault="00830763" w:rsidP="002378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53EB08C7" w14:textId="77777777" w:rsidR="00830763" w:rsidRDefault="00830763" w:rsidP="003B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2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ABC9421" w14:textId="77777777" w:rsidR="00830763" w:rsidRPr="0014709A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2F8BAE06" w14:textId="77777777" w:rsidR="00830763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C9FF5B9" w14:textId="77777777" w:rsidR="00830763" w:rsidRPr="0014709A" w:rsidRDefault="00830763" w:rsidP="002378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3FA27002" w14:textId="77777777" w:rsidR="00830763" w:rsidRDefault="00830763" w:rsidP="0046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55AFC03C" w14:textId="77777777" w:rsidR="00830763" w:rsidRPr="0014709A" w:rsidRDefault="00830763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6EB0E3" w14:textId="77777777" w:rsidR="00830763" w:rsidRDefault="00830763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7859" w:rsidRPr="001F398E" w14:paraId="42FEDA3C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408016BA" w14:textId="77777777" w:rsidR="00D021A1" w:rsidRDefault="00D021A1" w:rsidP="00237859">
            <w:pPr>
              <w:ind w:left="10" w:right="-80"/>
              <w:rPr>
                <w:rFonts w:asciiTheme="minorHAnsi" w:hAnsiTheme="minorHAnsi"/>
                <w:sz w:val="22"/>
                <w:szCs w:val="22"/>
              </w:rPr>
            </w:pP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lastRenderedPageBreak/>
              <w:t>บริษัท</w:t>
            </w: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</w:t>
            </w:r>
            <w:r w:rsidRPr="00C84569">
              <w:rPr>
                <w:rFonts w:asciiTheme="minorHAnsi" w:hAnsiTheme="minorHAnsi"/>
                <w:sz w:val="22"/>
                <w:szCs w:val="22"/>
                <w:cs/>
              </w:rPr>
              <w:t xml:space="preserve">พร้อม สปีด ล๊อคเกอร์ </w:t>
            </w:r>
          </w:p>
          <w:p w14:paraId="4ADD8B3B" w14:textId="77777777" w:rsidR="00D021A1" w:rsidRDefault="00D021A1" w:rsidP="00237859">
            <w:pPr>
              <w:ind w:left="10" w:right="-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  </w:t>
            </w:r>
            <w:r w:rsidRPr="00C84569">
              <w:rPr>
                <w:rFonts w:asciiTheme="minorHAnsi" w:hAnsiTheme="minorHAnsi"/>
                <w:sz w:val="22"/>
                <w:szCs w:val="22"/>
                <w:cs/>
              </w:rPr>
              <w:t>จำกัด</w:t>
            </w: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 xml:space="preserve"> </w:t>
            </w: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(เดิมชื่อ บริษัท </w:t>
            </w: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 xml:space="preserve">ลอค </w:t>
            </w:r>
          </w:p>
          <w:p w14:paraId="190B6891" w14:textId="34ED8005" w:rsidR="00237859" w:rsidRPr="0014709A" w:rsidRDefault="00D021A1" w:rsidP="00237859">
            <w:pPr>
              <w:ind w:left="10" w:right="-80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  </w:t>
            </w: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>สบาย จำกัด</w:t>
            </w:r>
            <w:r>
              <w:rPr>
                <w:rFonts w:asciiTheme="minorHAnsi" w:hAnsi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65B7546C" w14:textId="323EFE2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52E9398" w14:textId="77AB905D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26E0F853" w14:textId="646B8DC3" w:rsidR="00237859" w:rsidRPr="0014709A" w:rsidRDefault="00237859" w:rsidP="0091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FA35448" w14:textId="6BAA8C7C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</w:tcPr>
          <w:p w14:paraId="57E5169C" w14:textId="0F72A65D" w:rsidR="00237859" w:rsidRPr="007105C0" w:rsidRDefault="00237859" w:rsidP="0091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AA15151" w14:textId="09C3B2D9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14:paraId="69B94074" w14:textId="0AC618F7" w:rsidR="00237859" w:rsidRPr="0014709A" w:rsidRDefault="00237859" w:rsidP="0091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29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02EA8C8B" w14:textId="686A581D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7B1E6145" w14:textId="632DD3A9" w:rsidR="00237859" w:rsidRPr="0014709A" w:rsidRDefault="00237859" w:rsidP="00CB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34,970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57869DC9" w14:textId="16AD810F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</w:tcPr>
          <w:p w14:paraId="62601364" w14:textId="4292C8EA" w:rsidR="00237859" w:rsidRPr="0014709A" w:rsidRDefault="00CC61A5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34,970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AD4C856" w14:textId="2AD764E5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70163905" w14:textId="5AB31AD9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3B0D2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F967459" w14:textId="1BBF3C3F" w:rsidR="00237859" w:rsidRPr="0014709A" w:rsidRDefault="00237859" w:rsidP="002378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14:paraId="69FA33CD" w14:textId="4A7DBF33" w:rsidR="00237859" w:rsidRPr="0014709A" w:rsidRDefault="003B0D29" w:rsidP="003B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2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(15,756)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EA22587" w14:textId="40DC43DD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</w:tcPr>
          <w:p w14:paraId="6D866EA7" w14:textId="1169D216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94FE8DD" w14:textId="6DE41051" w:rsidR="00237859" w:rsidRPr="0014709A" w:rsidRDefault="00237859" w:rsidP="002378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69A54B36" w14:textId="0986E1DF" w:rsidR="00237859" w:rsidRPr="0014709A" w:rsidRDefault="00237859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0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05434A29" w14:textId="72F0EF5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0BDD2" w14:textId="5C02B015" w:rsidR="00237859" w:rsidRPr="0014709A" w:rsidRDefault="003D68B5" w:rsidP="00CB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19,245</w:t>
            </w:r>
          </w:p>
        </w:tc>
      </w:tr>
      <w:tr w:rsidR="00237859" w:rsidRPr="001F398E" w14:paraId="13AD9848" w14:textId="77777777" w:rsidTr="00303011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45DA4DC5" w14:textId="77777777" w:rsidR="00D021A1" w:rsidRDefault="00D021A1" w:rsidP="00D021A1">
            <w:pPr>
              <w:ind w:left="10" w:right="-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>บริษัท บลู พาร์คกิ้ง จำกัด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1489DE71" w14:textId="64E3DCAF" w:rsidR="00237859" w:rsidRPr="00021A47" w:rsidRDefault="00D021A1" w:rsidP="00D021A1">
            <w:pPr>
              <w:ind w:left="10" w:right="-80"/>
              <w:rPr>
                <w:rFonts w:asciiTheme="minorHAnsi" w:hAnsi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  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5B511C" w:rsidRPr="005B511C">
              <w:rPr>
                <w:rFonts w:asciiTheme="minorHAnsi" w:hAnsiTheme="minorHAnsi" w:cstheme="minorHAnsi" w:hint="cs"/>
                <w:i/>
                <w:iCs/>
                <w:sz w:val="22"/>
                <w:szCs w:val="22"/>
              </w:rPr>
              <w:t>1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745AF" w14:textId="1949A17F" w:rsidR="00237859" w:rsidRDefault="000C0687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16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5A8F9A1" w14:textId="7777777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D7207" w14:textId="6ABEEF60" w:rsidR="00237859" w:rsidRDefault="000C0687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D8C3688" w14:textId="7777777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4DDE5" w14:textId="39F2218C" w:rsidR="00237859" w:rsidRDefault="000C0687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6914F8B" w14:textId="7777777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5478F" w14:textId="18FDD260" w:rsidR="00237859" w:rsidRDefault="000C0687" w:rsidP="00CB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29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62B71E66" w14:textId="7777777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162D03" w14:textId="5C7C7089" w:rsidR="00237859" w:rsidRDefault="000C0687" w:rsidP="00CB3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3BC98C87" w14:textId="7777777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0F8FA" w14:textId="14FEE295" w:rsidR="00237859" w:rsidRDefault="00237859" w:rsidP="00BE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0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1FC51CF" w14:textId="7777777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B3483" w14:textId="033EA2F9" w:rsidR="00237859" w:rsidRDefault="00237859" w:rsidP="00091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51" w:firstLine="27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F7A55EA" w14:textId="77777777" w:rsidR="00237859" w:rsidRPr="0014709A" w:rsidRDefault="00237859" w:rsidP="002378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EC10F" w14:textId="476D89AE" w:rsidR="00237859" w:rsidRPr="0014709A" w:rsidRDefault="00237859" w:rsidP="00F0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9812821" w14:textId="77777777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D3F00" w14:textId="60E98FDE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A96A1A3" w14:textId="77777777" w:rsidR="00237859" w:rsidRPr="0014709A" w:rsidRDefault="00237859" w:rsidP="002378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3E4B9" w14:textId="34A48732" w:rsidR="00237859" w:rsidRPr="0014709A" w:rsidRDefault="00237859" w:rsidP="0045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2,99</w:t>
            </w:r>
            <w:r w:rsidR="00E716DE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092A6660" w14:textId="47D6B4CD" w:rsidR="00237859" w:rsidRPr="0014709A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62A32" w14:textId="502E910C" w:rsidR="00237859" w:rsidRPr="0014709A" w:rsidRDefault="00E716DE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2,996</w:t>
            </w:r>
          </w:p>
        </w:tc>
      </w:tr>
      <w:tr w:rsidR="007E45C8" w:rsidRPr="001F398E" w14:paraId="1245F2A3" w14:textId="77777777" w:rsidTr="004534BA">
        <w:trPr>
          <w:cantSplit/>
        </w:trPr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7F65649A" w14:textId="527697D2" w:rsidR="00237859" w:rsidRPr="00021A47" w:rsidRDefault="00237859" w:rsidP="00237859">
            <w:pPr>
              <w:ind w:left="10" w:right="-80"/>
              <w:rPr>
                <w:rFonts w:asciiTheme="minorHAnsi" w:hAnsiTheme="minorHAnsi"/>
                <w:sz w:val="22"/>
                <w:szCs w:val="22"/>
                <w:cs/>
              </w:rPr>
            </w:pPr>
            <w:r w:rsidRPr="0014709A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164B3" w14:textId="1C4A5D2D" w:rsidR="00237859" w:rsidRPr="00EF520C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F52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6,835,849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F111180" w14:textId="77777777" w:rsidR="00237859" w:rsidRPr="00EF520C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D939AF" w14:textId="5AF7BFBE" w:rsidR="00237859" w:rsidRPr="00EF520C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F52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1,845,249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486D4C8" w14:textId="77777777" w:rsidR="00237859" w:rsidRPr="00EF520C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DA6D8" w14:textId="7AEF7798" w:rsidR="00237859" w:rsidRPr="00EF520C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EF52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(3,680,29</w:t>
            </w:r>
            <w:r w:rsidR="00BD54D6" w:rsidRPr="00BD54D6">
              <w:rPr>
                <w:rFonts w:asciiTheme="minorHAnsi" w:hAnsiTheme="minorHAnsi" w:cstheme="minorHAnsi" w:hint="cs"/>
                <w:b/>
                <w:bCs/>
                <w:sz w:val="22"/>
                <w:szCs w:val="22"/>
              </w:rPr>
              <w:t>9</w:t>
            </w:r>
            <w:r w:rsidRPr="00EF52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2166A10" w14:textId="77777777" w:rsidR="00237859" w:rsidRPr="00EF520C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FA720" w14:textId="38338925" w:rsidR="00237859" w:rsidRPr="00EF520C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F52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(31,549)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</w:tcPr>
          <w:p w14:paraId="14EB6320" w14:textId="77777777" w:rsidR="00237859" w:rsidRPr="00EF520C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676B4" w14:textId="4CDAE377" w:rsidR="00237859" w:rsidRPr="00EF520C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F520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(1,815,474)</w:t>
            </w: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</w:tcPr>
          <w:p w14:paraId="1B449416" w14:textId="77777777" w:rsidR="00237859" w:rsidRPr="00EF520C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F1C86A" w14:textId="0F9AFFE4" w:rsidR="00237859" w:rsidRPr="00EF520C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3,153,776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6A25BBB" w14:textId="77777777" w:rsidR="00237859" w:rsidRPr="00EF520C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A5EAE0" w14:textId="7B8F90CC" w:rsidR="00237859" w:rsidRPr="00EF520C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105,774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1307A54" w14:textId="77777777" w:rsidR="00237859" w:rsidRPr="00EF520C" w:rsidRDefault="00237859" w:rsidP="002378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1B204" w14:textId="22B37AB7" w:rsidR="00237859" w:rsidRPr="003B0D29" w:rsidRDefault="00237859" w:rsidP="003B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21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0D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577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1,341,017</w:t>
            </w:r>
            <w:r w:rsidRPr="003B0D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36A74AED" w14:textId="77777777" w:rsidR="00237859" w:rsidRPr="00EF520C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F22928" w14:textId="2B7A180B" w:rsidR="00237859" w:rsidRPr="00542C11" w:rsidRDefault="00237859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42C1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(234,999)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721D32D" w14:textId="77777777" w:rsidR="00237859" w:rsidRPr="00EF520C" w:rsidRDefault="00237859" w:rsidP="00237859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F318C" w14:textId="3BA86614" w:rsidR="00237859" w:rsidRPr="00EF520C" w:rsidRDefault="00237859" w:rsidP="0045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3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(55,754)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</w:tcPr>
          <w:p w14:paraId="170CBDA6" w14:textId="77777777" w:rsidR="00237859" w:rsidRPr="00EF520C" w:rsidRDefault="00237859" w:rsidP="00237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45176" w14:textId="02D807D3" w:rsidR="00237859" w:rsidRPr="00EF520C" w:rsidRDefault="00F00B34" w:rsidP="00E7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1,627,780</w:t>
            </w:r>
          </w:p>
        </w:tc>
      </w:tr>
    </w:tbl>
    <w:p w14:paraId="77A3E809" w14:textId="77777777" w:rsidR="00871FC5" w:rsidRPr="00021A47" w:rsidRDefault="00871FC5" w:rsidP="00594333">
      <w:pPr>
        <w:pStyle w:val="BodyText2"/>
        <w:tabs>
          <w:tab w:val="left" w:pos="12330"/>
        </w:tabs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08077A15" w14:textId="31A2BC7F" w:rsidR="0014709A" w:rsidRDefault="0014709A" w:rsidP="00594333">
      <w:pPr>
        <w:pStyle w:val="BodyText2"/>
        <w:tabs>
          <w:tab w:val="left" w:pos="12330"/>
        </w:tabs>
        <w:rPr>
          <w:rFonts w:asciiTheme="minorHAnsi" w:hAnsiTheme="minorHAnsi" w:cstheme="minorHAnsi"/>
          <w:b/>
          <w:bCs/>
          <w:lang w:val="en-US"/>
        </w:rPr>
        <w:sectPr w:rsidR="0014709A" w:rsidSect="006819FE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W w:w="4622" w:type="pct"/>
        <w:tblInd w:w="910" w:type="dxa"/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3605"/>
        <w:gridCol w:w="3253"/>
        <w:gridCol w:w="1184"/>
        <w:gridCol w:w="192"/>
        <w:gridCol w:w="1194"/>
      </w:tblGrid>
      <w:tr w:rsidR="00AB46FF" w:rsidRPr="009A604B" w14:paraId="676826C0" w14:textId="77777777" w:rsidTr="009A604B">
        <w:trPr>
          <w:cantSplit/>
          <w:trHeight w:hRule="exact" w:val="378"/>
          <w:tblHeader/>
        </w:trPr>
        <w:tc>
          <w:tcPr>
            <w:tcW w:w="1912" w:type="pct"/>
          </w:tcPr>
          <w:p w14:paraId="5C8748AA" w14:textId="77777777" w:rsidR="00AB46FF" w:rsidRPr="009A604B" w:rsidRDefault="00AB46FF" w:rsidP="0041214F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88" w:type="pct"/>
            <w:gridSpan w:val="4"/>
            <w:vAlign w:val="bottom"/>
          </w:tcPr>
          <w:p w14:paraId="4CFB7FF1" w14:textId="77777777" w:rsidR="00AB46FF" w:rsidRPr="009A604B" w:rsidRDefault="00AB46F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46FF" w:rsidRPr="009A604B" w14:paraId="131AE63A" w14:textId="77777777" w:rsidTr="009A604B">
        <w:trPr>
          <w:cantSplit/>
          <w:trHeight w:hRule="exact" w:val="450"/>
          <w:tblHeader/>
        </w:trPr>
        <w:tc>
          <w:tcPr>
            <w:tcW w:w="1912" w:type="pct"/>
          </w:tcPr>
          <w:p w14:paraId="21A38AAA" w14:textId="77777777" w:rsidR="00AB46FF" w:rsidRPr="009A604B" w:rsidRDefault="00AB46FF" w:rsidP="0041214F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5" w:type="pct"/>
            <w:vAlign w:val="bottom"/>
          </w:tcPr>
          <w:p w14:paraId="1A0B595A" w14:textId="77777777" w:rsidR="00AB46FF" w:rsidRPr="009A604B" w:rsidRDefault="00AB46FF" w:rsidP="009A604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63" w:type="pct"/>
            <w:gridSpan w:val="3"/>
            <w:vAlign w:val="bottom"/>
          </w:tcPr>
          <w:p w14:paraId="406F9103" w14:textId="1235976E" w:rsidR="00AB46FF" w:rsidRPr="009A604B" w:rsidRDefault="00AB46F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AB46FF" w:rsidRPr="009A604B" w14:paraId="02DB67DF" w14:textId="77777777" w:rsidTr="009A604B">
        <w:trPr>
          <w:cantSplit/>
          <w:trHeight w:hRule="exact" w:val="450"/>
          <w:tblHeader/>
        </w:trPr>
        <w:tc>
          <w:tcPr>
            <w:tcW w:w="1912" w:type="pct"/>
          </w:tcPr>
          <w:p w14:paraId="09FEF326" w14:textId="77777777" w:rsidR="00AB46FF" w:rsidRPr="009A604B" w:rsidRDefault="00AB46FF" w:rsidP="0041214F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5" w:type="pct"/>
          </w:tcPr>
          <w:p w14:paraId="14C2B580" w14:textId="77777777" w:rsidR="00AB46FF" w:rsidRPr="009A604B" w:rsidRDefault="00AB46FF" w:rsidP="0041214F">
            <w:pPr>
              <w:tabs>
                <w:tab w:val="clear" w:pos="4678"/>
                <w:tab w:val="left" w:pos="3042"/>
              </w:tabs>
              <w:ind w:left="-334" w:firstLine="3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vAlign w:val="bottom"/>
          </w:tcPr>
          <w:p w14:paraId="0CB9A7ED" w14:textId="6741591A" w:rsidR="00AB46FF" w:rsidRPr="009A604B" w:rsidRDefault="00AB46F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sz w:val="30"/>
                <w:szCs w:val="30"/>
              </w:rPr>
              <w:t>256</w:t>
            </w:r>
            <w:r w:rsidR="0010749F" w:rsidRPr="009A60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2" w:type="pct"/>
            <w:vAlign w:val="bottom"/>
          </w:tcPr>
          <w:p w14:paraId="496BD9F5" w14:textId="77777777" w:rsidR="00AB46FF" w:rsidRPr="009A604B" w:rsidRDefault="00AB46F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vAlign w:val="bottom"/>
          </w:tcPr>
          <w:p w14:paraId="499561F2" w14:textId="2F879AF0" w:rsidR="00AB46FF" w:rsidRPr="009A604B" w:rsidRDefault="00AB46F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sz w:val="30"/>
                <w:szCs w:val="30"/>
              </w:rPr>
              <w:t>256</w:t>
            </w:r>
            <w:r w:rsidR="0010749F" w:rsidRPr="009A604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B46FF" w:rsidRPr="009A604B" w14:paraId="12F2BF23" w14:textId="77777777" w:rsidTr="009A604B">
        <w:trPr>
          <w:cantSplit/>
          <w:trHeight w:hRule="exact" w:val="360"/>
          <w:tblHeader/>
        </w:trPr>
        <w:tc>
          <w:tcPr>
            <w:tcW w:w="1912" w:type="pct"/>
          </w:tcPr>
          <w:p w14:paraId="362C7927" w14:textId="77777777" w:rsidR="00AB46FF" w:rsidRPr="009A604B" w:rsidRDefault="00AB46FF" w:rsidP="0041214F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5" w:type="pct"/>
          </w:tcPr>
          <w:p w14:paraId="6330AE47" w14:textId="77777777" w:rsidR="00AB46FF" w:rsidRPr="009A604B" w:rsidRDefault="00AB46FF" w:rsidP="0041214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pct"/>
            <w:gridSpan w:val="3"/>
          </w:tcPr>
          <w:p w14:paraId="5D9AB3DB" w14:textId="77777777" w:rsidR="00AB46FF" w:rsidRPr="009A604B" w:rsidRDefault="00AB46FF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60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B46FF" w:rsidRPr="009A604B" w14:paraId="693EEE76" w14:textId="77777777" w:rsidTr="009A604B">
        <w:trPr>
          <w:cantSplit/>
          <w:trHeight w:hRule="exact" w:val="450"/>
        </w:trPr>
        <w:tc>
          <w:tcPr>
            <w:tcW w:w="1912" w:type="pct"/>
          </w:tcPr>
          <w:p w14:paraId="059B6EBF" w14:textId="77777777" w:rsidR="00AB46FF" w:rsidRPr="009A604B" w:rsidRDefault="00AB46FF" w:rsidP="009A604B">
            <w:pPr>
              <w:ind w:left="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725" w:type="pct"/>
            <w:vAlign w:val="bottom"/>
          </w:tcPr>
          <w:p w14:paraId="36F43E60" w14:textId="77777777" w:rsidR="00AB46FF" w:rsidRPr="009A604B" w:rsidRDefault="00AB46FF" w:rsidP="009A604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vAlign w:val="bottom"/>
          </w:tcPr>
          <w:p w14:paraId="5309AA10" w14:textId="77777777" w:rsidR="00AB46FF" w:rsidRPr="009A604B" w:rsidRDefault="00AB46F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" w:type="pct"/>
            <w:vAlign w:val="bottom"/>
          </w:tcPr>
          <w:p w14:paraId="34CE02B4" w14:textId="77777777" w:rsidR="00AB46FF" w:rsidRPr="009A604B" w:rsidRDefault="00AB46F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vAlign w:val="bottom"/>
          </w:tcPr>
          <w:p w14:paraId="5E4A7387" w14:textId="77777777" w:rsidR="00AB46FF" w:rsidRPr="009A604B" w:rsidRDefault="00AB46F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3170" w:rsidRPr="009A604B" w14:paraId="162247A0" w14:textId="77777777" w:rsidTr="009A604B">
        <w:trPr>
          <w:cantSplit/>
          <w:trHeight w:hRule="exact" w:val="450"/>
        </w:trPr>
        <w:tc>
          <w:tcPr>
            <w:tcW w:w="1912" w:type="pct"/>
          </w:tcPr>
          <w:p w14:paraId="2E4F1EB4" w14:textId="77777777" w:rsidR="0010749F" w:rsidRPr="009A604B" w:rsidRDefault="0010749F" w:rsidP="009A604B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 xml:space="preserve">บริษัท วีดีพีโฮลดิ้ง </w:t>
            </w: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 xml:space="preserve">2 </w:t>
            </w: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จำกัด</w:t>
            </w:r>
          </w:p>
        </w:tc>
        <w:tc>
          <w:tcPr>
            <w:tcW w:w="1725" w:type="pct"/>
          </w:tcPr>
          <w:p w14:paraId="2C59A035" w14:textId="77777777" w:rsidR="0010749F" w:rsidRPr="009A604B" w:rsidRDefault="0010749F" w:rsidP="009A604B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628" w:type="pct"/>
          </w:tcPr>
          <w:p w14:paraId="0563C94E" w14:textId="10D04550" w:rsidR="0010749F" w:rsidRPr="009A604B" w:rsidRDefault="00E87AC3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 w:hanging="19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>
              <w:rPr>
                <w:rFonts w:ascii="Angsana New" w:hAnsi="Angsana New"/>
                <w:position w:val="4"/>
                <w:sz w:val="30"/>
                <w:szCs w:val="30"/>
              </w:rPr>
              <w:t>99.99</w:t>
            </w:r>
          </w:p>
        </w:tc>
        <w:tc>
          <w:tcPr>
            <w:tcW w:w="102" w:type="pct"/>
          </w:tcPr>
          <w:p w14:paraId="602E63B7" w14:textId="77777777" w:rsidR="0010749F" w:rsidRPr="009A604B" w:rsidRDefault="0010749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6EB44E07" w14:textId="65AC1481" w:rsidR="0010749F" w:rsidRPr="009A604B" w:rsidRDefault="00E87AC3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>
              <w:rPr>
                <w:rFonts w:ascii="Angsana New" w:hAnsi="Angsana New"/>
                <w:position w:val="4"/>
                <w:sz w:val="30"/>
                <w:szCs w:val="30"/>
              </w:rPr>
              <w:t>99.99</w:t>
            </w:r>
          </w:p>
        </w:tc>
      </w:tr>
      <w:tr w:rsidR="00B23170" w:rsidRPr="009A604B" w14:paraId="14A57211" w14:textId="77777777" w:rsidTr="009A604B">
        <w:trPr>
          <w:cantSplit/>
          <w:trHeight w:val="764"/>
        </w:trPr>
        <w:tc>
          <w:tcPr>
            <w:tcW w:w="1912" w:type="pct"/>
          </w:tcPr>
          <w:p w14:paraId="3C2279F3" w14:textId="77777777" w:rsidR="0010749F" w:rsidRPr="009A604B" w:rsidRDefault="0010749F" w:rsidP="009A604B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บริษัท เวนดิ้ง พลัส จำกัด</w:t>
            </w:r>
          </w:p>
        </w:tc>
        <w:tc>
          <w:tcPr>
            <w:tcW w:w="1725" w:type="pct"/>
          </w:tcPr>
          <w:p w14:paraId="11AD3B4B" w14:textId="77777777" w:rsidR="0010749F" w:rsidRPr="009A604B" w:rsidRDefault="0010749F" w:rsidP="009A604B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จำหน่ายอาหารและ</w:t>
            </w:r>
          </w:p>
          <w:p w14:paraId="3DC861D2" w14:textId="77777777" w:rsidR="0010749F" w:rsidRPr="009A604B" w:rsidRDefault="0010749F" w:rsidP="009A604B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เครื่องดื่มผ่านเครื่องอัตโนมัติ</w:t>
            </w:r>
          </w:p>
        </w:tc>
        <w:tc>
          <w:tcPr>
            <w:tcW w:w="628" w:type="pct"/>
          </w:tcPr>
          <w:p w14:paraId="4B5D8A42" w14:textId="13D72B3B" w:rsidR="0010749F" w:rsidRPr="009A604B" w:rsidRDefault="0019592A" w:rsidP="0059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  <w:tab w:val="left" w:pos="795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>
              <w:rPr>
                <w:rFonts w:ascii="Angsana New" w:hAnsi="Angsana New"/>
                <w:position w:val="4"/>
                <w:sz w:val="30"/>
                <w:szCs w:val="30"/>
              </w:rPr>
              <w:t xml:space="preserve">  </w:t>
            </w:r>
            <w:r w:rsidR="005944E0">
              <w:rPr>
                <w:rFonts w:ascii="Angsana New" w:hAnsi="Angsana New"/>
                <w:position w:val="4"/>
                <w:sz w:val="30"/>
                <w:szCs w:val="30"/>
              </w:rPr>
              <w:t xml:space="preserve"> </w:t>
            </w:r>
            <w:r w:rsidR="0010749F" w:rsidRPr="009A604B">
              <w:rPr>
                <w:rFonts w:ascii="Angsana New" w:hAnsi="Angsana New"/>
                <w:position w:val="4"/>
                <w:sz w:val="30"/>
                <w:szCs w:val="30"/>
              </w:rPr>
              <w:t>-</w:t>
            </w:r>
          </w:p>
        </w:tc>
        <w:tc>
          <w:tcPr>
            <w:tcW w:w="102" w:type="pct"/>
          </w:tcPr>
          <w:p w14:paraId="5E8DDF11" w14:textId="77777777" w:rsidR="0010749F" w:rsidRPr="009A604B" w:rsidRDefault="0010749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b/>
                <w:bCs/>
                <w:position w:val="4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3B367E5" w14:textId="78A7DF88" w:rsidR="0010749F" w:rsidRPr="009A604B" w:rsidRDefault="0010749F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86.12</w:t>
            </w:r>
          </w:p>
        </w:tc>
      </w:tr>
      <w:tr w:rsidR="00B23170" w:rsidRPr="009A604B" w14:paraId="4527C4C2" w14:textId="77777777" w:rsidTr="009A604B">
        <w:trPr>
          <w:cantSplit/>
          <w:trHeight w:val="754"/>
        </w:trPr>
        <w:tc>
          <w:tcPr>
            <w:tcW w:w="1912" w:type="pct"/>
          </w:tcPr>
          <w:p w14:paraId="2A15C0A8" w14:textId="77777777" w:rsidR="0010749F" w:rsidRPr="009A604B" w:rsidRDefault="0010749F" w:rsidP="009A604B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บริษัท เอ.ที.พี.เฟรนด์ เซอร์วิส จำกัด</w:t>
            </w:r>
          </w:p>
        </w:tc>
        <w:tc>
          <w:tcPr>
            <w:tcW w:w="1725" w:type="pct"/>
          </w:tcPr>
          <w:p w14:paraId="1F8CB5A4" w14:textId="77777777" w:rsidR="0010749F" w:rsidRPr="009A604B" w:rsidRDefault="0010749F" w:rsidP="009A604B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28" w:type="pct"/>
          </w:tcPr>
          <w:p w14:paraId="7421086D" w14:textId="50259B00" w:rsidR="0010749F" w:rsidRPr="009A604B" w:rsidRDefault="0010749F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 w:hanging="19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99.99</w:t>
            </w:r>
          </w:p>
        </w:tc>
        <w:tc>
          <w:tcPr>
            <w:tcW w:w="102" w:type="pct"/>
          </w:tcPr>
          <w:p w14:paraId="324D321D" w14:textId="77777777" w:rsidR="0010749F" w:rsidRPr="009A604B" w:rsidRDefault="0010749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56884765" w14:textId="74EAFF8F" w:rsidR="0010749F" w:rsidRPr="009A604B" w:rsidRDefault="0010749F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99.99</w:t>
            </w:r>
          </w:p>
        </w:tc>
      </w:tr>
      <w:tr w:rsidR="00B23170" w:rsidRPr="009A604B" w14:paraId="7F828567" w14:textId="77777777" w:rsidTr="009A604B">
        <w:trPr>
          <w:cantSplit/>
          <w:trHeight w:val="764"/>
        </w:trPr>
        <w:tc>
          <w:tcPr>
            <w:tcW w:w="1912" w:type="pct"/>
          </w:tcPr>
          <w:p w14:paraId="16AA50B4" w14:textId="1D04AC27" w:rsidR="0010749F" w:rsidRPr="009A604B" w:rsidRDefault="0010749F" w:rsidP="00E720DD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บริษัท เดอะ เลตเตอร์ โพสต์เซอร์วิส จำกัด</w:t>
            </w:r>
          </w:p>
        </w:tc>
        <w:tc>
          <w:tcPr>
            <w:tcW w:w="1725" w:type="pct"/>
          </w:tcPr>
          <w:p w14:paraId="1EE6C9C2" w14:textId="77777777" w:rsidR="0010749F" w:rsidRPr="009A604B" w:rsidRDefault="0010749F" w:rsidP="009A604B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28" w:type="pct"/>
          </w:tcPr>
          <w:p w14:paraId="16D6CC14" w14:textId="4DB83C9F" w:rsidR="0010749F" w:rsidRPr="009A604B" w:rsidRDefault="0010749F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 w:hanging="19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70.00</w:t>
            </w:r>
          </w:p>
        </w:tc>
        <w:tc>
          <w:tcPr>
            <w:tcW w:w="102" w:type="pct"/>
          </w:tcPr>
          <w:p w14:paraId="495FE25F" w14:textId="77777777" w:rsidR="0010749F" w:rsidRPr="009A604B" w:rsidRDefault="0010749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7E7C3ECF" w14:textId="1E4EFB43" w:rsidR="0010749F" w:rsidRPr="009A604B" w:rsidRDefault="0010749F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70.00</w:t>
            </w:r>
          </w:p>
        </w:tc>
      </w:tr>
      <w:tr w:rsidR="00B23170" w:rsidRPr="009A604B" w14:paraId="09E74319" w14:textId="77777777" w:rsidTr="009A604B">
        <w:trPr>
          <w:cantSplit/>
          <w:trHeight w:val="764"/>
        </w:trPr>
        <w:tc>
          <w:tcPr>
            <w:tcW w:w="1912" w:type="pct"/>
          </w:tcPr>
          <w:p w14:paraId="4D44CA83" w14:textId="77777777" w:rsidR="0010749F" w:rsidRPr="009A604B" w:rsidRDefault="0010749F" w:rsidP="009A604B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บริษัท เอ็มพ้อยท์เอ็กซ์เพรส จำกัด</w:t>
            </w:r>
          </w:p>
        </w:tc>
        <w:tc>
          <w:tcPr>
            <w:tcW w:w="1725" w:type="pct"/>
          </w:tcPr>
          <w:p w14:paraId="6319D470" w14:textId="77777777" w:rsidR="0010749F" w:rsidRPr="009A604B" w:rsidRDefault="0010749F" w:rsidP="009A604B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28" w:type="pct"/>
          </w:tcPr>
          <w:p w14:paraId="70F7A626" w14:textId="2FFA6FA3" w:rsidR="0010749F" w:rsidRPr="009A604B" w:rsidRDefault="0010749F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 w:hanging="19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60.00</w:t>
            </w:r>
          </w:p>
        </w:tc>
        <w:tc>
          <w:tcPr>
            <w:tcW w:w="102" w:type="pct"/>
          </w:tcPr>
          <w:p w14:paraId="67ADFB5C" w14:textId="77777777" w:rsidR="0010749F" w:rsidRPr="009A604B" w:rsidRDefault="0010749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1890E67F" w14:textId="32396653" w:rsidR="0010749F" w:rsidRPr="009A604B" w:rsidRDefault="0010749F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60.00</w:t>
            </w:r>
          </w:p>
        </w:tc>
      </w:tr>
      <w:tr w:rsidR="00B23170" w:rsidRPr="009A604B" w14:paraId="15BC7B25" w14:textId="77777777" w:rsidTr="009A604B">
        <w:trPr>
          <w:cantSplit/>
          <w:trHeight w:val="754"/>
        </w:trPr>
        <w:tc>
          <w:tcPr>
            <w:tcW w:w="1912" w:type="pct"/>
          </w:tcPr>
          <w:p w14:paraId="0805C8F6" w14:textId="77777777" w:rsidR="0010749F" w:rsidRPr="009A604B" w:rsidRDefault="0010749F" w:rsidP="009A604B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บริษัท เพย์โพสต์ เซอร์วิส จำกัด</w:t>
            </w:r>
          </w:p>
        </w:tc>
        <w:tc>
          <w:tcPr>
            <w:tcW w:w="1725" w:type="pct"/>
          </w:tcPr>
          <w:p w14:paraId="60FB45A7" w14:textId="77777777" w:rsidR="0010749F" w:rsidRPr="009A604B" w:rsidRDefault="0010749F" w:rsidP="009A604B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28" w:type="pct"/>
          </w:tcPr>
          <w:p w14:paraId="22AC1207" w14:textId="35998BD2" w:rsidR="0010749F" w:rsidRPr="009A604B" w:rsidRDefault="0010749F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 w:hanging="19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80.00</w:t>
            </w:r>
          </w:p>
        </w:tc>
        <w:tc>
          <w:tcPr>
            <w:tcW w:w="102" w:type="pct"/>
          </w:tcPr>
          <w:p w14:paraId="3E3C61C5" w14:textId="77777777" w:rsidR="0010749F" w:rsidRPr="009A604B" w:rsidRDefault="0010749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2D7FAA7E" w14:textId="1B24D924" w:rsidR="0010749F" w:rsidRPr="009A604B" w:rsidRDefault="0010749F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80.00</w:t>
            </w:r>
          </w:p>
        </w:tc>
      </w:tr>
      <w:tr w:rsidR="00B23170" w:rsidRPr="009A604B" w14:paraId="7234D738" w14:textId="77777777" w:rsidTr="009A604B">
        <w:trPr>
          <w:cantSplit/>
          <w:trHeight w:val="764"/>
        </w:trPr>
        <w:tc>
          <w:tcPr>
            <w:tcW w:w="1912" w:type="pct"/>
          </w:tcPr>
          <w:p w14:paraId="7ACCE5F9" w14:textId="77777777" w:rsidR="0010749F" w:rsidRPr="009A604B" w:rsidRDefault="0010749F" w:rsidP="009A604B">
            <w:pPr>
              <w:spacing w:line="220" w:lineRule="atLeast"/>
              <w:ind w:left="10" w:right="-80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บริษัท สปีดดี้ เอ็กซ์เพรส เซอร์วิส จำกัด</w:t>
            </w:r>
          </w:p>
        </w:tc>
        <w:tc>
          <w:tcPr>
            <w:tcW w:w="1725" w:type="pct"/>
          </w:tcPr>
          <w:p w14:paraId="219F6FC1" w14:textId="77777777" w:rsidR="0010749F" w:rsidRPr="009A604B" w:rsidRDefault="0010749F" w:rsidP="009A604B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28" w:type="pct"/>
          </w:tcPr>
          <w:p w14:paraId="7C8F00F9" w14:textId="5E95B554" w:rsidR="0010749F" w:rsidRPr="009A604B" w:rsidRDefault="0010749F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 w:hanging="19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50.00</w:t>
            </w:r>
          </w:p>
        </w:tc>
        <w:tc>
          <w:tcPr>
            <w:tcW w:w="102" w:type="pct"/>
          </w:tcPr>
          <w:p w14:paraId="152543B3" w14:textId="77777777" w:rsidR="0010749F" w:rsidRPr="009A604B" w:rsidRDefault="0010749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51A2EB97" w14:textId="0DBE175D" w:rsidR="0010749F" w:rsidRPr="009A604B" w:rsidRDefault="0010749F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50.00</w:t>
            </w:r>
          </w:p>
        </w:tc>
      </w:tr>
      <w:tr w:rsidR="00E06897" w:rsidRPr="009A604B" w14:paraId="61974D2D" w14:textId="77777777" w:rsidTr="009A604B">
        <w:trPr>
          <w:cantSplit/>
          <w:trHeight w:hRule="exact" w:val="450"/>
        </w:trPr>
        <w:tc>
          <w:tcPr>
            <w:tcW w:w="1912" w:type="pct"/>
          </w:tcPr>
          <w:p w14:paraId="7031779A" w14:textId="77777777" w:rsidR="00E06897" w:rsidRPr="009A604B" w:rsidRDefault="00E06897" w:rsidP="00E06897">
            <w:pPr>
              <w:spacing w:line="220" w:lineRule="atLeast"/>
              <w:ind w:right="-80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บริษัท โอ แคปปิตอล จำกัด</w:t>
            </w:r>
          </w:p>
        </w:tc>
        <w:tc>
          <w:tcPr>
            <w:tcW w:w="1725" w:type="pct"/>
          </w:tcPr>
          <w:p w14:paraId="34C63D51" w14:textId="77777777" w:rsidR="00E06897" w:rsidRPr="009A604B" w:rsidRDefault="00E06897" w:rsidP="00E06897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ให้บริการสินเชื่อ</w:t>
            </w:r>
          </w:p>
        </w:tc>
        <w:tc>
          <w:tcPr>
            <w:tcW w:w="628" w:type="pct"/>
          </w:tcPr>
          <w:p w14:paraId="342B1555" w14:textId="04BFE8DE" w:rsidR="00E06897" w:rsidRPr="009A604B" w:rsidRDefault="00E06897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 w:hanging="19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60.00</w:t>
            </w:r>
          </w:p>
        </w:tc>
        <w:tc>
          <w:tcPr>
            <w:tcW w:w="102" w:type="pct"/>
          </w:tcPr>
          <w:p w14:paraId="73DE2D9A" w14:textId="77777777" w:rsidR="00E06897" w:rsidRPr="009A604B" w:rsidRDefault="00E06897" w:rsidP="00E0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2D8850FA" w14:textId="302BB94B" w:rsidR="00E06897" w:rsidRPr="009A604B" w:rsidRDefault="00E06897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60.00</w:t>
            </w:r>
          </w:p>
        </w:tc>
      </w:tr>
      <w:tr w:rsidR="00E06897" w:rsidRPr="009A604B" w14:paraId="14DEA098" w14:textId="77777777" w:rsidTr="009A604B">
        <w:trPr>
          <w:cantSplit/>
          <w:trHeight w:hRule="exact" w:val="450"/>
        </w:trPr>
        <w:tc>
          <w:tcPr>
            <w:tcW w:w="1912" w:type="pct"/>
          </w:tcPr>
          <w:p w14:paraId="0478A6B2" w14:textId="77777777" w:rsidR="00E06897" w:rsidRPr="009A604B" w:rsidRDefault="00E06897" w:rsidP="00E06897">
            <w:pPr>
              <w:spacing w:line="220" w:lineRule="atLeast"/>
              <w:ind w:left="10" w:right="-80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บริษัท โอมันนี่ กรุงเทพ จำกัด</w:t>
            </w:r>
          </w:p>
        </w:tc>
        <w:tc>
          <w:tcPr>
            <w:tcW w:w="1725" w:type="pct"/>
          </w:tcPr>
          <w:p w14:paraId="239FAAFF" w14:textId="77777777" w:rsidR="00E06897" w:rsidRPr="009A604B" w:rsidRDefault="00E06897" w:rsidP="00E06897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ให้บริการสินเชื่อ</w:t>
            </w:r>
          </w:p>
        </w:tc>
        <w:tc>
          <w:tcPr>
            <w:tcW w:w="628" w:type="pct"/>
          </w:tcPr>
          <w:p w14:paraId="3F6FB22F" w14:textId="51554717" w:rsidR="00E06897" w:rsidRPr="009A604B" w:rsidRDefault="00E06897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 w:hanging="19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99.99</w:t>
            </w:r>
          </w:p>
        </w:tc>
        <w:tc>
          <w:tcPr>
            <w:tcW w:w="102" w:type="pct"/>
          </w:tcPr>
          <w:p w14:paraId="3B137BBB" w14:textId="77777777" w:rsidR="00E06897" w:rsidRPr="009A604B" w:rsidRDefault="00E06897" w:rsidP="00E0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757E99C9" w14:textId="2341266A" w:rsidR="00E06897" w:rsidRPr="009A604B" w:rsidRDefault="00E06897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99.99</w:t>
            </w:r>
          </w:p>
        </w:tc>
      </w:tr>
      <w:tr w:rsidR="00E06897" w:rsidRPr="009A604B" w14:paraId="06C797DE" w14:textId="77777777" w:rsidTr="009A604B">
        <w:trPr>
          <w:cantSplit/>
          <w:trHeight w:hRule="exact" w:val="450"/>
        </w:trPr>
        <w:tc>
          <w:tcPr>
            <w:tcW w:w="1912" w:type="pct"/>
          </w:tcPr>
          <w:p w14:paraId="3BC3A256" w14:textId="77777777" w:rsidR="00E06897" w:rsidRPr="009A604B" w:rsidRDefault="00E06897" w:rsidP="00E06897">
            <w:pPr>
              <w:spacing w:line="220" w:lineRule="atLeast"/>
              <w:ind w:left="10" w:right="-80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บริษัท โอมันนี่ ปทุมธานี จำกัด</w:t>
            </w:r>
          </w:p>
        </w:tc>
        <w:tc>
          <w:tcPr>
            <w:tcW w:w="1725" w:type="pct"/>
          </w:tcPr>
          <w:p w14:paraId="5B37A325" w14:textId="77777777" w:rsidR="00E06897" w:rsidRPr="009A604B" w:rsidRDefault="00E06897" w:rsidP="00E06897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ให้บริการสินเชื่อ</w:t>
            </w:r>
          </w:p>
        </w:tc>
        <w:tc>
          <w:tcPr>
            <w:tcW w:w="628" w:type="pct"/>
          </w:tcPr>
          <w:p w14:paraId="007A9D7C" w14:textId="4F953145" w:rsidR="00E06897" w:rsidRPr="009A604B" w:rsidRDefault="00E06897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 w:hanging="19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99.99</w:t>
            </w:r>
          </w:p>
        </w:tc>
        <w:tc>
          <w:tcPr>
            <w:tcW w:w="102" w:type="pct"/>
          </w:tcPr>
          <w:p w14:paraId="7AF845C1" w14:textId="77777777" w:rsidR="00E06897" w:rsidRPr="009A604B" w:rsidRDefault="00E06897" w:rsidP="00E0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219907A9" w14:textId="54CD81DF" w:rsidR="00E06897" w:rsidRPr="009A604B" w:rsidRDefault="00E06897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99.99</w:t>
            </w:r>
          </w:p>
        </w:tc>
      </w:tr>
      <w:tr w:rsidR="00E06897" w:rsidRPr="009A604B" w14:paraId="6F2C8360" w14:textId="77777777" w:rsidTr="009A604B">
        <w:trPr>
          <w:cantSplit/>
          <w:trHeight w:hRule="exact" w:val="450"/>
        </w:trPr>
        <w:tc>
          <w:tcPr>
            <w:tcW w:w="1912" w:type="pct"/>
          </w:tcPr>
          <w:p w14:paraId="3219DF57" w14:textId="77777777" w:rsidR="00E06897" w:rsidRPr="009A604B" w:rsidRDefault="00E06897" w:rsidP="00E06897">
            <w:pPr>
              <w:spacing w:line="220" w:lineRule="atLeast"/>
              <w:ind w:left="10" w:right="-80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บริษัท โอมันนี่ สมุทรสาคร จำกัด</w:t>
            </w:r>
          </w:p>
        </w:tc>
        <w:tc>
          <w:tcPr>
            <w:tcW w:w="1725" w:type="pct"/>
          </w:tcPr>
          <w:p w14:paraId="2599CF38" w14:textId="77777777" w:rsidR="00E06897" w:rsidRPr="009A604B" w:rsidRDefault="00E06897" w:rsidP="00E06897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  <w:cs/>
              </w:rPr>
              <w:t>ให้บริการสินเชื่อ</w:t>
            </w:r>
          </w:p>
        </w:tc>
        <w:tc>
          <w:tcPr>
            <w:tcW w:w="628" w:type="pct"/>
          </w:tcPr>
          <w:p w14:paraId="18AF5D2E" w14:textId="298FFDD5" w:rsidR="00E06897" w:rsidRPr="009A604B" w:rsidRDefault="00E06897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 w:hanging="19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99.99</w:t>
            </w:r>
          </w:p>
        </w:tc>
        <w:tc>
          <w:tcPr>
            <w:tcW w:w="102" w:type="pct"/>
          </w:tcPr>
          <w:p w14:paraId="1A966C47" w14:textId="77777777" w:rsidR="00E06897" w:rsidRPr="009A604B" w:rsidRDefault="00E06897" w:rsidP="00E0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17C4ACF9" w14:textId="67F01FBE" w:rsidR="00E06897" w:rsidRPr="009A604B" w:rsidRDefault="00E06897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99.99</w:t>
            </w:r>
          </w:p>
        </w:tc>
      </w:tr>
      <w:tr w:rsidR="00B23170" w:rsidRPr="009A604B" w14:paraId="38033DB1" w14:textId="77777777" w:rsidTr="009A604B">
        <w:trPr>
          <w:cantSplit/>
          <w:trHeight w:val="764"/>
        </w:trPr>
        <w:tc>
          <w:tcPr>
            <w:tcW w:w="1912" w:type="pct"/>
          </w:tcPr>
          <w:p w14:paraId="19B8FF8D" w14:textId="77777777" w:rsidR="0010749F" w:rsidRPr="009A604B" w:rsidRDefault="0010749F" w:rsidP="009A604B">
            <w:pPr>
              <w:ind w:left="1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sz w:val="30"/>
                <w:szCs w:val="30"/>
                <w:cs/>
              </w:rPr>
              <w:t>บริษัท พลัส เอ็กเพรส โซลูชั่นส์ จำกัด</w:t>
            </w:r>
          </w:p>
        </w:tc>
        <w:tc>
          <w:tcPr>
            <w:tcW w:w="1725" w:type="pct"/>
          </w:tcPr>
          <w:p w14:paraId="6930797F" w14:textId="77777777" w:rsidR="0010749F" w:rsidRPr="009A604B" w:rsidRDefault="0010749F" w:rsidP="009A604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sz w:val="30"/>
                <w:szCs w:val="30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628" w:type="pct"/>
          </w:tcPr>
          <w:p w14:paraId="03B1DC99" w14:textId="5D8BE13D" w:rsidR="0010749F" w:rsidRPr="00BB7748" w:rsidRDefault="00694ACE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 w:hanging="19"/>
              <w:jc w:val="center"/>
              <w:rPr>
                <w:rFonts w:ascii="Angsana New" w:hAnsi="Angsana New"/>
                <w:position w:val="4"/>
                <w:sz w:val="30"/>
                <w:szCs w:val="30"/>
              </w:rPr>
            </w:pPr>
            <w:r w:rsidRPr="009A604B">
              <w:rPr>
                <w:rFonts w:ascii="Angsana New" w:hAnsi="Angsana New"/>
                <w:position w:val="4"/>
                <w:sz w:val="30"/>
                <w:szCs w:val="30"/>
              </w:rPr>
              <w:t>99.99</w:t>
            </w:r>
          </w:p>
        </w:tc>
        <w:tc>
          <w:tcPr>
            <w:tcW w:w="102" w:type="pct"/>
          </w:tcPr>
          <w:p w14:paraId="59689CCB" w14:textId="77777777" w:rsidR="0010749F" w:rsidRPr="009A604B" w:rsidRDefault="0010749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1D53EEF7" w14:textId="20717DD2" w:rsidR="0010749F" w:rsidRPr="009A604B" w:rsidRDefault="0010749F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B23170" w:rsidRPr="009A604B" w14:paraId="0CBFB035" w14:textId="77777777" w:rsidTr="009A604B">
        <w:trPr>
          <w:cantSplit/>
          <w:trHeight w:hRule="exact" w:val="702"/>
        </w:trPr>
        <w:tc>
          <w:tcPr>
            <w:tcW w:w="1912" w:type="pct"/>
          </w:tcPr>
          <w:p w14:paraId="6F627F79" w14:textId="77777777" w:rsidR="0010749F" w:rsidRPr="009A604B" w:rsidRDefault="0010749F" w:rsidP="009A604B">
            <w:pPr>
              <w:ind w:left="1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sz w:val="30"/>
                <w:szCs w:val="30"/>
                <w:cs/>
              </w:rPr>
              <w:t>บริษัท สบาย ฟู้ด พลัส จำกัด</w:t>
            </w:r>
          </w:p>
        </w:tc>
        <w:tc>
          <w:tcPr>
            <w:tcW w:w="1725" w:type="pct"/>
          </w:tcPr>
          <w:p w14:paraId="30C12C6F" w14:textId="77777777" w:rsidR="0010749F" w:rsidRPr="009A604B" w:rsidRDefault="0010749F" w:rsidP="009A604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sz w:val="30"/>
                <w:szCs w:val="30"/>
                <w:cs/>
              </w:rPr>
              <w:t>จำหน่ายวัตถุดิบ อาหารสด</w:t>
            </w:r>
          </w:p>
          <w:p w14:paraId="7DD27251" w14:textId="77777777" w:rsidR="0010749F" w:rsidRPr="009A604B" w:rsidRDefault="0010749F" w:rsidP="009A604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sz w:val="30"/>
                <w:szCs w:val="30"/>
                <w:cs/>
              </w:rPr>
              <w:t>และอาหารแห้ง</w:t>
            </w:r>
          </w:p>
        </w:tc>
        <w:tc>
          <w:tcPr>
            <w:tcW w:w="628" w:type="pct"/>
          </w:tcPr>
          <w:p w14:paraId="0D787F05" w14:textId="1F7F117D" w:rsidR="0010749F" w:rsidRPr="009A604B" w:rsidRDefault="00694ACE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102" w:type="pct"/>
          </w:tcPr>
          <w:p w14:paraId="62ADA460" w14:textId="77777777" w:rsidR="0010749F" w:rsidRPr="009A604B" w:rsidRDefault="0010749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3A87F49B" w14:textId="0E8045EF" w:rsidR="0010749F" w:rsidRPr="009A604B" w:rsidRDefault="0010749F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</w:tr>
      <w:tr w:rsidR="00694ACE" w:rsidRPr="009A604B" w14:paraId="20DA100E" w14:textId="77777777" w:rsidTr="00AC5F45">
        <w:trPr>
          <w:cantSplit/>
          <w:trHeight w:hRule="exact" w:val="837"/>
        </w:trPr>
        <w:tc>
          <w:tcPr>
            <w:tcW w:w="1912" w:type="pct"/>
          </w:tcPr>
          <w:p w14:paraId="5869A313" w14:textId="77777777" w:rsidR="00694ACE" w:rsidRDefault="00694ACE" w:rsidP="00694ACE">
            <w:pPr>
              <w:ind w:left="10" w:right="-80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AC5F45">
              <w:rPr>
                <w:rFonts w:ascii="Angsana New" w:hAnsi="Angsana New"/>
                <w:sz w:val="30"/>
                <w:szCs w:val="30"/>
                <w:cs/>
              </w:rPr>
              <w:t>พร้อม สปีด คอมเมิร์ซ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060F7356" w14:textId="11FB9316" w:rsidR="00694ACE" w:rsidRDefault="00E720DD" w:rsidP="00694ACE">
            <w:pPr>
              <w:ind w:left="1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94ACE">
              <w:rPr>
                <w:rFonts w:ascii="Angsana New" w:hAnsi="Angsana New" w:hint="cs"/>
                <w:sz w:val="30"/>
                <w:szCs w:val="30"/>
                <w:cs/>
              </w:rPr>
              <w:t>(เดิมชื่อ</w:t>
            </w:r>
            <w:r w:rsidR="003E69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69D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694ACE" w:rsidRPr="009A604B">
              <w:rPr>
                <w:rFonts w:ascii="Angsana New" w:hAnsi="Angsana New"/>
                <w:sz w:val="30"/>
                <w:szCs w:val="30"/>
                <w:cs/>
              </w:rPr>
              <w:t>สบาย สปีด จำกัด</w:t>
            </w:r>
            <w:r w:rsidR="00694AC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  <w:p w14:paraId="388938F4" w14:textId="77777777" w:rsidR="001A4C3F" w:rsidRDefault="001A4C3F" w:rsidP="00694ACE">
            <w:pPr>
              <w:ind w:left="10" w:right="-80"/>
              <w:rPr>
                <w:rFonts w:ascii="Angsana New" w:hAnsi="Angsana New"/>
                <w:sz w:val="30"/>
                <w:szCs w:val="30"/>
              </w:rPr>
            </w:pPr>
          </w:p>
          <w:p w14:paraId="113D3F8B" w14:textId="676C5021" w:rsidR="001A4C3F" w:rsidRPr="009A604B" w:rsidRDefault="001A4C3F" w:rsidP="00694ACE">
            <w:pPr>
              <w:ind w:left="10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5" w:type="pct"/>
          </w:tcPr>
          <w:p w14:paraId="75BB6D37" w14:textId="77777777" w:rsidR="00694ACE" w:rsidRPr="009A604B" w:rsidRDefault="00694ACE" w:rsidP="00694AC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sz w:val="30"/>
                <w:szCs w:val="30"/>
                <w:cs/>
              </w:rPr>
              <w:t>ให้บริการขนส่งพัสดุ</w:t>
            </w:r>
          </w:p>
        </w:tc>
        <w:tc>
          <w:tcPr>
            <w:tcW w:w="628" w:type="pct"/>
          </w:tcPr>
          <w:p w14:paraId="3259E040" w14:textId="475FDE8D" w:rsidR="00694ACE" w:rsidRPr="009A604B" w:rsidRDefault="00694ACE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sz w:val="30"/>
                <w:szCs w:val="30"/>
              </w:rPr>
              <w:t>82.00</w:t>
            </w:r>
          </w:p>
        </w:tc>
        <w:tc>
          <w:tcPr>
            <w:tcW w:w="102" w:type="pct"/>
          </w:tcPr>
          <w:p w14:paraId="3CFCC819" w14:textId="77777777" w:rsidR="00694ACE" w:rsidRPr="009A604B" w:rsidRDefault="00694ACE" w:rsidP="0069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4895408C" w14:textId="3EE0A931" w:rsidR="00694ACE" w:rsidRPr="009A604B" w:rsidRDefault="00694ACE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sz w:val="30"/>
                <w:szCs w:val="30"/>
              </w:rPr>
              <w:t>82.00</w:t>
            </w:r>
          </w:p>
        </w:tc>
      </w:tr>
      <w:tr w:rsidR="001A4C3F" w:rsidRPr="009A604B" w14:paraId="17127900" w14:textId="77777777" w:rsidTr="00AC5F45">
        <w:trPr>
          <w:cantSplit/>
          <w:trHeight w:hRule="exact" w:val="837"/>
        </w:trPr>
        <w:tc>
          <w:tcPr>
            <w:tcW w:w="1912" w:type="pct"/>
          </w:tcPr>
          <w:p w14:paraId="3F080C46" w14:textId="77777777" w:rsidR="001A4C3F" w:rsidRPr="009A604B" w:rsidRDefault="001A4C3F" w:rsidP="00694ACE">
            <w:pPr>
              <w:ind w:left="10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5" w:type="pct"/>
          </w:tcPr>
          <w:p w14:paraId="32CBAF00" w14:textId="77777777" w:rsidR="001A4C3F" w:rsidRPr="009A604B" w:rsidRDefault="001A4C3F" w:rsidP="00694AC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4B05571C" w14:textId="77777777" w:rsidR="001A4C3F" w:rsidRPr="009A604B" w:rsidRDefault="001A4C3F" w:rsidP="0069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" w:type="pct"/>
          </w:tcPr>
          <w:p w14:paraId="26EBAB49" w14:textId="77777777" w:rsidR="001A4C3F" w:rsidRPr="009A604B" w:rsidRDefault="001A4C3F" w:rsidP="0069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3A16C864" w14:textId="77777777" w:rsidR="001A4C3F" w:rsidRPr="009A604B" w:rsidRDefault="001A4C3F" w:rsidP="0069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4ACE" w:rsidRPr="009A604B" w14:paraId="27E8FF9E" w14:textId="77777777" w:rsidTr="001A4C3F">
        <w:trPr>
          <w:cantSplit/>
          <w:trHeight w:hRule="exact" w:val="819"/>
        </w:trPr>
        <w:tc>
          <w:tcPr>
            <w:tcW w:w="1912" w:type="pct"/>
          </w:tcPr>
          <w:p w14:paraId="35B3DFAC" w14:textId="77777777" w:rsidR="00E720DD" w:rsidRDefault="00694ACE" w:rsidP="00E720DD">
            <w:pPr>
              <w:ind w:left="10" w:right="-80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</w:t>
            </w:r>
            <w:r w:rsidR="001A4C3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A4C3F" w:rsidRPr="001A4C3F">
              <w:rPr>
                <w:rFonts w:ascii="Angsana New" w:hAnsi="Angsana New"/>
                <w:sz w:val="30"/>
                <w:szCs w:val="30"/>
                <w:cs/>
              </w:rPr>
              <w:t>ดับบลิว เอส โอ แอล โซลูชั่น จำกัด</w:t>
            </w:r>
          </w:p>
          <w:p w14:paraId="68A6B0B7" w14:textId="71F179FC" w:rsidR="00694ACE" w:rsidRPr="009A604B" w:rsidRDefault="00E720DD" w:rsidP="00E720DD">
            <w:pPr>
              <w:ind w:left="10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A4C3F">
              <w:rPr>
                <w:rFonts w:ascii="Angsana New" w:hAnsi="Angsana New" w:hint="cs"/>
                <w:sz w:val="30"/>
                <w:szCs w:val="30"/>
                <w:cs/>
              </w:rPr>
              <w:t>(เดิมชื่อ</w:t>
            </w:r>
            <w:r w:rsidR="003E69DD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</w:t>
            </w:r>
            <w:r w:rsidR="001A4C3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4ACE" w:rsidRPr="009A604B">
              <w:rPr>
                <w:rFonts w:ascii="Angsana New" w:hAnsi="Angsana New"/>
                <w:sz w:val="30"/>
                <w:szCs w:val="30"/>
                <w:cs/>
              </w:rPr>
              <w:t>สบาย โซลูชั่นส์ จำกัด</w:t>
            </w:r>
            <w:r w:rsidR="001A4C3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25" w:type="pct"/>
          </w:tcPr>
          <w:p w14:paraId="5DD64F32" w14:textId="77777777" w:rsidR="00694ACE" w:rsidRPr="009A604B" w:rsidRDefault="00694ACE" w:rsidP="00694AC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sz w:val="30"/>
                <w:szCs w:val="30"/>
                <w:cs/>
              </w:rPr>
              <w:t>บริหารจัดการศูนย์อาหาร</w:t>
            </w:r>
          </w:p>
        </w:tc>
        <w:tc>
          <w:tcPr>
            <w:tcW w:w="628" w:type="pct"/>
          </w:tcPr>
          <w:p w14:paraId="01A90E87" w14:textId="43E993CD" w:rsidR="00694ACE" w:rsidRPr="009A604B" w:rsidRDefault="00694ACE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2" w:type="pct"/>
          </w:tcPr>
          <w:p w14:paraId="4D9F10F5" w14:textId="77777777" w:rsidR="00694ACE" w:rsidRPr="009A604B" w:rsidRDefault="00694ACE" w:rsidP="0069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6A5A5E85" w14:textId="3F83EA70" w:rsidR="00694ACE" w:rsidRPr="009A604B" w:rsidRDefault="00694ACE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B23170" w:rsidRPr="009A604B" w14:paraId="62041807" w14:textId="77777777" w:rsidTr="009A604B">
        <w:trPr>
          <w:cantSplit/>
          <w:trHeight w:val="754"/>
        </w:trPr>
        <w:tc>
          <w:tcPr>
            <w:tcW w:w="1912" w:type="pct"/>
          </w:tcPr>
          <w:p w14:paraId="7737412A" w14:textId="77777777" w:rsidR="00E720DD" w:rsidRDefault="0010749F" w:rsidP="00E720DD">
            <w:pPr>
              <w:ind w:left="10" w:right="-8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A604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ซอฟต์เทล คอมมูนิเคชั่น</w:t>
            </w:r>
            <w:r w:rsidR="00E720D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</w:p>
          <w:p w14:paraId="30A30812" w14:textId="37598237" w:rsidR="0010749F" w:rsidRPr="009A604B" w:rsidRDefault="00E720DD" w:rsidP="00E720DD">
            <w:pPr>
              <w:ind w:left="10" w:right="-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  </w:t>
            </w:r>
            <w:r w:rsidR="0010749F" w:rsidRPr="009A604B">
              <w:rPr>
                <w:rFonts w:ascii="Angsana New" w:hAnsi="Angsana New"/>
                <w:spacing w:val="-6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1725" w:type="pct"/>
          </w:tcPr>
          <w:p w14:paraId="797972CD" w14:textId="77777777" w:rsidR="0010749F" w:rsidRPr="009A604B" w:rsidRDefault="0010749F" w:rsidP="009A604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04B">
              <w:rPr>
                <w:rFonts w:ascii="Angsana New" w:hAnsi="Angsana New"/>
                <w:sz w:val="30"/>
                <w:szCs w:val="30"/>
                <w:cs/>
              </w:rPr>
              <w:t>ให้บริการด้านคอนแทคเซ็นเตอร์</w:t>
            </w:r>
          </w:p>
        </w:tc>
        <w:tc>
          <w:tcPr>
            <w:tcW w:w="628" w:type="pct"/>
          </w:tcPr>
          <w:p w14:paraId="433621A0" w14:textId="3E793EEF" w:rsidR="0010749F" w:rsidRPr="009A604B" w:rsidRDefault="00DF16F4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2" w:type="pct"/>
          </w:tcPr>
          <w:p w14:paraId="0EB4DA69" w14:textId="77777777" w:rsidR="0010749F" w:rsidRPr="009A604B" w:rsidRDefault="0010749F" w:rsidP="009A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4B2B951B" w14:textId="309C5F5E" w:rsidR="0010749F" w:rsidRPr="009A604B" w:rsidRDefault="0010749F" w:rsidP="00BB7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20" w:lineRule="atLeast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04B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</w:tbl>
    <w:p w14:paraId="3F1B8200" w14:textId="36C1F6DC" w:rsidR="005B0DDC" w:rsidRPr="006A07DF" w:rsidRDefault="005C0F2D" w:rsidP="00AB46F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  <w:r w:rsidR="007E27A8" w:rsidRPr="007272BC">
        <w:rPr>
          <w:rFonts w:ascii="Angsana New" w:hAnsi="Angsana New"/>
          <w:sz w:val="30"/>
          <w:szCs w:val="30"/>
          <w:cs/>
        </w:rPr>
        <w:t>บริษัท</w:t>
      </w:r>
      <w:r w:rsidR="007E27A8" w:rsidRPr="007272BC">
        <w:rPr>
          <w:rFonts w:ascii="Angsana New" w:hAnsi="Angsana New" w:hint="cs"/>
          <w:sz w:val="30"/>
          <w:szCs w:val="30"/>
          <w:cs/>
        </w:rPr>
        <w:t>ย่อย</w:t>
      </w:r>
      <w:r w:rsidR="007E27A8" w:rsidRPr="007272BC">
        <w:rPr>
          <w:rFonts w:ascii="Angsana New" w:hAnsi="Angsana New"/>
          <w:sz w:val="30"/>
          <w:szCs w:val="30"/>
          <w:cs/>
        </w:rPr>
        <w:t>ทั้งหมดจดทะเบียนจัดตั้งและดำเนินธุรกิจในประเทศไทย</w:t>
      </w:r>
    </w:p>
    <w:p w14:paraId="3E21D2F1" w14:textId="14D4C6FD" w:rsidR="00B23170" w:rsidRPr="00557095" w:rsidRDefault="00B23170" w:rsidP="006F57E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-61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32A64B95" w14:textId="2103C092" w:rsidR="00B23170" w:rsidRPr="00CF106F" w:rsidRDefault="00B23170" w:rsidP="00B23170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CF106F">
        <w:rPr>
          <w:rFonts w:ascii="Angsana New" w:hAnsi="Angsana New" w:hint="cs"/>
          <w:bCs/>
          <w:i/>
          <w:iCs/>
          <w:spacing w:val="-12"/>
          <w:sz w:val="30"/>
          <w:szCs w:val="30"/>
          <w:cs/>
        </w:rPr>
        <w:t>การ</w:t>
      </w:r>
      <w:r w:rsidRPr="00CF106F">
        <w:rPr>
          <w:rFonts w:ascii="Angsana New" w:hAnsi="Angsana New" w:hint="cs"/>
          <w:bCs/>
          <w:i/>
          <w:iCs/>
          <w:sz w:val="30"/>
          <w:szCs w:val="30"/>
          <w:cs/>
        </w:rPr>
        <w:t>เปลี่ยนแปลง</w:t>
      </w:r>
      <w:r w:rsidR="006F57E2" w:rsidRPr="00CF106F">
        <w:rPr>
          <w:rFonts w:ascii="Angsana New" w:hAnsi="Angsana New" w:hint="cs"/>
          <w:bCs/>
          <w:i/>
          <w:iCs/>
          <w:sz w:val="30"/>
          <w:szCs w:val="30"/>
          <w:cs/>
        </w:rPr>
        <w:t>ในระหว่างปี</w:t>
      </w:r>
      <w:r w:rsidR="006F57E2" w:rsidRPr="000C0687">
        <w:rPr>
          <w:rFonts w:ascii="Angsana New" w:hAnsi="Angsana New" w:hint="cs"/>
          <w:b/>
          <w:i/>
          <w:iCs/>
          <w:sz w:val="30"/>
          <w:szCs w:val="30"/>
          <w:cs/>
        </w:rPr>
        <w:t xml:space="preserve"> </w:t>
      </w:r>
      <w:r w:rsidR="005B511C" w:rsidRPr="000C0687">
        <w:rPr>
          <w:rFonts w:ascii="Angsana New" w:hAnsi="Angsana New" w:hint="cs"/>
          <w:b/>
          <w:i/>
          <w:iCs/>
          <w:sz w:val="30"/>
          <w:szCs w:val="30"/>
        </w:rPr>
        <w:t>2568</w:t>
      </w:r>
    </w:p>
    <w:p w14:paraId="3F2AC005" w14:textId="77777777" w:rsidR="00B23170" w:rsidRPr="00A12AF2" w:rsidRDefault="00B23170" w:rsidP="00B23170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167F7DFE" w14:textId="15A5C40A" w:rsidR="00B23170" w:rsidRPr="00A12AF2" w:rsidRDefault="00B23170" w:rsidP="00B23170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A12AF2">
        <w:rPr>
          <w:rFonts w:ascii="Angsana New" w:eastAsia="Calibri" w:hAnsi="Angsana New"/>
          <w:i/>
          <w:iCs/>
          <w:sz w:val="30"/>
          <w:szCs w:val="30"/>
          <w:lang w:val="en-GB"/>
        </w:rPr>
        <w:t>11.1</w:t>
      </w:r>
      <w:r w:rsidRPr="00A12AF2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 xml:space="preserve">) </w:t>
      </w:r>
      <w:r w:rsidRPr="00A12AF2">
        <w:rPr>
          <w:rFonts w:ascii="Angsana New" w:eastAsia="Calibri" w:hAnsi="Angsana New"/>
          <w:i/>
          <w:iCs/>
          <w:sz w:val="30"/>
          <w:szCs w:val="30"/>
          <w:cs/>
        </w:rPr>
        <w:t xml:space="preserve">บริษัท </w:t>
      </w:r>
      <w:r w:rsidRPr="00A12AF2">
        <w:rPr>
          <w:rFonts w:ascii="Angsana New" w:hAnsi="Angsana New"/>
          <w:b/>
          <w:i/>
          <w:iCs/>
          <w:sz w:val="30"/>
          <w:szCs w:val="30"/>
          <w:cs/>
        </w:rPr>
        <w:t>พลัส</w:t>
      </w:r>
      <w:r w:rsidRPr="00A12AF2">
        <w:rPr>
          <w:rFonts w:ascii="Angsana New" w:eastAsia="Calibri" w:hAnsi="Angsana New"/>
          <w:i/>
          <w:iCs/>
          <w:sz w:val="30"/>
          <w:szCs w:val="30"/>
          <w:cs/>
        </w:rPr>
        <w:t xml:space="preserve"> เทค อิน</w:t>
      </w:r>
      <w:r w:rsidRPr="00A12AF2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โนเวชั่น</w:t>
      </w:r>
      <w:r w:rsidRPr="00A12AF2">
        <w:rPr>
          <w:rFonts w:ascii="Angsana New" w:eastAsia="Calibri" w:hAnsi="Angsana New"/>
          <w:i/>
          <w:iCs/>
          <w:sz w:val="30"/>
          <w:szCs w:val="30"/>
          <w:cs/>
        </w:rPr>
        <w:t xml:space="preserve"> จำกัด (มหาชน) </w:t>
      </w:r>
    </w:p>
    <w:p w14:paraId="341133F1" w14:textId="77777777" w:rsidR="00B23170" w:rsidRPr="00557095" w:rsidRDefault="00B23170" w:rsidP="00B23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0"/>
        <w:jc w:val="thaiDistribute"/>
        <w:rPr>
          <w:rFonts w:ascii="Angsana New" w:eastAsia="Calibri" w:hAnsi="Angsana New"/>
          <w:sz w:val="30"/>
          <w:szCs w:val="30"/>
        </w:rPr>
      </w:pPr>
    </w:p>
    <w:p w14:paraId="13F1DA02" w14:textId="2EDB16F8" w:rsidR="00EE13B8" w:rsidRPr="00483A46" w:rsidRDefault="00B23170" w:rsidP="00483A46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 xml:space="preserve">เมื่อวันที่ </w:t>
      </w:r>
      <w:r w:rsidRPr="00557095">
        <w:rPr>
          <w:rFonts w:ascii="Angsana New" w:eastAsia="Calibri" w:hAnsi="Angsana New"/>
          <w:sz w:val="30"/>
          <w:szCs w:val="30"/>
          <w:lang w:val="en-GB"/>
        </w:rPr>
        <w:t>16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 xml:space="preserve"> มิถุนายน </w:t>
      </w:r>
      <w:r w:rsidRPr="00557095">
        <w:rPr>
          <w:rFonts w:ascii="Angsana New" w:eastAsia="Calibri" w:hAnsi="Angsana New"/>
          <w:sz w:val="30"/>
          <w:szCs w:val="30"/>
          <w:lang w:val="en-GB"/>
        </w:rPr>
        <w:t>2568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 xml:space="preserve"> ที่ประชุมวิสามัญผู้ถือหุ้นของบริษัท พลัส เทค อินโนเวชั่น จำกัด (มหาชน) ซึ่งเป็นบริษัทย่อยของบริษัท มีมติอนุมัติให้มีการจัดสรร</w:t>
      </w:r>
      <w:r w:rsidRPr="00557095">
        <w:rPr>
          <w:rFonts w:ascii="Angsana New" w:hAnsi="Angsana New"/>
          <w:sz w:val="30"/>
          <w:szCs w:val="30"/>
          <w:cs/>
        </w:rPr>
        <w:t>หุ้น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 xml:space="preserve">สามัญเพิ่มทุนจำนวนไม่เกิน </w:t>
      </w:r>
      <w:r w:rsidRPr="00557095">
        <w:rPr>
          <w:rFonts w:ascii="Angsana New" w:eastAsia="Calibri" w:hAnsi="Angsana New"/>
          <w:sz w:val="30"/>
          <w:szCs w:val="30"/>
          <w:lang w:val="en-GB"/>
        </w:rPr>
        <w:t>122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>.</w:t>
      </w:r>
      <w:r w:rsidRPr="00557095">
        <w:rPr>
          <w:rFonts w:ascii="Angsana New" w:eastAsia="Calibri" w:hAnsi="Angsana New"/>
          <w:sz w:val="30"/>
          <w:szCs w:val="30"/>
          <w:lang w:val="en-GB"/>
        </w:rPr>
        <w:t>4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 xml:space="preserve"> ล้านหุ้น มูลค่าที่ตราไว้หุ้นละ </w:t>
      </w:r>
      <w:r w:rsidRPr="00557095">
        <w:rPr>
          <w:rFonts w:ascii="Angsana New" w:eastAsia="Calibri" w:hAnsi="Angsana New"/>
          <w:sz w:val="30"/>
          <w:szCs w:val="30"/>
          <w:lang w:val="en-GB"/>
        </w:rPr>
        <w:t>1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>.</w:t>
      </w:r>
      <w:r w:rsidRPr="00557095">
        <w:rPr>
          <w:rFonts w:ascii="Angsana New" w:eastAsia="Calibri" w:hAnsi="Angsana New"/>
          <w:sz w:val="30"/>
          <w:szCs w:val="30"/>
          <w:lang w:val="en-GB"/>
        </w:rPr>
        <w:t>0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 xml:space="preserve"> บาท ให้แก่ผู้ถือหุ้นเดิมตามสัดส่วนการถือหุ้น โดยเสนอขายในอัตราส่วน </w:t>
      </w:r>
      <w:r w:rsidRPr="00557095">
        <w:rPr>
          <w:rFonts w:ascii="Angsana New" w:eastAsia="Calibri" w:hAnsi="Angsana New"/>
          <w:sz w:val="30"/>
          <w:szCs w:val="30"/>
          <w:lang w:val="en-GB"/>
        </w:rPr>
        <w:t>2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 xml:space="preserve"> หุ้นเดิม ต่อ </w:t>
      </w:r>
      <w:r w:rsidRPr="00557095">
        <w:rPr>
          <w:rFonts w:ascii="Angsana New" w:eastAsia="Calibri" w:hAnsi="Angsana New"/>
          <w:sz w:val="30"/>
          <w:szCs w:val="30"/>
          <w:lang w:val="en-GB"/>
        </w:rPr>
        <w:t>1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 xml:space="preserve"> หุ้นใหม่ ในราคาหุ้นละ </w:t>
      </w:r>
      <w:r w:rsidRPr="00557095">
        <w:rPr>
          <w:rFonts w:ascii="Angsana New" w:eastAsia="Calibri" w:hAnsi="Angsana New"/>
          <w:sz w:val="30"/>
          <w:szCs w:val="30"/>
          <w:lang w:val="en-GB"/>
        </w:rPr>
        <w:t>1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>.</w:t>
      </w:r>
      <w:r w:rsidRPr="00557095">
        <w:rPr>
          <w:rFonts w:ascii="Angsana New" w:eastAsia="Calibri" w:hAnsi="Angsana New"/>
          <w:sz w:val="30"/>
          <w:szCs w:val="30"/>
          <w:lang w:val="en-GB"/>
        </w:rPr>
        <w:t>0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 xml:space="preserve"> บาท</w:t>
      </w:r>
      <w:r w:rsidRPr="00557095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 xml:space="preserve">บริษัทย่อยดังกล่าวได้ดำเนินการเพิ่มทุนเสร็จสิ้นในไตรมาสที่ </w:t>
      </w:r>
      <w:r w:rsidRPr="00557095">
        <w:rPr>
          <w:rFonts w:ascii="Angsana New" w:eastAsia="Calibri" w:hAnsi="Angsana New"/>
          <w:sz w:val="30"/>
          <w:szCs w:val="30"/>
        </w:rPr>
        <w:t>3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 xml:space="preserve"> ส่งผลให้บริษัทมีสัดส่วนความเป็นเจ้าของในบริษัท พลัส เทค อินโนเวชั่น จำกัด (มหาชน) ลดลงจากร้อยละ </w:t>
      </w:r>
      <w:r w:rsidRPr="00557095">
        <w:rPr>
          <w:rFonts w:ascii="Angsana New" w:eastAsia="Calibri" w:hAnsi="Angsana New"/>
          <w:sz w:val="30"/>
          <w:szCs w:val="30"/>
        </w:rPr>
        <w:t>73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>.</w:t>
      </w:r>
      <w:r w:rsidRPr="00557095">
        <w:rPr>
          <w:rFonts w:ascii="Angsana New" w:eastAsia="Calibri" w:hAnsi="Angsana New"/>
          <w:sz w:val="30"/>
          <w:szCs w:val="30"/>
        </w:rPr>
        <w:t>05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 xml:space="preserve"> เป็นร้อยละ </w:t>
      </w:r>
      <w:r w:rsidRPr="00557095">
        <w:rPr>
          <w:rFonts w:ascii="Angsana New" w:eastAsia="Calibri" w:hAnsi="Angsana New"/>
          <w:sz w:val="30"/>
          <w:szCs w:val="30"/>
        </w:rPr>
        <w:t>48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>.</w:t>
      </w:r>
      <w:r w:rsidRPr="00557095">
        <w:rPr>
          <w:rFonts w:ascii="Angsana New" w:eastAsia="Calibri" w:hAnsi="Angsana New"/>
          <w:sz w:val="30"/>
          <w:szCs w:val="30"/>
        </w:rPr>
        <w:t>70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 xml:space="preserve"> ของทุนจดทะเบียนที่ชำระแล้ว เนื่องจากบริษัทไม่ได้ใช้สิทธิเสนอซื้อหุ้น ณ วันที่สัดส่วนความเป็นเจ้าของลดลง </w:t>
      </w:r>
      <w:r w:rsidRPr="00557095">
        <w:rPr>
          <w:rFonts w:ascii="Angsana New" w:eastAsia="Calibri" w:hAnsi="Angsana New"/>
          <w:sz w:val="30"/>
          <w:szCs w:val="30"/>
          <w:cs/>
        </w:rPr>
        <w:t xml:space="preserve">บริษัทรับรู้การเปลี่ยนแปลงในส่วนได้เสียที่ไม่มีอำนาจควบคุมโดยอำนาจควบคุมไม่เปลี่ยนแปลงเป็นจำนวน </w:t>
      </w:r>
      <w:r w:rsidRPr="00557095">
        <w:rPr>
          <w:rFonts w:ascii="Angsana New" w:eastAsia="Calibri" w:hAnsi="Angsana New"/>
          <w:sz w:val="30"/>
          <w:szCs w:val="30"/>
        </w:rPr>
        <w:t>117</w:t>
      </w:r>
      <w:r w:rsidRPr="00557095">
        <w:rPr>
          <w:rFonts w:ascii="Angsana New" w:eastAsia="Calibri" w:hAnsi="Angsana New"/>
          <w:sz w:val="30"/>
          <w:szCs w:val="30"/>
          <w:cs/>
        </w:rPr>
        <w:t>.</w:t>
      </w:r>
      <w:r w:rsidRPr="00557095">
        <w:rPr>
          <w:rFonts w:ascii="Angsana New" w:eastAsia="Calibri" w:hAnsi="Angsana New"/>
          <w:sz w:val="30"/>
          <w:szCs w:val="30"/>
        </w:rPr>
        <w:t>7</w:t>
      </w:r>
      <w:r w:rsidRPr="00557095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3A393FD7" w14:textId="77777777" w:rsidR="00EE13B8" w:rsidRPr="00557095" w:rsidRDefault="00EE13B8" w:rsidP="00B23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572ED0" w14:textId="4485A445" w:rsidR="00B23170" w:rsidRPr="00557095" w:rsidRDefault="00B23170" w:rsidP="00B23170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eastAsia="Calibri" w:hAnsi="Angsana New"/>
          <w:i/>
          <w:iCs/>
          <w:sz w:val="30"/>
          <w:szCs w:val="30"/>
          <w:cs/>
          <w:lang w:val="en-GB"/>
        </w:rPr>
      </w:pPr>
      <w:r w:rsidRPr="00557095">
        <w:rPr>
          <w:rFonts w:ascii="Angsana New" w:eastAsia="Calibri" w:hAnsi="Angsana New"/>
          <w:i/>
          <w:iCs/>
          <w:sz w:val="30"/>
          <w:szCs w:val="30"/>
          <w:lang w:val="en-GB"/>
        </w:rPr>
        <w:t>11.</w:t>
      </w:r>
      <w:r w:rsidRPr="00557095">
        <w:rPr>
          <w:rFonts w:ascii="Angsana New" w:eastAsia="Calibri" w:hAnsi="Angsana New"/>
          <w:i/>
          <w:iCs/>
          <w:sz w:val="30"/>
          <w:szCs w:val="30"/>
        </w:rPr>
        <w:t>2</w:t>
      </w:r>
      <w:r w:rsidRPr="00557095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 xml:space="preserve">) บริษัท ลอคบอกซ์ กรุ๊ป </w:t>
      </w:r>
      <w:r w:rsidRPr="00557095">
        <w:rPr>
          <w:rFonts w:ascii="Angsana New" w:eastAsia="Calibri" w:hAnsi="Angsana New"/>
          <w:i/>
          <w:iCs/>
          <w:sz w:val="30"/>
          <w:szCs w:val="30"/>
          <w:cs/>
        </w:rPr>
        <w:t>จำกัด</w:t>
      </w:r>
      <w:r w:rsidRPr="00557095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 xml:space="preserve"> และ บริษัท ลอคบอกซ์ เวนเจอร์ส</w:t>
      </w:r>
    </w:p>
    <w:p w14:paraId="7FABDADE" w14:textId="77777777" w:rsidR="00B23170" w:rsidRPr="00557095" w:rsidRDefault="00B23170" w:rsidP="00B23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F879C5" w14:textId="64C471EB" w:rsidR="00B23170" w:rsidRPr="00557095" w:rsidRDefault="00B23170" w:rsidP="00B23170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57095">
        <w:rPr>
          <w:rFonts w:ascii="Angsana New" w:hAnsi="Angsana New"/>
          <w:sz w:val="30"/>
          <w:szCs w:val="30"/>
        </w:rPr>
        <w:t xml:space="preserve">31 </w:t>
      </w:r>
      <w:r w:rsidRPr="00557095">
        <w:rPr>
          <w:rFonts w:ascii="Angsana New" w:hAnsi="Angsana New"/>
          <w:sz w:val="30"/>
          <w:szCs w:val="30"/>
          <w:cs/>
        </w:rPr>
        <w:t xml:space="preserve">มีนาคม </w:t>
      </w:r>
      <w:r w:rsidRPr="00557095">
        <w:rPr>
          <w:rFonts w:ascii="Angsana New" w:hAnsi="Angsana New"/>
          <w:sz w:val="30"/>
          <w:szCs w:val="30"/>
        </w:rPr>
        <w:t xml:space="preserve">2568 </w:t>
      </w:r>
      <w:r w:rsidRPr="00557095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ที่ประชุมคณะกรรมการบริษัทมีมติอนุมัติให้มีการปรับโครงสร้างการถือหุ้นในบริษัทย่อย ส่งผลให้บริษัทเข้าซื้อเงินลงทุนในบริษัท ลอคบอกซ์ กรุ๊ป จำกัด และบริษัท ลอคบอกซ์ เวนเจอร์ส จำกัด ร้อยละ </w:t>
      </w:r>
      <w:r w:rsidRPr="00557095">
        <w:rPr>
          <w:rFonts w:ascii="Angsana New" w:hAnsi="Angsana New"/>
          <w:sz w:val="30"/>
          <w:szCs w:val="30"/>
        </w:rPr>
        <w:t xml:space="preserve">20.00 </w:t>
      </w:r>
      <w:r w:rsidRPr="00557095">
        <w:rPr>
          <w:rFonts w:ascii="Angsana New" w:hAnsi="Angsana New"/>
          <w:sz w:val="30"/>
          <w:szCs w:val="30"/>
          <w:cs/>
        </w:rPr>
        <w:t>และ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ร้อยละ </w:t>
      </w:r>
      <w:r w:rsidRPr="00557095">
        <w:rPr>
          <w:rFonts w:ascii="Angsana New" w:hAnsi="Angsana New"/>
          <w:sz w:val="30"/>
          <w:szCs w:val="30"/>
        </w:rPr>
        <w:t xml:space="preserve">20.00 </w:t>
      </w:r>
      <w:r w:rsidRPr="00557095">
        <w:rPr>
          <w:rFonts w:ascii="Angsana New" w:hAnsi="Angsana New"/>
          <w:sz w:val="30"/>
          <w:szCs w:val="30"/>
          <w:cs/>
        </w:rPr>
        <w:t>ของทุนจด</w:t>
      </w:r>
      <w:r w:rsidRPr="00557095">
        <w:rPr>
          <w:rFonts w:ascii="Angsana New" w:eastAsia="Calibri" w:hAnsi="Angsana New"/>
          <w:sz w:val="30"/>
          <w:szCs w:val="30"/>
          <w:cs/>
          <w:lang w:val="en-GB"/>
        </w:rPr>
        <w:t>ทะเบียน</w:t>
      </w:r>
      <w:r w:rsidRPr="00557095">
        <w:rPr>
          <w:rFonts w:ascii="Angsana New" w:hAnsi="Angsana New"/>
          <w:sz w:val="30"/>
          <w:szCs w:val="30"/>
          <w:cs/>
        </w:rPr>
        <w:t xml:space="preserve">ที่ชำระแล้ว ตามลำดับ จาก บริษัท พร้อม เวนดิ้ง จำกัด </w:t>
      </w:r>
      <w:r w:rsidRPr="00557095">
        <w:rPr>
          <w:rFonts w:ascii="Angsana New" w:hAnsi="Angsana New"/>
          <w:sz w:val="30"/>
          <w:szCs w:val="30"/>
        </w:rPr>
        <w:t>(</w:t>
      </w:r>
      <w:r w:rsidRPr="00557095">
        <w:rPr>
          <w:rFonts w:ascii="Angsana New" w:hAnsi="Angsana New"/>
          <w:sz w:val="30"/>
          <w:szCs w:val="30"/>
          <w:cs/>
        </w:rPr>
        <w:t>เดิมชื่อ บริษัท สบาย แอคเซลเลอเรเตอร์ จำกัด</w:t>
      </w:r>
      <w:r w:rsidRPr="00557095">
        <w:rPr>
          <w:rFonts w:ascii="Angsana New" w:hAnsi="Angsana New"/>
          <w:sz w:val="30"/>
          <w:szCs w:val="30"/>
        </w:rPr>
        <w:t>)</w:t>
      </w:r>
      <w:r w:rsidRPr="00557095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ซึ่งเป็นบริษัทย่อยทางตรง โดยบริษัทชำระเป็นเงินให้กู้ยืมแก่บริษัทดังกล่าวจำนวน </w:t>
      </w:r>
      <w:r w:rsidRPr="00557095">
        <w:rPr>
          <w:rFonts w:ascii="Angsana New" w:hAnsi="Angsana New"/>
          <w:sz w:val="30"/>
          <w:szCs w:val="30"/>
        </w:rPr>
        <w:t xml:space="preserve">49.9 </w:t>
      </w:r>
      <w:r w:rsidRPr="00557095">
        <w:rPr>
          <w:rFonts w:ascii="Angsana New" w:hAnsi="Angsana New"/>
          <w:sz w:val="30"/>
          <w:szCs w:val="30"/>
          <w:cs/>
        </w:rPr>
        <w:t>ล้านบาท</w:t>
      </w:r>
    </w:p>
    <w:p w14:paraId="1D6475FA" w14:textId="77777777" w:rsidR="00B23170" w:rsidRPr="00557095" w:rsidRDefault="00B23170" w:rsidP="00B23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20EB197" w14:textId="14380C6C" w:rsidR="00B23170" w:rsidRPr="00557095" w:rsidRDefault="00B23170" w:rsidP="00B23170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 ลอคบอกซ์ กรุ๊ป จำกัด จำนวน </w:t>
      </w:r>
      <w:r w:rsidRPr="00557095">
        <w:rPr>
          <w:rFonts w:ascii="Angsana New" w:hAnsi="Angsana New"/>
          <w:sz w:val="30"/>
          <w:szCs w:val="30"/>
        </w:rPr>
        <w:t>37,499</w:t>
      </w:r>
      <w:r w:rsidRPr="00557095">
        <w:rPr>
          <w:rFonts w:ascii="Angsana New" w:hAnsi="Angsana New"/>
          <w:sz w:val="30"/>
          <w:szCs w:val="30"/>
          <w:cs/>
        </w:rPr>
        <w:t xml:space="preserve"> หุ้น (ร้อยละ </w:t>
      </w:r>
      <w:r w:rsidRPr="00557095">
        <w:rPr>
          <w:rFonts w:ascii="Angsana New" w:hAnsi="Angsana New"/>
          <w:sz w:val="30"/>
          <w:szCs w:val="30"/>
        </w:rPr>
        <w:t>100</w:t>
      </w:r>
      <w:r w:rsidRPr="00557095">
        <w:rPr>
          <w:rFonts w:ascii="Angsana New" w:hAnsi="Angsana New"/>
          <w:sz w:val="30"/>
          <w:szCs w:val="30"/>
          <w:cs/>
        </w:rPr>
        <w:t>.</w:t>
      </w:r>
      <w:r w:rsidRPr="00557095">
        <w:rPr>
          <w:rFonts w:ascii="Angsana New" w:hAnsi="Angsana New"/>
          <w:sz w:val="30"/>
          <w:szCs w:val="30"/>
        </w:rPr>
        <w:t>00</w:t>
      </w:r>
      <w:r w:rsidRPr="00557095">
        <w:rPr>
          <w:rFonts w:ascii="Angsana New" w:hAnsi="Angsana New"/>
          <w:sz w:val="30"/>
          <w:szCs w:val="30"/>
          <w:cs/>
        </w:rPr>
        <w:t xml:space="preserve"> ของทุนจดทะเบียนที่ชำระแล้ว) ถูกใช้เป็นสินทรัพย์ค้ำประกันเงินกู้ยืมระยะยาวจากสถาบันการเงิน และบริษัทมีภาระในการนำเงินปันผลจากหุ้นจำนวนดังกล่าวตัดชำระเงินกู้ยืมจากสถาบันการเงิน</w:t>
      </w:r>
    </w:p>
    <w:p w14:paraId="1640F51C" w14:textId="77777777" w:rsidR="00EE13B8" w:rsidRDefault="00EE13B8" w:rsidP="00B23170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eastAsia="Calibri" w:hAnsi="Angsana New"/>
          <w:i/>
          <w:iCs/>
          <w:sz w:val="30"/>
          <w:szCs w:val="30"/>
          <w:lang w:val="en-GB"/>
        </w:rPr>
      </w:pPr>
    </w:p>
    <w:p w14:paraId="709EE65C" w14:textId="58FA52A2" w:rsidR="00B23170" w:rsidRPr="00557095" w:rsidRDefault="00B23170" w:rsidP="00B23170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eastAsia="Calibri" w:hAnsi="Angsana New"/>
          <w:i/>
          <w:iCs/>
          <w:sz w:val="30"/>
          <w:szCs w:val="30"/>
          <w:lang w:val="en-GB"/>
        </w:rPr>
      </w:pPr>
      <w:r w:rsidRPr="00557095">
        <w:rPr>
          <w:rFonts w:ascii="Angsana New" w:eastAsia="Calibri" w:hAnsi="Angsana New"/>
          <w:i/>
          <w:iCs/>
          <w:sz w:val="30"/>
          <w:szCs w:val="30"/>
          <w:lang w:val="en-GB"/>
        </w:rPr>
        <w:t>11.</w:t>
      </w:r>
      <w:r w:rsidRPr="00557095">
        <w:rPr>
          <w:rFonts w:ascii="Angsana New" w:eastAsia="Calibri" w:hAnsi="Angsana New"/>
          <w:i/>
          <w:iCs/>
          <w:sz w:val="30"/>
          <w:szCs w:val="30"/>
        </w:rPr>
        <w:t>3</w:t>
      </w:r>
      <w:r w:rsidRPr="00557095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 xml:space="preserve">) บริษัท พร้อม วอช จำกัด </w:t>
      </w:r>
    </w:p>
    <w:p w14:paraId="1AF84532" w14:textId="77777777" w:rsidR="00B23170" w:rsidRPr="00557095" w:rsidRDefault="00B23170" w:rsidP="00B23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0"/>
        <w:rPr>
          <w:rFonts w:ascii="Angsana New" w:hAnsi="Angsana New"/>
          <w:sz w:val="30"/>
          <w:szCs w:val="30"/>
        </w:rPr>
      </w:pPr>
    </w:p>
    <w:p w14:paraId="58E458D2" w14:textId="03951AF7" w:rsidR="00B23170" w:rsidRDefault="00B23170" w:rsidP="00B23170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57095">
        <w:rPr>
          <w:rFonts w:ascii="Angsana New" w:hAnsi="Angsana New"/>
          <w:sz w:val="30"/>
          <w:szCs w:val="30"/>
        </w:rPr>
        <w:t>30</w:t>
      </w:r>
      <w:r w:rsidRPr="00557095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557095">
        <w:rPr>
          <w:rFonts w:ascii="Angsana New" w:hAnsi="Angsana New"/>
          <w:sz w:val="30"/>
          <w:szCs w:val="30"/>
        </w:rPr>
        <w:t>2568</w:t>
      </w:r>
      <w:r w:rsidRPr="00557095">
        <w:rPr>
          <w:rFonts w:ascii="Angsana New" w:hAnsi="Angsana New"/>
          <w:sz w:val="30"/>
          <w:szCs w:val="30"/>
          <w:cs/>
        </w:rPr>
        <w:t xml:space="preserve"> บริษัท พร้อม วอช จำกัด (เดิมชื่อ บริษัท สบาย วอช จำกัด) ได้เพิ่มทุนจดทะเบียนจากจำนวน </w:t>
      </w:r>
      <w:r w:rsidRPr="00557095">
        <w:rPr>
          <w:rFonts w:ascii="Angsana New" w:hAnsi="Angsana New"/>
          <w:sz w:val="30"/>
          <w:szCs w:val="30"/>
        </w:rPr>
        <w:t>1</w:t>
      </w:r>
      <w:r w:rsidRPr="00557095">
        <w:rPr>
          <w:rFonts w:ascii="Angsana New" w:hAnsi="Angsana New"/>
          <w:sz w:val="30"/>
          <w:szCs w:val="30"/>
          <w:cs/>
        </w:rPr>
        <w:t>.</w:t>
      </w:r>
      <w:r w:rsidRPr="00557095">
        <w:rPr>
          <w:rFonts w:ascii="Angsana New" w:hAnsi="Angsana New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Pr="00557095">
        <w:rPr>
          <w:rFonts w:ascii="Angsana New" w:hAnsi="Angsana New"/>
          <w:sz w:val="30"/>
          <w:szCs w:val="30"/>
        </w:rPr>
        <w:t>50</w:t>
      </w:r>
      <w:r w:rsidRPr="00557095">
        <w:rPr>
          <w:rFonts w:ascii="Angsana New" w:hAnsi="Angsana New"/>
          <w:sz w:val="30"/>
          <w:szCs w:val="30"/>
          <w:cs/>
        </w:rPr>
        <w:t>.</w:t>
      </w:r>
      <w:r w:rsidRPr="00557095">
        <w:rPr>
          <w:rFonts w:ascii="Angsana New" w:hAnsi="Angsana New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  <w:cs/>
        </w:rPr>
        <w:t xml:space="preserve"> ล้านบาท (หุ้นสามัญจำนวน </w:t>
      </w:r>
      <w:r w:rsidRPr="00557095">
        <w:rPr>
          <w:rFonts w:ascii="Angsana New" w:hAnsi="Angsana New"/>
          <w:sz w:val="30"/>
          <w:szCs w:val="30"/>
        </w:rPr>
        <w:t>4</w:t>
      </w:r>
      <w:r w:rsidRPr="00557095">
        <w:rPr>
          <w:rFonts w:ascii="Angsana New" w:hAnsi="Angsana New"/>
          <w:sz w:val="30"/>
          <w:szCs w:val="30"/>
          <w:cs/>
        </w:rPr>
        <w:t>.</w:t>
      </w:r>
      <w:r w:rsidRPr="00557095">
        <w:rPr>
          <w:rFonts w:ascii="Angsana New" w:hAnsi="Angsana New"/>
          <w:sz w:val="30"/>
          <w:szCs w:val="30"/>
        </w:rPr>
        <w:t>9</w:t>
      </w:r>
      <w:r w:rsidRPr="00557095">
        <w:rPr>
          <w:rFonts w:ascii="Angsana New" w:hAnsi="Angsana New"/>
          <w:sz w:val="30"/>
          <w:szCs w:val="30"/>
          <w:cs/>
        </w:rPr>
        <w:t xml:space="preserve"> ล้านหุ้น มูลค่าหุ้นที่ตราไว้ หุ้นละ </w:t>
      </w:r>
      <w:r w:rsidRPr="00557095">
        <w:rPr>
          <w:rFonts w:ascii="Angsana New" w:hAnsi="Angsana New"/>
          <w:sz w:val="30"/>
          <w:szCs w:val="30"/>
        </w:rPr>
        <w:t>10</w:t>
      </w:r>
      <w:r w:rsidRPr="00557095">
        <w:rPr>
          <w:rFonts w:ascii="Angsana New" w:hAnsi="Angsana New"/>
          <w:sz w:val="30"/>
          <w:szCs w:val="30"/>
          <w:cs/>
        </w:rPr>
        <w:t xml:space="preserve"> บาท) บริษัทได้ชำระค่าหุ้น เป็น</w:t>
      </w:r>
      <w:r w:rsidR="004C5DFE">
        <w:rPr>
          <w:rFonts w:ascii="Angsana New" w:hAnsi="Angsana New" w:hint="cs"/>
          <w:sz w:val="30"/>
          <w:szCs w:val="30"/>
          <w:cs/>
        </w:rPr>
        <w:t>เงิน</w:t>
      </w:r>
      <w:r w:rsidRPr="00557095">
        <w:rPr>
          <w:rFonts w:ascii="Angsana New" w:hAnsi="Angsana New"/>
          <w:sz w:val="30"/>
          <w:szCs w:val="30"/>
          <w:cs/>
        </w:rPr>
        <w:t xml:space="preserve">จำนวน </w:t>
      </w:r>
      <w:r w:rsidRPr="00557095">
        <w:rPr>
          <w:rFonts w:ascii="Angsana New" w:hAnsi="Angsana New"/>
          <w:sz w:val="30"/>
          <w:szCs w:val="30"/>
        </w:rPr>
        <w:t>49</w:t>
      </w:r>
      <w:r w:rsidRPr="00557095">
        <w:rPr>
          <w:rFonts w:ascii="Angsana New" w:hAnsi="Angsana New"/>
          <w:sz w:val="30"/>
          <w:szCs w:val="30"/>
          <w:cs/>
        </w:rPr>
        <w:t>.</w:t>
      </w:r>
      <w:r w:rsidRPr="00557095">
        <w:rPr>
          <w:rFonts w:ascii="Angsana New" w:hAnsi="Angsana New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  <w:cs/>
        </w:rPr>
        <w:t xml:space="preserve"> ล้านบาท โดยบริษัทยังคงมีส่วนได้เสียในบริษัทย่อยดังกล่าว</w:t>
      </w:r>
      <w:r w:rsidR="00FB6F89">
        <w:rPr>
          <w:rFonts w:ascii="Angsana New" w:hAnsi="Angsana New" w:hint="cs"/>
          <w:sz w:val="30"/>
          <w:szCs w:val="30"/>
          <w:cs/>
        </w:rPr>
        <w:t xml:space="preserve"> สัดส่วน</w:t>
      </w:r>
      <w:r w:rsidRPr="00557095">
        <w:rPr>
          <w:rFonts w:ascii="Angsana New" w:hAnsi="Angsana New"/>
          <w:sz w:val="30"/>
          <w:szCs w:val="30"/>
          <w:cs/>
        </w:rPr>
        <w:t xml:space="preserve">ร้อยละ </w:t>
      </w:r>
      <w:r w:rsidRPr="00557095">
        <w:rPr>
          <w:rFonts w:ascii="Angsana New" w:hAnsi="Angsana New"/>
          <w:sz w:val="30"/>
          <w:szCs w:val="30"/>
        </w:rPr>
        <w:t>99</w:t>
      </w:r>
      <w:r w:rsidRPr="00557095">
        <w:rPr>
          <w:rFonts w:ascii="Angsana New" w:hAnsi="Angsana New"/>
          <w:sz w:val="30"/>
          <w:szCs w:val="30"/>
          <w:cs/>
        </w:rPr>
        <w:t>.</w:t>
      </w:r>
      <w:r w:rsidRPr="00557095">
        <w:rPr>
          <w:rFonts w:ascii="Angsana New" w:hAnsi="Angsana New"/>
          <w:sz w:val="30"/>
          <w:szCs w:val="30"/>
        </w:rPr>
        <w:t>9</w:t>
      </w:r>
      <w:r w:rsidR="00975D91">
        <w:rPr>
          <w:rFonts w:ascii="Angsana New" w:hAnsi="Angsana New"/>
          <w:sz w:val="30"/>
          <w:szCs w:val="30"/>
        </w:rPr>
        <w:t>9</w:t>
      </w:r>
      <w:r w:rsidRPr="00557095">
        <w:rPr>
          <w:rFonts w:ascii="Angsana New" w:hAnsi="Angsana New"/>
          <w:sz w:val="30"/>
          <w:szCs w:val="30"/>
          <w:cs/>
        </w:rPr>
        <w:t xml:space="preserve"> ของทุนจดทะเบียนที่ชำระแล้ว บริษัทย่อยดังกล่าวได้จดทะเบียนเพิ่มทุนกับกระทรวงพาณิชย์เมื่อวันที่ </w:t>
      </w:r>
      <w:r w:rsidRPr="00557095">
        <w:rPr>
          <w:rFonts w:ascii="Angsana New" w:hAnsi="Angsana New"/>
          <w:sz w:val="30"/>
          <w:szCs w:val="30"/>
        </w:rPr>
        <w:t>21</w:t>
      </w:r>
      <w:r w:rsidRPr="00557095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57095">
        <w:rPr>
          <w:rFonts w:ascii="Angsana New" w:hAnsi="Angsana New"/>
          <w:sz w:val="30"/>
          <w:szCs w:val="30"/>
        </w:rPr>
        <w:t>256</w:t>
      </w:r>
      <w:r w:rsidR="005B511C" w:rsidRPr="005B511C">
        <w:rPr>
          <w:rFonts w:ascii="Angsana New" w:hAnsi="Angsana New" w:hint="cs"/>
          <w:sz w:val="30"/>
          <w:szCs w:val="30"/>
        </w:rPr>
        <w:t>8</w:t>
      </w:r>
    </w:p>
    <w:p w14:paraId="01B06366" w14:textId="77777777" w:rsidR="00233D63" w:rsidRDefault="00233D63" w:rsidP="00B23170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</w:p>
    <w:p w14:paraId="53401230" w14:textId="419D7C6C" w:rsidR="001D6631" w:rsidRDefault="001D6631" w:rsidP="00B23170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1222E6">
        <w:rPr>
          <w:rFonts w:ascii="Angsana New" w:hAnsi="Angsana New"/>
          <w:i/>
          <w:iCs/>
          <w:sz w:val="30"/>
          <w:szCs w:val="30"/>
        </w:rPr>
        <w:t xml:space="preserve">11.4) </w:t>
      </w:r>
      <w:r w:rsidR="00B132A1" w:rsidRPr="001222E6">
        <w:rPr>
          <w:rFonts w:ascii="Angsana New" w:hAnsi="Angsana New" w:hint="cs"/>
          <w:i/>
          <w:iCs/>
          <w:sz w:val="30"/>
          <w:szCs w:val="30"/>
          <w:cs/>
        </w:rPr>
        <w:t xml:space="preserve">ค้ำประกันหุ้นบริษัท เลิฟ พร้อม จำกัด (เดิมชื่อ </w:t>
      </w:r>
      <w:r w:rsidR="00B132A1" w:rsidRPr="001222E6">
        <w:rPr>
          <w:rFonts w:ascii="Angsana New" w:hAnsi="Angsana New"/>
          <w:i/>
          <w:iCs/>
          <w:sz w:val="30"/>
          <w:szCs w:val="30"/>
          <w:cs/>
        </w:rPr>
        <w:t>บริษัท เลิฟ ลีสซิ่ง จำกัด</w:t>
      </w:r>
      <w:r w:rsidR="00BE32A0">
        <w:rPr>
          <w:rFonts w:ascii="Angsana New" w:hAnsi="Angsana New"/>
          <w:i/>
          <w:iCs/>
          <w:sz w:val="30"/>
          <w:szCs w:val="30"/>
        </w:rPr>
        <w:t>)</w:t>
      </w:r>
    </w:p>
    <w:p w14:paraId="0BD029E9" w14:textId="77777777" w:rsidR="00FD5FA3" w:rsidRDefault="00FD5FA3" w:rsidP="00B23170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76AF6B2" w14:textId="3DA8D24F" w:rsidR="00FD5FA3" w:rsidRPr="001222E6" w:rsidRDefault="001C27DA" w:rsidP="001222E6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1222E6" w:rsidRPr="001222E6">
        <w:rPr>
          <w:rFonts w:ascii="Angsana New" w:hAnsi="Angsana New"/>
          <w:sz w:val="30"/>
          <w:szCs w:val="30"/>
          <w:cs/>
        </w:rPr>
        <w:t xml:space="preserve">วันที่ </w:t>
      </w:r>
      <w:r w:rsidR="001222E6" w:rsidRPr="001222E6">
        <w:rPr>
          <w:rFonts w:ascii="Angsana New" w:hAnsi="Angsana New"/>
          <w:sz w:val="30"/>
          <w:szCs w:val="30"/>
        </w:rPr>
        <w:t xml:space="preserve">26 </w:t>
      </w:r>
      <w:r w:rsidR="001222E6" w:rsidRPr="001222E6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1222E6" w:rsidRPr="001222E6">
        <w:rPr>
          <w:rFonts w:ascii="Angsana New" w:hAnsi="Angsana New"/>
          <w:sz w:val="30"/>
          <w:szCs w:val="30"/>
        </w:rPr>
        <w:t xml:space="preserve">2568 </w:t>
      </w:r>
      <w:r w:rsidR="001222E6" w:rsidRPr="001222E6">
        <w:rPr>
          <w:rFonts w:ascii="Angsana New" w:hAnsi="Angsana New"/>
          <w:sz w:val="30"/>
          <w:szCs w:val="30"/>
          <w:cs/>
        </w:rPr>
        <w:t xml:space="preserve">บริษัทได้ทำบันทึกข้อตกลงกับกิจการคู่สัญญาในการชำระหนี้ตามคำพิพากษาและได้นำหุ้นของบริษัท เลิฟ พร้อม จำกัด จำนวน </w:t>
      </w:r>
      <w:r w:rsidR="001222E6" w:rsidRPr="001222E6">
        <w:rPr>
          <w:rFonts w:ascii="Angsana New" w:hAnsi="Angsana New"/>
          <w:sz w:val="30"/>
          <w:szCs w:val="30"/>
        </w:rPr>
        <w:t xml:space="preserve">123,200 </w:t>
      </w:r>
      <w:r w:rsidR="001222E6" w:rsidRPr="001222E6">
        <w:rPr>
          <w:rFonts w:ascii="Angsana New" w:hAnsi="Angsana New"/>
          <w:sz w:val="30"/>
          <w:szCs w:val="30"/>
          <w:cs/>
        </w:rPr>
        <w:t xml:space="preserve">หุ้น หรือคิดเป็นร้อยละ </w:t>
      </w:r>
      <w:r w:rsidR="001222E6" w:rsidRPr="001222E6">
        <w:rPr>
          <w:rFonts w:ascii="Angsana New" w:hAnsi="Angsana New"/>
          <w:sz w:val="30"/>
          <w:szCs w:val="30"/>
        </w:rPr>
        <w:t xml:space="preserve">8.00 </w:t>
      </w:r>
      <w:r w:rsidR="001222E6" w:rsidRPr="001222E6">
        <w:rPr>
          <w:rFonts w:ascii="Angsana New" w:hAnsi="Angsana New"/>
          <w:sz w:val="30"/>
          <w:szCs w:val="30"/>
          <w:cs/>
        </w:rPr>
        <w:t>ของทุนจดทะเบียนที่ชำระแล้ว</w:t>
      </w:r>
      <w:r w:rsidR="004D35DF">
        <w:rPr>
          <w:rFonts w:ascii="Angsana New" w:hAnsi="Angsana New"/>
          <w:sz w:val="30"/>
          <w:szCs w:val="30"/>
        </w:rPr>
        <w:t xml:space="preserve">      </w:t>
      </w:r>
      <w:r w:rsidR="001222E6" w:rsidRPr="001222E6">
        <w:rPr>
          <w:rFonts w:ascii="Angsana New" w:hAnsi="Angsana New"/>
          <w:sz w:val="30"/>
          <w:szCs w:val="30"/>
          <w:cs/>
        </w:rPr>
        <w:t>วางเป็นหลักประกันการปฏิบัติตามบันทึกข้อตกลงดังกล่าว โดยระหว่างการผ่อนชำระหนี้ตามบันทึกข้อตกลง บริษัทจะไม่จำหน่ายจ่ายโอนหุ้นหลักประกันไม่ว่าทั้งหมดหรือบางส่วนไปเพื่อการอื่น</w:t>
      </w:r>
    </w:p>
    <w:p w14:paraId="3D758F53" w14:textId="77777777" w:rsidR="005B0DDC" w:rsidRPr="00557095" w:rsidRDefault="005B0DDC" w:rsidP="00FD5FA3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-61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620834E6" w14:textId="0B31BE20" w:rsidR="005B0DDC" w:rsidRPr="00CF106F" w:rsidRDefault="005B0DDC" w:rsidP="005B0DD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hAnsi="Angsana New"/>
          <w:bCs/>
          <w:i/>
          <w:iCs/>
          <w:spacing w:val="-12"/>
          <w:sz w:val="30"/>
          <w:szCs w:val="30"/>
        </w:rPr>
      </w:pPr>
      <w:r w:rsidRPr="00CF106F">
        <w:rPr>
          <w:rFonts w:ascii="Angsana New" w:hAnsi="Angsana New" w:hint="cs"/>
          <w:bCs/>
          <w:i/>
          <w:iCs/>
          <w:spacing w:val="-12"/>
          <w:sz w:val="30"/>
          <w:szCs w:val="30"/>
          <w:cs/>
        </w:rPr>
        <w:t>การ</w:t>
      </w:r>
      <w:r w:rsidRPr="00CF106F">
        <w:rPr>
          <w:rFonts w:ascii="Angsana New" w:hAnsi="Angsana New" w:hint="cs"/>
          <w:bCs/>
          <w:i/>
          <w:iCs/>
          <w:sz w:val="30"/>
          <w:szCs w:val="30"/>
          <w:cs/>
        </w:rPr>
        <w:t>เปลี่ยนแปลง</w:t>
      </w:r>
      <w:r w:rsidR="00CF106F" w:rsidRPr="00CF106F">
        <w:rPr>
          <w:rFonts w:ascii="Angsana New" w:hAnsi="Angsana New" w:hint="cs"/>
          <w:bCs/>
          <w:i/>
          <w:iCs/>
          <w:sz w:val="30"/>
          <w:szCs w:val="30"/>
          <w:cs/>
        </w:rPr>
        <w:t xml:space="preserve">ในระหว่างปี </w:t>
      </w:r>
      <w:r w:rsidR="00B25713">
        <w:rPr>
          <w:rFonts w:ascii="Angsana New" w:hAnsi="Angsana New"/>
          <w:b/>
          <w:i/>
          <w:iCs/>
          <w:sz w:val="30"/>
          <w:szCs w:val="30"/>
        </w:rPr>
        <w:t>256</w:t>
      </w:r>
      <w:r w:rsidR="00B25713" w:rsidRPr="00383FB3">
        <w:rPr>
          <w:rFonts w:ascii="Angsana New" w:hAnsi="Angsana New"/>
          <w:b/>
          <w:i/>
          <w:iCs/>
          <w:sz w:val="30"/>
          <w:szCs w:val="30"/>
        </w:rPr>
        <w:t>7</w:t>
      </w:r>
    </w:p>
    <w:p w14:paraId="090170E3" w14:textId="77777777" w:rsidR="001F32F4" w:rsidRPr="00557095" w:rsidRDefault="001F32F4" w:rsidP="001F32F4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-61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55214A1C" w14:textId="2719FE4B" w:rsidR="005B0DDC" w:rsidRPr="00557095" w:rsidRDefault="001F32F4" w:rsidP="001F32F4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-61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57095">
        <w:rPr>
          <w:rFonts w:ascii="Angsana New" w:hAnsi="Angsana New"/>
          <w:b/>
          <w:i/>
          <w:iCs/>
          <w:sz w:val="30"/>
          <w:szCs w:val="30"/>
        </w:rPr>
        <w:tab/>
      </w:r>
      <w:r w:rsidRPr="00557095">
        <w:rPr>
          <w:rFonts w:ascii="Angsana New" w:hAnsi="Angsana New"/>
          <w:b/>
          <w:i/>
          <w:iCs/>
          <w:sz w:val="30"/>
          <w:szCs w:val="30"/>
        </w:rPr>
        <w:tab/>
      </w:r>
      <w:r w:rsidR="005B511C" w:rsidRPr="00051524">
        <w:rPr>
          <w:rFonts w:ascii="Angsana New" w:eastAsia="Calibri" w:hAnsi="Angsana New" w:hint="cs"/>
          <w:i/>
          <w:iCs/>
          <w:sz w:val="30"/>
          <w:szCs w:val="30"/>
          <w:lang w:val="en-GB"/>
        </w:rPr>
        <w:t>11</w:t>
      </w:r>
      <w:r w:rsidR="00CF106F" w:rsidRPr="00051524">
        <w:rPr>
          <w:rFonts w:ascii="Angsana New" w:eastAsia="Calibri" w:hAnsi="Angsana New" w:hint="cs"/>
          <w:i/>
          <w:iCs/>
          <w:sz w:val="30"/>
          <w:szCs w:val="30"/>
          <w:cs/>
          <w:lang w:val="en-GB"/>
        </w:rPr>
        <w:t>.</w:t>
      </w:r>
      <w:r w:rsidR="005B511C" w:rsidRPr="00051524">
        <w:rPr>
          <w:rFonts w:ascii="Angsana New" w:eastAsia="Calibri" w:hAnsi="Angsana New" w:hint="cs"/>
          <w:i/>
          <w:iCs/>
          <w:sz w:val="30"/>
          <w:szCs w:val="30"/>
          <w:lang w:val="en-GB"/>
        </w:rPr>
        <w:t>5</w:t>
      </w:r>
      <w:r w:rsidR="00CF106F">
        <w:rPr>
          <w:rFonts w:ascii="Angsana New" w:hAnsi="Angsana New" w:hint="cs"/>
          <w:b/>
          <w:i/>
          <w:iCs/>
          <w:sz w:val="30"/>
          <w:szCs w:val="30"/>
          <w:cs/>
        </w:rPr>
        <w:t xml:space="preserve">) </w:t>
      </w:r>
      <w:r w:rsidR="005B0DDC" w:rsidRPr="00557095">
        <w:rPr>
          <w:rFonts w:ascii="Angsana New" w:hAnsi="Angsana New"/>
          <w:b/>
          <w:i/>
          <w:iCs/>
          <w:sz w:val="30"/>
          <w:szCs w:val="30"/>
          <w:cs/>
        </w:rPr>
        <w:t xml:space="preserve">การจัดตั้งบริษัท บริษัท สบาย เอสพีวี </w:t>
      </w:r>
      <w:r w:rsidR="00A301CB" w:rsidRPr="00557095">
        <w:rPr>
          <w:rFonts w:ascii="Angsana New" w:hAnsi="Angsana New"/>
          <w:bCs/>
          <w:i/>
          <w:iCs/>
          <w:sz w:val="30"/>
          <w:szCs w:val="30"/>
        </w:rPr>
        <w:t>1</w:t>
      </w:r>
      <w:r w:rsidR="005B0DDC" w:rsidRPr="00557095">
        <w:rPr>
          <w:rFonts w:ascii="Angsana New" w:hAnsi="Angsana New"/>
          <w:b/>
          <w:i/>
          <w:iCs/>
          <w:sz w:val="30"/>
          <w:szCs w:val="30"/>
          <w:cs/>
        </w:rPr>
        <w:t xml:space="preserve"> จำกัด และการโอนหุ้นใน บริษัท บัซซี่บีส์ จำกัด</w:t>
      </w:r>
    </w:p>
    <w:p w14:paraId="792506BC" w14:textId="77777777" w:rsidR="005B0DDC" w:rsidRPr="00557095" w:rsidRDefault="005B0DDC" w:rsidP="005B0DD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1C805016" w14:textId="44419A6B" w:rsidR="005B0DDC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A301CB" w:rsidRPr="00557095">
        <w:rPr>
          <w:rFonts w:ascii="Angsana New" w:hAnsi="Angsana New"/>
          <w:sz w:val="30"/>
          <w:szCs w:val="30"/>
        </w:rPr>
        <w:t>2</w:t>
      </w:r>
      <w:r w:rsidR="00115258" w:rsidRPr="00557095">
        <w:rPr>
          <w:rFonts w:ascii="Angsana New" w:hAnsi="Angsana New"/>
          <w:sz w:val="30"/>
          <w:szCs w:val="30"/>
        </w:rPr>
        <w:t>8</w:t>
      </w:r>
      <w:r w:rsidRPr="00557095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A301CB" w:rsidRPr="00557095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  <w:cs/>
        </w:rPr>
        <w:t xml:space="preserve"> คณะกรรมการบริษัทมีมติอนุมัติการจัดตั้ง</w:t>
      </w:r>
      <w:r w:rsidR="00B92A40" w:rsidRPr="00557095">
        <w:rPr>
          <w:rFonts w:ascii="Angsana New" w:hAnsi="Angsana New"/>
          <w:sz w:val="30"/>
          <w:szCs w:val="30"/>
        </w:rPr>
        <w:t xml:space="preserve">       </w:t>
      </w:r>
      <w:r w:rsidRPr="00557095">
        <w:rPr>
          <w:rFonts w:ascii="Angsana New" w:hAnsi="Angsana New"/>
          <w:sz w:val="30"/>
          <w:szCs w:val="30"/>
          <w:cs/>
        </w:rPr>
        <w:t xml:space="preserve">บริษัท สบาย เอสพีวี </w:t>
      </w:r>
      <w:r w:rsidR="00A301CB" w:rsidRPr="00557095">
        <w:rPr>
          <w:rFonts w:ascii="Angsana New" w:hAnsi="Angsana New"/>
          <w:sz w:val="30"/>
          <w:szCs w:val="30"/>
        </w:rPr>
        <w:t>1</w:t>
      </w:r>
      <w:r w:rsidRPr="00557095">
        <w:rPr>
          <w:rFonts w:ascii="Angsana New" w:hAnsi="Angsana New"/>
          <w:sz w:val="30"/>
          <w:szCs w:val="30"/>
          <w:cs/>
        </w:rPr>
        <w:t xml:space="preserve"> จำกัด เพื่อรองรับแผนการปรับโครงสร้าง</w:t>
      </w:r>
      <w:r w:rsidR="00CF5278" w:rsidRPr="00557095">
        <w:rPr>
          <w:rFonts w:ascii="Angsana New" w:hAnsi="Angsana New" w:hint="cs"/>
          <w:sz w:val="30"/>
          <w:szCs w:val="30"/>
          <w:cs/>
        </w:rPr>
        <w:t>ของ</w:t>
      </w:r>
      <w:r w:rsidRPr="00557095">
        <w:rPr>
          <w:rFonts w:ascii="Angsana New" w:hAnsi="Angsana New"/>
          <w:sz w:val="30"/>
          <w:szCs w:val="30"/>
          <w:cs/>
        </w:rPr>
        <w:t xml:space="preserve">กลุ่มบริษัท โดยบริษัทถือหุ้นในบริษัท สบาย เอสพีวี </w:t>
      </w:r>
      <w:r w:rsidR="00A301CB" w:rsidRPr="00557095">
        <w:rPr>
          <w:rFonts w:ascii="Angsana New" w:hAnsi="Angsana New"/>
          <w:sz w:val="30"/>
          <w:szCs w:val="30"/>
        </w:rPr>
        <w:t>1</w:t>
      </w:r>
      <w:r w:rsidRPr="00557095">
        <w:rPr>
          <w:rFonts w:ascii="Angsana New" w:hAnsi="Angsana New"/>
          <w:sz w:val="30"/>
          <w:szCs w:val="30"/>
          <w:cs/>
        </w:rPr>
        <w:t xml:space="preserve"> จำกัด ในสัดส่วนร้อยละ </w:t>
      </w:r>
      <w:r w:rsidR="00A301CB" w:rsidRPr="00557095">
        <w:rPr>
          <w:rFonts w:ascii="Angsana New" w:hAnsi="Angsana New"/>
          <w:sz w:val="30"/>
          <w:szCs w:val="30"/>
        </w:rPr>
        <w:t>100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="004B50E9" w:rsidRPr="004B50E9">
        <w:rPr>
          <w:rFonts w:ascii="Angsana New" w:hAnsi="Angsana New" w:hint="cs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  <w:cs/>
        </w:rPr>
        <w:t xml:space="preserve"> ทั้งนี้บริษัทชำระเงินลงทุนโดยการโอนหุ้นทั้งหมดของบริษัทใน บริษัท</w:t>
      </w:r>
      <w:r w:rsidR="009D04A8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 บัซซี่บีส์ จำกัด ให้แก่ บริษัท สบาย เอสพีวี </w:t>
      </w:r>
      <w:r w:rsidR="00A301CB" w:rsidRPr="00557095">
        <w:rPr>
          <w:rFonts w:ascii="Angsana New" w:hAnsi="Angsana New"/>
          <w:sz w:val="30"/>
          <w:szCs w:val="30"/>
        </w:rPr>
        <w:t>1</w:t>
      </w:r>
      <w:r w:rsidRPr="00557095">
        <w:rPr>
          <w:rFonts w:ascii="Angsana New" w:hAnsi="Angsana New"/>
          <w:sz w:val="30"/>
          <w:szCs w:val="30"/>
          <w:cs/>
        </w:rPr>
        <w:t xml:space="preserve"> จำกัด </w:t>
      </w:r>
    </w:p>
    <w:p w14:paraId="7AFEBA46" w14:textId="77777777" w:rsidR="00FD5FA3" w:rsidRPr="00557095" w:rsidRDefault="00FD5FA3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</w:p>
    <w:p w14:paraId="30CAFC37" w14:textId="77777777" w:rsidR="00BE2441" w:rsidRDefault="00BE2441" w:rsidP="007272B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29"/>
        <w:jc w:val="thaiDistribute"/>
        <w:rPr>
          <w:rFonts w:ascii="Angsana New" w:hAnsi="Angsana New"/>
          <w:b/>
          <w:sz w:val="30"/>
          <w:szCs w:val="30"/>
        </w:rPr>
      </w:pPr>
    </w:p>
    <w:p w14:paraId="297A9E80" w14:textId="77777777" w:rsidR="00051524" w:rsidRDefault="00051524" w:rsidP="007272B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29"/>
        <w:jc w:val="thaiDistribute"/>
        <w:rPr>
          <w:rFonts w:ascii="Angsana New" w:hAnsi="Angsana New"/>
          <w:b/>
          <w:sz w:val="30"/>
          <w:szCs w:val="30"/>
        </w:rPr>
      </w:pPr>
    </w:p>
    <w:p w14:paraId="31811F1F" w14:textId="77777777" w:rsidR="001222E6" w:rsidRPr="00557095" w:rsidRDefault="001222E6" w:rsidP="007272B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29"/>
        <w:jc w:val="thaiDistribute"/>
        <w:rPr>
          <w:rFonts w:ascii="Angsana New" w:hAnsi="Angsana New"/>
          <w:b/>
          <w:sz w:val="30"/>
          <w:szCs w:val="30"/>
        </w:rPr>
      </w:pPr>
    </w:p>
    <w:p w14:paraId="1EB09C93" w14:textId="3DB78028" w:rsidR="005B0DDC" w:rsidRPr="00557095" w:rsidRDefault="005B511C" w:rsidP="00BE2441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  <w:tab w:val="left" w:pos="9810"/>
        </w:tabs>
        <w:spacing w:line="240" w:lineRule="auto"/>
        <w:ind w:left="990" w:right="29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051524">
        <w:rPr>
          <w:rFonts w:ascii="Angsana New" w:eastAsia="Calibri" w:hAnsi="Angsana New" w:hint="cs"/>
          <w:i/>
          <w:iCs/>
          <w:sz w:val="30"/>
          <w:szCs w:val="30"/>
          <w:lang w:val="en-GB"/>
        </w:rPr>
        <w:lastRenderedPageBreak/>
        <w:t>11</w:t>
      </w:r>
      <w:r w:rsidR="0024158B" w:rsidRPr="00051524">
        <w:rPr>
          <w:rFonts w:ascii="Angsana New" w:eastAsia="Calibri" w:hAnsi="Angsana New" w:hint="cs"/>
          <w:i/>
          <w:iCs/>
          <w:sz w:val="30"/>
          <w:szCs w:val="30"/>
          <w:cs/>
          <w:lang w:val="en-GB"/>
        </w:rPr>
        <w:t>.</w:t>
      </w:r>
      <w:r w:rsidRPr="00051524">
        <w:rPr>
          <w:rFonts w:ascii="Angsana New" w:eastAsia="Calibri" w:hAnsi="Angsana New" w:hint="cs"/>
          <w:i/>
          <w:iCs/>
          <w:sz w:val="30"/>
          <w:szCs w:val="30"/>
          <w:lang w:val="en-GB"/>
        </w:rPr>
        <w:t>6</w:t>
      </w:r>
      <w:r w:rsidR="0024158B" w:rsidRPr="00051524">
        <w:rPr>
          <w:rFonts w:ascii="Angsana New" w:eastAsia="Calibri" w:hAnsi="Angsana New" w:hint="cs"/>
          <w:i/>
          <w:iCs/>
          <w:sz w:val="30"/>
          <w:szCs w:val="30"/>
          <w:cs/>
          <w:lang w:val="en-GB"/>
        </w:rPr>
        <w:t>)</w:t>
      </w:r>
      <w:r w:rsidR="0024158B">
        <w:rPr>
          <w:rFonts w:ascii="Angsana New" w:hAnsi="Angsana New" w:hint="cs"/>
          <w:b/>
          <w:i/>
          <w:iCs/>
          <w:sz w:val="30"/>
          <w:szCs w:val="30"/>
          <w:cs/>
        </w:rPr>
        <w:t xml:space="preserve"> </w:t>
      </w:r>
      <w:r w:rsidR="005B0DDC" w:rsidRPr="00557095">
        <w:rPr>
          <w:rFonts w:ascii="Angsana New" w:hAnsi="Angsana New"/>
          <w:b/>
          <w:i/>
          <w:iCs/>
          <w:sz w:val="30"/>
          <w:szCs w:val="30"/>
          <w:cs/>
        </w:rPr>
        <w:t xml:space="preserve">การสูญเสียอำนาจการควบคุมในบริษัท ทีเอสอาร์ ลิฟวิ่ง โซลูชั่น จำกัด (มหาชน) </w:t>
      </w:r>
    </w:p>
    <w:p w14:paraId="787373EA" w14:textId="77777777" w:rsidR="005B0DDC" w:rsidRPr="00557095" w:rsidRDefault="005B0DDC" w:rsidP="005B0DD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0032CC6A" w14:textId="7F684DDA" w:rsidR="005B0DDC" w:rsidRPr="00557095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="Angsana New" w:hAnsi="Angsana New"/>
          <w:sz w:val="30"/>
          <w:szCs w:val="30"/>
          <w:cs/>
        </w:rPr>
        <w:t>สืบเนื่องจากที่ประชุมสามัญผู้ถือหุ้นของบริษัท ทีเอสอาร์ ลิฟวิ่ง โซลูชั่น จำกัด (มหาชน) ซึ่งเป็นบริษัทย่อยของ</w:t>
      </w:r>
      <w:r w:rsidR="00B92A40"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บริษัท เมื่อวันที่ </w:t>
      </w:r>
      <w:r w:rsidR="00A301CB" w:rsidRPr="00557095">
        <w:rPr>
          <w:rFonts w:ascii="Angsana New" w:hAnsi="Angsana New"/>
          <w:sz w:val="30"/>
          <w:szCs w:val="30"/>
        </w:rPr>
        <w:t>26</w:t>
      </w:r>
      <w:r w:rsidRPr="00557095">
        <w:rPr>
          <w:rFonts w:ascii="Angsana New" w:hAnsi="Angsana New"/>
          <w:sz w:val="30"/>
          <w:szCs w:val="30"/>
          <w:cs/>
        </w:rPr>
        <w:t xml:space="preserve"> เมษายน </w:t>
      </w:r>
      <w:r w:rsidR="00A301CB" w:rsidRPr="00557095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  <w:cs/>
        </w:rPr>
        <w:t xml:space="preserve"> ลงมติไม่เห็นชอบในหลายวาระ จึงมีข้อบ่งชี้ว่ากลุ่มบริษัทได้สูญเสียอำนาจการควบคุมในบริษัทย่อยเนื่องจากการละเมิดสิทธิที่เกิดจากข้อตกลงตามสัญญา</w:t>
      </w:r>
    </w:p>
    <w:p w14:paraId="37D8A5B2" w14:textId="77777777" w:rsidR="005B0DDC" w:rsidRPr="00557095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209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3C47900D" w14:textId="5427DB18" w:rsidR="005B0DDC" w:rsidRDefault="005B0DDC" w:rsidP="007272B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="Angsana New" w:hAnsi="Angsana New"/>
          <w:sz w:val="30"/>
          <w:szCs w:val="30"/>
          <w:cs/>
        </w:rPr>
        <w:t>บริษัทมีสัดส่วนการถือหุ้นในบริษัท ทีเอสอาร์ ลิฟวิ่ง โซลูชั่น จำกัด (มหาชน) ณ วันที่สูญเสียการควบคุม</w:t>
      </w:r>
      <w:r w:rsidR="0032310F"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>ร้อยละ</w:t>
      </w:r>
      <w:r w:rsidR="0032310F" w:rsidRPr="00557095">
        <w:rPr>
          <w:rFonts w:ascii="Angsana New" w:hAnsi="Angsana New"/>
          <w:sz w:val="30"/>
          <w:szCs w:val="30"/>
        </w:rPr>
        <w:t xml:space="preserve"> </w:t>
      </w:r>
      <w:r w:rsidR="00A301CB" w:rsidRPr="00557095">
        <w:rPr>
          <w:rFonts w:ascii="Angsana New" w:hAnsi="Angsana New"/>
          <w:sz w:val="30"/>
          <w:szCs w:val="30"/>
        </w:rPr>
        <w:t>24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9</w:t>
      </w:r>
      <w:r w:rsidR="00F17596">
        <w:rPr>
          <w:rFonts w:ascii="Angsana New" w:hAnsi="Angsana New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กลุ่มบริษัทรับรู้ขาดทุนจากการสูญเสียอำนาจการควบคุมในบริษัทย่อยจำนวน </w:t>
      </w:r>
      <w:r w:rsidR="00A301CB" w:rsidRPr="00557095">
        <w:rPr>
          <w:rFonts w:ascii="Angsana New" w:hAnsi="Angsana New"/>
          <w:sz w:val="30"/>
          <w:szCs w:val="30"/>
        </w:rPr>
        <w:t>324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2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ล้านบาท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ในงบกำไรขาดทุนเบ็ดเสร็จรวม สำหรับปีสิ้นสุดวันที่ </w:t>
      </w:r>
      <w:r w:rsidR="00A301CB" w:rsidRPr="00557095">
        <w:rPr>
          <w:rFonts w:ascii="Angsana New" w:hAnsi="Angsana New"/>
          <w:sz w:val="30"/>
          <w:szCs w:val="30"/>
        </w:rPr>
        <w:t>31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 w:hint="cs"/>
          <w:sz w:val="30"/>
          <w:szCs w:val="30"/>
          <w:cs/>
        </w:rPr>
        <w:t>ธันวาคม</w:t>
      </w:r>
      <w:r w:rsidRPr="00557095">
        <w:rPr>
          <w:rFonts w:ascii="Angsana New" w:hAnsi="Angsana New"/>
          <w:sz w:val="30"/>
          <w:szCs w:val="30"/>
          <w:cs/>
        </w:rPr>
        <w:t xml:space="preserve"> </w:t>
      </w:r>
      <w:r w:rsidR="00A301CB" w:rsidRPr="00557095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>และ ณ วันที่สูญเสียการควบคุมบริษัทจัดประเภทเงินลงทุนในบริษัท ทีเอสอาร์ ลิฟวิ่ง โซลูชั่น จำกัด (มหาชน) เป็นเงินลงทุนในบริษัทร่วม</w:t>
      </w:r>
    </w:p>
    <w:p w14:paraId="503505A1" w14:textId="77777777" w:rsidR="0024158B" w:rsidRPr="00557095" w:rsidRDefault="0024158B" w:rsidP="007272B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</w:p>
    <w:p w14:paraId="206E1B71" w14:textId="28078ED3" w:rsidR="005B0DDC" w:rsidRPr="00557095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="Angsana New" w:hAnsi="Angsana New"/>
          <w:sz w:val="30"/>
          <w:szCs w:val="30"/>
          <w:cs/>
        </w:rPr>
        <w:t xml:space="preserve">ในเดือนมิถุนายน </w:t>
      </w:r>
      <w:r w:rsidR="00A301CB" w:rsidRPr="00557095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>บริษัทถูกเรียกหลักประกันเพิ่มเติมจากบริษัทหลักทรัพย์ สำหรับสัญญาเงินกู้ยืมระยะสั้นที่</w:t>
      </w:r>
      <w:r w:rsidR="00F17596">
        <w:rPr>
          <w:rFonts w:ascii="Angsana New" w:hAnsi="Angsana New"/>
          <w:sz w:val="30"/>
          <w:szCs w:val="30"/>
        </w:rPr>
        <w:t xml:space="preserve">    </w:t>
      </w:r>
      <w:r w:rsidRPr="00557095">
        <w:rPr>
          <w:rFonts w:ascii="Angsana New" w:hAnsi="Angsana New"/>
          <w:sz w:val="30"/>
          <w:szCs w:val="30"/>
          <w:cs/>
        </w:rPr>
        <w:t>ค้ำประกันโดยตราสารทุนของบริษัท ทีเอสอาร์ ลิฟวิ่ง โซลูชั่น จำกัด (มหาชน) ที่ถือโดยบริษัท เนื่องจากความผันผวนในตลาดหลักทรัพย์ ส่งผลให้ราคาหลักทรัพย์ที่ค้ำประกันมีมูลค่าลดลงเท่ากับหรือต่ำกว่าระดับอัตราหลักประกันที่ต้องดำรงไว้ (</w:t>
      </w:r>
      <w:r w:rsidRPr="00557095">
        <w:rPr>
          <w:rFonts w:ascii="Angsana New" w:hAnsi="Angsana New"/>
          <w:sz w:val="30"/>
          <w:szCs w:val="30"/>
        </w:rPr>
        <w:t xml:space="preserve">Maintenance Margin Rate) </w:t>
      </w:r>
      <w:r w:rsidRPr="00557095">
        <w:rPr>
          <w:rFonts w:ascii="Angsana New" w:hAnsi="Angsana New"/>
          <w:sz w:val="30"/>
          <w:szCs w:val="30"/>
          <w:cs/>
        </w:rPr>
        <w:t>โดยบริษัทไม่ได้มีการเพิ่มเติมหลักประกันใดๆ ส่งผลให้บริษัทถูกบังคับขาย (</w:t>
      </w:r>
      <w:r w:rsidRPr="00557095">
        <w:rPr>
          <w:rFonts w:ascii="Angsana New" w:hAnsi="Angsana New"/>
          <w:sz w:val="30"/>
          <w:szCs w:val="30"/>
        </w:rPr>
        <w:t xml:space="preserve">Forced sell) </w:t>
      </w:r>
      <w:r w:rsidRPr="00557095">
        <w:rPr>
          <w:rFonts w:ascii="Angsana New" w:hAnsi="Angsana New"/>
          <w:sz w:val="30"/>
          <w:szCs w:val="30"/>
          <w:cs/>
        </w:rPr>
        <w:t xml:space="preserve">หุ้นของบริษัท ทีเอสอาร์ ลิฟวิ่ง โซลูชั่น จำกัด (มหาชน) เพื่อเป็นการลดภาระหนี้ของบริษัท กลุ่มบริษัทและบริษัทรับรู้ขาดทุนจากการขายเงินลงทุนใน บริษัท ทีเอสอาร์ ลิฟวิ่ง โซลูชั่น จำกัด (มหาชน) จำนวน </w:t>
      </w:r>
      <w:r w:rsidR="00A301CB" w:rsidRPr="00557095">
        <w:rPr>
          <w:rFonts w:ascii="Angsana New" w:hAnsi="Angsana New"/>
          <w:sz w:val="30"/>
          <w:szCs w:val="30"/>
        </w:rPr>
        <w:t>5</w:t>
      </w:r>
      <w:r w:rsidRPr="00557095">
        <w:rPr>
          <w:rFonts w:ascii="Angsana New" w:hAnsi="Angsana New"/>
          <w:sz w:val="30"/>
          <w:szCs w:val="30"/>
        </w:rPr>
        <w:t>.</w:t>
      </w:r>
      <w:r w:rsidR="00115258" w:rsidRPr="00557095">
        <w:rPr>
          <w:rFonts w:ascii="Angsana New" w:hAnsi="Angsana New"/>
          <w:sz w:val="30"/>
          <w:szCs w:val="30"/>
        </w:rPr>
        <w:t>8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A301CB" w:rsidRPr="00557095">
        <w:rPr>
          <w:rFonts w:ascii="Angsana New" w:hAnsi="Angsana New"/>
          <w:sz w:val="30"/>
          <w:szCs w:val="30"/>
        </w:rPr>
        <w:t>39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7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>ล้านบาท แสดงเป็นรายการขาดทุนจากการจำหน่ายเงินลงทุนในบริษัทร่วมในงบกำไรขาดทุนเบ็ดเสร็จรวมและงบกำไรขาดทุนเบ็ดเสร็จเฉพาะกิจการสำหรับปีสิ้นสุดวันที่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="00A301CB" w:rsidRPr="00557095">
        <w:rPr>
          <w:rFonts w:ascii="Angsana New" w:hAnsi="Angsana New"/>
          <w:sz w:val="30"/>
          <w:szCs w:val="30"/>
        </w:rPr>
        <w:t>31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 w:hint="cs"/>
          <w:sz w:val="30"/>
          <w:szCs w:val="30"/>
          <w:cs/>
        </w:rPr>
        <w:t>ธันวาคม</w:t>
      </w:r>
      <w:r w:rsidRPr="00557095">
        <w:rPr>
          <w:rFonts w:ascii="Angsana New" w:hAnsi="Angsana New"/>
          <w:sz w:val="30"/>
          <w:szCs w:val="30"/>
          <w:cs/>
        </w:rPr>
        <w:t xml:space="preserve"> </w:t>
      </w:r>
      <w:r w:rsidR="00A301CB" w:rsidRPr="00557095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ตามลำดับ นอกจากนี้สัดส่วนการถือหุ้นของบริษัทในบริษัท ทีเอสอาร์ ลิฟวิ่ง โซลูชั่น จำกัด (มหาชน) ลดลงอย่างต่อเนื่อง จึงมีข้อบ่งชี้ว่าบริษัทได้สูญเสียอิทธิพลอย่างมีสาระสำคัญในบริษัทร่วม กลุ่มบริษัทและบริษัทรับรู้ขาดทุนจำนวน </w:t>
      </w:r>
      <w:r w:rsidR="00A301CB" w:rsidRPr="00557095">
        <w:rPr>
          <w:rFonts w:ascii="Angsana New" w:hAnsi="Angsana New"/>
          <w:sz w:val="30"/>
          <w:szCs w:val="30"/>
        </w:rPr>
        <w:t>2</w:t>
      </w:r>
      <w:r w:rsidR="00115258" w:rsidRPr="00557095">
        <w:rPr>
          <w:rFonts w:ascii="Angsana New" w:hAnsi="Angsana New"/>
          <w:sz w:val="30"/>
          <w:szCs w:val="30"/>
        </w:rPr>
        <w:t>8</w:t>
      </w:r>
      <w:r w:rsidRPr="00557095">
        <w:rPr>
          <w:rFonts w:ascii="Angsana New" w:hAnsi="Angsana New"/>
          <w:sz w:val="30"/>
          <w:szCs w:val="30"/>
        </w:rPr>
        <w:t>.</w:t>
      </w:r>
      <w:r w:rsidR="00115258" w:rsidRPr="00557095">
        <w:rPr>
          <w:rFonts w:ascii="Angsana New" w:hAnsi="Angsana New"/>
          <w:sz w:val="30"/>
          <w:szCs w:val="30"/>
        </w:rPr>
        <w:t>8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B92A40" w:rsidRPr="00557095">
        <w:rPr>
          <w:rFonts w:ascii="Angsana New" w:hAnsi="Angsana New"/>
          <w:sz w:val="30"/>
          <w:szCs w:val="30"/>
        </w:rPr>
        <w:t xml:space="preserve">     </w:t>
      </w:r>
      <w:r w:rsidR="00A301CB" w:rsidRPr="00557095">
        <w:rPr>
          <w:rFonts w:ascii="Angsana New" w:hAnsi="Angsana New"/>
          <w:sz w:val="30"/>
          <w:szCs w:val="30"/>
        </w:rPr>
        <w:t>162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4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>ล้านบาท โดยบันทึกในรายการขาดทุนจากการสูญเสียอำนาจการควบคุมในบริษัทย่อยและอิทธิพลอย่าง</w:t>
      </w:r>
      <w:r w:rsidR="00B92A40" w:rsidRPr="00557095">
        <w:rPr>
          <w:rFonts w:ascii="Angsana New" w:hAnsi="Angsana New"/>
          <w:sz w:val="30"/>
          <w:szCs w:val="30"/>
        </w:rPr>
        <w:t xml:space="preserve">           </w:t>
      </w:r>
      <w:r w:rsidRPr="00557095">
        <w:rPr>
          <w:rFonts w:ascii="Angsana New" w:hAnsi="Angsana New"/>
          <w:sz w:val="30"/>
          <w:szCs w:val="30"/>
          <w:cs/>
        </w:rPr>
        <w:t>มีสาระสำคัญในบริษัทร่วม ในงบกำไรขาดทุนเบ็ดเสร็จรวมและงบกำไรขาดทุนเบ็ดเสร็จเฉพาะกิจการสำหรับปีสิ้นสุดวันที่</w:t>
      </w:r>
      <w:r w:rsidR="00B92A40" w:rsidRPr="00557095">
        <w:rPr>
          <w:rFonts w:ascii="Angsana New" w:hAnsi="Angsana New"/>
          <w:sz w:val="30"/>
          <w:szCs w:val="30"/>
        </w:rPr>
        <w:t xml:space="preserve"> </w:t>
      </w:r>
      <w:r w:rsidR="00A301CB" w:rsidRPr="00557095">
        <w:rPr>
          <w:rFonts w:ascii="Angsana New" w:hAnsi="Angsana New"/>
          <w:sz w:val="30"/>
          <w:szCs w:val="30"/>
        </w:rPr>
        <w:t>31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 w:hint="cs"/>
          <w:sz w:val="30"/>
          <w:szCs w:val="30"/>
          <w:cs/>
        </w:rPr>
        <w:t>ธั</w:t>
      </w:r>
      <w:r w:rsidRPr="00557095">
        <w:rPr>
          <w:rFonts w:ascii="Angsana New" w:hAnsi="Angsana New"/>
          <w:sz w:val="30"/>
          <w:szCs w:val="30"/>
          <w:cs/>
        </w:rPr>
        <w:t>น</w:t>
      </w:r>
      <w:r w:rsidRPr="00557095">
        <w:rPr>
          <w:rFonts w:ascii="Angsana New" w:hAnsi="Angsana New" w:hint="cs"/>
          <w:sz w:val="30"/>
          <w:szCs w:val="30"/>
          <w:cs/>
        </w:rPr>
        <w:t>ว</w:t>
      </w:r>
      <w:r w:rsidRPr="00557095">
        <w:rPr>
          <w:rFonts w:ascii="Angsana New" w:hAnsi="Angsana New"/>
          <w:sz w:val="30"/>
          <w:szCs w:val="30"/>
          <w:cs/>
        </w:rPr>
        <w:t>า</w:t>
      </w:r>
      <w:r w:rsidRPr="00557095">
        <w:rPr>
          <w:rFonts w:ascii="Angsana New" w:hAnsi="Angsana New" w:hint="cs"/>
          <w:sz w:val="30"/>
          <w:szCs w:val="30"/>
          <w:cs/>
        </w:rPr>
        <w:t>คม</w:t>
      </w:r>
      <w:r w:rsidRPr="00557095">
        <w:rPr>
          <w:rFonts w:ascii="Angsana New" w:hAnsi="Angsana New"/>
          <w:sz w:val="30"/>
          <w:szCs w:val="30"/>
          <w:cs/>
        </w:rPr>
        <w:t xml:space="preserve"> </w:t>
      </w:r>
      <w:r w:rsidR="00A301CB" w:rsidRPr="00557095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>ตามลำดับ</w:t>
      </w:r>
    </w:p>
    <w:p w14:paraId="3B1F73ED" w14:textId="77777777" w:rsidR="005B0DDC" w:rsidRPr="00557095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b/>
          <w:sz w:val="30"/>
          <w:szCs w:val="30"/>
        </w:rPr>
      </w:pPr>
    </w:p>
    <w:p w14:paraId="40AF1594" w14:textId="30E765D9" w:rsidR="005B0DDC" w:rsidRPr="00557095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301CB" w:rsidRPr="00557095">
        <w:rPr>
          <w:rFonts w:ascii="Angsana New" w:hAnsi="Angsana New"/>
          <w:sz w:val="30"/>
          <w:szCs w:val="30"/>
        </w:rPr>
        <w:t>31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 w:hint="cs"/>
          <w:sz w:val="30"/>
          <w:szCs w:val="30"/>
          <w:cs/>
        </w:rPr>
        <w:t>ธันวาคม</w:t>
      </w:r>
      <w:r w:rsidRPr="00557095">
        <w:rPr>
          <w:rFonts w:ascii="Angsana New" w:hAnsi="Angsana New"/>
          <w:sz w:val="30"/>
          <w:szCs w:val="30"/>
          <w:cs/>
        </w:rPr>
        <w:t xml:space="preserve"> </w:t>
      </w:r>
      <w:r w:rsidR="00A301CB" w:rsidRPr="00557095">
        <w:rPr>
          <w:rFonts w:ascii="Angsana New" w:hAnsi="Angsana New"/>
          <w:sz w:val="30"/>
          <w:szCs w:val="30"/>
        </w:rPr>
        <w:t>256</w:t>
      </w:r>
      <w:r w:rsidR="005B511C" w:rsidRPr="005B511C">
        <w:rPr>
          <w:rFonts w:ascii="Angsana New" w:hAnsi="Angsana New" w:hint="cs"/>
          <w:sz w:val="30"/>
          <w:szCs w:val="30"/>
        </w:rPr>
        <w:t>8</w:t>
      </w:r>
      <w:r w:rsidR="002D22A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D22A9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>บริษัทมีสัดส่วนการถือหุ้นในบริษัท ทีเอสอาร์ ลิฟวิ่ง โซลูชั่น จำกัด (มหาชน) ร้อยละ</w:t>
      </w:r>
      <w:r w:rsidR="00FD5FA3">
        <w:rPr>
          <w:rFonts w:ascii="Angsana New" w:hAnsi="Angsana New"/>
          <w:sz w:val="30"/>
          <w:szCs w:val="30"/>
        </w:rPr>
        <w:t xml:space="preserve"> 1.11 </w:t>
      </w:r>
      <w:r w:rsidR="002D22A9">
        <w:rPr>
          <w:rFonts w:ascii="Angsana New" w:hAnsi="Angsana New" w:hint="cs"/>
          <w:sz w:val="30"/>
          <w:szCs w:val="30"/>
          <w:cs/>
        </w:rPr>
        <w:t>และ</w:t>
      </w:r>
      <w:r w:rsidRPr="00557095">
        <w:rPr>
          <w:rFonts w:ascii="Angsana New" w:hAnsi="Angsana New"/>
          <w:sz w:val="30"/>
          <w:szCs w:val="30"/>
          <w:cs/>
        </w:rPr>
        <w:t xml:space="preserve"> </w:t>
      </w:r>
      <w:r w:rsidR="00314759" w:rsidRPr="00557095">
        <w:rPr>
          <w:rFonts w:ascii="Angsana New" w:hAnsi="Angsana New"/>
          <w:sz w:val="30"/>
          <w:szCs w:val="30"/>
        </w:rPr>
        <w:t>5</w:t>
      </w:r>
      <w:r w:rsidRPr="00557095">
        <w:rPr>
          <w:rFonts w:ascii="Angsana New" w:hAnsi="Angsana New"/>
          <w:sz w:val="30"/>
          <w:szCs w:val="30"/>
        </w:rPr>
        <w:t>.</w:t>
      </w:r>
      <w:r w:rsidR="00314759" w:rsidRPr="00557095">
        <w:rPr>
          <w:rFonts w:ascii="Angsana New" w:hAnsi="Angsana New"/>
          <w:sz w:val="30"/>
          <w:szCs w:val="30"/>
        </w:rPr>
        <w:t>77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="002D22A9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557095">
        <w:rPr>
          <w:rFonts w:ascii="Angsana New" w:hAnsi="Angsana New"/>
          <w:sz w:val="30"/>
          <w:szCs w:val="30"/>
          <w:cs/>
        </w:rPr>
        <w:t>และจัดประเภทเงินลงทุนเป็นเงินลงทุนในตราสารทุนที่วัดด้วยมูลค่ายุติธรรมผ่านกำไรหรือขาดทุน</w:t>
      </w:r>
    </w:p>
    <w:p w14:paraId="2700E3D6" w14:textId="77777777" w:rsidR="00F508B8" w:rsidRDefault="00F508B8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02701618" w14:textId="77777777" w:rsidR="000D7499" w:rsidRDefault="000D7499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2C0883C3" w14:textId="7AB4D660" w:rsidR="005B0DDC" w:rsidRPr="00557095" w:rsidRDefault="005B511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B511C">
        <w:rPr>
          <w:rFonts w:ascii="Angsana New" w:hAnsi="Angsana New" w:hint="cs"/>
          <w:i/>
          <w:iCs/>
          <w:sz w:val="30"/>
          <w:szCs w:val="30"/>
        </w:rPr>
        <w:lastRenderedPageBreak/>
        <w:t>11</w:t>
      </w:r>
      <w:r w:rsidR="00F508B8" w:rsidRPr="00F508B8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Pr="005B511C">
        <w:rPr>
          <w:rFonts w:ascii="Angsana New" w:hAnsi="Angsana New" w:hint="cs"/>
          <w:i/>
          <w:iCs/>
          <w:sz w:val="30"/>
          <w:szCs w:val="30"/>
        </w:rPr>
        <w:t>7</w:t>
      </w:r>
      <w:r w:rsidR="00F508B8" w:rsidRPr="00F508B8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F508B8">
        <w:rPr>
          <w:rFonts w:ascii="Angsana New" w:hAnsi="Angsana New" w:hint="cs"/>
          <w:sz w:val="30"/>
          <w:szCs w:val="30"/>
          <w:cs/>
        </w:rPr>
        <w:t xml:space="preserve"> </w:t>
      </w:r>
      <w:r w:rsidR="005B0DDC" w:rsidRPr="00557095">
        <w:rPr>
          <w:rFonts w:ascii="Angsana New" w:hAnsi="Angsana New"/>
          <w:b/>
          <w:i/>
          <w:iCs/>
          <w:sz w:val="30"/>
          <w:szCs w:val="30"/>
          <w:cs/>
        </w:rPr>
        <w:t>การสูญเสียอำนาจการควบคุมในบริษัท อุ๊ปส์ เน็ตเวิรค์ จำกัด</w:t>
      </w:r>
    </w:p>
    <w:p w14:paraId="5DB39FC9" w14:textId="77777777" w:rsidR="005B0DDC" w:rsidRPr="00557095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2EADA2ED" w14:textId="7827B935" w:rsidR="005B0DDC" w:rsidRDefault="005B0DDC" w:rsidP="00557095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301CB" w:rsidRPr="00557095">
        <w:rPr>
          <w:rFonts w:ascii="Angsana New" w:hAnsi="Angsana New"/>
          <w:sz w:val="30"/>
          <w:szCs w:val="30"/>
        </w:rPr>
        <w:t>1</w:t>
      </w:r>
      <w:r w:rsidRPr="00557095">
        <w:rPr>
          <w:rFonts w:ascii="Angsana New" w:hAnsi="Angsana New"/>
          <w:sz w:val="30"/>
          <w:szCs w:val="30"/>
          <w:cs/>
        </w:rPr>
        <w:t xml:space="preserve"> ตุลาคม </w:t>
      </w:r>
      <w:r w:rsidR="00A301CB" w:rsidRPr="00557095">
        <w:rPr>
          <w:rFonts w:ascii="Angsana New" w:hAnsi="Angsana New"/>
          <w:sz w:val="30"/>
          <w:szCs w:val="30"/>
        </w:rPr>
        <w:t>2565</w:t>
      </w:r>
      <w:r w:rsidRPr="00557095">
        <w:rPr>
          <w:rFonts w:ascii="Angsana New" w:hAnsi="Angsana New"/>
          <w:sz w:val="30"/>
          <w:szCs w:val="30"/>
          <w:cs/>
        </w:rPr>
        <w:t xml:space="preserve"> บริษัทได้มาซึ่งอำนาจควบคุมโดยสิทธิในการออกเสียงและสิทธิที่เกิดจากข้อตกลงตามสัญญาในบริษัท อุ๊ปส์ เน็ตเวิรค์ จำกัด ซึ่งเป็นผู้ให้บริการโฆษณาออนไลน์ โดยการมีอำนาจควบคุมกิจกรรมที่ส่งผลกระทบอย่างมีนัยสำคัญต่อผลตอบแทนของบริษัท อุ๊ปส์ เน็ตเวิรค์ จำกัด ทั้งนี้ บริษัทมีสัดส่วนการถือหุ้นใน</w:t>
      </w:r>
      <w:r w:rsidR="00B92A40" w:rsidRPr="00557095">
        <w:rPr>
          <w:rFonts w:ascii="Angsana New" w:hAnsi="Angsana New"/>
          <w:sz w:val="30"/>
          <w:szCs w:val="30"/>
        </w:rPr>
        <w:t xml:space="preserve">        </w:t>
      </w:r>
      <w:r w:rsidRPr="00557095">
        <w:rPr>
          <w:rFonts w:ascii="Angsana New" w:hAnsi="Angsana New"/>
          <w:sz w:val="30"/>
          <w:szCs w:val="30"/>
          <w:cs/>
        </w:rPr>
        <w:t xml:space="preserve">บริษัท อุ๊ปส์ เน็ตเวิรค์ จำกัด ร้อยละ </w:t>
      </w:r>
      <w:r w:rsidR="00A301CB" w:rsidRPr="00557095">
        <w:rPr>
          <w:rFonts w:ascii="Angsana New" w:hAnsi="Angsana New"/>
          <w:sz w:val="30"/>
          <w:szCs w:val="30"/>
        </w:rPr>
        <w:t>50</w:t>
      </w:r>
      <w:r w:rsidR="00A32BEB"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="004B50E9" w:rsidRPr="004B50E9">
        <w:rPr>
          <w:rFonts w:ascii="Angsana New" w:hAnsi="Angsana New" w:hint="cs"/>
          <w:sz w:val="30"/>
          <w:szCs w:val="30"/>
        </w:rPr>
        <w:t>0</w:t>
      </w:r>
    </w:p>
    <w:p w14:paraId="571D6BC4" w14:textId="77777777" w:rsidR="0049036E" w:rsidRPr="00557095" w:rsidRDefault="0049036E" w:rsidP="002F2D00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B17CB0B" w14:textId="2C9F88BD" w:rsidR="005B0DDC" w:rsidRPr="00557095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301CB" w:rsidRPr="00557095">
        <w:rPr>
          <w:rFonts w:ascii="Angsana New" w:hAnsi="Angsana New"/>
          <w:sz w:val="30"/>
          <w:szCs w:val="30"/>
        </w:rPr>
        <w:t>30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A301CB" w:rsidRPr="00557095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>บริษัทและคู่สัญญาได้ลงนามยกเลิกข้อตกลงดังกล่าว ส่งผลให้บริษัทสูญเสียอำนาจ</w:t>
      </w:r>
      <w:r w:rsidR="00B92A40" w:rsidRPr="00557095">
        <w:rPr>
          <w:rFonts w:ascii="Angsana New" w:hAnsi="Angsana New"/>
          <w:sz w:val="30"/>
          <w:szCs w:val="30"/>
        </w:rPr>
        <w:t xml:space="preserve">      </w:t>
      </w:r>
      <w:r w:rsidRPr="00557095">
        <w:rPr>
          <w:rFonts w:ascii="Angsana New" w:hAnsi="Angsana New"/>
          <w:sz w:val="30"/>
          <w:szCs w:val="30"/>
          <w:cs/>
        </w:rPr>
        <w:t xml:space="preserve">การควบคุมในบริษัทย่อย กลุ่มบริษัทรับรู้กำไรจากการสูญเสียอำนาจการควบคุมในบริษัทย่อยจำนวน 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="00A32BEB" w:rsidRPr="00557095">
        <w:rPr>
          <w:rFonts w:ascii="Angsana New" w:hAnsi="Angsana New"/>
          <w:sz w:val="30"/>
          <w:szCs w:val="30"/>
        </w:rPr>
        <w:t>.</w:t>
      </w:r>
      <w:r w:rsidR="00115258" w:rsidRPr="00557095">
        <w:rPr>
          <w:rFonts w:ascii="Angsana New" w:hAnsi="Angsana New"/>
          <w:sz w:val="30"/>
          <w:szCs w:val="30"/>
        </w:rPr>
        <w:t>8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ล้านบาท </w:t>
      </w:r>
      <w:r w:rsidR="00E37EDF" w:rsidRPr="00557095">
        <w:rPr>
          <w:rFonts w:ascii="Angsana New" w:hAnsi="Angsana New"/>
          <w:sz w:val="30"/>
          <w:szCs w:val="30"/>
        </w:rPr>
        <w:t xml:space="preserve">     </w:t>
      </w:r>
      <w:r w:rsidRPr="00557095">
        <w:rPr>
          <w:rFonts w:ascii="Angsana New" w:hAnsi="Angsana New"/>
          <w:sz w:val="30"/>
          <w:szCs w:val="30"/>
          <w:cs/>
        </w:rPr>
        <w:t>โดยบันทึกในรายการขาดทุนจากการสูญเสียอำนาจการควบคุมในบริษัทย่อยและอิทธิพลอย่างมีสาระสำคัญใน</w:t>
      </w:r>
      <w:r w:rsidR="00B92A40" w:rsidRPr="00557095">
        <w:rPr>
          <w:rFonts w:ascii="Angsana New" w:hAnsi="Angsana New"/>
          <w:sz w:val="30"/>
          <w:szCs w:val="30"/>
        </w:rPr>
        <w:t xml:space="preserve">   </w:t>
      </w:r>
      <w:r w:rsidRPr="00557095">
        <w:rPr>
          <w:rFonts w:ascii="Angsana New" w:hAnsi="Angsana New"/>
          <w:sz w:val="30"/>
          <w:szCs w:val="30"/>
          <w:cs/>
        </w:rPr>
        <w:t xml:space="preserve">บริษัทร่วมในงบกำไรขาดทุนเบ็ดเสร็จรวมสำหรับปีสิ้นสุดวันที่ </w:t>
      </w:r>
      <w:r w:rsidR="00A301CB" w:rsidRPr="00557095">
        <w:rPr>
          <w:rFonts w:ascii="Angsana New" w:hAnsi="Angsana New"/>
          <w:sz w:val="30"/>
          <w:szCs w:val="30"/>
        </w:rPr>
        <w:t>31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 w:hint="cs"/>
          <w:sz w:val="30"/>
          <w:szCs w:val="30"/>
          <w:cs/>
        </w:rPr>
        <w:t>ธันวาคม</w:t>
      </w:r>
      <w:r w:rsidRPr="00557095">
        <w:rPr>
          <w:rFonts w:ascii="Angsana New" w:hAnsi="Angsana New"/>
          <w:sz w:val="30"/>
          <w:szCs w:val="30"/>
          <w:cs/>
        </w:rPr>
        <w:t xml:space="preserve"> </w:t>
      </w:r>
      <w:r w:rsidR="00A301CB" w:rsidRPr="00557095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</w:rPr>
        <w:t xml:space="preserve"> </w:t>
      </w:r>
    </w:p>
    <w:p w14:paraId="02B6EEAC" w14:textId="77777777" w:rsidR="00251E32" w:rsidRPr="00557095" w:rsidRDefault="00251E32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24253F99" w14:textId="299BF18C" w:rsidR="00AC1331" w:rsidRPr="00557095" w:rsidRDefault="005B0DDC" w:rsidP="00AC1331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Theme="minorBidi" w:hAnsiTheme="minorBidi" w:cstheme="minorBidi"/>
          <w:sz w:val="30"/>
          <w:szCs w:val="30"/>
          <w:cs/>
        </w:rPr>
        <w:t xml:space="preserve">ณ วันที่ </w:t>
      </w:r>
      <w:r w:rsidR="00A301CB" w:rsidRPr="00557095">
        <w:rPr>
          <w:rFonts w:asciiTheme="minorBidi" w:hAnsiTheme="minorBidi" w:cstheme="minorBidi"/>
          <w:sz w:val="30"/>
          <w:szCs w:val="30"/>
        </w:rPr>
        <w:t>31</w:t>
      </w:r>
      <w:r w:rsidRPr="00557095">
        <w:rPr>
          <w:rFonts w:asciiTheme="minorBidi" w:hAnsiTheme="minorBidi" w:cstheme="minorBidi"/>
          <w:sz w:val="30"/>
          <w:szCs w:val="30"/>
        </w:rPr>
        <w:t xml:space="preserve"> </w:t>
      </w:r>
      <w:r w:rsidRPr="00557095">
        <w:rPr>
          <w:rFonts w:asciiTheme="minorBidi" w:hAnsiTheme="minorBidi" w:cstheme="minorBidi"/>
          <w:sz w:val="30"/>
          <w:szCs w:val="30"/>
          <w:cs/>
        </w:rPr>
        <w:t xml:space="preserve">ธันวาคม </w:t>
      </w:r>
      <w:r w:rsidR="00A301CB" w:rsidRPr="00557095">
        <w:rPr>
          <w:rFonts w:asciiTheme="minorBidi" w:hAnsiTheme="minorBidi" w:cstheme="minorBidi"/>
          <w:sz w:val="30"/>
          <w:szCs w:val="30"/>
        </w:rPr>
        <w:t>256</w:t>
      </w:r>
      <w:r w:rsidR="005B511C" w:rsidRPr="005B511C">
        <w:rPr>
          <w:rFonts w:asciiTheme="minorBidi" w:hAnsiTheme="minorBidi" w:cstheme="minorBidi" w:hint="cs"/>
          <w:sz w:val="30"/>
          <w:szCs w:val="30"/>
        </w:rPr>
        <w:t>8</w:t>
      </w:r>
      <w:r w:rsidR="00D13754">
        <w:rPr>
          <w:rFonts w:asciiTheme="minorBidi" w:hAnsiTheme="minorBidi" w:cstheme="minorBidi" w:hint="cs"/>
          <w:sz w:val="30"/>
          <w:szCs w:val="30"/>
          <w:cs/>
        </w:rPr>
        <w:t xml:space="preserve"> และ </w:t>
      </w:r>
      <w:r w:rsidR="00D13754">
        <w:rPr>
          <w:rFonts w:asciiTheme="minorBidi" w:hAnsiTheme="minorBidi" w:cstheme="minorBidi"/>
          <w:sz w:val="30"/>
          <w:szCs w:val="30"/>
        </w:rPr>
        <w:t>2567</w:t>
      </w:r>
      <w:r w:rsidRPr="00557095">
        <w:rPr>
          <w:rFonts w:asciiTheme="minorBidi" w:hAnsiTheme="minorBidi" w:cstheme="minorBidi"/>
          <w:sz w:val="30"/>
          <w:szCs w:val="30"/>
        </w:rPr>
        <w:t xml:space="preserve"> </w:t>
      </w:r>
      <w:r w:rsidRPr="00557095">
        <w:rPr>
          <w:rFonts w:asciiTheme="minorBidi" w:hAnsiTheme="minorBidi" w:cstheme="minorBidi"/>
          <w:sz w:val="30"/>
          <w:szCs w:val="30"/>
          <w:cs/>
        </w:rPr>
        <w:t xml:space="preserve">บริษัทมีสัดส่วนการถือหุ้นในบริษัท อุ๊ปส์ เน็ตเวิรค์ จำกัด ร้อยละ </w:t>
      </w:r>
      <w:r w:rsidR="00A301CB" w:rsidRPr="00557095">
        <w:rPr>
          <w:rFonts w:asciiTheme="minorBidi" w:hAnsiTheme="minorBidi" w:cstheme="minorBidi"/>
          <w:sz w:val="30"/>
          <w:szCs w:val="30"/>
        </w:rPr>
        <w:t>50</w:t>
      </w:r>
      <w:r w:rsidR="00A32BEB" w:rsidRPr="00557095">
        <w:rPr>
          <w:rFonts w:asciiTheme="minorBidi" w:hAnsiTheme="minorBidi" w:cstheme="minorBidi"/>
          <w:sz w:val="30"/>
          <w:szCs w:val="30"/>
        </w:rPr>
        <w:t>.</w:t>
      </w:r>
      <w:r w:rsidR="00A301CB" w:rsidRPr="00557095">
        <w:rPr>
          <w:rFonts w:asciiTheme="minorBidi" w:hAnsiTheme="minorBidi" w:cstheme="minorBidi"/>
          <w:sz w:val="30"/>
          <w:szCs w:val="30"/>
        </w:rPr>
        <w:t>0</w:t>
      </w:r>
      <w:r w:rsidR="009248C6">
        <w:rPr>
          <w:rFonts w:asciiTheme="minorBidi" w:hAnsiTheme="minorBidi" w:cstheme="minorBidi"/>
          <w:sz w:val="30"/>
          <w:szCs w:val="30"/>
        </w:rPr>
        <w:t>0</w:t>
      </w:r>
      <w:r w:rsidR="000C2452">
        <w:rPr>
          <w:rFonts w:asciiTheme="minorBidi" w:hAnsiTheme="minorBidi" w:cstheme="minorBidi"/>
          <w:sz w:val="30"/>
          <w:szCs w:val="30"/>
        </w:rPr>
        <w:t xml:space="preserve"> </w:t>
      </w:r>
      <w:r w:rsidR="000C2452" w:rsidRPr="00557095">
        <w:rPr>
          <w:rFonts w:ascii="Angsana New" w:hAnsi="Angsana New"/>
          <w:sz w:val="30"/>
          <w:szCs w:val="30"/>
          <w:cs/>
        </w:rPr>
        <w:t>และจัดประเภทเงินลงทุนในบริษัท อุ๊ปส์ เน็ตเวิรค์ จำกัด เป็นเงินลงทุนในการร่วมค้</w:t>
      </w:r>
      <w:r w:rsidR="005D793B">
        <w:rPr>
          <w:rFonts w:ascii="Angsana New" w:hAnsi="Angsana New" w:hint="cs"/>
          <w:sz w:val="30"/>
          <w:szCs w:val="30"/>
          <w:cs/>
        </w:rPr>
        <w:t>า</w:t>
      </w:r>
    </w:p>
    <w:p w14:paraId="24EEE5DA" w14:textId="77777777" w:rsidR="005B0DDC" w:rsidRPr="00557095" w:rsidRDefault="005B0DDC" w:rsidP="00767010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209"/>
        <w:jc w:val="thaiDistribute"/>
        <w:rPr>
          <w:rFonts w:asciiTheme="minorBidi" w:hAnsiTheme="minorBidi" w:cstheme="minorBidi"/>
          <w:b/>
          <w:i/>
          <w:iCs/>
          <w:sz w:val="30"/>
          <w:szCs w:val="30"/>
        </w:rPr>
      </w:pPr>
    </w:p>
    <w:p w14:paraId="7BF4A0D4" w14:textId="06FC1CE1" w:rsidR="005B0DDC" w:rsidRPr="00557095" w:rsidRDefault="00671DFE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Theme="minorBidi" w:hAnsiTheme="minorBidi" w:cstheme="minorBidi"/>
          <w:b/>
          <w:i/>
          <w:iCs/>
          <w:sz w:val="30"/>
          <w:szCs w:val="30"/>
        </w:rPr>
      </w:pPr>
      <w:r w:rsidRPr="00671DFE">
        <w:rPr>
          <w:rFonts w:asciiTheme="minorBidi" w:hAnsiTheme="minorBidi" w:cstheme="minorBidi"/>
          <w:bCs/>
          <w:i/>
          <w:iCs/>
          <w:sz w:val="30"/>
          <w:szCs w:val="30"/>
        </w:rPr>
        <w:t>11.8)</w:t>
      </w:r>
      <w:r>
        <w:rPr>
          <w:rFonts w:asciiTheme="minorBidi" w:hAnsiTheme="minorBidi" w:cstheme="minorBidi"/>
          <w:b/>
          <w:i/>
          <w:iCs/>
          <w:sz w:val="30"/>
          <w:szCs w:val="30"/>
        </w:rPr>
        <w:t xml:space="preserve"> </w:t>
      </w:r>
      <w:r w:rsidR="005B0DDC" w:rsidRPr="00557095">
        <w:rPr>
          <w:rFonts w:asciiTheme="minorBidi" w:hAnsiTheme="minorBidi" w:cstheme="minorBidi"/>
          <w:b/>
          <w:i/>
          <w:iCs/>
          <w:sz w:val="30"/>
          <w:szCs w:val="30"/>
          <w:cs/>
        </w:rPr>
        <w:t>การสูญเสียอำนาจการควบคุมในบริษัท เรดเฮ้าส์ ดิจิทัล จำกัด</w:t>
      </w:r>
    </w:p>
    <w:p w14:paraId="72CACD8A" w14:textId="77777777" w:rsidR="005B0DDC" w:rsidRPr="00557095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Theme="minorBidi" w:hAnsiTheme="minorBidi" w:cstheme="minorBidi"/>
          <w:b/>
          <w:i/>
          <w:iCs/>
          <w:sz w:val="30"/>
          <w:szCs w:val="30"/>
        </w:rPr>
      </w:pPr>
    </w:p>
    <w:p w14:paraId="693C0FF5" w14:textId="3ED7ED2A" w:rsidR="005B0DDC" w:rsidRPr="00557095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301CB" w:rsidRPr="00557095">
        <w:rPr>
          <w:rFonts w:ascii="Angsana New" w:hAnsi="Angsana New"/>
          <w:sz w:val="30"/>
          <w:szCs w:val="30"/>
        </w:rPr>
        <w:t>1</w:t>
      </w:r>
      <w:r w:rsidRPr="00557095">
        <w:rPr>
          <w:rFonts w:ascii="Angsana New" w:hAnsi="Angsana New"/>
          <w:sz w:val="30"/>
          <w:szCs w:val="30"/>
          <w:cs/>
        </w:rPr>
        <w:t xml:space="preserve"> ตุลาคม </w:t>
      </w:r>
      <w:r w:rsidR="00A301CB" w:rsidRPr="00557095">
        <w:rPr>
          <w:rFonts w:ascii="Angsana New" w:hAnsi="Angsana New"/>
          <w:sz w:val="30"/>
          <w:szCs w:val="30"/>
        </w:rPr>
        <w:t>2565</w:t>
      </w:r>
      <w:r w:rsidRPr="00557095">
        <w:rPr>
          <w:rFonts w:ascii="Angsana New" w:hAnsi="Angsana New"/>
          <w:sz w:val="30"/>
          <w:szCs w:val="30"/>
          <w:cs/>
        </w:rPr>
        <w:t xml:space="preserve"> บริษัทได้มาซึ่งอำนาจควบคุมโดยสิทธิในการออกเสียงและสิทธิที่เกิดจากข้อตกลงตามสัญญาในบริษัท เรดเฮ้าส์ ดิจิทัล จำกัด ซึ่งเป็นผู้ให้บริการวางแผน ออกแบบ และจัดทำสื่อโฆษณา โดยการมีอำนาจควบคุมกิจกรรมที่ส่งผลกระทบอย่างมีนัยสำคัญต่อผลตอบแทนของบริษัท เรดเฮ้าส์ ดิจิทัล จำกัด ทั้งนี้ บริษัท</w:t>
      </w:r>
      <w:r w:rsidR="00E37EDF" w:rsidRPr="00557095">
        <w:rPr>
          <w:rFonts w:ascii="Angsana New" w:hAnsi="Angsana New"/>
          <w:sz w:val="30"/>
          <w:szCs w:val="30"/>
        </w:rPr>
        <w:t xml:space="preserve">              </w:t>
      </w:r>
      <w:r w:rsidRPr="00557095">
        <w:rPr>
          <w:rFonts w:ascii="Angsana New" w:hAnsi="Angsana New"/>
          <w:sz w:val="30"/>
          <w:szCs w:val="30"/>
          <w:cs/>
        </w:rPr>
        <w:t xml:space="preserve">มีสัดส่วนการถือหุ้นในบริษัท เรดเฮ้าส์ ดิจิทัล จำกัด ร้อยละ </w:t>
      </w:r>
      <w:r w:rsidR="00A301CB" w:rsidRPr="00557095">
        <w:rPr>
          <w:rFonts w:ascii="Angsana New" w:hAnsi="Angsana New"/>
          <w:sz w:val="30"/>
          <w:szCs w:val="30"/>
        </w:rPr>
        <w:t>50</w:t>
      </w:r>
      <w:r w:rsidR="00A32BEB"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="004B50E9" w:rsidRPr="004B50E9">
        <w:rPr>
          <w:rFonts w:ascii="Angsana New" w:hAnsi="Angsana New" w:hint="cs"/>
          <w:sz w:val="30"/>
          <w:szCs w:val="30"/>
        </w:rPr>
        <w:t>0</w:t>
      </w:r>
    </w:p>
    <w:p w14:paraId="403D0857" w14:textId="77777777" w:rsidR="005B0DDC" w:rsidRPr="00557095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Theme="minorBidi" w:hAnsiTheme="minorBidi" w:cstheme="minorBidi"/>
          <w:sz w:val="30"/>
          <w:szCs w:val="30"/>
        </w:rPr>
      </w:pPr>
    </w:p>
    <w:p w14:paraId="0075BF63" w14:textId="5681892C" w:rsidR="005B0DDC" w:rsidRPr="00557095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301CB" w:rsidRPr="00557095">
        <w:rPr>
          <w:rFonts w:ascii="Angsana New" w:hAnsi="Angsana New"/>
          <w:sz w:val="30"/>
          <w:szCs w:val="30"/>
        </w:rPr>
        <w:t>30</w:t>
      </w:r>
      <w:r w:rsidRPr="00557095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A301CB" w:rsidRPr="00557095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  <w:cs/>
        </w:rPr>
        <w:t xml:space="preserve"> บริษัทและคู่สัญญาได้ลงนามยกเลิกข้อตกลงดังกล่าว ส่งผลให้บริษัทสูญเสียอำนาจ</w:t>
      </w:r>
      <w:r w:rsidR="00E37EDF" w:rsidRPr="00557095">
        <w:rPr>
          <w:rFonts w:ascii="Angsana New" w:hAnsi="Angsana New"/>
          <w:sz w:val="30"/>
          <w:szCs w:val="30"/>
        </w:rPr>
        <w:t xml:space="preserve">       </w:t>
      </w:r>
      <w:r w:rsidRPr="00557095">
        <w:rPr>
          <w:rFonts w:ascii="Angsana New" w:hAnsi="Angsana New"/>
          <w:sz w:val="30"/>
          <w:szCs w:val="30"/>
          <w:cs/>
        </w:rPr>
        <w:t xml:space="preserve">การควบคุมในบริษัทย่อยที่เกิดจากข้อตกลงตามสัญญา กลุ่มกิจการรับรู้กำไรจากการสูญเสียอำนาจการควบคุมในบริษัทย่อยจำนวน </w:t>
      </w:r>
      <w:r w:rsidR="00A301CB" w:rsidRPr="00557095">
        <w:rPr>
          <w:rFonts w:ascii="Angsana New" w:hAnsi="Angsana New"/>
          <w:sz w:val="30"/>
          <w:szCs w:val="30"/>
        </w:rPr>
        <w:t>2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5</w:t>
      </w:r>
      <w:r w:rsidRPr="00557095">
        <w:rPr>
          <w:rFonts w:ascii="Angsana New" w:hAnsi="Angsana New"/>
          <w:sz w:val="30"/>
          <w:szCs w:val="30"/>
          <w:cs/>
        </w:rPr>
        <w:t xml:space="preserve"> ล้านบาท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ในงบกำไรขาดทุนเบ็ดเสร็จรวมสำหรับปีสิ้นสุดวันที่ </w:t>
      </w:r>
      <w:r w:rsidR="00A301CB" w:rsidRPr="00557095">
        <w:rPr>
          <w:rFonts w:ascii="Angsana New" w:hAnsi="Angsana New"/>
          <w:sz w:val="30"/>
          <w:szCs w:val="30"/>
        </w:rPr>
        <w:t>31</w:t>
      </w:r>
      <w:r w:rsidRPr="0055709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301CB" w:rsidRPr="00557095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  <w:cs/>
        </w:rPr>
        <w:t xml:space="preserve"> </w:t>
      </w:r>
    </w:p>
    <w:p w14:paraId="3703D0B1" w14:textId="77777777" w:rsidR="00FD5FA3" w:rsidRPr="00557095" w:rsidRDefault="00FD5FA3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A407C28" w14:textId="27A2F64A" w:rsidR="00D10AA2" w:rsidRDefault="005B0DDC" w:rsidP="00FD5FA3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301CB" w:rsidRPr="00557095">
        <w:rPr>
          <w:rFonts w:ascii="Angsana New" w:hAnsi="Angsana New"/>
          <w:sz w:val="30"/>
          <w:szCs w:val="30"/>
        </w:rPr>
        <w:t>31</w:t>
      </w:r>
      <w:r w:rsidRPr="0055709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C0687">
        <w:rPr>
          <w:rFonts w:ascii="Angsana New" w:hAnsi="Angsana New"/>
          <w:sz w:val="30"/>
          <w:szCs w:val="30"/>
        </w:rPr>
        <w:t xml:space="preserve">2568 </w:t>
      </w:r>
      <w:r w:rsidR="000C0687">
        <w:rPr>
          <w:rFonts w:ascii="Angsana New" w:hAnsi="Angsana New" w:hint="cs"/>
          <w:sz w:val="30"/>
          <w:szCs w:val="30"/>
          <w:cs/>
        </w:rPr>
        <w:t xml:space="preserve">และ </w:t>
      </w:r>
      <w:r w:rsidR="00A301CB" w:rsidRPr="00557095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  <w:cs/>
        </w:rPr>
        <w:t xml:space="preserve"> บริษัทมีสัดส่วนการถือหุ้นในบริษัท เรดเฮ้าส์ ดิจิทัล จำกัด ร้อยละ </w:t>
      </w:r>
      <w:r w:rsidR="00A301CB" w:rsidRPr="00557095">
        <w:rPr>
          <w:rFonts w:ascii="Angsana New" w:hAnsi="Angsana New"/>
          <w:sz w:val="30"/>
          <w:szCs w:val="30"/>
        </w:rPr>
        <w:t>50</w:t>
      </w:r>
      <w:r w:rsidR="00A32BEB" w:rsidRPr="00557095">
        <w:rPr>
          <w:rFonts w:ascii="Angsana New" w:hAnsi="Angsana New"/>
          <w:sz w:val="30"/>
          <w:szCs w:val="30"/>
        </w:rPr>
        <w:t>.</w:t>
      </w:r>
      <w:r w:rsidR="004B50E9" w:rsidRPr="004B50E9">
        <w:rPr>
          <w:rFonts w:ascii="Angsana New" w:hAnsi="Angsana New" w:hint="cs"/>
          <w:sz w:val="30"/>
          <w:szCs w:val="30"/>
        </w:rPr>
        <w:t>0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="000F7EE4">
        <w:rPr>
          <w:rFonts w:ascii="Angsana New" w:hAnsi="Angsana New"/>
          <w:sz w:val="30"/>
          <w:szCs w:val="30"/>
        </w:rPr>
        <w:t xml:space="preserve"> </w:t>
      </w:r>
      <w:r w:rsidR="000F7EE4" w:rsidRPr="00557095">
        <w:rPr>
          <w:rFonts w:ascii="Angsana New" w:hAnsi="Angsana New"/>
          <w:sz w:val="30"/>
          <w:szCs w:val="30"/>
          <w:cs/>
        </w:rPr>
        <w:t xml:space="preserve">และจัดประเภทเงินลงทุนในบริษัท เรดเฮ้าส์ ดิจิทัล จำกัด เป็นเงินลงทุนในการร่วมค้า </w:t>
      </w:r>
    </w:p>
    <w:p w14:paraId="1999C5CB" w14:textId="77777777" w:rsidR="003B0C02" w:rsidRDefault="003B0C02" w:rsidP="00FD5FA3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</w:p>
    <w:p w14:paraId="7AF0D31A" w14:textId="77777777" w:rsidR="003B0C02" w:rsidRPr="00557095" w:rsidRDefault="003B0C02" w:rsidP="00FD5FA3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</w:p>
    <w:p w14:paraId="07699C8A" w14:textId="493D22CB" w:rsidR="005B0DDC" w:rsidRPr="00557095" w:rsidRDefault="000F7EE4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0F7EE4">
        <w:rPr>
          <w:rFonts w:ascii="Angsana New" w:hAnsi="Angsana New"/>
          <w:bCs/>
          <w:i/>
          <w:iCs/>
          <w:sz w:val="30"/>
          <w:szCs w:val="30"/>
        </w:rPr>
        <w:lastRenderedPageBreak/>
        <w:t>11.9)</w:t>
      </w:r>
      <w:r>
        <w:rPr>
          <w:rFonts w:ascii="Angsana New" w:hAnsi="Angsana New"/>
          <w:b/>
          <w:i/>
          <w:iCs/>
          <w:sz w:val="30"/>
          <w:szCs w:val="30"/>
        </w:rPr>
        <w:t xml:space="preserve"> </w:t>
      </w:r>
      <w:r w:rsidR="005B0DDC" w:rsidRPr="00557095">
        <w:rPr>
          <w:rFonts w:ascii="Angsana New" w:hAnsi="Angsana New"/>
          <w:b/>
          <w:i/>
          <w:iCs/>
          <w:sz w:val="30"/>
          <w:szCs w:val="30"/>
          <w:cs/>
        </w:rPr>
        <w:t>การสูญเสียอำนาจการควบคุมในบริษัท สบาย อลิอันซ์ จำกัด และ บริษัท เอสเควี ยูนิตี้ ซัพพลาย จํากัด</w:t>
      </w:r>
    </w:p>
    <w:p w14:paraId="79A70297" w14:textId="77777777" w:rsidR="005B0DDC" w:rsidRPr="00557095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3CBEA955" w14:textId="40CBD548" w:rsidR="00411F52" w:rsidRPr="00557095" w:rsidRDefault="005B0DDC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34389" w:rsidRPr="00557095">
        <w:rPr>
          <w:rFonts w:ascii="Angsana New" w:hAnsi="Angsana New"/>
          <w:sz w:val="30"/>
          <w:szCs w:val="30"/>
        </w:rPr>
        <w:t>6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สิงหาคม </w:t>
      </w:r>
      <w:r w:rsidR="00A301CB" w:rsidRPr="00557095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>บริษัทเข้าทำสัญญาซื้อขายหุ้นเพื่อขายเงินลงทุนทั้งหมดที่ถือโดยบริษัทใน</w:t>
      </w:r>
      <w:r w:rsidR="00E37EDF" w:rsidRPr="00557095">
        <w:rPr>
          <w:rFonts w:ascii="Angsana New" w:hAnsi="Angsana New"/>
          <w:sz w:val="30"/>
          <w:szCs w:val="30"/>
        </w:rPr>
        <w:t xml:space="preserve">                       </w:t>
      </w:r>
      <w:r w:rsidRPr="00557095">
        <w:rPr>
          <w:rFonts w:ascii="Angsana New" w:hAnsi="Angsana New"/>
          <w:sz w:val="30"/>
          <w:szCs w:val="30"/>
          <w:cs/>
        </w:rPr>
        <w:t xml:space="preserve">บริษัท สบาย อลิอันซ์ จำกัด จำนวน </w:t>
      </w:r>
      <w:r w:rsidR="00A301CB" w:rsidRPr="00557095">
        <w:rPr>
          <w:rFonts w:ascii="Angsana New" w:hAnsi="Angsana New"/>
          <w:sz w:val="30"/>
          <w:szCs w:val="30"/>
        </w:rPr>
        <w:t>320</w:t>
      </w:r>
      <w:r w:rsidRPr="00557095">
        <w:rPr>
          <w:rFonts w:ascii="Angsana New" w:hAnsi="Angsana New"/>
          <w:sz w:val="30"/>
          <w:szCs w:val="30"/>
        </w:rPr>
        <w:t>,</w:t>
      </w:r>
      <w:r w:rsidR="00A301CB" w:rsidRPr="00557095">
        <w:rPr>
          <w:rFonts w:ascii="Angsana New" w:hAnsi="Angsana New"/>
          <w:sz w:val="30"/>
          <w:szCs w:val="30"/>
        </w:rPr>
        <w:t>000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หุ้น หรือคิดเป็นร้อยละ </w:t>
      </w:r>
      <w:r w:rsidR="00115258" w:rsidRPr="00557095">
        <w:rPr>
          <w:rFonts w:ascii="Angsana New" w:hAnsi="Angsana New"/>
          <w:sz w:val="30"/>
          <w:szCs w:val="30"/>
        </w:rPr>
        <w:t>8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="004B50E9" w:rsidRPr="004B50E9">
        <w:rPr>
          <w:rFonts w:ascii="Angsana New" w:hAnsi="Angsana New" w:hint="cs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>ของทุนจด</w:t>
      </w:r>
      <w:r w:rsidR="009B5056" w:rsidRPr="00557095">
        <w:rPr>
          <w:rFonts w:ascii="Angsana New" w:hAnsi="Angsana New" w:hint="cs"/>
          <w:sz w:val="30"/>
          <w:szCs w:val="30"/>
          <w:cs/>
        </w:rPr>
        <w:t>ทะ</w:t>
      </w:r>
      <w:r w:rsidRPr="00557095">
        <w:rPr>
          <w:rFonts w:ascii="Angsana New" w:hAnsi="Angsana New"/>
          <w:sz w:val="30"/>
          <w:szCs w:val="30"/>
          <w:cs/>
        </w:rPr>
        <w:t xml:space="preserve">เบียน และบริษัท เอสเควี </w:t>
      </w:r>
      <w:r w:rsidR="00120A62">
        <w:rPr>
          <w:rFonts w:ascii="Angsana New" w:hAnsi="Angsana New" w:hint="cs"/>
          <w:sz w:val="30"/>
          <w:szCs w:val="30"/>
          <w:cs/>
        </w:rPr>
        <w:t xml:space="preserve">     </w:t>
      </w:r>
      <w:r w:rsidRPr="00557095">
        <w:rPr>
          <w:rFonts w:ascii="Angsana New" w:hAnsi="Angsana New"/>
          <w:sz w:val="30"/>
          <w:szCs w:val="30"/>
          <w:cs/>
        </w:rPr>
        <w:t xml:space="preserve">ยูนิตี้ ซัพพลาย จํากัด จำนวน </w:t>
      </w:r>
      <w:r w:rsidR="00115258" w:rsidRPr="00557095">
        <w:rPr>
          <w:rFonts w:ascii="Angsana New" w:hAnsi="Angsana New"/>
          <w:sz w:val="30"/>
          <w:szCs w:val="30"/>
        </w:rPr>
        <w:t>8</w:t>
      </w:r>
      <w:r w:rsidRPr="00557095">
        <w:rPr>
          <w:rFonts w:ascii="Angsana New" w:hAnsi="Angsana New"/>
          <w:sz w:val="30"/>
          <w:szCs w:val="30"/>
        </w:rPr>
        <w:t>,</w:t>
      </w:r>
      <w:r w:rsidR="00A301CB" w:rsidRPr="00557095">
        <w:rPr>
          <w:rFonts w:ascii="Angsana New" w:hAnsi="Angsana New"/>
          <w:sz w:val="30"/>
          <w:szCs w:val="30"/>
        </w:rPr>
        <w:t>000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หุ้น หรือคิดเป็นร้อยละ </w:t>
      </w:r>
      <w:r w:rsidR="00115258" w:rsidRPr="00557095">
        <w:rPr>
          <w:rFonts w:ascii="Angsana New" w:hAnsi="Angsana New"/>
          <w:sz w:val="30"/>
          <w:szCs w:val="30"/>
        </w:rPr>
        <w:t>8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="004B50E9" w:rsidRPr="004B50E9">
        <w:rPr>
          <w:rFonts w:ascii="Angsana New" w:hAnsi="Angsana New" w:hint="cs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>ของทุนจด</w:t>
      </w:r>
      <w:r w:rsidR="009B5056" w:rsidRPr="00557095">
        <w:rPr>
          <w:rFonts w:ascii="Angsana New" w:hAnsi="Angsana New" w:hint="cs"/>
          <w:sz w:val="30"/>
          <w:szCs w:val="30"/>
          <w:cs/>
        </w:rPr>
        <w:t>ทะ</w:t>
      </w:r>
      <w:r w:rsidRPr="00557095">
        <w:rPr>
          <w:rFonts w:ascii="Angsana New" w:hAnsi="Angsana New"/>
          <w:sz w:val="30"/>
          <w:szCs w:val="30"/>
          <w:cs/>
        </w:rPr>
        <w:t>เบียน โดยกลุ่มบริษัทและบริษัทจะได้รับชำระสิ่งตอบแทนจากการขายจำนวน</w:t>
      </w:r>
      <w:r w:rsidR="005B3482" w:rsidRPr="00557095">
        <w:rPr>
          <w:rFonts w:ascii="Angsana New" w:hAnsi="Angsana New"/>
          <w:sz w:val="30"/>
          <w:szCs w:val="30"/>
        </w:rPr>
        <w:t xml:space="preserve"> </w:t>
      </w:r>
      <w:r w:rsidR="00A301CB" w:rsidRPr="00557095">
        <w:rPr>
          <w:rFonts w:ascii="Angsana New" w:hAnsi="Angsana New"/>
          <w:sz w:val="30"/>
          <w:szCs w:val="30"/>
        </w:rPr>
        <w:t>24</w:t>
      </w:r>
      <w:r w:rsidR="005B3482"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2</w:t>
      </w:r>
      <w:r w:rsidR="005B3482"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</w:rPr>
        <w:t>.</w:t>
      </w:r>
      <w:r w:rsidR="00115258" w:rsidRPr="00557095">
        <w:rPr>
          <w:rFonts w:ascii="Angsana New" w:hAnsi="Angsana New"/>
          <w:sz w:val="30"/>
          <w:szCs w:val="30"/>
        </w:rPr>
        <w:t>8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ล้านบาท ตามลำดับ กลุ่มบริษัทรับรู้ขาดทุนจากการสูญเสียอำนาจการควบคุมในบริษัท สบาย อลิอันซ์ จำกัด จำนวน </w:t>
      </w:r>
      <w:r w:rsidR="00A301CB" w:rsidRPr="00557095">
        <w:rPr>
          <w:rFonts w:ascii="Angsana New" w:hAnsi="Angsana New"/>
          <w:sz w:val="30"/>
          <w:szCs w:val="30"/>
        </w:rPr>
        <w:t>19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4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ล้านบาท สุทธิจากขาดทุนจากการด้อยค่าค่าความนิยมจำนวน </w:t>
      </w:r>
      <w:r w:rsidR="00A301CB" w:rsidRPr="00557095">
        <w:rPr>
          <w:rFonts w:ascii="Angsana New" w:hAnsi="Angsana New"/>
          <w:sz w:val="30"/>
          <w:szCs w:val="30"/>
        </w:rPr>
        <w:t>11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2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ล้านบาท และกำไรจากการสูญเสียอำนาจการควบคุมใน บริษัท เอสเควี ยูนิตี้ </w:t>
      </w:r>
      <w:r w:rsidR="00120A62">
        <w:rPr>
          <w:rFonts w:ascii="Angsana New" w:hAnsi="Angsana New" w:hint="cs"/>
          <w:sz w:val="30"/>
          <w:szCs w:val="30"/>
          <w:cs/>
        </w:rPr>
        <w:t xml:space="preserve">                        </w:t>
      </w:r>
      <w:r w:rsidRPr="00557095">
        <w:rPr>
          <w:rFonts w:ascii="Angsana New" w:hAnsi="Angsana New"/>
          <w:sz w:val="30"/>
          <w:szCs w:val="30"/>
          <w:cs/>
        </w:rPr>
        <w:t>ซัพพลาย จํากั</w:t>
      </w:r>
      <w:r w:rsidR="000F7F43">
        <w:rPr>
          <w:rFonts w:ascii="Angsana New" w:hAnsi="Angsana New" w:hint="cs"/>
          <w:sz w:val="30"/>
          <w:szCs w:val="30"/>
          <w:cs/>
        </w:rPr>
        <w:t xml:space="preserve">ด </w:t>
      </w:r>
      <w:r w:rsidRPr="00557095">
        <w:rPr>
          <w:rFonts w:ascii="Angsana New" w:hAnsi="Angsana New"/>
          <w:sz w:val="30"/>
          <w:szCs w:val="30"/>
          <w:cs/>
        </w:rPr>
        <w:t xml:space="preserve">จำนวน </w:t>
      </w:r>
      <w:r w:rsidR="00A301CB" w:rsidRPr="00557095">
        <w:rPr>
          <w:rFonts w:ascii="Angsana New" w:hAnsi="Angsana New"/>
          <w:sz w:val="30"/>
          <w:szCs w:val="30"/>
        </w:rPr>
        <w:t>15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7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ล้านบาท สุทธิจากขาดทุนจากการด้อยค่าค่าความนิยมจำนวน </w:t>
      </w:r>
      <w:r w:rsidR="00A301CB" w:rsidRPr="00557095">
        <w:rPr>
          <w:rFonts w:ascii="Angsana New" w:hAnsi="Angsana New"/>
          <w:sz w:val="30"/>
          <w:szCs w:val="30"/>
        </w:rPr>
        <w:t>20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4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ล้านบาท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ในงบกำไรขาดทุนเบ็ดเสร็จรวมสำหรับปีสิ้นสุดวันที่ </w:t>
      </w:r>
      <w:r w:rsidR="00A301CB" w:rsidRPr="00557095">
        <w:rPr>
          <w:rFonts w:ascii="Angsana New" w:hAnsi="Angsana New"/>
          <w:sz w:val="30"/>
          <w:szCs w:val="30"/>
        </w:rPr>
        <w:t>31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 w:hint="cs"/>
          <w:sz w:val="30"/>
          <w:szCs w:val="30"/>
          <w:cs/>
        </w:rPr>
        <w:t>ธันวาคม</w:t>
      </w:r>
      <w:r w:rsidRPr="00557095">
        <w:rPr>
          <w:rFonts w:ascii="Angsana New" w:hAnsi="Angsana New"/>
          <w:sz w:val="30"/>
          <w:szCs w:val="30"/>
          <w:cs/>
        </w:rPr>
        <w:t xml:space="preserve"> </w:t>
      </w:r>
      <w:r w:rsidR="00A301CB" w:rsidRPr="00557095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และบริษัทบันทึกรับรู้ขาดทุนจากการขายเงินลงทุนในบริษัท สบาย อลิอันซ์ จำกัด จำนวน </w:t>
      </w:r>
      <w:r w:rsidR="00A301CB" w:rsidRPr="00557095">
        <w:rPr>
          <w:rFonts w:ascii="Angsana New" w:hAnsi="Angsana New"/>
          <w:sz w:val="30"/>
          <w:szCs w:val="30"/>
        </w:rPr>
        <w:t>7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4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ล้านบาท สุทธิจากขาดทุนจากการด้อยค่าเงินลงทุน จำนวน </w:t>
      </w:r>
      <w:r w:rsidR="00A301CB" w:rsidRPr="00557095">
        <w:rPr>
          <w:rFonts w:ascii="Angsana New" w:hAnsi="Angsana New"/>
          <w:sz w:val="30"/>
          <w:szCs w:val="30"/>
        </w:rPr>
        <w:t>5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ล้านบาท และกำไรจากการขายเงินลงทุนในบริษัท เอสเควี ยูนิตี้ ซัพพลาย จํากัด จำนวน 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</w:rPr>
        <w:t>.</w:t>
      </w:r>
      <w:r w:rsidR="00115258" w:rsidRPr="00557095">
        <w:rPr>
          <w:rFonts w:ascii="Angsana New" w:hAnsi="Angsana New"/>
          <w:sz w:val="30"/>
          <w:szCs w:val="30"/>
        </w:rPr>
        <w:t>8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>ล้านบาท สุทธิจากขาดทุนจาก</w:t>
      </w:r>
      <w:r w:rsidR="00120A62">
        <w:rPr>
          <w:rFonts w:ascii="Angsana New" w:hAnsi="Angsana New" w:hint="cs"/>
          <w:sz w:val="30"/>
          <w:szCs w:val="30"/>
          <w:cs/>
        </w:rPr>
        <w:t xml:space="preserve">    </w:t>
      </w:r>
      <w:r w:rsidRPr="00557095">
        <w:rPr>
          <w:rFonts w:ascii="Angsana New" w:hAnsi="Angsana New"/>
          <w:sz w:val="30"/>
          <w:szCs w:val="30"/>
          <w:cs/>
        </w:rPr>
        <w:t xml:space="preserve">การด้อยค่าเงินลงทุน </w:t>
      </w:r>
      <w:r w:rsidR="00A301CB" w:rsidRPr="00557095">
        <w:rPr>
          <w:rFonts w:ascii="Angsana New" w:hAnsi="Angsana New"/>
          <w:sz w:val="30"/>
          <w:szCs w:val="30"/>
        </w:rPr>
        <w:t>26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3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>ล้านบาท ในงบกำไรขาดทุนเบ็ดเสร็จเฉพาะกิจการ สำหรับปีสิ้นสุดวันที่</w:t>
      </w:r>
      <w:r w:rsidR="005B3482" w:rsidRPr="00557095">
        <w:rPr>
          <w:rFonts w:ascii="Angsana New" w:hAnsi="Angsana New" w:hint="cs"/>
          <w:sz w:val="30"/>
          <w:szCs w:val="30"/>
          <w:cs/>
        </w:rPr>
        <w:t xml:space="preserve"> </w:t>
      </w:r>
      <w:r w:rsidR="00A301CB" w:rsidRPr="00557095">
        <w:rPr>
          <w:rFonts w:ascii="Angsana New" w:hAnsi="Angsana New"/>
          <w:sz w:val="30"/>
          <w:szCs w:val="30"/>
        </w:rPr>
        <w:t>31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 w:hint="cs"/>
          <w:sz w:val="30"/>
          <w:szCs w:val="30"/>
          <w:cs/>
        </w:rPr>
        <w:t>ธันวาคม</w:t>
      </w:r>
      <w:r w:rsidRPr="00557095">
        <w:rPr>
          <w:rFonts w:ascii="Angsana New" w:hAnsi="Angsana New"/>
          <w:sz w:val="30"/>
          <w:szCs w:val="30"/>
          <w:cs/>
        </w:rPr>
        <w:t xml:space="preserve"> </w:t>
      </w:r>
      <w:r w:rsidR="00A301CB" w:rsidRPr="00557095">
        <w:rPr>
          <w:rFonts w:ascii="Angsana New" w:hAnsi="Angsana New"/>
          <w:sz w:val="30"/>
          <w:szCs w:val="30"/>
        </w:rPr>
        <w:t>2567</w:t>
      </w:r>
    </w:p>
    <w:p w14:paraId="4CB961CC" w14:textId="77777777" w:rsidR="00411F52" w:rsidRPr="00557095" w:rsidRDefault="00411F52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5BD731B6" w14:textId="53826F45" w:rsidR="005B0DDC" w:rsidRPr="00557095" w:rsidRDefault="000F7EE4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 xml:space="preserve">11.10) </w:t>
      </w:r>
      <w:r w:rsidR="005B0DDC" w:rsidRPr="00557095">
        <w:rPr>
          <w:rFonts w:ascii="Angsana New" w:hAnsi="Angsana New"/>
          <w:i/>
          <w:iCs/>
          <w:sz w:val="30"/>
          <w:szCs w:val="30"/>
          <w:cs/>
        </w:rPr>
        <w:t>การสูญเสียอำนาจการควบคุมในบริษัท เอส.</w:t>
      </w:r>
      <w:proofErr w:type="gramStart"/>
      <w:r w:rsidR="005B0DDC" w:rsidRPr="00557095">
        <w:rPr>
          <w:rFonts w:ascii="Angsana New" w:hAnsi="Angsana New"/>
          <w:i/>
          <w:iCs/>
          <w:sz w:val="30"/>
          <w:szCs w:val="30"/>
          <w:cs/>
        </w:rPr>
        <w:t>เค.ฮิวเมน</w:t>
      </w:r>
      <w:proofErr w:type="gramEnd"/>
      <w:r w:rsidR="005B0DDC" w:rsidRPr="00557095">
        <w:rPr>
          <w:rFonts w:ascii="Angsana New" w:hAnsi="Angsana New"/>
          <w:i/>
          <w:iCs/>
          <w:sz w:val="30"/>
          <w:szCs w:val="30"/>
          <w:cs/>
        </w:rPr>
        <w:t xml:space="preserve"> รีซอร์เซส เซอร์วิส จำกัด</w:t>
      </w:r>
    </w:p>
    <w:p w14:paraId="699AEDB4" w14:textId="77777777" w:rsidR="005B0DDC" w:rsidRPr="00557095" w:rsidRDefault="005B0DDC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0F1BB0C4" w14:textId="7D3C80D7" w:rsidR="00F402F3" w:rsidRPr="00557095" w:rsidRDefault="005B0DDC" w:rsidP="007272B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301CB" w:rsidRPr="00557095">
        <w:rPr>
          <w:rFonts w:ascii="Angsana New" w:hAnsi="Angsana New"/>
          <w:sz w:val="30"/>
          <w:szCs w:val="30"/>
        </w:rPr>
        <w:t>6</w:t>
      </w:r>
      <w:r w:rsidRPr="0055709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A301CB" w:rsidRPr="00557095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  <w:cs/>
        </w:rPr>
        <w:t xml:space="preserve"> บริษัทเข้าทำสัญญาซื้อขายหุ้นเพื่อขายเงินลงทุนทั้งหมดที่ถือโดยบริษัทในบริษัท เอส.เค.ฮิวเมน รีซอร์เซสเซอร์วิส จำกัด จำนวน </w:t>
      </w:r>
      <w:r w:rsidR="00115258" w:rsidRPr="00557095">
        <w:rPr>
          <w:rFonts w:ascii="Angsana New" w:hAnsi="Angsana New"/>
          <w:sz w:val="30"/>
          <w:szCs w:val="30"/>
        </w:rPr>
        <w:t>8</w:t>
      </w:r>
      <w:r w:rsidRPr="00557095">
        <w:rPr>
          <w:rFonts w:ascii="Angsana New" w:hAnsi="Angsana New"/>
          <w:sz w:val="30"/>
          <w:szCs w:val="30"/>
        </w:rPr>
        <w:t>,</w:t>
      </w:r>
      <w:r w:rsidR="00A301CB" w:rsidRPr="00557095">
        <w:rPr>
          <w:rFonts w:ascii="Angsana New" w:hAnsi="Angsana New"/>
          <w:sz w:val="30"/>
          <w:szCs w:val="30"/>
        </w:rPr>
        <w:t>000</w:t>
      </w:r>
      <w:r w:rsidRPr="00557095">
        <w:rPr>
          <w:rFonts w:ascii="Angsana New" w:hAnsi="Angsana New"/>
          <w:sz w:val="30"/>
          <w:szCs w:val="30"/>
          <w:cs/>
        </w:rPr>
        <w:t xml:space="preserve"> หุ้น หรือคิดเป็นร้อยละ </w:t>
      </w:r>
      <w:r w:rsidR="00115258" w:rsidRPr="00557095">
        <w:rPr>
          <w:rFonts w:ascii="Angsana New" w:hAnsi="Angsana New"/>
          <w:sz w:val="30"/>
          <w:szCs w:val="30"/>
        </w:rPr>
        <w:t>8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</w:rPr>
        <w:t>.</w:t>
      </w:r>
      <w:r w:rsidR="004B50E9" w:rsidRPr="004B50E9">
        <w:rPr>
          <w:rFonts w:ascii="Angsana New" w:hAnsi="Angsana New" w:hint="cs"/>
          <w:sz w:val="30"/>
          <w:szCs w:val="30"/>
        </w:rPr>
        <w:t>0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  <w:cs/>
        </w:rPr>
        <w:t xml:space="preserve"> ของทุนจดทะเบียน โดยกลุ่มบริษัทและบริษัทได้รับชำระสิ่งตอบแทนจากการขายจำนวน </w:t>
      </w:r>
      <w:r w:rsidR="00A301CB" w:rsidRPr="00557095">
        <w:rPr>
          <w:rFonts w:ascii="Angsana New" w:hAnsi="Angsana New"/>
          <w:sz w:val="30"/>
          <w:szCs w:val="30"/>
        </w:rPr>
        <w:t>10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  <w:cs/>
        </w:rPr>
        <w:t xml:space="preserve"> ล้านบาท กลุ่มบริษัทรับรู้กำไรจากการสูญเสียอำนาจการควบคุมในบริษัทย่อย จำนวน </w:t>
      </w:r>
      <w:r w:rsidR="00A301CB" w:rsidRPr="00557095">
        <w:rPr>
          <w:rFonts w:ascii="Angsana New" w:hAnsi="Angsana New"/>
          <w:sz w:val="30"/>
          <w:szCs w:val="30"/>
        </w:rPr>
        <w:t>10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  <w:cs/>
        </w:rPr>
        <w:t xml:space="preserve"> ล้านบาท สุทธิจากขาดทุนจากการด้อยค่าค่าความนิยมจำนวน </w:t>
      </w:r>
      <w:r w:rsidR="00A301CB" w:rsidRPr="00557095">
        <w:rPr>
          <w:rFonts w:ascii="Angsana New" w:hAnsi="Angsana New"/>
          <w:sz w:val="30"/>
          <w:szCs w:val="30"/>
        </w:rPr>
        <w:t>20</w:t>
      </w:r>
      <w:r w:rsidRPr="00557095">
        <w:rPr>
          <w:rFonts w:ascii="Angsana New" w:hAnsi="Angsana New"/>
          <w:sz w:val="30"/>
          <w:szCs w:val="30"/>
        </w:rPr>
        <w:t>.</w:t>
      </w:r>
      <w:r w:rsidR="00115258" w:rsidRPr="00557095">
        <w:rPr>
          <w:rFonts w:ascii="Angsana New" w:hAnsi="Angsana New"/>
          <w:sz w:val="30"/>
          <w:szCs w:val="30"/>
        </w:rPr>
        <w:t>8</w:t>
      </w:r>
      <w:r w:rsidRPr="00557095">
        <w:rPr>
          <w:rFonts w:ascii="Angsana New" w:hAnsi="Angsana New"/>
          <w:sz w:val="30"/>
          <w:szCs w:val="30"/>
          <w:cs/>
        </w:rPr>
        <w:t xml:space="preserve"> ล้านบาท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ในงบกำไรขาดทุนเบ็ดเสร็จรวมสำหรับปีสิ้นสุดวันที่ </w:t>
      </w:r>
      <w:r w:rsidR="00A301CB" w:rsidRPr="00557095">
        <w:rPr>
          <w:rFonts w:ascii="Angsana New" w:hAnsi="Angsana New"/>
          <w:sz w:val="30"/>
          <w:szCs w:val="30"/>
        </w:rPr>
        <w:t>31</w:t>
      </w:r>
      <w:r w:rsidRPr="00557095">
        <w:rPr>
          <w:rFonts w:ascii="Angsana New" w:hAnsi="Angsana New"/>
          <w:sz w:val="30"/>
          <w:szCs w:val="30"/>
          <w:cs/>
        </w:rPr>
        <w:t xml:space="preserve"> </w:t>
      </w:r>
      <w:r w:rsidRPr="00557095">
        <w:rPr>
          <w:rFonts w:ascii="Angsana New" w:hAnsi="Angsana New" w:hint="cs"/>
          <w:sz w:val="30"/>
          <w:szCs w:val="30"/>
          <w:cs/>
        </w:rPr>
        <w:t>ธันวาคม</w:t>
      </w:r>
      <w:r w:rsidRPr="00557095">
        <w:rPr>
          <w:rFonts w:ascii="Angsana New" w:hAnsi="Angsana New"/>
          <w:sz w:val="30"/>
          <w:szCs w:val="30"/>
          <w:cs/>
        </w:rPr>
        <w:t xml:space="preserve"> </w:t>
      </w:r>
      <w:r w:rsidR="00A301CB" w:rsidRPr="00557095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  <w:cs/>
        </w:rPr>
        <w:t xml:space="preserve"> และบริษัทบันทึกรับรู้กำไรจากการขายเงินลงทุนในบริษัทย่อยจำนวน </w:t>
      </w:r>
      <w:r w:rsidR="00A301CB" w:rsidRPr="00557095">
        <w:rPr>
          <w:rFonts w:ascii="Angsana New" w:hAnsi="Angsana New"/>
          <w:sz w:val="30"/>
          <w:szCs w:val="30"/>
        </w:rPr>
        <w:t>10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  <w:cs/>
        </w:rPr>
        <w:t xml:space="preserve"> ล้านบาท สุทธิจากขาดทุนจากการด้อยค่าเงินลงทุนจำนวน </w:t>
      </w:r>
      <w:r w:rsidR="00A301CB" w:rsidRPr="00557095">
        <w:rPr>
          <w:rFonts w:ascii="Angsana New" w:hAnsi="Angsana New"/>
          <w:sz w:val="30"/>
          <w:szCs w:val="30"/>
        </w:rPr>
        <w:t>29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6</w:t>
      </w:r>
      <w:r w:rsidRPr="00557095">
        <w:rPr>
          <w:rFonts w:ascii="Angsana New" w:hAnsi="Angsana New"/>
          <w:sz w:val="30"/>
          <w:szCs w:val="30"/>
          <w:cs/>
        </w:rPr>
        <w:t xml:space="preserve"> ล้านบาท ในงบกำไรขาดทุนเบ็ดเสร็จเฉพาะกิจการ สำหรับปีสิ้นสุดวันที่ </w:t>
      </w:r>
      <w:r w:rsidR="00A301CB" w:rsidRPr="00557095">
        <w:rPr>
          <w:rFonts w:ascii="Angsana New" w:hAnsi="Angsana New"/>
          <w:sz w:val="30"/>
          <w:szCs w:val="30"/>
        </w:rPr>
        <w:t>31</w:t>
      </w:r>
      <w:r w:rsidRPr="00557095">
        <w:rPr>
          <w:rFonts w:ascii="Angsana New" w:hAnsi="Angsana New"/>
          <w:sz w:val="30"/>
          <w:szCs w:val="30"/>
          <w:cs/>
        </w:rPr>
        <w:t xml:space="preserve"> </w:t>
      </w:r>
      <w:r w:rsidRPr="00557095">
        <w:rPr>
          <w:rFonts w:ascii="Angsana New" w:hAnsi="Angsana New" w:hint="cs"/>
          <w:sz w:val="30"/>
          <w:szCs w:val="30"/>
          <w:cs/>
        </w:rPr>
        <w:t>ธันวาคม</w:t>
      </w:r>
      <w:r w:rsidRPr="00557095">
        <w:rPr>
          <w:rFonts w:ascii="Angsana New" w:hAnsi="Angsana New"/>
          <w:sz w:val="30"/>
          <w:szCs w:val="30"/>
          <w:cs/>
        </w:rPr>
        <w:t xml:space="preserve"> </w:t>
      </w:r>
      <w:r w:rsidR="00A301CB" w:rsidRPr="00557095">
        <w:rPr>
          <w:rFonts w:ascii="Angsana New" w:hAnsi="Angsana New"/>
          <w:sz w:val="30"/>
          <w:szCs w:val="30"/>
        </w:rPr>
        <w:t>2567</w:t>
      </w:r>
    </w:p>
    <w:p w14:paraId="7AA77D3B" w14:textId="77777777" w:rsidR="003F0365" w:rsidRDefault="003F0365" w:rsidP="00233D63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209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6ADC599C" w14:textId="77777777" w:rsidR="00FD5FA3" w:rsidRDefault="00FD5FA3" w:rsidP="00233D63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209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55E6CBF4" w14:textId="77777777" w:rsidR="00FD5FA3" w:rsidRDefault="00FD5FA3" w:rsidP="00233D63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209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1E5BB46B" w14:textId="77777777" w:rsidR="00FD5FA3" w:rsidRDefault="00FD5FA3" w:rsidP="00233D63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209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0DDB2D91" w14:textId="77777777" w:rsidR="00FD5FA3" w:rsidRDefault="00FD5FA3" w:rsidP="00233D63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209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5AB5EC9E" w14:textId="77777777" w:rsidR="00FD5FA3" w:rsidRPr="00557095" w:rsidRDefault="00FD5FA3" w:rsidP="00233D63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right="209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27C56B44" w14:textId="2904BB94" w:rsidR="00496C3A" w:rsidRPr="00557095" w:rsidRDefault="00F83CA3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lastRenderedPageBreak/>
        <w:t xml:space="preserve">11.11) </w:t>
      </w:r>
      <w:r w:rsidR="005B0DDC" w:rsidRPr="00557095">
        <w:rPr>
          <w:rFonts w:ascii="Angsana New" w:hAnsi="Angsana New"/>
          <w:i/>
          <w:iCs/>
          <w:sz w:val="30"/>
          <w:szCs w:val="30"/>
          <w:cs/>
        </w:rPr>
        <w:t>การสูญเสียอำนาจการควบคุมในบริษัท บัซซี่บีส์ จำกัด</w:t>
      </w:r>
    </w:p>
    <w:p w14:paraId="6F84D98F" w14:textId="77777777" w:rsidR="00496C3A" w:rsidRPr="00557095" w:rsidRDefault="00496C3A" w:rsidP="00251E32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569B35F7" w14:textId="3581DB3D" w:rsidR="00496C3A" w:rsidRPr="00557095" w:rsidRDefault="00496C3A" w:rsidP="0032310F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301CB" w:rsidRPr="00557095">
        <w:rPr>
          <w:rFonts w:ascii="Angsana New" w:hAnsi="Angsana New"/>
          <w:sz w:val="30"/>
          <w:szCs w:val="30"/>
        </w:rPr>
        <w:t>6</w:t>
      </w:r>
      <w:r w:rsidRPr="00557095">
        <w:rPr>
          <w:rFonts w:ascii="Angsana New" w:hAnsi="Angsana New"/>
          <w:sz w:val="30"/>
          <w:szCs w:val="30"/>
          <w:cs/>
        </w:rPr>
        <w:t xml:space="preserve"> กันยายน </w:t>
      </w:r>
      <w:r w:rsidR="00A301CB" w:rsidRPr="00557095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ที่ประชุมคณะกรรมการบริษัทมีมติอนุมัติการจำหน่ายเงินลงทุนในบริษัท บัซซี่บีส์ จำกัด จำนวน </w:t>
      </w:r>
      <w:r w:rsidR="00A301CB" w:rsidRPr="00557095">
        <w:rPr>
          <w:rFonts w:ascii="Angsana New" w:hAnsi="Angsana New"/>
          <w:sz w:val="30"/>
          <w:szCs w:val="30"/>
        </w:rPr>
        <w:t>212</w:t>
      </w:r>
      <w:r w:rsidRPr="00557095">
        <w:rPr>
          <w:rFonts w:ascii="Angsana New" w:hAnsi="Angsana New"/>
          <w:sz w:val="30"/>
          <w:szCs w:val="30"/>
        </w:rPr>
        <w:t>,</w:t>
      </w:r>
      <w:r w:rsidR="00A301CB" w:rsidRPr="00557095">
        <w:rPr>
          <w:rFonts w:ascii="Angsana New" w:hAnsi="Angsana New"/>
          <w:sz w:val="30"/>
          <w:szCs w:val="30"/>
        </w:rPr>
        <w:t>246</w:t>
      </w:r>
      <w:r w:rsidRPr="00557095">
        <w:rPr>
          <w:rFonts w:ascii="Angsana New" w:hAnsi="Angsana New"/>
          <w:sz w:val="30"/>
          <w:szCs w:val="30"/>
          <w:cs/>
        </w:rPr>
        <w:t xml:space="preserve"> หุ้น หรือคิดเป็นร้อยละ </w:t>
      </w:r>
      <w:r w:rsidR="00A301CB" w:rsidRPr="00557095">
        <w:rPr>
          <w:rFonts w:ascii="Angsana New" w:hAnsi="Angsana New"/>
          <w:sz w:val="30"/>
          <w:szCs w:val="30"/>
        </w:rPr>
        <w:t>10</w:t>
      </w:r>
      <w:r w:rsidR="00C41E1E"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="00B83688">
        <w:rPr>
          <w:rFonts w:ascii="Angsana New" w:hAnsi="Angsana New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  <w:cs/>
        </w:rPr>
        <w:t xml:space="preserve"> ของทุนจดทะเบียนที่ถือโดยบริษัทย่อยของบริษัท โดยกลุ่มบริษัทได้รับชำระสิ่งตอบแทนจากการขายจำนวน </w:t>
      </w:r>
      <w:r w:rsidR="00A301CB" w:rsidRPr="00557095">
        <w:rPr>
          <w:rFonts w:ascii="Angsana New" w:hAnsi="Angsana New"/>
          <w:sz w:val="30"/>
          <w:szCs w:val="30"/>
        </w:rPr>
        <w:t>300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0</w:t>
      </w:r>
      <w:r w:rsidRPr="00557095">
        <w:rPr>
          <w:rFonts w:ascii="Angsana New" w:hAnsi="Angsana New"/>
          <w:sz w:val="30"/>
          <w:szCs w:val="30"/>
          <w:cs/>
        </w:rPr>
        <w:t xml:space="preserve"> ล้านบาท กลุ่มบริษัทรับรู้ขาดทุนจากการสูญเสียอำนาจการควบคุมในบริษัท บัซซี่บีส์ จำกัด จำนวน </w:t>
      </w:r>
      <w:r w:rsidR="00A301CB" w:rsidRPr="00557095">
        <w:rPr>
          <w:rFonts w:ascii="Angsana New" w:hAnsi="Angsana New"/>
          <w:sz w:val="30"/>
          <w:szCs w:val="30"/>
        </w:rPr>
        <w:t>5</w:t>
      </w:r>
      <w:r w:rsidR="00115258" w:rsidRPr="00557095">
        <w:rPr>
          <w:rFonts w:ascii="Angsana New" w:hAnsi="Angsana New"/>
          <w:sz w:val="30"/>
          <w:szCs w:val="30"/>
        </w:rPr>
        <w:t>8</w:t>
      </w:r>
      <w:r w:rsidR="00A301CB" w:rsidRPr="00557095">
        <w:rPr>
          <w:rFonts w:ascii="Angsana New" w:hAnsi="Angsana New"/>
          <w:sz w:val="30"/>
          <w:szCs w:val="30"/>
        </w:rPr>
        <w:t>1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7</w:t>
      </w:r>
      <w:r w:rsidRPr="00557095">
        <w:rPr>
          <w:rFonts w:ascii="Angsana New" w:hAnsi="Angsana New"/>
          <w:sz w:val="30"/>
          <w:szCs w:val="30"/>
          <w:cs/>
        </w:rPr>
        <w:t xml:space="preserve"> ล้านบาท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ในงบกำไรขาดทุนเบ็ดเสร็จรวมสำหรับปีสิ้นสุดวันที่</w:t>
      </w:r>
      <w:r w:rsidRPr="00557095">
        <w:rPr>
          <w:rFonts w:ascii="Angsana New" w:hAnsi="Angsana New" w:hint="cs"/>
          <w:sz w:val="30"/>
          <w:szCs w:val="30"/>
          <w:cs/>
        </w:rPr>
        <w:t xml:space="preserve"> </w:t>
      </w:r>
      <w:r w:rsidR="00B92A40" w:rsidRPr="00557095">
        <w:rPr>
          <w:rFonts w:ascii="Angsana New" w:hAnsi="Angsana New"/>
          <w:sz w:val="30"/>
          <w:szCs w:val="30"/>
        </w:rPr>
        <w:t xml:space="preserve">            </w:t>
      </w:r>
      <w:r w:rsidR="00A301CB" w:rsidRPr="00557095">
        <w:rPr>
          <w:rFonts w:ascii="Angsana New" w:hAnsi="Angsana New"/>
          <w:sz w:val="30"/>
          <w:szCs w:val="30"/>
        </w:rPr>
        <w:t>31</w:t>
      </w:r>
      <w:r w:rsidRPr="00557095">
        <w:rPr>
          <w:rFonts w:ascii="Angsana New" w:hAnsi="Angsana New"/>
          <w:sz w:val="30"/>
          <w:szCs w:val="30"/>
          <w:cs/>
        </w:rPr>
        <w:t xml:space="preserve"> </w:t>
      </w:r>
      <w:r w:rsidRPr="00557095">
        <w:rPr>
          <w:rFonts w:ascii="Angsana New" w:hAnsi="Angsana New" w:hint="cs"/>
          <w:sz w:val="30"/>
          <w:szCs w:val="30"/>
          <w:cs/>
        </w:rPr>
        <w:t>ธันวาคม</w:t>
      </w:r>
      <w:r w:rsidRPr="00557095">
        <w:rPr>
          <w:rFonts w:ascii="Angsana New" w:hAnsi="Angsana New"/>
          <w:sz w:val="30"/>
          <w:szCs w:val="30"/>
          <w:cs/>
        </w:rPr>
        <w:t xml:space="preserve"> </w:t>
      </w:r>
      <w:r w:rsidR="00A301CB" w:rsidRPr="00557095">
        <w:rPr>
          <w:rFonts w:ascii="Angsana New" w:hAnsi="Angsana New"/>
          <w:sz w:val="30"/>
          <w:szCs w:val="30"/>
        </w:rPr>
        <w:t>2567</w:t>
      </w:r>
    </w:p>
    <w:p w14:paraId="1B7217AE" w14:textId="77777777" w:rsidR="00496C3A" w:rsidRPr="00557095" w:rsidRDefault="00496C3A" w:rsidP="00496C3A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="Angsana New" w:hAnsi="Angsana New"/>
          <w:sz w:val="30"/>
          <w:szCs w:val="30"/>
        </w:rPr>
      </w:pPr>
    </w:p>
    <w:p w14:paraId="0303249D" w14:textId="50E24E9B" w:rsidR="00496C3A" w:rsidRPr="00C41E1E" w:rsidRDefault="00496C3A" w:rsidP="00496C3A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55709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301CB" w:rsidRPr="00557095">
        <w:rPr>
          <w:rFonts w:ascii="Angsana New" w:hAnsi="Angsana New"/>
          <w:sz w:val="30"/>
          <w:szCs w:val="30"/>
        </w:rPr>
        <w:t>31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 w:hint="cs"/>
          <w:sz w:val="30"/>
          <w:szCs w:val="30"/>
          <w:cs/>
        </w:rPr>
        <w:t>ธันวาคม</w:t>
      </w:r>
      <w:r w:rsidRPr="00557095">
        <w:rPr>
          <w:rFonts w:ascii="Angsana New" w:hAnsi="Angsana New"/>
          <w:sz w:val="30"/>
          <w:szCs w:val="30"/>
          <w:cs/>
        </w:rPr>
        <w:t xml:space="preserve"> </w:t>
      </w:r>
      <w:r w:rsidR="00A301CB" w:rsidRPr="00557095">
        <w:rPr>
          <w:rFonts w:ascii="Angsana New" w:hAnsi="Angsana New"/>
          <w:sz w:val="30"/>
          <w:szCs w:val="30"/>
        </w:rPr>
        <w:t>256</w:t>
      </w:r>
      <w:r w:rsidR="00F83CA3">
        <w:rPr>
          <w:rFonts w:ascii="Angsana New" w:hAnsi="Angsana New"/>
          <w:sz w:val="30"/>
          <w:szCs w:val="30"/>
        </w:rPr>
        <w:t xml:space="preserve">8 </w:t>
      </w:r>
      <w:r w:rsidR="00A756EF">
        <w:rPr>
          <w:rFonts w:ascii="Angsana New" w:hAnsi="Angsana New" w:hint="cs"/>
          <w:sz w:val="30"/>
          <w:szCs w:val="30"/>
          <w:cs/>
        </w:rPr>
        <w:t xml:space="preserve">และ </w:t>
      </w:r>
      <w:r w:rsidR="0082214F">
        <w:rPr>
          <w:rFonts w:ascii="Angsana New" w:hAnsi="Angsana New"/>
          <w:sz w:val="30"/>
          <w:szCs w:val="30"/>
        </w:rPr>
        <w:t>2567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 xml:space="preserve">บริษัทมีสัดส่วนการถือหุ้นในบริษัท บัซซี่บีส์ จำกัด ร้อยละ </w:t>
      </w:r>
      <w:r w:rsidR="00A301CB" w:rsidRPr="00557095">
        <w:rPr>
          <w:rFonts w:ascii="Angsana New" w:hAnsi="Angsana New"/>
          <w:sz w:val="30"/>
          <w:szCs w:val="30"/>
        </w:rPr>
        <w:t>17</w:t>
      </w:r>
      <w:r w:rsidRPr="00557095">
        <w:rPr>
          <w:rFonts w:ascii="Angsana New" w:hAnsi="Angsana New"/>
          <w:sz w:val="30"/>
          <w:szCs w:val="30"/>
        </w:rPr>
        <w:t>.</w:t>
      </w:r>
      <w:r w:rsidR="00A301CB" w:rsidRPr="00557095">
        <w:rPr>
          <w:rFonts w:ascii="Angsana New" w:hAnsi="Angsana New"/>
          <w:sz w:val="30"/>
          <w:szCs w:val="30"/>
        </w:rPr>
        <w:t>07</w:t>
      </w:r>
      <w:r w:rsidRPr="00557095">
        <w:rPr>
          <w:rFonts w:ascii="Angsana New" w:hAnsi="Angsana New"/>
          <w:sz w:val="30"/>
          <w:szCs w:val="30"/>
        </w:rPr>
        <w:t xml:space="preserve"> </w:t>
      </w:r>
      <w:r w:rsidRPr="00557095">
        <w:rPr>
          <w:rFonts w:ascii="Angsana New" w:hAnsi="Angsana New"/>
          <w:sz w:val="30"/>
          <w:szCs w:val="30"/>
          <w:cs/>
        </w:rPr>
        <w:t>และจัดประเภทเป็นเงินลงทุนในตราสารทุนที่วัดด้วยมูลค่ายุติธรรมผ่านกำไรหรือขาดทุน</w:t>
      </w:r>
    </w:p>
    <w:p w14:paraId="0EEBEB52" w14:textId="77777777" w:rsidR="00411F52" w:rsidRDefault="00411F52" w:rsidP="00411F52">
      <w:pPr>
        <w:pStyle w:val="BodyText2"/>
        <w:ind w:left="990"/>
        <w:rPr>
          <w:lang w:val="en-US"/>
        </w:rPr>
      </w:pPr>
    </w:p>
    <w:p w14:paraId="195E80D4" w14:textId="1DD24968" w:rsidR="00411F52" w:rsidRPr="005B0DDC" w:rsidRDefault="00411F52" w:rsidP="00411F52">
      <w:pPr>
        <w:pStyle w:val="BodyText2"/>
        <w:ind w:left="990"/>
        <w:rPr>
          <w:rFonts w:asciiTheme="minorHAnsi" w:hAnsiTheme="minorHAnsi" w:cstheme="minorHAnsi"/>
          <w:b/>
          <w:bCs/>
          <w:cs/>
          <w:lang w:val="en-US"/>
        </w:rPr>
        <w:sectPr w:rsidR="00411F52" w:rsidRPr="005B0DDC" w:rsidSect="00251E32">
          <w:headerReference w:type="default" r:id="rId15"/>
          <w:pgSz w:w="11909" w:h="16834" w:code="9"/>
          <w:pgMar w:top="1152" w:right="1019" w:bottom="1152" w:left="691" w:header="720" w:footer="720" w:gutter="0"/>
          <w:paperSrc w:first="7" w:other="7"/>
          <w:cols w:space="720"/>
          <w:docGrid w:linePitch="245"/>
        </w:sectPr>
      </w:pPr>
    </w:p>
    <w:p w14:paraId="74B86040" w14:textId="448060F0" w:rsidR="009C211E" w:rsidRPr="00D534F2" w:rsidRDefault="008A0ACB" w:rsidP="00DB61ED">
      <w:pPr>
        <w:pStyle w:val="BodyText2"/>
        <w:numPr>
          <w:ilvl w:val="0"/>
          <w:numId w:val="29"/>
        </w:numPr>
        <w:ind w:left="990" w:hanging="540"/>
        <w:rPr>
          <w:rFonts w:asciiTheme="minorHAnsi" w:hAnsiTheme="minorHAnsi" w:cstheme="minorHAnsi"/>
          <w:b/>
          <w:bCs/>
          <w:rtl/>
          <w:cs/>
          <w:lang w:val="en-US"/>
        </w:rPr>
      </w:pPr>
      <w:r w:rsidRPr="00D534F2"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เ</w:t>
      </w:r>
      <w:r w:rsidR="009C211E" w:rsidRPr="00D534F2">
        <w:rPr>
          <w:rFonts w:asciiTheme="minorHAnsi" w:hAnsiTheme="minorHAnsi" w:cstheme="minorHAnsi"/>
          <w:b/>
          <w:bCs/>
          <w:cs/>
          <w:lang w:val="en-US"/>
        </w:rPr>
        <w:t>งินลงทุนใน</w:t>
      </w:r>
      <w:r w:rsidR="00131411" w:rsidRPr="00DB61ED">
        <w:rPr>
          <w:rFonts w:asciiTheme="minorHAnsi" w:hAnsiTheme="minorHAnsi" w:cstheme="minorHAnsi" w:hint="cs"/>
          <w:b/>
          <w:bCs/>
          <w:cs/>
          <w:lang w:val="en-US"/>
        </w:rPr>
        <w:t>บริษัท</w:t>
      </w:r>
      <w:r w:rsidR="00131411" w:rsidRPr="00D534F2">
        <w:rPr>
          <w:rFonts w:asciiTheme="minorHAnsi" w:hAnsiTheme="minorHAnsi" w:cstheme="minorHAnsi" w:hint="cs"/>
          <w:b/>
          <w:bCs/>
          <w:cs/>
          <w:lang w:val="en-US"/>
        </w:rPr>
        <w:t>ร่วมและ</w:t>
      </w:r>
      <w:r w:rsidR="00781911" w:rsidRPr="00D534F2">
        <w:rPr>
          <w:rFonts w:asciiTheme="minorHAnsi" w:hAnsiTheme="minorHAnsi" w:cstheme="minorHAnsi" w:hint="cs"/>
          <w:b/>
          <w:bCs/>
          <w:cs/>
          <w:lang w:val="en-US"/>
        </w:rPr>
        <w:t>การร่วมค้า</w:t>
      </w:r>
    </w:p>
    <w:p w14:paraId="60516804" w14:textId="653F5BBB" w:rsidR="009C211E" w:rsidRDefault="009C211E" w:rsidP="00CF6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282DBCAB" w14:textId="6BBCE5EA" w:rsidR="00B80C3D" w:rsidRDefault="007A3E4A" w:rsidP="00F40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468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 w:hint="cs"/>
          <w:sz w:val="30"/>
          <w:szCs w:val="30"/>
          <w:cs/>
        </w:rPr>
        <w:t>รายละเอียดเงินลงทุนในบริษัทร่วมและการร่วมค้า</w:t>
      </w:r>
      <w:r w:rsidR="006810F2">
        <w:rPr>
          <w:rFonts w:asciiTheme="majorHAnsi" w:hAnsiTheme="majorHAnsi" w:cstheme="majorHAnsi" w:hint="cs"/>
          <w:sz w:val="30"/>
          <w:szCs w:val="30"/>
          <w:cs/>
        </w:rPr>
        <w:t>และ</w:t>
      </w:r>
      <w:r w:rsidR="00B80C3D">
        <w:rPr>
          <w:rFonts w:asciiTheme="majorHAnsi" w:hAnsiTheme="majorHAnsi" w:cstheme="majorHAnsi" w:hint="cs"/>
          <w:sz w:val="30"/>
          <w:szCs w:val="30"/>
          <w:cs/>
        </w:rPr>
        <w:t xml:space="preserve">รายการเคลื่อนไหวสำหรับปีสิ้นสุดวันที่ </w:t>
      </w:r>
      <w:r w:rsidR="00A301CB" w:rsidRPr="00A301CB">
        <w:rPr>
          <w:rFonts w:asciiTheme="majorHAnsi" w:hAnsiTheme="majorHAnsi" w:cstheme="majorHAnsi"/>
          <w:sz w:val="30"/>
          <w:szCs w:val="30"/>
        </w:rPr>
        <w:t>31</w:t>
      </w:r>
      <w:r w:rsidR="00B80C3D">
        <w:rPr>
          <w:rFonts w:asciiTheme="majorHAnsi" w:hAnsiTheme="majorHAnsi" w:cstheme="majorHAnsi"/>
          <w:sz w:val="30"/>
          <w:szCs w:val="30"/>
        </w:rPr>
        <w:t xml:space="preserve"> </w:t>
      </w:r>
      <w:r w:rsidR="00B80C3D">
        <w:rPr>
          <w:rFonts w:asciiTheme="majorHAnsi" w:hAnsiTheme="majorHAnsi" w:cstheme="majorHAnsi" w:hint="cs"/>
          <w:sz w:val="30"/>
          <w:szCs w:val="30"/>
          <w:cs/>
        </w:rPr>
        <w:t xml:space="preserve">ธันวาคม </w:t>
      </w:r>
      <w:r w:rsidR="00A301CB" w:rsidRPr="00A301CB">
        <w:rPr>
          <w:rFonts w:asciiTheme="majorHAnsi" w:hAnsiTheme="majorHAnsi" w:cstheme="majorHAnsi"/>
          <w:sz w:val="30"/>
          <w:szCs w:val="30"/>
        </w:rPr>
        <w:t>256</w:t>
      </w:r>
      <w:r w:rsidR="009B7A73">
        <w:rPr>
          <w:rFonts w:asciiTheme="majorHAnsi" w:hAnsiTheme="majorHAnsi" w:cstheme="majorHAnsi"/>
          <w:sz w:val="30"/>
          <w:szCs w:val="30"/>
        </w:rPr>
        <w:t>8</w:t>
      </w:r>
      <w:r w:rsidR="00B80C3D">
        <w:rPr>
          <w:rFonts w:asciiTheme="majorHAnsi" w:hAnsiTheme="majorHAnsi" w:cstheme="majorHAnsi"/>
          <w:sz w:val="30"/>
          <w:szCs w:val="30"/>
        </w:rPr>
        <w:t xml:space="preserve"> </w:t>
      </w:r>
      <w:r w:rsidR="00B80C3D">
        <w:rPr>
          <w:rFonts w:asciiTheme="majorHAnsi" w:hAnsiTheme="majorHAnsi" w:cstheme="majorHAnsi" w:hint="cs"/>
          <w:sz w:val="30"/>
          <w:szCs w:val="30"/>
          <w:cs/>
        </w:rPr>
        <w:t>มีดังต่อไปนี้</w:t>
      </w:r>
    </w:p>
    <w:p w14:paraId="14BFCF63" w14:textId="1D7EF29A" w:rsidR="0044506A" w:rsidRPr="001F398E" w:rsidRDefault="0044506A" w:rsidP="00B80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rPr>
          <w:rFonts w:asciiTheme="majorHAnsi" w:hAnsiTheme="majorHAnsi" w:cstheme="majorHAnsi"/>
          <w:sz w:val="30"/>
          <w:szCs w:val="30"/>
          <w:cs/>
        </w:rPr>
      </w:pPr>
    </w:p>
    <w:tbl>
      <w:tblPr>
        <w:tblW w:w="4799" w:type="pct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126"/>
        <w:gridCol w:w="1821"/>
        <w:gridCol w:w="1005"/>
        <w:gridCol w:w="180"/>
        <w:gridCol w:w="1079"/>
        <w:gridCol w:w="179"/>
        <w:gridCol w:w="902"/>
        <w:gridCol w:w="179"/>
        <w:gridCol w:w="813"/>
        <w:gridCol w:w="179"/>
        <w:gridCol w:w="899"/>
        <w:gridCol w:w="179"/>
        <w:gridCol w:w="899"/>
        <w:gridCol w:w="179"/>
        <w:gridCol w:w="899"/>
        <w:gridCol w:w="179"/>
        <w:gridCol w:w="902"/>
        <w:gridCol w:w="179"/>
        <w:gridCol w:w="908"/>
        <w:gridCol w:w="179"/>
        <w:gridCol w:w="1076"/>
      </w:tblGrid>
      <w:tr w:rsidR="00E919B3" w:rsidRPr="009A67B8" w14:paraId="7E707334" w14:textId="77777777" w:rsidTr="00253632">
        <w:trPr>
          <w:cantSplit/>
          <w:trHeight w:val="58"/>
          <w:tblHeader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716669A0" w14:textId="77777777" w:rsidR="001F59DB" w:rsidRPr="009A67B8" w:rsidRDefault="001F59DB">
            <w:pPr>
              <w:tabs>
                <w:tab w:val="clear" w:pos="1644"/>
              </w:tabs>
              <w:ind w:right="-277"/>
              <w:jc w:val="thaiDistribute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00EF09D4" w14:textId="77777777" w:rsidR="001F59DB" w:rsidRPr="009A67B8" w:rsidRDefault="001F59DB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3680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6D58B04D" w14:textId="47AF6E22" w:rsidR="001F59DB" w:rsidRPr="009A67B8" w:rsidRDefault="001F59DB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US"/>
              </w:rPr>
            </w:pPr>
            <w:r w:rsidRPr="009A67B8"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2B34EA" w:rsidRPr="009A67B8" w14:paraId="1F64AFBC" w14:textId="77777777" w:rsidTr="00253632">
        <w:trPr>
          <w:cantSplit/>
          <w:trHeight w:val="216"/>
          <w:tblHeader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3B009996" w14:textId="77777777" w:rsidR="00B92A40" w:rsidRPr="009A67B8" w:rsidRDefault="00B92A40">
            <w:pPr>
              <w:tabs>
                <w:tab w:val="clear" w:pos="1644"/>
              </w:tabs>
              <w:ind w:right="-277"/>
              <w:jc w:val="thaiDistribute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2110E789" w14:textId="77777777" w:rsidR="00B92A40" w:rsidRPr="009A67B8" w:rsidRDefault="00B92A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36A8" w14:textId="77777777" w:rsidR="00B92A40" w:rsidRPr="009A67B8" w:rsidRDefault="00B92A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HAnsi" w:hAnsiTheme="majorHAnsi" w:cstheme="majorHAnsi"/>
                <w:szCs w:val="22"/>
                <w:cs/>
                <w:lang w:val="en-US" w:bidi="th-TH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130943D" w14:textId="77777777" w:rsidR="00B92A40" w:rsidRPr="009A67B8" w:rsidRDefault="00B92A40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ajorHAnsi" w:hAnsiTheme="majorHAnsi" w:cstheme="majorHAnsi"/>
                <w:szCs w:val="22"/>
                <w:cs/>
                <w:lang w:val="en-US" w:bidi="th-TH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3AD65" w14:textId="77777777" w:rsidR="00B92A40" w:rsidRPr="009A67B8" w:rsidRDefault="00B92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FCF3D" w14:textId="77777777" w:rsidR="00B92A40" w:rsidRPr="009A67B8" w:rsidRDefault="00B92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442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3E0AE" w14:textId="40761566" w:rsidR="00B92A40" w:rsidRPr="009A67B8" w:rsidRDefault="00B92A4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  <w:lang w:val="en-US"/>
              </w:rPr>
              <w:t>รายการเคลื่อนไหวระหว่างปี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98ADC1F" w14:textId="77777777" w:rsidR="00B92A40" w:rsidRPr="009A67B8" w:rsidRDefault="00B92A4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C563A" w14:textId="238C544D" w:rsidR="00B92A40" w:rsidRPr="009A67B8" w:rsidRDefault="00B92A4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</w:tr>
      <w:tr w:rsidR="00253632" w:rsidRPr="009A67B8" w14:paraId="624CEED0" w14:textId="77777777" w:rsidTr="00253632">
        <w:trPr>
          <w:cantSplit/>
          <w:trHeight w:val="80"/>
          <w:tblHeader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7B35F8A4" w14:textId="77777777" w:rsidR="008F0FA7" w:rsidRPr="009A67B8" w:rsidRDefault="008F0FA7">
            <w:pPr>
              <w:tabs>
                <w:tab w:val="clear" w:pos="1644"/>
              </w:tabs>
              <w:ind w:right="-277"/>
              <w:jc w:val="thaiDistribute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6090ABB4" w14:textId="77777777" w:rsidR="008F0FA7" w:rsidRPr="009A67B8" w:rsidRDefault="008F0F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36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918099C" w14:textId="6C8BF82B" w:rsidR="008F0FA7" w:rsidRPr="009A67B8" w:rsidRDefault="008F0FA7" w:rsidP="008F0F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HAnsi" w:hAnsiTheme="majorHAnsi" w:cstheme="majorHAnsi"/>
                <w:szCs w:val="22"/>
                <w:cs/>
                <w:lang w:val="en-US" w:bidi="th-TH"/>
              </w:rPr>
            </w:pPr>
            <w:r w:rsidRPr="009A67B8">
              <w:rPr>
                <w:rFonts w:asciiTheme="majorHAnsi" w:hAnsiTheme="majorHAnsi" w:cstheme="majorHAnsi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A356AC2" w14:textId="77777777" w:rsidR="008F0FA7" w:rsidRPr="009A67B8" w:rsidRDefault="008F0FA7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ajorHAnsi" w:hAnsiTheme="majorHAnsi" w:cstheme="majorHAnsi"/>
                <w:szCs w:val="22"/>
                <w:cs/>
                <w:lang w:val="en-US" w:bidi="th-TH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4A34BF95" w14:textId="77777777" w:rsidR="008F0FA7" w:rsidRPr="009A67B8" w:rsidRDefault="008F0FA7" w:rsidP="006E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มูลค่าตามวิธี</w:t>
            </w:r>
          </w:p>
          <w:p w14:paraId="0E4D5A17" w14:textId="2273A95B" w:rsidR="008F0FA7" w:rsidRPr="009A67B8" w:rsidRDefault="008F0FA7" w:rsidP="006E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CE04" w14:textId="77777777" w:rsidR="008F0FA7" w:rsidRPr="009A67B8" w:rsidRDefault="008F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02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1AFD132" w14:textId="77777777" w:rsidR="008F0FA7" w:rsidRDefault="008F0FA7" w:rsidP="00790341">
            <w:pPr>
              <w:pStyle w:val="BodyText"/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04D08ED" w14:textId="77777777" w:rsidR="008F0FA7" w:rsidRDefault="008F0FA7" w:rsidP="00790341">
            <w:pPr>
              <w:pStyle w:val="BodyText"/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7849874" w14:textId="77777777" w:rsidR="008F0FA7" w:rsidRDefault="008F0FA7" w:rsidP="00790341">
            <w:pPr>
              <w:pStyle w:val="BodyText"/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06B1B64" w14:textId="465C21AC" w:rsidR="008F0FA7" w:rsidRPr="009A67B8" w:rsidRDefault="008F0FA7" w:rsidP="00790341">
            <w:pPr>
              <w:pStyle w:val="BodyText"/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ซื้อ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6B548" w14:textId="77777777" w:rsidR="008F0FA7" w:rsidRPr="009A67B8" w:rsidRDefault="008F0F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ajorHAnsi" w:hAnsiTheme="majorHAnsi" w:cstheme="maj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72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5267725" w14:textId="77777777" w:rsidR="008F0FA7" w:rsidRDefault="008F0FA7" w:rsidP="00790341">
            <w:pPr>
              <w:pStyle w:val="BodyText"/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BEE758C" w14:textId="77777777" w:rsidR="008F0FA7" w:rsidRDefault="008F0FA7" w:rsidP="00790341">
            <w:pPr>
              <w:pStyle w:val="BodyText"/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5BA7535" w14:textId="77777777" w:rsidR="008F0FA7" w:rsidRDefault="008F0FA7" w:rsidP="00790341">
            <w:pPr>
              <w:pStyle w:val="BodyText"/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465387E" w14:textId="662071CB" w:rsidR="008F0FA7" w:rsidRPr="009A67B8" w:rsidRDefault="008F0FA7" w:rsidP="00790341">
            <w:pPr>
              <w:pStyle w:val="BodyText"/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ขาย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E921" w14:textId="77777777" w:rsidR="008F0FA7" w:rsidRPr="009A67B8" w:rsidRDefault="008F0F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ajorHAnsi" w:hAnsiTheme="majorHAnsi" w:cstheme="maj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01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3153C21" w14:textId="77777777" w:rsidR="008F0FA7" w:rsidRDefault="008F0FA7" w:rsidP="00790341">
            <w:pPr>
              <w:pStyle w:val="BodyText"/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8B0C1C8" w14:textId="77777777" w:rsidR="008F0FA7" w:rsidRDefault="008F0FA7" w:rsidP="00790341">
            <w:pPr>
              <w:pStyle w:val="BodyText"/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AE0690A" w14:textId="10B0C636" w:rsidR="008F0FA7" w:rsidRPr="009A67B8" w:rsidRDefault="008F0FA7" w:rsidP="00790341">
            <w:pPr>
              <w:pStyle w:val="BodyText"/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ส่วนแบ่งกำไร</w:t>
            </w: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(ขาดทุน)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A5424" w14:textId="77777777" w:rsidR="008F0FA7" w:rsidRPr="009A67B8" w:rsidRDefault="008F0F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ajorHAnsi" w:hAnsiTheme="majorHAnsi" w:cstheme="maj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01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A0C940A" w14:textId="77777777" w:rsidR="008F0FA7" w:rsidRDefault="008F0FA7" w:rsidP="0079034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Cs w:val="22"/>
                <w:lang w:bidi="th-TH"/>
              </w:rPr>
            </w:pPr>
          </w:p>
          <w:p w14:paraId="22F5AA19" w14:textId="77777777" w:rsidR="008F0FA7" w:rsidRDefault="008F0FA7" w:rsidP="0079034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Cs w:val="22"/>
                <w:lang w:bidi="th-TH"/>
              </w:rPr>
            </w:pPr>
          </w:p>
          <w:p w14:paraId="5A26C52C" w14:textId="1F97F098" w:rsidR="008F0FA7" w:rsidRPr="009A67B8" w:rsidRDefault="008F0FA7" w:rsidP="0079034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Cs w:val="22"/>
                <w:lang w:bidi="th-TH"/>
              </w:rPr>
            </w:pPr>
            <w:r w:rsidRPr="009A67B8">
              <w:rPr>
                <w:rFonts w:asciiTheme="majorHAnsi" w:hAnsiTheme="majorHAnsi" w:cstheme="majorHAnsi"/>
                <w:szCs w:val="22"/>
                <w:cs/>
                <w:lang w:bidi="th-TH"/>
              </w:rPr>
              <w:t>รายได้</w:t>
            </w:r>
          </w:p>
          <w:p w14:paraId="503D48FE" w14:textId="3A90A56B" w:rsidR="008F0FA7" w:rsidRPr="009A67B8" w:rsidRDefault="008F0FA7" w:rsidP="0079034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Cs w:val="22"/>
                <w:cs/>
                <w:lang w:val="en-US"/>
              </w:rPr>
            </w:pPr>
            <w:r w:rsidRPr="009A67B8">
              <w:rPr>
                <w:rFonts w:asciiTheme="majorHAnsi" w:hAnsiTheme="majorHAnsi" w:cstheme="majorHAnsi"/>
                <w:szCs w:val="22"/>
                <w:cs/>
                <w:lang w:bidi="th-TH"/>
              </w:rPr>
              <w:t>เงินปันผล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A26146F" w14:textId="77777777" w:rsidR="008F0FA7" w:rsidRPr="009A67B8" w:rsidRDefault="008F0F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ajorHAnsi" w:hAnsiTheme="majorHAnsi" w:cstheme="maj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6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18BA4E" w14:textId="77777777" w:rsidR="008F0FA7" w:rsidRPr="009A67B8" w:rsidRDefault="008F0FA7" w:rsidP="00CA34E1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  <w:lang w:val="en-US"/>
              </w:rPr>
              <w:t>โอนเปลี่ยนแปลง</w:t>
            </w:r>
          </w:p>
          <w:p w14:paraId="01EAD034" w14:textId="06ADA828" w:rsidR="008F0FA7" w:rsidRPr="009A67B8" w:rsidRDefault="008F0FA7" w:rsidP="00CA34E1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  <w:lang w:val="en-US"/>
              </w:rPr>
              <w:t>สถานะเงินลงทุน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8420141" w14:textId="77777777" w:rsidR="008F0FA7" w:rsidRPr="009A67B8" w:rsidRDefault="008F0FA7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304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E555264" w14:textId="77777777" w:rsidR="008F0FA7" w:rsidRDefault="008F0FA7" w:rsidP="007903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0D98EF1" w14:textId="77777777" w:rsidR="008F0FA7" w:rsidRDefault="008F0FA7" w:rsidP="007903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83134E9" w14:textId="51BB1320" w:rsidR="008F0FA7" w:rsidRDefault="008F0FA7" w:rsidP="007903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ขาดทุนจาก</w:t>
            </w:r>
          </w:p>
          <w:p w14:paraId="155A79EC" w14:textId="1CD5913B" w:rsidR="008F0FA7" w:rsidRPr="009A67B8" w:rsidRDefault="008F0FA7" w:rsidP="007903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  <w:highlight w:val="yellow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250983F" w14:textId="77777777" w:rsidR="008F0FA7" w:rsidRPr="009A67B8" w:rsidRDefault="008F0FA7" w:rsidP="006E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630F7" w14:textId="3F2B7C69" w:rsidR="008F0FA7" w:rsidRPr="009A67B8" w:rsidRDefault="008F0FA7" w:rsidP="006E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มูลค่าตามวิธี</w:t>
            </w:r>
          </w:p>
          <w:p w14:paraId="0736F475" w14:textId="40F1507E" w:rsidR="008F0FA7" w:rsidRPr="009A67B8" w:rsidRDefault="008F0FA7" w:rsidP="006E1DB1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ส่วนได้เสีย</w:t>
            </w:r>
          </w:p>
        </w:tc>
      </w:tr>
      <w:tr w:rsidR="00253632" w:rsidRPr="009A67B8" w14:paraId="5053AA71" w14:textId="77777777" w:rsidTr="00253632">
        <w:trPr>
          <w:cantSplit/>
          <w:trHeight w:val="305"/>
          <w:tblHeader/>
        </w:trPr>
        <w:tc>
          <w:tcPr>
            <w:tcW w:w="711" w:type="pct"/>
            <w:vMerge w:val="restart"/>
            <w:tcBorders>
              <w:top w:val="nil"/>
              <w:left w:val="nil"/>
              <w:right w:val="nil"/>
            </w:tcBorders>
          </w:tcPr>
          <w:p w14:paraId="3C729840" w14:textId="77777777" w:rsidR="008F0FA7" w:rsidRPr="009A67B8" w:rsidRDefault="008F0FA7">
            <w:pPr>
              <w:tabs>
                <w:tab w:val="clear" w:pos="1644"/>
              </w:tabs>
              <w:ind w:right="-277"/>
              <w:jc w:val="thaiDistribute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3479E4D" w14:textId="77777777" w:rsidR="008F0FA7" w:rsidRPr="009A67B8" w:rsidRDefault="008F0F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Cs w:val="22"/>
                <w:cs/>
                <w:lang w:bidi="th-TH"/>
              </w:rPr>
            </w:pPr>
            <w:r w:rsidRPr="009A67B8">
              <w:rPr>
                <w:rFonts w:asciiTheme="majorHAnsi" w:hAnsiTheme="majorHAnsi" w:cstheme="majorHAnsi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336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747BBAAD" w14:textId="2805433B" w:rsidR="008F0FA7" w:rsidRPr="009A67B8" w:rsidRDefault="008F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DADE05E" w14:textId="77777777" w:rsidR="008F0FA7" w:rsidRPr="009A67B8" w:rsidRDefault="008F0FA7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B2C6A02" w14:textId="77777777" w:rsidR="008F0FA7" w:rsidRDefault="008F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 w:hint="cs"/>
                <w:sz w:val="22"/>
                <w:szCs w:val="22"/>
                <w:cs/>
              </w:rPr>
              <w:t xml:space="preserve">ณ วันที่ </w:t>
            </w:r>
          </w:p>
          <w:p w14:paraId="2D1B8873" w14:textId="5277DB7F" w:rsidR="008F0FA7" w:rsidRPr="009A67B8" w:rsidRDefault="008F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5B511C">
              <w:rPr>
                <w:rFonts w:asciiTheme="majorHAnsi" w:hAnsiTheme="majorHAnsi" w:cstheme="majorHAnsi" w:hint="cs"/>
                <w:sz w:val="22"/>
                <w:szCs w:val="22"/>
              </w:rPr>
              <w:t>1</w:t>
            </w:r>
            <w:r>
              <w:rPr>
                <w:rFonts w:asciiTheme="majorHAnsi" w:hAnsiTheme="majorHAnsi" w:cstheme="majorHAnsi" w:hint="cs"/>
                <w:sz w:val="22"/>
                <w:szCs w:val="22"/>
                <w:cs/>
              </w:rPr>
              <w:t xml:space="preserve"> มกราคม </w:t>
            </w:r>
            <w:r w:rsidRPr="005B511C">
              <w:rPr>
                <w:rFonts w:asciiTheme="majorHAnsi" w:hAnsiTheme="majorHAnsi" w:cstheme="majorHAnsi" w:hint="cs"/>
                <w:sz w:val="22"/>
                <w:szCs w:val="22"/>
              </w:rPr>
              <w:t>2568</w:t>
            </w:r>
          </w:p>
        </w:tc>
        <w:tc>
          <w:tcPr>
            <w:tcW w:w="60" w:type="pct"/>
            <w:vMerge w:val="restart"/>
            <w:tcBorders>
              <w:top w:val="nil"/>
              <w:left w:val="nil"/>
              <w:right w:val="nil"/>
            </w:tcBorders>
          </w:tcPr>
          <w:p w14:paraId="144E6964" w14:textId="77777777" w:rsidR="008F0FA7" w:rsidRPr="009A67B8" w:rsidRDefault="008F0F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2" w:type="pct"/>
            <w:vMerge/>
            <w:tcBorders>
              <w:left w:val="nil"/>
              <w:right w:val="nil"/>
            </w:tcBorders>
            <w:vAlign w:val="bottom"/>
          </w:tcPr>
          <w:p w14:paraId="1F2DCAFE" w14:textId="35077B06" w:rsidR="008F0FA7" w:rsidRPr="009A67B8" w:rsidRDefault="008F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vMerge w:val="restart"/>
            <w:tcBorders>
              <w:top w:val="nil"/>
              <w:left w:val="nil"/>
              <w:right w:val="nil"/>
            </w:tcBorders>
          </w:tcPr>
          <w:p w14:paraId="3AD12573" w14:textId="77777777" w:rsidR="008F0FA7" w:rsidRPr="009A67B8" w:rsidRDefault="008F0FA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vMerge/>
            <w:tcBorders>
              <w:left w:val="nil"/>
              <w:right w:val="nil"/>
            </w:tcBorders>
            <w:vAlign w:val="bottom"/>
          </w:tcPr>
          <w:p w14:paraId="049688F1" w14:textId="2C950C41" w:rsidR="008F0FA7" w:rsidRPr="009A67B8" w:rsidRDefault="008F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60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E104910" w14:textId="77777777" w:rsidR="008F0FA7" w:rsidRPr="009A67B8" w:rsidRDefault="008F0FA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1" w:type="pct"/>
            <w:vMerge/>
            <w:tcBorders>
              <w:left w:val="nil"/>
              <w:right w:val="nil"/>
            </w:tcBorders>
            <w:vAlign w:val="bottom"/>
          </w:tcPr>
          <w:p w14:paraId="71CFB789" w14:textId="490B5557" w:rsidR="008F0FA7" w:rsidRPr="009A67B8" w:rsidRDefault="008F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vMerge w:val="restart"/>
            <w:tcBorders>
              <w:top w:val="nil"/>
              <w:left w:val="nil"/>
              <w:right w:val="nil"/>
            </w:tcBorders>
          </w:tcPr>
          <w:p w14:paraId="48C102F9" w14:textId="77777777" w:rsidR="008F0FA7" w:rsidRPr="009A67B8" w:rsidRDefault="008F0F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Cs w:val="22"/>
                <w:lang w:bidi="th-TH"/>
              </w:rPr>
            </w:pPr>
          </w:p>
        </w:tc>
        <w:tc>
          <w:tcPr>
            <w:tcW w:w="301" w:type="pct"/>
            <w:vMerge/>
            <w:tcBorders>
              <w:left w:val="nil"/>
              <w:right w:val="nil"/>
            </w:tcBorders>
            <w:vAlign w:val="bottom"/>
          </w:tcPr>
          <w:p w14:paraId="095B9741" w14:textId="7CBA0D61" w:rsidR="008F0FA7" w:rsidRPr="009A67B8" w:rsidRDefault="008F0F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Cs w:val="22"/>
                <w:lang w:bidi="th-TH"/>
              </w:rPr>
            </w:pPr>
          </w:p>
        </w:tc>
        <w:tc>
          <w:tcPr>
            <w:tcW w:w="60" w:type="pct"/>
            <w:vMerge w:val="restart"/>
            <w:tcBorders>
              <w:top w:val="nil"/>
              <w:left w:val="nil"/>
              <w:right w:val="nil"/>
            </w:tcBorders>
          </w:tcPr>
          <w:p w14:paraId="19C63C5B" w14:textId="77777777" w:rsidR="008F0FA7" w:rsidRPr="009A67B8" w:rsidRDefault="008F0F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Cs w:val="22"/>
                <w:lang w:bidi="th-TH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57AD83" w14:textId="77777777" w:rsidR="008F0FA7" w:rsidRDefault="008F0FA7" w:rsidP="00CA34E1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65063B2F" w14:textId="458B415F" w:rsidR="008F0FA7" w:rsidRPr="009A67B8" w:rsidRDefault="008F0FA7" w:rsidP="00CA34E1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60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968E5" w14:textId="77777777" w:rsidR="008F0FA7" w:rsidRPr="009A67B8" w:rsidRDefault="008F0FA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CB8D11" w14:textId="77777777" w:rsidR="008F0FA7" w:rsidRDefault="008F0FA7" w:rsidP="00CA34E1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58D9E578" w14:textId="60A81F74" w:rsidR="008F0FA7" w:rsidRPr="009A67B8" w:rsidRDefault="008F0FA7" w:rsidP="00CA34E1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60" w:type="pct"/>
            <w:vMerge w:val="restart"/>
            <w:tcBorders>
              <w:top w:val="nil"/>
              <w:left w:val="nil"/>
              <w:right w:val="nil"/>
            </w:tcBorders>
          </w:tcPr>
          <w:p w14:paraId="3A4502FD" w14:textId="77777777" w:rsidR="008F0FA7" w:rsidRPr="009A67B8" w:rsidRDefault="008F0FA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4" w:type="pct"/>
            <w:vMerge/>
            <w:tcBorders>
              <w:left w:val="nil"/>
              <w:right w:val="nil"/>
            </w:tcBorders>
          </w:tcPr>
          <w:p w14:paraId="75F045F5" w14:textId="77777777" w:rsidR="008F0FA7" w:rsidRPr="009A67B8" w:rsidRDefault="008F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vMerge w:val="restart"/>
            <w:tcBorders>
              <w:top w:val="nil"/>
              <w:left w:val="nil"/>
              <w:right w:val="nil"/>
            </w:tcBorders>
          </w:tcPr>
          <w:p w14:paraId="75FD01F2" w14:textId="77777777" w:rsidR="008F0FA7" w:rsidRPr="009A67B8" w:rsidRDefault="008F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1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7E76F46" w14:textId="77777777" w:rsidR="008F0FA7" w:rsidRDefault="008F0FA7" w:rsidP="005E4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 w:hint="cs"/>
                <w:sz w:val="22"/>
                <w:szCs w:val="22"/>
                <w:cs/>
              </w:rPr>
              <w:t xml:space="preserve">ณ วันที่ </w:t>
            </w:r>
          </w:p>
          <w:p w14:paraId="32F0860F" w14:textId="2BCC1E51" w:rsidR="008F0FA7" w:rsidRPr="009A67B8" w:rsidRDefault="008F0FA7" w:rsidP="005E4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5B511C">
              <w:rPr>
                <w:rFonts w:asciiTheme="majorHAnsi" w:hAnsiTheme="majorHAnsi" w:cstheme="majorHAnsi" w:hint="cs"/>
                <w:sz w:val="22"/>
                <w:szCs w:val="22"/>
              </w:rPr>
              <w:t>1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 w:hint="cs"/>
                <w:sz w:val="22"/>
                <w:szCs w:val="22"/>
                <w:cs/>
              </w:rPr>
              <w:t xml:space="preserve">ธันวาคม </w:t>
            </w:r>
            <w:r w:rsidRPr="005B511C">
              <w:rPr>
                <w:rFonts w:asciiTheme="majorHAnsi" w:hAnsiTheme="majorHAnsi" w:cstheme="majorHAnsi" w:hint="cs"/>
                <w:sz w:val="22"/>
                <w:szCs w:val="22"/>
              </w:rPr>
              <w:t>2568</w:t>
            </w:r>
          </w:p>
        </w:tc>
      </w:tr>
      <w:tr w:rsidR="00253632" w:rsidRPr="009A67B8" w14:paraId="09119F10" w14:textId="77777777" w:rsidTr="00253632">
        <w:trPr>
          <w:cantSplit/>
          <w:trHeight w:val="223"/>
          <w:tblHeader/>
        </w:trPr>
        <w:tc>
          <w:tcPr>
            <w:tcW w:w="711" w:type="pct"/>
            <w:vMerge/>
            <w:tcBorders>
              <w:left w:val="nil"/>
              <w:bottom w:val="nil"/>
              <w:right w:val="nil"/>
            </w:tcBorders>
          </w:tcPr>
          <w:p w14:paraId="30444F28" w14:textId="77777777" w:rsidR="008F0FA7" w:rsidRPr="009A67B8" w:rsidRDefault="008F0FA7">
            <w:pPr>
              <w:tabs>
                <w:tab w:val="clear" w:pos="1644"/>
              </w:tabs>
              <w:ind w:right="-277"/>
              <w:jc w:val="thaiDistribute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9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479D8513" w14:textId="77777777" w:rsidR="008F0FA7" w:rsidRPr="009A67B8" w:rsidRDefault="008F0F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Cs w:val="22"/>
                <w:cs/>
                <w:lang w:val="en-US" w:bidi="th-TH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7180D" w14:textId="485E96EE" w:rsidR="008F0FA7" w:rsidRPr="009A67B8" w:rsidRDefault="008F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2568</w:t>
            </w:r>
          </w:p>
        </w:tc>
        <w:tc>
          <w:tcPr>
            <w:tcW w:w="6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08325EA7" w14:textId="77777777" w:rsidR="008F0FA7" w:rsidRPr="009A67B8" w:rsidRDefault="008F0FA7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0F65DB6D" w14:textId="77777777" w:rsidR="008F0FA7" w:rsidRDefault="008F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60" w:type="pct"/>
            <w:vMerge/>
            <w:tcBorders>
              <w:left w:val="nil"/>
              <w:bottom w:val="nil"/>
              <w:right w:val="nil"/>
            </w:tcBorders>
          </w:tcPr>
          <w:p w14:paraId="519FB0C3" w14:textId="77777777" w:rsidR="008F0FA7" w:rsidRPr="009A67B8" w:rsidRDefault="008F0F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764D07F5" w14:textId="77777777" w:rsidR="008F0FA7" w:rsidRPr="009A67B8" w:rsidRDefault="008F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vMerge/>
            <w:tcBorders>
              <w:left w:val="nil"/>
              <w:bottom w:val="nil"/>
              <w:right w:val="nil"/>
            </w:tcBorders>
          </w:tcPr>
          <w:p w14:paraId="043745BB" w14:textId="77777777" w:rsidR="008F0FA7" w:rsidRPr="009A67B8" w:rsidRDefault="008F0FA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77AD6FF" w14:textId="77777777" w:rsidR="008F0FA7" w:rsidRPr="009A67B8" w:rsidRDefault="008F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6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1E96DA18" w14:textId="77777777" w:rsidR="008F0FA7" w:rsidRPr="009A67B8" w:rsidRDefault="008F0FA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1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1C397BF3" w14:textId="77777777" w:rsidR="008F0FA7" w:rsidRPr="009A67B8" w:rsidRDefault="008F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vMerge/>
            <w:tcBorders>
              <w:left w:val="nil"/>
              <w:bottom w:val="nil"/>
              <w:right w:val="nil"/>
            </w:tcBorders>
          </w:tcPr>
          <w:p w14:paraId="6454D9B7" w14:textId="77777777" w:rsidR="008F0FA7" w:rsidRPr="009A67B8" w:rsidRDefault="008F0F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Cs w:val="22"/>
                <w:lang w:bidi="th-TH"/>
              </w:rPr>
            </w:pPr>
          </w:p>
        </w:tc>
        <w:tc>
          <w:tcPr>
            <w:tcW w:w="301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2631236A" w14:textId="77777777" w:rsidR="008F0FA7" w:rsidRPr="009A67B8" w:rsidRDefault="008F0F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Cs w:val="22"/>
                <w:lang w:bidi="th-TH"/>
              </w:rPr>
            </w:pPr>
          </w:p>
        </w:tc>
        <w:tc>
          <w:tcPr>
            <w:tcW w:w="60" w:type="pct"/>
            <w:vMerge/>
            <w:tcBorders>
              <w:left w:val="nil"/>
              <w:bottom w:val="nil"/>
              <w:right w:val="nil"/>
            </w:tcBorders>
          </w:tcPr>
          <w:p w14:paraId="46285C7E" w14:textId="77777777" w:rsidR="008F0FA7" w:rsidRPr="009A67B8" w:rsidRDefault="008F0F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Cs w:val="22"/>
                <w:lang w:bidi="th-TH"/>
              </w:rPr>
            </w:pPr>
          </w:p>
        </w:tc>
        <w:tc>
          <w:tcPr>
            <w:tcW w:w="301" w:type="pct"/>
            <w:vMerge/>
            <w:tcBorders>
              <w:left w:val="nil"/>
              <w:bottom w:val="nil"/>
              <w:right w:val="nil"/>
            </w:tcBorders>
            <w:vAlign w:val="center"/>
          </w:tcPr>
          <w:p w14:paraId="15713674" w14:textId="77777777" w:rsidR="008F0FA7" w:rsidRDefault="008F0FA7" w:rsidP="00CA34E1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6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3342AA1A" w14:textId="77777777" w:rsidR="008F0FA7" w:rsidRPr="009A67B8" w:rsidRDefault="008F0FA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vMerge/>
            <w:tcBorders>
              <w:left w:val="nil"/>
              <w:bottom w:val="nil"/>
              <w:right w:val="nil"/>
            </w:tcBorders>
            <w:vAlign w:val="center"/>
          </w:tcPr>
          <w:p w14:paraId="1F84767F" w14:textId="77777777" w:rsidR="008F0FA7" w:rsidRDefault="008F0FA7" w:rsidP="00CA34E1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</w:tc>
        <w:tc>
          <w:tcPr>
            <w:tcW w:w="60" w:type="pct"/>
            <w:vMerge/>
            <w:tcBorders>
              <w:left w:val="nil"/>
              <w:bottom w:val="nil"/>
              <w:right w:val="nil"/>
            </w:tcBorders>
          </w:tcPr>
          <w:p w14:paraId="37C2B1D1" w14:textId="77777777" w:rsidR="008F0FA7" w:rsidRPr="009A67B8" w:rsidRDefault="008F0FA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4" w:type="pct"/>
            <w:vMerge/>
            <w:tcBorders>
              <w:left w:val="nil"/>
              <w:bottom w:val="nil"/>
              <w:right w:val="nil"/>
            </w:tcBorders>
          </w:tcPr>
          <w:p w14:paraId="432C63EF" w14:textId="77777777" w:rsidR="008F0FA7" w:rsidRPr="009A67B8" w:rsidRDefault="008F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vMerge/>
            <w:tcBorders>
              <w:left w:val="nil"/>
              <w:bottom w:val="nil"/>
              <w:right w:val="nil"/>
            </w:tcBorders>
          </w:tcPr>
          <w:p w14:paraId="1902ACD5" w14:textId="77777777" w:rsidR="008F0FA7" w:rsidRPr="009A67B8" w:rsidRDefault="008F0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1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16AD152A" w14:textId="77777777" w:rsidR="008F0FA7" w:rsidRDefault="008F0FA7" w:rsidP="005E4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</w:tr>
      <w:tr w:rsidR="00C60882" w:rsidRPr="009A67B8" w14:paraId="7D2AA314" w14:textId="77777777" w:rsidTr="00253632">
        <w:trPr>
          <w:cantSplit/>
          <w:trHeight w:val="288"/>
          <w:tblHeader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34BE8559" w14:textId="77777777" w:rsidR="00B92A40" w:rsidRPr="009A67B8" w:rsidRDefault="00B92A40">
            <w:pPr>
              <w:tabs>
                <w:tab w:val="clear" w:pos="1644"/>
              </w:tabs>
              <w:ind w:right="-277"/>
              <w:jc w:val="thaiDistribute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0C0E6813" w14:textId="77777777" w:rsidR="00B92A40" w:rsidRPr="009A67B8" w:rsidRDefault="00B92A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Cs w:val="22"/>
                <w:cs/>
                <w:lang w:bidi="th-TH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1FBB51FC" w14:textId="77777777" w:rsidR="00B92A40" w:rsidRPr="009A67B8" w:rsidRDefault="00B92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(</w:t>
            </w: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044E30C" w14:textId="77777777" w:rsidR="00B92A40" w:rsidRPr="009A67B8" w:rsidRDefault="00B92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284" w:type="pct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1DC72D89" w14:textId="0640A22B" w:rsidR="00B92A40" w:rsidRPr="009A67B8" w:rsidRDefault="00B92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(</w:t>
            </w: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253632" w:rsidRPr="009A67B8" w14:paraId="1A505891" w14:textId="77777777" w:rsidTr="00253632">
        <w:trPr>
          <w:cantSplit/>
          <w:trHeight w:val="216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67BF2CF3" w14:textId="77777777" w:rsidR="00184CF9" w:rsidRPr="009A67B8" w:rsidRDefault="00184CF9" w:rsidP="001E76F6">
            <w:pPr>
              <w:tabs>
                <w:tab w:val="clear" w:pos="1644"/>
              </w:tabs>
              <w:ind w:left="10" w:right="-277" w:firstLine="3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2C2C5BB1" w14:textId="77777777" w:rsidR="00184CF9" w:rsidRPr="009A67B8" w:rsidRDefault="00184CF9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3CC660FB" w14:textId="77777777" w:rsidR="00184CF9" w:rsidRPr="009A67B8" w:rsidRDefault="00184CF9" w:rsidP="0018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83650FA" w14:textId="77777777" w:rsidR="00184CF9" w:rsidRPr="009A67B8" w:rsidRDefault="0018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06CD865A" w14:textId="77777777" w:rsidR="00184CF9" w:rsidRPr="009A67B8" w:rsidRDefault="00184C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5A7E405" w14:textId="77777777" w:rsidR="00184CF9" w:rsidRPr="009A67B8" w:rsidRDefault="00184CF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64E34591" w14:textId="77777777" w:rsidR="00184CF9" w:rsidRPr="009A67B8" w:rsidRDefault="00184CF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DF0BCE4" w14:textId="77777777" w:rsidR="00184CF9" w:rsidRPr="009A67B8" w:rsidRDefault="00184CF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14:paraId="178B6247" w14:textId="77777777" w:rsidR="00184CF9" w:rsidRPr="009A67B8" w:rsidRDefault="00184CF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946038D" w14:textId="77777777" w:rsidR="00184CF9" w:rsidRPr="009A67B8" w:rsidRDefault="00184CF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6E03162E" w14:textId="27255E18" w:rsidR="00184CF9" w:rsidRPr="009A67B8" w:rsidRDefault="0018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776DA60" w14:textId="77777777" w:rsidR="00184CF9" w:rsidRPr="009A67B8" w:rsidRDefault="0018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75A44B7F" w14:textId="77777777" w:rsidR="00184CF9" w:rsidRPr="009A67B8" w:rsidRDefault="0018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AF130F0" w14:textId="77777777" w:rsidR="00184CF9" w:rsidRPr="009A67B8" w:rsidRDefault="0018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51EF2CF2" w14:textId="77777777" w:rsidR="00184CF9" w:rsidRPr="009A67B8" w:rsidRDefault="0018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F9C1DDF" w14:textId="77777777" w:rsidR="00184CF9" w:rsidRPr="009A67B8" w:rsidRDefault="00184CF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0332EBAD" w14:textId="77777777" w:rsidR="00184CF9" w:rsidRPr="009A67B8" w:rsidRDefault="00184CF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3880265" w14:textId="77777777" w:rsidR="00184CF9" w:rsidRPr="009A67B8" w:rsidRDefault="00184CF9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0726CC5B" w14:textId="77777777" w:rsidR="00184CF9" w:rsidRPr="009A67B8" w:rsidRDefault="00184C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37C9DEA" w14:textId="77777777" w:rsidR="00184CF9" w:rsidRPr="009A67B8" w:rsidRDefault="00184C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23D0BF87" w14:textId="48C4DDC5" w:rsidR="00184CF9" w:rsidRPr="009A67B8" w:rsidRDefault="00184CF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253632" w:rsidRPr="009A67B8" w14:paraId="1395B1A6" w14:textId="77777777" w:rsidTr="00253632">
        <w:trPr>
          <w:cantSplit/>
          <w:trHeight w:val="367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44C41754" w14:textId="77777777" w:rsidR="00184CF9" w:rsidRPr="009A67B8" w:rsidRDefault="00184CF9" w:rsidP="001966CE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บริษัท อินโฟแกรมเมอร์</w:t>
            </w: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จำกัด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31BFC5A9" w14:textId="77777777" w:rsidR="00184CF9" w:rsidRPr="009A67B8" w:rsidRDefault="00184CF9" w:rsidP="001966CE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ให้บริการจัดทำโปรแกรมคอมพิวเตอร์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250EBD90" w14:textId="04EFE99A" w:rsidR="00184CF9" w:rsidRPr="009A67B8" w:rsidRDefault="00184CF9" w:rsidP="002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40.00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1DB00F3" w14:textId="77777777" w:rsidR="00184CF9" w:rsidRPr="009A67B8" w:rsidRDefault="00184CF9" w:rsidP="0019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19C02F5D" w14:textId="724F07ED" w:rsidR="00184CF9" w:rsidRPr="009A67B8" w:rsidRDefault="00184CF9" w:rsidP="0019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95,000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CE5C864" w14:textId="77777777" w:rsidR="00184CF9" w:rsidRPr="009A67B8" w:rsidRDefault="00184CF9" w:rsidP="001966C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16459AB8" w14:textId="6E648B40" w:rsidR="00184CF9" w:rsidRPr="009A67B8" w:rsidRDefault="00184CF9" w:rsidP="00196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74D3806" w14:textId="695438C4" w:rsidR="00184CF9" w:rsidRPr="009A67B8" w:rsidRDefault="00184CF9" w:rsidP="001966C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14:paraId="386AF3FB" w14:textId="6A10A917" w:rsidR="00184CF9" w:rsidRPr="009A67B8" w:rsidRDefault="00184CF9" w:rsidP="002B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378"/>
              </w:tabs>
              <w:ind w:left="-162" w:right="-2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A1EA7B1" w14:textId="5F12A306" w:rsidR="00184CF9" w:rsidRPr="009A67B8" w:rsidRDefault="00184CF9" w:rsidP="001966CE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05142465" w14:textId="1261B916" w:rsidR="00184CF9" w:rsidRPr="009A67B8" w:rsidRDefault="00184CF9" w:rsidP="004F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38"/>
                <w:tab w:val="decimal" w:pos="811"/>
              </w:tabs>
              <w:ind w:right="23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0C4EA2A" w14:textId="690505A1" w:rsidR="00184CF9" w:rsidRPr="009A67B8" w:rsidRDefault="00184CF9" w:rsidP="005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4D58454B" w14:textId="7A6CC603" w:rsidR="00184CF9" w:rsidRPr="009A67B8" w:rsidRDefault="00BA62F6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273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E6727C9" w14:textId="00B5D346" w:rsidR="00184CF9" w:rsidRPr="009A67B8" w:rsidRDefault="00184CF9" w:rsidP="005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666E262E" w14:textId="7F740471" w:rsidR="00184CF9" w:rsidRPr="009A67B8" w:rsidRDefault="00184CF9" w:rsidP="004F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229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ABB9C96" w14:textId="5A76D97A" w:rsidR="00184CF9" w:rsidRPr="009A67B8" w:rsidRDefault="00184CF9" w:rsidP="0052495D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7A72F337" w14:textId="06C685C8" w:rsidR="00184CF9" w:rsidRPr="009A67B8" w:rsidRDefault="00184CF9" w:rsidP="0041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  <w:tab w:val="left" w:pos="282"/>
                <w:tab w:val="decimal" w:pos="738"/>
              </w:tabs>
              <w:ind w:right="280" w:hanging="1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6E9852F" w14:textId="06882F7E" w:rsidR="00184CF9" w:rsidRPr="009A67B8" w:rsidRDefault="00184CF9" w:rsidP="0052495D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65BC14C5" w14:textId="0158C7F9" w:rsidR="00184CF9" w:rsidRPr="009A67B8" w:rsidRDefault="00184CF9" w:rsidP="005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(78,837)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1E5DBF2" w14:textId="4C88DAD0" w:rsidR="00184CF9" w:rsidRPr="009A67B8" w:rsidRDefault="00184CF9" w:rsidP="005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67A72DD2" w14:textId="5DEA0CB9" w:rsidR="00184CF9" w:rsidRPr="009A67B8" w:rsidRDefault="00184CF9" w:rsidP="005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16,163</w:t>
            </w:r>
          </w:p>
        </w:tc>
      </w:tr>
      <w:tr w:rsidR="00253632" w:rsidRPr="009A67B8" w14:paraId="6890506E" w14:textId="77777777" w:rsidTr="00253632">
        <w:trPr>
          <w:cantSplit/>
          <w:trHeight w:val="367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277E9471" w14:textId="77777777" w:rsidR="00184CF9" w:rsidRPr="009A67B8" w:rsidRDefault="00184CF9" w:rsidP="001C1E84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บริษัท บลู พาร์คกิ้ง จำกัด</w:t>
            </w:r>
          </w:p>
          <w:p w14:paraId="70CCF768" w14:textId="727EBBC0" w:rsidR="00184CF9" w:rsidRPr="009A67B8" w:rsidRDefault="00184CF9" w:rsidP="001C1E84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  </w:t>
            </w: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4</w:t>
            </w:r>
            <w:r w:rsidR="00254FD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.1</w:t>
            </w: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023C4347" w14:textId="77777777" w:rsidR="00184CF9" w:rsidRPr="009A67B8" w:rsidRDefault="00184CF9" w:rsidP="001C1E84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ให้บริการด้านระบบเทคโนโลยีสารสนเทศ และคอมพิวเตอร์อื่นๆ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5CED9CE2" w14:textId="02E17B09" w:rsidR="00184CF9" w:rsidRPr="009A67B8" w:rsidRDefault="00184CF9" w:rsidP="002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30.00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C205434" w14:textId="77777777" w:rsidR="00184CF9" w:rsidRPr="009A67B8" w:rsidRDefault="00184CF9" w:rsidP="001C1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3F4B26DB" w14:textId="7E03EBAF" w:rsidR="00184CF9" w:rsidRPr="009A67B8" w:rsidRDefault="00184CF9" w:rsidP="001C1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7,186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11E82D7" w14:textId="77777777" w:rsidR="00184CF9" w:rsidRPr="009A67B8" w:rsidRDefault="00184CF9" w:rsidP="001C1E8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4A8E3F6E" w14:textId="73F41B4E" w:rsidR="00184CF9" w:rsidRPr="009A67B8" w:rsidRDefault="00184CF9" w:rsidP="00A2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9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30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E244A2F" w14:textId="77777777" w:rsidR="00184CF9" w:rsidRPr="009A67B8" w:rsidRDefault="00184CF9" w:rsidP="001C1E8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14:paraId="613EC424" w14:textId="4A9CAA95" w:rsidR="00184CF9" w:rsidRPr="009A67B8" w:rsidRDefault="00184CF9" w:rsidP="002B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378"/>
              </w:tabs>
              <w:ind w:left="-162" w:right="-2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FF77577" w14:textId="77777777" w:rsidR="00184CF9" w:rsidRPr="009A67B8" w:rsidRDefault="00184CF9" w:rsidP="001C1E8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13622EA6" w14:textId="40916E73" w:rsidR="00184CF9" w:rsidRPr="009A67B8" w:rsidRDefault="00902E5B" w:rsidP="004F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38"/>
                <w:tab w:val="decimal" w:pos="811"/>
              </w:tabs>
              <w:ind w:right="23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8A456AB" w14:textId="77777777" w:rsidR="00184CF9" w:rsidRPr="009A67B8" w:rsidRDefault="00184CF9" w:rsidP="005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139DB916" w14:textId="34470C31" w:rsidR="00184CF9" w:rsidRPr="009A67B8" w:rsidRDefault="00BA62F6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273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4D2481A" w14:textId="77777777" w:rsidR="00184CF9" w:rsidRPr="009A67B8" w:rsidRDefault="00184CF9" w:rsidP="005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3224CF62" w14:textId="2F6DD614" w:rsidR="00184CF9" w:rsidRPr="009A67B8" w:rsidRDefault="00184CF9" w:rsidP="004F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229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934B672" w14:textId="017B9EC4" w:rsidR="00184CF9" w:rsidRPr="009A67B8" w:rsidRDefault="00184CF9" w:rsidP="0052495D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06481713" w14:textId="6978F3BF" w:rsidR="00184CF9" w:rsidRPr="009A67B8" w:rsidRDefault="00184CF9" w:rsidP="005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(2,996)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6A9D759" w14:textId="77777777" w:rsidR="00184CF9" w:rsidRPr="009A67B8" w:rsidRDefault="00184CF9" w:rsidP="0052495D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7051A1AB" w14:textId="2B456E39" w:rsidR="00184CF9" w:rsidRPr="009A67B8" w:rsidRDefault="00184CF9" w:rsidP="005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(4,220)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A85C4A7" w14:textId="77777777" w:rsidR="00184CF9" w:rsidRPr="009A67B8" w:rsidRDefault="00184CF9" w:rsidP="00524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0CB72197" w14:textId="7BC45F71" w:rsidR="00184CF9" w:rsidRPr="009A67B8" w:rsidRDefault="00634EDA" w:rsidP="0041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26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</w:tr>
      <w:tr w:rsidR="00253632" w:rsidRPr="009A67B8" w14:paraId="6E263612" w14:textId="77777777" w:rsidTr="00253632">
        <w:trPr>
          <w:cantSplit/>
          <w:trHeight w:val="367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3D9F9A0D" w14:textId="77777777" w:rsidR="00184CF9" w:rsidRPr="009A67B8" w:rsidRDefault="00184CF9" w:rsidP="00D4632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บริษัท นครหลวงแคปปิตอล </w:t>
            </w:r>
          </w:p>
          <w:p w14:paraId="2EE5A829" w14:textId="77777777" w:rsidR="00184CF9" w:rsidRPr="009A67B8" w:rsidRDefault="00184CF9" w:rsidP="00D4632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3B70F2A7" w14:textId="77777777" w:rsidR="00184CF9" w:rsidRPr="009A67B8" w:rsidRDefault="00184CF9" w:rsidP="00D4632F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ให้บริการทางการเงินที่มิใช่ธนาคาร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7719CEA0" w14:textId="0859DCEF" w:rsidR="00184CF9" w:rsidRPr="009A67B8" w:rsidRDefault="00184CF9" w:rsidP="002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25.00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671DB2A" w14:textId="77777777" w:rsidR="00184CF9" w:rsidRPr="009A67B8" w:rsidRDefault="00184CF9" w:rsidP="00D4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58F1A004" w14:textId="2F36AC42" w:rsidR="00184CF9" w:rsidRPr="009A67B8" w:rsidRDefault="00184CF9" w:rsidP="00D4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1,313,102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894976A" w14:textId="77777777" w:rsidR="00184CF9" w:rsidRPr="009A67B8" w:rsidRDefault="00184CF9" w:rsidP="00D4632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07818ECF" w14:textId="10C73340" w:rsidR="00184CF9" w:rsidRPr="009A67B8" w:rsidRDefault="00184CF9" w:rsidP="00D4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05051C0" w14:textId="77777777" w:rsidR="00184CF9" w:rsidRPr="009A67B8" w:rsidRDefault="00184CF9" w:rsidP="00D4632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14:paraId="745CEF37" w14:textId="677691BC" w:rsidR="00184CF9" w:rsidRPr="009A67B8" w:rsidRDefault="00184CF9" w:rsidP="002B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378"/>
              </w:tabs>
              <w:ind w:left="-162" w:right="-2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C520139" w14:textId="77777777" w:rsidR="00184CF9" w:rsidRPr="009A67B8" w:rsidRDefault="00184CF9" w:rsidP="00D4632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6105C571" w14:textId="2813AABE" w:rsidR="00184CF9" w:rsidRPr="009A67B8" w:rsidRDefault="00184CF9" w:rsidP="00D4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5,645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57462CF" w14:textId="77777777" w:rsidR="00184CF9" w:rsidRPr="009A67B8" w:rsidRDefault="00184CF9" w:rsidP="00D4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4CFF621C" w14:textId="4E9DDD29" w:rsidR="00184CF9" w:rsidRPr="00634EDA" w:rsidRDefault="00184CF9" w:rsidP="00D4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634EDA">
              <w:rPr>
                <w:rFonts w:asciiTheme="majorHAnsi" w:hAnsiTheme="majorHAnsi" w:cstheme="majorHAnsi"/>
                <w:sz w:val="22"/>
                <w:szCs w:val="22"/>
              </w:rPr>
              <w:t>(4,675)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C63ADE0" w14:textId="77777777" w:rsidR="00184CF9" w:rsidRPr="009A67B8" w:rsidRDefault="00184CF9" w:rsidP="00D4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1712652F" w14:textId="28D84214" w:rsidR="00184CF9" w:rsidRPr="009A67B8" w:rsidRDefault="00184CF9" w:rsidP="004F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229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7C08AD3" w14:textId="77777777" w:rsidR="00184CF9" w:rsidRPr="009A67B8" w:rsidRDefault="00184CF9" w:rsidP="00D4632F">
            <w:pPr>
              <w:pStyle w:val="acctfourfigures"/>
              <w:tabs>
                <w:tab w:val="clear" w:pos="765"/>
                <w:tab w:val="decimal" w:pos="811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709A96D1" w14:textId="0323717A" w:rsidR="00184CF9" w:rsidRPr="009A67B8" w:rsidRDefault="00184CF9" w:rsidP="0041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  <w:tab w:val="left" w:pos="282"/>
                <w:tab w:val="decimal" w:pos="738"/>
              </w:tabs>
              <w:ind w:right="280" w:hanging="1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598CBC8" w14:textId="77777777" w:rsidR="00184CF9" w:rsidRPr="009A67B8" w:rsidRDefault="00184CF9" w:rsidP="00D4632F">
            <w:pPr>
              <w:pStyle w:val="acctfourfigures"/>
              <w:tabs>
                <w:tab w:val="clear" w:pos="765"/>
                <w:tab w:val="decimal" w:pos="811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5FF9DC34" w14:textId="088BE583" w:rsidR="00184CF9" w:rsidRPr="009A67B8" w:rsidRDefault="005B346F" w:rsidP="005B3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925</w:t>
            </w: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455</w:t>
            </w: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CB0AB8B" w14:textId="77777777" w:rsidR="00184CF9" w:rsidRPr="009A67B8" w:rsidRDefault="00184CF9" w:rsidP="00D4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01CE9B3D" w14:textId="6115CC56" w:rsidR="00184CF9" w:rsidRPr="009A67B8" w:rsidRDefault="001A057C" w:rsidP="00D4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42"/>
                <w:tab w:val="decimal" w:pos="828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388,617</w:t>
            </w:r>
          </w:p>
        </w:tc>
      </w:tr>
      <w:tr w:rsidR="00253632" w:rsidRPr="009A67B8" w14:paraId="2047C66C" w14:textId="77777777" w:rsidTr="00253632">
        <w:trPr>
          <w:cantSplit/>
          <w:trHeight w:val="367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4AE809CC" w14:textId="77777777" w:rsidR="00184CF9" w:rsidRPr="009A67B8" w:rsidRDefault="00184CF9" w:rsidP="00D4632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1F5CB24F" w14:textId="77777777" w:rsidR="008F145B" w:rsidRDefault="00184CF9" w:rsidP="00406BA7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 xml:space="preserve">   </w:t>
            </w:r>
            <w:r w:rsidRPr="000F4E5A">
              <w:rPr>
                <w:rFonts w:asciiTheme="majorHAnsi" w:hAnsiTheme="majorHAnsi" w:cstheme="majorHAnsi"/>
                <w:sz w:val="22"/>
                <w:szCs w:val="22"/>
                <w:cs/>
              </w:rPr>
              <w:t>โบรกเกอร์ จำกัด</w:t>
            </w:r>
            <w:r w:rsidRPr="000F4E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30D57AE9" w14:textId="0A221DCA" w:rsidR="00184CF9" w:rsidRPr="009A67B8" w:rsidRDefault="008F145B" w:rsidP="00406BA7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 w:hint="cs"/>
                <w:sz w:val="22"/>
                <w:szCs w:val="22"/>
                <w:cs/>
              </w:rPr>
              <w:t xml:space="preserve">   </w:t>
            </w:r>
            <w:r w:rsidR="00184CF9" w:rsidRPr="000F4E5A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(อยู่ระหว่างการชำระบัญชี)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08D901BB" w14:textId="2CE6524E" w:rsidR="00184CF9" w:rsidRPr="009A67B8" w:rsidRDefault="00184CF9" w:rsidP="00D4632F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0824288C" w14:textId="18CB5371" w:rsidR="00184CF9" w:rsidRPr="009A67B8" w:rsidRDefault="00184CF9" w:rsidP="002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50.00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31284CC" w14:textId="77777777" w:rsidR="00184CF9" w:rsidRPr="009A67B8" w:rsidRDefault="00184CF9" w:rsidP="00D4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687D5096" w14:textId="78984317" w:rsidR="00184CF9" w:rsidRPr="009A67B8" w:rsidRDefault="00184CF9" w:rsidP="005E4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A897976" w14:textId="7400A4FA" w:rsidR="00184CF9" w:rsidRPr="009A67B8" w:rsidRDefault="00184CF9" w:rsidP="00D4632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77057E14" w14:textId="1CEC42ED" w:rsidR="00184CF9" w:rsidRPr="009A67B8" w:rsidRDefault="00184CF9" w:rsidP="00D4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8C2B9C8" w14:textId="5F41848F" w:rsidR="00184CF9" w:rsidRPr="009A67B8" w:rsidRDefault="00184CF9" w:rsidP="00D4632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14:paraId="515DF284" w14:textId="1CFF90BC" w:rsidR="00184CF9" w:rsidRPr="009A67B8" w:rsidRDefault="00184CF9" w:rsidP="002B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378"/>
              </w:tabs>
              <w:ind w:left="-162" w:right="-2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C2D8906" w14:textId="5F1A865E" w:rsidR="00184CF9" w:rsidRPr="009A67B8" w:rsidRDefault="00184CF9" w:rsidP="00D4632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19EE6135" w14:textId="0F3AE5DD" w:rsidR="00184CF9" w:rsidRPr="009A67B8" w:rsidRDefault="00184CF9" w:rsidP="004F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38"/>
                <w:tab w:val="decimal" w:pos="811"/>
              </w:tabs>
              <w:ind w:right="23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913E04E" w14:textId="77777777" w:rsidR="00184CF9" w:rsidRPr="009A67B8" w:rsidRDefault="00184CF9" w:rsidP="00D4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3A90F710" w14:textId="743A79E0" w:rsidR="004E01B4" w:rsidRPr="009A67B8" w:rsidRDefault="00EB2AC5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273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662FBC6" w14:textId="77777777" w:rsidR="00184CF9" w:rsidRPr="009A67B8" w:rsidRDefault="00184CF9" w:rsidP="00D4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7E61C865" w14:textId="72CA8434" w:rsidR="00184CF9" w:rsidRPr="009A67B8" w:rsidRDefault="00184CF9" w:rsidP="00D4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3,803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851D95C" w14:textId="77777777" w:rsidR="00184CF9" w:rsidRPr="009A67B8" w:rsidRDefault="00184CF9" w:rsidP="00D4632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470C4BE7" w14:textId="03916E0C" w:rsidR="00184CF9" w:rsidRPr="009A67B8" w:rsidRDefault="00184CF9" w:rsidP="0041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  <w:tab w:val="left" w:pos="282"/>
                <w:tab w:val="decimal" w:pos="738"/>
              </w:tabs>
              <w:ind w:right="280" w:hanging="1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DC8C093" w14:textId="77777777" w:rsidR="00184CF9" w:rsidRPr="009A67B8" w:rsidRDefault="00184CF9" w:rsidP="00D4632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59909135" w14:textId="544EC40F" w:rsidR="00184CF9" w:rsidRPr="009A67B8" w:rsidRDefault="00184CF9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26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A1F74E0" w14:textId="77777777" w:rsidR="00184CF9" w:rsidRPr="009A67B8" w:rsidRDefault="00184CF9" w:rsidP="00D4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43D367F4" w14:textId="071E5C7E" w:rsidR="00184CF9" w:rsidRPr="009A67B8" w:rsidRDefault="00184CF9" w:rsidP="00D4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3,803</w:t>
            </w:r>
          </w:p>
        </w:tc>
      </w:tr>
      <w:tr w:rsidR="00253632" w:rsidRPr="009A67B8" w14:paraId="5C8AD27A" w14:textId="77777777" w:rsidTr="00253632">
        <w:trPr>
          <w:cantSplit/>
          <w:trHeight w:val="367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788F" w14:textId="3D53535F" w:rsidR="00184CF9" w:rsidRPr="009A67B8" w:rsidRDefault="00184CF9" w:rsidP="009A67B8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  <w:t>รวมบริษัทร่วม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BBB60" w14:textId="77777777" w:rsidR="00184CF9" w:rsidRPr="009A67B8" w:rsidRDefault="00184CF9" w:rsidP="009A67B8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018E9" w14:textId="77777777" w:rsidR="00184CF9" w:rsidRPr="009A67B8" w:rsidRDefault="00184CF9" w:rsidP="0018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8248" w14:textId="77777777" w:rsidR="00184CF9" w:rsidRPr="009A67B8" w:rsidRDefault="00184CF9" w:rsidP="009A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EDEEC8" w14:textId="6D4E3E8D" w:rsidR="00184CF9" w:rsidRPr="009A67B8" w:rsidRDefault="00184CF9" w:rsidP="009A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1,415,288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3456" w14:textId="4A85B24C" w:rsidR="00184CF9" w:rsidRPr="009A67B8" w:rsidRDefault="00184CF9" w:rsidP="009A67B8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5AC498" w14:textId="702DC991" w:rsidR="00184CF9" w:rsidRPr="009A67B8" w:rsidRDefault="00184CF9" w:rsidP="009A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9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4F713" w14:textId="77777777" w:rsidR="00184CF9" w:rsidRPr="009A67B8" w:rsidRDefault="00184CF9" w:rsidP="009A67B8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77769" w14:textId="6A73C94F" w:rsidR="00184CF9" w:rsidRPr="00B01101" w:rsidRDefault="00184CF9" w:rsidP="002B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378"/>
              </w:tabs>
              <w:ind w:left="-162" w:right="-260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  <w:r w:rsidRPr="00B01101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CB303" w14:textId="77777777" w:rsidR="00184CF9" w:rsidRPr="009A67B8" w:rsidRDefault="00184CF9" w:rsidP="009A67B8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5C58F3" w14:textId="23DCA10A" w:rsidR="00184CF9" w:rsidRPr="009A67B8" w:rsidRDefault="00184CF9" w:rsidP="009A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5,645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D3A78" w14:textId="77777777" w:rsidR="00184CF9" w:rsidRPr="009A67B8" w:rsidRDefault="00184CF9" w:rsidP="009A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48DF6A" w14:textId="621AC337" w:rsidR="00184CF9" w:rsidRPr="009A67B8" w:rsidRDefault="00184CF9" w:rsidP="009A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(4,675)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CCD5" w14:textId="77777777" w:rsidR="00184CF9" w:rsidRPr="009A67B8" w:rsidRDefault="00184CF9" w:rsidP="009A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51F3BA" w14:textId="1465AD0D" w:rsidR="00184CF9" w:rsidRPr="009A67B8" w:rsidRDefault="00184CF9" w:rsidP="009A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3,803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FF338" w14:textId="77777777" w:rsidR="00184CF9" w:rsidRPr="009A67B8" w:rsidRDefault="00184CF9" w:rsidP="009A67B8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22A494" w14:textId="761BC558" w:rsidR="00184CF9" w:rsidRPr="009A67B8" w:rsidRDefault="00184CF9" w:rsidP="009A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(2,996)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9790" w14:textId="77777777" w:rsidR="00184CF9" w:rsidRPr="009A67B8" w:rsidRDefault="00184CF9" w:rsidP="009A67B8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B0634" w14:textId="55086459" w:rsidR="00184CF9" w:rsidRPr="009A67B8" w:rsidRDefault="00184CF9" w:rsidP="009A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(</w:t>
            </w:r>
            <w:r w:rsidR="002A50EC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1,008,512</w:t>
            </w:r>
            <w:r w:rsidRPr="009A67B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82F0E" w14:textId="77777777" w:rsidR="00184CF9" w:rsidRPr="009A67B8" w:rsidRDefault="00184CF9" w:rsidP="009A67B8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9321F7" w14:textId="66BAE838" w:rsidR="00184CF9" w:rsidRPr="009A67B8" w:rsidRDefault="002A50EC" w:rsidP="009A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42"/>
                <w:tab w:val="decimal" w:pos="828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40</w:t>
            </w:r>
            <w:r w:rsidR="00894818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8,583</w:t>
            </w:r>
          </w:p>
        </w:tc>
      </w:tr>
      <w:tr w:rsidR="00253632" w:rsidRPr="009A67B8" w14:paraId="1BF42DD4" w14:textId="77777777" w:rsidTr="00253632">
        <w:trPr>
          <w:cantSplit/>
          <w:trHeight w:val="288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4D85B8B2" w14:textId="77777777" w:rsidR="00B112B8" w:rsidRPr="009A67B8" w:rsidRDefault="00B112B8" w:rsidP="00756953">
            <w:pPr>
              <w:tabs>
                <w:tab w:val="clear" w:pos="1644"/>
              </w:tabs>
              <w:ind w:right="-277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1E0B54D7" w14:textId="77777777" w:rsidR="00B112B8" w:rsidRPr="009A67B8" w:rsidRDefault="00B112B8" w:rsidP="00756953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33C27D38" w14:textId="77777777" w:rsidR="00B112B8" w:rsidRPr="009A67B8" w:rsidRDefault="00B112B8" w:rsidP="0060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74AA143" w14:textId="77777777" w:rsidR="00B112B8" w:rsidRPr="009A67B8" w:rsidRDefault="00B112B8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151971F7" w14:textId="30C2A34F" w:rsidR="00B112B8" w:rsidRPr="009A67B8" w:rsidRDefault="00B112B8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C35D66B" w14:textId="77777777" w:rsidR="00B112B8" w:rsidRPr="009A67B8" w:rsidRDefault="00B112B8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086F7781" w14:textId="77777777" w:rsidR="00B112B8" w:rsidRPr="009A67B8" w:rsidRDefault="00B112B8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7483EEB" w14:textId="77777777" w:rsidR="00B112B8" w:rsidRPr="009A67B8" w:rsidRDefault="00B112B8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14:paraId="69A299E8" w14:textId="77777777" w:rsidR="00B112B8" w:rsidRPr="009A67B8" w:rsidRDefault="00B112B8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DF73FA3" w14:textId="77777777" w:rsidR="00B112B8" w:rsidRPr="009A67B8" w:rsidRDefault="00B112B8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31510856" w14:textId="77777777" w:rsidR="00B112B8" w:rsidRPr="009A67B8" w:rsidRDefault="00B112B8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CB9A6F5" w14:textId="77777777" w:rsidR="00B112B8" w:rsidRPr="009A67B8" w:rsidRDefault="00B112B8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4946C511" w14:textId="77777777" w:rsidR="00B112B8" w:rsidRPr="009A67B8" w:rsidRDefault="00B112B8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B0302A1" w14:textId="77777777" w:rsidR="00B112B8" w:rsidRPr="009A67B8" w:rsidRDefault="00B112B8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7D88B213" w14:textId="77777777" w:rsidR="00B112B8" w:rsidRPr="009A67B8" w:rsidRDefault="00B112B8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0249012" w14:textId="77777777" w:rsidR="00B112B8" w:rsidRPr="009A67B8" w:rsidRDefault="00B112B8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15B7BE1C" w14:textId="77777777" w:rsidR="00B112B8" w:rsidRPr="009A67B8" w:rsidRDefault="00B112B8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504FB29" w14:textId="77777777" w:rsidR="00B112B8" w:rsidRPr="009A67B8" w:rsidRDefault="00B112B8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6B242492" w14:textId="77777777" w:rsidR="00B112B8" w:rsidRPr="009A67B8" w:rsidRDefault="00B112B8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49BEECC" w14:textId="77777777" w:rsidR="00B112B8" w:rsidRPr="009A67B8" w:rsidRDefault="00B112B8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4D24E864" w14:textId="77777777" w:rsidR="00B112B8" w:rsidRPr="009A67B8" w:rsidRDefault="00B112B8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53632" w:rsidRPr="009A67B8" w14:paraId="484C2E05" w14:textId="77777777" w:rsidTr="00253632">
        <w:trPr>
          <w:cantSplit/>
          <w:trHeight w:val="288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6AF4039C" w14:textId="77777777" w:rsidR="00603722" w:rsidRPr="009A67B8" w:rsidRDefault="00603722" w:rsidP="00756953">
            <w:pPr>
              <w:tabs>
                <w:tab w:val="clear" w:pos="1644"/>
              </w:tabs>
              <w:ind w:right="-277"/>
              <w:jc w:val="thaiDistribute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การร่วมค้าทางตรง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2E3B5B7A" w14:textId="77777777" w:rsidR="00603722" w:rsidRPr="009A67B8" w:rsidRDefault="00603722" w:rsidP="00756953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36312F10" w14:textId="77777777" w:rsidR="00603722" w:rsidRPr="009A67B8" w:rsidRDefault="00603722" w:rsidP="00603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7FD73B9" w14:textId="77777777" w:rsidR="00603722" w:rsidRPr="009A67B8" w:rsidRDefault="0060372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014D61D8" w14:textId="24069DF7" w:rsidR="00603722" w:rsidRPr="009A67B8" w:rsidRDefault="0060372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0AF4296" w14:textId="77777777" w:rsidR="00603722" w:rsidRPr="009A67B8" w:rsidRDefault="0060372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2E9A20ED" w14:textId="77777777" w:rsidR="00603722" w:rsidRPr="009A67B8" w:rsidRDefault="0060372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9EDFE6C" w14:textId="77777777" w:rsidR="00603722" w:rsidRPr="009A67B8" w:rsidRDefault="0060372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14:paraId="6A466104" w14:textId="77777777" w:rsidR="00603722" w:rsidRPr="009A67B8" w:rsidRDefault="0060372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904CEA4" w14:textId="77777777" w:rsidR="00603722" w:rsidRPr="009A67B8" w:rsidRDefault="0060372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38782A8B" w14:textId="0A4968E6" w:rsidR="00603722" w:rsidRPr="009A67B8" w:rsidRDefault="0060372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504DC7A" w14:textId="77777777" w:rsidR="00603722" w:rsidRPr="009A67B8" w:rsidRDefault="0060372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568B272F" w14:textId="77777777" w:rsidR="00603722" w:rsidRPr="009A67B8" w:rsidRDefault="0060372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36B2173" w14:textId="77777777" w:rsidR="00603722" w:rsidRPr="009A67B8" w:rsidRDefault="0060372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2FEEF76B" w14:textId="77777777" w:rsidR="00603722" w:rsidRPr="009A67B8" w:rsidRDefault="0060372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D969803" w14:textId="77777777" w:rsidR="00603722" w:rsidRPr="009A67B8" w:rsidRDefault="0060372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1552AA9F" w14:textId="77777777" w:rsidR="00603722" w:rsidRPr="009A67B8" w:rsidRDefault="0060372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F684F3C" w14:textId="77777777" w:rsidR="00603722" w:rsidRPr="009A67B8" w:rsidRDefault="00603722" w:rsidP="0075695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3869B238" w14:textId="77777777" w:rsidR="00603722" w:rsidRPr="009A67B8" w:rsidRDefault="0060372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CD449FE" w14:textId="77777777" w:rsidR="00603722" w:rsidRPr="009A67B8" w:rsidRDefault="0060372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7FB4707B" w14:textId="00B9A3F9" w:rsidR="00603722" w:rsidRPr="009A67B8" w:rsidRDefault="00603722" w:rsidP="0075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53632" w:rsidRPr="009A67B8" w14:paraId="751FFD7A" w14:textId="77777777" w:rsidTr="00253632">
        <w:trPr>
          <w:cantSplit/>
          <w:trHeight w:val="367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2D8E6217" w14:textId="77777777" w:rsidR="00603722" w:rsidRPr="000C027E" w:rsidRDefault="00603722" w:rsidP="0026198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4CE88E68" w14:textId="77777777" w:rsidR="00603722" w:rsidRPr="000C027E" w:rsidRDefault="00603722" w:rsidP="0026198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  </w:t>
            </w:r>
            <w:r w:rsidRPr="000C027E">
              <w:rPr>
                <w:rFonts w:asciiTheme="majorHAnsi" w:hAnsiTheme="majorHAnsi" w:cstheme="majorHAnsi"/>
                <w:sz w:val="22"/>
                <w:szCs w:val="22"/>
                <w:cs/>
              </w:rPr>
              <w:t>โบรกเกอร์ จำกัด</w:t>
            </w: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4A55D1E3" w14:textId="2C81514E" w:rsidR="00603722" w:rsidRPr="009A67B8" w:rsidRDefault="00603722" w:rsidP="0026198A">
            <w:pPr>
              <w:tabs>
                <w:tab w:val="clear" w:pos="1644"/>
              </w:tabs>
              <w:ind w:right="-277"/>
              <w:jc w:val="thaiDistribute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0C027E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 </w:t>
            </w:r>
            <w:r w:rsidRPr="000C027E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(อยู่ระหว่างการชำระ</w:t>
            </w:r>
            <w:r w:rsidRPr="000F4E5A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บัญชี)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5961E0E2" w14:textId="77777777" w:rsidR="00603722" w:rsidRPr="009A67B8" w:rsidRDefault="00603722" w:rsidP="0026198A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1AFD1BC4" w14:textId="66273C6D" w:rsidR="00603722" w:rsidRPr="009A67B8" w:rsidRDefault="00603722" w:rsidP="002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7A9F5A6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5E41B958" w14:textId="21B24108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4,383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A704F38" w14:textId="77777777" w:rsidR="00603722" w:rsidRPr="009A67B8" w:rsidRDefault="00603722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619BE08C" w14:textId="07F3E452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-  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4024675" w14:textId="77777777" w:rsidR="00603722" w:rsidRPr="009A67B8" w:rsidRDefault="00603722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14:paraId="5655CA0C" w14:textId="0FB2A2D6" w:rsidR="00603722" w:rsidRPr="009A67B8" w:rsidRDefault="001E6A61" w:rsidP="002B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378"/>
              </w:tabs>
              <w:ind w:left="-162" w:right="-2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4351C81" w14:textId="77777777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74935B26" w14:textId="7646185F" w:rsidR="00603722" w:rsidRPr="009A67B8" w:rsidRDefault="00603722" w:rsidP="0022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49"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(580)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41CBC49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6D70238B" w14:textId="2944B4FD" w:rsidR="00603722" w:rsidRPr="009A67B8" w:rsidRDefault="00E06298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73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2108256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4E64D404" w14:textId="3B4FCE27" w:rsidR="00603722" w:rsidRPr="009A67B8" w:rsidRDefault="00BA62F6" w:rsidP="00BA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D266ED5" w14:textId="77777777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16768F8A" w14:textId="3778C2B6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(3,803)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D6D5069" w14:textId="77777777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3B4C1A67" w14:textId="34CCB49F" w:rsidR="00603722" w:rsidRPr="00EB2AC5" w:rsidRDefault="00EB2AC5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6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093752A" w14:textId="77777777" w:rsidR="00603722" w:rsidRPr="0026198A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  <w:tab w:val="decimal" w:pos="1175"/>
              </w:tabs>
              <w:ind w:right="197"/>
              <w:jc w:val="right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45B2BD96" w14:textId="54601FC2" w:rsidR="00603722" w:rsidRPr="00EB2AC5" w:rsidRDefault="00EB2AC5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78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</w:tr>
      <w:tr w:rsidR="00253632" w:rsidRPr="009A67B8" w14:paraId="51BE00E3" w14:textId="77777777" w:rsidTr="00253632">
        <w:trPr>
          <w:cantSplit/>
          <w:trHeight w:val="367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14081B9E" w14:textId="77777777" w:rsidR="00603722" w:rsidRPr="009A67B8" w:rsidRDefault="00603722" w:rsidP="0026198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บริษัท แพลท ฟินเซิร์ฟ จำกัด</w:t>
            </w:r>
          </w:p>
          <w:p w14:paraId="674C374A" w14:textId="3FEBA866" w:rsidR="00603722" w:rsidRPr="009A67B8" w:rsidRDefault="00603722" w:rsidP="0026198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  </w:t>
            </w: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9.1</w:t>
            </w: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71F20964" w14:textId="77777777" w:rsidR="00603722" w:rsidRPr="009A67B8" w:rsidRDefault="00603722" w:rsidP="0026198A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ให้บริการเทคโนโลยีสารสนเทศ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6D5F36AA" w14:textId="12C8DAAC" w:rsidR="00603722" w:rsidRPr="009A67B8" w:rsidRDefault="00603722" w:rsidP="002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5AA0995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273E7465" w14:textId="125FBD2D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1,102,013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2040350" w14:textId="77777777" w:rsidR="00603722" w:rsidRPr="009A67B8" w:rsidRDefault="00603722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0EFFC585" w14:textId="328AE486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-  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5492E4D" w14:textId="77777777" w:rsidR="00603722" w:rsidRPr="009A67B8" w:rsidRDefault="00603722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14:paraId="6381EF2D" w14:textId="50203193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>(724,403)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AC17BD3" w14:textId="77777777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3BB80566" w14:textId="04505863" w:rsidR="00603722" w:rsidRPr="000C027E" w:rsidRDefault="00902E5B" w:rsidP="0089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487"/>
              </w:tabs>
              <w:ind w:left="-158" w:right="-130" w:firstLine="188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DB3F94A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1C6F608E" w14:textId="7EB79ED7" w:rsidR="00603722" w:rsidRPr="009A67B8" w:rsidRDefault="00FF4108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73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7D7E4CD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307175AC" w14:textId="207A5AA3" w:rsidR="00603722" w:rsidRPr="009A67B8" w:rsidRDefault="00BA62F6" w:rsidP="00BA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88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BBC223A" w14:textId="77777777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4B79BD46" w14:textId="2ED29071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(377,610)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85EF4BC" w14:textId="77777777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47AA8CBD" w14:textId="28DCC7D6" w:rsidR="00603722" w:rsidRPr="00EB2AC5" w:rsidRDefault="00EB2AC5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6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399CB0B" w14:textId="77777777" w:rsidR="00603722" w:rsidRPr="0026198A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  <w:tab w:val="decimal" w:pos="1175"/>
              </w:tabs>
              <w:ind w:right="197"/>
              <w:jc w:val="right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0DDF7CA8" w14:textId="771C8A31" w:rsidR="00603722" w:rsidRPr="00EB2AC5" w:rsidRDefault="00EB2AC5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78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</w:tr>
      <w:tr w:rsidR="00253632" w:rsidRPr="009A67B8" w14:paraId="2016B24D" w14:textId="77777777" w:rsidTr="00253632">
        <w:trPr>
          <w:cantSplit/>
          <w:trHeight w:val="612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0134E5BA" w14:textId="6CF0B3D7" w:rsidR="00603722" w:rsidRPr="009A67B8" w:rsidRDefault="00603722" w:rsidP="0026198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บริษัท เทโร สบาย จำกั</w:t>
            </w:r>
            <w:r w:rsidR="00DF566B">
              <w:rPr>
                <w:rFonts w:asciiTheme="majorHAnsi" w:hAnsiTheme="majorHAnsi" w:cstheme="majorHAnsi" w:hint="cs"/>
                <w:sz w:val="22"/>
                <w:szCs w:val="22"/>
                <w:cs/>
              </w:rPr>
              <w:t>ด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6CB74683" w14:textId="77777777" w:rsidR="00DF566B" w:rsidRDefault="00603722" w:rsidP="00DF566B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ให้บริการสื่อโฆษณา</w:t>
            </w:r>
          </w:p>
          <w:p w14:paraId="57E3A14B" w14:textId="7F5B4D74" w:rsidR="00603722" w:rsidRPr="009A67B8" w:rsidRDefault="00603722" w:rsidP="00DF566B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การประชาสัมพันธ์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52AF92A9" w14:textId="7880C46F" w:rsidR="00603722" w:rsidRPr="009A67B8" w:rsidRDefault="00603722" w:rsidP="002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50.00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6C45C2D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661112A5" w14:textId="721E892D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4,769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8053E26" w14:textId="77777777" w:rsidR="00603722" w:rsidRPr="009A67B8" w:rsidRDefault="00603722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3C2E1B76" w14:textId="156DAE24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-  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FE047AC" w14:textId="77777777" w:rsidR="00603722" w:rsidRPr="009A67B8" w:rsidRDefault="00603722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14:paraId="6A2A6819" w14:textId="1D6AE370" w:rsidR="00603722" w:rsidRPr="009A67B8" w:rsidRDefault="008E048A" w:rsidP="002B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378"/>
              </w:tabs>
              <w:ind w:left="-162" w:right="-2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7E88662" w14:textId="77777777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2E784EBF" w14:textId="040C4F1A" w:rsidR="00603722" w:rsidRPr="000C027E" w:rsidRDefault="00603722" w:rsidP="00F314CE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49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  <w:r w:rsidRPr="000C027E">
              <w:rPr>
                <w:rFonts w:asciiTheme="majorHAnsi" w:hAnsiTheme="majorHAnsi" w:cstheme="majorHAnsi"/>
                <w:szCs w:val="22"/>
                <w:lang w:val="en-US" w:bidi="th-TH"/>
              </w:rPr>
              <w:t>93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871B3A7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1D05E556" w14:textId="0AD0919C" w:rsidR="00603722" w:rsidRPr="009A67B8" w:rsidRDefault="00EF6EEB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73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63BDBA7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41664D1D" w14:textId="194B73EC" w:rsidR="00603722" w:rsidRPr="009A67B8" w:rsidRDefault="00BA62F6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CA93B43" w14:textId="77777777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53533821" w14:textId="209A54A9" w:rsidR="00603722" w:rsidRPr="00EB2AC5" w:rsidRDefault="00EB2AC5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3"/>
                <w:tab w:val="decimal" w:pos="722"/>
                <w:tab w:val="decimal" w:pos="811"/>
              </w:tabs>
              <w:ind w:right="25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A9D2C12" w14:textId="77777777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398A5508" w14:textId="11411011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(1,503)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5473ED3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3AB07F76" w14:textId="087B4E78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3,359 </w:t>
            </w:r>
          </w:p>
        </w:tc>
      </w:tr>
      <w:tr w:rsidR="00253632" w:rsidRPr="009A67B8" w14:paraId="53C660A6" w14:textId="77777777" w:rsidTr="00253632">
        <w:trPr>
          <w:cantSplit/>
          <w:trHeight w:val="367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21C3050C" w14:textId="77777777" w:rsidR="00603722" w:rsidRPr="009A67B8" w:rsidRDefault="00603722" w:rsidP="0026198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บริษัท ฟอร์ทสมาร์ท สบาย เทค</w:t>
            </w: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51A5655D" w14:textId="2F9EBF80" w:rsidR="00603722" w:rsidRPr="009A67B8" w:rsidRDefault="00603722" w:rsidP="0026198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 xml:space="preserve">   </w:t>
            </w: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จำกัด</w:t>
            </w:r>
            <w:r w:rsidRPr="000C027E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r w:rsidRPr="000C027E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(อยู่ระหว่างการชำระ</w:t>
            </w:r>
            <w:r w:rsidRPr="000F4E5A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บัญชี)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512E8FFA" w14:textId="77777777" w:rsidR="00603722" w:rsidRPr="009A67B8" w:rsidRDefault="00603722" w:rsidP="0026198A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จำหน่ายสินค้าผ่านเครื่องอัตโนมัติ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025658F1" w14:textId="7EFCD03B" w:rsidR="00603722" w:rsidRPr="009A67B8" w:rsidRDefault="00603722" w:rsidP="002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50.00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FACA67E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3D7BEFD6" w14:textId="39CEDEEC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500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6ACCA32" w14:textId="77777777" w:rsidR="00603722" w:rsidRPr="009A67B8" w:rsidRDefault="00603722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3DD5B7C1" w14:textId="2BBE5D2B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-  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AF74DEA" w14:textId="77777777" w:rsidR="00603722" w:rsidRPr="009A67B8" w:rsidRDefault="00603722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14:paraId="0C74EBF1" w14:textId="351D9546" w:rsidR="00603722" w:rsidRPr="009A67B8" w:rsidRDefault="00B01101" w:rsidP="002B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378"/>
              </w:tabs>
              <w:ind w:left="-162" w:right="-2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C8C3F89" w14:textId="77777777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2B6E5372" w14:textId="679DC248" w:rsidR="00603722" w:rsidRPr="00E06298" w:rsidRDefault="00E06298" w:rsidP="0089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487"/>
              </w:tabs>
              <w:ind w:left="-158" w:right="-130" w:firstLine="188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2840CD0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5EEC5D94" w14:textId="6718D41C" w:rsidR="00603722" w:rsidRPr="009A67B8" w:rsidRDefault="00EF6EEB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73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CCEE4B0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1827F953" w14:textId="185432CF" w:rsidR="00603722" w:rsidRPr="009A67B8" w:rsidRDefault="00BA62F6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094A045" w14:textId="77777777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70D55CF7" w14:textId="14B77BAD" w:rsidR="00603722" w:rsidRPr="00EB2AC5" w:rsidRDefault="00EB2AC5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3"/>
                <w:tab w:val="decimal" w:pos="722"/>
                <w:tab w:val="decimal" w:pos="811"/>
              </w:tabs>
              <w:ind w:right="25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45C7122" w14:textId="77777777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3EF383DA" w14:textId="1687736F" w:rsidR="00603722" w:rsidRPr="00EB2AC5" w:rsidRDefault="00EB2AC5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6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5D5420B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296CF381" w14:textId="7D7E0EBB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500 </w:t>
            </w:r>
          </w:p>
        </w:tc>
      </w:tr>
      <w:tr w:rsidR="00253632" w:rsidRPr="009A67B8" w14:paraId="3D1DF31D" w14:textId="77777777" w:rsidTr="00253632">
        <w:trPr>
          <w:cantSplit/>
          <w:trHeight w:val="367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0981B130" w14:textId="77777777" w:rsidR="00603722" w:rsidRDefault="00603722" w:rsidP="0026198A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บริษัท สบาย มายเอชอาร์ จำกัด</w:t>
            </w:r>
          </w:p>
          <w:p w14:paraId="7C769066" w14:textId="02BB13BD" w:rsidR="00603722" w:rsidRPr="009A67B8" w:rsidRDefault="00603722" w:rsidP="0026198A">
            <w:pPr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  </w:t>
            </w:r>
            <w:r w:rsidRPr="000F4E5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  </w:t>
            </w:r>
            <w:r w:rsidRPr="000F4E5A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(อยู่ระหว่างการชำระบัญชี)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6B8E9FEC" w14:textId="77777777" w:rsidR="00603722" w:rsidRPr="009A67B8" w:rsidRDefault="00603722" w:rsidP="0026198A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ให้คำปรึกษา และพัฒนาระบบซอฟต์แวร์ เกี่ยวกับทรัพยากรบุคคล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599A1F23" w14:textId="43CD55A7" w:rsidR="00603722" w:rsidRPr="009A67B8" w:rsidRDefault="00603722" w:rsidP="002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50.00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4DA4551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44A1E1FB" w14:textId="5429FEA1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127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16744CF" w14:textId="629D6050" w:rsidR="00603722" w:rsidRPr="009A67B8" w:rsidRDefault="00603722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41C77EE2" w14:textId="2CACA04C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-  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D5B7B19" w14:textId="240BCCFD" w:rsidR="00603722" w:rsidRPr="009A67B8" w:rsidRDefault="00603722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14:paraId="598E1D23" w14:textId="56546BF8" w:rsidR="00603722" w:rsidRPr="009A67B8" w:rsidRDefault="00B01101" w:rsidP="002B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378"/>
              </w:tabs>
              <w:ind w:left="-162" w:right="-2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C00A440" w14:textId="1DCDEC24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7FAA1199" w14:textId="5F2D6FE3" w:rsidR="00603722" w:rsidRPr="00E06298" w:rsidRDefault="00E06298" w:rsidP="0089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487"/>
              </w:tabs>
              <w:ind w:left="-158" w:right="-130" w:firstLine="188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0629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A721F6E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472C9ABF" w14:textId="7E7F0C2F" w:rsidR="00603722" w:rsidRPr="009A67B8" w:rsidRDefault="00EF6EEB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73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5397EC9" w14:textId="61A538B2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59C19FFD" w14:textId="2CD46421" w:rsidR="00603722" w:rsidRPr="009A67B8" w:rsidRDefault="00BA62F6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42384E0" w14:textId="6820F64C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11AD68A8" w14:textId="419A4A5B" w:rsidR="00603722" w:rsidRPr="00EB2AC5" w:rsidRDefault="00EB2AC5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3"/>
                <w:tab w:val="decimal" w:pos="722"/>
                <w:tab w:val="decimal" w:pos="811"/>
              </w:tabs>
              <w:ind w:right="25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494C26F" w14:textId="4836CE62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2D472211" w14:textId="27C2ABD3" w:rsidR="00603722" w:rsidRPr="00EB2AC5" w:rsidRDefault="00EB2AC5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6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21858C3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19F3E828" w14:textId="2DE6A638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127 </w:t>
            </w:r>
          </w:p>
        </w:tc>
      </w:tr>
      <w:tr w:rsidR="00253632" w:rsidRPr="009A67B8" w14:paraId="24DA4DDF" w14:textId="77777777" w:rsidTr="00253632">
        <w:trPr>
          <w:cantSplit/>
          <w:trHeight w:val="367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0BCB4871" w14:textId="77777777" w:rsidR="00603722" w:rsidRDefault="00603722" w:rsidP="0026198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บริษัท อุ๊ปส์ เน็ตเวิรค์ จำกัด</w:t>
            </w:r>
          </w:p>
          <w:p w14:paraId="10A6C62F" w14:textId="0347368A" w:rsidR="00603722" w:rsidRPr="009A67B8" w:rsidRDefault="003D7CE1" w:rsidP="0026198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  </w:t>
            </w: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11.7</w:t>
            </w: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690DB637" w14:textId="77777777" w:rsidR="00603722" w:rsidRPr="009A67B8" w:rsidRDefault="00603722" w:rsidP="0026198A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การให้คำปรึกษาและการจัดหาเกี่ยวกับซอฟแวร์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4E143E36" w14:textId="375BC900" w:rsidR="00603722" w:rsidRPr="009A67B8" w:rsidRDefault="00603722" w:rsidP="002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50.00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C176F7C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38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3A1CD658" w14:textId="2AD4AD75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9,127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F57AFD4" w14:textId="77777777" w:rsidR="00603722" w:rsidRPr="009A67B8" w:rsidRDefault="00603722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62014B41" w14:textId="0FD3B90C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-  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6B0E489" w14:textId="77777777" w:rsidR="00603722" w:rsidRPr="009A67B8" w:rsidRDefault="00603722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14:paraId="2B3C5980" w14:textId="75925528" w:rsidR="00603722" w:rsidRPr="009A67B8" w:rsidRDefault="006101AC" w:rsidP="002B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378"/>
              </w:tabs>
              <w:ind w:left="-162" w:right="-2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5425566" w14:textId="77777777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1CD2F1FD" w14:textId="02568A5A" w:rsidR="00603722" w:rsidRPr="00F314CE" w:rsidRDefault="00603722" w:rsidP="0049381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49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  <w:r w:rsidRPr="00F314CE">
              <w:rPr>
                <w:rFonts w:asciiTheme="majorHAnsi" w:hAnsiTheme="majorHAnsi" w:cstheme="majorHAnsi"/>
                <w:szCs w:val="22"/>
                <w:lang w:val="en-US" w:bidi="th-TH"/>
              </w:rPr>
              <w:t>809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39A38C5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2E80D0CF" w14:textId="4B035D02" w:rsidR="00603722" w:rsidRPr="009A67B8" w:rsidRDefault="00EF6EEB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73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ED7569D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46228E77" w14:textId="5CCAEB28" w:rsidR="00603722" w:rsidRPr="009A67B8" w:rsidRDefault="00BA62F6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6C0455F" w14:textId="77777777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093214B3" w14:textId="6829749C" w:rsidR="00603722" w:rsidRPr="00EB2AC5" w:rsidRDefault="00EB2AC5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3"/>
                <w:tab w:val="decimal" w:pos="722"/>
                <w:tab w:val="decimal" w:pos="811"/>
              </w:tabs>
              <w:ind w:right="25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150B991" w14:textId="77777777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662E0B61" w14:textId="482F5DFC" w:rsidR="00603722" w:rsidRPr="00EB2AC5" w:rsidRDefault="00EB2AC5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6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8F832D3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70EBE5C3" w14:textId="1B6E2DFB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9,936 </w:t>
            </w:r>
          </w:p>
        </w:tc>
      </w:tr>
      <w:tr w:rsidR="00253632" w:rsidRPr="009A67B8" w14:paraId="3F27452C" w14:textId="77777777" w:rsidTr="00253632">
        <w:trPr>
          <w:cantSplit/>
          <w:trHeight w:val="367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28C06550" w14:textId="77777777" w:rsidR="00DF566B" w:rsidRPr="009A67B8" w:rsidRDefault="00DF566B" w:rsidP="0026198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77FB77A4" w14:textId="77777777" w:rsidR="00DF566B" w:rsidRPr="009A67B8" w:rsidRDefault="00DF566B" w:rsidP="0026198A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0529B6A8" w14:textId="77777777" w:rsidR="00DF566B" w:rsidRPr="009A67B8" w:rsidRDefault="00DF566B" w:rsidP="002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C510A0C" w14:textId="77777777" w:rsidR="00DF566B" w:rsidRPr="009A67B8" w:rsidRDefault="00DF566B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38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3BFB3EFC" w14:textId="77777777" w:rsidR="00DF566B" w:rsidRPr="009A67B8" w:rsidRDefault="00DF566B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0AC0E1C" w14:textId="77777777" w:rsidR="00DF566B" w:rsidRPr="009A67B8" w:rsidRDefault="00DF566B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53A6035D" w14:textId="77777777" w:rsidR="00DF566B" w:rsidRPr="000C027E" w:rsidRDefault="00DF566B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2DBF3A8" w14:textId="77777777" w:rsidR="00DF566B" w:rsidRPr="009A67B8" w:rsidRDefault="00DF566B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14:paraId="6B1F4AF2" w14:textId="77777777" w:rsidR="00DF566B" w:rsidRDefault="00DF566B" w:rsidP="00B0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378"/>
              </w:tabs>
              <w:ind w:left="-162" w:right="-12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A8B1ABB" w14:textId="77777777" w:rsidR="00DF566B" w:rsidRPr="000C027E" w:rsidRDefault="00DF566B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358D324E" w14:textId="77777777" w:rsidR="00DF566B" w:rsidRPr="00F314CE" w:rsidRDefault="00DF566B" w:rsidP="00F314CE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49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4CFA0EC" w14:textId="77777777" w:rsidR="00DF566B" w:rsidRPr="009A67B8" w:rsidRDefault="00DF566B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2C5D3542" w14:textId="77777777" w:rsidR="00DF566B" w:rsidRDefault="00DF566B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73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ED0EF4F" w14:textId="77777777" w:rsidR="00DF566B" w:rsidRPr="009A67B8" w:rsidRDefault="00DF566B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0079645F" w14:textId="77777777" w:rsidR="00DF566B" w:rsidRDefault="00DF566B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C0C4C9B" w14:textId="77777777" w:rsidR="00DF566B" w:rsidRPr="000C027E" w:rsidRDefault="00DF566B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0EE3A3B7" w14:textId="77777777" w:rsidR="00DF566B" w:rsidRDefault="00DF566B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3"/>
                <w:tab w:val="decimal" w:pos="722"/>
                <w:tab w:val="decimal" w:pos="811"/>
              </w:tabs>
              <w:ind w:right="25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E0C5468" w14:textId="77777777" w:rsidR="00DF566B" w:rsidRPr="000C027E" w:rsidRDefault="00DF566B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4A0F0B13" w14:textId="77777777" w:rsidR="00DF566B" w:rsidRDefault="00DF566B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6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E28A3F4" w14:textId="77777777" w:rsidR="00DF566B" w:rsidRPr="009A67B8" w:rsidRDefault="00DF566B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3826AF7E" w14:textId="77777777" w:rsidR="00DF566B" w:rsidRPr="000C027E" w:rsidRDefault="00DF566B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53632" w:rsidRPr="009A67B8" w14:paraId="41912012" w14:textId="77777777" w:rsidTr="00253632">
        <w:trPr>
          <w:cantSplit/>
          <w:trHeight w:val="367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666FC8B9" w14:textId="77777777" w:rsidR="00DF566B" w:rsidRPr="009A67B8" w:rsidRDefault="00DF566B" w:rsidP="0026198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69743E44" w14:textId="77777777" w:rsidR="00DF566B" w:rsidRPr="009A67B8" w:rsidRDefault="00DF566B" w:rsidP="0026198A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2B85A779" w14:textId="77777777" w:rsidR="00DF566B" w:rsidRPr="009A67B8" w:rsidRDefault="00DF566B" w:rsidP="002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1768E98" w14:textId="77777777" w:rsidR="00DF566B" w:rsidRPr="009A67B8" w:rsidRDefault="00DF566B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38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7C493B8D" w14:textId="77777777" w:rsidR="00DF566B" w:rsidRPr="009A67B8" w:rsidRDefault="00DF566B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07E845D" w14:textId="77777777" w:rsidR="00DF566B" w:rsidRPr="009A67B8" w:rsidRDefault="00DF566B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30A8AC3E" w14:textId="77777777" w:rsidR="00DF566B" w:rsidRPr="000C027E" w:rsidRDefault="00DF566B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1E492CD" w14:textId="77777777" w:rsidR="00DF566B" w:rsidRPr="009A67B8" w:rsidRDefault="00DF566B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14:paraId="48E098DD" w14:textId="77777777" w:rsidR="00DF566B" w:rsidRDefault="00DF566B" w:rsidP="00B01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378"/>
              </w:tabs>
              <w:ind w:left="-162" w:right="-12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B5540AE" w14:textId="77777777" w:rsidR="00DF566B" w:rsidRPr="000C027E" w:rsidRDefault="00DF566B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409F50B7" w14:textId="77777777" w:rsidR="00DF566B" w:rsidRPr="00F314CE" w:rsidRDefault="00DF566B" w:rsidP="00F314CE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49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AE85FE9" w14:textId="77777777" w:rsidR="00DF566B" w:rsidRPr="009A67B8" w:rsidRDefault="00DF566B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7FB448E7" w14:textId="77777777" w:rsidR="00DF566B" w:rsidRDefault="00DF566B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73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25DCF43" w14:textId="77777777" w:rsidR="00DF566B" w:rsidRPr="009A67B8" w:rsidRDefault="00DF566B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23E5153C" w14:textId="77777777" w:rsidR="00DF566B" w:rsidRDefault="00DF566B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66C54BF" w14:textId="77777777" w:rsidR="00DF566B" w:rsidRPr="000C027E" w:rsidRDefault="00DF566B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24FBF4D6" w14:textId="77777777" w:rsidR="00DF566B" w:rsidRDefault="00DF566B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3"/>
                <w:tab w:val="decimal" w:pos="722"/>
                <w:tab w:val="decimal" w:pos="811"/>
              </w:tabs>
              <w:ind w:right="25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0EC7A39" w14:textId="77777777" w:rsidR="00DF566B" w:rsidRPr="000C027E" w:rsidRDefault="00DF566B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3B19DDA9" w14:textId="77777777" w:rsidR="00DF566B" w:rsidRDefault="00DF566B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6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A596719" w14:textId="77777777" w:rsidR="00DF566B" w:rsidRPr="009A67B8" w:rsidRDefault="00DF566B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02D50799" w14:textId="77777777" w:rsidR="00DF566B" w:rsidRPr="000C027E" w:rsidRDefault="00DF566B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53632" w:rsidRPr="009A67B8" w14:paraId="629C93F6" w14:textId="77777777" w:rsidTr="00253632">
        <w:trPr>
          <w:cantSplit/>
          <w:trHeight w:val="191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65EA2A5E" w14:textId="77777777" w:rsidR="00603722" w:rsidRPr="009A67B8" w:rsidRDefault="00603722" w:rsidP="0026198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lastRenderedPageBreak/>
              <w:t>บริษัท เรดเฮ้าส์ ดิจิทัล จำกัด</w:t>
            </w:r>
          </w:p>
          <w:p w14:paraId="6368477D" w14:textId="668A1F58" w:rsidR="00603722" w:rsidRPr="009A67B8" w:rsidRDefault="0012634F" w:rsidP="0026198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  </w:t>
            </w: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11.8</w:t>
            </w:r>
            <w:r w:rsidRPr="009A67B8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2D3F4C24" w14:textId="3C1C2CB1" w:rsidR="00603722" w:rsidRPr="009A67B8" w:rsidRDefault="00603722" w:rsidP="0026198A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ให้บริการวางแผน ออกแบบ และจัดทำสื่อโฆษณา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7058C7BC" w14:textId="6D5BEDCC" w:rsidR="00603722" w:rsidRPr="009A67B8" w:rsidRDefault="00603722" w:rsidP="002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50.00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A57A607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38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2F890AE0" w14:textId="33A3606F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1,758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772ECEC" w14:textId="4AD376A9" w:rsidR="00603722" w:rsidRPr="009A67B8" w:rsidRDefault="00603722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4EF7E064" w14:textId="1FAA7402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-  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668412F" w14:textId="10F7FA9B" w:rsidR="00603722" w:rsidRPr="009A67B8" w:rsidRDefault="00603722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14:paraId="38996E48" w14:textId="2A6849C5" w:rsidR="00603722" w:rsidRPr="009A67B8" w:rsidRDefault="006101AC" w:rsidP="0041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</w:tabs>
              <w:ind w:left="-162" w:right="-124" w:firstLine="63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128A18F" w14:textId="71DE94BC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3ECAF03F" w14:textId="01C7AC2E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cs/>
                <w:lang w:val="en-US"/>
              </w:rPr>
            </w:pPr>
            <w:r w:rsidRPr="000C027E">
              <w:rPr>
                <w:rFonts w:asciiTheme="majorHAnsi" w:hAnsiTheme="majorHAnsi" w:cstheme="majorHAnsi"/>
                <w:szCs w:val="22"/>
                <w:lang w:val="en-US" w:bidi="th-TH"/>
              </w:rPr>
              <w:t xml:space="preserve"> (1,552)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A6F8020" w14:textId="42BA49EC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7292F9EE" w14:textId="38636937" w:rsidR="00603722" w:rsidRPr="009A67B8" w:rsidRDefault="00EF6EEB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73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B8B030B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</w:tcPr>
          <w:p w14:paraId="6F007FE8" w14:textId="2937A957" w:rsidR="00603722" w:rsidRPr="009A67B8" w:rsidRDefault="00DE7BAC" w:rsidP="00FF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137C8FE" w14:textId="77777777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5426665A" w14:textId="6D9610E9" w:rsidR="00603722" w:rsidRPr="009A67B8" w:rsidRDefault="00EB2AC5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3"/>
                <w:tab w:val="decimal" w:pos="722"/>
                <w:tab w:val="decimal" w:pos="811"/>
              </w:tabs>
              <w:ind w:right="25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0317FBC" w14:textId="77777777" w:rsidR="00603722" w:rsidRPr="000C027E" w:rsidRDefault="00603722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</w:tcPr>
          <w:p w14:paraId="77A329C1" w14:textId="4AC39600" w:rsidR="00603722" w:rsidRPr="009A67B8" w:rsidRDefault="00EB2AC5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6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8C3FA3F" w14:textId="77777777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14:paraId="65FE29F5" w14:textId="6CE6AEFA" w:rsidR="00603722" w:rsidRPr="009A67B8" w:rsidRDefault="00603722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206 </w:t>
            </w:r>
          </w:p>
        </w:tc>
      </w:tr>
      <w:tr w:rsidR="00253632" w:rsidRPr="009A67B8" w14:paraId="472815BF" w14:textId="77777777" w:rsidTr="00253632">
        <w:trPr>
          <w:cantSplit/>
          <w:trHeight w:val="621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14:paraId="2BE53D27" w14:textId="77777777" w:rsidR="008946FC" w:rsidRPr="009A67B8" w:rsidRDefault="008946FC" w:rsidP="0026198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บริษัท สบาย เอ็กเชนจ์ จำกัด</w:t>
            </w:r>
          </w:p>
          <w:p w14:paraId="1467D384" w14:textId="77777777" w:rsidR="008946FC" w:rsidRPr="009A67B8" w:rsidRDefault="008946FC" w:rsidP="0026198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6E2A3A54" w14:textId="77777777" w:rsidR="008946FC" w:rsidRPr="009A67B8" w:rsidRDefault="008946FC" w:rsidP="0026198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บริการทางการเงิน</w:t>
            </w:r>
          </w:p>
          <w:p w14:paraId="650C9E60" w14:textId="77777777" w:rsidR="008946FC" w:rsidRPr="009A67B8" w:rsidRDefault="008946FC" w:rsidP="0026198A">
            <w:pPr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</w:rPr>
              <w:t>และแต้มสิทธิประโยชน์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3024BE70" w14:textId="7ABE9C3F" w:rsidR="008946FC" w:rsidRPr="009A67B8" w:rsidRDefault="008946FC" w:rsidP="00254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50.00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B244C32" w14:textId="77777777" w:rsidR="008946FC" w:rsidRPr="009A67B8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C0DA2" w14:textId="427C3A26" w:rsidR="008946FC" w:rsidRPr="009A67B8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</w:rPr>
              <w:t>1,893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9F3AFCF" w14:textId="77777777" w:rsidR="008946FC" w:rsidRPr="009A67B8" w:rsidRDefault="008946FC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C5544" w14:textId="6130DC25" w:rsidR="008946FC" w:rsidRPr="009A67B8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-  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24FECF7" w14:textId="77777777" w:rsidR="008946FC" w:rsidRPr="009A67B8" w:rsidRDefault="008946FC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2A2B7" w14:textId="737A663E" w:rsidR="008946FC" w:rsidRPr="009A67B8" w:rsidRDefault="001E6A61" w:rsidP="0041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</w:tabs>
              <w:ind w:left="-162" w:right="-124" w:firstLine="63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A68F7F0" w14:textId="77777777" w:rsidR="008946FC" w:rsidRPr="000C027E" w:rsidRDefault="008946FC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C612A" w14:textId="0117ECF4" w:rsidR="008946FC" w:rsidRPr="009A67B8" w:rsidRDefault="00E06298" w:rsidP="0041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306"/>
              </w:tabs>
              <w:ind w:left="-162" w:right="-100" w:firstLine="153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8288431" w14:textId="7FC57E0F" w:rsidR="008946FC" w:rsidRPr="009A67B8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41010" w14:textId="1A27A35F" w:rsidR="008946FC" w:rsidRPr="000C027E" w:rsidRDefault="00FF4108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73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AC8FB7F" w14:textId="77777777" w:rsidR="008946FC" w:rsidRPr="009A67B8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50E20" w14:textId="633122CB" w:rsidR="008946FC" w:rsidRPr="009A67B8" w:rsidRDefault="00FF4108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EDBDD69" w14:textId="77777777" w:rsidR="008946FC" w:rsidRPr="000C027E" w:rsidRDefault="008946FC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9BB51" w14:textId="706B6E41" w:rsidR="008946FC" w:rsidRPr="009A67B8" w:rsidRDefault="00EB2AC5" w:rsidP="008E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74"/>
                <w:tab w:val="decimal" w:pos="722"/>
                <w:tab w:val="decimal" w:pos="811"/>
              </w:tabs>
              <w:ind w:right="257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D23F8C8" w14:textId="5D474E68" w:rsidR="008946FC" w:rsidRPr="000C027E" w:rsidRDefault="008946FC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szCs w:val="22"/>
                <w:lang w:val="en-US" w:bidi="th-TH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BAC43" w14:textId="7E6C0139" w:rsidR="008946FC" w:rsidRPr="009A67B8" w:rsidRDefault="00EB2AC5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6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C43D3FD" w14:textId="7F6E8657" w:rsidR="008946FC" w:rsidRPr="009A67B8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BC8EE" w14:textId="038EB023" w:rsidR="008946FC" w:rsidRPr="009A67B8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0C027E">
              <w:rPr>
                <w:rFonts w:asciiTheme="majorHAnsi" w:hAnsiTheme="majorHAnsi" w:cstheme="majorHAnsi"/>
                <w:sz w:val="22"/>
                <w:szCs w:val="22"/>
              </w:rPr>
              <w:t xml:space="preserve"> 1,893 </w:t>
            </w:r>
          </w:p>
        </w:tc>
      </w:tr>
      <w:tr w:rsidR="00253632" w:rsidRPr="009A67B8" w14:paraId="2F4FBEA2" w14:textId="77777777" w:rsidTr="00253632">
        <w:trPr>
          <w:cantSplit/>
          <w:trHeight w:val="367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71E92" w14:textId="4B31D891" w:rsidR="008946FC" w:rsidRPr="0026198A" w:rsidRDefault="008946FC" w:rsidP="0026198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  <w:r w:rsidRPr="0026198A"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  <w:t>รวมการร่วมค้า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CAD3E" w14:textId="77777777" w:rsidR="008946FC" w:rsidRPr="0026198A" w:rsidRDefault="008946FC" w:rsidP="0026198A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EF412" w14:textId="77777777" w:rsidR="008946FC" w:rsidRPr="0026198A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FD59" w14:textId="77777777" w:rsidR="008946FC" w:rsidRPr="0026198A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FC20BD" w14:textId="5EE8B6C1" w:rsidR="008946FC" w:rsidRPr="0026198A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6198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1,124,570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0D199" w14:textId="77777777" w:rsidR="008946FC" w:rsidRPr="0026198A" w:rsidRDefault="008946FC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F59360" w14:textId="2A7A56FA" w:rsidR="008946FC" w:rsidRPr="0026198A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6198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-  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3BDF0" w14:textId="77777777" w:rsidR="008946FC" w:rsidRPr="0026198A" w:rsidRDefault="008946FC" w:rsidP="0026198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ajorHAnsi" w:hAnsiTheme="majorHAnsi" w:cstheme="majorHAnsi"/>
                <w:b/>
                <w:bCs/>
                <w:szCs w:val="22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3A87E3" w14:textId="67FBF7BC" w:rsidR="008946FC" w:rsidRPr="0026198A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6198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(724,403)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BF84A" w14:textId="77777777" w:rsidR="008946FC" w:rsidRPr="0026198A" w:rsidRDefault="008946FC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rPr>
                <w:rFonts w:asciiTheme="majorHAnsi" w:hAnsiTheme="majorHAnsi" w:cstheme="maj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10D26" w14:textId="008FC369" w:rsidR="008946FC" w:rsidRPr="0026198A" w:rsidRDefault="008946FC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b/>
                <w:bCs/>
                <w:szCs w:val="22"/>
                <w:cs/>
                <w:lang w:val="en-US"/>
              </w:rPr>
            </w:pPr>
            <w:r w:rsidRPr="0026198A">
              <w:rPr>
                <w:rFonts w:asciiTheme="majorHAnsi" w:hAnsiTheme="majorHAnsi" w:cstheme="majorHAnsi"/>
                <w:b/>
                <w:bCs/>
                <w:szCs w:val="22"/>
                <w:lang w:val="en-US"/>
              </w:rPr>
              <w:t>(1,230)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0B3F" w14:textId="77777777" w:rsidR="008946FC" w:rsidRPr="0026198A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C662AE" w14:textId="291A26E4" w:rsidR="008946FC" w:rsidRPr="00EB2AC5" w:rsidRDefault="00FF4108" w:rsidP="00EB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73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  <w:r w:rsidRPr="00EB2AC5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48241" w14:textId="77777777" w:rsidR="008946FC" w:rsidRPr="0026198A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C5D7AC" w14:textId="24DC069D" w:rsidR="008946FC" w:rsidRPr="0026198A" w:rsidRDefault="00FF4108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FB614" w14:textId="77777777" w:rsidR="008946FC" w:rsidRPr="0026198A" w:rsidRDefault="008946FC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28F9E1" w14:textId="29758024" w:rsidR="008946FC" w:rsidRPr="0026198A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6198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(381,413)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6F3B2" w14:textId="77777777" w:rsidR="008946FC" w:rsidRPr="0026198A" w:rsidRDefault="008946FC" w:rsidP="0026198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ajorHAnsi" w:hAnsiTheme="majorHAnsi" w:cstheme="maj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1A9443" w14:textId="28D52201" w:rsidR="008946FC" w:rsidRPr="0026198A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6198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(1,503)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EBC9" w14:textId="77777777" w:rsidR="008946FC" w:rsidRPr="0026198A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FCE07" w14:textId="19CFE5E1" w:rsidR="008946FC" w:rsidRPr="0026198A" w:rsidRDefault="008946FC" w:rsidP="0026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6198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16,021 </w:t>
            </w:r>
          </w:p>
        </w:tc>
      </w:tr>
    </w:tbl>
    <w:p w14:paraId="0A4F16C0" w14:textId="77777777" w:rsidR="00182947" w:rsidRDefault="00182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14:paraId="37FA4538" w14:textId="77777777" w:rsidR="00F06CF5" w:rsidRDefault="00F0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14:paraId="493D549B" w14:textId="77777777" w:rsidR="00F06CF5" w:rsidRDefault="00F0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14:paraId="440935BB" w14:textId="77777777" w:rsidR="00F06CF5" w:rsidRDefault="00F0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14:paraId="4B4B4B2E" w14:textId="77777777" w:rsidR="00F06CF5" w:rsidRDefault="00F0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14:paraId="0A88AA2E" w14:textId="77777777" w:rsidR="00F06CF5" w:rsidRDefault="00F0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14:paraId="5C214322" w14:textId="77777777" w:rsidR="00F06CF5" w:rsidRDefault="00F0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14:paraId="7C6D0AB8" w14:textId="77777777" w:rsidR="00F06CF5" w:rsidRDefault="00F0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14:paraId="25E21E84" w14:textId="77777777" w:rsidR="00F06CF5" w:rsidRDefault="00F0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14:paraId="5E228DD9" w14:textId="77777777" w:rsidR="00F06CF5" w:rsidRDefault="00F06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4742" w:type="pct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147"/>
        <w:gridCol w:w="2409"/>
        <w:gridCol w:w="1039"/>
        <w:gridCol w:w="198"/>
        <w:gridCol w:w="1311"/>
        <w:gridCol w:w="195"/>
        <w:gridCol w:w="1166"/>
        <w:gridCol w:w="192"/>
        <w:gridCol w:w="1137"/>
        <w:gridCol w:w="195"/>
        <w:gridCol w:w="986"/>
        <w:gridCol w:w="195"/>
        <w:gridCol w:w="1007"/>
        <w:gridCol w:w="195"/>
        <w:gridCol w:w="1084"/>
        <w:gridCol w:w="195"/>
        <w:gridCol w:w="1113"/>
      </w:tblGrid>
      <w:tr w:rsidR="00705E11" w:rsidRPr="001F398E" w14:paraId="648821DA" w14:textId="77777777" w:rsidTr="00E0306F">
        <w:trPr>
          <w:cantSplit/>
          <w:trHeight w:val="58"/>
          <w:tblHeader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51BACC2B" w14:textId="77777777" w:rsidR="00705E11" w:rsidRPr="001F398E" w:rsidRDefault="00705E11" w:rsidP="007E37C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lastRenderedPageBreak/>
              <w:tab/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06376C09" w14:textId="77777777" w:rsidR="00705E11" w:rsidRPr="001F398E" w:rsidRDefault="00705E11" w:rsidP="007E37C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457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73843A7" w14:textId="77777777" w:rsidR="00705E11" w:rsidRPr="001F398E" w:rsidRDefault="00705E11" w:rsidP="007E37C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705E11" w:rsidRPr="001F398E" w14:paraId="63447FA5" w14:textId="77777777" w:rsidTr="00631883">
        <w:trPr>
          <w:cantSplit/>
          <w:trHeight w:val="261"/>
          <w:tblHeader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55878D46" w14:textId="77777777" w:rsidR="00705E11" w:rsidRPr="001F398E" w:rsidRDefault="00705E11" w:rsidP="007E37C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3918B" w14:textId="77777777" w:rsidR="00705E11" w:rsidRPr="001F398E" w:rsidRDefault="00705E11" w:rsidP="007E37C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568A" w14:textId="0B98C8E9" w:rsidR="00705E11" w:rsidRPr="001F398E" w:rsidRDefault="00705E11" w:rsidP="007E37C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78BCC30" w14:textId="77777777" w:rsidR="00705E11" w:rsidRPr="001F398E" w:rsidRDefault="00705E11" w:rsidP="007E37CF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54864" w14:textId="77777777" w:rsidR="00705E11" w:rsidRPr="001F398E" w:rsidRDefault="00705E11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7274E" w14:textId="77777777" w:rsidR="00705E11" w:rsidRPr="001F398E" w:rsidRDefault="00705E11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52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BA24A" w14:textId="77777777" w:rsidR="00705E11" w:rsidRPr="001F398E" w:rsidRDefault="00705E11" w:rsidP="007E37C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  <w:lang w:val="en-US"/>
              </w:rPr>
              <w:t>รายการเคลื่อนไหวระหว่างปี</w:t>
            </w:r>
          </w:p>
        </w:tc>
        <w:tc>
          <w:tcPr>
            <w:tcW w:w="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DF19D" w14:textId="77777777" w:rsidR="00705E11" w:rsidRPr="001F398E" w:rsidRDefault="00705E11" w:rsidP="007E37CF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AC9E9" w14:textId="77777777" w:rsidR="00705E11" w:rsidRPr="001F398E" w:rsidRDefault="00705E11" w:rsidP="007E37C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770BA21" w14:textId="77777777" w:rsidR="00705E11" w:rsidRPr="001F398E" w:rsidRDefault="00705E11" w:rsidP="007E37C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1263C" w14:textId="77777777" w:rsidR="00705E11" w:rsidRPr="001F398E" w:rsidRDefault="00705E11" w:rsidP="007E37C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20E6E" w:rsidRPr="001F398E" w14:paraId="5CD3FB2B" w14:textId="77777777" w:rsidTr="00253632">
        <w:trPr>
          <w:cantSplit/>
          <w:trHeight w:val="143"/>
          <w:tblHeader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55E1D174" w14:textId="77777777" w:rsidR="00520E6E" w:rsidRPr="001F398E" w:rsidRDefault="00520E6E" w:rsidP="007E37C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532D3A4A" w14:textId="77777777" w:rsidR="00520E6E" w:rsidRPr="001F398E" w:rsidRDefault="00520E6E" w:rsidP="007E37C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52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921F8FC" w14:textId="5965E813" w:rsidR="00520E6E" w:rsidRPr="00520E6E" w:rsidRDefault="00520E6E" w:rsidP="00520E6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9A67B8">
              <w:rPr>
                <w:rFonts w:asciiTheme="majorHAnsi" w:hAnsiTheme="majorHAnsi" w:cstheme="majorHAnsi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75995B0" w14:textId="77777777" w:rsidR="00520E6E" w:rsidRPr="001F398E" w:rsidRDefault="00520E6E" w:rsidP="007E37CF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7F57" w14:textId="77777777" w:rsidR="00520E6E" w:rsidRPr="001F398E" w:rsidRDefault="00520E6E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</w:rPr>
              <w:t>ราคาทุ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น 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- สุทธิ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216EE" w14:textId="77777777" w:rsidR="00520E6E" w:rsidRPr="001F398E" w:rsidRDefault="00520E6E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2678A2" w14:textId="77777777" w:rsidR="00520E6E" w:rsidRPr="001F398E" w:rsidRDefault="00520E6E" w:rsidP="007E37C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EEC654" w14:textId="77777777" w:rsidR="00520E6E" w:rsidRPr="001F398E" w:rsidRDefault="00520E6E" w:rsidP="007E37C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7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F64D0" w14:textId="491AD466" w:rsidR="00520E6E" w:rsidRPr="001F398E" w:rsidRDefault="00520E6E" w:rsidP="0025363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โอนเปลี่ยนแปลงสถานะเงินลงทุน</w:t>
            </w:r>
          </w:p>
        </w:tc>
        <w:tc>
          <w:tcPr>
            <w:tcW w:w="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B8DDB" w14:textId="77777777" w:rsidR="00520E6E" w:rsidRPr="001F398E" w:rsidRDefault="00520E6E" w:rsidP="007E37C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4B30F2" w14:textId="77777777" w:rsidR="00520E6E" w:rsidRDefault="00520E6E" w:rsidP="00930AE3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3EE3202B" w14:textId="77777777" w:rsidR="00253632" w:rsidRDefault="00520E6E" w:rsidP="0025363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ขาดทุนจาก</w:t>
            </w:r>
          </w:p>
          <w:p w14:paraId="77CDBBA2" w14:textId="57F075C6" w:rsidR="00520E6E" w:rsidRPr="00B261E1" w:rsidRDefault="00520E6E" w:rsidP="0025363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AA43515" w14:textId="77777777" w:rsidR="00520E6E" w:rsidRPr="001F398E" w:rsidRDefault="00520E6E" w:rsidP="007E37C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</w:tcPr>
          <w:p w14:paraId="0D8FB308" w14:textId="77777777" w:rsidR="00520E6E" w:rsidRPr="001F398E" w:rsidRDefault="00520E6E" w:rsidP="0025363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</w:rPr>
              <w:t>ราคาทุ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น 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- สุทธิ</w:t>
            </w:r>
          </w:p>
        </w:tc>
      </w:tr>
      <w:tr w:rsidR="00520E6E" w:rsidRPr="001F398E" w14:paraId="566F5EF3" w14:textId="77777777" w:rsidTr="00253632">
        <w:trPr>
          <w:cantSplit/>
          <w:trHeight w:val="305"/>
          <w:tblHeader/>
        </w:trPr>
        <w:tc>
          <w:tcPr>
            <w:tcW w:w="727" w:type="pct"/>
            <w:vMerge w:val="restart"/>
            <w:tcBorders>
              <w:top w:val="nil"/>
              <w:left w:val="nil"/>
              <w:right w:val="nil"/>
            </w:tcBorders>
          </w:tcPr>
          <w:p w14:paraId="4B57827A" w14:textId="77777777" w:rsidR="00520E6E" w:rsidRPr="001F398E" w:rsidRDefault="00520E6E" w:rsidP="007E37C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6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73564B3" w14:textId="77777777" w:rsidR="00520E6E" w:rsidRPr="001F398E" w:rsidRDefault="00520E6E" w:rsidP="007E37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35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66513D2" w14:textId="7C2810EE" w:rsidR="00520E6E" w:rsidRPr="001F398E" w:rsidRDefault="00520E6E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EB65599" w14:textId="77777777" w:rsidR="00520E6E" w:rsidRPr="001F398E" w:rsidRDefault="00520E6E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6EF7F71" w14:textId="39C26BDE" w:rsidR="00520E6E" w:rsidRDefault="00520E6E" w:rsidP="0025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 w:hint="cs"/>
                <w:sz w:val="22"/>
                <w:szCs w:val="22"/>
                <w:cs/>
              </w:rPr>
              <w:t>ณ วันที่</w:t>
            </w:r>
          </w:p>
          <w:p w14:paraId="33FEC784" w14:textId="334E8921" w:rsidR="00520E6E" w:rsidRPr="001F398E" w:rsidRDefault="00520E6E" w:rsidP="0025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511C">
              <w:rPr>
                <w:rFonts w:asciiTheme="majorHAnsi" w:hAnsiTheme="majorHAnsi" w:cstheme="majorHAnsi" w:hint="cs"/>
                <w:sz w:val="22"/>
                <w:szCs w:val="22"/>
              </w:rPr>
              <w:t>1</w:t>
            </w:r>
            <w:r>
              <w:rPr>
                <w:rFonts w:asciiTheme="majorHAnsi" w:hAnsiTheme="majorHAnsi" w:cstheme="majorHAnsi" w:hint="cs"/>
                <w:sz w:val="22"/>
                <w:szCs w:val="22"/>
                <w:cs/>
              </w:rPr>
              <w:t xml:space="preserve"> มกราคม </w:t>
            </w:r>
            <w:r w:rsidRPr="005B511C">
              <w:rPr>
                <w:rFonts w:asciiTheme="majorHAnsi" w:hAnsiTheme="majorHAnsi" w:cstheme="majorHAnsi" w:hint="cs"/>
                <w:sz w:val="22"/>
                <w:szCs w:val="22"/>
              </w:rPr>
              <w:t>256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</w:p>
        </w:tc>
        <w:tc>
          <w:tcPr>
            <w:tcW w:w="66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038F363" w14:textId="77777777" w:rsidR="00520E6E" w:rsidRPr="001F398E" w:rsidRDefault="00520E6E" w:rsidP="0025363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5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3DDEE0A" w14:textId="77777777" w:rsidR="00520E6E" w:rsidRPr="001F398E" w:rsidRDefault="00520E6E" w:rsidP="0025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</w:rPr>
              <w:t>ซื้อ</w:t>
            </w:r>
          </w:p>
        </w:tc>
        <w:tc>
          <w:tcPr>
            <w:tcW w:w="65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401BDA3" w14:textId="77777777" w:rsidR="00520E6E" w:rsidRPr="001F398E" w:rsidRDefault="00520E6E" w:rsidP="0025363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85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1D50569" w14:textId="77777777" w:rsidR="00520E6E" w:rsidRPr="001F398E" w:rsidRDefault="00520E6E" w:rsidP="0025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66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43D55E6" w14:textId="77777777" w:rsidR="00520E6E" w:rsidRPr="001F398E" w:rsidRDefault="00520E6E" w:rsidP="0025363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34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01540B4" w14:textId="77777777" w:rsidR="00520E6E" w:rsidRPr="001F398E" w:rsidRDefault="00520E6E" w:rsidP="0025363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66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A6025A9" w14:textId="77777777" w:rsidR="00520E6E" w:rsidRPr="001F398E" w:rsidRDefault="00520E6E" w:rsidP="0025363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341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591B04B" w14:textId="77777777" w:rsidR="00520E6E" w:rsidRPr="001F398E" w:rsidRDefault="00520E6E" w:rsidP="00253632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66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124F64D" w14:textId="77777777" w:rsidR="00520E6E" w:rsidRPr="001F398E" w:rsidRDefault="00520E6E" w:rsidP="0025363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7" w:type="pct"/>
            <w:vMerge/>
            <w:tcBorders>
              <w:left w:val="nil"/>
              <w:right w:val="nil"/>
            </w:tcBorders>
            <w:vAlign w:val="bottom"/>
          </w:tcPr>
          <w:p w14:paraId="7209C5A1" w14:textId="77777777" w:rsidR="00520E6E" w:rsidRPr="001F398E" w:rsidRDefault="00520E6E" w:rsidP="0025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BEFB3A3" w14:textId="77777777" w:rsidR="00520E6E" w:rsidRPr="001F398E" w:rsidRDefault="00520E6E" w:rsidP="0025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8ABBBC4" w14:textId="77777777" w:rsidR="00520E6E" w:rsidRDefault="00520E6E" w:rsidP="0025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>ณ วันที่</w:t>
            </w:r>
          </w:p>
          <w:p w14:paraId="35CB61B0" w14:textId="0D0D87CE" w:rsidR="00520E6E" w:rsidRPr="001F398E" w:rsidRDefault="00520E6E" w:rsidP="0025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4B50E9">
              <w:rPr>
                <w:rFonts w:asciiTheme="minorHAnsi" w:hAnsiTheme="minorHAnsi" w:cstheme="minorHAnsi" w:hint="cs"/>
                <w:sz w:val="22"/>
                <w:szCs w:val="22"/>
              </w:rPr>
              <w:t>31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ธันวาคม </w:t>
            </w:r>
            <w:r w:rsidRPr="004B50E9">
              <w:rPr>
                <w:rFonts w:asciiTheme="minorHAnsi" w:hAnsiTheme="minorHAnsi" w:cstheme="minorHAnsi" w:hint="cs"/>
                <w:sz w:val="22"/>
                <w:szCs w:val="22"/>
              </w:rPr>
              <w:t>2568</w:t>
            </w:r>
          </w:p>
        </w:tc>
      </w:tr>
      <w:tr w:rsidR="00520E6E" w:rsidRPr="001F398E" w14:paraId="0B7ED9F3" w14:textId="77777777" w:rsidTr="00253632">
        <w:trPr>
          <w:cantSplit/>
          <w:trHeight w:val="50"/>
          <w:tblHeader/>
        </w:trPr>
        <w:tc>
          <w:tcPr>
            <w:tcW w:w="727" w:type="pct"/>
            <w:vMerge/>
            <w:tcBorders>
              <w:left w:val="nil"/>
              <w:bottom w:val="nil"/>
              <w:right w:val="nil"/>
            </w:tcBorders>
          </w:tcPr>
          <w:p w14:paraId="7463762B" w14:textId="77777777" w:rsidR="00520E6E" w:rsidRPr="001F398E" w:rsidRDefault="00520E6E" w:rsidP="007E37C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6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26B9403D" w14:textId="77777777" w:rsidR="00520E6E" w:rsidRPr="001F398E" w:rsidRDefault="00520E6E" w:rsidP="007E37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23E4D" w14:textId="6C20EE21" w:rsidR="00520E6E" w:rsidRPr="00A301CB" w:rsidRDefault="00520E6E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7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217CD728" w14:textId="77777777" w:rsidR="00520E6E" w:rsidRPr="001F398E" w:rsidRDefault="00520E6E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4D56E270" w14:textId="77777777" w:rsidR="00520E6E" w:rsidRDefault="00520E6E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66" w:type="pct"/>
            <w:vMerge/>
            <w:tcBorders>
              <w:left w:val="nil"/>
              <w:bottom w:val="nil"/>
              <w:right w:val="nil"/>
            </w:tcBorders>
          </w:tcPr>
          <w:p w14:paraId="1939B26A" w14:textId="77777777" w:rsidR="00520E6E" w:rsidRPr="001F398E" w:rsidRDefault="00520E6E" w:rsidP="007E37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5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57E4A2C" w14:textId="77777777" w:rsidR="00520E6E" w:rsidRPr="001F398E" w:rsidRDefault="00520E6E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5" w:type="pct"/>
            <w:vMerge/>
            <w:tcBorders>
              <w:left w:val="nil"/>
              <w:bottom w:val="nil"/>
              <w:right w:val="nil"/>
            </w:tcBorders>
          </w:tcPr>
          <w:p w14:paraId="68F066A1" w14:textId="77777777" w:rsidR="00520E6E" w:rsidRPr="001F398E" w:rsidRDefault="00520E6E" w:rsidP="007E37C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85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699E16DC" w14:textId="77777777" w:rsidR="00520E6E" w:rsidRPr="001F398E" w:rsidRDefault="00520E6E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6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70DFF718" w14:textId="77777777" w:rsidR="00520E6E" w:rsidRPr="001F398E" w:rsidRDefault="00520E6E" w:rsidP="007E37C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34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B17599D" w14:textId="77777777" w:rsidR="00520E6E" w:rsidRPr="001F398E" w:rsidRDefault="00520E6E" w:rsidP="007E37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</w:p>
        </w:tc>
        <w:tc>
          <w:tcPr>
            <w:tcW w:w="66" w:type="pct"/>
            <w:vMerge/>
            <w:tcBorders>
              <w:left w:val="nil"/>
              <w:bottom w:val="nil"/>
              <w:right w:val="nil"/>
            </w:tcBorders>
          </w:tcPr>
          <w:p w14:paraId="29D5CCA7" w14:textId="77777777" w:rsidR="00520E6E" w:rsidRPr="001F398E" w:rsidRDefault="00520E6E" w:rsidP="007E37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341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0A18FCBC" w14:textId="77777777" w:rsidR="00520E6E" w:rsidRPr="001F398E" w:rsidRDefault="00520E6E" w:rsidP="007E37C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6" w:type="pct"/>
            <w:vMerge/>
            <w:tcBorders>
              <w:left w:val="nil"/>
              <w:bottom w:val="nil"/>
              <w:right w:val="nil"/>
            </w:tcBorders>
          </w:tcPr>
          <w:p w14:paraId="7BA47882" w14:textId="77777777" w:rsidR="00520E6E" w:rsidRPr="001F398E" w:rsidRDefault="00520E6E" w:rsidP="007E37C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7" w:type="pct"/>
            <w:vMerge/>
            <w:tcBorders>
              <w:left w:val="nil"/>
              <w:bottom w:val="nil"/>
              <w:right w:val="nil"/>
            </w:tcBorders>
          </w:tcPr>
          <w:p w14:paraId="6FB0069D" w14:textId="77777777" w:rsidR="00520E6E" w:rsidRPr="001F398E" w:rsidRDefault="00520E6E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vMerge/>
            <w:tcBorders>
              <w:left w:val="nil"/>
              <w:bottom w:val="nil"/>
              <w:right w:val="nil"/>
            </w:tcBorders>
          </w:tcPr>
          <w:p w14:paraId="4EFAAABF" w14:textId="77777777" w:rsidR="00520E6E" w:rsidRPr="001F398E" w:rsidRDefault="00520E6E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" w:type="pct"/>
            <w:vMerge/>
            <w:tcBorders>
              <w:left w:val="nil"/>
              <w:bottom w:val="nil"/>
              <w:right w:val="nil"/>
            </w:tcBorders>
          </w:tcPr>
          <w:p w14:paraId="01754904" w14:textId="77777777" w:rsidR="00520E6E" w:rsidRDefault="00520E6E" w:rsidP="00E22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</w:tr>
      <w:tr w:rsidR="00705E11" w:rsidRPr="001F398E" w14:paraId="12D3A091" w14:textId="77777777" w:rsidTr="00065CEE">
        <w:trPr>
          <w:cantSplit/>
          <w:trHeight w:val="288"/>
          <w:tblHeader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099A6B18" w14:textId="77777777" w:rsidR="00705E11" w:rsidRPr="001F398E" w:rsidRDefault="00705E11" w:rsidP="007E37C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040B30E5" w14:textId="77777777" w:rsidR="00705E11" w:rsidRPr="001F398E" w:rsidRDefault="00705E11" w:rsidP="007E37C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3C5F6502" w14:textId="0D877D2E" w:rsidR="00705E11" w:rsidRPr="001F398E" w:rsidRDefault="00705E11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2B2D0D3" w14:textId="77777777" w:rsidR="00705E11" w:rsidRPr="001F398E" w:rsidRDefault="00705E11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38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101F2FD" w14:textId="77777777" w:rsidR="00705E11" w:rsidRPr="001F398E" w:rsidRDefault="00705E11" w:rsidP="007E3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705E11" w:rsidRPr="001F398E" w14:paraId="5BBA0041" w14:textId="77777777" w:rsidTr="00065CEE">
        <w:trPr>
          <w:cantSplit/>
          <w:trHeight w:val="281"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5BC3872F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7725EBDD" w14:textId="77777777" w:rsidR="00705E11" w:rsidRPr="001F398E" w:rsidRDefault="00705E11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04D67CAB" w14:textId="6A8BFEF2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3795781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511ED038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626E4D0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D24CBB1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7A70DC2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6EC797C0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A159D81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</w:tcPr>
          <w:p w14:paraId="2A484857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20BE96E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</w:tcPr>
          <w:p w14:paraId="0E06E0CE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8EAE905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26FA48C6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AC6933E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</w:tcPr>
          <w:p w14:paraId="5F0B9E05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5E11" w:rsidRPr="001F398E" w14:paraId="2A376E67" w14:textId="77777777" w:rsidTr="00065CEE">
        <w:trPr>
          <w:cantSplit/>
          <w:trHeight w:val="367"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09A8A0AC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อินโฟแกรมเมอร์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25289EE8" w14:textId="77777777" w:rsidR="00705E11" w:rsidRPr="001F398E" w:rsidRDefault="00705E11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ให้บริการจัดทำโปรแกรมคอมพิวเตอร์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2264FB81" w14:textId="77777777" w:rsidR="00705E11" w:rsidRPr="001F398E" w:rsidRDefault="00705E11" w:rsidP="00631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71159CF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0FAF1ACA" w14:textId="56250372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BA380E3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A946592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0A097B77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28D24D83" w14:textId="77777777" w:rsidR="00705E11" w:rsidRPr="00C42E5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669"/>
                <w:tab w:val="left" w:pos="976"/>
                <w:tab w:val="left" w:pos="1073"/>
                <w:tab w:val="left" w:pos="1253"/>
              </w:tabs>
              <w:ind w:left="173" w:right="-358" w:hanging="18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42E5E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6F466CB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</w:tcPr>
          <w:p w14:paraId="0918492C" w14:textId="77777777" w:rsidR="00705E11" w:rsidRPr="003F4553" w:rsidRDefault="00705E11" w:rsidP="00C0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522"/>
              </w:tabs>
              <w:ind w:left="-162" w:right="-358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3F4553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3BBE525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</w:tcPr>
          <w:p w14:paraId="5A526CD8" w14:textId="277BC6B8" w:rsidR="00705E11" w:rsidRPr="00C04DF8" w:rsidRDefault="00705E11" w:rsidP="00DF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533"/>
                <w:tab w:val="left" w:pos="626"/>
              </w:tabs>
              <w:ind w:left="-162" w:right="-358" w:hanging="2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04DF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7268159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0B3CF5DF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(78,837)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CB12AE1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</w:tcPr>
          <w:p w14:paraId="73C6BC6C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16,163</w:t>
            </w:r>
          </w:p>
        </w:tc>
      </w:tr>
      <w:tr w:rsidR="00705E11" w:rsidRPr="001F398E" w14:paraId="1014120F" w14:textId="77777777" w:rsidTr="00065CEE">
        <w:trPr>
          <w:cantSplit/>
          <w:trHeight w:val="367"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2B931FF0" w14:textId="77777777" w:rsidR="00705E11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บลู พาร์คกิ้ง จำกัด</w:t>
            </w:r>
          </w:p>
          <w:p w14:paraId="463D0EB5" w14:textId="4EBEEC45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C94EB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C94EB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 w:rsidRPr="00C94EB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</w:t>
            </w:r>
            <w:r w:rsidR="00E0306F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4B50E9" w:rsidRPr="004B50E9">
              <w:rPr>
                <w:rFonts w:asciiTheme="minorHAnsi" w:hAnsiTheme="minorHAnsi" w:cstheme="minorHAnsi" w:hint="cs"/>
                <w:i/>
                <w:iCs/>
                <w:sz w:val="22"/>
                <w:szCs w:val="22"/>
              </w:rPr>
              <w:t>1</w:t>
            </w:r>
            <w:r w:rsidRPr="00C94EB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2F6A0B66" w14:textId="77777777" w:rsidR="00705E11" w:rsidRPr="001F398E" w:rsidRDefault="00705E11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ให้บริการด้านระบบเทคโนโลยีสารสนเทศ และคอมพิวเตอร์อื่น</w:t>
            </w:r>
            <w:r w:rsidRPr="001F398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ๆ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12441323" w14:textId="77777777" w:rsidR="00705E11" w:rsidRPr="001F398E" w:rsidRDefault="00705E11" w:rsidP="00E0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89ED957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6104BE36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E021522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0F161F8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7480571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3105892F" w14:textId="77777777" w:rsidR="00705E11" w:rsidRPr="00C42E5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669"/>
                <w:tab w:val="left" w:pos="976"/>
                <w:tab w:val="left" w:pos="1073"/>
                <w:tab w:val="left" w:pos="1253"/>
              </w:tabs>
              <w:ind w:left="173" w:right="-358" w:hanging="18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42E5E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C6C99CE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</w:tcPr>
          <w:p w14:paraId="2D55437C" w14:textId="77777777" w:rsidR="00705E11" w:rsidRPr="003F4553" w:rsidRDefault="00705E11" w:rsidP="003F4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</w:tabs>
              <w:ind w:left="-162" w:right="-358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3F4553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B0AC91C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</w:tcPr>
          <w:p w14:paraId="27D20194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(2,996)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E934C67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33E6E9C1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(4,220)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CA25EE4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</w:tcPr>
          <w:p w14:paraId="3C1F1922" w14:textId="77777777" w:rsidR="00705E11" w:rsidRPr="001F398E" w:rsidRDefault="00705E11" w:rsidP="00CE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  <w:tab w:val="left" w:pos="544"/>
              </w:tabs>
              <w:ind w:right="2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05E11" w:rsidRPr="001F398E" w14:paraId="5329C5B1" w14:textId="77777777" w:rsidTr="00C42E5E">
        <w:trPr>
          <w:cantSplit/>
          <w:trHeight w:val="367"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6D0581B8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บริษัท นครหลวง แคปปิตอล</w:t>
            </w:r>
          </w:p>
          <w:p w14:paraId="074E597F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63CC151B" w14:textId="77777777" w:rsidR="00705E11" w:rsidRPr="001F398E" w:rsidRDefault="00705E11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ให้บริการทางการเงินที่มิใช่ธนาคาร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2752A0F3" w14:textId="77777777" w:rsidR="00705E11" w:rsidRPr="001F398E" w:rsidRDefault="00705E11" w:rsidP="00E0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7F55296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096E02D6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309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C6F8403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D2850BD" w14:textId="77777777" w:rsidR="00705E11" w:rsidRPr="001F398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EAE40D8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0DFA84AD" w14:textId="77777777" w:rsidR="00705E11" w:rsidRPr="00C42E5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669"/>
                <w:tab w:val="left" w:pos="976"/>
                <w:tab w:val="left" w:pos="1073"/>
                <w:tab w:val="left" w:pos="1253"/>
              </w:tabs>
              <w:ind w:left="173" w:right="-358" w:hanging="18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42E5E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EC08B08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</w:tcPr>
          <w:p w14:paraId="1BA295DD" w14:textId="77777777" w:rsidR="00705E11" w:rsidRPr="00733C45" w:rsidRDefault="00705E11" w:rsidP="003F4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</w:tabs>
              <w:ind w:left="-162" w:right="-358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33C45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75BFE99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</w:tcPr>
          <w:p w14:paraId="2F432014" w14:textId="77777777" w:rsidR="00705E11" w:rsidRPr="00C04DF8" w:rsidRDefault="00705E11" w:rsidP="0041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718"/>
              </w:tabs>
              <w:ind w:left="-162" w:right="-358" w:firstLine="25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04DF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D3279B4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5473D172" w14:textId="26721272" w:rsidR="00705E11" w:rsidRPr="001F398E" w:rsidRDefault="00B36BF4" w:rsidP="00DF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"/>
                <w:tab w:val="left" w:pos="864"/>
              </w:tabs>
              <w:ind w:left="-36" w:right="-305" w:firstLine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(920,521)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A36E132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</w:tcPr>
          <w:p w14:paraId="266A32C0" w14:textId="0C301BFA" w:rsidR="00705E11" w:rsidRPr="001F398E" w:rsidRDefault="00B36BF4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388,617</w:t>
            </w:r>
          </w:p>
        </w:tc>
      </w:tr>
      <w:tr w:rsidR="00705E11" w:rsidRPr="001F398E" w14:paraId="28AB8CAD" w14:textId="77777777" w:rsidTr="00065CEE">
        <w:trPr>
          <w:cantSplit/>
          <w:trHeight w:val="367"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0491FE42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6FD3CD1E" w14:textId="77777777" w:rsidR="00705E11" w:rsidRPr="00B04DF3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โบ</w:t>
            </w:r>
            <w:r w:rsidRPr="00B04DF3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รกเกอร์ จำกัด</w:t>
            </w:r>
            <w:r w:rsidRPr="00B04D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B70D902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B04DF3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B04DF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(อยู่ระหว่างการชำระบัญชี)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2341E4CA" w14:textId="77777777" w:rsidR="00705E11" w:rsidRPr="001F398E" w:rsidRDefault="00705E11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31F2E2AA" w14:textId="77777777" w:rsidR="00705E11" w:rsidRPr="001F398E" w:rsidRDefault="00705E11" w:rsidP="00E0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DEE5FF6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4CE42FCA" w14:textId="77777777" w:rsidR="00705E11" w:rsidRPr="00A301CB" w:rsidRDefault="00705E11" w:rsidP="0041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27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90A46E6" w14:textId="77777777" w:rsidR="00705E11" w:rsidRPr="004F0347" w:rsidRDefault="00705E11" w:rsidP="007E37CF">
            <w:pPr>
              <w:pStyle w:val="acctfourfigures"/>
              <w:tabs>
                <w:tab w:val="clear" w:pos="765"/>
                <w:tab w:val="decimal" w:pos="587"/>
                <w:tab w:val="decimal" w:pos="811"/>
              </w:tabs>
              <w:spacing w:line="240" w:lineRule="atLeast"/>
              <w:ind w:left="-79" w:right="20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A4EE2AF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4F5B3A73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79DE36AC" w14:textId="77777777" w:rsidR="00705E11" w:rsidRPr="00C42E5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669"/>
                <w:tab w:val="left" w:pos="976"/>
                <w:tab w:val="left" w:pos="1073"/>
                <w:tab w:val="left" w:pos="1253"/>
              </w:tabs>
              <w:ind w:left="173" w:right="-358" w:hanging="18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42E5E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CE47013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</w:tcPr>
          <w:p w14:paraId="42AC7207" w14:textId="77777777" w:rsidR="00705E11" w:rsidRPr="00734396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992"/>
              </w:tabs>
              <w:ind w:right="7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34396">
              <w:rPr>
                <w:rFonts w:asciiTheme="minorHAnsi" w:hAnsiTheme="minorHAnsi" w:cstheme="minorHAnsi"/>
                <w:sz w:val="22"/>
                <w:szCs w:val="22"/>
              </w:rPr>
              <w:t>5,000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C9F4A4F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</w:tcPr>
          <w:p w14:paraId="35F2BBC0" w14:textId="59F21365" w:rsidR="00705E11" w:rsidRPr="00C04DF8" w:rsidRDefault="00705E11" w:rsidP="00416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718"/>
              </w:tabs>
              <w:ind w:left="-162" w:right="-358" w:firstLine="25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04DF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C1982C0" w14:textId="3ACBB6F5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39B9DCF6" w14:textId="6DDF7CEE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(927)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A5EA1B6" w14:textId="603938B9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</w:tcPr>
          <w:p w14:paraId="0B6E7C84" w14:textId="6645C89E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4,073</w:t>
            </w:r>
          </w:p>
        </w:tc>
      </w:tr>
      <w:tr w:rsidR="00705E11" w:rsidRPr="001F398E" w14:paraId="2D515D00" w14:textId="77777777" w:rsidTr="002B34EA">
        <w:trPr>
          <w:cantSplit/>
          <w:trHeight w:val="170"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8F94" w14:textId="68CC33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  <w:r w:rsidR="00295E40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10C96" w14:textId="77777777" w:rsidR="00705E11" w:rsidRPr="001F398E" w:rsidRDefault="00705E11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CBEF1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60556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57694B" w14:textId="77777777" w:rsidR="00705E11" w:rsidRPr="00AE5884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E58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1,411,324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2CCD" w14:textId="77777777" w:rsidR="00705E11" w:rsidRPr="00AE5884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16840B" w14:textId="77777777" w:rsidR="00705E11" w:rsidRPr="00AE5884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E58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49674" w14:textId="77777777" w:rsidR="00705E11" w:rsidRPr="00AE5884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CAEBE" w14:textId="77777777" w:rsidR="00705E11" w:rsidRPr="00C42E5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669"/>
                <w:tab w:val="left" w:pos="976"/>
                <w:tab w:val="left" w:pos="1073"/>
                <w:tab w:val="left" w:pos="1253"/>
              </w:tabs>
              <w:ind w:left="173" w:right="-358" w:hanging="180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42E5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87742" w14:textId="77777777" w:rsidR="00705E11" w:rsidRPr="00AE5884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33D65A" w14:textId="77777777" w:rsidR="00705E11" w:rsidRPr="00AE5884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7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E58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5,000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2F716" w14:textId="77777777" w:rsidR="00705E11" w:rsidRPr="00AE5884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BDF044" w14:textId="77777777" w:rsidR="00705E11" w:rsidRPr="00AE5884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E58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(2,996)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4268" w14:textId="77777777" w:rsidR="00705E11" w:rsidRPr="00AE5884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7B8A96" w14:textId="45FAE2B9" w:rsidR="00705E11" w:rsidRPr="00AE5884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E58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B36B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1,004,505</w:t>
            </w:r>
            <w:r w:rsidRPr="00AE58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09187" w14:textId="77777777" w:rsidR="00705E11" w:rsidRPr="00AE5884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BDD9B" w14:textId="66C76297" w:rsidR="00705E11" w:rsidRPr="00AE5884" w:rsidRDefault="00B36BF4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408,853</w:t>
            </w:r>
          </w:p>
        </w:tc>
      </w:tr>
      <w:tr w:rsidR="00705E11" w:rsidRPr="001F398E" w14:paraId="16F0B872" w14:textId="77777777" w:rsidTr="002B34EA">
        <w:trPr>
          <w:cantSplit/>
          <w:trHeight w:val="222"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25698CBD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5D48E9ED" w14:textId="77777777" w:rsidR="00705E11" w:rsidRPr="001F398E" w:rsidRDefault="00705E11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31CF0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6B9F5FC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1E935E" w14:textId="6CE1FEE4" w:rsidR="00705E11" w:rsidRPr="00A301CB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B0880A5" w14:textId="00158B88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C31C1" w14:textId="54C048CB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04D7DAC" w14:textId="6C36F31B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B110B" w14:textId="79E36FDB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A299981" w14:textId="2A4F723C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2C0C8" w14:textId="58E2354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7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3DA871B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DF778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79"/>
              <w:jc w:val="right"/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88B7635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2B142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E972CC3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9CEB03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05E11" w:rsidRPr="001F398E" w14:paraId="5E2FA1C9" w14:textId="77777777" w:rsidTr="00065CEE">
        <w:trPr>
          <w:cantSplit/>
          <w:trHeight w:val="281"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2BE0A589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การร่วมค้าทางตรง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643B547B" w14:textId="77777777" w:rsidR="00705E11" w:rsidRPr="001F398E" w:rsidRDefault="00705E11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5324D91C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7A9ECA0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5CE78DB7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A348C48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CF68817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8CF9D57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7FD3FB47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25BC97C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</w:tcPr>
          <w:p w14:paraId="164D42BC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D05F1FA" w14:textId="1365D12F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</w:tcPr>
          <w:p w14:paraId="5820DFD5" w14:textId="1BE72512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037CA52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77595A64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9EDADC9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</w:tcPr>
          <w:p w14:paraId="6E30B8D4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5E11" w:rsidRPr="001F398E" w14:paraId="52CCD1DC" w14:textId="77777777" w:rsidTr="00C42E5E">
        <w:trPr>
          <w:cantSplit/>
          <w:trHeight w:val="367"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645E9720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1BD8912D" w14:textId="77777777" w:rsidR="00705E11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โบรกเกอร์ จำกัด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E462A10" w14:textId="7E7C43FF" w:rsidR="00695597" w:rsidRPr="00F456E0" w:rsidRDefault="00705E11" w:rsidP="00F456E0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B04DF3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B04DF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(อยู่ระหว่างการชำระบัญชี)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44C882ED" w14:textId="77777777" w:rsidR="00705E11" w:rsidRPr="001F398E" w:rsidRDefault="00705E11" w:rsidP="007E37C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5B539324" w14:textId="77777777" w:rsidR="00705E11" w:rsidRPr="001F398E" w:rsidRDefault="00705E11" w:rsidP="00290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040AC23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3C188F4F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53EA650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1F7F1206" w14:textId="77777777" w:rsidR="00705E11" w:rsidRPr="00C42E5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42E5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68E3242E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6CEFD4CC" w14:textId="77777777" w:rsidR="00705E11" w:rsidRPr="00C42E5E" w:rsidRDefault="00705E11" w:rsidP="00DF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669"/>
                <w:tab w:val="left" w:pos="976"/>
                <w:tab w:val="left" w:pos="1073"/>
                <w:tab w:val="left" w:pos="1253"/>
              </w:tabs>
              <w:ind w:left="173" w:right="-358" w:hanging="18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42E5E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7C37904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</w:tcPr>
          <w:p w14:paraId="31065F4D" w14:textId="77777777" w:rsidR="00705E11" w:rsidRPr="00C42E5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</w:tabs>
              <w:ind w:left="-162" w:right="-358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42E5E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C82E670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</w:tcPr>
          <w:p w14:paraId="24CF2BE2" w14:textId="686B0DCF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(5,000)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AD344BC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5600ACA6" w14:textId="287CB340" w:rsidR="00705E11" w:rsidRPr="001F398E" w:rsidRDefault="00705E11" w:rsidP="0091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  <w:tab w:val="left" w:pos="588"/>
              </w:tabs>
              <w:ind w:left="-36" w:right="-305" w:firstLin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23C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2EC39AA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</w:tcPr>
          <w:p w14:paraId="6B6D1508" w14:textId="77777777" w:rsidR="00705E11" w:rsidRPr="001F398E" w:rsidRDefault="00705E11" w:rsidP="002B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  <w:tab w:val="left" w:pos="544"/>
              </w:tabs>
              <w:ind w:right="2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70DA9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05E11" w:rsidRPr="001F398E" w14:paraId="727EF5DA" w14:textId="77777777" w:rsidTr="00065CEE">
        <w:trPr>
          <w:cantSplit/>
          <w:trHeight w:val="367"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169BCBCD" w14:textId="77777777" w:rsidR="00705E11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แพลท ฟินเซิร์ฟ จำกัด</w:t>
            </w:r>
          </w:p>
          <w:p w14:paraId="71E63A02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9</w:t>
            </w:r>
            <w:r w:rsidRPr="00B2317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284C43F5" w14:textId="77777777" w:rsidR="00705E11" w:rsidRPr="001F398E" w:rsidRDefault="00705E11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บริการเทคโนโลย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ี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สารสนเทศ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10D7D0C5" w14:textId="77777777" w:rsidR="00705E11" w:rsidRPr="001F398E" w:rsidRDefault="00705E11" w:rsidP="00290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270C2F9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7AF4A724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130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6BD045F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6C5D6063" w14:textId="77777777" w:rsidR="00705E11" w:rsidRPr="001F398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547B8CA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3B88FCEB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(742,800)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15B8D8E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</w:tcPr>
          <w:p w14:paraId="00522D53" w14:textId="77777777" w:rsidR="00705E11" w:rsidRPr="00C42E5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</w:tabs>
              <w:ind w:left="-162" w:right="-358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42E5E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BA1671F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</w:tcPr>
          <w:p w14:paraId="29FE0348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(387,200)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0D09C21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2E024F98" w14:textId="77777777" w:rsidR="00705E11" w:rsidRPr="001F398E" w:rsidRDefault="00705E11" w:rsidP="0091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8"/>
                <w:tab w:val="left" w:pos="588"/>
              </w:tabs>
              <w:ind w:left="-36" w:right="-305" w:firstLine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23C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9B43723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</w:tcPr>
          <w:p w14:paraId="01B4070C" w14:textId="77777777" w:rsidR="00705E11" w:rsidRPr="001F398E" w:rsidRDefault="00705E11" w:rsidP="002B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04"/>
                <w:tab w:val="left" w:pos="294"/>
                <w:tab w:val="left" w:pos="544"/>
              </w:tabs>
              <w:ind w:right="22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70DA9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05E11" w:rsidRPr="001F398E" w14:paraId="22055D4B" w14:textId="77777777" w:rsidTr="00065CEE">
        <w:trPr>
          <w:cantSplit/>
          <w:trHeight w:val="367"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0BAAA9A2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เทโร สบาย จำกัด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2D3A5297" w14:textId="77777777" w:rsidR="00705E11" w:rsidRPr="001F398E" w:rsidRDefault="00705E11" w:rsidP="007E37C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 xml:space="preserve">บริการสื่อโฆษณา </w:t>
            </w:r>
          </w:p>
          <w:p w14:paraId="317F412D" w14:textId="77777777" w:rsidR="00705E11" w:rsidRPr="001F398E" w:rsidRDefault="00705E11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การประชาสัมพันธ์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79F41869" w14:textId="77777777" w:rsidR="00705E11" w:rsidRPr="001F398E" w:rsidRDefault="00705E11" w:rsidP="00F05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45975C6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1707E9B3" w14:textId="77777777" w:rsidR="00705E11" w:rsidRPr="001F398E" w:rsidRDefault="00705E11" w:rsidP="0052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59D376B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1B63D0FA" w14:textId="60EB7149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F54B6C6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4FF4AD5C" w14:textId="77777777" w:rsidR="00705E11" w:rsidRPr="00C42E5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669"/>
                <w:tab w:val="left" w:pos="976"/>
                <w:tab w:val="left" w:pos="1073"/>
                <w:tab w:val="left" w:pos="1253"/>
              </w:tabs>
              <w:ind w:left="173" w:right="-358" w:hanging="18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42E5E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8AB7DAE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</w:tcPr>
          <w:p w14:paraId="6601858D" w14:textId="77777777" w:rsidR="00705E11" w:rsidRPr="00C42E5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</w:tabs>
              <w:ind w:left="-162" w:right="-358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42E5E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36D707A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</w:tcPr>
          <w:p w14:paraId="7880D4A1" w14:textId="77777777" w:rsidR="00705E11" w:rsidRPr="00C04DF8" w:rsidRDefault="00705E11" w:rsidP="00DF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522"/>
              </w:tabs>
              <w:ind w:left="-162" w:right="-358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C04DF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16A1C4E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5ECC7A88" w14:textId="372E4CDC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(6,663)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58594F6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</w:tcPr>
          <w:p w14:paraId="50B099B4" w14:textId="1CC39495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3,337</w:t>
            </w:r>
          </w:p>
        </w:tc>
      </w:tr>
      <w:tr w:rsidR="00705E11" w:rsidRPr="001F398E" w14:paraId="73DEDEC2" w14:textId="77777777" w:rsidTr="00065CEE">
        <w:trPr>
          <w:cantSplit/>
          <w:trHeight w:val="367"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42D8C3FD" w14:textId="77777777" w:rsidR="00705E11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lastRenderedPageBreak/>
              <w:t>บริษัท ฟอร์ทสมาร์ท สบาย เทค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0E38E2A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F4E5A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(อยู่ระหว่างการชำระบัญชี)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04D19F27" w14:textId="77777777" w:rsidR="00705E11" w:rsidRPr="001F398E" w:rsidRDefault="00705E11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จำหน่ายสินค้าผ่านเครื่อง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78D34FFD" w14:textId="77777777" w:rsidR="00705E11" w:rsidRPr="001F398E" w:rsidRDefault="00705E11" w:rsidP="00F05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DB09F49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5BDB8F75" w14:textId="77777777" w:rsidR="00705E11" w:rsidRPr="001F398E" w:rsidRDefault="00705E11" w:rsidP="0052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11B507A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FEB0B0C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713A413" w14:textId="5891C65C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278A4924" w14:textId="17836CB2" w:rsidR="00705E11" w:rsidRPr="001F398E" w:rsidRDefault="00705E11" w:rsidP="00DF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669"/>
                <w:tab w:val="left" w:pos="976"/>
                <w:tab w:val="left" w:pos="1073"/>
                <w:tab w:val="left" w:pos="1253"/>
              </w:tabs>
              <w:ind w:left="173" w:right="-358" w:hanging="18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F24B48E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</w:tcPr>
          <w:p w14:paraId="3E2F9A8E" w14:textId="77777777" w:rsidR="00705E11" w:rsidRPr="001F398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</w:tabs>
              <w:ind w:left="-162" w:right="-35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34913E0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</w:tcPr>
          <w:p w14:paraId="658C4D7E" w14:textId="77777777" w:rsidR="00705E11" w:rsidRPr="00C04DF8" w:rsidRDefault="00705E11" w:rsidP="00C0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522"/>
              </w:tabs>
              <w:ind w:left="-162" w:right="-358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C04DF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285C1CD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7068A5F1" w14:textId="77777777" w:rsidR="00705E11" w:rsidRPr="001F398E" w:rsidRDefault="00705E11" w:rsidP="00DF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  <w:tab w:val="left" w:pos="601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9B311E6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</w:tcPr>
          <w:p w14:paraId="65C28E6D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</w:tr>
      <w:tr w:rsidR="00705E11" w:rsidRPr="001F398E" w14:paraId="01D390CB" w14:textId="77777777" w:rsidTr="00065CEE">
        <w:trPr>
          <w:cantSplit/>
          <w:trHeight w:val="367"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4814BFA6" w14:textId="77777777" w:rsidR="00705E11" w:rsidRDefault="00705E11" w:rsidP="007E37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สบาย มายเอชอาร์ จำกัด</w:t>
            </w:r>
          </w:p>
          <w:p w14:paraId="5F0910DB" w14:textId="77777777" w:rsidR="00705E11" w:rsidRPr="001F398E" w:rsidRDefault="00705E11" w:rsidP="007E37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0F4E5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  </w:t>
            </w:r>
            <w:r w:rsidRPr="000F4E5A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(อยู่ระหว่างการชำระบัญชี)</w:t>
            </w:r>
          </w:p>
          <w:p w14:paraId="79D87B52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00FFE9DC" w14:textId="77777777" w:rsidR="00705E11" w:rsidRPr="001F398E" w:rsidRDefault="00705E11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ให้คำปรึกษา และพัฒนาระบบซอฟต์แวร์ เกี่ยวกับทรัพยากรบุคคล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74BB5424" w14:textId="77777777" w:rsidR="00705E11" w:rsidRPr="001F398E" w:rsidRDefault="00705E11" w:rsidP="00F05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197E443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4B1CB508" w14:textId="7EA393FD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127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759D3D1" w14:textId="3A345C68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C1FBF95" w14:textId="501FF783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29059BFC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573DD8C1" w14:textId="77777777" w:rsidR="00705E11" w:rsidRPr="00C42E5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669"/>
                <w:tab w:val="left" w:pos="976"/>
                <w:tab w:val="left" w:pos="1073"/>
                <w:tab w:val="left" w:pos="1253"/>
              </w:tabs>
              <w:ind w:left="173" w:right="-358" w:hanging="18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42E5E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AB14584" w14:textId="0691399F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</w:tcPr>
          <w:p w14:paraId="7DC4DE3F" w14:textId="7DB9355E" w:rsidR="00705E11" w:rsidRPr="001F398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</w:tabs>
              <w:ind w:left="-162" w:right="-35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48F1C7D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</w:tcPr>
          <w:p w14:paraId="014495CC" w14:textId="77777777" w:rsidR="00705E11" w:rsidRPr="00C04DF8" w:rsidRDefault="00705E11" w:rsidP="00C0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522"/>
              </w:tabs>
              <w:ind w:left="-162" w:right="-358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C04DF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F3350EE" w14:textId="483F2D6C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2EB49F8B" w14:textId="115C918D" w:rsidR="00705E11" w:rsidRPr="001F398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25957B5" w14:textId="01C3679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</w:tcPr>
          <w:p w14:paraId="1886AE25" w14:textId="1F8D1B2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127</w:t>
            </w:r>
          </w:p>
        </w:tc>
      </w:tr>
      <w:tr w:rsidR="00705E11" w:rsidRPr="001F398E" w14:paraId="5B0290F6" w14:textId="77777777" w:rsidTr="00065CEE">
        <w:trPr>
          <w:cantSplit/>
          <w:trHeight w:val="367"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2C667CEF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อุ๊ปส์ เน็ตเวิรค์ จำกัด</w:t>
            </w:r>
          </w:p>
          <w:p w14:paraId="72D3B7B6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3F3BBE9F" w14:textId="18ADDC58" w:rsidR="00705E11" w:rsidRPr="001F398E" w:rsidRDefault="00705E11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การให้คำปรึกษาและการจัดหาเกี่ยวกับซอฟ</w:t>
            </w:r>
            <w:r w:rsidR="008B69D8">
              <w:rPr>
                <w:rFonts w:asciiTheme="minorHAnsi" w:hAnsiTheme="minorHAnsi" w:hint="cs"/>
                <w:sz w:val="22"/>
                <w:szCs w:val="22"/>
                <w:cs/>
              </w:rPr>
              <w:t>ต์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แวร์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720CBD30" w14:textId="77777777" w:rsidR="00705E11" w:rsidRPr="001F398E" w:rsidRDefault="00705E11" w:rsidP="00F05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DC2DC10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678134F1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272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2D8E760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631484F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1BAFD0E6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42EDC4FF" w14:textId="77777777" w:rsidR="00705E11" w:rsidRPr="001F398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669"/>
                <w:tab w:val="left" w:pos="976"/>
                <w:tab w:val="left" w:pos="1073"/>
                <w:tab w:val="left" w:pos="1253"/>
              </w:tabs>
              <w:ind w:left="173" w:right="-358" w:hanging="18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6AB4261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</w:tcPr>
          <w:p w14:paraId="631E519D" w14:textId="77777777" w:rsidR="00705E11" w:rsidRPr="001F398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</w:tabs>
              <w:ind w:left="-162" w:right="-35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D2DCDBA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</w:tcPr>
          <w:p w14:paraId="013A1C4F" w14:textId="77777777" w:rsidR="00705E11" w:rsidRPr="00C04DF8" w:rsidRDefault="00705E11" w:rsidP="00C0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522"/>
              </w:tabs>
              <w:ind w:left="-162" w:right="-358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04DF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D5CBDF8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59F0A092" w14:textId="77777777" w:rsidR="00705E11" w:rsidRPr="001F398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F4CDF55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</w:tcPr>
          <w:p w14:paraId="4320C3C1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272</w:t>
            </w:r>
          </w:p>
        </w:tc>
      </w:tr>
      <w:tr w:rsidR="00705E11" w:rsidRPr="001F398E" w14:paraId="3355577C" w14:textId="77777777" w:rsidTr="00065CEE">
        <w:trPr>
          <w:cantSplit/>
          <w:trHeight w:val="367"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0C802302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เรดเฮ้าส์ ดิจิทัล จำกัด</w:t>
            </w:r>
          </w:p>
          <w:p w14:paraId="2ACBBDF3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6542CBEC" w14:textId="77777777" w:rsidR="00705E11" w:rsidRPr="001F398E" w:rsidRDefault="00705E11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ให้บริการวางแผน ออกแบบ และ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จัดทำสื่อโฆษณา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4E9602DC" w14:textId="77777777" w:rsidR="00705E11" w:rsidRPr="001F398E" w:rsidRDefault="00705E11" w:rsidP="00F05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BF8A1DD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3C66835C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3CA45CD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1E49A19" w14:textId="0337360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79F875A3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4BC5F622" w14:textId="20C0AA98" w:rsidR="00705E11" w:rsidRPr="00C42E5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669"/>
                <w:tab w:val="left" w:pos="976"/>
                <w:tab w:val="left" w:pos="1073"/>
                <w:tab w:val="left" w:pos="1253"/>
              </w:tabs>
              <w:ind w:left="173" w:right="-358" w:hanging="18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42E5E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4806360" w14:textId="47103153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</w:tcPr>
          <w:p w14:paraId="4C71185D" w14:textId="5237CB36" w:rsidR="00705E11" w:rsidRPr="001F398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</w:tabs>
              <w:ind w:left="-162" w:right="-35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9C0945C" w14:textId="54EFF14D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</w:tcPr>
          <w:p w14:paraId="5C084877" w14:textId="749C01AB" w:rsidR="00705E11" w:rsidRPr="00C04DF8" w:rsidRDefault="00705E11" w:rsidP="00C0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522"/>
              </w:tabs>
              <w:ind w:left="-162" w:right="-358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04DF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4D0DC2A" w14:textId="70F50C15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1B9B166B" w14:textId="7951B1A9" w:rsidR="00705E11" w:rsidRPr="001F398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7B7D493" w14:textId="4892CFDB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</w:tcPr>
          <w:p w14:paraId="5262CCBD" w14:textId="390BA7AB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705E11" w:rsidRPr="001F398E" w14:paraId="0398372B" w14:textId="77777777" w:rsidTr="00C42E5E">
        <w:trPr>
          <w:cantSplit/>
          <w:trHeight w:val="367"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6C0A0E4E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สบาย เอ็กเชนจ์ จำกัด</w:t>
            </w:r>
          </w:p>
          <w:p w14:paraId="58D3B381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4C9A4EBA" w14:textId="77777777" w:rsidR="00705E11" w:rsidRPr="001F398E" w:rsidRDefault="00705E11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บริการทางการเงินและแต้มสิทธิประโยชน์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56CB20DE" w14:textId="77777777" w:rsidR="00705E11" w:rsidRPr="001F398E" w:rsidRDefault="00705E11" w:rsidP="00F05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9B8C2AF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18BD7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C2E8FE5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32766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E1B3A69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CBD7D" w14:textId="77777777" w:rsidR="00705E11" w:rsidRPr="001F398E" w:rsidRDefault="00705E11" w:rsidP="00DF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669"/>
                <w:tab w:val="left" w:pos="976"/>
                <w:tab w:val="left" w:pos="1073"/>
                <w:tab w:val="left" w:pos="1253"/>
              </w:tabs>
              <w:ind w:left="173" w:right="-358" w:hanging="18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91E3B19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E345B" w14:textId="77777777" w:rsidR="00705E11" w:rsidRPr="001F398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</w:tabs>
              <w:ind w:left="-162" w:right="-35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CBB4DB7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14A56" w14:textId="77777777" w:rsidR="00705E11" w:rsidRPr="00C04DF8" w:rsidRDefault="00705E11" w:rsidP="00DF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  <w:tab w:val="left" w:pos="522"/>
              </w:tabs>
              <w:ind w:left="-162" w:right="-358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  <w:r w:rsidRPr="00C04DF8">
              <w:rPr>
                <w:rFonts w:asciiTheme="majorHAnsi" w:hAnsiTheme="majorHAnsi" w:cstheme="maj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EAD8B72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B9C2F" w14:textId="77777777" w:rsidR="00705E11" w:rsidRPr="001F398E" w:rsidRDefault="00705E11" w:rsidP="00DF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  <w:tab w:val="left" w:pos="58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8339602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EA9E3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250</w:t>
            </w:r>
          </w:p>
        </w:tc>
      </w:tr>
      <w:tr w:rsidR="00705E11" w:rsidRPr="001F398E" w14:paraId="7BFA4146" w14:textId="77777777" w:rsidTr="00065CEE">
        <w:trPr>
          <w:cantSplit/>
          <w:trHeight w:val="325"/>
        </w:trPr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01892DF6" w14:textId="77777777" w:rsidR="00705E11" w:rsidRPr="001F398E" w:rsidRDefault="00705E11" w:rsidP="007E37C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</w:tcPr>
          <w:p w14:paraId="06B4F8D5" w14:textId="77777777" w:rsidR="00705E11" w:rsidRPr="001F398E" w:rsidRDefault="00705E11" w:rsidP="007E37C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67BABB46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1AF651B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C6718F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1,155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857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7FF4FFF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ACBA56" w14:textId="77777777" w:rsidR="00705E11" w:rsidRPr="00045DD9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right="18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D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</w:tcPr>
          <w:p w14:paraId="557540C5" w14:textId="77777777" w:rsidR="00705E11" w:rsidRPr="00045DD9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42A301" w14:textId="77777777" w:rsidR="00705E11" w:rsidRPr="00045DD9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D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(742,800)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D74243F" w14:textId="77777777" w:rsidR="00705E11" w:rsidRPr="001F398E" w:rsidRDefault="00705E11" w:rsidP="007E37C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9F5848" w14:textId="77777777" w:rsidR="00705E11" w:rsidRPr="001F398E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62"/>
              </w:tabs>
              <w:ind w:left="-162" w:right="-35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011D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B0AA25E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03AC51" w14:textId="77777777" w:rsidR="00705E11" w:rsidRPr="00910A2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(392,200)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1F673CB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520D0" w14:textId="77777777" w:rsidR="00705E11" w:rsidRPr="008B67AB" w:rsidRDefault="00705E11" w:rsidP="00C4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518"/>
                <w:tab w:val="left" w:pos="623"/>
                <w:tab w:val="decimal" w:pos="1175"/>
              </w:tabs>
              <w:ind w:right="-387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67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(6,663)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388C540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03DB21" w14:textId="77777777" w:rsidR="00705E11" w:rsidRPr="001F398E" w:rsidRDefault="00705E11" w:rsidP="007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66B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14,194</w:t>
            </w:r>
          </w:p>
        </w:tc>
      </w:tr>
    </w:tbl>
    <w:p w14:paraId="3976A2C2" w14:textId="77777777" w:rsidR="005C4F31" w:rsidRDefault="005C4F31" w:rsidP="00C4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162"/>
        </w:tabs>
        <w:ind w:left="-162" w:right="-358"/>
        <w:jc w:val="center"/>
        <w:rPr>
          <w:rFonts w:asciiTheme="majorHAnsi" w:hAnsiTheme="majorHAnsi" w:cstheme="majorHAnsi"/>
          <w:sz w:val="22"/>
          <w:szCs w:val="22"/>
        </w:rPr>
      </w:pPr>
    </w:p>
    <w:p w14:paraId="44FB1903" w14:textId="77777777" w:rsidR="005C4F31" w:rsidRDefault="005C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14:paraId="17A9D300" w14:textId="77777777" w:rsidR="005C4F31" w:rsidRDefault="005C4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14:paraId="43D6E8F0" w14:textId="77777777" w:rsidR="00631883" w:rsidRDefault="00631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14:paraId="3FF671AA" w14:textId="77777777" w:rsidR="00631883" w:rsidRDefault="00631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14:paraId="1F92F32C" w14:textId="77777777" w:rsidR="00631883" w:rsidRDefault="00631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 w:hint="cs"/>
          <w:sz w:val="22"/>
          <w:szCs w:val="22"/>
        </w:rPr>
      </w:pPr>
    </w:p>
    <w:p w14:paraId="2C235766" w14:textId="77777777" w:rsidR="006810F2" w:rsidRDefault="00681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14:paraId="5E8AC8C7" w14:textId="028F96C6" w:rsidR="006810F2" w:rsidRDefault="006810F2" w:rsidP="00681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468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 w:hint="cs"/>
          <w:sz w:val="30"/>
          <w:szCs w:val="30"/>
          <w:cs/>
        </w:rPr>
        <w:lastRenderedPageBreak/>
        <w:t>รายละเอียดเงินลงทุนในบริษัทร่วม</w:t>
      </w:r>
      <w:r w:rsidR="00C9761D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>
        <w:rPr>
          <w:rFonts w:asciiTheme="majorHAnsi" w:hAnsiTheme="majorHAnsi" w:cstheme="majorHAnsi" w:hint="cs"/>
          <w:sz w:val="30"/>
          <w:szCs w:val="30"/>
          <w:cs/>
        </w:rPr>
        <w:t xml:space="preserve">และการร่วมค้าและรายการเคลื่อนไหวสำหรับปีสิ้นสุดวันที่ </w:t>
      </w:r>
      <w:r w:rsidRPr="00A301CB">
        <w:rPr>
          <w:rFonts w:asciiTheme="majorHAnsi" w:hAnsiTheme="majorHAnsi" w:cstheme="majorHAnsi"/>
          <w:sz w:val="30"/>
          <w:szCs w:val="30"/>
        </w:rPr>
        <w:t>31</w:t>
      </w:r>
      <w:r>
        <w:rPr>
          <w:rFonts w:asciiTheme="majorHAnsi" w:hAnsiTheme="majorHAnsi" w:cstheme="majorHAnsi"/>
          <w:sz w:val="30"/>
          <w:szCs w:val="30"/>
        </w:rPr>
        <w:t xml:space="preserve"> </w:t>
      </w:r>
      <w:r>
        <w:rPr>
          <w:rFonts w:asciiTheme="majorHAnsi" w:hAnsiTheme="majorHAnsi" w:cstheme="majorHAnsi" w:hint="cs"/>
          <w:sz w:val="30"/>
          <w:szCs w:val="30"/>
          <w:cs/>
        </w:rPr>
        <w:t xml:space="preserve">ธันวาคม </w:t>
      </w:r>
      <w:r w:rsidRPr="00A301CB">
        <w:rPr>
          <w:rFonts w:asciiTheme="majorHAnsi" w:hAnsiTheme="majorHAnsi" w:cstheme="majorHAnsi"/>
          <w:sz w:val="30"/>
          <w:szCs w:val="30"/>
        </w:rPr>
        <w:t>256</w:t>
      </w:r>
      <w:r w:rsidR="005B511C" w:rsidRPr="005B511C">
        <w:rPr>
          <w:rFonts w:asciiTheme="majorHAnsi" w:hAnsiTheme="majorHAnsi" w:cstheme="majorHAnsi" w:hint="cs"/>
          <w:sz w:val="30"/>
          <w:szCs w:val="30"/>
        </w:rPr>
        <w:t>7</w:t>
      </w:r>
      <w:r>
        <w:rPr>
          <w:rFonts w:asciiTheme="majorHAnsi" w:hAnsiTheme="majorHAnsi" w:cstheme="majorHAnsi"/>
          <w:sz w:val="30"/>
          <w:szCs w:val="30"/>
        </w:rPr>
        <w:t xml:space="preserve"> </w:t>
      </w:r>
      <w:r>
        <w:rPr>
          <w:rFonts w:asciiTheme="majorHAnsi" w:hAnsiTheme="majorHAnsi" w:cstheme="majorHAnsi" w:hint="cs"/>
          <w:sz w:val="30"/>
          <w:szCs w:val="30"/>
          <w:cs/>
        </w:rPr>
        <w:t>มีดังต่อไปนี้</w:t>
      </w:r>
    </w:p>
    <w:p w14:paraId="44FB7F14" w14:textId="389E245F" w:rsidR="006810F2" w:rsidRPr="001E76F6" w:rsidRDefault="00681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4757" w:type="pct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043"/>
        <w:gridCol w:w="1747"/>
        <w:gridCol w:w="980"/>
        <w:gridCol w:w="184"/>
        <w:gridCol w:w="1081"/>
        <w:gridCol w:w="181"/>
        <w:gridCol w:w="809"/>
        <w:gridCol w:w="184"/>
        <w:gridCol w:w="895"/>
        <w:gridCol w:w="181"/>
        <w:gridCol w:w="903"/>
        <w:gridCol w:w="198"/>
        <w:gridCol w:w="767"/>
        <w:gridCol w:w="195"/>
        <w:gridCol w:w="15"/>
        <w:gridCol w:w="889"/>
        <w:gridCol w:w="178"/>
        <w:gridCol w:w="844"/>
        <w:gridCol w:w="18"/>
        <w:gridCol w:w="9"/>
        <w:gridCol w:w="172"/>
        <w:gridCol w:w="12"/>
        <w:gridCol w:w="1069"/>
        <w:gridCol w:w="12"/>
        <w:gridCol w:w="172"/>
        <w:gridCol w:w="12"/>
        <w:gridCol w:w="1060"/>
      </w:tblGrid>
      <w:tr w:rsidR="00AE211F" w:rsidRPr="001F398E" w14:paraId="6AD41A33" w14:textId="77777777" w:rsidTr="001C3881">
        <w:trPr>
          <w:cantSplit/>
          <w:trHeight w:val="58"/>
          <w:tblHeader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05369DEB" w14:textId="77777777" w:rsidR="001E76F6" w:rsidRPr="001F398E" w:rsidRDefault="001E76F6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1B54E83C" w14:textId="77777777" w:rsidR="001E76F6" w:rsidRPr="001F398E" w:rsidRDefault="001E76F6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720" w:type="pct"/>
            <w:gridSpan w:val="25"/>
            <w:tcBorders>
              <w:top w:val="nil"/>
              <w:left w:val="nil"/>
              <w:bottom w:val="nil"/>
              <w:right w:val="nil"/>
            </w:tcBorders>
          </w:tcPr>
          <w:p w14:paraId="235E118D" w14:textId="720F2A5B" w:rsidR="001E76F6" w:rsidRPr="001F398E" w:rsidRDefault="00777926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764B77D" wp14:editId="17272C0B">
                      <wp:simplePos x="0" y="0"/>
                      <wp:positionH relativeFrom="column">
                        <wp:posOffset>6699885</wp:posOffset>
                      </wp:positionH>
                      <wp:positionV relativeFrom="paragraph">
                        <wp:posOffset>-15402560</wp:posOffset>
                      </wp:positionV>
                      <wp:extent cx="0" cy="2830195"/>
                      <wp:effectExtent l="0" t="0" r="38100" b="27305"/>
                      <wp:wrapNone/>
                      <wp:docPr id="2126780069" name="Straight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301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34EEFD" id="Straight Connector 26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7.55pt,-1212.8pt" to="527.55pt,-9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" strokecolor="#4579b8 [3044]"/>
                  </w:pict>
                </mc:Fallback>
              </mc:AlternateContent>
            </w:r>
            <w:r w:rsidR="001E76F6" w:rsidRPr="001F398E">
              <w:rPr>
                <w:rFonts w:asciiTheme="minorHAnsi" w:hAnsiTheme="minorHAnsi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 w:rsidR="001E76F6" w:rsidRPr="001F398E">
              <w:rPr>
                <w:rFonts w:asciiTheme="minorHAnsi" w:hAnsiTheme="minorHAnsi" w:hint="cs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300913" w:rsidRPr="007424A1" w14:paraId="0D707D10" w14:textId="77777777" w:rsidTr="001C3881">
        <w:trPr>
          <w:cantSplit/>
          <w:trHeight w:val="216"/>
          <w:tblHeader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65FDF768" w14:textId="77777777" w:rsidR="001E76F6" w:rsidRPr="001F398E" w:rsidRDefault="001E76F6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5B094BBD" w14:textId="77777777" w:rsidR="001E76F6" w:rsidRPr="001F398E" w:rsidRDefault="001E76F6" w:rsidP="004121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B6E46" w14:textId="77777777" w:rsidR="001E76F6" w:rsidRPr="001F398E" w:rsidRDefault="001E76F6" w:rsidP="004121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1B23A63" w14:textId="77777777" w:rsidR="001E76F6" w:rsidRPr="001F398E" w:rsidRDefault="001E76F6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6C255" w14:textId="77777777" w:rsidR="001E76F6" w:rsidRPr="001F398E" w:rsidRDefault="001E76F6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9EC9B" w14:textId="77777777" w:rsidR="001E76F6" w:rsidRPr="001F398E" w:rsidRDefault="001E76F6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77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6B2DA" w14:textId="2CD7144B" w:rsidR="001E76F6" w:rsidRPr="007424A1" w:rsidRDefault="00182947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A67B8">
              <w:rPr>
                <w:rFonts w:asciiTheme="majorHAnsi" w:hAnsiTheme="majorHAnsi" w:cstheme="majorHAnsi"/>
                <w:sz w:val="22"/>
                <w:szCs w:val="22"/>
                <w:cs/>
                <w:lang w:val="en-US"/>
              </w:rPr>
              <w:t>รายการเคลื่อนไหวระหว่างปี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8260B" w14:textId="77777777" w:rsidR="001E76F6" w:rsidRPr="007424A1" w:rsidRDefault="001E76F6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84D77" w14:textId="77777777" w:rsidR="001E76F6" w:rsidRPr="007424A1" w:rsidRDefault="001E76F6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300913" w:rsidRPr="001F398E" w14:paraId="189949B3" w14:textId="77777777" w:rsidTr="001C3881">
        <w:trPr>
          <w:cantSplit/>
          <w:trHeight w:val="80"/>
          <w:tblHeader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2F7A9672" w14:textId="77777777" w:rsidR="00305FFB" w:rsidRPr="001F398E" w:rsidRDefault="00305FFB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0CEA5FC5" w14:textId="77777777" w:rsidR="00305FFB" w:rsidRPr="001F398E" w:rsidRDefault="00305FFB" w:rsidP="004121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31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668BF91" w14:textId="77777777" w:rsidR="00305FFB" w:rsidRPr="001F398E" w:rsidRDefault="00305FFB" w:rsidP="004121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B89DD97" w14:textId="77777777" w:rsidR="00305FFB" w:rsidRPr="001F398E" w:rsidRDefault="00305FFB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306C160" w14:textId="77777777" w:rsidR="00305FFB" w:rsidRPr="001F398E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มูลค่าตามวิธี</w:t>
            </w:r>
          </w:p>
          <w:p w14:paraId="35353959" w14:textId="77777777" w:rsidR="00305FFB" w:rsidRPr="001F398E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5CB06" w14:textId="77777777" w:rsidR="00305FFB" w:rsidRPr="001F398E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3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208B328" w14:textId="77777777" w:rsidR="00305FFB" w:rsidRDefault="00305FFB" w:rsidP="002B34EA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D95BD9" w14:textId="77777777" w:rsidR="00305FFB" w:rsidRDefault="00305FFB" w:rsidP="002B34EA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3181E9" w14:textId="77777777" w:rsidR="00305FFB" w:rsidRDefault="00305FFB" w:rsidP="002B34EA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AA7ECB" w14:textId="7DA5516B" w:rsidR="00305FFB" w:rsidRPr="001F398E" w:rsidRDefault="00305FFB" w:rsidP="002B34EA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</w:rPr>
              <w:t>ซื้อ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14E1" w14:textId="77777777" w:rsidR="00305FFB" w:rsidRPr="001F398E" w:rsidRDefault="00305FFB" w:rsidP="002B34E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02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17B8364" w14:textId="77777777" w:rsidR="00305FFB" w:rsidRDefault="00305FFB" w:rsidP="002B34EA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A895B7" w14:textId="77777777" w:rsidR="00305FFB" w:rsidRDefault="00305FFB" w:rsidP="002B34EA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AADB69" w14:textId="77777777" w:rsidR="00305FFB" w:rsidRDefault="00305FFB" w:rsidP="002B34EA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60BB34" w14:textId="29845B2F" w:rsidR="00305FFB" w:rsidRPr="001F398E" w:rsidRDefault="00305FFB" w:rsidP="002B34EA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A8DF7" w14:textId="77777777" w:rsidR="00305FFB" w:rsidRPr="001F398E" w:rsidRDefault="00305FFB" w:rsidP="002B34E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05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0C68F5C" w14:textId="77777777" w:rsidR="00305FFB" w:rsidRDefault="00305FFB" w:rsidP="002B34EA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D57D14" w14:textId="77777777" w:rsidR="00305FFB" w:rsidRDefault="00305FFB" w:rsidP="002B34EA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24E890" w14:textId="5C765CDD" w:rsidR="00305FFB" w:rsidRPr="001F398E" w:rsidRDefault="00305FFB" w:rsidP="002B34EA">
            <w:pPr>
              <w:pStyle w:val="BodyText"/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ส่วนแบ่งกำไร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(ขาดทุน)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AC01F" w14:textId="77777777" w:rsidR="00305FFB" w:rsidRPr="001F398E" w:rsidRDefault="00305FFB" w:rsidP="002B34E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259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A7B53CD" w14:textId="77777777" w:rsidR="00305FFB" w:rsidRDefault="00305FFB" w:rsidP="002B34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  <w:p w14:paraId="08AAE199" w14:textId="77777777" w:rsidR="00305FFB" w:rsidRDefault="00305FFB" w:rsidP="002B34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firstLine="42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  <w:p w14:paraId="45A916A4" w14:textId="184ACD18" w:rsidR="00305FFB" w:rsidRDefault="00305FFB" w:rsidP="002B34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รายได้</w:t>
            </w:r>
          </w:p>
          <w:p w14:paraId="02D65FF5" w14:textId="77777777" w:rsidR="00305FFB" w:rsidRPr="001F398E" w:rsidRDefault="00305FFB" w:rsidP="002B34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เงินปันผล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52BED54" w14:textId="77777777" w:rsidR="00305FFB" w:rsidRPr="001F398E" w:rsidRDefault="00305FFB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5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999E" w14:textId="77777777" w:rsidR="00305FFB" w:rsidRDefault="00305FFB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โอนเปลี่ยนแปลง</w:t>
            </w:r>
          </w:p>
          <w:p w14:paraId="7CDE14BE" w14:textId="77777777" w:rsidR="00305FFB" w:rsidRPr="001F398E" w:rsidRDefault="00305FFB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สถานะเงิ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น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ลงทุน</w:t>
            </w: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CEAEC3" w14:textId="77777777" w:rsidR="00305FFB" w:rsidRPr="001F398E" w:rsidRDefault="00305FFB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65" w:type="pct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EB8B83C" w14:textId="77777777" w:rsidR="00305FFB" w:rsidRDefault="00305FFB" w:rsidP="002B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875AE4" w14:textId="77777777" w:rsidR="00305FFB" w:rsidRDefault="00305FFB" w:rsidP="002B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AD0DD2" w14:textId="77777777" w:rsidR="00300913" w:rsidRDefault="00305FFB" w:rsidP="002B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1F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ขาดทุนจาก</w:t>
            </w:r>
          </w:p>
          <w:p w14:paraId="0A1364DB" w14:textId="57F39BCE" w:rsidR="00305FFB" w:rsidRPr="007424A1" w:rsidRDefault="00305FFB" w:rsidP="002B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cs/>
              </w:rPr>
            </w:pPr>
            <w:r w:rsidRPr="00BF1F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0DC55" w14:textId="77777777" w:rsidR="00305FFB" w:rsidRPr="007424A1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17A41" w14:textId="77777777" w:rsidR="00305FFB" w:rsidRPr="00BF1F8E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1F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มูลค่าตามวิธี</w:t>
            </w:r>
          </w:p>
          <w:p w14:paraId="6F1BCD20" w14:textId="77777777" w:rsidR="00305FFB" w:rsidRPr="001F398E" w:rsidRDefault="00305FFB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F1F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ส่วนได้เสีย</w:t>
            </w:r>
          </w:p>
        </w:tc>
      </w:tr>
      <w:tr w:rsidR="00300913" w:rsidRPr="001F398E" w14:paraId="098EDD46" w14:textId="77777777" w:rsidTr="001C3881">
        <w:trPr>
          <w:cantSplit/>
          <w:trHeight w:val="305"/>
          <w:tblHeader/>
        </w:trPr>
        <w:tc>
          <w:tcPr>
            <w:tcW w:w="690" w:type="pct"/>
            <w:vMerge w:val="restart"/>
            <w:tcBorders>
              <w:top w:val="nil"/>
              <w:left w:val="nil"/>
              <w:right w:val="nil"/>
            </w:tcBorders>
          </w:tcPr>
          <w:p w14:paraId="4BAD2248" w14:textId="77777777" w:rsidR="00305FFB" w:rsidRPr="001F398E" w:rsidRDefault="00305FFB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C08FE38" w14:textId="77777777" w:rsidR="00305FFB" w:rsidRPr="001F398E" w:rsidRDefault="00305FFB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331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100D90ED" w14:textId="2A2FFB34" w:rsidR="00305FFB" w:rsidRPr="001F398E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D1FCB11" w14:textId="77777777" w:rsidR="00305FFB" w:rsidRPr="001F398E" w:rsidRDefault="00305FFB" w:rsidP="0041214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8E91552" w14:textId="77777777" w:rsidR="002B34EA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 w:hint="cs"/>
                <w:sz w:val="22"/>
                <w:szCs w:val="22"/>
                <w:cs/>
              </w:rPr>
              <w:t>ณ วันที่</w:t>
            </w:r>
          </w:p>
          <w:p w14:paraId="17BE06AC" w14:textId="7D75F83A" w:rsidR="00305FFB" w:rsidRPr="00300913" w:rsidRDefault="00305FFB" w:rsidP="00300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5B511C">
              <w:rPr>
                <w:rFonts w:asciiTheme="majorHAnsi" w:hAnsiTheme="majorHAnsi" w:cstheme="majorHAnsi" w:hint="cs"/>
                <w:sz w:val="22"/>
                <w:szCs w:val="22"/>
              </w:rPr>
              <w:t>1</w:t>
            </w:r>
            <w:r>
              <w:rPr>
                <w:rFonts w:asciiTheme="majorHAnsi" w:hAnsiTheme="majorHAnsi" w:cstheme="majorHAnsi" w:hint="cs"/>
                <w:sz w:val="22"/>
                <w:szCs w:val="22"/>
                <w:cs/>
              </w:rPr>
              <w:t xml:space="preserve"> มกราคม</w:t>
            </w:r>
            <w:r w:rsidR="00300913">
              <w:rPr>
                <w:rFonts w:asciiTheme="majorHAnsi" w:hAnsiTheme="majorHAnsi" w:cstheme="majorHAnsi" w:hint="cs"/>
                <w:sz w:val="22"/>
                <w:szCs w:val="22"/>
                <w:cs/>
              </w:rPr>
              <w:t xml:space="preserve"> </w:t>
            </w:r>
            <w:r w:rsidRPr="005B511C">
              <w:rPr>
                <w:rFonts w:asciiTheme="majorHAnsi" w:hAnsiTheme="majorHAnsi" w:cstheme="majorHAnsi" w:hint="cs"/>
                <w:sz w:val="22"/>
                <w:szCs w:val="22"/>
              </w:rPr>
              <w:t>256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</w:p>
        </w:tc>
        <w:tc>
          <w:tcPr>
            <w:tcW w:w="61" w:type="pct"/>
            <w:vMerge w:val="restart"/>
            <w:tcBorders>
              <w:top w:val="nil"/>
              <w:left w:val="nil"/>
              <w:right w:val="nil"/>
            </w:tcBorders>
          </w:tcPr>
          <w:p w14:paraId="7012B080" w14:textId="77777777" w:rsidR="00305FFB" w:rsidRPr="001F398E" w:rsidRDefault="00305FFB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73" w:type="pct"/>
            <w:vMerge/>
            <w:tcBorders>
              <w:left w:val="nil"/>
              <w:right w:val="nil"/>
            </w:tcBorders>
            <w:vAlign w:val="bottom"/>
          </w:tcPr>
          <w:p w14:paraId="180A0B4C" w14:textId="77777777" w:rsidR="00305FFB" w:rsidRPr="001F398E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vMerge w:val="restart"/>
            <w:tcBorders>
              <w:top w:val="nil"/>
              <w:left w:val="nil"/>
              <w:right w:val="nil"/>
            </w:tcBorders>
          </w:tcPr>
          <w:p w14:paraId="5460328F" w14:textId="77777777" w:rsidR="00305FFB" w:rsidRPr="001F398E" w:rsidRDefault="00305FFB" w:rsidP="004121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vMerge/>
            <w:tcBorders>
              <w:left w:val="nil"/>
              <w:right w:val="nil"/>
            </w:tcBorders>
            <w:vAlign w:val="bottom"/>
          </w:tcPr>
          <w:p w14:paraId="09806A86" w14:textId="77777777" w:rsidR="00305FFB" w:rsidRPr="001F398E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E83509A" w14:textId="77777777" w:rsidR="00305FFB" w:rsidRPr="001F398E" w:rsidRDefault="00305FFB" w:rsidP="004121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vMerge/>
            <w:tcBorders>
              <w:left w:val="nil"/>
              <w:right w:val="nil"/>
            </w:tcBorders>
            <w:vAlign w:val="center"/>
          </w:tcPr>
          <w:p w14:paraId="2EB7E715" w14:textId="77777777" w:rsidR="00305FFB" w:rsidRPr="001F398E" w:rsidRDefault="00305FFB" w:rsidP="00AE2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vMerge w:val="restart"/>
            <w:tcBorders>
              <w:top w:val="nil"/>
              <w:left w:val="nil"/>
              <w:right w:val="nil"/>
            </w:tcBorders>
          </w:tcPr>
          <w:p w14:paraId="6028E0E0" w14:textId="77777777" w:rsidR="00305FFB" w:rsidRPr="001F398E" w:rsidRDefault="00305FFB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59" w:type="pct"/>
            <w:vMerge/>
            <w:tcBorders>
              <w:left w:val="nil"/>
              <w:right w:val="nil"/>
            </w:tcBorders>
            <w:vAlign w:val="center"/>
          </w:tcPr>
          <w:p w14:paraId="1B47DFD2" w14:textId="77777777" w:rsidR="00305FFB" w:rsidRPr="001F398E" w:rsidRDefault="00305FFB" w:rsidP="00AE211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66" w:type="pct"/>
            <w:vMerge w:val="restart"/>
            <w:tcBorders>
              <w:top w:val="nil"/>
              <w:left w:val="nil"/>
              <w:right w:val="nil"/>
            </w:tcBorders>
          </w:tcPr>
          <w:p w14:paraId="2F624B17" w14:textId="77777777" w:rsidR="00305FFB" w:rsidRPr="001F398E" w:rsidRDefault="00305FFB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E775FD" w14:textId="77777777" w:rsidR="00305FFB" w:rsidRPr="001F398E" w:rsidRDefault="00305FFB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60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A65370" w14:textId="77777777" w:rsidR="00305FFB" w:rsidRPr="001F398E" w:rsidRDefault="00305FFB" w:rsidP="004121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DBB214" w14:textId="77777777" w:rsidR="00305FFB" w:rsidRPr="001F398E" w:rsidRDefault="00305FFB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67" w:type="pct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344B5A32" w14:textId="77777777" w:rsidR="00305FFB" w:rsidRPr="001F398E" w:rsidRDefault="00305FFB" w:rsidP="004121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vMerge/>
            <w:tcBorders>
              <w:left w:val="nil"/>
              <w:right w:val="nil"/>
            </w:tcBorders>
            <w:vAlign w:val="center"/>
          </w:tcPr>
          <w:p w14:paraId="49CFFB18" w14:textId="77777777" w:rsidR="00305FFB" w:rsidRPr="001F398E" w:rsidRDefault="00305FFB" w:rsidP="00AE2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AE093C5" w14:textId="77777777" w:rsidR="00305FFB" w:rsidRPr="001F398E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B97AF49" w14:textId="71916651" w:rsidR="00305FFB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ณ วันที่ </w:t>
            </w:r>
          </w:p>
          <w:p w14:paraId="2491D46B" w14:textId="056D22CD" w:rsidR="00305FFB" w:rsidRPr="001F398E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4B50E9">
              <w:rPr>
                <w:rFonts w:asciiTheme="minorHAnsi" w:hAnsiTheme="minorHAnsi" w:cstheme="minorHAnsi" w:hint="cs"/>
                <w:sz w:val="22"/>
                <w:szCs w:val="22"/>
              </w:rPr>
              <w:t>31</w:t>
            </w: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ธันวาคม 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2567</w:t>
            </w:r>
          </w:p>
        </w:tc>
      </w:tr>
      <w:tr w:rsidR="00300913" w:rsidRPr="001F398E" w14:paraId="2A453343" w14:textId="77777777" w:rsidTr="001C3881">
        <w:trPr>
          <w:cantSplit/>
          <w:trHeight w:val="125"/>
          <w:tblHeader/>
        </w:trPr>
        <w:tc>
          <w:tcPr>
            <w:tcW w:w="690" w:type="pct"/>
            <w:vMerge/>
            <w:tcBorders>
              <w:left w:val="nil"/>
              <w:bottom w:val="nil"/>
              <w:right w:val="nil"/>
            </w:tcBorders>
          </w:tcPr>
          <w:p w14:paraId="149546CD" w14:textId="77777777" w:rsidR="00305FFB" w:rsidRPr="001F398E" w:rsidRDefault="00305FFB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3DC9E710" w14:textId="77777777" w:rsidR="00305FFB" w:rsidRPr="001F398E" w:rsidRDefault="00305FFB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21A52" w14:textId="7BEB6B92" w:rsidR="00305FFB" w:rsidRPr="00A301CB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2567</w:t>
            </w:r>
          </w:p>
        </w:tc>
        <w:tc>
          <w:tcPr>
            <w:tcW w:w="6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1CA87689" w14:textId="77777777" w:rsidR="00305FFB" w:rsidRPr="001F398E" w:rsidRDefault="00305FFB" w:rsidP="0041214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05D828D6" w14:textId="77777777" w:rsidR="00305FFB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61" w:type="pct"/>
            <w:vMerge/>
            <w:tcBorders>
              <w:left w:val="nil"/>
              <w:bottom w:val="nil"/>
              <w:right w:val="nil"/>
            </w:tcBorders>
          </w:tcPr>
          <w:p w14:paraId="50A33CA8" w14:textId="77777777" w:rsidR="00305FFB" w:rsidRPr="001F398E" w:rsidRDefault="00305FFB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7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215AEB99" w14:textId="77777777" w:rsidR="00305FFB" w:rsidRPr="001F398E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vMerge/>
            <w:tcBorders>
              <w:left w:val="nil"/>
              <w:bottom w:val="nil"/>
              <w:right w:val="nil"/>
            </w:tcBorders>
          </w:tcPr>
          <w:p w14:paraId="380D1C02" w14:textId="77777777" w:rsidR="00305FFB" w:rsidRPr="001F398E" w:rsidRDefault="00305FFB" w:rsidP="004121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69F840E1" w14:textId="77777777" w:rsidR="00305FFB" w:rsidRPr="001F398E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73DDF4DE" w14:textId="77777777" w:rsidR="00305FFB" w:rsidRPr="001F398E" w:rsidRDefault="00305FFB" w:rsidP="004121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vMerge/>
            <w:tcBorders>
              <w:left w:val="nil"/>
              <w:bottom w:val="nil"/>
              <w:right w:val="nil"/>
            </w:tcBorders>
            <w:vAlign w:val="center"/>
          </w:tcPr>
          <w:p w14:paraId="2507CF87" w14:textId="77777777" w:rsidR="00305FFB" w:rsidRPr="001F398E" w:rsidRDefault="00305FFB" w:rsidP="00AE2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vMerge/>
            <w:tcBorders>
              <w:left w:val="nil"/>
              <w:bottom w:val="nil"/>
              <w:right w:val="nil"/>
            </w:tcBorders>
          </w:tcPr>
          <w:p w14:paraId="37B130A8" w14:textId="77777777" w:rsidR="00305FFB" w:rsidRPr="001F398E" w:rsidRDefault="00305FFB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259" w:type="pct"/>
            <w:vMerge/>
            <w:tcBorders>
              <w:left w:val="nil"/>
              <w:bottom w:val="nil"/>
              <w:right w:val="nil"/>
            </w:tcBorders>
            <w:vAlign w:val="center"/>
          </w:tcPr>
          <w:p w14:paraId="23A462DE" w14:textId="77777777" w:rsidR="00305FFB" w:rsidRPr="001F398E" w:rsidRDefault="00305FFB" w:rsidP="00AE211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66" w:type="pct"/>
            <w:vMerge/>
            <w:tcBorders>
              <w:left w:val="nil"/>
              <w:bottom w:val="nil"/>
              <w:right w:val="nil"/>
            </w:tcBorders>
          </w:tcPr>
          <w:p w14:paraId="74719D36" w14:textId="77777777" w:rsidR="00305FFB" w:rsidRPr="001F398E" w:rsidRDefault="00305FFB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305" w:type="pct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45A91428" w14:textId="77777777" w:rsidR="00305FFB" w:rsidRPr="001F398E" w:rsidRDefault="00305FFB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02771FF9" w14:textId="77777777" w:rsidR="00305FFB" w:rsidRPr="001F398E" w:rsidRDefault="00305FFB" w:rsidP="004121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2F1233FA" w14:textId="77777777" w:rsidR="00305FFB" w:rsidRPr="001F398E" w:rsidRDefault="00305FFB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7" w:type="pct"/>
            <w:gridSpan w:val="3"/>
            <w:vMerge/>
            <w:tcBorders>
              <w:left w:val="nil"/>
              <w:bottom w:val="nil"/>
              <w:right w:val="nil"/>
            </w:tcBorders>
          </w:tcPr>
          <w:p w14:paraId="6860D137" w14:textId="77777777" w:rsidR="00305FFB" w:rsidRPr="001F398E" w:rsidRDefault="00305FFB" w:rsidP="004121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14:paraId="65472230" w14:textId="77777777" w:rsidR="00305FFB" w:rsidRPr="001F398E" w:rsidRDefault="00305FFB" w:rsidP="00AE2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vMerge/>
            <w:tcBorders>
              <w:left w:val="nil"/>
              <w:bottom w:val="nil"/>
              <w:right w:val="nil"/>
            </w:tcBorders>
          </w:tcPr>
          <w:p w14:paraId="74F78B43" w14:textId="77777777" w:rsidR="00305FFB" w:rsidRPr="001F398E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57A684E5" w14:textId="77777777" w:rsidR="00305FFB" w:rsidRDefault="00305FFB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</w:tr>
      <w:tr w:rsidR="001C3881" w:rsidRPr="001F398E" w14:paraId="0692DC90" w14:textId="77777777" w:rsidTr="001C3881">
        <w:trPr>
          <w:cantSplit/>
          <w:trHeight w:val="288"/>
          <w:tblHeader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48CB7615" w14:textId="77777777" w:rsidR="001E76F6" w:rsidRPr="001F398E" w:rsidRDefault="001E76F6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407DF18D" w14:textId="77777777" w:rsidR="001E76F6" w:rsidRPr="001F398E" w:rsidRDefault="001E76F6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3AA8739B" w14:textId="77777777" w:rsidR="001E76F6" w:rsidRPr="001F398E" w:rsidRDefault="001E76F6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B67E2CA" w14:textId="77777777" w:rsidR="001E76F6" w:rsidRPr="001F398E" w:rsidRDefault="001E76F6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27" w:type="pct"/>
            <w:gridSpan w:val="23"/>
            <w:tcBorders>
              <w:top w:val="nil"/>
              <w:left w:val="nil"/>
              <w:bottom w:val="nil"/>
              <w:right w:val="nil"/>
            </w:tcBorders>
          </w:tcPr>
          <w:p w14:paraId="0B74454A" w14:textId="147CA5E6" w:rsidR="001E76F6" w:rsidRPr="001F398E" w:rsidRDefault="001E76F6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1C3881" w:rsidRPr="001F398E" w14:paraId="0E815CE0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4B242806" w14:textId="77777777" w:rsidR="006810F2" w:rsidRPr="001F398E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4520525C" w14:textId="77777777" w:rsidR="006810F2" w:rsidRPr="001F398E" w:rsidRDefault="006810F2" w:rsidP="0041214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040467A5" w14:textId="7A30D0A1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A7D36B4" w14:textId="5562AA7A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50A85EB9" w14:textId="248FD8DB" w:rsidR="006810F2" w:rsidRPr="001F398E" w:rsidRDefault="006810F2" w:rsidP="0041214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646B60C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41C2D834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AED27AB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2717B0BA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2E38EBC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7EE7A0DA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712D43E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48650A8A" w14:textId="40AE2024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7523CED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84669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7B1FCB7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8D8C4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E09A57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DCBDB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258A3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14:paraId="3A9F5B61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1C3881" w:rsidRPr="001F398E" w14:paraId="5CB6BF26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13D4BF8A" w14:textId="77777777" w:rsidR="006810F2" w:rsidRPr="001F398E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ดับเบิ้ลเซเว่น จำกัด</w:t>
            </w:r>
          </w:p>
          <w:p w14:paraId="63C4D384" w14:textId="46C90596" w:rsidR="006810F2" w:rsidRPr="001F398E" w:rsidRDefault="00825138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C94EB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C94EB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12.1</w:t>
            </w:r>
            <w:r w:rsidRPr="00C94EB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10F36C9C" w14:textId="77777777" w:rsidR="006810F2" w:rsidRPr="001F398E" w:rsidRDefault="006810F2" w:rsidP="0041214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ให้บริการบริหารจัดการพื้นที่การพาณิชย์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659A6799" w14:textId="6B010434" w:rsidR="006810F2" w:rsidRPr="001F398E" w:rsidRDefault="006810F2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06E8BF5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6BFC19F5" w14:textId="430AD80E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115258">
              <w:rPr>
                <w:rFonts w:asciiTheme="minorHAnsi" w:hAnsiTheme="minorHAnsi" w:cstheme="minorHAnsi" w:hint="cs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 w:hint="cs"/>
                <w:sz w:val="22"/>
                <w:szCs w:val="22"/>
              </w:rPr>
              <w:t>9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 w:hint="cs"/>
                <w:sz w:val="22"/>
                <w:szCs w:val="22"/>
              </w:rPr>
              <w:t>225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17CB1AF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67B94CC8" w14:textId="0A1F6C43" w:rsidR="006810F2" w:rsidRPr="001F398E" w:rsidRDefault="006810F2" w:rsidP="00D7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39" w:firstLine="3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AC37610" w14:textId="01EB5A9F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479522BF" w14:textId="11AF1D48" w:rsidR="006810F2" w:rsidRPr="001F398E" w:rsidRDefault="006810F2" w:rsidP="0030091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1</w:t>
            </w:r>
            <w:r w:rsidRPr="001F398E">
              <w:rPr>
                <w:rFonts w:asciiTheme="minorHAnsi" w:hAnsiTheme="minorHAnsi" w:cstheme="minorHAnsi"/>
                <w:szCs w:val="22"/>
                <w:lang w:bidi="th-TH"/>
              </w:rPr>
              <w:t>,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335</w:t>
            </w:r>
            <w:r w:rsidRPr="001F398E">
              <w:rPr>
                <w:rFonts w:asciiTheme="minorHAnsi" w:hAnsiTheme="minorHAnsi" w:cstheme="minorHAnsi"/>
                <w:szCs w:val="22"/>
                <w:lang w:bidi="th-TH"/>
              </w:rPr>
              <w:t>,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6</w:t>
            </w:r>
            <w:r w:rsidRPr="00A301CB">
              <w:rPr>
                <w:rFonts w:asciiTheme="minorHAnsi" w:hAnsiTheme="minorHAnsi" w:cstheme="minorHAnsi" w:hint="cs"/>
                <w:szCs w:val="22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 w:hint="cs"/>
                <w:szCs w:val="22"/>
                <w:lang w:val="en-US"/>
              </w:rPr>
              <w:t>5</w:t>
            </w: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F62D88C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4E1A408F" w14:textId="21A2B505" w:rsidR="006810F2" w:rsidRPr="001F398E" w:rsidRDefault="008846BA" w:rsidP="0088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94"/>
                <w:tab w:val="decimal" w:pos="670"/>
                <w:tab w:val="decimal" w:pos="992"/>
              </w:tabs>
              <w:ind w:left="-115" w:right="14" w:hanging="907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6810F2"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02B95A6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0318EA22" w14:textId="3FD8AED6" w:rsidR="006810F2" w:rsidRPr="001F398E" w:rsidRDefault="006810F2" w:rsidP="0041214F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219"/>
              <w:rPr>
                <w:rFonts w:asciiTheme="minorHAnsi" w:hAnsiTheme="minorHAnsi" w:cstheme="minorHAnsi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53</w:t>
            </w:r>
            <w:r w:rsidRPr="001F398E">
              <w:rPr>
                <w:rFonts w:asciiTheme="minorHAnsi" w:hAnsiTheme="minorHAnsi" w:cstheme="minorHAnsi"/>
                <w:szCs w:val="22"/>
                <w:lang w:bidi="th-TH"/>
              </w:rPr>
              <w:t>,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600</w:t>
            </w: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DDAD23F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0A80E" w14:textId="5210EBF1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FFC2AE1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5D513" w14:textId="7840F189" w:rsidR="006810F2" w:rsidRPr="0044506A" w:rsidRDefault="006810F2" w:rsidP="0078081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99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44506A">
              <w:rPr>
                <w:rFonts w:asciiTheme="minorHAnsi" w:hAnsiTheme="minorHAnsi" w:cstheme="minorHAnsi"/>
                <w:szCs w:val="22"/>
                <w:lang w:bidi="th-TH"/>
              </w:rPr>
              <w:t>-</w:t>
            </w:r>
          </w:p>
        </w:tc>
        <w:tc>
          <w:tcPr>
            <w:tcW w:w="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C23DA" w14:textId="222D6EB9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835E5" w14:textId="4448C951" w:rsidR="006810F2" w:rsidRPr="001F398E" w:rsidRDefault="006810F2" w:rsidP="00FC2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8418B" w14:textId="46BDEE5C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14:paraId="664769E7" w14:textId="0AC3E62C" w:rsidR="006810F2" w:rsidRPr="001F398E" w:rsidRDefault="006810F2" w:rsidP="0030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ind w:left="-36" w:right="-410" w:firstLine="5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1C3881" w:rsidRPr="001F398E" w14:paraId="6E59F88A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69CFF4C9" w14:textId="77777777" w:rsidR="006810F2" w:rsidRPr="001F398E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อินโฟแกรมเมอร์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69EEB702" w14:textId="77777777" w:rsidR="006810F2" w:rsidRPr="001F398E" w:rsidRDefault="006810F2" w:rsidP="0041214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ให้บริการจัดทำโปรแกรมคอมพิวเตอร์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05EFA876" w14:textId="77777777" w:rsidR="006810F2" w:rsidRPr="001F398E" w:rsidRDefault="006810F2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0047E16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5765F306" w14:textId="0F9584C2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D290FA2" w14:textId="22AE8841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2B49AD9E" w14:textId="71F87046" w:rsidR="006810F2" w:rsidRPr="001F398E" w:rsidRDefault="006810F2" w:rsidP="00D7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39" w:firstLine="3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496524D" w14:textId="1EABD551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55E02DE3" w14:textId="611ABE0B" w:rsidR="006810F2" w:rsidRPr="001F398E" w:rsidRDefault="006810F2" w:rsidP="00EC6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39" w:firstLine="3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44D361C" w14:textId="29CD29B3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71217F13" w14:textId="49858600" w:rsidR="006810F2" w:rsidRPr="001F398E" w:rsidRDefault="006810F2" w:rsidP="00ED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  <w:tab w:val="decimal" w:pos="811"/>
              </w:tabs>
              <w:ind w:left="-1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D14F0DE" w14:textId="308C6ACA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17693CF5" w14:textId="6CD4A07E" w:rsidR="006810F2" w:rsidRPr="001F398E" w:rsidRDefault="006810F2" w:rsidP="00300913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B544158" w14:textId="61BBB3F0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BAB9B" w14:textId="3EEC37A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9D31C99" w14:textId="280D4E13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CD167" w14:textId="652938A8" w:rsidR="006810F2" w:rsidRPr="0044506A" w:rsidRDefault="006810F2" w:rsidP="0078081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99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44506A">
              <w:rPr>
                <w:rFonts w:asciiTheme="minorHAnsi" w:hAnsiTheme="minorHAnsi" w:cstheme="minorHAnsi"/>
                <w:szCs w:val="22"/>
                <w:lang w:bidi="th-TH"/>
              </w:rPr>
              <w:t>-</w:t>
            </w:r>
          </w:p>
        </w:tc>
        <w:tc>
          <w:tcPr>
            <w:tcW w:w="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A429F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A9E4F" w14:textId="77777777" w:rsidR="006810F2" w:rsidRPr="001F398E" w:rsidRDefault="006810F2" w:rsidP="00FC2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820A7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14:paraId="29098C59" w14:textId="00F888AB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</w:tr>
      <w:tr w:rsidR="001C3881" w:rsidRPr="001F398E" w14:paraId="5321D012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083EEB4A" w14:textId="77777777" w:rsidR="006810F2" w:rsidRPr="009B14E9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9B14E9">
              <w:rPr>
                <w:rFonts w:asciiTheme="minorHAnsi" w:hAnsiTheme="minorHAnsi"/>
                <w:sz w:val="22"/>
                <w:szCs w:val="22"/>
                <w:cs/>
              </w:rPr>
              <w:t>บริษัท บลู พาร์คกิ้ง จำกัด</w:t>
            </w:r>
          </w:p>
          <w:p w14:paraId="0CA0A78B" w14:textId="6F133A11" w:rsidR="006810F2" w:rsidRPr="001F398E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9B14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0A483812" w14:textId="77777777" w:rsidR="006810F2" w:rsidRPr="001F398E" w:rsidRDefault="006810F2" w:rsidP="0041214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ให้บริการด้านระบบเทคโนโลยีสารสนเทศ และคอมพิวเตอร์อื่นๆ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0F9BC357" w14:textId="2E513278" w:rsidR="006810F2" w:rsidRPr="001F398E" w:rsidRDefault="006810F2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8215014" w14:textId="2B6DE9B9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109C72B" w14:textId="3F418EC4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F2A6890" w14:textId="707D8E55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48FA5DC1" w14:textId="6FAF436D" w:rsidR="006810F2" w:rsidRPr="001F398E" w:rsidRDefault="006810F2" w:rsidP="00D7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39" w:firstLine="3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7EB7F11" w14:textId="611240FC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307693BB" w14:textId="075FF7E3" w:rsidR="006810F2" w:rsidRPr="001F398E" w:rsidRDefault="006810F2" w:rsidP="00EC6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39" w:firstLine="3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00E3DA1" w14:textId="3BAE37AE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4D5F3B61" w14:textId="5565CF0E" w:rsidR="006810F2" w:rsidRPr="001F398E" w:rsidRDefault="006810F2" w:rsidP="00ED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  <w:tab w:val="decimal" w:pos="811"/>
              </w:tabs>
              <w:ind w:left="-1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975D5AC" w14:textId="3EFBE73F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189314BC" w14:textId="14AC82A2" w:rsidR="006810F2" w:rsidRPr="001F398E" w:rsidRDefault="006810F2" w:rsidP="00300913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D8F1D54" w14:textId="0CA2CA0B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4FFB9" w14:textId="1D3E44CB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BB33EBC" w14:textId="00478CC3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AAD08" w14:textId="7B00D9E4" w:rsidR="006810F2" w:rsidRPr="0044506A" w:rsidRDefault="006810F2" w:rsidP="0078081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99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44506A">
              <w:rPr>
                <w:rFonts w:asciiTheme="minorHAnsi" w:hAnsiTheme="minorHAnsi" w:cstheme="minorHAnsi"/>
                <w:szCs w:val="22"/>
                <w:lang w:bidi="th-TH"/>
              </w:rPr>
              <w:t>-</w:t>
            </w:r>
          </w:p>
        </w:tc>
        <w:tc>
          <w:tcPr>
            <w:tcW w:w="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CD3C3" w14:textId="1B5D8EEF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4C118" w14:textId="73172195" w:rsidR="006810F2" w:rsidRPr="001F398E" w:rsidRDefault="006810F2" w:rsidP="00FC2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0AD13" w14:textId="547990DA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14:paraId="1B0CBFAB" w14:textId="417D6333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1C3881" w:rsidRPr="001F398E" w14:paraId="52241511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53383148" w14:textId="77777777" w:rsidR="006810F2" w:rsidRPr="001F398E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บริษัท แอสเฟียร์ อินโนเวชั่น </w:t>
            </w:r>
          </w:p>
          <w:p w14:paraId="6F8501AD" w14:textId="77777777" w:rsidR="006810F2" w:rsidRDefault="006810F2" w:rsidP="00B13D3E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   จำกัด (มหาชน)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</w:p>
          <w:p w14:paraId="2DC782D4" w14:textId="5FF2C964" w:rsidR="00825138" w:rsidRPr="00B13D3E" w:rsidRDefault="00825138" w:rsidP="00B13D3E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C94EB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C94EB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12.2</w:t>
            </w:r>
            <w:r w:rsidR="00DE7EB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59F2D987" w14:textId="77777777" w:rsidR="006810F2" w:rsidRPr="001F398E" w:rsidRDefault="006810F2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ให้บริการเผยแพร่เกมส์ออนไลน์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548FFA11" w14:textId="77777777" w:rsidR="006810F2" w:rsidRPr="001F398E" w:rsidRDefault="006810F2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15F08D1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5E1E5EA" w14:textId="3C3FE068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153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63DE706" w14:textId="4A8C4DBC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4FD4A0AE" w14:textId="04574781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232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B250256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45D76FE3" w14:textId="3A2726FB" w:rsidR="006810F2" w:rsidRPr="001F398E" w:rsidRDefault="006810F2" w:rsidP="0030091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Pr="00115258">
              <w:rPr>
                <w:rFonts w:asciiTheme="minorHAnsi" w:hAnsiTheme="minorHAnsi" w:cstheme="minorHAnsi"/>
                <w:szCs w:val="22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41</w:t>
            </w:r>
            <w:r w:rsidRPr="001F398E">
              <w:rPr>
                <w:rFonts w:asciiTheme="minorHAnsi" w:hAnsiTheme="minorHAnsi" w:cstheme="minorHAnsi"/>
                <w:szCs w:val="22"/>
                <w:lang w:bidi="th-TH"/>
              </w:rPr>
              <w:t>,</w:t>
            </w:r>
            <w:r w:rsidRPr="00A301CB">
              <w:rPr>
                <w:rFonts w:asciiTheme="minorHAnsi" w:hAnsiTheme="minorHAnsi" w:cstheme="minorHAnsi"/>
                <w:szCs w:val="22"/>
                <w:lang w:val="en-US"/>
              </w:rPr>
              <w:t>0</w:t>
            </w:r>
            <w:r w:rsidRPr="00115258">
              <w:rPr>
                <w:rFonts w:asciiTheme="minorHAnsi" w:hAnsiTheme="minorHAnsi" w:cstheme="minorHAnsi"/>
                <w:szCs w:val="22"/>
                <w:lang w:val="en-US"/>
              </w:rPr>
              <w:t>8</w:t>
            </w:r>
            <w:r w:rsidRPr="00A301CB">
              <w:rPr>
                <w:rFonts w:asciiTheme="minorHAnsi" w:hAnsiTheme="minorHAnsi" w:cstheme="minorHAnsi"/>
                <w:szCs w:val="22"/>
                <w:lang w:val="en-US"/>
              </w:rPr>
              <w:t>2</w:t>
            </w: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4EC3EB7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262ED7DC" w14:textId="77777777" w:rsidR="006810F2" w:rsidRPr="00F678D5" w:rsidRDefault="006810F2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 w:rsidRPr="00F678D5">
              <w:rPr>
                <w:rFonts w:asciiTheme="minorHAnsi" w:hAnsiTheme="minorHAnsi" w:cstheme="minorHAnsi"/>
                <w:szCs w:val="22"/>
                <w:lang w:val="en-US" w:bidi="th-TH"/>
              </w:rPr>
              <w:t>26,572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E1BE39E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3EF8164A" w14:textId="77777777" w:rsidR="006810F2" w:rsidRPr="001F398E" w:rsidRDefault="006810F2" w:rsidP="00300913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E7BF251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BFAAD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A9C6BE1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376F2" w14:textId="568DEC63" w:rsidR="006810F2" w:rsidRPr="001F398E" w:rsidRDefault="006810F2" w:rsidP="0041214F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9"/>
              <w:rPr>
                <w:rFonts w:asciiTheme="minorHAnsi" w:hAnsiTheme="minorHAnsi" w:cstheme="minorHAnsi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1</w:t>
            </w:r>
            <w:r w:rsidRPr="001F398E">
              <w:rPr>
                <w:rFonts w:asciiTheme="minorHAnsi" w:hAnsiTheme="minorHAnsi" w:cstheme="minorHAnsi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39</w:t>
            </w:r>
            <w:r w:rsidRPr="00115258">
              <w:rPr>
                <w:rFonts w:asciiTheme="minorHAnsi" w:hAnsiTheme="minorHAnsi" w:cstheme="minorHAnsi"/>
                <w:szCs w:val="22"/>
                <w:lang w:val="en-US" w:bidi="th-TH"/>
              </w:rPr>
              <w:t>8</w:t>
            </w:r>
            <w:r w:rsidRPr="001F398E">
              <w:rPr>
                <w:rFonts w:asciiTheme="minorHAnsi" w:hAnsiTheme="minorHAnsi" w:cstheme="minorHAnsi"/>
                <w:szCs w:val="22"/>
              </w:rPr>
              <w:t>,</w:t>
            </w:r>
            <w:r w:rsidRPr="00115258">
              <w:rPr>
                <w:rFonts w:asciiTheme="minorHAnsi" w:hAnsiTheme="minorHAnsi" w:cstheme="minorHAnsi"/>
                <w:szCs w:val="22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0</w:t>
            </w:r>
            <w:r w:rsidRPr="00A301CB">
              <w:rPr>
                <w:rFonts w:asciiTheme="minorHAnsi" w:hAnsiTheme="minorHAnsi" w:cstheme="minorHAnsi"/>
                <w:szCs w:val="22"/>
                <w:lang w:val="en-US"/>
              </w:rPr>
              <w:t>7</w:t>
            </w: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570472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25DC8" w14:textId="77777777" w:rsidR="006810F2" w:rsidRPr="001F398E" w:rsidRDefault="006810F2" w:rsidP="00FC2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4AFBB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14:paraId="193645E5" w14:textId="77777777" w:rsidR="006810F2" w:rsidRPr="001F398E" w:rsidRDefault="006810F2" w:rsidP="0030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ind w:left="-36" w:right="-410" w:firstLine="58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1C3881" w:rsidRPr="001F398E" w14:paraId="06BF9B72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4D4913D4" w14:textId="77777777" w:rsidR="006810F2" w:rsidRPr="001F398E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บริษัท นครหลวงแคปปิตอล </w:t>
            </w:r>
          </w:p>
          <w:p w14:paraId="078A8004" w14:textId="77777777" w:rsidR="006810F2" w:rsidRPr="001F398E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675DBE51" w14:textId="77777777" w:rsidR="006810F2" w:rsidRPr="001F398E" w:rsidRDefault="006810F2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ให้บริการทางการเงินที่มิใช่ธนาคาร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125B115B" w14:textId="77777777" w:rsidR="006810F2" w:rsidRPr="001F398E" w:rsidRDefault="006810F2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998520D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3907E97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312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9550D5E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2EEEB6ED" w14:textId="77777777" w:rsidR="006810F2" w:rsidRPr="001F398E" w:rsidRDefault="006810F2" w:rsidP="00D7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39" w:firstLine="3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6EC6B88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06E5F42F" w14:textId="6FA9254C" w:rsidR="006810F2" w:rsidRPr="001F398E" w:rsidRDefault="006810F2" w:rsidP="00EC6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39" w:firstLine="3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ED57642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1E268AE2" w14:textId="77777777" w:rsidR="006810F2" w:rsidRPr="00F678D5" w:rsidRDefault="006810F2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 w:rsidRPr="00F678D5">
              <w:rPr>
                <w:rFonts w:asciiTheme="minorHAnsi" w:hAnsiTheme="minorHAnsi" w:cstheme="minorHAnsi"/>
                <w:szCs w:val="22"/>
                <w:lang w:val="en-US" w:bidi="th-TH"/>
              </w:rPr>
              <w:t>5,188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7AACFD3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7EF3B5AE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4</w:t>
            </w:r>
            <w:r w:rsidRPr="001F398E">
              <w:rPr>
                <w:rFonts w:asciiTheme="minorHAnsi" w:hAnsiTheme="minorHAnsi" w:cstheme="minorHAnsi"/>
                <w:szCs w:val="22"/>
                <w:lang w:bidi="th-TH"/>
              </w:rPr>
              <w:t>,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675</w:t>
            </w:r>
            <w:r w:rsidRPr="001F398E"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68DC0DB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C7A15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0546061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24088" w14:textId="77777777" w:rsidR="006810F2" w:rsidRPr="0078081F" w:rsidRDefault="006810F2" w:rsidP="0078081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99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78081F">
              <w:rPr>
                <w:rFonts w:asciiTheme="minorHAnsi" w:hAnsiTheme="minorHAnsi" w:cstheme="minorHAnsi"/>
                <w:szCs w:val="22"/>
                <w:lang w:bidi="th-TH"/>
              </w:rPr>
              <w:t>-</w:t>
            </w:r>
          </w:p>
        </w:tc>
        <w:tc>
          <w:tcPr>
            <w:tcW w:w="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726C55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2EB4A" w14:textId="77777777" w:rsidR="006810F2" w:rsidRPr="001F398E" w:rsidRDefault="006810F2" w:rsidP="00FC2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98419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14:paraId="264D83A2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313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102</w:t>
            </w:r>
          </w:p>
        </w:tc>
      </w:tr>
      <w:tr w:rsidR="001C3881" w:rsidRPr="001F398E" w14:paraId="1A6616A8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40F5B32D" w14:textId="77777777" w:rsidR="00510747" w:rsidRPr="001F398E" w:rsidRDefault="00510747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2CE79213" w14:textId="77777777" w:rsidR="00510747" w:rsidRPr="001F398E" w:rsidRDefault="00510747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4ADBBCBE" w14:textId="77777777" w:rsidR="00510747" w:rsidRPr="00A301CB" w:rsidRDefault="00510747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AE496B1" w14:textId="77777777" w:rsidR="00510747" w:rsidRPr="001F398E" w:rsidRDefault="0051074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5E76040D" w14:textId="77777777" w:rsidR="00510747" w:rsidRPr="00A301CB" w:rsidRDefault="0051074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0865B62" w14:textId="77777777" w:rsidR="00510747" w:rsidRPr="001F398E" w:rsidRDefault="00510747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6D6CB7AF" w14:textId="77777777" w:rsidR="00510747" w:rsidRPr="001F398E" w:rsidRDefault="0051074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ECFA2CA" w14:textId="77777777" w:rsidR="00510747" w:rsidRPr="001F398E" w:rsidRDefault="00510747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7EA52713" w14:textId="77777777" w:rsidR="00510747" w:rsidRPr="001F398E" w:rsidRDefault="0051074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0D9024F" w14:textId="77777777" w:rsidR="00510747" w:rsidRPr="001F398E" w:rsidRDefault="00510747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403A54A9" w14:textId="77777777" w:rsidR="00510747" w:rsidRPr="00A301CB" w:rsidRDefault="0051074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8CEA792" w14:textId="77777777" w:rsidR="00510747" w:rsidRPr="001F398E" w:rsidRDefault="0051074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4AFF4D27" w14:textId="77777777" w:rsidR="00510747" w:rsidRPr="001F398E" w:rsidRDefault="00510747" w:rsidP="0041214F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cs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F3FA517" w14:textId="77777777" w:rsidR="00510747" w:rsidRPr="001F398E" w:rsidRDefault="0051074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D279E" w14:textId="77777777" w:rsidR="00510747" w:rsidRPr="001F398E" w:rsidRDefault="0051074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8D59E16" w14:textId="77777777" w:rsidR="00510747" w:rsidRPr="001F398E" w:rsidRDefault="00510747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E629F" w14:textId="77777777" w:rsidR="00510747" w:rsidRPr="001F398E" w:rsidRDefault="0051074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459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BA432E" w14:textId="77777777" w:rsidR="00510747" w:rsidRPr="001F398E" w:rsidRDefault="00510747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01840" w14:textId="77777777" w:rsidR="00510747" w:rsidRDefault="00510747" w:rsidP="00FC2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F0F3E" w14:textId="77777777" w:rsidR="00510747" w:rsidRPr="001F398E" w:rsidRDefault="0051074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14:paraId="591875A5" w14:textId="77777777" w:rsidR="00510747" w:rsidRPr="00A301CB" w:rsidRDefault="0051074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3881" w:rsidRPr="001F398E" w14:paraId="3216FD8E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0FB66B05" w14:textId="77777777" w:rsidR="006810F2" w:rsidRPr="001F398E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lastRenderedPageBreak/>
              <w:t>บริษัท ทีเอสอาร์ ลิฟวิ่ง โซลูชั่น</w:t>
            </w:r>
          </w:p>
          <w:p w14:paraId="78AB8D35" w14:textId="77777777" w:rsidR="006810F2" w:rsidRDefault="006810F2" w:rsidP="0041214F">
            <w:pPr>
              <w:tabs>
                <w:tab w:val="clear" w:pos="1644"/>
              </w:tabs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 xml:space="preserve">จำกัด (มหาชน) </w:t>
            </w:r>
          </w:p>
          <w:p w14:paraId="7EF6DEE8" w14:textId="3FC3151E" w:rsidR="00510747" w:rsidRPr="00B13D3E" w:rsidRDefault="00510747" w:rsidP="0041214F">
            <w:pPr>
              <w:tabs>
                <w:tab w:val="clear" w:pos="1644"/>
              </w:tabs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C94EB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11.6</w:t>
            </w:r>
            <w:r w:rsidRPr="00C94EB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5FD26D67" w14:textId="77777777" w:rsidR="006810F2" w:rsidRPr="001F398E" w:rsidRDefault="006810F2" w:rsidP="0041214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ผลิตและจัดจำหน่าย</w:t>
            </w:r>
          </w:p>
          <w:p w14:paraId="26BC03D4" w14:textId="77777777" w:rsidR="006810F2" w:rsidRPr="001F398E" w:rsidRDefault="006810F2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เครื่องกรองน้ำ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15EB95B7" w14:textId="16FEF1A1" w:rsidR="006810F2" w:rsidRPr="001F398E" w:rsidRDefault="006810F2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A7979E5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5FA30" w14:textId="4E14A06C" w:rsidR="006810F2" w:rsidRPr="001F398E" w:rsidRDefault="006810F2" w:rsidP="00EC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  <w:tab w:val="left" w:pos="781"/>
                <w:tab w:val="decimal" w:pos="811"/>
              </w:tabs>
              <w:ind w:right="247" w:hanging="10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49C05E4" w14:textId="5C1FCC89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AB873" w14:textId="1443789D" w:rsidR="006810F2" w:rsidRPr="001F398E" w:rsidRDefault="006810F2" w:rsidP="00EC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3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AA2C53C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53DC6" w14:textId="58C763EA" w:rsidR="006810F2" w:rsidRPr="001F398E" w:rsidRDefault="006810F2" w:rsidP="0030091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1</w:t>
            </w:r>
            <w:r w:rsidRPr="00115258">
              <w:rPr>
                <w:rFonts w:asciiTheme="minorHAnsi" w:hAnsiTheme="minorHAnsi" w:cstheme="minorHAnsi"/>
                <w:szCs w:val="22"/>
                <w:lang w:val="en-US" w:bidi="th-TH"/>
              </w:rPr>
              <w:t>8</w:t>
            </w:r>
            <w:r w:rsidRPr="001F398E">
              <w:rPr>
                <w:rFonts w:asciiTheme="minorHAnsi" w:hAnsiTheme="minorHAnsi" w:cstheme="minorHAnsi"/>
                <w:szCs w:val="22"/>
                <w:lang w:bidi="th-TH"/>
              </w:rPr>
              <w:t>,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256</w:t>
            </w: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FD0DD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C728B" w14:textId="5DA0B4C2" w:rsidR="006810F2" w:rsidRPr="001F398E" w:rsidRDefault="006810F2" w:rsidP="009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232"/>
                <w:tab w:val="left" w:pos="322"/>
                <w:tab w:val="decimal" w:pos="811"/>
              </w:tabs>
              <w:ind w:right="22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32A8B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3EDA3" w14:textId="26E623E4" w:rsidR="006810F2" w:rsidRPr="001F398E" w:rsidRDefault="006810F2" w:rsidP="009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3D06991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EDA55" w14:textId="5C9ABE25" w:rsidR="006810F2" w:rsidRPr="001F398E" w:rsidRDefault="006810F2" w:rsidP="0041214F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cs/>
              </w:rPr>
            </w:pP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90</w:t>
            </w:r>
            <w:r w:rsidRPr="001F398E">
              <w:rPr>
                <w:rFonts w:asciiTheme="minorHAnsi" w:hAnsiTheme="minorHAnsi" w:cstheme="minorHAnsi"/>
                <w:szCs w:val="22"/>
                <w:lang w:bidi="th-TH"/>
              </w:rPr>
              <w:t>,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35</w:t>
            </w:r>
            <w:r w:rsidRPr="00A301CB">
              <w:rPr>
                <w:rFonts w:asciiTheme="minorHAnsi" w:hAnsiTheme="minorHAnsi" w:cstheme="minorHAnsi" w:hint="cs"/>
                <w:szCs w:val="22"/>
                <w:lang w:val="en-US" w:bidi="th-TH"/>
              </w:rPr>
              <w:t>4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0BAD5FB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FD5A1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9"/>
              <w:rPr>
                <w:rFonts w:asciiTheme="minorHAnsi" w:hAnsiTheme="minorHAnsi" w:cstheme="minorHAnsi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(</w:t>
            </w:r>
            <w:r w:rsidRPr="00A301CB">
              <w:rPr>
                <w:rFonts w:asciiTheme="minorHAnsi" w:hAnsiTheme="minorHAnsi" w:cstheme="minorHAnsi"/>
                <w:szCs w:val="22"/>
                <w:lang w:val="en-US"/>
              </w:rPr>
              <w:t>7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2</w:t>
            </w:r>
            <w:r w:rsidRPr="001F398E">
              <w:rPr>
                <w:rFonts w:asciiTheme="minorHAnsi" w:hAnsiTheme="minorHAnsi" w:cstheme="minorHAnsi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09</w:t>
            </w:r>
            <w:r w:rsidRPr="00115258">
              <w:rPr>
                <w:rFonts w:asciiTheme="minorHAnsi" w:hAnsiTheme="minorHAnsi" w:cstheme="minorHAnsi"/>
                <w:szCs w:val="22"/>
                <w:lang w:val="en-US" w:bidi="th-TH"/>
              </w:rPr>
              <w:t>8</w:t>
            </w: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)</w:t>
            </w:r>
          </w:p>
        </w:tc>
        <w:tc>
          <w:tcPr>
            <w:tcW w:w="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A333FE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E5B16" w14:textId="7AED8BF1" w:rsidR="006810F2" w:rsidRPr="009D53A9" w:rsidRDefault="006810F2" w:rsidP="009D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53A9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91D3A" w14:textId="77777777" w:rsidR="006810F2" w:rsidRPr="009D53A9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329CA" w14:textId="6C9B93DE" w:rsidR="006810F2" w:rsidRPr="001F398E" w:rsidRDefault="006810F2" w:rsidP="0030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ind w:left="-36" w:right="-410" w:firstLine="5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1C3881" w:rsidRPr="001F398E" w14:paraId="44FBA451" w14:textId="77777777" w:rsidTr="00E7522D">
        <w:trPr>
          <w:cantSplit/>
          <w:trHeight w:val="314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3709FBE4" w14:textId="77777777" w:rsidR="006810F2" w:rsidRPr="001F398E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1511225D" w14:textId="77777777" w:rsidR="006810F2" w:rsidRPr="001F398E" w:rsidRDefault="006810F2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4D5FF6AB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6E6F425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30DECC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957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  <w:r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EE00A28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27666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60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232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7B50709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DBD843" w14:textId="77777777" w:rsidR="006810F2" w:rsidRPr="00300913" w:rsidRDefault="006810F2" w:rsidP="0030091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  <w:r w:rsidRPr="00300913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(</w:t>
            </w:r>
            <w:r w:rsidRPr="00300913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2</w:t>
            </w:r>
            <w:r w:rsidRPr="00300913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,</w:t>
            </w:r>
            <w:r w:rsidRPr="00300913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194</w:t>
            </w:r>
            <w:r w:rsidRPr="00300913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,</w:t>
            </w:r>
            <w:r w:rsidRPr="00300913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963</w:t>
            </w:r>
            <w:r w:rsidRPr="00300913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B043CB5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99D8B3" w14:textId="77777777" w:rsidR="006810F2" w:rsidRPr="001F398E" w:rsidRDefault="006810F2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Cs w:val="22"/>
              </w:rPr>
              <w:t>31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Cs w:val="22"/>
              </w:rPr>
              <w:t>760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51B28EA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FD6356" w14:textId="77777777" w:rsidR="006810F2" w:rsidRPr="00EC472C" w:rsidRDefault="006810F2" w:rsidP="00EC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45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EC472C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Pr="00EC47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58,275</w:t>
            </w:r>
            <w:r w:rsidRPr="00EC472C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CD8BB46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54EE2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90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354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80027DE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63B79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(</w:t>
            </w:r>
            <w:r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1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4</w:t>
            </w:r>
            <w:r w:rsidRPr="00A301CB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7</w:t>
            </w:r>
            <w:r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0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90</w:t>
            </w:r>
            <w:r w:rsidRPr="00A301CB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5</w:t>
            </w: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48A43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92F8A" w14:textId="77777777" w:rsidR="006810F2" w:rsidRPr="009D53A9" w:rsidRDefault="006810F2" w:rsidP="00FC2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D53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19D12" w14:textId="77777777" w:rsidR="006810F2" w:rsidRPr="009D53A9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39082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415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88</w:t>
            </w:r>
          </w:p>
        </w:tc>
      </w:tr>
      <w:tr w:rsidR="001C3881" w:rsidRPr="001F398E" w14:paraId="41759DC8" w14:textId="77777777" w:rsidTr="001C3881">
        <w:trPr>
          <w:cantSplit/>
          <w:trHeight w:val="50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04DB9025" w14:textId="77777777" w:rsidR="006810F2" w:rsidRPr="001F398E" w:rsidRDefault="006810F2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76359150" w14:textId="77777777" w:rsidR="006810F2" w:rsidRPr="001F398E" w:rsidRDefault="006810F2" w:rsidP="0041214F">
            <w:pPr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00149AE9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A1656C8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0BFE71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52CE8FB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F293F0" w14:textId="556C36A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3224537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C61F87" w14:textId="58E0F62B" w:rsidR="006810F2" w:rsidRPr="001F398E" w:rsidRDefault="006810F2" w:rsidP="0041214F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FB46200" w14:textId="14D9CB9B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05950" w14:textId="59F2E2D9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20F3E90" w14:textId="7920CEF9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FCE64" w14:textId="274E758F" w:rsidR="006810F2" w:rsidRPr="001F398E" w:rsidRDefault="006810F2" w:rsidP="0041214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80"/>
              <w:rPr>
                <w:rFonts w:asciiTheme="minorHAnsi" w:hAnsiTheme="minorHAnsi" w:cstheme="minorHAnsi"/>
                <w:b/>
                <w:bCs/>
                <w:szCs w:val="22"/>
                <w:cs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DFD8F06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64A89A" w14:textId="6F4DE473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7A50A76" w14:textId="5E4B7808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8F4E13" w14:textId="41A311F2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2F676" w14:textId="3016090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5D241" w14:textId="6B9952F2" w:rsidR="006810F2" w:rsidRPr="009D53A9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FC2BC" w14:textId="77777777" w:rsidR="006810F2" w:rsidRPr="009D53A9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5E65D5" w14:textId="393CB7AA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C3881" w:rsidRPr="001F398E" w14:paraId="04D194AC" w14:textId="77777777" w:rsidTr="001C3881">
        <w:trPr>
          <w:cantSplit/>
          <w:trHeight w:val="252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4135A40A" w14:textId="7C1CF52C" w:rsidR="00411100" w:rsidRPr="001F398E" w:rsidRDefault="00411100" w:rsidP="008210A0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บริษัทร่วมทางอ้อม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41E2F5B7" w14:textId="77777777" w:rsidR="00411100" w:rsidRPr="001F398E" w:rsidRDefault="00411100" w:rsidP="008210A0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3AF93E67" w14:textId="77777777" w:rsidR="00411100" w:rsidRDefault="00411100" w:rsidP="0082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6DBD5DB" w14:textId="77777777" w:rsidR="00411100" w:rsidRPr="001F398E" w:rsidRDefault="00411100" w:rsidP="0082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3AA7DD45" w14:textId="0270606C" w:rsidR="00411100" w:rsidRPr="00A301CB" w:rsidRDefault="00411100" w:rsidP="0082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4E06812" w14:textId="02ED0E28" w:rsidR="00411100" w:rsidRPr="001F398E" w:rsidRDefault="00411100" w:rsidP="008210A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400569BC" w14:textId="2ED19584" w:rsidR="00411100" w:rsidRPr="001F398E" w:rsidRDefault="00411100" w:rsidP="0082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AB61A0E" w14:textId="65829D0D" w:rsidR="00411100" w:rsidRPr="001F398E" w:rsidRDefault="00411100" w:rsidP="008210A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27124CE0" w14:textId="4CD55510" w:rsidR="00411100" w:rsidRPr="001F398E" w:rsidRDefault="00411100" w:rsidP="0082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41BF349" w14:textId="15296C81" w:rsidR="00411100" w:rsidRPr="001F398E" w:rsidRDefault="00411100" w:rsidP="0082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3F50FD0E" w14:textId="4E0877E4" w:rsidR="00411100" w:rsidRPr="00A301CB" w:rsidRDefault="00411100" w:rsidP="0082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108CB25" w14:textId="77777777" w:rsidR="00411100" w:rsidRPr="001F398E" w:rsidRDefault="00411100" w:rsidP="0082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696601BC" w14:textId="324C7FF7" w:rsidR="00411100" w:rsidRPr="001F398E" w:rsidRDefault="00411100" w:rsidP="0082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95D8B73" w14:textId="77777777" w:rsidR="00411100" w:rsidRPr="001F398E" w:rsidRDefault="00411100" w:rsidP="0082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B81CF" w14:textId="1F2A48F6" w:rsidR="00411100" w:rsidRPr="009D53A9" w:rsidRDefault="00411100" w:rsidP="009D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234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86FC389" w14:textId="773A648C" w:rsidR="00411100" w:rsidRPr="001F398E" w:rsidRDefault="00411100" w:rsidP="008210A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AD105F" w14:textId="77777777" w:rsidR="00411100" w:rsidRPr="00A851B7" w:rsidRDefault="00411100" w:rsidP="008210A0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9EFCC" w14:textId="77777777" w:rsidR="00411100" w:rsidRPr="009D53A9" w:rsidRDefault="00411100" w:rsidP="008210A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10C13" w14:textId="2F4BD951" w:rsidR="00411100" w:rsidRPr="009D53A9" w:rsidRDefault="00411100" w:rsidP="0082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8F9C4" w14:textId="77777777" w:rsidR="00411100" w:rsidRDefault="00411100" w:rsidP="008210A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14:paraId="5BA284E8" w14:textId="77777777" w:rsidR="00411100" w:rsidRDefault="00411100" w:rsidP="0082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3881" w:rsidRPr="001F398E" w14:paraId="30CFF039" w14:textId="77777777" w:rsidTr="001C3881">
        <w:trPr>
          <w:cantSplit/>
          <w:trHeight w:val="252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297CE19F" w14:textId="77777777" w:rsidR="006810F2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ลอคบอกซ์ กรุ๊ป จำกัด</w:t>
            </w:r>
          </w:p>
          <w:p w14:paraId="36E8546C" w14:textId="4320FAA1" w:rsidR="006810F2" w:rsidRPr="001F398E" w:rsidRDefault="0029043A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C94EB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4.2</w:t>
            </w:r>
            <w:r w:rsidRPr="00C94EB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09FB8DE7" w14:textId="77777777" w:rsidR="006810F2" w:rsidRPr="001F398E" w:rsidRDefault="006810F2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บริการ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เช่า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ตู้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ล็อคเกอร์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127F8228" w14:textId="397C16F8" w:rsidR="006810F2" w:rsidRPr="001F398E" w:rsidRDefault="006810F2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93E6145" w14:textId="0A045862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29266391" w14:textId="518BEF98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750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0C680CD" w14:textId="18500B3E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1A480B1F" w14:textId="3E56E84F" w:rsidR="006810F2" w:rsidRPr="001F398E" w:rsidRDefault="006810F2" w:rsidP="00EC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3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8DF6526" w14:textId="177E7A76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0D384830" w14:textId="06BEC9A7" w:rsidR="006810F2" w:rsidRPr="001F398E" w:rsidRDefault="006810F2" w:rsidP="00EC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33603B2" w14:textId="07CA6D2E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0A38AE97" w14:textId="28E1B46F" w:rsidR="006810F2" w:rsidRPr="00F678D5" w:rsidRDefault="006810F2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 w:rsidRPr="00F678D5">
              <w:rPr>
                <w:rFonts w:asciiTheme="minorHAnsi" w:hAnsiTheme="minorHAnsi" w:cstheme="minorHAnsi"/>
                <w:szCs w:val="22"/>
                <w:lang w:val="en-US" w:bidi="th-TH"/>
              </w:rPr>
              <w:t>1,974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B8E920D" w14:textId="4C537E1B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6785C33A" w14:textId="6CED2A1A" w:rsidR="006810F2" w:rsidRPr="001F398E" w:rsidRDefault="006810F2" w:rsidP="009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19F855B" w14:textId="3F64690E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B9C26" w14:textId="07E2C047" w:rsidR="006810F2" w:rsidRPr="009D53A9" w:rsidRDefault="006810F2" w:rsidP="005A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11"/>
              </w:tabs>
              <w:ind w:left="-28" w:right="-119" w:firstLine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53A9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132181A" w14:textId="73672B6A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D35D0F" w14:textId="2424577F" w:rsidR="006810F2" w:rsidRPr="00A851B7" w:rsidRDefault="006810F2" w:rsidP="0041214F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 w:rsidRPr="00A851B7">
              <w:rPr>
                <w:rFonts w:asciiTheme="minorHAnsi" w:hAnsiTheme="minorHAnsi" w:cstheme="minorHAnsi"/>
                <w:szCs w:val="22"/>
                <w:lang w:val="en-US" w:bidi="th-TH"/>
              </w:rPr>
              <w:t>(</w:t>
            </w:r>
            <w:r>
              <w:rPr>
                <w:rFonts w:asciiTheme="minorHAnsi" w:hAnsiTheme="minorHAnsi" w:cstheme="minorHAnsi"/>
                <w:szCs w:val="22"/>
                <w:lang w:val="en-US" w:bidi="th-TH"/>
              </w:rPr>
              <w:t>50</w:t>
            </w:r>
            <w:r w:rsidRPr="00A851B7">
              <w:rPr>
                <w:rFonts w:asciiTheme="minorHAnsi" w:hAnsiTheme="minorHAnsi" w:cstheme="minorHAnsi"/>
                <w:szCs w:val="22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szCs w:val="22"/>
                <w:lang w:val="en-US" w:bidi="th-TH"/>
              </w:rPr>
              <w:t>724</w:t>
            </w:r>
            <w:r w:rsidRPr="00A851B7">
              <w:rPr>
                <w:rFonts w:asciiTheme="minorHAnsi" w:hAnsiTheme="minorHAnsi" w:cstheme="minorHAnsi"/>
                <w:szCs w:val="22"/>
                <w:lang w:val="en-US" w:bidi="th-TH"/>
              </w:rPr>
              <w:t>)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5EA74" w14:textId="48694477" w:rsidR="006810F2" w:rsidRPr="009D53A9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05476" w14:textId="089E36EE" w:rsidR="006810F2" w:rsidRPr="009D53A9" w:rsidRDefault="006810F2" w:rsidP="009D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53A9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4F122" w14:textId="3B6E0B36" w:rsidR="006810F2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14:paraId="70B37D04" w14:textId="021CE442" w:rsidR="006810F2" w:rsidRPr="001F398E" w:rsidRDefault="006810F2" w:rsidP="0030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ind w:left="-36" w:right="-410" w:firstLine="5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1C3881" w:rsidRPr="001F398E" w14:paraId="32522C77" w14:textId="77777777" w:rsidTr="001C3881">
        <w:trPr>
          <w:cantSplit/>
          <w:trHeight w:val="441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32C7E870" w14:textId="77777777" w:rsidR="00C9761D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บริษัท ลอคบอกซ์ </w:t>
            </w:r>
          </w:p>
          <w:p w14:paraId="07992A03" w14:textId="77777777" w:rsidR="006810F2" w:rsidRDefault="00C9761D" w:rsidP="00C9761D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</w:t>
            </w:r>
            <w:r w:rsidR="006810F2"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เวนเจอร์ส จำกัด</w:t>
            </w:r>
          </w:p>
          <w:p w14:paraId="06CDC98D" w14:textId="706B5BE9" w:rsidR="0029043A" w:rsidRPr="001F398E" w:rsidRDefault="0029043A" w:rsidP="00C9761D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C94EB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4.2</w:t>
            </w:r>
            <w:r w:rsidRPr="00C94EB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1FB9E0E5" w14:textId="77777777" w:rsidR="006810F2" w:rsidRPr="001F398E" w:rsidRDefault="006810F2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บริการ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เช่า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ตู้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ล็อคเกอร์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 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ให้เช่าพื้นที่ขายของ และพื้นที่โฆษณา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38F56D49" w14:textId="77777777" w:rsidR="006810F2" w:rsidRPr="001F398E" w:rsidRDefault="006810F2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1D6D243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0ABD" w14:textId="77777777" w:rsidR="006810F2" w:rsidRPr="001F398E" w:rsidRDefault="006810F2" w:rsidP="002D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BA1C98E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E1EB4" w14:textId="77777777" w:rsidR="006810F2" w:rsidRPr="001F398E" w:rsidRDefault="006810F2" w:rsidP="00EC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3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0ACE297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D96CA" w14:textId="77777777" w:rsidR="006810F2" w:rsidRPr="001F398E" w:rsidRDefault="006810F2" w:rsidP="00EC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40EBEB7" w14:textId="0A3765A5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74BB9" w14:textId="55A2F4E5" w:rsidR="006810F2" w:rsidRPr="00F678D5" w:rsidRDefault="006810F2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 w:rsidRPr="00F678D5">
              <w:rPr>
                <w:rFonts w:asciiTheme="minorHAnsi" w:hAnsiTheme="minorHAnsi" w:cstheme="minorHAnsi"/>
                <w:szCs w:val="22"/>
                <w:lang w:val="en-US" w:bidi="th-TH"/>
              </w:rPr>
              <w:t>(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112</w:t>
            </w:r>
            <w:r w:rsidRPr="00F678D5">
              <w:rPr>
                <w:rFonts w:asciiTheme="minorHAnsi" w:hAnsiTheme="minorHAnsi" w:cstheme="minorHAnsi"/>
                <w:szCs w:val="22"/>
                <w:lang w:val="en-US" w:bidi="th-TH"/>
              </w:rPr>
              <w:t>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6E0B87E" w14:textId="6EC89E8A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12B422" w14:textId="4483D968" w:rsidR="006810F2" w:rsidRPr="001F398E" w:rsidRDefault="006810F2" w:rsidP="009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69547A8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AC091" w14:textId="12B7248E" w:rsidR="006810F2" w:rsidRPr="009D53A9" w:rsidRDefault="006810F2" w:rsidP="005A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"/>
                <w:tab w:val="decimal" w:pos="815"/>
              </w:tabs>
              <w:ind w:left="-28" w:right="-119" w:firstLine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53A9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3EA278F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C6B38" w14:textId="25027270" w:rsidR="006810F2" w:rsidRPr="00A851B7" w:rsidRDefault="006810F2" w:rsidP="0041214F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 w:rsidRPr="00A851B7">
              <w:rPr>
                <w:rFonts w:asciiTheme="minorHAnsi" w:hAnsiTheme="minorHAnsi" w:cstheme="minorHAnsi"/>
                <w:szCs w:val="22"/>
                <w:lang w:val="en-US" w:bidi="th-TH"/>
              </w:rPr>
              <w:t>(</w:t>
            </w:r>
            <w:r>
              <w:rPr>
                <w:rFonts w:asciiTheme="minorHAnsi" w:hAnsiTheme="minorHAnsi" w:cstheme="minorHAnsi"/>
                <w:szCs w:val="22"/>
                <w:lang w:val="en-US" w:bidi="th-TH"/>
              </w:rPr>
              <w:t>1</w:t>
            </w:r>
            <w:r w:rsidRPr="00A851B7">
              <w:rPr>
                <w:rFonts w:asciiTheme="minorHAnsi" w:hAnsiTheme="minorHAnsi" w:cstheme="minorHAnsi"/>
                <w:szCs w:val="22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szCs w:val="22"/>
                <w:lang w:val="en-US" w:bidi="th-TH"/>
              </w:rPr>
              <w:t>138</w:t>
            </w:r>
            <w:r w:rsidRPr="00A851B7">
              <w:rPr>
                <w:rFonts w:asciiTheme="minorHAnsi" w:hAnsiTheme="minorHAnsi" w:cstheme="minorHAnsi"/>
                <w:szCs w:val="22"/>
                <w:lang w:val="en-US" w:bidi="th-TH"/>
              </w:rPr>
              <w:t>)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A2E1E" w14:textId="6DE6F870" w:rsidR="006810F2" w:rsidRPr="009D53A9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80885" w14:textId="2958A3F1" w:rsidR="006810F2" w:rsidRPr="009D53A9" w:rsidRDefault="006810F2" w:rsidP="009D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D53A9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BA510" w14:textId="6B0ADE25" w:rsidR="006810F2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85357" w14:textId="0FA9EFDA" w:rsidR="006810F2" w:rsidRPr="001F398E" w:rsidRDefault="006810F2" w:rsidP="0030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ind w:left="-36" w:right="-410" w:firstLine="5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1C3881" w:rsidRPr="00CE7F9E" w14:paraId="2D30DB2F" w14:textId="77777777" w:rsidTr="001C3881">
        <w:trPr>
          <w:cantSplit/>
          <w:trHeight w:val="269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15808E73" w14:textId="77777777" w:rsidR="006810F2" w:rsidRPr="001F398E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7FE5949C" w14:textId="77777777" w:rsidR="006810F2" w:rsidRPr="001F398E" w:rsidRDefault="006810F2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258325C6" w14:textId="77777777" w:rsidR="006810F2" w:rsidRPr="001F398E" w:rsidRDefault="006810F2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106204E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11F234" w14:textId="77777777" w:rsidR="006810F2" w:rsidRPr="005A2583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A25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50,000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28592A1" w14:textId="77777777" w:rsidR="006810F2" w:rsidRPr="005A2583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6F259" w14:textId="77777777" w:rsidR="006810F2" w:rsidRPr="005A2583" w:rsidRDefault="006810F2" w:rsidP="00EC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23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A25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BFB3A" w14:textId="77777777" w:rsidR="006810F2" w:rsidRPr="005A2583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01B111" w14:textId="77777777" w:rsidR="006810F2" w:rsidRPr="005A2583" w:rsidRDefault="006810F2" w:rsidP="00EC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A25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2C094" w14:textId="77777777" w:rsidR="006810F2" w:rsidRPr="005A2583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2BAB8" w14:textId="77777777" w:rsidR="006810F2" w:rsidRPr="00F678D5" w:rsidRDefault="006810F2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F678D5">
              <w:rPr>
                <w:rFonts w:asciiTheme="minorHAnsi" w:hAnsiTheme="minorHAnsi" w:cstheme="minorHAnsi"/>
                <w:b/>
                <w:bCs/>
                <w:szCs w:val="22"/>
              </w:rPr>
              <w:t>1,</w:t>
            </w:r>
            <w:r w:rsidRPr="00F678D5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862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1ED3A" w14:textId="77777777" w:rsidR="006810F2" w:rsidRPr="005A2583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068F62" w14:textId="77777777" w:rsidR="006810F2" w:rsidRPr="00973B8E" w:rsidRDefault="006810F2" w:rsidP="0097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973B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756C1" w14:textId="77777777" w:rsidR="006810F2" w:rsidRPr="005A2583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87EDC7" w14:textId="77777777" w:rsidR="006810F2" w:rsidRPr="005A2583" w:rsidRDefault="006810F2" w:rsidP="005A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11"/>
              </w:tabs>
              <w:ind w:left="-28" w:right="-119" w:firstLine="2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A25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99F98" w14:textId="77777777" w:rsidR="006810F2" w:rsidRPr="005A2583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2C5BD1" w14:textId="77777777" w:rsidR="006810F2" w:rsidRPr="005A2583" w:rsidRDefault="006810F2" w:rsidP="0041214F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5A2583">
              <w:rPr>
                <w:rFonts w:asciiTheme="minorHAnsi" w:hAnsiTheme="minorHAnsi" w:cstheme="minorHAnsi"/>
                <w:b/>
                <w:bCs/>
                <w:szCs w:val="22"/>
              </w:rPr>
              <w:t>(</w:t>
            </w:r>
            <w:r w:rsidRPr="005A2583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51</w:t>
            </w:r>
            <w:r w:rsidRPr="005A2583"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 w:rsidRPr="005A2583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862</w:t>
            </w:r>
            <w:r w:rsidRPr="005A2583">
              <w:rPr>
                <w:rFonts w:asciiTheme="minorHAnsi" w:hAnsiTheme="minorHAnsi" w:cstheme="minorHAnsi"/>
                <w:b/>
                <w:bCs/>
                <w:szCs w:val="22"/>
              </w:rPr>
              <w:t>)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B335A" w14:textId="77777777" w:rsidR="006810F2" w:rsidRPr="005A2583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7DAFAE" w14:textId="77777777" w:rsidR="006810F2" w:rsidRPr="005A2583" w:rsidRDefault="006810F2" w:rsidP="009D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A25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97196" w14:textId="77777777" w:rsidR="006810F2" w:rsidRPr="005A2583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177D5A" w14:textId="77777777" w:rsidR="006810F2" w:rsidRPr="00300913" w:rsidRDefault="006810F2" w:rsidP="0030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ind w:left="-36" w:right="-410" w:firstLine="5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09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</w:tr>
      <w:tr w:rsidR="001C3881" w:rsidRPr="001F398E" w14:paraId="51EA3229" w14:textId="77777777" w:rsidTr="001C3881">
        <w:trPr>
          <w:cantSplit/>
          <w:trHeight w:val="341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46556CB8" w14:textId="77777777" w:rsidR="006810F2" w:rsidRPr="001F398E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5638B618" w14:textId="77777777" w:rsidR="006810F2" w:rsidRPr="001F398E" w:rsidRDefault="006810F2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58AE9C18" w14:textId="77777777" w:rsidR="006810F2" w:rsidRPr="001F398E" w:rsidRDefault="006810F2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84B059E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36B46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6D70CFC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9EE00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C3BC2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1D5F70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31CFD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DBCC76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F8756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37B81E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2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F5AD8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D0BBA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8"/>
                <w:tab w:val="decimal" w:pos="738"/>
                <w:tab w:val="decimal" w:pos="811"/>
              </w:tabs>
              <w:ind w:right="2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7B0B0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25322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C41A7" w14:textId="77777777" w:rsidR="006810F2" w:rsidRPr="009D53A9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F78B7" w14:textId="77777777" w:rsidR="006810F2" w:rsidRPr="009D53A9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6BE2D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A98F0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3881" w:rsidRPr="001F398E" w14:paraId="0EDA3B9E" w14:textId="77777777" w:rsidTr="001C3881">
        <w:trPr>
          <w:cantSplit/>
          <w:trHeight w:val="225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20933C38" w14:textId="77777777" w:rsidR="006810F2" w:rsidRPr="001F398E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รวมบริษัทร่วม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4B79E458" w14:textId="77777777" w:rsidR="006810F2" w:rsidRPr="001F398E" w:rsidRDefault="006810F2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1E39E00F" w14:textId="77777777" w:rsidR="006810F2" w:rsidRPr="001F398E" w:rsidRDefault="006810F2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B26AEBB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09EAC3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007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  <w:r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58028D6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AB6618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60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232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A788415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6FD98B" w14:textId="77777777" w:rsidR="006810F2" w:rsidRPr="001F398E" w:rsidRDefault="006810F2" w:rsidP="0030091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  <w:lang w:val="en-US" w:bidi="th-TH"/>
              </w:rPr>
              <w:t>(</w:t>
            </w:r>
            <w:r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2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194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,</w:t>
            </w:r>
            <w:r w:rsidRPr="00300913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963</w:t>
            </w: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  <w:lang w:val="en-US" w:bidi="th-TH"/>
              </w:rPr>
              <w:t>)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9F98102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D72FEC" w14:textId="77777777" w:rsidR="006810F2" w:rsidRPr="001F398E" w:rsidRDefault="006810F2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Cs w:val="22"/>
              </w:rPr>
              <w:t>33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 w:rsidRPr="00F678D5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622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215656DD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4F25F2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45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  <w:r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275</w:t>
            </w: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F6F573B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72539D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90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354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5FE9E6E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94" w:type="pct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10A720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99"/>
              <w:rPr>
                <w:rFonts w:asciiTheme="minorHAnsi" w:hAnsiTheme="minorHAnsi" w:cstheme="minorHAnsi"/>
                <w:b/>
                <w:bCs/>
                <w:szCs w:val="22"/>
                <w:cs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(</w:t>
            </w:r>
            <w:r w:rsidRPr="00A301C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522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 w:rsidRPr="00A851B7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76</w:t>
            </w:r>
            <w:r w:rsidRPr="00A851B7">
              <w:rPr>
                <w:rFonts w:asciiTheme="minorHAnsi" w:hAnsiTheme="minorHAnsi" w:cstheme="minorHAnsi"/>
                <w:b/>
                <w:bCs/>
                <w:szCs w:val="22"/>
              </w:rPr>
              <w:t>7</w:t>
            </w: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81CD8" w14:textId="77777777" w:rsidR="006810F2" w:rsidRPr="009D53A9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A73003" w14:textId="77777777" w:rsidR="006810F2" w:rsidRPr="009D53A9" w:rsidRDefault="006810F2" w:rsidP="00CA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ind w:left="-36" w:right="-305" w:hanging="9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D53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996A4" w14:textId="77777777" w:rsidR="006810F2" w:rsidRPr="00D447D1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44EA38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6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415,288</w:t>
            </w:r>
          </w:p>
        </w:tc>
      </w:tr>
      <w:tr w:rsidR="001C3881" w:rsidRPr="001F398E" w14:paraId="6C19D0E4" w14:textId="77777777" w:rsidTr="001C3881">
        <w:trPr>
          <w:cantSplit/>
          <w:trHeight w:val="323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5B36C3D2" w14:textId="77777777" w:rsidR="004877C6" w:rsidRDefault="004877C6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5F032D9F" w14:textId="77777777" w:rsidR="004877C6" w:rsidRPr="001F398E" w:rsidRDefault="004877C6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17FA20E7" w14:textId="77777777" w:rsidR="004877C6" w:rsidRPr="001F398E" w:rsidRDefault="004877C6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1CD0639" w14:textId="77777777" w:rsidR="004877C6" w:rsidRPr="001F398E" w:rsidRDefault="004877C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61749D69" w14:textId="77777777" w:rsidR="004877C6" w:rsidRPr="001F398E" w:rsidRDefault="004877C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1C7A3C7" w14:textId="77777777" w:rsidR="004877C6" w:rsidRPr="001F398E" w:rsidRDefault="004877C6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72E2F2F0" w14:textId="77777777" w:rsidR="004877C6" w:rsidRPr="001F398E" w:rsidRDefault="004877C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78EE5BD" w14:textId="77777777" w:rsidR="004877C6" w:rsidRPr="001F398E" w:rsidRDefault="004877C6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10104394" w14:textId="77777777" w:rsidR="004877C6" w:rsidRPr="001F398E" w:rsidRDefault="004877C6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AFD35EB" w14:textId="77777777" w:rsidR="004877C6" w:rsidRPr="001F398E" w:rsidRDefault="004877C6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3F0A5834" w14:textId="77777777" w:rsidR="004877C6" w:rsidRPr="001F398E" w:rsidRDefault="004877C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AE6A8F2" w14:textId="77777777" w:rsidR="004877C6" w:rsidRPr="001F398E" w:rsidRDefault="004877C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4DEC0E86" w14:textId="77777777" w:rsidR="004877C6" w:rsidRPr="001F398E" w:rsidRDefault="004877C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3F616E0" w14:textId="77777777" w:rsidR="004877C6" w:rsidRPr="001F398E" w:rsidRDefault="004877C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8744E" w14:textId="77777777" w:rsidR="004877C6" w:rsidRPr="001F398E" w:rsidRDefault="004877C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4F2A197" w14:textId="77777777" w:rsidR="004877C6" w:rsidRPr="001F398E" w:rsidRDefault="004877C6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2DDBBE" w14:textId="77777777" w:rsidR="004877C6" w:rsidRPr="001F398E" w:rsidRDefault="004877C6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40993" w14:textId="77777777" w:rsidR="004877C6" w:rsidRPr="001F398E" w:rsidRDefault="004877C6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0287E" w14:textId="77777777" w:rsidR="004877C6" w:rsidRPr="001F398E" w:rsidRDefault="004877C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E2652" w14:textId="77777777" w:rsidR="004877C6" w:rsidRPr="001F398E" w:rsidRDefault="004877C6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14:paraId="64B0C246" w14:textId="77777777" w:rsidR="004877C6" w:rsidRPr="001F398E" w:rsidRDefault="004877C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3881" w:rsidRPr="001F398E" w14:paraId="0A609594" w14:textId="77777777" w:rsidTr="001C3881">
        <w:trPr>
          <w:cantSplit/>
          <w:trHeight w:val="323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549216BC" w14:textId="6D2AD1F5" w:rsidR="00427043" w:rsidRDefault="00427043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037F0ABC" w14:textId="77777777" w:rsidR="00427043" w:rsidRPr="001F398E" w:rsidRDefault="00427043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3BCB7902" w14:textId="77777777" w:rsidR="00427043" w:rsidRPr="001F398E" w:rsidRDefault="00427043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7EE09BD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51F83A20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ADACCBF" w14:textId="77777777" w:rsidR="00427043" w:rsidRPr="001F398E" w:rsidRDefault="0042704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76ED7D2C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FE7ED42" w14:textId="77777777" w:rsidR="00427043" w:rsidRPr="001F398E" w:rsidRDefault="0042704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4F85C296" w14:textId="77777777" w:rsidR="00427043" w:rsidRPr="001F398E" w:rsidRDefault="0042704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986C484" w14:textId="77777777" w:rsidR="00427043" w:rsidRPr="001F398E" w:rsidRDefault="0042704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222DD57F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3641EEF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4303A0B3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D38BFC0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128F5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42CEA63" w14:textId="77777777" w:rsidR="00427043" w:rsidRPr="001F398E" w:rsidRDefault="0042704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28B853" w14:textId="77777777" w:rsidR="00427043" w:rsidRPr="001F398E" w:rsidRDefault="0042704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41241" w14:textId="77777777" w:rsidR="00427043" w:rsidRPr="001F398E" w:rsidRDefault="0042704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D3A1B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AE644" w14:textId="77777777" w:rsidR="00427043" w:rsidRPr="001F398E" w:rsidRDefault="0042704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14:paraId="1C808AFC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3881" w:rsidRPr="001F398E" w14:paraId="537654EB" w14:textId="77777777" w:rsidTr="001C3881">
        <w:trPr>
          <w:cantSplit/>
          <w:trHeight w:val="323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39081F17" w14:textId="77777777" w:rsidR="00427043" w:rsidRDefault="00427043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079D7C2B" w14:textId="77777777" w:rsidR="00427043" w:rsidRPr="001F398E" w:rsidRDefault="00427043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3FB123AF" w14:textId="77777777" w:rsidR="00427043" w:rsidRPr="001F398E" w:rsidRDefault="00427043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9B2D4E8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2C9E8413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83DA4CB" w14:textId="77777777" w:rsidR="00427043" w:rsidRPr="001F398E" w:rsidRDefault="0042704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4FE7DC0F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CF1FCE6" w14:textId="77777777" w:rsidR="00427043" w:rsidRPr="001F398E" w:rsidRDefault="0042704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3A7FC80A" w14:textId="77777777" w:rsidR="00427043" w:rsidRPr="001F398E" w:rsidRDefault="0042704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32A0238" w14:textId="77777777" w:rsidR="00427043" w:rsidRPr="001F398E" w:rsidRDefault="0042704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0DA40F57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9ED2CC8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4ADBECFE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21F9B2C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0CB17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ACBFE9B" w14:textId="77777777" w:rsidR="00427043" w:rsidRPr="001F398E" w:rsidRDefault="0042704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F36490" w14:textId="77777777" w:rsidR="00427043" w:rsidRPr="001F398E" w:rsidRDefault="0042704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5C3A6" w14:textId="77777777" w:rsidR="00427043" w:rsidRPr="001F398E" w:rsidRDefault="0042704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FA141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A0E50" w14:textId="77777777" w:rsidR="00427043" w:rsidRPr="001F398E" w:rsidRDefault="0042704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14:paraId="65F3C26A" w14:textId="77777777" w:rsidR="00427043" w:rsidRPr="001F398E" w:rsidRDefault="0042704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3881" w:rsidRPr="001F398E" w14:paraId="3AAD3A5E" w14:textId="77777777" w:rsidTr="001C3881">
        <w:trPr>
          <w:cantSplit/>
          <w:trHeight w:val="323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08824093" w14:textId="77777777" w:rsidR="00300913" w:rsidRDefault="00300913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07F3FC88" w14:textId="77777777" w:rsidR="00300913" w:rsidRPr="001F398E" w:rsidRDefault="00300913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362B9891" w14:textId="77777777" w:rsidR="00300913" w:rsidRPr="001F398E" w:rsidRDefault="00300913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188BE21" w14:textId="77777777" w:rsidR="00300913" w:rsidRPr="001F398E" w:rsidRDefault="0030091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35F2CE75" w14:textId="77777777" w:rsidR="00300913" w:rsidRPr="001F398E" w:rsidRDefault="0030091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EE72982" w14:textId="77777777" w:rsidR="00300913" w:rsidRPr="001F398E" w:rsidRDefault="0030091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4530333F" w14:textId="77777777" w:rsidR="00300913" w:rsidRPr="001F398E" w:rsidRDefault="0030091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52ADB9D" w14:textId="77777777" w:rsidR="00300913" w:rsidRPr="001F398E" w:rsidRDefault="0030091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38380D2C" w14:textId="77777777" w:rsidR="00300913" w:rsidRPr="001F398E" w:rsidRDefault="0030091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95E237B" w14:textId="77777777" w:rsidR="00300913" w:rsidRPr="001F398E" w:rsidRDefault="0030091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0B83FF00" w14:textId="77777777" w:rsidR="00300913" w:rsidRPr="001F398E" w:rsidRDefault="0030091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1DA6A41" w14:textId="77777777" w:rsidR="00300913" w:rsidRPr="001F398E" w:rsidRDefault="0030091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132B35DA" w14:textId="77777777" w:rsidR="00300913" w:rsidRPr="001F398E" w:rsidRDefault="0030091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BBDB7CB" w14:textId="77777777" w:rsidR="00300913" w:rsidRPr="001F398E" w:rsidRDefault="0030091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0F184" w14:textId="77777777" w:rsidR="00300913" w:rsidRPr="001F398E" w:rsidRDefault="0030091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E7E17B7" w14:textId="77777777" w:rsidR="00300913" w:rsidRPr="001F398E" w:rsidRDefault="0030091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609B40" w14:textId="77777777" w:rsidR="00300913" w:rsidRPr="001F398E" w:rsidRDefault="0030091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0C2F0" w14:textId="77777777" w:rsidR="00300913" w:rsidRPr="001F398E" w:rsidRDefault="0030091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33F1C" w14:textId="77777777" w:rsidR="00300913" w:rsidRPr="001F398E" w:rsidRDefault="0030091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911C8" w14:textId="77777777" w:rsidR="00300913" w:rsidRPr="001F398E" w:rsidRDefault="00300913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14:paraId="507BDBD4" w14:textId="77777777" w:rsidR="00300913" w:rsidRPr="001F398E" w:rsidRDefault="0030091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0913" w:rsidRPr="001F398E" w14:paraId="2CFF8D50" w14:textId="77777777" w:rsidTr="001C3881">
        <w:trPr>
          <w:cantSplit/>
          <w:trHeight w:val="288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53A1466B" w14:textId="77777777" w:rsidR="006810F2" w:rsidRPr="001F398E" w:rsidRDefault="006810F2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การร่วมค้าทางตรง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6D174ED6" w14:textId="77777777" w:rsidR="006810F2" w:rsidRPr="001F398E" w:rsidRDefault="006810F2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32384B06" w14:textId="77777777" w:rsidR="006810F2" w:rsidRPr="001F398E" w:rsidRDefault="006810F2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C27CEF3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7E3B1D09" w14:textId="308ABF86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CD5DD87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73A0563D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91945F6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099DEC7A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A85AC56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45311291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6A22EC7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16E94390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DD1B8CB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AF02E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5CCE389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3041DBE8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9E24A7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0FE8B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21F92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1EE4B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0913" w:rsidRPr="001F398E" w14:paraId="60748BAC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62DCF646" w14:textId="77777777" w:rsidR="006810F2" w:rsidRPr="001F398E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1A39F8CB" w14:textId="77777777" w:rsidR="009B3283" w:rsidRDefault="006810F2" w:rsidP="00182947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โบรกเกอร์ จำกัด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D05D3" w:rsidRPr="000F4E5A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(อยู่ระหว่าง</w:t>
            </w:r>
          </w:p>
          <w:p w14:paraId="7A784EB1" w14:textId="77777777" w:rsidR="005E6A78" w:rsidRDefault="009B3283" w:rsidP="00182947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  </w:t>
            </w:r>
            <w:r w:rsidR="002D05D3" w:rsidRPr="000F4E5A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การชำระบัญชี</w:t>
            </w:r>
            <w:r w:rsidR="004D39C7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)</w:t>
            </w:r>
          </w:p>
          <w:p w14:paraId="51E0CED2" w14:textId="2E59ABC2" w:rsidR="006810F2" w:rsidRPr="001F398E" w:rsidRDefault="005E6A78" w:rsidP="00182947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C94EB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12.3</w:t>
            </w:r>
            <w:r w:rsidRPr="00C94EB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386B1DA4" w14:textId="77777777" w:rsidR="006810F2" w:rsidRPr="001F398E" w:rsidRDefault="006810F2" w:rsidP="0041214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005CDDC5" w14:textId="77777777" w:rsidR="006810F2" w:rsidRPr="001F398E" w:rsidRDefault="006810F2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99F9F5A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5BB11DE1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74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4D426F1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49E6BC19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3CAEF0A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0B4111F3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A5A5D69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57BE5F95" w14:textId="77777777" w:rsidR="006810F2" w:rsidRPr="00F678D5" w:rsidRDefault="006810F2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 w:rsidRPr="00F678D5">
              <w:rPr>
                <w:rFonts w:asciiTheme="minorHAnsi" w:hAnsiTheme="minorHAnsi" w:cstheme="minorHAnsi"/>
                <w:szCs w:val="22"/>
                <w:lang w:val="en-US" w:bidi="th-TH"/>
              </w:rPr>
              <w:t>635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D65BA2F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02A47BDD" w14:textId="4D2BEABE" w:rsidR="006810F2" w:rsidRPr="001F398E" w:rsidRDefault="006810F2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B307824" w14:textId="30089150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DF964" w14:textId="68157D09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4D5228F" w14:textId="47DB1C1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6F9B8863" w14:textId="13AD1249" w:rsidR="006810F2" w:rsidRPr="001F398E" w:rsidRDefault="006810F2" w:rsidP="0043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1"/>
                <w:tab w:val="decimal" w:pos="738"/>
                <w:tab w:val="decimal" w:pos="811"/>
              </w:tabs>
              <w:ind w:right="-134" w:firstLine="6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CC1FE6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07D9D" w14:textId="77777777" w:rsidR="006810F2" w:rsidRPr="001F398E" w:rsidRDefault="006810F2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FDFAF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4E291" w14:textId="13F7CF16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383</w:t>
            </w:r>
          </w:p>
        </w:tc>
      </w:tr>
      <w:tr w:rsidR="00300913" w:rsidRPr="001F398E" w14:paraId="20727A9B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721F2BC2" w14:textId="77777777" w:rsidR="006810F2" w:rsidRPr="001F398E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แพลท ฟินเซิร์ฟ จำกัด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30DEAF5B" w14:textId="77777777" w:rsidR="006810F2" w:rsidRPr="001F398E" w:rsidRDefault="006810F2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บริการเทคโนโลยีสารสนเทศ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69FA15E4" w14:textId="77777777" w:rsidR="006810F2" w:rsidRPr="001F398E" w:rsidRDefault="006810F2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EE64B51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53E420FD" w14:textId="36B5D173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113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660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1D27D72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33238210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4417F31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0FB983C6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B00F7E7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4F3342DE" w14:textId="77777777" w:rsidR="006810F2" w:rsidRPr="00F678D5" w:rsidRDefault="006810F2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cs/>
                <w:lang w:val="en-US"/>
              </w:rPr>
            </w:pPr>
            <w:r w:rsidRPr="00F678D5">
              <w:rPr>
                <w:rFonts w:asciiTheme="minorHAnsi" w:hAnsiTheme="minorHAnsi" w:cstheme="minorHAnsi" w:hint="cs"/>
                <w:szCs w:val="22"/>
                <w:cs/>
                <w:lang w:val="en-US"/>
              </w:rPr>
              <w:t>(</w:t>
            </w:r>
            <w:r>
              <w:rPr>
                <w:rFonts w:asciiTheme="minorHAnsi" w:hAnsiTheme="minorHAnsi" w:cstheme="minorHAnsi"/>
                <w:szCs w:val="22"/>
                <w:lang w:val="en-US" w:bidi="th-TH"/>
              </w:rPr>
              <w:t>11</w:t>
            </w:r>
            <w:r w:rsidRPr="00F678D5">
              <w:rPr>
                <w:rFonts w:asciiTheme="minorHAnsi" w:hAnsiTheme="minorHAnsi" w:cstheme="minorHAnsi"/>
                <w:szCs w:val="22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6</w:t>
            </w:r>
            <w:r>
              <w:rPr>
                <w:rFonts w:asciiTheme="minorHAnsi" w:hAnsiTheme="minorHAnsi" w:cstheme="minorHAnsi"/>
                <w:szCs w:val="22"/>
                <w:lang w:val="en-US" w:bidi="th-TH"/>
              </w:rPr>
              <w:t>47</w:t>
            </w:r>
            <w:r w:rsidRPr="00F678D5">
              <w:rPr>
                <w:rFonts w:asciiTheme="minorHAnsi" w:hAnsiTheme="minorHAnsi" w:cstheme="minorHAnsi" w:hint="cs"/>
                <w:szCs w:val="22"/>
                <w:cs/>
                <w:lang w:val="en-US"/>
              </w:rPr>
              <w:t>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C991257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17618FB1" w14:textId="77777777" w:rsidR="006810F2" w:rsidRPr="001F398E" w:rsidRDefault="006810F2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4D224FD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1AD6A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8C69B7D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5647FE66" w14:textId="77777777" w:rsidR="006810F2" w:rsidRPr="001F398E" w:rsidRDefault="006810F2" w:rsidP="0043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1"/>
                <w:tab w:val="decimal" w:pos="738"/>
                <w:tab w:val="decimal" w:pos="811"/>
              </w:tabs>
              <w:ind w:right="-134" w:firstLine="6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F76FCA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85EF8" w14:textId="77777777" w:rsidR="006810F2" w:rsidRPr="001F398E" w:rsidRDefault="006810F2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0079D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102BB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1,102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013</w:t>
            </w:r>
          </w:p>
        </w:tc>
      </w:tr>
      <w:tr w:rsidR="00300913" w:rsidRPr="001F398E" w14:paraId="1BCDC9A9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62D64866" w14:textId="77777777" w:rsidR="006810F2" w:rsidRPr="001F398E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เทโร สบาย จำกัด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51A464D1" w14:textId="77777777" w:rsidR="006810F2" w:rsidRPr="001F398E" w:rsidRDefault="006810F2" w:rsidP="0041214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 xml:space="preserve">บริการสื่อโฆษณา </w:t>
            </w:r>
          </w:p>
          <w:p w14:paraId="2ABC981E" w14:textId="77777777" w:rsidR="006810F2" w:rsidRPr="001F398E" w:rsidRDefault="006810F2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การประชาสัมพันธ์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202489D9" w14:textId="12D5A455" w:rsidR="006810F2" w:rsidRPr="001F398E" w:rsidRDefault="006810F2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051E4A4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60BD1E0D" w14:textId="289CF61C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236B496" w14:textId="25443F8B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17BABAE2" w14:textId="25FE2A35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1A02227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274B18E6" w14:textId="59DE673C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706E43C" w14:textId="0C889053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2E6E7983" w14:textId="77777777" w:rsidR="006810F2" w:rsidRPr="00F678D5" w:rsidRDefault="006810F2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 w:rsidRPr="00F678D5">
              <w:rPr>
                <w:rFonts w:asciiTheme="minorHAnsi" w:hAnsiTheme="minorHAnsi" w:cstheme="minorHAnsi" w:hint="cs"/>
                <w:szCs w:val="22"/>
                <w:cs/>
                <w:lang w:val="en-US"/>
              </w:rPr>
              <w:t>(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1</w:t>
            </w:r>
            <w:r w:rsidRPr="00F678D5">
              <w:rPr>
                <w:rFonts w:asciiTheme="minorHAnsi" w:hAnsiTheme="minorHAnsi" w:cstheme="minorHAnsi"/>
                <w:szCs w:val="22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szCs w:val="22"/>
                <w:lang w:val="en-US" w:bidi="th-TH"/>
              </w:rPr>
              <w:t>359</w:t>
            </w:r>
            <w:r w:rsidRPr="00F678D5">
              <w:rPr>
                <w:rFonts w:asciiTheme="minorHAnsi" w:hAnsiTheme="minorHAnsi" w:cstheme="minorHAnsi" w:hint="cs"/>
                <w:szCs w:val="22"/>
                <w:cs/>
                <w:lang w:val="en-US"/>
              </w:rPr>
              <w:t>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F385467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0F0AEE01" w14:textId="77777777" w:rsidR="006810F2" w:rsidRPr="001F398E" w:rsidRDefault="006810F2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1595622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A31EA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869B67F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0A8B13D6" w14:textId="6AB72E78" w:rsidR="006810F2" w:rsidRPr="001F398E" w:rsidRDefault="006810F2" w:rsidP="0043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1"/>
                <w:tab w:val="decimal" w:pos="738"/>
                <w:tab w:val="decimal" w:pos="811"/>
              </w:tabs>
              <w:ind w:right="-134" w:firstLine="6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84A939" w14:textId="40103424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CB730" w14:textId="22DC0B2B" w:rsidR="006810F2" w:rsidRPr="001F398E" w:rsidRDefault="006810F2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C9137" w14:textId="6D2E94C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BD095" w14:textId="1A479728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769</w:t>
            </w:r>
          </w:p>
        </w:tc>
      </w:tr>
      <w:tr w:rsidR="00300913" w:rsidRPr="001F398E" w14:paraId="7F1C40B9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40BE10AA" w14:textId="77777777" w:rsidR="006810F2" w:rsidRPr="001F398E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ฟอร์ทสมาร์ท สบาย เทค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6923368" w14:textId="77777777" w:rsidR="006810F2" w:rsidRPr="001F398E" w:rsidRDefault="006810F2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41CAFAF7" w14:textId="77777777" w:rsidR="006810F2" w:rsidRPr="001F398E" w:rsidRDefault="006810F2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จำหน่ายสินค้าผ่านเครื่อง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230ABBEF" w14:textId="5784B109" w:rsidR="006810F2" w:rsidRPr="001F398E" w:rsidRDefault="006810F2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C126B10" w14:textId="61188004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39A1F285" w14:textId="1E56A962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4E1AA84" w14:textId="572A9A3B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30574765" w14:textId="6DF2E191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F5AC56F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785501B2" w14:textId="0E215A36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02F09B7" w14:textId="5AAE33A9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57949BA7" w14:textId="22A3EB54" w:rsidR="006810F2" w:rsidRPr="001F398E" w:rsidRDefault="006810F2" w:rsidP="00F6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232"/>
                <w:tab w:val="left" w:pos="322"/>
                <w:tab w:val="decimal" w:pos="811"/>
              </w:tabs>
              <w:ind w:right="22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B243E57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3878864B" w14:textId="77777777" w:rsidR="006810F2" w:rsidRPr="001F398E" w:rsidRDefault="006810F2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2C4BA4D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BC149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9A2F8E5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3C333ED6" w14:textId="77777777" w:rsidR="006810F2" w:rsidRPr="001F398E" w:rsidRDefault="006810F2" w:rsidP="0043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1"/>
                <w:tab w:val="decimal" w:pos="738"/>
                <w:tab w:val="decimal" w:pos="811"/>
              </w:tabs>
              <w:ind w:right="-134" w:firstLine="6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E62D3" w14:textId="77777777" w:rsidR="006810F2" w:rsidRPr="001F398E" w:rsidRDefault="006810F2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1EC46" w14:textId="77777777" w:rsidR="006810F2" w:rsidRPr="001F398E" w:rsidRDefault="006810F2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23F66" w14:textId="77777777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72391" w14:textId="4A4AC271" w:rsidR="006810F2" w:rsidRPr="001F398E" w:rsidRDefault="006810F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</w:tr>
      <w:tr w:rsidR="00300913" w:rsidRPr="001F398E" w14:paraId="31D39313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79EBEB3F" w14:textId="77777777" w:rsidR="004C18B9" w:rsidRPr="001F398E" w:rsidRDefault="004C18B9" w:rsidP="0041214F">
            <w:pPr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สบาย มายเอชอาร์ จำกัด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6AACBB68" w14:textId="77777777" w:rsidR="004C18B9" w:rsidRPr="001F398E" w:rsidRDefault="004C18B9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ให้คำปรึกษา และพัฒนาระบ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ซอฟต์แวร์ เกี่ยวกับทรัพยากรบุคคล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7F9E77CB" w14:textId="77777777" w:rsidR="004C18B9" w:rsidRPr="001F398E" w:rsidRDefault="004C18B9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36D50A7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23BBE725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127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A9F2D10" w14:textId="77777777" w:rsidR="004C18B9" w:rsidRPr="001F398E" w:rsidRDefault="004C18B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4790A89C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3A154CC" w14:textId="77777777" w:rsidR="004C18B9" w:rsidRPr="001F398E" w:rsidRDefault="004C18B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2F3ECDB5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7666A0E" w14:textId="77777777" w:rsidR="004C18B9" w:rsidRPr="001F398E" w:rsidRDefault="004C18B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4EFF51A2" w14:textId="77777777" w:rsidR="004C18B9" w:rsidRPr="001F398E" w:rsidRDefault="004C18B9" w:rsidP="00F6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232"/>
                <w:tab w:val="left" w:pos="322"/>
                <w:tab w:val="decimal" w:pos="811"/>
              </w:tabs>
              <w:ind w:right="22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3EB96AF" w14:textId="31134A83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70008173" w14:textId="6C591ADF" w:rsidR="004C18B9" w:rsidRPr="001F398E" w:rsidRDefault="004C18B9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E731CB9" w14:textId="32759744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1E078" w14:textId="5B627BDF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BAD075B" w14:textId="77777777" w:rsidR="004C18B9" w:rsidRPr="001F398E" w:rsidRDefault="004C18B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07FFE489" w14:textId="1E55B72D" w:rsidR="004C18B9" w:rsidRPr="001F398E" w:rsidRDefault="004C18B9" w:rsidP="0043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1"/>
                <w:tab w:val="decimal" w:pos="738"/>
                <w:tab w:val="decimal" w:pos="811"/>
              </w:tabs>
              <w:ind w:right="-134" w:firstLine="6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F1CC4" w14:textId="0E038FB7" w:rsidR="004C18B9" w:rsidRPr="001F398E" w:rsidRDefault="004C18B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F8E37" w14:textId="3A728908" w:rsidR="004C18B9" w:rsidRPr="001F398E" w:rsidRDefault="004C18B9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FB1B7" w14:textId="02FF4752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19C3D" w14:textId="0D79CA60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127</w:t>
            </w:r>
          </w:p>
        </w:tc>
      </w:tr>
      <w:tr w:rsidR="00300913" w:rsidRPr="001F398E" w14:paraId="201FB885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4D1776BC" w14:textId="77777777" w:rsidR="003B17E7" w:rsidRDefault="003B17E7" w:rsidP="003B17E7">
            <w:pPr>
              <w:ind w:left="10" w:right="-80"/>
              <w:rPr>
                <w:rFonts w:asciiTheme="minorHAnsi" w:hAnsiTheme="minorHAnsi"/>
                <w:sz w:val="22"/>
                <w:szCs w:val="22"/>
              </w:rPr>
            </w:pP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>บริษัท</w:t>
            </w: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</w:t>
            </w:r>
            <w:r w:rsidRPr="00C84569">
              <w:rPr>
                <w:rFonts w:asciiTheme="minorHAnsi" w:hAnsiTheme="minorHAnsi"/>
                <w:sz w:val="22"/>
                <w:szCs w:val="22"/>
                <w:cs/>
              </w:rPr>
              <w:t xml:space="preserve">พร้อม สปีด ล๊อคเกอร์ </w:t>
            </w:r>
          </w:p>
          <w:p w14:paraId="370F94A0" w14:textId="77777777" w:rsidR="003B17E7" w:rsidRDefault="003B17E7" w:rsidP="003B17E7">
            <w:pPr>
              <w:ind w:left="10" w:right="-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  </w:t>
            </w:r>
            <w:r w:rsidRPr="00C84569">
              <w:rPr>
                <w:rFonts w:asciiTheme="minorHAnsi" w:hAnsiTheme="minorHAnsi"/>
                <w:sz w:val="22"/>
                <w:szCs w:val="22"/>
                <w:cs/>
              </w:rPr>
              <w:t>จำกัด</w:t>
            </w: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 xml:space="preserve"> </w:t>
            </w: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(เดิมชื่อ บริษัท </w:t>
            </w: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 xml:space="preserve">ลอค </w:t>
            </w:r>
          </w:p>
          <w:p w14:paraId="1CBDFB3F" w14:textId="3CF7515C" w:rsidR="004C18B9" w:rsidRPr="003B17E7" w:rsidRDefault="003B17E7" w:rsidP="003B17E7">
            <w:pPr>
              <w:ind w:left="10" w:right="-80"/>
              <w:rPr>
                <w:rFonts w:asciiTheme="minorHAnsi" w:hAnsi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  </w:t>
            </w: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>สบาย จำกัด</w:t>
            </w:r>
            <w:r>
              <w:rPr>
                <w:rFonts w:asciiTheme="minorHAnsi" w:hAnsi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3F5C7455" w14:textId="77777777" w:rsidR="004C18B9" w:rsidRPr="001F398E" w:rsidRDefault="004C18B9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ผลิตและจำหน่ายตู้ล็อคเกอร์ เครื่องจำหน่ายสินค้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า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58E7AF8D" w14:textId="77777777" w:rsidR="004C18B9" w:rsidRPr="001F398E" w:rsidRDefault="004C18B9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6D0F2FC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9066D04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970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690E029" w14:textId="77777777" w:rsidR="004C18B9" w:rsidRPr="001F398E" w:rsidRDefault="004C18B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0EF45718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EBDF129" w14:textId="77777777" w:rsidR="004C18B9" w:rsidRPr="001F398E" w:rsidRDefault="004C18B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67D989A2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F820098" w14:textId="77777777" w:rsidR="004C18B9" w:rsidRPr="001F398E" w:rsidRDefault="004C18B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595D7A8B" w14:textId="77777777" w:rsidR="004C18B9" w:rsidRPr="00105C74" w:rsidRDefault="004C18B9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  <w:r w:rsidRPr="00105C74">
              <w:rPr>
                <w:rFonts w:asciiTheme="minorHAnsi" w:hAnsiTheme="minorHAnsi" w:cstheme="minorHAnsi"/>
                <w:szCs w:val="22"/>
              </w:rPr>
              <w:t>(4,489)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2331098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2C1078DA" w14:textId="77777777" w:rsidR="004C18B9" w:rsidRPr="001F398E" w:rsidRDefault="004C18B9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EF910C0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44928" w14:textId="77777777" w:rsidR="004C18B9" w:rsidRPr="00B35BCC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932FC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37727DF" w14:textId="77777777" w:rsidR="004C18B9" w:rsidRPr="001F398E" w:rsidRDefault="004C18B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7D417385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(30,481)</w:t>
            </w: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F9A988" w14:textId="77777777" w:rsidR="004C18B9" w:rsidRPr="001F398E" w:rsidRDefault="004C18B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995C1" w14:textId="77777777" w:rsidR="004C18B9" w:rsidRDefault="004C18B9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2F4A9" w14:textId="77777777" w:rsidR="004C18B9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0F8A5" w14:textId="37A4D1BE" w:rsidR="004C18B9" w:rsidRPr="001F398E" w:rsidRDefault="004C18B9" w:rsidP="0043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22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415F08" w:rsidRPr="001F398E" w14:paraId="38E66BEA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44B343F9" w14:textId="77777777" w:rsidR="00415F08" w:rsidRPr="00021A47" w:rsidRDefault="00415F08" w:rsidP="003B17E7">
            <w:pPr>
              <w:ind w:left="10" w:right="-80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2C4383B2" w14:textId="77777777" w:rsidR="00415F08" w:rsidRPr="001F398E" w:rsidRDefault="00415F08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35200E25" w14:textId="77777777" w:rsidR="00415F08" w:rsidRDefault="00415F08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9CB6A0C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7BB02892" w14:textId="77777777" w:rsidR="00415F08" w:rsidRPr="00A301CB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0115D8E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253ED572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68F4D7A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729C4411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FEC3F07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553ADD50" w14:textId="77777777" w:rsidR="00415F08" w:rsidRPr="00105C74" w:rsidRDefault="00415F08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E4923F2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66F4EB9B" w14:textId="77777777" w:rsidR="00415F08" w:rsidRPr="001F398E" w:rsidRDefault="00415F08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CFF7A57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53E10" w14:textId="77777777" w:rsidR="00415F08" w:rsidRPr="000932FC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42AB936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26103ECF" w14:textId="77777777" w:rsidR="00415F08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465E25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68E34" w14:textId="77777777" w:rsidR="00415F08" w:rsidRDefault="00415F08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A35CA" w14:textId="77777777" w:rsidR="00415F08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E3225" w14:textId="77777777" w:rsidR="00415F08" w:rsidRDefault="00415F08" w:rsidP="00436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22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0913" w:rsidRPr="001F398E" w14:paraId="1D18BCAD" w14:textId="77777777" w:rsidTr="001C3881">
        <w:trPr>
          <w:cantSplit/>
          <w:trHeight w:val="495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7BF69357" w14:textId="77777777" w:rsidR="004C18B9" w:rsidRDefault="004C18B9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lastRenderedPageBreak/>
              <w:t>บริษัท อุ๊ปส์ เน็ตเวิรค์ จำกัด</w:t>
            </w:r>
          </w:p>
          <w:p w14:paraId="3D7F6651" w14:textId="6E59FAF1" w:rsidR="004C18B9" w:rsidRPr="0048542A" w:rsidRDefault="003B17E7" w:rsidP="0048542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C94EB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</w:t>
            </w:r>
            <w:r w:rsidR="00D7614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="00D62402" w:rsidRPr="00D62402">
              <w:rPr>
                <w:rFonts w:asciiTheme="minorHAnsi" w:hAnsiTheme="minorHAnsi" w:cstheme="minorHAnsi" w:hint="cs"/>
                <w:i/>
                <w:iCs/>
                <w:sz w:val="22"/>
                <w:szCs w:val="22"/>
              </w:rPr>
              <w:t>7</w:t>
            </w:r>
            <w:r w:rsidRPr="00C94EB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5B85190D" w14:textId="77777777" w:rsidR="004C18B9" w:rsidRPr="001F398E" w:rsidRDefault="004C18B9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การให้คำปรึกษาและการจัดหาเกี่ยวกับซอฟแวร์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1C1EE995" w14:textId="4916588E" w:rsidR="004C18B9" w:rsidRPr="001F398E" w:rsidRDefault="004C18B9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D95A91D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349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418569BE" w14:textId="51B987E9" w:rsidR="004C18B9" w:rsidRPr="001F398E" w:rsidRDefault="004C18B9" w:rsidP="001D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09"/>
                <w:tab w:val="decimal" w:pos="738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6367E4F" w14:textId="77777777" w:rsidR="004C18B9" w:rsidRPr="001F398E" w:rsidRDefault="004C18B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63985FD5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7A164FD" w14:textId="77777777" w:rsidR="004C18B9" w:rsidRPr="001F398E" w:rsidRDefault="004C18B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35AC2C5B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92E6EDC" w14:textId="77777777" w:rsidR="004C18B9" w:rsidRPr="001F398E" w:rsidRDefault="004C18B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755FB28E" w14:textId="77777777" w:rsidR="004C18B9" w:rsidRPr="001F398E" w:rsidRDefault="004C18B9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  <w:r w:rsidRPr="00A301CB">
              <w:rPr>
                <w:rFonts w:asciiTheme="minorHAnsi" w:hAnsiTheme="minorHAnsi" w:cstheme="minorHAnsi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Cs w:val="22"/>
              </w:rPr>
              <w:t>,</w:t>
            </w:r>
            <w:r>
              <w:rPr>
                <w:rFonts w:asciiTheme="minorHAnsi" w:hAnsiTheme="minorHAnsi" w:cstheme="minorHAnsi"/>
                <w:szCs w:val="22"/>
              </w:rPr>
              <w:t>855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7351DA1C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26294D00" w14:textId="77777777" w:rsidR="004C18B9" w:rsidRPr="001F398E" w:rsidRDefault="004C18B9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97BB0F9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10E3C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272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0FCBDC1B" w14:textId="77777777" w:rsidR="004C18B9" w:rsidRPr="001F398E" w:rsidRDefault="004C18B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1AC7B627" w14:textId="77777777" w:rsidR="004C18B9" w:rsidRPr="001F398E" w:rsidRDefault="004C18B9" w:rsidP="00AE2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65"/>
                <w:tab w:val="decimal" w:pos="738"/>
                <w:tab w:val="decimal" w:pos="811"/>
              </w:tabs>
              <w:ind w:right="-134" w:hanging="1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3AE70" w14:textId="77777777" w:rsidR="004C18B9" w:rsidRPr="001F398E" w:rsidRDefault="004C18B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7E855" w14:textId="77777777" w:rsidR="004C18B9" w:rsidRPr="001F398E" w:rsidRDefault="004C18B9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90994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1409D" w14:textId="77777777" w:rsidR="004C18B9" w:rsidRPr="001F398E" w:rsidRDefault="004C18B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127</w:t>
            </w:r>
          </w:p>
        </w:tc>
      </w:tr>
      <w:tr w:rsidR="00300913" w:rsidRPr="001F398E" w14:paraId="6DF1E327" w14:textId="77777777" w:rsidTr="00E7522D">
        <w:trPr>
          <w:cantSplit/>
          <w:trHeight w:val="495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590AF337" w14:textId="77777777" w:rsidR="00F153A9" w:rsidRPr="001F398E" w:rsidRDefault="00F153A9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เรดเฮ้าส์ ดิจิทัล จำกัด</w:t>
            </w:r>
          </w:p>
          <w:p w14:paraId="0BD795A1" w14:textId="5A9E3DDD" w:rsidR="003B17E7" w:rsidRPr="001F398E" w:rsidRDefault="003B17E7" w:rsidP="003B17E7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  <w:r w:rsidRPr="00C94EB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(หมายเหตุข้อ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</w:t>
            </w:r>
            <w:r w:rsidR="00D7614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="00D62402" w:rsidRPr="00D62402">
              <w:rPr>
                <w:rFonts w:asciiTheme="minorHAnsi" w:hAnsiTheme="minorHAnsi" w:cstheme="minorHAnsi" w:hint="cs"/>
                <w:i/>
                <w:iCs/>
                <w:sz w:val="22"/>
                <w:szCs w:val="22"/>
              </w:rPr>
              <w:t>8</w:t>
            </w:r>
            <w:r w:rsidRPr="00C94EB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  <w:p w14:paraId="142171EE" w14:textId="70F50E2A" w:rsidR="00F153A9" w:rsidRPr="001F398E" w:rsidRDefault="00F153A9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621C6EFB" w14:textId="77777777" w:rsidR="00F153A9" w:rsidRPr="001F398E" w:rsidRDefault="00F153A9" w:rsidP="0041214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 xml:space="preserve">ให้บริการวางแผน ออกแบบ </w:t>
            </w:r>
          </w:p>
          <w:p w14:paraId="77DA83DF" w14:textId="77777777" w:rsidR="00F153A9" w:rsidRPr="001F398E" w:rsidRDefault="00F153A9" w:rsidP="00415F08">
            <w:pPr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และจัดทำสื่อโฆษณา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15020969" w14:textId="44E67901" w:rsidR="00F153A9" w:rsidRPr="001F398E" w:rsidRDefault="00F153A9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A2FBD51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1FD9523B" w14:textId="7FFD6FDC" w:rsidR="00F153A9" w:rsidRPr="001F398E" w:rsidRDefault="00F153A9" w:rsidP="001D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09"/>
                <w:tab w:val="decimal" w:pos="738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F34544F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4593415A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D3EEDD7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32372A45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95D78C1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61EE35DD" w14:textId="29B3E2FF" w:rsidR="00F153A9" w:rsidRPr="001F398E" w:rsidRDefault="00F153A9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cs/>
              </w:rPr>
            </w:pPr>
            <w:r>
              <w:rPr>
                <w:rFonts w:asciiTheme="minorHAnsi" w:hAnsiTheme="minorHAnsi" w:cstheme="minorHAnsi"/>
                <w:szCs w:val="22"/>
              </w:rPr>
              <w:t>50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A955081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1D3E29F3" w14:textId="77777777" w:rsidR="00F153A9" w:rsidRPr="001F398E" w:rsidRDefault="00F153A9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C14E2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14:paraId="3A1A187D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62A4CF4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6FD6E270" w14:textId="77777777" w:rsidR="00F153A9" w:rsidRPr="001F398E" w:rsidRDefault="00F153A9" w:rsidP="00AE2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65"/>
                <w:tab w:val="decimal" w:pos="738"/>
                <w:tab w:val="decimal" w:pos="811"/>
              </w:tabs>
              <w:ind w:right="-134" w:hanging="1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9CC90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97D1D" w14:textId="77777777" w:rsidR="00F153A9" w:rsidRPr="001F398E" w:rsidRDefault="00F153A9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1A257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DD786" w14:textId="55C32A52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758</w:t>
            </w:r>
          </w:p>
        </w:tc>
      </w:tr>
      <w:tr w:rsidR="00300913" w:rsidRPr="001F398E" w14:paraId="6201B0EF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154E8B80" w14:textId="77777777" w:rsidR="00F153A9" w:rsidRPr="001F398E" w:rsidRDefault="00F153A9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สบาย เอ็กเชนจ์ จำกัด</w:t>
            </w:r>
          </w:p>
          <w:p w14:paraId="014A7835" w14:textId="77777777" w:rsidR="00F153A9" w:rsidRPr="001F398E" w:rsidRDefault="00F153A9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20F24067" w14:textId="77777777" w:rsidR="00F153A9" w:rsidRPr="001F398E" w:rsidRDefault="00F153A9" w:rsidP="0041214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บริการทางการเงิน</w:t>
            </w:r>
          </w:p>
          <w:p w14:paraId="089D7D46" w14:textId="77777777" w:rsidR="00F153A9" w:rsidRPr="001F398E" w:rsidRDefault="00F153A9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และแต้มสิทธิประโยชน์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1CDB9AD8" w14:textId="77777777" w:rsidR="00F153A9" w:rsidRPr="001F398E" w:rsidRDefault="00F153A9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01956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3D141" w14:textId="4E6C379C" w:rsidR="00F153A9" w:rsidRPr="001F398E" w:rsidRDefault="00F153A9" w:rsidP="001D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09"/>
                <w:tab w:val="decimal" w:pos="738"/>
              </w:tabs>
              <w:ind w:right="24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65F850D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026C6" w14:textId="0C26F208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45C7F14" w14:textId="67EA0C65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3F390" w14:textId="699BE845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023B83A" w14:textId="0D87141F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F4589" w14:textId="75E817DC" w:rsidR="00F153A9" w:rsidRPr="001F398E" w:rsidRDefault="00F153A9" w:rsidP="00F6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232"/>
                <w:tab w:val="left" w:pos="322"/>
                <w:tab w:val="decimal" w:pos="811"/>
              </w:tabs>
              <w:ind w:right="22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2FB8903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4240F" w14:textId="28E9A6AD" w:rsidR="00F153A9" w:rsidRPr="00D23F1F" w:rsidRDefault="00F153A9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D23F1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849D7" w14:textId="27E35051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57049" w14:textId="0AFA10CA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93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3515652" w14:textId="2665F8EF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94B4D" w14:textId="60C25155" w:rsidR="00F153A9" w:rsidRPr="001F398E" w:rsidRDefault="00F153A9" w:rsidP="00AE2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65"/>
                <w:tab w:val="decimal" w:pos="738"/>
                <w:tab w:val="decimal" w:pos="811"/>
              </w:tabs>
              <w:ind w:right="-134" w:hanging="1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7A95B4" w14:textId="19CF6B52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DCDDE" w14:textId="5AFD894F" w:rsidR="00F153A9" w:rsidRPr="001F398E" w:rsidRDefault="00F153A9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F8F52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A162E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93</w:t>
            </w:r>
          </w:p>
        </w:tc>
      </w:tr>
      <w:tr w:rsidR="00300913" w:rsidRPr="001F398E" w14:paraId="1CFF9D15" w14:textId="77777777" w:rsidTr="00E7522D">
        <w:trPr>
          <w:cantSplit/>
          <w:trHeight w:val="71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75EDB2F0" w14:textId="77777777" w:rsidR="00F153A9" w:rsidRPr="001F398E" w:rsidRDefault="00F153A9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3AF69387" w14:textId="77777777" w:rsidR="00F153A9" w:rsidRPr="001F398E" w:rsidRDefault="00F153A9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20868314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35F525B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823A1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159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133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8CBB452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D1B004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3C5A579B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F9A17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D275AD1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D3E481" w14:textId="77777777" w:rsidR="00F153A9" w:rsidRPr="001F398E" w:rsidRDefault="00F153A9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14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,</w:t>
            </w:r>
            <w:r w:rsidRPr="00F678D5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955</w:t>
            </w: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0F22E3C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E499EC" w14:textId="77777777" w:rsidR="00F153A9" w:rsidRPr="001C3881" w:rsidRDefault="00F153A9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C388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1E2AD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91EF13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73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08D78C8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5F5212" w14:textId="77777777" w:rsidR="00F153A9" w:rsidRPr="00B35BCC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35B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30</w:t>
            </w:r>
            <w:r w:rsidRPr="00B35B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481</w:t>
            </w:r>
            <w:r w:rsidRPr="00B35B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DC45F7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75153C" w14:textId="215A5379" w:rsidR="00F153A9" w:rsidRPr="001C3881" w:rsidRDefault="00F153A9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C388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C65FB" w14:textId="0FA80CFC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A11716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1,124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570</w:t>
            </w:r>
          </w:p>
        </w:tc>
      </w:tr>
      <w:tr w:rsidR="00300913" w:rsidRPr="001F398E" w14:paraId="1A35BF71" w14:textId="77777777" w:rsidTr="00E7522D">
        <w:trPr>
          <w:cantSplit/>
          <w:trHeight w:val="50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5C66E541" w14:textId="77777777" w:rsidR="00CA3585" w:rsidRPr="001F398E" w:rsidRDefault="00CA3585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7275D32A" w14:textId="77777777" w:rsidR="00CA3585" w:rsidRPr="001F398E" w:rsidRDefault="00CA3585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2D32E952" w14:textId="77777777" w:rsidR="00CA3585" w:rsidRPr="001F398E" w:rsidRDefault="00CA3585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52DBA65" w14:textId="77777777" w:rsidR="00CA3585" w:rsidRPr="001F398E" w:rsidRDefault="00CA3585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5472BC" w14:textId="77777777" w:rsidR="00CA3585" w:rsidRPr="00A301CB" w:rsidRDefault="00CA3585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0C2590F" w14:textId="77777777" w:rsidR="00CA3585" w:rsidRPr="001F398E" w:rsidRDefault="00CA3585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DF6837" w14:textId="77777777" w:rsidR="00CA3585" w:rsidRPr="001F398E" w:rsidRDefault="00CA3585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7AE0907" w14:textId="77777777" w:rsidR="00CA3585" w:rsidRPr="001F398E" w:rsidRDefault="00CA3585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D45E9" w14:textId="77777777" w:rsidR="00CA3585" w:rsidRPr="001F398E" w:rsidRDefault="00CA3585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E8FB27F" w14:textId="77777777" w:rsidR="00CA3585" w:rsidRPr="001F398E" w:rsidRDefault="00CA3585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BF641E" w14:textId="77777777" w:rsidR="00CA3585" w:rsidRPr="001F398E" w:rsidRDefault="00CA3585" w:rsidP="00B56BD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38"/>
              <w:jc w:val="right"/>
              <w:rPr>
                <w:rFonts w:asciiTheme="minorHAnsi" w:hAnsiTheme="minorHAnsi" w:cstheme="minorHAnsi"/>
                <w:b/>
                <w:bCs/>
                <w:szCs w:val="22"/>
                <w:cs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E708C4C" w14:textId="77777777" w:rsidR="00CA3585" w:rsidRPr="001F398E" w:rsidRDefault="00CA3585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2F855" w14:textId="77777777" w:rsidR="00CA3585" w:rsidRPr="000932FC" w:rsidRDefault="00CA3585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35"/>
                <w:tab w:val="decimal" w:pos="722"/>
                <w:tab w:val="decimal" w:pos="811"/>
              </w:tabs>
              <w:ind w:right="184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D9B9C" w14:textId="77777777" w:rsidR="00CA3585" w:rsidRPr="001F398E" w:rsidRDefault="00CA3585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79B7E" w14:textId="77777777" w:rsidR="00CA3585" w:rsidRPr="00A301CB" w:rsidRDefault="00CA3585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7E51939" w14:textId="77777777" w:rsidR="00CA3585" w:rsidRPr="001F398E" w:rsidRDefault="00CA3585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05817C" w14:textId="77777777" w:rsidR="00CA3585" w:rsidRPr="00B35BCC" w:rsidRDefault="00CA3585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573D2" w14:textId="77777777" w:rsidR="00CA3585" w:rsidRPr="001F398E" w:rsidRDefault="00CA3585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793034" w14:textId="77777777" w:rsidR="00CA3585" w:rsidRDefault="00CA3585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B30D4" w14:textId="77777777" w:rsidR="00CA3585" w:rsidRPr="001F398E" w:rsidRDefault="00CA3585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CD0B43" w14:textId="77777777" w:rsidR="00CA3585" w:rsidRDefault="00CA3585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4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00913" w:rsidRPr="001F398E" w14:paraId="45D7FA17" w14:textId="77777777" w:rsidTr="001C3881">
        <w:trPr>
          <w:cantSplit/>
          <w:trHeight w:val="206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7CAD0C4F" w14:textId="26E41D7C" w:rsidR="00F153A9" w:rsidRPr="001F398E" w:rsidRDefault="00F153A9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15BE3155" w14:textId="77777777" w:rsidR="00F153A9" w:rsidRPr="001F398E" w:rsidRDefault="00F153A9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3C773C75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5571F48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8B2EA91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2DD735F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149FF448" w14:textId="53CE1385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76B2FCB" w14:textId="20337CA0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46155D15" w14:textId="05038B65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CA0BC68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7D68AA15" w14:textId="2402F6BC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351F2B2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69D8754C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8CE42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14:paraId="42AD9829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8B34319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3021E6A2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999272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3DEBA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47212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8D09D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F08" w:rsidRPr="001F398E" w14:paraId="4E46EAE4" w14:textId="77777777" w:rsidTr="001C3881">
        <w:trPr>
          <w:cantSplit/>
          <w:trHeight w:val="206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674A11A6" w14:textId="77777777" w:rsidR="00415F08" w:rsidRPr="001F398E" w:rsidRDefault="00415F08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1F93ECA7" w14:textId="77777777" w:rsidR="00415F08" w:rsidRPr="001F398E" w:rsidRDefault="00415F08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08EA8EA6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96F30D3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29B0E32C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207E4A2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03DABF92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9F3F7AA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1F712B5D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39947A8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3A5ECCB3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1DFD29B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629F6D82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8EEF8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14:paraId="3834524C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A45FBE9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79DDEC5D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C19A01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DF9B3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0F9A1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578C5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F08" w:rsidRPr="001F398E" w14:paraId="7FEF86DC" w14:textId="77777777" w:rsidTr="001C3881">
        <w:trPr>
          <w:cantSplit/>
          <w:trHeight w:val="206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1FA5C74A" w14:textId="77777777" w:rsidR="00415F08" w:rsidRPr="001F398E" w:rsidRDefault="00415F08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35DB21CC" w14:textId="77777777" w:rsidR="00415F08" w:rsidRPr="001F398E" w:rsidRDefault="00415F08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32AC66A0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AE9E7F6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1A74880F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3946A11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6FB5ADA5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7D377DF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76AA7343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414B599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2987638F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A032889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7636E376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121F3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14:paraId="36403953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8E3FB05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3D21CECD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075C19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50BD1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31782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9B41C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F08" w:rsidRPr="001F398E" w14:paraId="1C88412F" w14:textId="77777777" w:rsidTr="001C3881">
        <w:trPr>
          <w:cantSplit/>
          <w:trHeight w:val="206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7A40BA03" w14:textId="77777777" w:rsidR="00415F08" w:rsidRPr="001F398E" w:rsidRDefault="00415F08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202D110F" w14:textId="77777777" w:rsidR="00415F08" w:rsidRPr="001F398E" w:rsidRDefault="00415F08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7BF42B9C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13A0498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9CF1E0E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9C0A29A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1E2ACB88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ACEF539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20A27D3A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4AAD4BE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78B0391D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B8C014D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651AB2E0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D154A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14:paraId="44369086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C5339F2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1FE2EDE1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C990B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81FB3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4F4AA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AE10C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F08" w:rsidRPr="001F398E" w14:paraId="6261D0C4" w14:textId="77777777" w:rsidTr="001C3881">
        <w:trPr>
          <w:cantSplit/>
          <w:trHeight w:val="206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49CFF8CB" w14:textId="77777777" w:rsidR="00415F08" w:rsidRPr="001F398E" w:rsidRDefault="00415F08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4A8867A0" w14:textId="77777777" w:rsidR="00415F08" w:rsidRPr="001F398E" w:rsidRDefault="00415F08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6DFC43D5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1C33300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38883AC7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D43AB7A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0816473B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9B76917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6C477C35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D74E9D4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593B2522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D0C6F41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7114EBA6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133BE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14:paraId="254AE45B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52732DA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0BD6AD17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BB014E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DDEC9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88982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FF474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F08" w:rsidRPr="001F398E" w14:paraId="73664424" w14:textId="77777777" w:rsidTr="001C3881">
        <w:trPr>
          <w:cantSplit/>
          <w:trHeight w:val="206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6C72FCB6" w14:textId="77777777" w:rsidR="00415F08" w:rsidRPr="001F398E" w:rsidRDefault="00415F08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1255C4D6" w14:textId="77777777" w:rsidR="00415F08" w:rsidRPr="001F398E" w:rsidRDefault="00415F08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7F6CFCD0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32BA4D0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C5E6CBF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D7EA32C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1E4682E9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218F9C4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633294DD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685D920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77E7573F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010AF5B1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1C8026B3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9589F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14:paraId="2DA9CEED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6741F68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0FE5B34C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1C2E44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7E7BB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1C2AE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66D91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F08" w:rsidRPr="001F398E" w14:paraId="05CA9603" w14:textId="77777777" w:rsidTr="001C3881">
        <w:trPr>
          <w:cantSplit/>
          <w:trHeight w:val="206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11E042C3" w14:textId="77777777" w:rsidR="00415F08" w:rsidRPr="001F398E" w:rsidRDefault="00415F08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636DF2E7" w14:textId="77777777" w:rsidR="00415F08" w:rsidRPr="001F398E" w:rsidRDefault="00415F08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0C0C6D60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3CCAD1A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6E19A53F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8E543D1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3E67925A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6664FFA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3E16F606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1E9139B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35A1E977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F865100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7EDE2D82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4E37E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14:paraId="011817A4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44FB144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50504A81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47232C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D2B25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D1451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13427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F08" w:rsidRPr="001F398E" w14:paraId="1D780B13" w14:textId="77777777" w:rsidTr="001C3881">
        <w:trPr>
          <w:cantSplit/>
          <w:trHeight w:val="206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02F45215" w14:textId="77777777" w:rsidR="00415F08" w:rsidRPr="001F398E" w:rsidRDefault="00415F08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71FD95FD" w14:textId="77777777" w:rsidR="00415F08" w:rsidRPr="001F398E" w:rsidRDefault="00415F08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28700B1E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D674035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2D1727F1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C641799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56EA3A9F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2D7D148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5C84AA18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87E4D22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5061F934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9A2104A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3957BCE7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6B179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14:paraId="14035AB5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FBB8D05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391DECA8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0CBBD4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E82D8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E4F3E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2CEE6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F08" w:rsidRPr="001F398E" w14:paraId="7825D9C2" w14:textId="77777777" w:rsidTr="001C3881">
        <w:trPr>
          <w:cantSplit/>
          <w:trHeight w:val="206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34377E08" w14:textId="77777777" w:rsidR="00415F08" w:rsidRPr="001F398E" w:rsidRDefault="00415F08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4FEACC60" w14:textId="77777777" w:rsidR="00415F08" w:rsidRPr="001F398E" w:rsidRDefault="00415F08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7DAF660C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CEADF22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697EF018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5CDB344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7F631CC7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853FFC6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6987FD9C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11929BB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5D62BF87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05A7AA8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1A2045FE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9D546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14:paraId="56E7BA84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2EB3CDD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658A94C4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7A2309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EBF1A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61014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39B9F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F08" w:rsidRPr="001F398E" w14:paraId="1A9700EC" w14:textId="77777777" w:rsidTr="001C3881">
        <w:trPr>
          <w:cantSplit/>
          <w:trHeight w:val="206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0929EA0D" w14:textId="77777777" w:rsidR="00415F08" w:rsidRPr="001F398E" w:rsidRDefault="00415F08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28049911" w14:textId="77777777" w:rsidR="00415F08" w:rsidRPr="001F398E" w:rsidRDefault="00415F08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5370D852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B27B601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2D7E13A4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8C434CC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7A2A551D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5104607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1C5B4433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4542134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5A8ACF6F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A44C5CB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5B64C8DF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B01D5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14:paraId="3E0214A8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0DF476C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40C3E4A2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26F1FE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E80A2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974C9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203C2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F08" w:rsidRPr="001F398E" w14:paraId="3FE81681" w14:textId="77777777" w:rsidTr="001C3881">
        <w:trPr>
          <w:cantSplit/>
          <w:trHeight w:val="206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29A44CB8" w14:textId="24D8A950" w:rsidR="00415F08" w:rsidRPr="001F398E" w:rsidRDefault="00415F08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การร่วมค้าทางอ้อม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1F20040A" w14:textId="77777777" w:rsidR="00415F08" w:rsidRPr="001F398E" w:rsidRDefault="00415F08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2A47BB44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CE7EC0F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857B273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765A5B1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01924ED2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4E687C2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7AF30387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7DB467B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122BC104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398723F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7A63B2C6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E589A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14:paraId="502A03C1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76DEEDF5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615BD0F4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C11B6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02A44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2408E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356DC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00913" w:rsidRPr="001F398E" w14:paraId="512CE5EF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09A22EAF" w14:textId="77777777" w:rsidR="00F153A9" w:rsidRPr="001F398E" w:rsidRDefault="00F153A9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บัซซีบีส์ มาเลเซีย จำกัด</w:t>
            </w:r>
          </w:p>
          <w:p w14:paraId="2DE59963" w14:textId="042D62BD" w:rsidR="00F153A9" w:rsidRPr="001F398E" w:rsidRDefault="00F153A9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5C3A2C13" w14:textId="77777777" w:rsidR="00F153A9" w:rsidRPr="001F398E" w:rsidRDefault="00F153A9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ให้บริการพาณิชย์อิเล็คทรอนิคส์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3EB9CF30" w14:textId="77777777" w:rsidR="00F153A9" w:rsidRPr="001F398E" w:rsidRDefault="00F153A9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94E28B2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480C7055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427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03E412D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0F571C17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1BDD4F70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143D2E31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A21D19D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4E733645" w14:textId="77777777" w:rsidR="00F153A9" w:rsidRPr="00B56BD3" w:rsidRDefault="00F153A9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  <w:r w:rsidRPr="00B56BD3">
              <w:rPr>
                <w:rFonts w:asciiTheme="minorHAnsi" w:hAnsiTheme="minorHAnsi" w:cstheme="minorHAnsi"/>
                <w:szCs w:val="22"/>
              </w:rPr>
              <w:t>737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34F5E4C9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5856C630" w14:textId="1DAF5407" w:rsidR="00F153A9" w:rsidRPr="001F398E" w:rsidRDefault="00F153A9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E111B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14:paraId="14E30158" w14:textId="11C847DC" w:rsidR="00F153A9" w:rsidRPr="001F398E" w:rsidRDefault="00F153A9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3B739D9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07333278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164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23EA01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4FBFC" w14:textId="77777777" w:rsidR="00F153A9" w:rsidRPr="001F398E" w:rsidRDefault="00F153A9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3C14B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B56C8" w14:textId="77777777" w:rsidR="00F153A9" w:rsidRPr="001F398E" w:rsidRDefault="00F153A9" w:rsidP="004121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364"/>
                <w:tab w:val="decimal" w:pos="454"/>
                <w:tab w:val="decimal" w:pos="811"/>
              </w:tabs>
              <w:ind w:right="22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300913" w:rsidRPr="001F398E" w14:paraId="1ADC16C3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427DF344" w14:textId="77777777" w:rsidR="00F153A9" w:rsidRPr="001F398E" w:rsidRDefault="00F153A9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มาร์เก็ตบัซ จำกัด</w:t>
            </w:r>
          </w:p>
          <w:p w14:paraId="74EA51B0" w14:textId="5C319B57" w:rsidR="00F153A9" w:rsidRPr="001F398E" w:rsidRDefault="00F153A9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5C4CD2E8" w14:textId="77777777" w:rsidR="00F153A9" w:rsidRPr="001F398E" w:rsidRDefault="00F153A9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บริการพาณิชย์อิเล็คทรอนิคส์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0A4405CC" w14:textId="77777777" w:rsidR="00F153A9" w:rsidRPr="001F398E" w:rsidRDefault="00F153A9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E9F0BB8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10594F01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67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D38868B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0C8E70A5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F841DDE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1A7AA2C5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DC3203A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71B847E7" w14:textId="77777777" w:rsidR="00F153A9" w:rsidRPr="00B56BD3" w:rsidRDefault="00F153A9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  <w:cs/>
              </w:rPr>
            </w:pPr>
            <w:r w:rsidRPr="00B56BD3"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 w:rsidRPr="00B56BD3">
              <w:rPr>
                <w:rFonts w:asciiTheme="minorHAnsi" w:hAnsiTheme="minorHAnsi" w:cstheme="minorHAnsi"/>
                <w:szCs w:val="22"/>
              </w:rPr>
              <w:t>294</w:t>
            </w:r>
            <w:r w:rsidRPr="00B56BD3"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45AB6C6B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5C6B1651" w14:textId="77777777" w:rsidR="00F153A9" w:rsidRPr="001F398E" w:rsidRDefault="00F153A9" w:rsidP="001C38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219"/>
              <w:rPr>
                <w:rFonts w:asciiTheme="minorHAnsi" w:hAnsiTheme="minorHAnsi" w:cstheme="minorHAnsi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Cs w:val="22"/>
              </w:rPr>
              <w:t>,</w:t>
            </w:r>
            <w:r w:rsidRPr="001C3881">
              <w:rPr>
                <w:rFonts w:asciiTheme="minorHAnsi" w:hAnsiTheme="minorHAnsi" w:cstheme="minorHAnsi"/>
                <w:szCs w:val="22"/>
                <w:lang w:val="en-US" w:bidi="th-TH"/>
              </w:rPr>
              <w:t>200</w:t>
            </w:r>
            <w:r w:rsidRPr="001F398E"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40C47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14:paraId="3497B405" w14:textId="77777777" w:rsidR="00F153A9" w:rsidRPr="001F398E" w:rsidRDefault="00F153A9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AE1EE72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088561F6" w14:textId="77777777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0BC5FB" w14:textId="77777777" w:rsidR="00F153A9" w:rsidRPr="001F398E" w:rsidRDefault="00F153A9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6D6B8" w14:textId="37C66551" w:rsidR="00F153A9" w:rsidRPr="001F398E" w:rsidRDefault="00F153A9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834F3" w14:textId="7CE63B4E" w:rsidR="00F153A9" w:rsidRPr="001F398E" w:rsidRDefault="00F153A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42929" w14:textId="0709A5B9" w:rsidR="00F153A9" w:rsidRPr="001F398E" w:rsidRDefault="00F153A9" w:rsidP="004121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364"/>
                <w:tab w:val="decimal" w:pos="454"/>
                <w:tab w:val="decimal" w:pos="811"/>
              </w:tabs>
              <w:ind w:right="22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300913" w:rsidRPr="001F398E" w14:paraId="3207603A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0861FCE7" w14:textId="77777777" w:rsidR="00DD322B" w:rsidRPr="001F398E" w:rsidRDefault="00DD322B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แคปเชอร์ วัน จำกัด</w:t>
            </w:r>
          </w:p>
          <w:p w14:paraId="322FD707" w14:textId="762138A9" w:rsidR="00DD322B" w:rsidRPr="001F398E" w:rsidRDefault="00DD322B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7058E85A" w14:textId="77777777" w:rsidR="00DD322B" w:rsidRPr="001F398E" w:rsidRDefault="00DD322B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บริการพาณิชย์อิเล็คทรอนิคส์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1DD6C978" w14:textId="77777777" w:rsidR="00DD322B" w:rsidRPr="001F398E" w:rsidRDefault="00DD322B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FF3E077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19F6EA0F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770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07DF719" w14:textId="77777777" w:rsidR="00DD322B" w:rsidRPr="001F398E" w:rsidRDefault="00DD322B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6B7D5604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259D2C9" w14:textId="77777777" w:rsidR="00DD322B" w:rsidRPr="001F398E" w:rsidRDefault="00DD322B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0AF84243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112C4A0" w14:textId="77777777" w:rsidR="00DD322B" w:rsidRPr="001F398E" w:rsidRDefault="00DD322B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780E287B" w14:textId="77777777" w:rsidR="00DD322B" w:rsidRPr="00B56BD3" w:rsidRDefault="00DD322B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  <w:r w:rsidRPr="00B56BD3"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 w:rsidRPr="00B56BD3">
              <w:rPr>
                <w:rFonts w:asciiTheme="minorHAnsi" w:hAnsiTheme="minorHAnsi" w:cstheme="minorHAnsi"/>
                <w:szCs w:val="22"/>
              </w:rPr>
              <w:t>1,881</w:t>
            </w:r>
            <w:r w:rsidRPr="00B56BD3"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5233E859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</w:tcPr>
          <w:p w14:paraId="2C658D4D" w14:textId="77777777" w:rsidR="00DD322B" w:rsidRPr="001F398E" w:rsidRDefault="00DD322B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A9D30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</w:tcPr>
          <w:p w14:paraId="199D0897" w14:textId="77777777" w:rsidR="00DD322B" w:rsidRPr="001F398E" w:rsidRDefault="00DD322B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85F4DA4" w14:textId="77777777" w:rsidR="00DD322B" w:rsidRPr="001F398E" w:rsidRDefault="00DD322B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14:paraId="3B325CAD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1A395C" w14:textId="77777777" w:rsidR="00DD322B" w:rsidRPr="001F398E" w:rsidRDefault="00DD322B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7301A" w14:textId="77777777" w:rsidR="00DD322B" w:rsidRPr="001F398E" w:rsidRDefault="00DD322B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D1955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19B15" w14:textId="77777777" w:rsidR="00DD322B" w:rsidRPr="001F398E" w:rsidRDefault="00DD322B" w:rsidP="004121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364"/>
                <w:tab w:val="decimal" w:pos="454"/>
                <w:tab w:val="decimal" w:pos="811"/>
              </w:tabs>
              <w:ind w:right="22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300913" w:rsidRPr="001F398E" w14:paraId="1537576B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6003649D" w14:textId="77777777" w:rsidR="00DD322B" w:rsidRPr="001F398E" w:rsidRDefault="00DD322B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สบาย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เอ็กเชนจ์ จำกัด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7D37C92D" w14:textId="77777777" w:rsidR="00DD322B" w:rsidRPr="001F398E" w:rsidRDefault="00DD322B" w:rsidP="0041214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บริการทางการเงิน</w:t>
            </w:r>
          </w:p>
          <w:p w14:paraId="602DC3FF" w14:textId="77777777" w:rsidR="00DD322B" w:rsidRPr="001F398E" w:rsidRDefault="00DD322B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และแต้มสิทธิประโยชน์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56C50931" w14:textId="77777777" w:rsidR="00DD322B" w:rsidRPr="001F398E" w:rsidRDefault="00DD322B" w:rsidP="00210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A900C3B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1F358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660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5E5174D9" w14:textId="77777777" w:rsidR="00DD322B" w:rsidRPr="001F398E" w:rsidRDefault="00DD322B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C88AA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413C7CF" w14:textId="77777777" w:rsidR="00DD322B" w:rsidRPr="001F398E" w:rsidRDefault="00DD322B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53953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5D4F900" w14:textId="77777777" w:rsidR="00DD322B" w:rsidRPr="001F398E" w:rsidRDefault="00DD322B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1324B" w14:textId="77777777" w:rsidR="00DD322B" w:rsidRPr="001F398E" w:rsidRDefault="00DD322B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szCs w:val="22"/>
              </w:rPr>
              <w:t>1</w:t>
            </w:r>
            <w:r>
              <w:rPr>
                <w:rFonts w:asciiTheme="minorHAnsi" w:hAnsiTheme="minorHAnsi" w:cstheme="minorHAnsi"/>
                <w:szCs w:val="22"/>
              </w:rPr>
              <w:t>4</w:t>
            </w:r>
            <w:r w:rsidRPr="001F398E">
              <w:rPr>
                <w:rFonts w:asciiTheme="minorHAnsi" w:hAnsiTheme="minorHAnsi" w:cstheme="minorHAnsi" w:hint="cs"/>
                <w:szCs w:val="22"/>
                <w:cs/>
              </w:rPr>
              <w:t>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9D3310E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D9657" w14:textId="77777777" w:rsidR="00DD322B" w:rsidRPr="001F398E" w:rsidRDefault="00DD322B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  <w:tab w:val="decimal" w:pos="811"/>
              </w:tabs>
              <w:ind w:right="229" w:hanging="1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D608B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DA5A3" w14:textId="77777777" w:rsidR="00DD322B" w:rsidRPr="001F398E" w:rsidRDefault="00DD322B" w:rsidP="00E4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38"/>
                <w:tab w:val="decimal" w:pos="82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84842B1" w14:textId="77777777" w:rsidR="00DD322B" w:rsidRPr="001F398E" w:rsidRDefault="00DD322B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37065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6BA257" w14:textId="77777777" w:rsidR="00DD322B" w:rsidRPr="001F398E" w:rsidRDefault="00DD322B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FC0AA" w14:textId="77777777" w:rsidR="00DD322B" w:rsidRPr="001F398E" w:rsidRDefault="00DD322B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F2A86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F3EC1" w14:textId="77777777" w:rsidR="00DD322B" w:rsidRPr="001F398E" w:rsidRDefault="00DD322B" w:rsidP="004121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364"/>
                <w:tab w:val="decimal" w:pos="454"/>
                <w:tab w:val="decimal" w:pos="811"/>
              </w:tabs>
              <w:ind w:right="226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300913" w:rsidRPr="000932FC" w14:paraId="691E3437" w14:textId="77777777" w:rsidTr="00E7522D">
        <w:trPr>
          <w:cantSplit/>
          <w:trHeight w:val="206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07216D88" w14:textId="77777777" w:rsidR="00DD322B" w:rsidRPr="001F398E" w:rsidRDefault="00DD322B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28739CBA" w14:textId="77777777" w:rsidR="00DD322B" w:rsidRPr="001F398E" w:rsidRDefault="00DD322B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76504663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211A8AB6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481933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535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2FB6C07" w14:textId="77777777" w:rsidR="00DD322B" w:rsidRPr="001F398E" w:rsidRDefault="00DD322B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C32B8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7BE27F27" w14:textId="77777777" w:rsidR="00DD322B" w:rsidRPr="001F398E" w:rsidRDefault="00DD322B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34F1DB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92F2D9B" w14:textId="77777777" w:rsidR="00DD322B" w:rsidRPr="001F398E" w:rsidRDefault="00DD322B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F5855A" w14:textId="77777777" w:rsidR="00DD322B" w:rsidRPr="001F398E" w:rsidRDefault="00DD322B" w:rsidP="00F678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b/>
                <w:bCs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45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bidi="th-TH"/>
              </w:rPr>
              <w:t>2</w:t>
            </w: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30992DA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3A824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200</w:t>
            </w: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6129F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51150" w14:textId="77777777" w:rsidR="00DD322B" w:rsidRPr="001C3881" w:rsidRDefault="00DD322B" w:rsidP="00E4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251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C388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5D60E34" w14:textId="77777777" w:rsidR="00DD322B" w:rsidRPr="001F398E" w:rsidRDefault="00DD322B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EBADD8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88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8FFD9" w14:textId="77777777" w:rsidR="00DD322B" w:rsidRPr="001F398E" w:rsidRDefault="00DD322B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FC1380" w14:textId="77777777" w:rsidR="00DD322B" w:rsidRPr="00CA3585" w:rsidRDefault="00DD322B" w:rsidP="001C3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9"/>
              </w:tabs>
              <w:ind w:left="-36" w:right="-305" w:hanging="9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358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51661" w14:textId="77777777" w:rsidR="00DD322B" w:rsidRPr="001F398E" w:rsidRDefault="00DD322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84AE5" w14:textId="77777777" w:rsidR="00DD322B" w:rsidRPr="000932FC" w:rsidRDefault="00DD322B" w:rsidP="004121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64"/>
                <w:tab w:val="decimal" w:pos="454"/>
                <w:tab w:val="decimal" w:pos="828"/>
              </w:tabs>
              <w:ind w:right="226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932F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</w:tr>
      <w:tr w:rsidR="00300913" w:rsidRPr="001F398E" w14:paraId="1D8393FD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52AB239A" w14:textId="77777777" w:rsidR="00AB0187" w:rsidRPr="001F398E" w:rsidRDefault="00AB0187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0A81B1AD" w14:textId="77777777" w:rsidR="00AB0187" w:rsidRPr="001F398E" w:rsidRDefault="00AB0187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2C89EE73" w14:textId="77777777" w:rsidR="00AB0187" w:rsidRPr="001F398E" w:rsidRDefault="00AB018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428D78E2" w14:textId="77777777" w:rsidR="00AB0187" w:rsidRPr="001F398E" w:rsidRDefault="00AB018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35E67" w14:textId="77777777" w:rsidR="00AB0187" w:rsidRDefault="00AB018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7296944" w14:textId="77777777" w:rsidR="00AB0187" w:rsidRPr="001F398E" w:rsidRDefault="00AB0187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</w:tcPr>
          <w:p w14:paraId="7AB812FE" w14:textId="77777777" w:rsidR="00AB0187" w:rsidRPr="001F398E" w:rsidRDefault="00AB018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02BD8A72" w14:textId="77777777" w:rsidR="00AB0187" w:rsidRPr="001F398E" w:rsidRDefault="00AB0187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</w:tcPr>
          <w:p w14:paraId="3C74E7BE" w14:textId="77777777" w:rsidR="00AB0187" w:rsidRPr="001F398E" w:rsidRDefault="00AB018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BEB43EE" w14:textId="77777777" w:rsidR="00AB0187" w:rsidRPr="001F398E" w:rsidRDefault="00AB0187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A057C" w14:textId="77777777" w:rsidR="00AB0187" w:rsidRPr="001F398E" w:rsidRDefault="00AB0187" w:rsidP="0041214F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0"/>
              <w:jc w:val="right"/>
              <w:rPr>
                <w:rFonts w:asciiTheme="minorHAnsi" w:hAnsiTheme="minorHAnsi" w:cstheme="minorHAnsi"/>
                <w:b/>
                <w:bCs/>
                <w:szCs w:val="22"/>
                <w:cs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1ED141FC" w14:textId="77777777" w:rsidR="00AB0187" w:rsidRPr="001F398E" w:rsidRDefault="00AB018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D3584" w14:textId="77777777" w:rsidR="00AB0187" w:rsidRPr="001F398E" w:rsidRDefault="00AB018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AE20B" w14:textId="77777777" w:rsidR="00AB0187" w:rsidRPr="001F398E" w:rsidRDefault="00AB018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E98B7" w14:textId="77777777" w:rsidR="00AB0187" w:rsidRPr="00A301CB" w:rsidRDefault="00AB018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9555A5A" w14:textId="77777777" w:rsidR="00AB0187" w:rsidRPr="001F398E" w:rsidRDefault="00AB0187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81F8A" w14:textId="77777777" w:rsidR="00AB0187" w:rsidRPr="001F398E" w:rsidRDefault="00AB018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5EB9BD" w14:textId="77777777" w:rsidR="00AB0187" w:rsidRPr="001F398E" w:rsidRDefault="00AB0187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861DF" w14:textId="77777777" w:rsidR="00AB0187" w:rsidRDefault="00AB018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F9C87" w14:textId="77777777" w:rsidR="00AB0187" w:rsidRPr="001F398E" w:rsidRDefault="00AB018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ABE8" w14:textId="77777777" w:rsidR="00AB0187" w:rsidRDefault="00AB018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6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00913" w:rsidRPr="001F398E" w14:paraId="33153BD1" w14:textId="77777777" w:rsidTr="001C3881">
        <w:trPr>
          <w:cantSplit/>
          <w:trHeight w:val="367"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13FC14FE" w14:textId="77777777" w:rsidR="008A4FE6" w:rsidRPr="001F398E" w:rsidRDefault="008A4FE6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รวมการร่วมค้า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48BE0C05" w14:textId="77777777" w:rsidR="008A4FE6" w:rsidRPr="001F398E" w:rsidRDefault="008A4FE6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14:paraId="3DDFFB0D" w14:textId="77777777" w:rsidR="008A4FE6" w:rsidRPr="001F398E" w:rsidRDefault="008A4FE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54AEF664" w14:textId="77777777" w:rsidR="008A4FE6" w:rsidRPr="001F398E" w:rsidRDefault="008A4FE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3F076B" w14:textId="18AE0BA9" w:rsidR="008A4FE6" w:rsidRPr="001F398E" w:rsidRDefault="00B57B09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1,169,668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B0C92CD" w14:textId="77777777" w:rsidR="008A4FE6" w:rsidRPr="001F398E" w:rsidRDefault="008A4FE6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6890C6" w14:textId="77777777" w:rsidR="008A4FE6" w:rsidRPr="001F398E" w:rsidRDefault="008A4FE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</w:tcPr>
          <w:p w14:paraId="6286CEA6" w14:textId="77777777" w:rsidR="008A4FE6" w:rsidRPr="001F398E" w:rsidRDefault="008A4FE6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B2A486" w14:textId="77777777" w:rsidR="008A4FE6" w:rsidRPr="001F398E" w:rsidRDefault="008A4FE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11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85E89F0" w14:textId="77777777" w:rsidR="008A4FE6" w:rsidRPr="001F398E" w:rsidRDefault="008A4FE6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DE8D2F" w14:textId="77777777" w:rsidR="008A4FE6" w:rsidRPr="001F398E" w:rsidRDefault="008A4FE6" w:rsidP="0041214F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0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16</w:t>
            </w:r>
            <w:r w:rsidRPr="001F398E">
              <w:rPr>
                <w:rFonts w:asciiTheme="minorHAnsi" w:hAnsiTheme="minorHAnsi" w:cstheme="minorHAnsi"/>
                <w:b/>
                <w:bCs/>
                <w:szCs w:val="22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407</w:t>
            </w:r>
            <w:r w:rsidRPr="001F398E">
              <w:rPr>
                <w:rFonts w:asciiTheme="minorHAnsi" w:hAnsiTheme="minorHAnsi" w:cstheme="minorHAnsi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</w:tcPr>
          <w:p w14:paraId="6DDB2B79" w14:textId="77777777" w:rsidR="008A4FE6" w:rsidRPr="001F398E" w:rsidRDefault="008A4FE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1FB446" w14:textId="77777777" w:rsidR="008A4FE6" w:rsidRPr="001F398E" w:rsidRDefault="008A4FE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200</w:t>
            </w: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3A9E3" w14:textId="77777777" w:rsidR="008A4FE6" w:rsidRPr="001F398E" w:rsidRDefault="008A4FE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A935BF" w14:textId="77777777" w:rsidR="008A4FE6" w:rsidRPr="001F398E" w:rsidRDefault="008A4FE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73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97F906B" w14:textId="77777777" w:rsidR="008A4FE6" w:rsidRPr="001F398E" w:rsidRDefault="008A4FE6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D41CE7" w14:textId="77777777" w:rsidR="008A4FE6" w:rsidRPr="001F398E" w:rsidRDefault="008A4FE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38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364</w:t>
            </w: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65C76B" w14:textId="77777777" w:rsidR="008A4FE6" w:rsidRPr="001F398E" w:rsidRDefault="008A4FE6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4A05DAA" w14:textId="77777777" w:rsidR="008A4FE6" w:rsidRPr="001F398E" w:rsidRDefault="008A4FE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38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61E18" w14:textId="77777777" w:rsidR="008A4FE6" w:rsidRPr="001F398E" w:rsidRDefault="008A4FE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2D68AB" w14:textId="77777777" w:rsidR="008A4FE6" w:rsidRPr="001F398E" w:rsidRDefault="008A4FE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6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1,124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570</w:t>
            </w:r>
          </w:p>
        </w:tc>
      </w:tr>
    </w:tbl>
    <w:p w14:paraId="0DFA1B54" w14:textId="77777777" w:rsidR="001E76F6" w:rsidRDefault="001E7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775027E9" w14:textId="77777777" w:rsidR="001E76F6" w:rsidRDefault="001E7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369C0128" w14:textId="5C40BEF1" w:rsidR="00CC21D6" w:rsidRDefault="00CC21D6" w:rsidP="003A61A3">
      <w:pPr>
        <w:pStyle w:val="BodyText2"/>
        <w:tabs>
          <w:tab w:val="left" w:pos="540"/>
        </w:tabs>
        <w:rPr>
          <w:lang w:val="en-US"/>
        </w:rPr>
      </w:pPr>
    </w:p>
    <w:p w14:paraId="5EAE682B" w14:textId="77777777" w:rsidR="00CA3585" w:rsidRDefault="00CA3585" w:rsidP="003A61A3">
      <w:pPr>
        <w:pStyle w:val="BodyText2"/>
        <w:tabs>
          <w:tab w:val="left" w:pos="540"/>
        </w:tabs>
        <w:rPr>
          <w:lang w:val="en-US"/>
        </w:rPr>
      </w:pPr>
    </w:p>
    <w:tbl>
      <w:tblPr>
        <w:tblW w:w="4810" w:type="pct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137"/>
        <w:gridCol w:w="2404"/>
        <w:gridCol w:w="1029"/>
        <w:gridCol w:w="198"/>
        <w:gridCol w:w="1282"/>
        <w:gridCol w:w="183"/>
        <w:gridCol w:w="1171"/>
        <w:gridCol w:w="18"/>
        <w:gridCol w:w="171"/>
        <w:gridCol w:w="12"/>
        <w:gridCol w:w="6"/>
        <w:gridCol w:w="1111"/>
        <w:gridCol w:w="6"/>
        <w:gridCol w:w="7"/>
        <w:gridCol w:w="174"/>
        <w:gridCol w:w="6"/>
        <w:gridCol w:w="1123"/>
        <w:gridCol w:w="204"/>
        <w:gridCol w:w="1018"/>
        <w:gridCol w:w="180"/>
        <w:gridCol w:w="1144"/>
        <w:gridCol w:w="24"/>
        <w:gridCol w:w="178"/>
        <w:gridCol w:w="1189"/>
      </w:tblGrid>
      <w:tr w:rsidR="00CC21D6" w:rsidRPr="001F398E" w14:paraId="065201AB" w14:textId="77777777" w:rsidTr="00415F08">
        <w:trPr>
          <w:cantSplit/>
          <w:trHeight w:val="58"/>
          <w:tblHeader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19E52ABC" w14:textId="77777777" w:rsidR="00CC21D6" w:rsidRPr="001F398E" w:rsidRDefault="00CC21D6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07A5218D" w14:textId="77777777" w:rsidR="00CC21D6" w:rsidRPr="001F398E" w:rsidRDefault="00CC21D6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484" w:type="pct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6504DAFD" w14:textId="77777777" w:rsidR="00CC21D6" w:rsidRPr="001F398E" w:rsidRDefault="00CC21D6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A9597C" w:rsidRPr="001F398E" w14:paraId="0F648B9E" w14:textId="77777777" w:rsidTr="00415F08">
        <w:trPr>
          <w:cantSplit/>
          <w:trHeight w:val="270"/>
          <w:tblHeader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1316A3DD" w14:textId="77777777" w:rsidR="00CC21D6" w:rsidRPr="001F398E" w:rsidRDefault="00CC21D6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053D" w14:textId="77777777" w:rsidR="00CC21D6" w:rsidRPr="001F398E" w:rsidRDefault="00CC21D6" w:rsidP="004121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AD898" w14:textId="77777777" w:rsidR="00CC21D6" w:rsidRPr="001F398E" w:rsidRDefault="00CC21D6" w:rsidP="004121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903F41D" w14:textId="77777777" w:rsidR="00CC21D6" w:rsidRPr="001F398E" w:rsidRDefault="00CC21D6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905E1" w14:textId="77777777" w:rsidR="00CC21D6" w:rsidRPr="001F398E" w:rsidRDefault="00CC21D6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360A2" w14:textId="77777777" w:rsidR="00CC21D6" w:rsidRPr="001F398E" w:rsidRDefault="00CC21D6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3EDCCC" w14:textId="77777777" w:rsidR="00CC21D6" w:rsidRPr="001F398E" w:rsidRDefault="00CC21D6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val="en-US"/>
              </w:rPr>
              <w:t>รายการเคลื่อนไหวที่มีสาระสำคัญระหว่าง</w:t>
            </w:r>
            <w:r>
              <w:rPr>
                <w:rFonts w:asciiTheme="minorHAnsi" w:hAnsiTheme="minorHAnsi" w:cstheme="minorHAnsi" w:hint="cs"/>
                <w:szCs w:val="22"/>
                <w:cs/>
                <w:lang w:val="en-US"/>
              </w:rPr>
              <w:t>ปี</w:t>
            </w:r>
          </w:p>
        </w:tc>
        <w:tc>
          <w:tcPr>
            <w:tcW w:w="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975EC" w14:textId="77777777" w:rsidR="00CC21D6" w:rsidRPr="001F398E" w:rsidRDefault="00CC21D6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DB19B" w14:textId="77777777" w:rsidR="00CC21D6" w:rsidRPr="001F398E" w:rsidRDefault="00CC21D6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</w:tcPr>
          <w:p w14:paraId="4C335D1A" w14:textId="77777777" w:rsidR="00CC21D6" w:rsidRPr="001F398E" w:rsidRDefault="00CC21D6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78775" w14:textId="77777777" w:rsidR="00CC21D6" w:rsidRPr="001F398E" w:rsidRDefault="00CC21D6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8A7FFD" w:rsidRPr="001F398E" w14:paraId="3C4FF433" w14:textId="77777777" w:rsidTr="00415F08">
        <w:trPr>
          <w:cantSplit/>
          <w:trHeight w:val="215"/>
          <w:tblHeader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1F4CE665" w14:textId="77777777" w:rsidR="008A7FFD" w:rsidRPr="001F398E" w:rsidRDefault="008A7FFD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642F7ACB" w14:textId="77777777" w:rsidR="008A7FFD" w:rsidRPr="001F398E" w:rsidRDefault="008A7FFD" w:rsidP="004121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44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C86B03D" w14:textId="78787942" w:rsidR="008A7FFD" w:rsidRPr="001F398E" w:rsidRDefault="008A7FFD" w:rsidP="004121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  <w:r w:rsidRPr="001F398E">
              <w:rPr>
                <w:rFonts w:asciiTheme="minorHAnsi" w:hAnsiTheme="minorHAnsi" w:cstheme="minorHAnsi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623DC9E" w14:textId="77777777" w:rsidR="008A7FFD" w:rsidRPr="001F398E" w:rsidRDefault="008A7FFD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65AD" w14:textId="77777777" w:rsidR="008A7FFD" w:rsidRPr="001F398E" w:rsidRDefault="008A7FF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</w:rPr>
              <w:t>ราคาทุ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น 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- สุทธิ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743D" w14:textId="77777777" w:rsidR="008A7FFD" w:rsidRPr="001F398E" w:rsidRDefault="008A7FF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FC20B" w14:textId="77777777" w:rsidR="008A7FFD" w:rsidRPr="001F398E" w:rsidRDefault="008A7FFD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D89306" w14:textId="77777777" w:rsidR="008A7FFD" w:rsidRPr="001F398E" w:rsidRDefault="008A7FFD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37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A8328F" w14:textId="0CD808DC" w:rsidR="008A7FFD" w:rsidRPr="001F398E" w:rsidRDefault="008A7FFD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A86F16" w14:textId="77777777" w:rsidR="008A7FFD" w:rsidRPr="001F398E" w:rsidRDefault="008A7FFD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7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E72290" w14:textId="2D7A58A0" w:rsidR="008A7FFD" w:rsidRPr="001F398E" w:rsidRDefault="008A7FFD" w:rsidP="00415F08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  <w:t>โอนเปลี่ยนแปลงสถานะเงินลงทุน</w:t>
            </w:r>
          </w:p>
        </w:tc>
        <w:tc>
          <w:tcPr>
            <w:tcW w:w="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5BCFE" w14:textId="77777777" w:rsidR="008A7FFD" w:rsidRPr="001F398E" w:rsidRDefault="008A7FFD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390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853282" w14:textId="77777777" w:rsidR="00415F08" w:rsidRDefault="008A7FFD" w:rsidP="00415F08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9597C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ขาดทุนจาก</w:t>
            </w:r>
          </w:p>
          <w:p w14:paraId="41D0051C" w14:textId="1D1EC556" w:rsidR="008A7FFD" w:rsidRPr="00B261E1" w:rsidRDefault="008A7FFD" w:rsidP="00415F08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  <w:r w:rsidRPr="00A9597C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</w:tcPr>
          <w:p w14:paraId="6460DCC9" w14:textId="77777777" w:rsidR="008A7FFD" w:rsidRPr="001F398E" w:rsidRDefault="008A7FFD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52770D8E" w14:textId="77777777" w:rsidR="008A7FFD" w:rsidRPr="001F398E" w:rsidRDefault="008A7FFD" w:rsidP="00415F08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</w:rPr>
              <w:t>ราคาทุ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น 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- สุทธิ</w:t>
            </w:r>
          </w:p>
        </w:tc>
      </w:tr>
      <w:tr w:rsidR="008A7FFD" w:rsidRPr="001F398E" w14:paraId="6EE36880" w14:textId="77777777" w:rsidTr="00415F08">
        <w:trPr>
          <w:cantSplit/>
          <w:trHeight w:val="305"/>
          <w:tblHeader/>
        </w:trPr>
        <w:tc>
          <w:tcPr>
            <w:tcW w:w="714" w:type="pct"/>
            <w:vMerge w:val="restart"/>
            <w:tcBorders>
              <w:top w:val="nil"/>
              <w:left w:val="nil"/>
              <w:right w:val="nil"/>
            </w:tcBorders>
          </w:tcPr>
          <w:p w14:paraId="62582CC8" w14:textId="77777777" w:rsidR="008A7FFD" w:rsidRPr="001F398E" w:rsidRDefault="008A7FFD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3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BBACFD7" w14:textId="77777777" w:rsidR="008A7FFD" w:rsidRPr="001F398E" w:rsidRDefault="008A7FFD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344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78C46D7A" w14:textId="7DB8C552" w:rsidR="008A7FFD" w:rsidRPr="001F398E" w:rsidRDefault="008A7FFD" w:rsidP="008A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B9E01E5" w14:textId="77777777" w:rsidR="008A7FFD" w:rsidRPr="001F398E" w:rsidRDefault="008A7FFD" w:rsidP="0041214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7BB82C9" w14:textId="147E946E" w:rsidR="008A7FFD" w:rsidRPr="001F398E" w:rsidRDefault="008A7FFD" w:rsidP="00283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ajorHAns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</w:r>
            <w:r w:rsidRPr="005B511C">
              <w:rPr>
                <w:rFonts w:asciiTheme="majorHAnsi" w:hAnsiTheme="majorHAnsi" w:cstheme="majorHAnsi" w:hint="cs"/>
                <w:sz w:val="22"/>
                <w:szCs w:val="22"/>
              </w:rPr>
              <w:t>1</w:t>
            </w:r>
            <w:r>
              <w:rPr>
                <w:rFonts w:asciiTheme="majorHAnsi" w:hAnsiTheme="majorHAnsi" w:cstheme="majorHAnsi" w:hint="cs"/>
                <w:sz w:val="22"/>
                <w:szCs w:val="22"/>
                <w:cs/>
              </w:rPr>
              <w:t xml:space="preserve"> มกราคม </w:t>
            </w:r>
            <w:r w:rsidRPr="005B511C">
              <w:rPr>
                <w:rFonts w:asciiTheme="majorHAnsi" w:hAnsiTheme="majorHAnsi" w:cstheme="majorHAnsi" w:hint="cs"/>
                <w:sz w:val="22"/>
                <w:szCs w:val="22"/>
              </w:rPr>
              <w:t>256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</w:p>
        </w:tc>
        <w:tc>
          <w:tcPr>
            <w:tcW w:w="61" w:type="pct"/>
            <w:vMerge w:val="restart"/>
            <w:tcBorders>
              <w:top w:val="nil"/>
              <w:left w:val="nil"/>
              <w:right w:val="nil"/>
            </w:tcBorders>
          </w:tcPr>
          <w:p w14:paraId="1F9535A2" w14:textId="77777777" w:rsidR="008A7FFD" w:rsidRPr="001F398E" w:rsidRDefault="008A7FFD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1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A374ECF" w14:textId="77777777" w:rsidR="008A7FFD" w:rsidRPr="001F398E" w:rsidRDefault="008A7FF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  <w:cs/>
              </w:rPr>
              <w:t>ซื้อ</w:t>
            </w:r>
          </w:p>
        </w:tc>
        <w:tc>
          <w:tcPr>
            <w:tcW w:w="63" w:type="pct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76D7358F" w14:textId="77777777" w:rsidR="008A7FFD" w:rsidRPr="001F398E" w:rsidRDefault="008A7FFD" w:rsidP="004121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92EB166" w14:textId="77777777" w:rsidR="008A7FFD" w:rsidRPr="001F398E" w:rsidRDefault="008A7FF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62" w:type="pct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F587909" w14:textId="77777777" w:rsidR="008A7FFD" w:rsidRPr="001F398E" w:rsidRDefault="008A7FFD" w:rsidP="004121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0282617" w14:textId="77777777" w:rsidR="008A7FFD" w:rsidRPr="001F398E" w:rsidRDefault="008A7FFD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  <w:r w:rsidRPr="001F398E">
              <w:rPr>
                <w:rFonts w:asciiTheme="minorHAnsi" w:hAnsiTheme="minorHAnsi" w:cstheme="minorHAnsi" w:hint="cs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68" w:type="pct"/>
            <w:vMerge w:val="restart"/>
            <w:tcBorders>
              <w:top w:val="nil"/>
              <w:left w:val="nil"/>
              <w:right w:val="nil"/>
            </w:tcBorders>
          </w:tcPr>
          <w:p w14:paraId="6F49EF55" w14:textId="77777777" w:rsidR="008A7FFD" w:rsidRPr="001F398E" w:rsidRDefault="008A7FFD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340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26F8BD0" w14:textId="77777777" w:rsidR="008A7FFD" w:rsidRPr="001F398E" w:rsidRDefault="008A7FFD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60" w:type="pct"/>
            <w:vMerge w:val="restart"/>
            <w:tcBorders>
              <w:top w:val="nil"/>
              <w:left w:val="nil"/>
              <w:right w:val="nil"/>
            </w:tcBorders>
          </w:tcPr>
          <w:p w14:paraId="0C536ED3" w14:textId="77777777" w:rsidR="008A7FFD" w:rsidRPr="001F398E" w:rsidRDefault="008A7FFD" w:rsidP="004121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0" w:type="pct"/>
            <w:gridSpan w:val="2"/>
            <w:vMerge/>
            <w:tcBorders>
              <w:left w:val="nil"/>
              <w:right w:val="nil"/>
            </w:tcBorders>
          </w:tcPr>
          <w:p w14:paraId="77CF5A56" w14:textId="77777777" w:rsidR="008A7FFD" w:rsidRPr="001F398E" w:rsidRDefault="008A7FF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" w:type="pct"/>
            <w:vMerge w:val="restart"/>
            <w:tcBorders>
              <w:top w:val="nil"/>
              <w:left w:val="nil"/>
              <w:right w:val="nil"/>
            </w:tcBorders>
          </w:tcPr>
          <w:p w14:paraId="68C9833A" w14:textId="77777777" w:rsidR="008A7FFD" w:rsidRPr="001F398E" w:rsidRDefault="008A7FF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5BC2BA7" w14:textId="26AB419E" w:rsidR="008A7FFD" w:rsidRPr="001F398E" w:rsidRDefault="008A7FF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br/>
              <w:t>31</w:t>
            </w:r>
            <w:r>
              <w:rPr>
                <w:rFonts w:asciiTheme="majorHAnsi" w:hAnsiTheme="majorHAnsi" w:cstheme="majorHAnsi" w:hint="cs"/>
                <w:sz w:val="22"/>
                <w:szCs w:val="22"/>
                <w:cs/>
              </w:rPr>
              <w:t xml:space="preserve"> ธันวาคม </w:t>
            </w:r>
            <w:r w:rsidRPr="005B511C">
              <w:rPr>
                <w:rFonts w:asciiTheme="majorHAnsi" w:hAnsiTheme="majorHAnsi" w:cstheme="majorHAnsi" w:hint="cs"/>
                <w:sz w:val="22"/>
                <w:szCs w:val="22"/>
              </w:rPr>
              <w:t>256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</w:p>
        </w:tc>
      </w:tr>
      <w:tr w:rsidR="008A7FFD" w:rsidRPr="001F398E" w14:paraId="1BA102A9" w14:textId="77777777" w:rsidTr="00415F08">
        <w:trPr>
          <w:cantSplit/>
          <w:trHeight w:val="200"/>
          <w:tblHeader/>
        </w:trPr>
        <w:tc>
          <w:tcPr>
            <w:tcW w:w="714" w:type="pct"/>
            <w:vMerge/>
            <w:tcBorders>
              <w:left w:val="nil"/>
              <w:bottom w:val="nil"/>
              <w:right w:val="nil"/>
            </w:tcBorders>
          </w:tcPr>
          <w:p w14:paraId="3C1D279D" w14:textId="77777777" w:rsidR="008A7FFD" w:rsidRPr="001F398E" w:rsidRDefault="008A7FFD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458590F8" w14:textId="77777777" w:rsidR="008A7FFD" w:rsidRPr="001F398E" w:rsidRDefault="008A7FFD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val="en-US" w:bidi="th-TH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75941" w14:textId="4DCF457B" w:rsidR="008A7FFD" w:rsidRPr="00A301CB" w:rsidRDefault="008A7FF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2567</w:t>
            </w:r>
          </w:p>
        </w:tc>
        <w:tc>
          <w:tcPr>
            <w:tcW w:w="66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0AC7E051" w14:textId="77777777" w:rsidR="008A7FFD" w:rsidRPr="001F398E" w:rsidRDefault="008A7FFD" w:rsidP="0041214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30F544C4" w14:textId="77777777" w:rsidR="008A7FFD" w:rsidRDefault="008A7FFD" w:rsidP="00283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61" w:type="pct"/>
            <w:vMerge/>
            <w:tcBorders>
              <w:left w:val="nil"/>
              <w:bottom w:val="nil"/>
              <w:right w:val="nil"/>
            </w:tcBorders>
          </w:tcPr>
          <w:p w14:paraId="4C5BD5AA" w14:textId="77777777" w:rsidR="008A7FFD" w:rsidRPr="001F398E" w:rsidRDefault="008A7FFD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1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7A20B904" w14:textId="77777777" w:rsidR="008A7FFD" w:rsidRPr="001F398E" w:rsidRDefault="008A7FF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3" w:type="pct"/>
            <w:gridSpan w:val="2"/>
            <w:vMerge/>
            <w:tcBorders>
              <w:left w:val="nil"/>
              <w:bottom w:val="nil"/>
              <w:right w:val="nil"/>
            </w:tcBorders>
          </w:tcPr>
          <w:p w14:paraId="5466BB9F" w14:textId="77777777" w:rsidR="008A7FFD" w:rsidRPr="001F398E" w:rsidRDefault="008A7FFD" w:rsidP="004121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3"/>
            <w:vMerge/>
            <w:tcBorders>
              <w:left w:val="nil"/>
              <w:bottom w:val="nil"/>
              <w:right w:val="nil"/>
            </w:tcBorders>
            <w:vAlign w:val="bottom"/>
          </w:tcPr>
          <w:p w14:paraId="0438B5A1" w14:textId="77777777" w:rsidR="008A7FFD" w:rsidRPr="001F398E" w:rsidRDefault="008A7FF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2" w:type="pct"/>
            <w:gridSpan w:val="3"/>
            <w:vMerge/>
            <w:tcBorders>
              <w:left w:val="nil"/>
              <w:bottom w:val="nil"/>
              <w:right w:val="nil"/>
            </w:tcBorders>
            <w:vAlign w:val="bottom"/>
          </w:tcPr>
          <w:p w14:paraId="0E9CA66D" w14:textId="77777777" w:rsidR="008A7FFD" w:rsidRPr="001F398E" w:rsidRDefault="008A7FFD" w:rsidP="004121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2AA95B45" w14:textId="77777777" w:rsidR="008A7FFD" w:rsidRPr="001F398E" w:rsidRDefault="008A7FFD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</w:p>
        </w:tc>
        <w:tc>
          <w:tcPr>
            <w:tcW w:w="68" w:type="pct"/>
            <w:vMerge/>
            <w:tcBorders>
              <w:left w:val="nil"/>
              <w:bottom w:val="nil"/>
              <w:right w:val="nil"/>
            </w:tcBorders>
          </w:tcPr>
          <w:p w14:paraId="3E1F3E55" w14:textId="77777777" w:rsidR="008A7FFD" w:rsidRPr="001F398E" w:rsidRDefault="008A7FFD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34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4FA71BAB" w14:textId="77777777" w:rsidR="008A7FFD" w:rsidRPr="001F398E" w:rsidRDefault="008A7FFD" w:rsidP="0041214F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cs/>
                <w:lang w:val="en-US"/>
              </w:rPr>
            </w:pPr>
          </w:p>
        </w:tc>
        <w:tc>
          <w:tcPr>
            <w:tcW w:w="60" w:type="pct"/>
            <w:vMerge/>
            <w:tcBorders>
              <w:left w:val="nil"/>
              <w:bottom w:val="nil"/>
              <w:right w:val="nil"/>
            </w:tcBorders>
          </w:tcPr>
          <w:p w14:paraId="58DD5253" w14:textId="77777777" w:rsidR="008A7FFD" w:rsidRPr="001F398E" w:rsidRDefault="008A7FFD" w:rsidP="004121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0" w:type="pct"/>
            <w:gridSpan w:val="2"/>
            <w:vMerge/>
            <w:tcBorders>
              <w:left w:val="nil"/>
              <w:bottom w:val="nil"/>
              <w:right w:val="nil"/>
            </w:tcBorders>
          </w:tcPr>
          <w:p w14:paraId="3DAC26E0" w14:textId="77777777" w:rsidR="008A7FFD" w:rsidRPr="001F398E" w:rsidRDefault="008A7FF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" w:type="pct"/>
            <w:vMerge/>
            <w:tcBorders>
              <w:left w:val="nil"/>
              <w:bottom w:val="nil"/>
              <w:right w:val="nil"/>
            </w:tcBorders>
          </w:tcPr>
          <w:p w14:paraId="105C285C" w14:textId="77777777" w:rsidR="008A7FFD" w:rsidRPr="001F398E" w:rsidRDefault="008A7FF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3A8501C0" w14:textId="77777777" w:rsidR="008A7FFD" w:rsidRDefault="008A7FFD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</w:tr>
      <w:tr w:rsidR="00C02DA0" w:rsidRPr="001F398E" w14:paraId="1AEF63C4" w14:textId="77777777" w:rsidTr="00415F08">
        <w:trPr>
          <w:cantSplit/>
          <w:trHeight w:val="288"/>
          <w:tblHeader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252CF79A" w14:textId="77777777" w:rsidR="00CC21D6" w:rsidRPr="001F398E" w:rsidRDefault="00CC21D6" w:rsidP="0041214F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4923A796" w14:textId="77777777" w:rsidR="00CC21D6" w:rsidRPr="001F398E" w:rsidRDefault="00CC21D6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Cs w:val="22"/>
                <w:cs/>
                <w:lang w:bidi="th-TH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77E0FAC2" w14:textId="77777777" w:rsidR="00CC21D6" w:rsidRPr="001F398E" w:rsidRDefault="00CC21D6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D00D971" w14:textId="77777777" w:rsidR="00CC21D6" w:rsidRPr="001F398E" w:rsidRDefault="00CC21D6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074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4A28C5B" w14:textId="77777777" w:rsidR="00CC21D6" w:rsidRPr="001F398E" w:rsidRDefault="00CC21D6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1F398E"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A9597C" w:rsidRPr="001F398E" w14:paraId="03C765EA" w14:textId="77777777" w:rsidTr="00415F08">
        <w:trPr>
          <w:cantSplit/>
          <w:trHeight w:val="281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6CD30E79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บริษัทร่วมทางตรง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77DF219A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461915A5" w14:textId="40384F1F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88B7766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9706310" w14:textId="695165E1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79542F0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</w:tcPr>
          <w:p w14:paraId="3435E122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A9737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7E5DC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9EA56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FAEAD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751CD69F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14:paraId="6E627F4E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3BAC2C1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3ECE43D9" w14:textId="77777777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  <w:tab w:val="decimal" w:pos="738"/>
                <w:tab w:val="decimal" w:pos="828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DBE97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4C5569C4" w14:textId="77777777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  <w:tab w:val="decimal" w:pos="738"/>
                <w:tab w:val="decimal" w:pos="828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597C" w:rsidRPr="001F398E" w14:paraId="55058138" w14:textId="77777777" w:rsidTr="00415F08">
        <w:trPr>
          <w:cantSplit/>
          <w:trHeight w:val="36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47AC1B56" w14:textId="77777777" w:rsidR="007F71C3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ดับเบิ้ลเซเว่น จำกัด</w:t>
            </w:r>
          </w:p>
          <w:p w14:paraId="19E1F108" w14:textId="12CD1DB8" w:rsidR="00C02DA0" w:rsidRPr="00E32A3A" w:rsidRDefault="0024474D" w:rsidP="0024474D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 </w:t>
            </w:r>
            <w:r w:rsidR="007F71C3"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 w:rsidR="007F71C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="007F71C3"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 w:rsidR="007F71C3" w:rsidRPr="004B50E9">
              <w:rPr>
                <w:rFonts w:asciiTheme="minorHAnsi" w:hAnsiTheme="minorHAnsi" w:cstheme="minorHAnsi" w:hint="cs"/>
                <w:i/>
                <w:iCs/>
                <w:sz w:val="22"/>
                <w:szCs w:val="22"/>
              </w:rPr>
              <w:t>12</w:t>
            </w:r>
            <w:r w:rsidR="007F71C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7F71C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</w:t>
            </w:r>
            <w:r w:rsidR="007F71C3"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0BE88F1C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ให้บริการบริหารจัดการพื้นที่</w:t>
            </w:r>
          </w:p>
          <w:p w14:paraId="73C6D86C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การพาณิชย์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2E698A5E" w14:textId="20B21A33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8F9DC00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2479F62B" w14:textId="77777777" w:rsidR="00C02DA0" w:rsidRPr="001F398E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360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5E5A75C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</w:tcPr>
          <w:p w14:paraId="0652692A" w14:textId="77777777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  <w:tab w:val="decimal" w:pos="722"/>
                <w:tab w:val="decimal" w:pos="811"/>
              </w:tabs>
              <w:ind w:right="2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923BC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FCB4F7" w14:textId="77777777" w:rsidR="00C02DA0" w:rsidRPr="00055BDB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55BDB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Pr="00055BDB">
              <w:rPr>
                <w:rFonts w:asciiTheme="minorHAnsi" w:hAnsiTheme="minorHAnsi" w:cstheme="minorHAnsi"/>
                <w:sz w:val="22"/>
                <w:szCs w:val="22"/>
              </w:rPr>
              <w:t>1,360,000</w:t>
            </w:r>
            <w:r w:rsidRPr="00055BDB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B7677B" w14:textId="77777777" w:rsidR="00C02DA0" w:rsidRPr="00055BDB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9CE45" w14:textId="77777777" w:rsidR="00C02DA0" w:rsidRPr="001F398E" w:rsidRDefault="00C02DA0" w:rsidP="00E3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723B1F2E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14:paraId="61281A20" w14:textId="77777777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  <w:tab w:val="decimal" w:pos="738"/>
                <w:tab w:val="decimal" w:pos="828"/>
              </w:tabs>
              <w:ind w:right="2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5A7F258D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5AD06996" w14:textId="77777777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  <w:tab w:val="decimal" w:pos="738"/>
                <w:tab w:val="decimal" w:pos="811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F97C1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3C1D8F0C" w14:textId="77777777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  <w:tab w:val="decimal" w:pos="738"/>
                <w:tab w:val="decimal" w:pos="811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9597C" w:rsidRPr="001F398E" w14:paraId="2260A6B6" w14:textId="77777777" w:rsidTr="00415F08">
        <w:trPr>
          <w:cantSplit/>
          <w:trHeight w:val="36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4F3B3495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อินโฟแกรมเมอร์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2D5D1FE8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ให้บริการจัดทำโปรแกรมคอมพิวเตอร์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689DD0B5" w14:textId="77777777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67673CCC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7E945431" w14:textId="77777777" w:rsidR="00C02DA0" w:rsidRPr="001F398E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B6EE632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</w:tcPr>
          <w:p w14:paraId="0881D287" w14:textId="77777777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  <w:tab w:val="decimal" w:pos="722"/>
                <w:tab w:val="decimal" w:pos="811"/>
              </w:tabs>
              <w:ind w:right="2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627A8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DC5517" w14:textId="77777777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  <w:tab w:val="decimal" w:pos="722"/>
                <w:tab w:val="decimal" w:pos="811"/>
              </w:tabs>
              <w:ind w:right="2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90CFA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3A071" w14:textId="77777777" w:rsidR="00C02DA0" w:rsidRPr="001F398E" w:rsidRDefault="00C02DA0" w:rsidP="00E3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1E9F1626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14:paraId="58217676" w14:textId="77777777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  <w:tab w:val="decimal" w:pos="738"/>
                <w:tab w:val="decimal" w:pos="828"/>
              </w:tabs>
              <w:ind w:right="2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6CA71B9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6F798C6A" w14:textId="77777777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  <w:tab w:val="decimal" w:pos="738"/>
                <w:tab w:val="decimal" w:pos="811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C9FEB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705FB2F0" w14:textId="77777777" w:rsidR="00C02DA0" w:rsidRPr="001F398E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</w:tr>
      <w:tr w:rsidR="00A9597C" w:rsidRPr="001F398E" w14:paraId="07EFC09B" w14:textId="77777777" w:rsidTr="00415F08">
        <w:trPr>
          <w:cantSplit/>
          <w:trHeight w:val="36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1C2516E6" w14:textId="77777777" w:rsidR="00C02DA0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บลู พาร์คกิ้ง จำกัด</w:t>
            </w:r>
          </w:p>
          <w:p w14:paraId="70E861F7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1E03365F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ให้บริการด้านระบบเทคโนโลยีสารสนเทศ และคอมพิวเตอร์อื่น</w:t>
            </w:r>
            <w:r w:rsidRPr="001F398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ๆ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7C4994E1" w14:textId="77777777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D843BF0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4FC3EFA" w14:textId="282F6171" w:rsidR="00C02DA0" w:rsidRPr="001F398E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C08E007" w14:textId="048C3940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</w:tcPr>
          <w:p w14:paraId="3B8732E7" w14:textId="623C5D1F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  <w:tab w:val="decimal" w:pos="722"/>
                <w:tab w:val="decimal" w:pos="811"/>
              </w:tabs>
              <w:ind w:right="2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890E6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9B9E3F" w14:textId="691B908D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  <w:tab w:val="decimal" w:pos="722"/>
                <w:tab w:val="decimal" w:pos="811"/>
              </w:tabs>
              <w:ind w:right="2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12B6CB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B76C5" w14:textId="1CBE5E36" w:rsidR="00C02DA0" w:rsidRPr="001F398E" w:rsidRDefault="00C02DA0" w:rsidP="00E3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02082223" w14:textId="085E81E8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14:paraId="0D123F88" w14:textId="08ED2F5B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  <w:tab w:val="decimal" w:pos="738"/>
                <w:tab w:val="decimal" w:pos="828"/>
              </w:tabs>
              <w:ind w:right="2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01BFB56" w14:textId="68A34CC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1C85BBD2" w14:textId="19983AEC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  <w:tab w:val="decimal" w:pos="738"/>
                <w:tab w:val="decimal" w:pos="811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32A9D" w14:textId="1ECB1373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30069786" w14:textId="0D4BD51A" w:rsidR="00C02DA0" w:rsidRPr="001F398E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A9597C" w:rsidRPr="001F398E" w14:paraId="6EEB6663" w14:textId="77777777" w:rsidTr="00415F08">
        <w:trPr>
          <w:cantSplit/>
          <w:trHeight w:val="36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13BCB462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บริษัท แอสเฟียร์ อินโนเวชั่น</w:t>
            </w:r>
          </w:p>
          <w:p w14:paraId="3DC1B5F7" w14:textId="77777777" w:rsidR="00C02DA0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   จำกัด (มหาชน)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</w:t>
            </w:r>
          </w:p>
          <w:p w14:paraId="4960BE4F" w14:textId="3F6112E6" w:rsidR="00C02DA0" w:rsidRPr="00A54E21" w:rsidRDefault="0024474D" w:rsidP="00A54E21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 </w:t>
            </w:r>
            <w:r w:rsidR="007F71C3"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 w:rsidR="007F71C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="007F71C3"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 w:rsidR="007F71C3" w:rsidRPr="004B50E9">
              <w:rPr>
                <w:rFonts w:asciiTheme="minorHAnsi" w:hAnsiTheme="minorHAnsi" w:cstheme="minorHAnsi" w:hint="cs"/>
                <w:i/>
                <w:iCs/>
                <w:sz w:val="22"/>
                <w:szCs w:val="22"/>
              </w:rPr>
              <w:t>12</w:t>
            </w:r>
            <w:r w:rsidR="007F71C3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7F71C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</w:t>
            </w:r>
            <w:r w:rsidR="007F71C3"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1F71CB12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ให้บริการเผยแพร่เกมส์ออนไลน์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6B883A5E" w14:textId="22C304A8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B053E57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03355106" w14:textId="3ABAE265" w:rsidR="00C02DA0" w:rsidRPr="001F398E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149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136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F71F63F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</w:tcPr>
          <w:p w14:paraId="4200A907" w14:textId="7B1FC44F" w:rsidR="00C02DA0" w:rsidRPr="00424D5A" w:rsidRDefault="00424D5A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C02DA0" w:rsidRPr="00424D5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60,232</w:t>
            </w:r>
          </w:p>
        </w:tc>
        <w:tc>
          <w:tcPr>
            <w:tcW w:w="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14FBB" w14:textId="44CF2A15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C78C5" w14:textId="2C6D1E76" w:rsidR="00C02DA0" w:rsidRPr="00055BDB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55BDB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Pr="00055BDB">
              <w:rPr>
                <w:rFonts w:asciiTheme="minorHAnsi" w:hAnsiTheme="minorHAnsi" w:cstheme="minorHAnsi"/>
                <w:sz w:val="22"/>
                <w:szCs w:val="22"/>
              </w:rPr>
              <w:t>845,712</w:t>
            </w:r>
            <w:r w:rsidRPr="00055BDB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F2147A" w14:textId="505F5C71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87046" w14:textId="25CE39D7" w:rsidR="00C02DA0" w:rsidRPr="001F398E" w:rsidRDefault="00C02DA0" w:rsidP="00E3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70C8131B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14:paraId="4691DF4E" w14:textId="77777777" w:rsidR="00C02DA0" w:rsidRPr="00055BDB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055BDB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Pr="00055BDB">
              <w:rPr>
                <w:rFonts w:asciiTheme="minorHAnsi" w:hAnsiTheme="minorHAnsi" w:cstheme="minorHAnsi"/>
                <w:sz w:val="22"/>
                <w:szCs w:val="22"/>
              </w:rPr>
              <w:t>1,363,656</w:t>
            </w:r>
            <w:r w:rsidRPr="00055BDB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5308DC6" w14:textId="77777777" w:rsidR="00C02DA0" w:rsidRPr="001F398E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12BBC7FD" w14:textId="60726DC7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  <w:tab w:val="decimal" w:pos="738"/>
                <w:tab w:val="decimal" w:pos="811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3ED55" w14:textId="72E2705C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50E4A71A" w14:textId="7D254310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  <w:tab w:val="decimal" w:pos="738"/>
                <w:tab w:val="decimal" w:pos="811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9597C" w:rsidRPr="001F398E" w14:paraId="667321AC" w14:textId="77777777" w:rsidTr="00415F08">
        <w:trPr>
          <w:cantSplit/>
          <w:trHeight w:val="36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57C3CAEA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บริษัท นครหลวง แคปปิตอล</w:t>
            </w:r>
          </w:p>
          <w:p w14:paraId="0D4C6307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467FCC39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ให้บริการทางการเงินที่มิใช่ธนาคาร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2FCA87E4" w14:textId="77777777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029D235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F720729" w14:textId="6482E224" w:rsidR="00C02DA0" w:rsidRPr="001F398E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309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4896371" w14:textId="439DF6D0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</w:tcPr>
          <w:p w14:paraId="55B8E50E" w14:textId="74839491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  <w:tab w:val="decimal" w:pos="722"/>
                <w:tab w:val="decimal" w:pos="811"/>
              </w:tabs>
              <w:ind w:right="2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81F6E" w14:textId="2CC4B53E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1A9487" w14:textId="77777777" w:rsidR="00C02DA0" w:rsidRPr="000932FC" w:rsidRDefault="00C02DA0" w:rsidP="00CA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  <w:tab w:val="decimal" w:pos="722"/>
                <w:tab w:val="decimal" w:pos="811"/>
              </w:tabs>
              <w:ind w:right="2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932FC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0E985" w14:textId="77777777" w:rsidR="00C02DA0" w:rsidRPr="00055BDB" w:rsidRDefault="00C02DA0" w:rsidP="00055BDB">
            <w:pPr>
              <w:pStyle w:val="acctfourfigures"/>
              <w:tabs>
                <w:tab w:val="clear" w:pos="765"/>
                <w:tab w:val="decimal" w:pos="370"/>
                <w:tab w:val="decimal" w:pos="811"/>
              </w:tabs>
              <w:spacing w:line="240" w:lineRule="atLeast"/>
              <w:ind w:left="-79" w:right="194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B4B11" w14:textId="77777777" w:rsidR="00C02DA0" w:rsidRPr="00055BDB" w:rsidRDefault="00C02DA0" w:rsidP="00E3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55BDB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040B840D" w14:textId="77777777" w:rsidR="00C02DA0" w:rsidRPr="001F398E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  <w:tab w:val="decimal" w:pos="811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14:paraId="48D59507" w14:textId="57AD60F6" w:rsidR="00C02DA0" w:rsidRPr="001F398E" w:rsidRDefault="003C513B" w:rsidP="00D5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  <w:tab w:val="decimal" w:pos="738"/>
                <w:tab w:val="decimal" w:pos="828"/>
              </w:tabs>
              <w:ind w:right="2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4C3111F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0A74BB77" w14:textId="77777777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  <w:tab w:val="decimal" w:pos="738"/>
                <w:tab w:val="decimal" w:pos="811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8789B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6647AADF" w14:textId="77777777" w:rsidR="00C02DA0" w:rsidRPr="001F398E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309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A9597C" w:rsidRPr="001F398E" w14:paraId="07461285" w14:textId="77777777" w:rsidTr="00415F08">
        <w:trPr>
          <w:cantSplit/>
          <w:trHeight w:val="36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077AF1FB" w14:textId="77777777" w:rsidR="005C087E" w:rsidRDefault="00C02DA0" w:rsidP="005C087E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ทีเอสอาร์ ลิฟวิ่ง โซลูชั่น</w:t>
            </w:r>
          </w:p>
          <w:p w14:paraId="5022690C" w14:textId="77777777" w:rsidR="00C02DA0" w:rsidRDefault="005C087E" w:rsidP="005C087E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  </w:t>
            </w:r>
            <w:r w:rsidR="00C02DA0" w:rsidRPr="001F398E">
              <w:rPr>
                <w:rFonts w:asciiTheme="minorHAnsi" w:hAnsiTheme="minorHAnsi"/>
                <w:sz w:val="22"/>
                <w:szCs w:val="22"/>
                <w:cs/>
              </w:rPr>
              <w:t xml:space="preserve">จำกัด (มหาชน) </w:t>
            </w:r>
          </w:p>
          <w:p w14:paraId="4751F4E5" w14:textId="41A31F2F" w:rsidR="00A54E21" w:rsidRPr="005C087E" w:rsidRDefault="00A54E21" w:rsidP="005C087E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 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 w:rsidRPr="004B50E9">
              <w:rPr>
                <w:rFonts w:asciiTheme="minorHAnsi" w:hAnsiTheme="minorHAnsi" w:cstheme="minorHAnsi" w:hint="cs"/>
                <w:i/>
                <w:iCs/>
                <w:sz w:val="22"/>
                <w:szCs w:val="22"/>
              </w:rPr>
              <w:t>1</w:t>
            </w:r>
            <w:r w:rsidR="00823B7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1.6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2E2CD673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ผลิตและจัดจำหน่าย</w:t>
            </w:r>
          </w:p>
          <w:p w14:paraId="092BCAC7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เครื่องกรองน้ำ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700EF554" w14:textId="77777777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43E03F05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480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E7936" w14:textId="5A796A34" w:rsidR="00C02DA0" w:rsidRPr="001F398E" w:rsidRDefault="00C02DA0" w:rsidP="0025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722"/>
                <w:tab w:val="decimal" w:pos="828"/>
              </w:tabs>
              <w:ind w:right="19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DDCD0A7" w14:textId="77777777" w:rsidR="00C02DA0" w:rsidRPr="00424D5A" w:rsidRDefault="00C02DA0" w:rsidP="00424D5A">
            <w:pPr>
              <w:pStyle w:val="acctfourfigures"/>
              <w:tabs>
                <w:tab w:val="clear" w:pos="765"/>
                <w:tab w:val="decimal" w:pos="738"/>
                <w:tab w:val="decimal" w:pos="828"/>
              </w:tabs>
              <w:spacing w:line="240" w:lineRule="atLeast"/>
              <w:ind w:left="-79" w:right="197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D6DD0" w14:textId="77777777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left" w:pos="135"/>
                <w:tab w:val="decimal" w:pos="738"/>
                <w:tab w:val="decimal" w:pos="828"/>
              </w:tabs>
              <w:ind w:right="2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A818D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8F8E2" w14:textId="77777777" w:rsidR="00C02DA0" w:rsidRPr="00055BDB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55BDB">
              <w:rPr>
                <w:rFonts w:asciiTheme="minorHAnsi" w:hAnsiTheme="minorHAnsi" w:cstheme="minorHAnsi" w:hint="cs"/>
                <w:sz w:val="22"/>
                <w:szCs w:val="22"/>
                <w:cs/>
              </w:rPr>
              <w:t>(</w:t>
            </w:r>
            <w:r w:rsidRPr="00055BDB">
              <w:rPr>
                <w:rFonts w:asciiTheme="minorHAnsi" w:hAnsiTheme="minorHAnsi" w:cstheme="minorHAnsi"/>
                <w:sz w:val="22"/>
                <w:szCs w:val="22"/>
              </w:rPr>
              <w:t>52,081</w:t>
            </w:r>
            <w:r w:rsidRPr="00055BDB">
              <w:rPr>
                <w:rFonts w:asciiTheme="minorHAnsi" w:hAnsiTheme="minorHAnsi" w:cs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6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0B6EB" w14:textId="77777777" w:rsidR="00C02DA0" w:rsidRPr="001F398E" w:rsidRDefault="00C02DA0" w:rsidP="00055BDB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Cs w:val="22"/>
                <w:lang w:bidi="th-TH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60D6B" w14:textId="77777777" w:rsidR="00C02DA0" w:rsidRPr="00055BDB" w:rsidRDefault="00C02DA0" w:rsidP="00A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9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55BDB">
              <w:rPr>
                <w:rFonts w:asciiTheme="minorHAnsi" w:hAnsiTheme="minorHAnsi" w:cstheme="minorHAnsi"/>
                <w:sz w:val="22"/>
                <w:szCs w:val="22"/>
              </w:rPr>
              <w:t>257,765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3E1D969E" w14:textId="77777777" w:rsidR="00C02DA0" w:rsidRPr="001F398E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  <w:tab w:val="decimal" w:pos="811"/>
              </w:tabs>
              <w:ind w:right="-27" w:hanging="1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7EF96" w14:textId="77777777" w:rsidR="00C02DA0" w:rsidRPr="00055BDB" w:rsidRDefault="00C02DA0" w:rsidP="00055BDB">
            <w:pPr>
              <w:pStyle w:val="acctfourfigures"/>
              <w:tabs>
                <w:tab w:val="clear" w:pos="765"/>
                <w:tab w:val="decimal" w:pos="376"/>
                <w:tab w:val="left" w:pos="426"/>
                <w:tab w:val="decimal" w:pos="811"/>
              </w:tabs>
              <w:spacing w:line="240" w:lineRule="atLeast"/>
              <w:ind w:left="-79" w:right="-27" w:hanging="19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  <w:r w:rsidRPr="00055BDB">
              <w:rPr>
                <w:rFonts w:asciiTheme="minorHAnsi" w:hAnsiTheme="minorHAnsi" w:cstheme="minorHAnsi" w:hint="cs"/>
                <w:szCs w:val="22"/>
                <w:cs/>
                <w:lang w:val="en-US"/>
              </w:rPr>
              <w:t>(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205</w:t>
            </w:r>
            <w:r w:rsidRPr="00055BDB">
              <w:rPr>
                <w:rFonts w:asciiTheme="minorHAnsi" w:hAnsiTheme="minorHAnsi" w:cstheme="minorHAnsi"/>
                <w:szCs w:val="22"/>
                <w:lang w:val="en-US" w:bidi="th-TH"/>
              </w:rPr>
              <w:t>,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6</w:t>
            </w:r>
            <w:r w:rsidRPr="00115258">
              <w:rPr>
                <w:rFonts w:asciiTheme="minorHAnsi" w:hAnsiTheme="minorHAnsi" w:cstheme="minorHAnsi"/>
                <w:szCs w:val="22"/>
                <w:lang w:val="en-US" w:bidi="th-TH"/>
              </w:rPr>
              <w:t>8</w:t>
            </w:r>
            <w:r w:rsidRPr="00A301CB">
              <w:rPr>
                <w:rFonts w:asciiTheme="minorHAnsi" w:hAnsiTheme="minorHAnsi" w:cstheme="minorHAnsi"/>
                <w:szCs w:val="22"/>
                <w:lang w:val="en-US" w:bidi="th-TH"/>
              </w:rPr>
              <w:t>4</w:t>
            </w:r>
            <w:r w:rsidRPr="00055BDB">
              <w:rPr>
                <w:rFonts w:asciiTheme="minorHAnsi" w:hAnsiTheme="minorHAnsi" w:cstheme="minorHAnsi" w:hint="cs"/>
                <w:szCs w:val="22"/>
                <w:cs/>
                <w:lang w:val="en-US"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71F0C35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4285E" w14:textId="77777777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  <w:tab w:val="decimal" w:pos="738"/>
                <w:tab w:val="decimal" w:pos="811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D7331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8FEDB" w14:textId="77777777" w:rsidR="00C02DA0" w:rsidRPr="001F398E" w:rsidRDefault="00C02DA0" w:rsidP="001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  <w:tab w:val="decimal" w:pos="738"/>
                <w:tab w:val="decimal" w:pos="811"/>
              </w:tabs>
              <w:ind w:right="19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9597C" w:rsidRPr="001F398E" w14:paraId="58E92FF1" w14:textId="77777777" w:rsidTr="00415F08">
        <w:trPr>
          <w:cantSplit/>
          <w:trHeight w:val="29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26412EA4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2DA71781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D861A" w14:textId="77777777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2084220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DD98E0" w14:textId="77777777" w:rsidR="00C02DA0" w:rsidRPr="00055BDB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5B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4,920,460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D3E7549" w14:textId="77777777" w:rsidR="00C02DA0" w:rsidRPr="004440FE" w:rsidRDefault="00C02DA0" w:rsidP="004440FE">
            <w:pPr>
              <w:pStyle w:val="acctfourfigures"/>
              <w:tabs>
                <w:tab w:val="clear" w:pos="765"/>
                <w:tab w:val="decimal" w:pos="811"/>
                <w:tab w:val="decimal" w:pos="1175"/>
              </w:tabs>
              <w:spacing w:line="240" w:lineRule="atLeast"/>
              <w:ind w:left="-79" w:right="88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2635EE" w14:textId="77777777" w:rsidR="00C02DA0" w:rsidRPr="00E36B63" w:rsidRDefault="00C02DA0" w:rsidP="00E3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  <w:r w:rsidRPr="00E36B6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60,232</w:t>
            </w:r>
          </w:p>
        </w:tc>
        <w:tc>
          <w:tcPr>
            <w:tcW w:w="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FD615" w14:textId="77777777" w:rsidR="00C02DA0" w:rsidRPr="004440FE" w:rsidRDefault="00C02DA0" w:rsidP="00055BDB">
            <w:pPr>
              <w:pStyle w:val="acctfourfigures"/>
              <w:tabs>
                <w:tab w:val="clear" w:pos="765"/>
                <w:tab w:val="decimal" w:pos="376"/>
                <w:tab w:val="left" w:pos="426"/>
                <w:tab w:val="decimal" w:pos="811"/>
              </w:tabs>
              <w:spacing w:line="240" w:lineRule="atLeast"/>
              <w:ind w:left="-79" w:right="-27" w:hanging="19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77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F4CFAD" w14:textId="77777777" w:rsidR="00C02DA0" w:rsidRPr="00055BDB" w:rsidRDefault="00C02DA0" w:rsidP="00055BDB">
            <w:pPr>
              <w:pStyle w:val="acctfourfigures"/>
              <w:tabs>
                <w:tab w:val="clear" w:pos="765"/>
                <w:tab w:val="decimal" w:pos="376"/>
                <w:tab w:val="left" w:pos="426"/>
                <w:tab w:val="decimal" w:pos="811"/>
              </w:tabs>
              <w:spacing w:line="240" w:lineRule="atLeast"/>
              <w:ind w:left="-79" w:right="-27" w:hanging="19"/>
              <w:jc w:val="right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  <w:r w:rsidRPr="00055BDB">
              <w:rPr>
                <w:rFonts w:asciiTheme="minorHAnsi" w:hAnsiTheme="minorHAnsi" w:cstheme="minorHAnsi" w:hint="cs"/>
                <w:b/>
                <w:bCs/>
                <w:szCs w:val="22"/>
                <w:cs/>
                <w:lang w:val="en-US" w:bidi="th-TH"/>
              </w:rPr>
              <w:t>(</w:t>
            </w:r>
            <w:r w:rsidRPr="00055BD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2,257,793</w:t>
            </w:r>
            <w:r w:rsidRPr="00055BDB">
              <w:rPr>
                <w:rFonts w:asciiTheme="minorHAnsi" w:hAnsiTheme="minorHAnsi" w:cstheme="minorHAnsi" w:hint="cs"/>
                <w:b/>
                <w:bCs/>
                <w:szCs w:val="22"/>
                <w:cs/>
                <w:lang w:val="en-US" w:bidi="th-TH"/>
              </w:rPr>
              <w:t>)</w:t>
            </w:r>
          </w:p>
        </w:tc>
        <w:tc>
          <w:tcPr>
            <w:tcW w:w="6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FF6D7" w14:textId="77777777" w:rsidR="00C02DA0" w:rsidRPr="00055BDB" w:rsidRDefault="00C02DA0" w:rsidP="00055BDB">
            <w:pPr>
              <w:pStyle w:val="acctfourfigures"/>
              <w:tabs>
                <w:tab w:val="clear" w:pos="765"/>
                <w:tab w:val="decimal" w:pos="376"/>
                <w:tab w:val="left" w:pos="426"/>
                <w:tab w:val="decimal" w:pos="811"/>
              </w:tabs>
              <w:spacing w:line="240" w:lineRule="atLeast"/>
              <w:ind w:left="-79" w:right="-27" w:hanging="19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D6B86" w14:textId="77777777" w:rsidR="00C02DA0" w:rsidRPr="00055BDB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5B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257,765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5552D037" w14:textId="77777777" w:rsidR="00C02DA0" w:rsidRPr="00055BDB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  <w:tab w:val="decimal" w:pos="811"/>
              </w:tabs>
              <w:ind w:right="-27" w:hanging="1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0AB455" w14:textId="038AE4AA" w:rsidR="00C02DA0" w:rsidRPr="00055BDB" w:rsidRDefault="004E1B28" w:rsidP="00055BDB">
            <w:pPr>
              <w:pStyle w:val="acctfourfigures"/>
              <w:tabs>
                <w:tab w:val="clear" w:pos="765"/>
                <w:tab w:val="decimal" w:pos="376"/>
                <w:tab w:val="left" w:pos="426"/>
                <w:tab w:val="decimal" w:pos="811"/>
              </w:tabs>
              <w:spacing w:line="240" w:lineRule="atLeast"/>
              <w:ind w:left="-79" w:right="-27" w:hanging="19"/>
              <w:jc w:val="right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  <w:r w:rsidRPr="00055BD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 xml:space="preserve"> </w:t>
            </w:r>
            <w:r w:rsidR="00C02DA0" w:rsidRPr="00055BDB">
              <w:rPr>
                <w:rFonts w:asciiTheme="minorHAnsi" w:hAnsiTheme="minorHAnsi" w:cstheme="minorHAnsi" w:hint="cs"/>
                <w:b/>
                <w:bCs/>
                <w:szCs w:val="22"/>
                <w:cs/>
                <w:lang w:val="en-US"/>
              </w:rPr>
              <w:t>(</w:t>
            </w:r>
            <w:r w:rsidR="00C02DA0" w:rsidRPr="00055BDB"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  <w:t>1,569,340</w:t>
            </w:r>
            <w:r w:rsidR="00C02DA0" w:rsidRPr="00055BDB">
              <w:rPr>
                <w:rFonts w:asciiTheme="minorHAnsi" w:hAnsiTheme="minorHAnsi" w:cstheme="minorHAnsi" w:hint="cs"/>
                <w:b/>
                <w:bCs/>
                <w:szCs w:val="22"/>
                <w:cs/>
                <w:lang w:val="en-US"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6B4FF5D" w14:textId="77777777" w:rsidR="00C02DA0" w:rsidRPr="00055BDB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  <w:tab w:val="decimal" w:pos="811"/>
              </w:tabs>
              <w:ind w:right="-27" w:hanging="1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56E7F" w14:textId="77777777" w:rsidR="00C02DA0" w:rsidRPr="00FC2F6F" w:rsidRDefault="00C02DA0" w:rsidP="00FC2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38"/>
                <w:tab w:val="decimal" w:pos="811"/>
              </w:tabs>
              <w:ind w:right="194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2F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CE490" w14:textId="77777777" w:rsidR="00C02DA0" w:rsidRPr="001F398E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  <w:tab w:val="decimal" w:pos="992"/>
              </w:tabs>
              <w:ind w:right="-27" w:hanging="1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B94DC4" w14:textId="77777777" w:rsidR="00C02DA0" w:rsidRPr="000F1105" w:rsidRDefault="00C02DA0" w:rsidP="0005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left" w:pos="426"/>
              </w:tabs>
              <w:ind w:right="-27" w:hanging="1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F11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1,411,324</w:t>
            </w:r>
          </w:p>
        </w:tc>
      </w:tr>
      <w:tr w:rsidR="00A9597C" w:rsidRPr="001F398E" w14:paraId="7BBF0503" w14:textId="77777777" w:rsidTr="00415F08">
        <w:trPr>
          <w:cantSplit/>
          <w:trHeight w:val="36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04E1254B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4C606192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C0824" w14:textId="77777777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0B3D6FF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4BC376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B966301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60EEBC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3862C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2F4B0F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5F48B5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74FB75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37DF77B8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009AE0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9422C5D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ACACFA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4A758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44C179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597C" w:rsidRPr="001F398E" w14:paraId="147E8501" w14:textId="77777777" w:rsidTr="00415F08">
        <w:trPr>
          <w:cantSplit/>
          <w:trHeight w:val="36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755D5C01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199F8083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1D5AB" w14:textId="77777777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B612E8E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A43D388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3716C8FF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</w:tcPr>
          <w:p w14:paraId="0029A825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44E2F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84A80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EE82A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D8108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121BC75B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14:paraId="4EBBB16B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1923B07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31EF3743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7D643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3053A8C6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F08" w:rsidRPr="001F398E" w14:paraId="172553AC" w14:textId="77777777" w:rsidTr="00415F08">
        <w:trPr>
          <w:cantSplit/>
          <w:trHeight w:val="36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5D2679F0" w14:textId="77777777" w:rsidR="00415F08" w:rsidRPr="001F398E" w:rsidRDefault="00415F08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2820D95C" w14:textId="77777777" w:rsidR="00415F08" w:rsidRPr="001F398E" w:rsidRDefault="00415F08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F6ADA" w14:textId="77777777" w:rsidR="00415F08" w:rsidRPr="001F398E" w:rsidRDefault="00415F08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0EF2EB2A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834660E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D3BD89D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</w:tcPr>
          <w:p w14:paraId="6BF1DB58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8B6C8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08DB38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CEAE8A" w14:textId="77777777" w:rsidR="00415F08" w:rsidRPr="001F398E" w:rsidRDefault="00415F08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AAAA3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08412C80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14:paraId="4754D296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C1FA527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050F88C9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F42AA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3EAD3DB6" w14:textId="77777777" w:rsidR="00415F08" w:rsidRPr="001F398E" w:rsidRDefault="00415F0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597C" w:rsidRPr="001F398E" w14:paraId="6217C383" w14:textId="77777777" w:rsidTr="00415F08">
        <w:trPr>
          <w:cantSplit/>
          <w:trHeight w:val="281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5FCC7FA2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การร่วมค้าทางตรง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43494424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6CC7EE32" w14:textId="77777777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7C8B54A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09DF9733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1B845A9" w14:textId="77777777" w:rsidR="00C02DA0" w:rsidRPr="00E27541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53ED4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722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8546F" w14:textId="77777777" w:rsidR="00C02DA0" w:rsidRPr="00E27541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AC0541" w14:textId="77777777" w:rsidR="00C02DA0" w:rsidRPr="00E27541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29422" w14:textId="77777777" w:rsidR="00C02DA0" w:rsidRPr="00E27541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9D091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738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69931A06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14:paraId="4B5A3FBB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738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04BC3D2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55A435CA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1175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072CF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1175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67311C4E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1175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597C" w:rsidRPr="001F398E" w14:paraId="0479AD31" w14:textId="77777777" w:rsidTr="00415F08">
        <w:trPr>
          <w:cantSplit/>
          <w:trHeight w:val="36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44B45700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บริษัท สบาย แมกซี่ อินชัวรันส์ </w:t>
            </w:r>
          </w:p>
          <w:p w14:paraId="5C0391DB" w14:textId="77777777" w:rsidR="00406BA7" w:rsidRDefault="00C02DA0" w:rsidP="00406BA7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   โบรกเกอร์ จำกัด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06BA7" w:rsidRPr="000F4E5A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(อยู่ระหว่าง</w:t>
            </w:r>
          </w:p>
          <w:p w14:paraId="38C39ADC" w14:textId="77777777" w:rsidR="00406BA7" w:rsidRDefault="00406BA7" w:rsidP="00406BA7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  </w:t>
            </w:r>
            <w:r w:rsidRPr="000F4E5A">
              <w:rPr>
                <w:rFonts w:asciiTheme="majorHAnsi" w:hAnsiTheme="majorHAnsi" w:cstheme="majorHAnsi"/>
                <w:i/>
                <w:iCs/>
                <w:sz w:val="22"/>
                <w:szCs w:val="22"/>
                <w:cs/>
              </w:rPr>
              <w:t>การชำระบัญชี</w:t>
            </w:r>
            <w:r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)</w:t>
            </w:r>
          </w:p>
          <w:p w14:paraId="557A6FBE" w14:textId="406D27C0" w:rsidR="00C02DA0" w:rsidRPr="00406BA7" w:rsidRDefault="00406BA7" w:rsidP="00406BA7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ajorHAnsi" w:hAnsiTheme="majorHAnsi" w:cstheme="majorHAnsi" w:hint="cs"/>
                <w:i/>
                <w:iCs/>
                <w:sz w:val="22"/>
                <w:szCs w:val="22"/>
                <w:cs/>
              </w:rPr>
              <w:t xml:space="preserve">   </w:t>
            </w:r>
            <w:r w:rsidR="0070469A"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 w:rsidR="0070469A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="0070469A"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 w:rsidR="004B50E9" w:rsidRPr="004B50E9">
              <w:rPr>
                <w:rFonts w:asciiTheme="minorHAnsi" w:hAnsiTheme="minorHAnsi" w:cstheme="minorHAnsi" w:hint="cs"/>
                <w:i/>
                <w:iCs/>
                <w:sz w:val="22"/>
                <w:szCs w:val="22"/>
              </w:rPr>
              <w:t>12</w:t>
            </w:r>
            <w:r w:rsidR="0070469A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4B50E9" w:rsidRPr="004B50E9">
              <w:rPr>
                <w:rFonts w:asciiTheme="minorHAnsi" w:hAnsiTheme="minorHAnsi" w:cstheme="minorHAnsi" w:hint="cs"/>
                <w:i/>
                <w:iCs/>
                <w:sz w:val="22"/>
                <w:szCs w:val="22"/>
              </w:rPr>
              <w:t>3</w:t>
            </w:r>
            <w:r w:rsidR="0070469A"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551DB692" w14:textId="77777777" w:rsidR="00C02DA0" w:rsidRPr="001F398E" w:rsidRDefault="00C02DA0" w:rsidP="0041214F">
            <w:pPr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ตัวแทนจำหน่ายประกันภัย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6FF1E41D" w14:textId="77777777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3803E69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9E716BD" w14:textId="32822021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1602D46" w14:textId="265F0939" w:rsidR="00C02DA0" w:rsidRPr="00E27541" w:rsidRDefault="00C02DA0" w:rsidP="00E27541">
            <w:pPr>
              <w:pStyle w:val="acctfourfigures"/>
              <w:tabs>
                <w:tab w:val="clear" w:pos="765"/>
                <w:tab w:val="decimal" w:pos="811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59D63" w14:textId="535CF268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3B955" w14:textId="77777777" w:rsidR="00C02DA0" w:rsidRPr="00E27541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C9A79A" w14:textId="4EF2C375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FA1DB" w14:textId="77777777" w:rsidR="00C02DA0" w:rsidRPr="00E27541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0F90A" w14:textId="1071ADB1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5F3EF475" w14:textId="5419A6AF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14:paraId="0D352837" w14:textId="02FB2D56" w:rsidR="00C02DA0" w:rsidRPr="001F398E" w:rsidRDefault="00C02DA0" w:rsidP="00AB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</w:tabs>
              <w:ind w:right="-227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4B54752F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0220768D" w14:textId="77777777" w:rsidR="00C02DA0" w:rsidRPr="001F398E" w:rsidRDefault="00C02DA0" w:rsidP="00662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left" w:pos="338"/>
                <w:tab w:val="left" w:pos="518"/>
                <w:tab w:val="decimal" w:pos="1175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0B6F8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29282755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</w:tr>
      <w:tr w:rsidR="00A9597C" w:rsidRPr="001F398E" w14:paraId="58EFDCF8" w14:textId="77777777" w:rsidTr="00415F08">
        <w:trPr>
          <w:cantSplit/>
          <w:trHeight w:val="378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4AF5E4F3" w14:textId="2F7D3CF8" w:rsidR="00C02DA0" w:rsidRPr="004E146A" w:rsidRDefault="00C02DA0" w:rsidP="004E146A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แพลท ฟินเซิร์ฟ จำกัด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565D284D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บริการเทคโนโลย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ี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สารสนเทศ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4EDFECA3" w14:textId="77777777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17EC8E5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7EDC492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130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79AE48B" w14:textId="77777777" w:rsidR="00C02DA0" w:rsidRPr="00D50761" w:rsidRDefault="00C02DA0" w:rsidP="00E27541">
            <w:pPr>
              <w:pStyle w:val="acctfourfigures"/>
              <w:tabs>
                <w:tab w:val="clear" w:pos="765"/>
                <w:tab w:val="decimal" w:pos="811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E5141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0239F" w14:textId="77777777" w:rsidR="00C02DA0" w:rsidRPr="00D50761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237204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9C277" w14:textId="77777777" w:rsidR="00C02DA0" w:rsidRPr="00D50761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64638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59C096E7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14:paraId="4C69FD79" w14:textId="77777777" w:rsidR="00C02DA0" w:rsidRPr="001F398E" w:rsidRDefault="00C02DA0" w:rsidP="00AB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</w:tabs>
              <w:ind w:right="-227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92DF7D5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138956EF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left" w:pos="338"/>
                <w:tab w:val="left" w:pos="518"/>
                <w:tab w:val="decimal" w:pos="1175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84E4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8DD47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18ADA717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130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</w:tr>
      <w:tr w:rsidR="00A9597C" w:rsidRPr="001F398E" w14:paraId="3118835D" w14:textId="77777777" w:rsidTr="00415F08">
        <w:trPr>
          <w:cantSplit/>
          <w:trHeight w:val="36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04FCF81B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เทโร สบาย จำกัด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77C6C765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ให้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 xml:space="preserve">บริการสื่อโฆษณา </w:t>
            </w:r>
          </w:p>
          <w:p w14:paraId="1FDC789C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การประชาสัมพันธ์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680BC984" w14:textId="77777777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351217D4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228EC5F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4700AF82" w14:textId="77777777" w:rsidR="00C02DA0" w:rsidRPr="001F398E" w:rsidRDefault="00C02DA0" w:rsidP="00E27541">
            <w:pPr>
              <w:pStyle w:val="acctfourfigures"/>
              <w:tabs>
                <w:tab w:val="clear" w:pos="765"/>
                <w:tab w:val="decimal" w:pos="811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9F482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5D062" w14:textId="77777777" w:rsidR="00C02DA0" w:rsidRPr="001F398E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17F912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B1BF5" w14:textId="77777777" w:rsidR="00C02DA0" w:rsidRPr="001F398E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C7221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4F231396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14:paraId="0FB332CB" w14:textId="6FC69E50" w:rsidR="00C02DA0" w:rsidRPr="001F398E" w:rsidRDefault="00C02DA0" w:rsidP="00AB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</w:tabs>
              <w:ind w:right="-227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8B04C4B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4E6BBC13" w14:textId="11DAA006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left" w:pos="338"/>
                <w:tab w:val="left" w:pos="518"/>
                <w:tab w:val="decimal" w:pos="1175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B1526" w14:textId="056F40E8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28070A07" w14:textId="0E0BC29F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000</w:t>
            </w:r>
          </w:p>
        </w:tc>
      </w:tr>
      <w:tr w:rsidR="00A9597C" w:rsidRPr="001F398E" w14:paraId="09810788" w14:textId="77777777" w:rsidTr="00415F08">
        <w:trPr>
          <w:cantSplit/>
          <w:trHeight w:val="36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21EF4985" w14:textId="77777777" w:rsidR="00C02DA0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 xml:space="preserve">บริษัท ฟอร์ทสมาร์ท สบาย </w:t>
            </w:r>
          </w:p>
          <w:p w14:paraId="147451F1" w14:textId="69B916BC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เทค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4D784525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จำหน่ายสินค้าผ่านเครื่อง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1A0177EE" w14:textId="77777777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2283AF78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30EF59C0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952D557" w14:textId="77777777" w:rsidR="00C02DA0" w:rsidRPr="00DF5106" w:rsidRDefault="00C02DA0" w:rsidP="00E27541">
            <w:pPr>
              <w:pStyle w:val="acctfourfigures"/>
              <w:tabs>
                <w:tab w:val="clear" w:pos="765"/>
                <w:tab w:val="decimal" w:pos="811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F6C75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09607" w14:textId="77777777" w:rsidR="00C02DA0" w:rsidRPr="00DF5106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085600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7EE1B" w14:textId="77777777" w:rsidR="00C02DA0" w:rsidRPr="00DF5106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64CCF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454DA60C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14:paraId="4EE7F625" w14:textId="77777777" w:rsidR="00C02DA0" w:rsidRPr="001F398E" w:rsidRDefault="00C02DA0" w:rsidP="00AB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</w:tabs>
              <w:ind w:right="-227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3DAD6D6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6D70B112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left" w:pos="338"/>
                <w:tab w:val="left" w:pos="518"/>
                <w:tab w:val="decimal" w:pos="1175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5FDDF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73291113" w14:textId="563F19D1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500</w:t>
            </w:r>
          </w:p>
        </w:tc>
      </w:tr>
      <w:tr w:rsidR="00A9597C" w:rsidRPr="001F398E" w14:paraId="4F5A1A84" w14:textId="77777777" w:rsidTr="00415F08">
        <w:trPr>
          <w:cantSplit/>
          <w:trHeight w:val="36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360AA92D" w14:textId="77777777" w:rsidR="00C02DA0" w:rsidRPr="001F398E" w:rsidRDefault="00C02DA0" w:rsidP="004121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t>บริษัท สบาย มายเอชอาร์ จำกัด</w:t>
            </w:r>
          </w:p>
          <w:p w14:paraId="5208E2BC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39EF39C3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ให้คำปรึกษา และพัฒนาระบบซอฟต์แวร์ เกี่ยวกับทรัพยากรบุคคล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2987C429" w14:textId="77777777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5B3B5878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0EBDCB6A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127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231507D" w14:textId="77777777" w:rsidR="00C02DA0" w:rsidRPr="00DF5106" w:rsidRDefault="00C02DA0" w:rsidP="00E27541">
            <w:pPr>
              <w:pStyle w:val="acctfourfigures"/>
              <w:tabs>
                <w:tab w:val="clear" w:pos="765"/>
                <w:tab w:val="decimal" w:pos="811"/>
                <w:tab w:val="decimal" w:pos="992"/>
              </w:tabs>
              <w:spacing w:line="240" w:lineRule="atLeast"/>
              <w:ind w:left="-79" w:right="20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9A0FA" w14:textId="3EFE3F1D" w:rsidR="00C02DA0" w:rsidRPr="001F398E" w:rsidRDefault="00A820C8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02DA0"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1814C" w14:textId="77777777" w:rsidR="00C02DA0" w:rsidRPr="00DF5106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9F85C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99A4C" w14:textId="77777777" w:rsidR="00C02DA0" w:rsidRPr="00DF5106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103EB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35C00B97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14:paraId="238962B2" w14:textId="77777777" w:rsidR="00C02DA0" w:rsidRPr="001F398E" w:rsidRDefault="00C02DA0" w:rsidP="00AB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</w:tabs>
              <w:ind w:right="-227"/>
              <w:jc w:val="center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689BFB09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42FA8733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left" w:pos="338"/>
                <w:tab w:val="left" w:pos="518"/>
                <w:tab w:val="decimal" w:pos="1175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17DD4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3FE500BD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127</w:t>
            </w:r>
          </w:p>
        </w:tc>
      </w:tr>
      <w:tr w:rsidR="00A9597C" w:rsidRPr="001F398E" w14:paraId="64242B4A" w14:textId="77777777" w:rsidTr="00415F08">
        <w:trPr>
          <w:cantSplit/>
          <w:trHeight w:val="36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553C29A8" w14:textId="77777777" w:rsidR="00023810" w:rsidRDefault="00023810" w:rsidP="00023810">
            <w:pPr>
              <w:ind w:left="10" w:right="-80"/>
              <w:rPr>
                <w:rFonts w:asciiTheme="minorHAnsi" w:hAnsiTheme="minorHAnsi"/>
                <w:sz w:val="22"/>
                <w:szCs w:val="22"/>
              </w:rPr>
            </w:pP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>บริษัท</w:t>
            </w: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</w:t>
            </w:r>
            <w:r w:rsidRPr="00C84569">
              <w:rPr>
                <w:rFonts w:asciiTheme="minorHAnsi" w:hAnsiTheme="minorHAnsi"/>
                <w:sz w:val="22"/>
                <w:szCs w:val="22"/>
                <w:cs/>
              </w:rPr>
              <w:t>พร้อม สปีด ล๊อคเกอร์ จำกัด</w:t>
            </w: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 xml:space="preserve"> </w:t>
            </w:r>
          </w:p>
          <w:p w14:paraId="07F8B79E" w14:textId="0016EBE0" w:rsidR="00C02DA0" w:rsidRPr="001F398E" w:rsidRDefault="00023810" w:rsidP="00023810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>
              <w:rPr>
                <w:rFonts w:asciiTheme="minorHAnsi" w:hAnsiTheme="minorHAnsi" w:hint="cs"/>
                <w:sz w:val="22"/>
                <w:szCs w:val="22"/>
                <w:cs/>
              </w:rPr>
              <w:t xml:space="preserve">   (เดิมชื่อ บริษัท </w:t>
            </w:r>
            <w:r w:rsidRPr="00021A47">
              <w:rPr>
                <w:rFonts w:asciiTheme="minorHAnsi" w:hAnsiTheme="minorHAnsi"/>
                <w:sz w:val="22"/>
                <w:szCs w:val="22"/>
                <w:cs/>
              </w:rPr>
              <w:t>ลอค สบาย จำกัด</w:t>
            </w:r>
            <w:r>
              <w:rPr>
                <w:rFonts w:asciiTheme="minorHAnsi" w:hAnsiTheme="minorHAnsi" w:hint="cs"/>
                <w:sz w:val="22"/>
                <w:szCs w:val="22"/>
                <w:cs/>
              </w:rPr>
              <w:t>)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6BA8E96F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ผลิตและจำหน่ายตู้ล็อคเกอร์ เครื่องจำหน่ายสินค้</w:t>
            </w: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า</w:t>
            </w: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4A103AA3" w14:textId="77777777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FA5A066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0076178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970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0632E82D" w14:textId="77777777" w:rsidR="00C02DA0" w:rsidRPr="00DF5106" w:rsidRDefault="00C02DA0" w:rsidP="00E27541">
            <w:pPr>
              <w:pStyle w:val="acctfourfigures"/>
              <w:tabs>
                <w:tab w:val="clear" w:pos="765"/>
                <w:tab w:val="decimal" w:pos="811"/>
                <w:tab w:val="decimal" w:pos="992"/>
              </w:tabs>
              <w:spacing w:line="240" w:lineRule="atLeast"/>
              <w:ind w:left="-79" w:right="20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1C6EF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9AEB1" w14:textId="77777777" w:rsidR="00C02DA0" w:rsidRPr="001F398E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EF9D68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68835" w14:textId="77777777" w:rsidR="00C02DA0" w:rsidRPr="001F398E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4229C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08DD8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14:paraId="2D0E62C6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970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00E76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6367981C" w14:textId="77777777" w:rsidR="00C02DA0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362CF" w14:textId="77777777" w:rsidR="00C02DA0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460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6C32639B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460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A9597C" w:rsidRPr="001F398E" w14:paraId="47FE5840" w14:textId="77777777" w:rsidTr="00415F08">
        <w:trPr>
          <w:cantSplit/>
          <w:trHeight w:val="36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5A9DAAFF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อุ๊ปส์ เน็ตเวิรค์ จำกัด</w:t>
            </w:r>
          </w:p>
          <w:p w14:paraId="6DB5CECD" w14:textId="515A1975" w:rsidR="00C02DA0" w:rsidRPr="001F398E" w:rsidRDefault="00F82DC6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 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 w:rsidR="00D62402" w:rsidRPr="00D62402">
              <w:rPr>
                <w:rFonts w:asciiTheme="minorHAnsi" w:hAnsiTheme="minorHAnsi" w:cstheme="minorHAnsi" w:hint="cs"/>
                <w:i/>
                <w:iCs/>
                <w:sz w:val="22"/>
                <w:szCs w:val="22"/>
              </w:rPr>
              <w:t>11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D62402" w:rsidRPr="00D62402">
              <w:rPr>
                <w:rFonts w:asciiTheme="minorHAnsi" w:hAnsiTheme="minorHAnsi" w:cstheme="minorHAnsi" w:hint="cs"/>
                <w:i/>
                <w:iCs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72CB8A54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การให้คำปรึกษาและการจัดหาเกี่ยวกับซอฟแวร์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05869C19" w14:textId="77777777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42D53A1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29EE163D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2DD7F854" w14:textId="77777777" w:rsidR="00C02DA0" w:rsidRPr="00DF5106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E8402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B243C" w14:textId="77777777" w:rsidR="00C02DA0" w:rsidRPr="001F398E" w:rsidRDefault="00C02DA0" w:rsidP="00E27541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A9CDAB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3D19E" w14:textId="77777777" w:rsidR="00C02DA0" w:rsidRPr="001F398E" w:rsidRDefault="00C02DA0" w:rsidP="00E27541">
            <w:pPr>
              <w:pStyle w:val="acctfourfigures"/>
              <w:tabs>
                <w:tab w:val="clear" w:pos="765"/>
                <w:tab w:val="decimal" w:pos="811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D7297" w14:textId="77777777" w:rsidR="00C02DA0" w:rsidRPr="001F398E" w:rsidRDefault="00C02DA0" w:rsidP="00A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  <w:tab w:val="left" w:pos="790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272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1DCAC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14:paraId="656BC02C" w14:textId="77777777" w:rsidR="00C02DA0" w:rsidRPr="001F398E" w:rsidRDefault="00C02DA0" w:rsidP="00AB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</w:tabs>
              <w:ind w:right="-22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84467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45251D40" w14:textId="77777777" w:rsidR="00C02DA0" w:rsidRPr="001F398E" w:rsidRDefault="00C02DA0" w:rsidP="00AB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00794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1C8F7EC0" w14:textId="77777777" w:rsidR="00C02DA0" w:rsidRPr="001F398E" w:rsidRDefault="00C02DA0" w:rsidP="00E27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272</w:t>
            </w:r>
          </w:p>
        </w:tc>
      </w:tr>
      <w:tr w:rsidR="00A9597C" w:rsidRPr="001F398E" w14:paraId="79064330" w14:textId="77777777" w:rsidTr="00415F08">
        <w:trPr>
          <w:cantSplit/>
          <w:trHeight w:val="36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038C7A8D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/>
                <w:sz w:val="22"/>
                <w:szCs w:val="22"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บริษัท เรดเฮ้าส์ ดิจิทัล จำกัด</w:t>
            </w:r>
          </w:p>
          <w:p w14:paraId="3F462AE5" w14:textId="6501645D" w:rsidR="00C02DA0" w:rsidRPr="001F398E" w:rsidRDefault="008677BD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  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หมายเหตุข้อ</w:t>
            </w:r>
            <w:r w:rsidRPr="00B23170"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 xml:space="preserve"> </w:t>
            </w:r>
            <w:r w:rsidR="00D62402" w:rsidRPr="00D62402">
              <w:rPr>
                <w:rFonts w:asciiTheme="minorHAnsi" w:hAnsiTheme="minorHAnsi" w:cstheme="minorHAnsi" w:hint="cs"/>
                <w:i/>
                <w:iCs/>
                <w:sz w:val="22"/>
                <w:szCs w:val="22"/>
              </w:rPr>
              <w:t>11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.</w:t>
            </w:r>
            <w:r w:rsidR="00D62402" w:rsidRPr="00D62402">
              <w:rPr>
                <w:rFonts w:asciiTheme="minorHAnsi" w:hAnsiTheme="minorHAnsi" w:cstheme="minorHAnsi" w:hint="cs"/>
                <w:i/>
                <w:iCs/>
                <w:sz w:val="22"/>
                <w:szCs w:val="22"/>
              </w:rPr>
              <w:t>8</w:t>
            </w:r>
            <w:r>
              <w:rPr>
                <w:rFonts w:asciiTheme="minorHAnsi" w:hAnsiTheme="minorHAnsi" w:cstheme="minorHAns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01E86B76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/>
                <w:sz w:val="22"/>
                <w:szCs w:val="22"/>
                <w:cs/>
              </w:rPr>
              <w:t>ให้บริการวางแผน ออกแบบ และจัดทำสื่อโฆษณา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4C6F404B" w14:textId="77777777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103457C8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31844E2" w14:textId="77777777" w:rsidR="00C02DA0" w:rsidRPr="001F398E" w:rsidRDefault="00C02DA0" w:rsidP="0088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151778E8" w14:textId="77777777" w:rsidR="00C02DA0" w:rsidRPr="008863EF" w:rsidRDefault="00C02DA0" w:rsidP="008863EF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617D9" w14:textId="77777777" w:rsidR="00C02DA0" w:rsidRPr="001F398E" w:rsidRDefault="00C02DA0" w:rsidP="0088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DC92E" w14:textId="77777777" w:rsidR="00C02DA0" w:rsidRPr="001F398E" w:rsidRDefault="00C02DA0" w:rsidP="008863EF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2BD264" w14:textId="77777777" w:rsidR="00C02DA0" w:rsidRPr="001F398E" w:rsidRDefault="00C02DA0" w:rsidP="0088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2F05D" w14:textId="77777777" w:rsidR="00C02DA0" w:rsidRPr="001F398E" w:rsidRDefault="00C02DA0" w:rsidP="008863EF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BF5CE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1A764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14:paraId="1D8F9314" w14:textId="68C4EDE0" w:rsidR="00C02DA0" w:rsidRPr="001F398E" w:rsidRDefault="00C02DA0" w:rsidP="00AB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</w:tabs>
              <w:ind w:right="-22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A2189" w14:textId="77777777" w:rsidR="00C02DA0" w:rsidRPr="001F398E" w:rsidRDefault="00C02DA0" w:rsidP="0088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  <w:tab w:val="decimal" w:pos="811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14:paraId="27B5523F" w14:textId="77777777" w:rsidR="00C02DA0" w:rsidRPr="001F398E" w:rsidRDefault="00C02DA0" w:rsidP="00AB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10DAE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</w:tcPr>
          <w:p w14:paraId="7916C165" w14:textId="77777777" w:rsidR="00C02DA0" w:rsidRPr="001F398E" w:rsidRDefault="00C02DA0" w:rsidP="00AB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  <w:tab w:val="decimal" w:pos="1175"/>
              </w:tabs>
              <w:ind w:right="2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  <w:r w:rsidRPr="0011525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A9597C" w:rsidRPr="001F398E" w14:paraId="2B3D9B6F" w14:textId="77777777" w:rsidTr="00415F08">
        <w:trPr>
          <w:cantSplit/>
          <w:trHeight w:val="36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004C8041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 w:hint="cs"/>
                <w:sz w:val="22"/>
                <w:szCs w:val="22"/>
                <w:cs/>
              </w:rPr>
              <w:lastRenderedPageBreak/>
              <w:t>บริษัท สบาย เอ็กเชนจ์ จำกัด</w:t>
            </w:r>
          </w:p>
          <w:p w14:paraId="11E0DBD0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7A5D75C1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hint="cs"/>
                <w:sz w:val="22"/>
                <w:szCs w:val="22"/>
                <w:cs/>
              </w:rPr>
              <w:t>บริการทางการเงินและแต้มสิทธิประโยชน์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6E7B6859" w14:textId="77777777" w:rsidR="00C02DA0" w:rsidRPr="001F398E" w:rsidRDefault="00C02DA0" w:rsidP="008D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2D55F17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DE692" w14:textId="072C96EE" w:rsidR="00C02DA0" w:rsidRPr="001F398E" w:rsidRDefault="00C02DA0" w:rsidP="0088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70735A8F" w14:textId="35E4F537" w:rsidR="00C02DA0" w:rsidRPr="008863EF" w:rsidRDefault="00C02DA0" w:rsidP="008863EF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612F8" w14:textId="007013C1" w:rsidR="00C02DA0" w:rsidRPr="001F398E" w:rsidRDefault="00C02DA0" w:rsidP="0088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260AD" w14:textId="77777777" w:rsidR="00C02DA0" w:rsidRPr="001F398E" w:rsidRDefault="00C02DA0" w:rsidP="008863EF">
            <w:pPr>
              <w:pStyle w:val="acctfourfigures"/>
              <w:tabs>
                <w:tab w:val="clear" w:pos="765"/>
                <w:tab w:val="left" w:pos="1"/>
                <w:tab w:val="decimal" w:pos="218"/>
                <w:tab w:val="decimal" w:pos="811"/>
              </w:tabs>
              <w:spacing w:line="240" w:lineRule="atLeast"/>
              <w:ind w:left="-79" w:right="251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3A99C" w14:textId="1D55BE27" w:rsidR="00C02DA0" w:rsidRPr="001F398E" w:rsidRDefault="00C02DA0" w:rsidP="0088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E9A92" w14:textId="4213A998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Cs w:val="22"/>
                <w:lang w:val="en-US" w:bidi="th-TH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C7ECD" w14:textId="37DF5CA9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250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934F3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11AC8" w14:textId="5B0194EB" w:rsidR="00C02DA0" w:rsidRPr="001F398E" w:rsidRDefault="00C02DA0" w:rsidP="0088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D2F97" w14:textId="3B72371F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791E5" w14:textId="4C6DE789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right="6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4B018" w14:textId="406DC31E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46182" w14:textId="1F19E5D4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sz w:val="22"/>
                <w:szCs w:val="22"/>
              </w:rPr>
              <w:t>250</w:t>
            </w:r>
          </w:p>
        </w:tc>
      </w:tr>
      <w:tr w:rsidR="00A9597C" w:rsidRPr="001F398E" w14:paraId="5EB16F6E" w14:textId="77777777" w:rsidTr="00415F08">
        <w:trPr>
          <w:cantSplit/>
          <w:trHeight w:val="32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</w:tcPr>
          <w:p w14:paraId="7580B7AE" w14:textId="77777777" w:rsidR="00C02DA0" w:rsidRPr="001F398E" w:rsidRDefault="00C02DA0" w:rsidP="0041214F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  <w:r w:rsidRPr="001F398E">
              <w:rPr>
                <w:rFonts w:asciiTheme="minorHAnsi" w:hAnsiTheme="minorHAnsi" w:cstheme="min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</w:tcPr>
          <w:p w14:paraId="66137D8D" w14:textId="77777777" w:rsidR="00C02DA0" w:rsidRPr="001F398E" w:rsidRDefault="00C02DA0" w:rsidP="0041214F">
            <w:pPr>
              <w:jc w:val="center"/>
              <w:rPr>
                <w:rFonts w:asciiTheme="minorHAnsi" w:hAnsiTheme="minorHAnsi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14:paraId="14C4876E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</w:tcPr>
          <w:p w14:paraId="7A138F9D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2"/>
                <w:szCs w:val="22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7985ED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152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597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</w:tcPr>
          <w:p w14:paraId="6013B3BB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E2F694" w14:textId="77777777" w:rsidR="00C02DA0" w:rsidRPr="006626D5" w:rsidRDefault="00C02DA0" w:rsidP="00662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626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1A9051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75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1F3357" w14:textId="77777777" w:rsidR="00C02DA0" w:rsidRPr="006626D5" w:rsidRDefault="00C02DA0" w:rsidP="00662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"/>
                <w:tab w:val="decimal" w:pos="218"/>
              </w:tabs>
              <w:ind w:right="251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626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1681E" w14:textId="77777777" w:rsidR="00C02DA0" w:rsidRPr="001F398E" w:rsidRDefault="00C02DA0" w:rsidP="0041214F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383"/>
              <w:rPr>
                <w:rFonts w:asciiTheme="minorHAnsi" w:hAnsiTheme="minorHAnsi" w:cstheme="minorHAns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44D19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230</w:t>
            </w:r>
          </w:p>
        </w:tc>
        <w:tc>
          <w:tcPr>
            <w:tcW w:w="68" w:type="pct"/>
            <w:tcBorders>
              <w:top w:val="nil"/>
              <w:left w:val="nil"/>
              <w:bottom w:val="nil"/>
              <w:right w:val="nil"/>
            </w:tcBorders>
          </w:tcPr>
          <w:p w14:paraId="770E77D8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18896A" w14:textId="77777777" w:rsidR="00C02DA0" w:rsidRPr="00910A2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12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0A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34</w:t>
            </w:r>
            <w:r w:rsidRPr="00910A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970</w:t>
            </w:r>
            <w:r w:rsidRPr="00910A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255C695F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432E63" w14:textId="77777777" w:rsidR="00C02DA0" w:rsidRPr="006626D5" w:rsidRDefault="00C02DA0" w:rsidP="00662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right="6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626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77F3E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945A5" w14:textId="77777777" w:rsidR="00C02DA0" w:rsidRPr="001F398E" w:rsidRDefault="00C02DA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1,155</w:t>
            </w:r>
            <w:r w:rsidRPr="001F39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857</w:t>
            </w:r>
          </w:p>
        </w:tc>
      </w:tr>
    </w:tbl>
    <w:p w14:paraId="093091CA" w14:textId="77777777" w:rsidR="001F32F4" w:rsidRDefault="001F32F4" w:rsidP="003A61A3">
      <w:pPr>
        <w:pStyle w:val="BodyText2"/>
        <w:tabs>
          <w:tab w:val="left" w:pos="540"/>
        </w:tabs>
        <w:rPr>
          <w:lang w:val="en-US"/>
        </w:rPr>
      </w:pPr>
    </w:p>
    <w:p w14:paraId="6520164B" w14:textId="77777777" w:rsidR="00AB0187" w:rsidRDefault="00AB0187" w:rsidP="00AB01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firstLine="360"/>
        <w:jc w:val="thaiDistribute"/>
        <w:rPr>
          <w:rFonts w:ascii="Angsana New" w:hAnsi="Angsana New"/>
          <w:b/>
          <w:sz w:val="30"/>
          <w:szCs w:val="30"/>
        </w:rPr>
      </w:pPr>
      <w:r w:rsidRPr="00F253B3">
        <w:rPr>
          <w:rFonts w:ascii="Angsana New" w:hAnsi="Angsana New"/>
          <w:b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ยกเว้นบริษัท บัซซีบีส์ มาเลเซีย จำกัด ซึ่งจดทะเบียนจัดตั้งในประเทศมาเลเซีย</w:t>
      </w:r>
      <w:r w:rsidRPr="00CC21D6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1EFD0EB6" w14:textId="77777777" w:rsidR="00AB0187" w:rsidRDefault="00AB0187" w:rsidP="00AB01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firstLine="360"/>
        <w:jc w:val="thaiDistribute"/>
        <w:rPr>
          <w:rFonts w:ascii="Angsana New" w:hAnsi="Angsana New"/>
          <w:b/>
          <w:sz w:val="30"/>
          <w:szCs w:val="30"/>
        </w:rPr>
      </w:pPr>
    </w:p>
    <w:p w14:paraId="74E885D2" w14:textId="77777777" w:rsidR="00AB0187" w:rsidRPr="00BB685E" w:rsidRDefault="00AB0187" w:rsidP="00415F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27"/>
        </w:tabs>
        <w:spacing w:after="0" w:line="240" w:lineRule="auto"/>
        <w:ind w:left="900" w:right="447"/>
        <w:jc w:val="thaiDistribute"/>
        <w:rPr>
          <w:rFonts w:ascii="Angsana New" w:hAnsi="Angsana New"/>
          <w:b/>
          <w:sz w:val="30"/>
          <w:szCs w:val="30"/>
        </w:rPr>
      </w:pPr>
      <w:r w:rsidRPr="00CC21D6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Pr="00AB0187">
        <w:rPr>
          <w:rFonts w:ascii="Angsana New" w:hAnsi="Angsana New"/>
          <w:bCs/>
          <w:sz w:val="30"/>
          <w:szCs w:val="30"/>
        </w:rPr>
        <w:t>31</w:t>
      </w:r>
      <w:r w:rsidRPr="00AB018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E36ED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CC21D6">
        <w:rPr>
          <w:rFonts w:ascii="Angsana New" w:hAnsi="Angsana New"/>
          <w:b/>
          <w:sz w:val="30"/>
          <w:szCs w:val="30"/>
          <w:cs/>
        </w:rPr>
        <w:t xml:space="preserve"> </w:t>
      </w:r>
      <w:r w:rsidRPr="00AB0187">
        <w:rPr>
          <w:rFonts w:ascii="Angsana New" w:hAnsi="Angsana New"/>
          <w:bCs/>
          <w:sz w:val="30"/>
          <w:szCs w:val="30"/>
        </w:rPr>
        <w:t>2568</w:t>
      </w:r>
      <w:r w:rsidRPr="00CC21D6">
        <w:rPr>
          <w:rFonts w:ascii="Angsana New" w:hAnsi="Angsana New"/>
          <w:b/>
          <w:sz w:val="30"/>
          <w:szCs w:val="30"/>
        </w:rPr>
        <w:t xml:space="preserve"> </w:t>
      </w:r>
      <w:r w:rsidRPr="00CC21D6">
        <w:rPr>
          <w:rFonts w:ascii="Angsana New" w:hAnsi="Angsana New"/>
          <w:b/>
          <w:sz w:val="30"/>
          <w:szCs w:val="30"/>
          <w:cs/>
        </w:rPr>
        <w:t>เงินลงทุน</w:t>
      </w:r>
      <w:r w:rsidRPr="002017C0">
        <w:rPr>
          <w:rFonts w:ascii="Angsana New" w:hAnsi="Angsana New"/>
          <w:b/>
          <w:sz w:val="30"/>
          <w:szCs w:val="30"/>
          <w:cs/>
        </w:rPr>
        <w:t xml:space="preserve">ในบริษัท นครหลวง แคปปิตอล จำกัด (มหาชน) จำนวน </w:t>
      </w:r>
      <w:r w:rsidRPr="00AB0187">
        <w:rPr>
          <w:rFonts w:ascii="Angsana New" w:hAnsi="Angsana New"/>
          <w:bCs/>
          <w:sz w:val="30"/>
          <w:szCs w:val="30"/>
        </w:rPr>
        <w:t>230.6</w:t>
      </w:r>
      <w:r w:rsidRPr="002017C0">
        <w:rPr>
          <w:rFonts w:ascii="Angsana New" w:hAnsi="Angsana New"/>
          <w:b/>
          <w:sz w:val="30"/>
          <w:szCs w:val="30"/>
        </w:rPr>
        <w:t xml:space="preserve"> </w:t>
      </w:r>
      <w:r w:rsidRPr="002017C0">
        <w:rPr>
          <w:rFonts w:ascii="Angsana New" w:hAnsi="Angsana New"/>
          <w:b/>
          <w:sz w:val="30"/>
          <w:szCs w:val="30"/>
          <w:cs/>
        </w:rPr>
        <w:t xml:space="preserve">ล้านหุ้น (ร้อยละ </w:t>
      </w:r>
      <w:r w:rsidRPr="00AB0187">
        <w:rPr>
          <w:rFonts w:ascii="Angsana New" w:hAnsi="Angsana New"/>
          <w:bCs/>
          <w:sz w:val="30"/>
          <w:szCs w:val="30"/>
        </w:rPr>
        <w:t>18.50</w:t>
      </w:r>
      <w:r w:rsidRPr="002017C0">
        <w:rPr>
          <w:rFonts w:ascii="Angsana New" w:hAnsi="Angsana New"/>
          <w:b/>
          <w:sz w:val="30"/>
          <w:szCs w:val="30"/>
        </w:rPr>
        <w:t xml:space="preserve"> </w:t>
      </w:r>
      <w:r w:rsidRPr="002017C0">
        <w:rPr>
          <w:rFonts w:ascii="Angsana New" w:hAnsi="Angsana New"/>
          <w:b/>
          <w:sz w:val="30"/>
          <w:szCs w:val="30"/>
          <w:cs/>
        </w:rPr>
        <w:t>ของทุนจดทะเบียนที่ชำระแล้ว) ถูกใช้เป็นสินทรัพย์ค้ำประกันเงินกู้ยืมระยะยาวกับสถาบันการเงิน และบริษัทมีภาระในการนำเงินปันผลจากหุ้นจำนวนดังกล่าวตัดชำระเงิน</w:t>
      </w:r>
      <w:r w:rsidRPr="00CC21D6">
        <w:rPr>
          <w:rFonts w:ascii="Angsana New" w:hAnsi="Angsana New"/>
          <w:b/>
          <w:sz w:val="30"/>
          <w:szCs w:val="30"/>
          <w:cs/>
        </w:rPr>
        <w:t>กู้ยืมจากสถาบันการเงิน</w:t>
      </w:r>
    </w:p>
    <w:p w14:paraId="1762C945" w14:textId="77777777" w:rsidR="00AB0187" w:rsidRPr="00F253B3" w:rsidRDefault="00AB0187" w:rsidP="00AB01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0E8DE721" w14:textId="77777777" w:rsidR="00AB0187" w:rsidRPr="00AB0187" w:rsidRDefault="00AB0187" w:rsidP="00AB01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firstLine="360"/>
        <w:jc w:val="thaiDistribute"/>
        <w:rPr>
          <w:rFonts w:ascii="Angsana New" w:hAnsi="Angsana New"/>
          <w:b/>
          <w:sz w:val="30"/>
          <w:szCs w:val="30"/>
        </w:rPr>
      </w:pPr>
    </w:p>
    <w:p w14:paraId="19329231" w14:textId="3E86E613" w:rsidR="00AB0187" w:rsidRPr="001F398E" w:rsidRDefault="00AB0187" w:rsidP="003A61A3">
      <w:pPr>
        <w:pStyle w:val="BodyText2"/>
        <w:tabs>
          <w:tab w:val="left" w:pos="540"/>
        </w:tabs>
        <w:rPr>
          <w:cs/>
          <w:lang w:val="en-US"/>
        </w:rPr>
        <w:sectPr w:rsidR="00AB0187" w:rsidRPr="001F398E" w:rsidSect="001E76F6">
          <w:pgSz w:w="16834" w:h="11909" w:orient="landscape" w:code="9"/>
          <w:pgMar w:top="1152" w:right="576" w:bottom="1152" w:left="691" w:header="720" w:footer="720" w:gutter="0"/>
          <w:paperSrc w:first="7" w:other="7"/>
          <w:cols w:space="720"/>
          <w:docGrid w:linePitch="245"/>
        </w:sectPr>
      </w:pPr>
    </w:p>
    <w:p w14:paraId="583621D1" w14:textId="477D358A" w:rsidR="00467A3A" w:rsidRPr="00DA6181" w:rsidRDefault="00467A3A" w:rsidP="00467A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 w:rsidRPr="00DA6181">
        <w:rPr>
          <w:rFonts w:ascii="Angsana New" w:hAnsi="Angsana New" w:hint="cs"/>
          <w:bCs/>
          <w:i/>
          <w:iCs/>
          <w:sz w:val="30"/>
          <w:szCs w:val="30"/>
          <w:cs/>
        </w:rPr>
        <w:lastRenderedPageBreak/>
        <w:t>การเปลี่ยนแปลง</w:t>
      </w:r>
      <w:r w:rsidR="00BB685E" w:rsidRPr="00DA6181">
        <w:rPr>
          <w:rFonts w:ascii="Angsana New" w:hAnsi="Angsana New" w:hint="cs"/>
          <w:bCs/>
          <w:i/>
          <w:iCs/>
          <w:sz w:val="30"/>
          <w:szCs w:val="30"/>
          <w:cs/>
        </w:rPr>
        <w:t>ในระหว่างปี</w:t>
      </w:r>
      <w:r w:rsidR="00DA6181" w:rsidRPr="001222E6">
        <w:rPr>
          <w:rFonts w:ascii="Angsana New" w:hAnsi="Angsana New" w:hint="cs"/>
          <w:b/>
          <w:i/>
          <w:iCs/>
          <w:sz w:val="30"/>
          <w:szCs w:val="30"/>
          <w:cs/>
        </w:rPr>
        <w:t xml:space="preserve"> </w:t>
      </w:r>
      <w:r w:rsidR="004B50E9" w:rsidRPr="001222E6">
        <w:rPr>
          <w:rFonts w:ascii="Angsana New" w:hAnsi="Angsana New" w:hint="cs"/>
          <w:b/>
          <w:i/>
          <w:iCs/>
          <w:sz w:val="30"/>
          <w:szCs w:val="30"/>
        </w:rPr>
        <w:t>2567</w:t>
      </w:r>
    </w:p>
    <w:p w14:paraId="2EFDC332" w14:textId="77777777" w:rsidR="00467A3A" w:rsidRPr="00F253B3" w:rsidRDefault="00467A3A" w:rsidP="00E476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14:paraId="675868DA" w14:textId="2B54419A" w:rsidR="00467A3A" w:rsidRPr="00F253B3" w:rsidRDefault="005B511C" w:rsidP="004F7B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76207B">
        <w:rPr>
          <w:rFonts w:ascii="Angsana New" w:hAnsi="Angsana New" w:hint="cs"/>
          <w:bCs/>
          <w:i/>
          <w:iCs/>
          <w:sz w:val="30"/>
          <w:szCs w:val="30"/>
        </w:rPr>
        <w:t>12</w:t>
      </w:r>
      <w:r w:rsidR="00B74ED5" w:rsidRPr="0076207B">
        <w:rPr>
          <w:rFonts w:ascii="Angsana New" w:hAnsi="Angsana New" w:hint="cs"/>
          <w:bCs/>
          <w:i/>
          <w:iCs/>
          <w:sz w:val="30"/>
          <w:szCs w:val="30"/>
          <w:cs/>
        </w:rPr>
        <w:t>.</w:t>
      </w:r>
      <w:r w:rsidRPr="0076207B">
        <w:rPr>
          <w:rFonts w:ascii="Angsana New" w:hAnsi="Angsana New" w:hint="cs"/>
          <w:bCs/>
          <w:i/>
          <w:iCs/>
          <w:sz w:val="30"/>
          <w:szCs w:val="30"/>
        </w:rPr>
        <w:t>1</w:t>
      </w:r>
      <w:r w:rsidR="00B74ED5">
        <w:rPr>
          <w:rFonts w:ascii="Angsana New" w:hAnsi="Angsana New" w:hint="cs"/>
          <w:b/>
          <w:i/>
          <w:iCs/>
          <w:sz w:val="30"/>
          <w:szCs w:val="30"/>
          <w:cs/>
        </w:rPr>
        <w:t xml:space="preserve">) </w:t>
      </w:r>
      <w:r w:rsidR="00467A3A" w:rsidRPr="00F253B3">
        <w:rPr>
          <w:rFonts w:ascii="Angsana New" w:hAnsi="Angsana New"/>
          <w:b/>
          <w:i/>
          <w:iCs/>
          <w:sz w:val="30"/>
          <w:szCs w:val="30"/>
          <w:cs/>
        </w:rPr>
        <w:t>การจำหน่ายเงินลงทุนในบริษัท ดับเบิ้ลเซเว่น จำกัด</w:t>
      </w:r>
    </w:p>
    <w:p w14:paraId="194711C1" w14:textId="77777777" w:rsidR="004F7BA0" w:rsidRPr="00F253B3" w:rsidRDefault="004F7BA0" w:rsidP="004F7B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14:paraId="4E6479DB" w14:textId="69E07699" w:rsidR="004F2EBB" w:rsidRDefault="00467A3A" w:rsidP="005167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F253B3">
        <w:rPr>
          <w:rFonts w:ascii="Angsana New" w:hAnsi="Angsana New"/>
          <w:b/>
          <w:sz w:val="30"/>
          <w:szCs w:val="30"/>
          <w:cs/>
        </w:rPr>
        <w:t xml:space="preserve">เมื่อวันที่ </w:t>
      </w:r>
      <w:r w:rsidR="00A301CB" w:rsidRPr="004C27EA">
        <w:rPr>
          <w:rFonts w:ascii="Angsana New" w:hAnsi="Angsana New"/>
          <w:bCs/>
          <w:sz w:val="30"/>
          <w:szCs w:val="30"/>
        </w:rPr>
        <w:t>27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มกราคม </w:t>
      </w:r>
      <w:r w:rsidR="00A301CB" w:rsidRPr="004C27EA">
        <w:rPr>
          <w:rFonts w:ascii="Angsana New" w:hAnsi="Angsana New"/>
          <w:bCs/>
          <w:sz w:val="30"/>
          <w:szCs w:val="30"/>
        </w:rPr>
        <w:t>2567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คณะกรรมการบริษัทมีมติอนุมัติให้บริษัทจำหน่ายหุ้นสามัญทั้งหมดที่ถือโดยบริษัทในบริษัท ดับเบิ้ลเซเว่น จำกัด จำนวน </w:t>
      </w:r>
      <w:r w:rsidR="00A301CB" w:rsidRPr="0051674F">
        <w:rPr>
          <w:rFonts w:ascii="Angsana New" w:hAnsi="Angsana New"/>
          <w:bCs/>
          <w:sz w:val="30"/>
          <w:szCs w:val="30"/>
        </w:rPr>
        <w:t>20</w:t>
      </w:r>
      <w:r w:rsidRPr="0087668D">
        <w:rPr>
          <w:rFonts w:ascii="Angsana New" w:hAnsi="Angsana New"/>
          <w:b/>
          <w:sz w:val="30"/>
          <w:szCs w:val="30"/>
          <w:cs/>
        </w:rPr>
        <w:t>,</w:t>
      </w:r>
      <w:r w:rsidR="00A301CB" w:rsidRPr="0051674F">
        <w:rPr>
          <w:rFonts w:ascii="Angsana New" w:hAnsi="Angsana New"/>
          <w:bCs/>
          <w:sz w:val="30"/>
          <w:szCs w:val="30"/>
        </w:rPr>
        <w:t>000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หุ้น หรือคิดเป็น ร้อยละ </w:t>
      </w:r>
      <w:r w:rsidR="00A301CB" w:rsidRPr="004C27EA">
        <w:rPr>
          <w:rFonts w:ascii="Angsana New" w:hAnsi="Angsana New"/>
          <w:bCs/>
          <w:sz w:val="30"/>
          <w:szCs w:val="30"/>
        </w:rPr>
        <w:t>40</w:t>
      </w:r>
      <w:r w:rsidRPr="0051674F">
        <w:rPr>
          <w:rFonts w:ascii="Angsana New" w:hAnsi="Angsana New"/>
          <w:b/>
          <w:sz w:val="30"/>
          <w:szCs w:val="30"/>
          <w:cs/>
        </w:rPr>
        <w:t>.</w:t>
      </w:r>
      <w:r w:rsidR="00A301CB" w:rsidRPr="004C27EA">
        <w:rPr>
          <w:rFonts w:ascii="Angsana New" w:hAnsi="Angsana New"/>
          <w:bCs/>
          <w:sz w:val="30"/>
          <w:szCs w:val="30"/>
        </w:rPr>
        <w:t>0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ของทุนจดทะเบียน</w:t>
      </w:r>
      <w:r w:rsidR="002D1ABC">
        <w:rPr>
          <w:rFonts w:ascii="Angsana New" w:hAnsi="Angsana New" w:hint="cs"/>
          <w:b/>
          <w:sz w:val="30"/>
          <w:szCs w:val="30"/>
          <w:cs/>
        </w:rPr>
        <w:t>ที่ชำระแล้ว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ให้แก่</w:t>
      </w:r>
      <w:r w:rsidR="006B43E5" w:rsidRPr="00F253B3">
        <w:rPr>
          <w:rFonts w:ascii="Angsana New" w:hAnsi="Angsana New"/>
          <w:b/>
          <w:sz w:val="30"/>
          <w:szCs w:val="30"/>
        </w:rPr>
        <w:t xml:space="preserve"> </w:t>
      </w:r>
      <w:r w:rsidRPr="00F253B3">
        <w:rPr>
          <w:rFonts w:ascii="Angsana New" w:hAnsi="Angsana New"/>
          <w:b/>
          <w:sz w:val="30"/>
          <w:szCs w:val="30"/>
          <w:cs/>
        </w:rPr>
        <w:t>บริษัท</w:t>
      </w:r>
      <w:r w:rsidR="00CA03C4" w:rsidRPr="00F253B3">
        <w:rPr>
          <w:rFonts w:ascii="Angsana New" w:hAnsi="Angsana New"/>
          <w:b/>
          <w:sz w:val="30"/>
          <w:szCs w:val="30"/>
        </w:rPr>
        <w:t xml:space="preserve"> </w:t>
      </w:r>
      <w:r w:rsidRPr="00F253B3">
        <w:rPr>
          <w:rFonts w:ascii="Angsana New" w:hAnsi="Angsana New"/>
          <w:b/>
          <w:sz w:val="30"/>
          <w:szCs w:val="30"/>
          <w:cs/>
        </w:rPr>
        <w:t>สบาย</w:t>
      </w:r>
      <w:r w:rsidR="0051674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ฟูลฟิลเมนท์ จำกัด ซึ่งเป็นบริษัทย่อยที่บริษัทถือหุ้นทั้งหมดร้อยละ </w:t>
      </w:r>
      <w:r w:rsidR="00A301CB" w:rsidRPr="004C27EA">
        <w:rPr>
          <w:rFonts w:ascii="Angsana New" w:hAnsi="Angsana New"/>
          <w:bCs/>
          <w:sz w:val="30"/>
          <w:szCs w:val="30"/>
        </w:rPr>
        <w:t>100</w:t>
      </w:r>
      <w:r w:rsidRPr="0051674F">
        <w:rPr>
          <w:rFonts w:ascii="Angsana New" w:hAnsi="Angsana New"/>
          <w:b/>
          <w:sz w:val="30"/>
          <w:szCs w:val="30"/>
          <w:cs/>
        </w:rPr>
        <w:t>.</w:t>
      </w:r>
      <w:r w:rsidR="00A301CB" w:rsidRPr="004C27EA">
        <w:rPr>
          <w:rFonts w:ascii="Angsana New" w:hAnsi="Angsana New"/>
          <w:bCs/>
          <w:sz w:val="30"/>
          <w:szCs w:val="30"/>
        </w:rPr>
        <w:t>0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โดยบริษัทย่อยดังกล่าวจะชำร</w:t>
      </w:r>
      <w:r w:rsidR="0051674F">
        <w:rPr>
          <w:rFonts w:ascii="Angsana New" w:hAnsi="Angsana New" w:hint="cs"/>
          <w:b/>
          <w:sz w:val="30"/>
          <w:szCs w:val="30"/>
          <w:cs/>
        </w:rPr>
        <w:t>ะ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ค่าตอบแทนจำนวน </w:t>
      </w:r>
      <w:r w:rsidR="00A301CB" w:rsidRPr="004C27EA">
        <w:rPr>
          <w:rFonts w:ascii="Angsana New" w:hAnsi="Angsana New"/>
          <w:bCs/>
          <w:sz w:val="30"/>
          <w:szCs w:val="30"/>
        </w:rPr>
        <w:t>1</w:t>
      </w:r>
      <w:r w:rsidRPr="009E50F8">
        <w:rPr>
          <w:rFonts w:ascii="Angsana New" w:hAnsi="Angsana New"/>
          <w:b/>
          <w:sz w:val="30"/>
          <w:szCs w:val="30"/>
          <w:cs/>
        </w:rPr>
        <w:t>,</w:t>
      </w:r>
      <w:r w:rsidR="00A301CB" w:rsidRPr="004C27EA">
        <w:rPr>
          <w:rFonts w:ascii="Angsana New" w:hAnsi="Angsana New"/>
          <w:bCs/>
          <w:sz w:val="30"/>
          <w:szCs w:val="30"/>
        </w:rPr>
        <w:t>360</w:t>
      </w:r>
      <w:r w:rsidRPr="0051674F">
        <w:rPr>
          <w:rFonts w:ascii="Angsana New" w:hAnsi="Angsana New"/>
          <w:b/>
          <w:sz w:val="30"/>
          <w:szCs w:val="30"/>
          <w:cs/>
        </w:rPr>
        <w:t>.</w:t>
      </w:r>
      <w:r w:rsidR="00A301CB" w:rsidRPr="004C27EA">
        <w:rPr>
          <w:rFonts w:ascii="Angsana New" w:hAnsi="Angsana New"/>
          <w:bCs/>
          <w:sz w:val="30"/>
          <w:szCs w:val="30"/>
        </w:rPr>
        <w:t>0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ล้านบาท ให้แก่บริษัท และในวันเดียวกัน คณะกรรมการบริษัทมีมติอนุมัติให้</w:t>
      </w:r>
      <w:r w:rsidR="007424A1" w:rsidRPr="00F253B3">
        <w:rPr>
          <w:rFonts w:ascii="Angsana New" w:hAnsi="Angsana New"/>
          <w:b/>
          <w:sz w:val="30"/>
          <w:szCs w:val="30"/>
        </w:rPr>
        <w:t xml:space="preserve"> </w:t>
      </w:r>
      <w:r w:rsidRPr="00F253B3">
        <w:rPr>
          <w:rFonts w:ascii="Angsana New" w:hAnsi="Angsana New"/>
          <w:b/>
          <w:sz w:val="30"/>
          <w:szCs w:val="30"/>
          <w:cs/>
        </w:rPr>
        <w:t>บริษัทสบาย ฟูลฟิลเมนท์ จำกัด จำหน่ายหุ้นสามัญทั้งหมดในบริษัท ดับเบิ้ลเซเว่น จำกัด ให้แก่</w:t>
      </w:r>
      <w:r w:rsidR="0051674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บริษัท คอมเซเว่น จำกัด (มหาชน) โดยบริษัทสบาย ฟูลฟิลเมนท์ จำกัด ได้รับชำระค่าตอบแทนเป็นหุ้นสามัญของบริษัท จำนวน </w:t>
      </w:r>
      <w:r w:rsidR="00A301CB" w:rsidRPr="004C27EA">
        <w:rPr>
          <w:rFonts w:ascii="Angsana New" w:hAnsi="Angsana New"/>
          <w:bCs/>
          <w:sz w:val="30"/>
          <w:szCs w:val="30"/>
        </w:rPr>
        <w:t>6</w:t>
      </w:r>
      <w:r w:rsidR="00115258" w:rsidRPr="004C27EA">
        <w:rPr>
          <w:rFonts w:ascii="Angsana New" w:hAnsi="Angsana New"/>
          <w:bCs/>
          <w:sz w:val="30"/>
          <w:szCs w:val="30"/>
        </w:rPr>
        <w:t>8</w:t>
      </w:r>
      <w:r w:rsidR="007F74C0" w:rsidRPr="004C27EA">
        <w:rPr>
          <w:rFonts w:ascii="Angsana New" w:hAnsi="Angsana New"/>
          <w:bCs/>
          <w:sz w:val="30"/>
          <w:szCs w:val="30"/>
        </w:rPr>
        <w:t>.</w:t>
      </w:r>
      <w:r w:rsidR="00A301CB" w:rsidRPr="004C27EA">
        <w:rPr>
          <w:rFonts w:ascii="Angsana New" w:hAnsi="Angsana New"/>
          <w:bCs/>
          <w:sz w:val="30"/>
          <w:szCs w:val="30"/>
        </w:rPr>
        <w:t>0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ล้านหุ้น หรือคิดเป็นร้อยละ </w:t>
      </w:r>
      <w:r w:rsidR="00A301CB" w:rsidRPr="004C27EA">
        <w:rPr>
          <w:rFonts w:ascii="Angsana New" w:hAnsi="Angsana New"/>
          <w:bCs/>
          <w:sz w:val="30"/>
          <w:szCs w:val="30"/>
        </w:rPr>
        <w:t>3.9</w:t>
      </w:r>
      <w:r w:rsidR="00BF0C9E" w:rsidRPr="004C27EA">
        <w:rPr>
          <w:rFonts w:ascii="Angsana New" w:hAnsi="Angsana New"/>
          <w:bCs/>
          <w:sz w:val="30"/>
          <w:szCs w:val="30"/>
        </w:rPr>
        <w:t>0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ของทุน</w:t>
      </w:r>
      <w:r w:rsidR="00BF0C9E">
        <w:rPr>
          <w:rFonts w:ascii="Angsana New" w:hAnsi="Angsana New" w:hint="cs"/>
          <w:b/>
          <w:sz w:val="30"/>
          <w:szCs w:val="30"/>
          <w:cs/>
        </w:rPr>
        <w:t>จดทะเบียน</w:t>
      </w:r>
      <w:r w:rsidR="00561118">
        <w:rPr>
          <w:rFonts w:ascii="Angsana New" w:hAnsi="Angsana New" w:hint="cs"/>
          <w:b/>
          <w:sz w:val="30"/>
          <w:szCs w:val="30"/>
          <w:cs/>
        </w:rPr>
        <w:t>ที่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ชำระแล้วของบริษัท กลุ่มบริษัทรับรู้ขาดทุนจากการจำหน่ายเงินลงทุนในบริษัทร่วม จำนวน </w:t>
      </w:r>
      <w:r w:rsidR="006B43E5" w:rsidRPr="004C27EA">
        <w:rPr>
          <w:rFonts w:ascii="Angsana New" w:hAnsi="Angsana New"/>
          <w:bCs/>
          <w:sz w:val="30"/>
          <w:szCs w:val="30"/>
        </w:rPr>
        <w:t>995.6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ล้านบาท ในงบกำไรขาดทุนเบ็ดเสร็จรวมสำหรับ</w:t>
      </w:r>
      <w:r w:rsidR="00434DB4" w:rsidRPr="00F253B3">
        <w:rPr>
          <w:rFonts w:ascii="Angsana New" w:hAnsi="Angsana New"/>
          <w:b/>
          <w:sz w:val="30"/>
          <w:szCs w:val="30"/>
          <w:cs/>
        </w:rPr>
        <w:t>ปี</w:t>
      </w:r>
      <w:r w:rsidRPr="00F253B3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="009119C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A301CB" w:rsidRPr="00AF1441">
        <w:rPr>
          <w:rFonts w:ascii="Angsana New" w:hAnsi="Angsana New"/>
          <w:bCs/>
          <w:sz w:val="30"/>
          <w:szCs w:val="30"/>
        </w:rPr>
        <w:t>31</w:t>
      </w:r>
      <w:r w:rsidRPr="00AF1441">
        <w:rPr>
          <w:rFonts w:ascii="Angsana New" w:hAnsi="Angsana New"/>
          <w:bCs/>
          <w:sz w:val="30"/>
          <w:szCs w:val="30"/>
          <w:cs/>
        </w:rPr>
        <w:t xml:space="preserve"> </w:t>
      </w:r>
      <w:r w:rsidR="007F74C0" w:rsidRPr="00F253B3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</w:t>
      </w:r>
      <w:r w:rsidR="00A301CB" w:rsidRPr="004C27EA">
        <w:rPr>
          <w:rFonts w:ascii="Angsana New" w:hAnsi="Angsana New"/>
          <w:bCs/>
          <w:sz w:val="30"/>
          <w:szCs w:val="30"/>
        </w:rPr>
        <w:t>2567</w:t>
      </w:r>
    </w:p>
    <w:p w14:paraId="3058FDD5" w14:textId="77777777" w:rsidR="009E50F8" w:rsidRPr="008F145B" w:rsidRDefault="009E50F8" w:rsidP="008F14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14:paraId="4B978E3D" w14:textId="75B21510" w:rsidR="004F2EBB" w:rsidRPr="00F253B3" w:rsidRDefault="005B511C" w:rsidP="00D70E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76207B">
        <w:rPr>
          <w:rFonts w:ascii="Angsana New" w:hAnsi="Angsana New" w:hint="cs"/>
          <w:bCs/>
          <w:i/>
          <w:iCs/>
          <w:sz w:val="30"/>
          <w:szCs w:val="30"/>
        </w:rPr>
        <w:t>12</w:t>
      </w:r>
      <w:r w:rsidR="00B74ED5" w:rsidRPr="0076207B">
        <w:rPr>
          <w:rFonts w:ascii="Angsana New" w:hAnsi="Angsana New" w:hint="cs"/>
          <w:bCs/>
          <w:i/>
          <w:iCs/>
          <w:sz w:val="30"/>
          <w:szCs w:val="30"/>
          <w:cs/>
        </w:rPr>
        <w:t>.</w:t>
      </w:r>
      <w:r w:rsidRPr="0076207B">
        <w:rPr>
          <w:rFonts w:ascii="Angsana New" w:hAnsi="Angsana New" w:hint="cs"/>
          <w:bCs/>
          <w:i/>
          <w:iCs/>
          <w:sz w:val="30"/>
          <w:szCs w:val="30"/>
        </w:rPr>
        <w:t>2</w:t>
      </w:r>
      <w:r w:rsidR="00B74ED5" w:rsidRPr="0076207B">
        <w:rPr>
          <w:rFonts w:ascii="Angsana New" w:hAnsi="Angsana New" w:hint="cs"/>
          <w:b/>
          <w:i/>
          <w:iCs/>
          <w:sz w:val="30"/>
          <w:szCs w:val="30"/>
          <w:cs/>
        </w:rPr>
        <w:t xml:space="preserve">) </w:t>
      </w:r>
      <w:r w:rsidR="00467A3A" w:rsidRPr="0076207B">
        <w:rPr>
          <w:rFonts w:ascii="Angsana New" w:hAnsi="Angsana New"/>
          <w:b/>
          <w:i/>
          <w:iCs/>
          <w:sz w:val="30"/>
          <w:szCs w:val="30"/>
          <w:cs/>
        </w:rPr>
        <w:t>การ</w:t>
      </w:r>
      <w:r w:rsidR="00467A3A" w:rsidRPr="00F253B3">
        <w:rPr>
          <w:rFonts w:ascii="Angsana New" w:hAnsi="Angsana New"/>
          <w:b/>
          <w:i/>
          <w:iCs/>
          <w:sz w:val="30"/>
          <w:szCs w:val="30"/>
          <w:cs/>
        </w:rPr>
        <w:t>สูญเสียอิทธิพลอย่างมีสาระสำคัญใน บริษัท แอสเฟียร์ อินโนเวชั่นส์ จำกัด (มหาชน)</w:t>
      </w:r>
    </w:p>
    <w:p w14:paraId="39B42FB5" w14:textId="103895A7" w:rsidR="004F2EBB" w:rsidRPr="00F253B3" w:rsidRDefault="004F2EBB" w:rsidP="00D70E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14:paraId="1827A7B8" w14:textId="3C51B54E" w:rsidR="00196C3E" w:rsidRDefault="00467A3A" w:rsidP="00196C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hint="cs"/>
          <w:b/>
          <w:sz w:val="30"/>
          <w:szCs w:val="30"/>
        </w:rPr>
      </w:pPr>
      <w:r w:rsidRPr="00F253B3">
        <w:rPr>
          <w:rFonts w:ascii="Angsana New" w:hAnsi="Angsana New"/>
          <w:b/>
          <w:sz w:val="30"/>
          <w:szCs w:val="30"/>
          <w:cs/>
        </w:rPr>
        <w:t xml:space="preserve">ในเดือนมิถุนายน </w:t>
      </w:r>
      <w:r w:rsidR="00A301CB" w:rsidRPr="00F253B3">
        <w:rPr>
          <w:rFonts w:ascii="Angsana New" w:hAnsi="Angsana New"/>
          <w:bCs/>
          <w:sz w:val="30"/>
          <w:szCs w:val="30"/>
        </w:rPr>
        <w:t>2567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บริษัทถูกเรียกหลักประกันเพิ่มเติมจากบริษัทหลักทรัพย์ ซึ่งบริษัทเข้าทำสัญญาเงินกู้ยืม</w:t>
      </w:r>
      <w:r w:rsidR="003A61A3" w:rsidRPr="00F253B3">
        <w:rPr>
          <w:rFonts w:ascii="Angsana New" w:hAnsi="Angsana New"/>
          <w:b/>
          <w:sz w:val="30"/>
          <w:szCs w:val="30"/>
        </w:rPr>
        <w:t xml:space="preserve"> </w:t>
      </w:r>
      <w:r w:rsidRPr="00F253B3">
        <w:rPr>
          <w:rFonts w:ascii="Angsana New" w:hAnsi="Angsana New"/>
          <w:b/>
          <w:sz w:val="30"/>
          <w:szCs w:val="30"/>
          <w:cs/>
        </w:rPr>
        <w:t>ระยะสั้น ซึ่งค้ำประกันโดยตราสารทุนของบริษัท แอสเฟียร์ อินโนเวชั่นส์ จำกัด (มหาชน) ที่ถือโดยบริษัทเนื่องมาจากความผันผวนในตลาดหลักทรัพย์ ส่งผลให้ราคาหลักทรัพย์ที่ค้ำประกันมีมูลค่าลดลงเท่ากับหรือต่ำกว่าระดับอัตราหลักประกันที่ต้องดำรงไว้ (</w:t>
      </w:r>
      <w:r w:rsidRPr="00F253B3">
        <w:rPr>
          <w:rFonts w:ascii="Angsana New" w:hAnsi="Angsana New"/>
          <w:bCs/>
          <w:sz w:val="30"/>
          <w:szCs w:val="30"/>
        </w:rPr>
        <w:t>Maintenance Margin Rate)</w:t>
      </w:r>
      <w:r w:rsidRPr="00F253B3">
        <w:rPr>
          <w:rFonts w:ascii="Angsana New" w:hAnsi="Angsana New"/>
          <w:b/>
          <w:sz w:val="30"/>
          <w:szCs w:val="30"/>
        </w:rPr>
        <w:t xml:space="preserve"> </w:t>
      </w:r>
      <w:r w:rsidRPr="00F253B3">
        <w:rPr>
          <w:rFonts w:ascii="Angsana New" w:hAnsi="Angsana New"/>
          <w:b/>
          <w:sz w:val="30"/>
          <w:szCs w:val="30"/>
          <w:cs/>
        </w:rPr>
        <w:t>โดยบริษัทไม่ได้มีการเพิ่มเติมหลักประกันใดๆ ส่งผลให้บริษัทถูกบังคับขาย (</w:t>
      </w:r>
      <w:r w:rsidRPr="00F253B3">
        <w:rPr>
          <w:rFonts w:ascii="Angsana New" w:hAnsi="Angsana New"/>
          <w:bCs/>
          <w:sz w:val="30"/>
          <w:szCs w:val="30"/>
        </w:rPr>
        <w:t>Forced sell)</w:t>
      </w:r>
      <w:r w:rsidRPr="00F253B3">
        <w:rPr>
          <w:rFonts w:ascii="Angsana New" w:hAnsi="Angsana New"/>
          <w:b/>
          <w:sz w:val="30"/>
          <w:szCs w:val="30"/>
        </w:rPr>
        <w:t xml:space="preserve"> </w:t>
      </w:r>
      <w:r w:rsidRPr="00F253B3">
        <w:rPr>
          <w:rFonts w:ascii="Angsana New" w:hAnsi="Angsana New"/>
          <w:b/>
          <w:sz w:val="30"/>
          <w:szCs w:val="30"/>
          <w:cs/>
        </w:rPr>
        <w:t>หุ้นของบริษัท แอสเฟียร์ อินโนเวชั่นส์ จำกัด (มหาชน) เพื่อเป็นการลดภาระหนี้ของบริษัทกับทางบริษัทหลักทรัพย์ กลุ่มบริษัทและบริษัทรับรู้ขาดทุนจากการขายเงินลงทุนใน</w:t>
      </w:r>
      <w:r w:rsidR="006B43E5" w:rsidRPr="00F253B3">
        <w:rPr>
          <w:rFonts w:ascii="Angsana New" w:hAnsi="Angsana New"/>
          <w:b/>
          <w:sz w:val="30"/>
          <w:szCs w:val="30"/>
        </w:rPr>
        <w:br/>
      </w:r>
      <w:r w:rsidRPr="00F253B3">
        <w:rPr>
          <w:rFonts w:ascii="Angsana New" w:hAnsi="Angsana New"/>
          <w:b/>
          <w:sz w:val="30"/>
          <w:szCs w:val="30"/>
          <w:cs/>
        </w:rPr>
        <w:t xml:space="preserve">บริษัท แอสเฟียร์ อินโนเวชั่นส์ จำกัด (มหาชน) จำนวน </w:t>
      </w:r>
      <w:r w:rsidR="00A301CB" w:rsidRPr="00F253B3">
        <w:rPr>
          <w:rFonts w:ascii="Angsana New" w:hAnsi="Angsana New"/>
          <w:bCs/>
          <w:sz w:val="30"/>
          <w:szCs w:val="30"/>
        </w:rPr>
        <w:t>651</w:t>
      </w:r>
      <w:r w:rsidR="006B43E5" w:rsidRPr="00F253B3">
        <w:rPr>
          <w:rFonts w:ascii="Angsana New" w:hAnsi="Angsana New"/>
          <w:bCs/>
          <w:sz w:val="30"/>
          <w:szCs w:val="30"/>
        </w:rPr>
        <w:t>.7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ล้านบาท และ </w:t>
      </w:r>
      <w:r w:rsidR="00A301CB" w:rsidRPr="00F253B3">
        <w:rPr>
          <w:rFonts w:ascii="Angsana New" w:hAnsi="Angsana New"/>
          <w:bCs/>
          <w:sz w:val="30"/>
          <w:szCs w:val="30"/>
        </w:rPr>
        <w:t>637</w:t>
      </w:r>
      <w:r w:rsidR="006B43E5" w:rsidRPr="00F253B3">
        <w:rPr>
          <w:rFonts w:ascii="Angsana New" w:hAnsi="Angsana New"/>
          <w:bCs/>
          <w:sz w:val="30"/>
          <w:szCs w:val="30"/>
        </w:rPr>
        <w:t>.0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ล้านบาท โดยบันทึกในรายการขาดทุนจากการจำหน่ายเงินลงทุนในบริษัทร่วมในงบกำไรขาดทุนเบ็ดเสร็จรวมและงบกำไรขาดทุนเบ็ดเสร็จ</w:t>
      </w:r>
      <w:r w:rsidR="0024474D">
        <w:rPr>
          <w:rFonts w:ascii="Angsana New" w:hAnsi="Angsana New" w:hint="cs"/>
          <w:b/>
          <w:sz w:val="30"/>
          <w:szCs w:val="30"/>
          <w:cs/>
        </w:rPr>
        <w:t xml:space="preserve">    </w:t>
      </w:r>
      <w:r w:rsidRPr="00F253B3">
        <w:rPr>
          <w:rFonts w:ascii="Angsana New" w:hAnsi="Angsana New"/>
          <w:b/>
          <w:sz w:val="30"/>
          <w:szCs w:val="30"/>
          <w:cs/>
        </w:rPr>
        <w:t>เฉพาะกิจการสำหรับ</w:t>
      </w:r>
      <w:r w:rsidR="00565709" w:rsidRPr="00F253B3">
        <w:rPr>
          <w:rFonts w:ascii="Angsana New" w:hAnsi="Angsana New" w:hint="cs"/>
          <w:b/>
          <w:sz w:val="30"/>
          <w:szCs w:val="30"/>
          <w:cs/>
        </w:rPr>
        <w:t>ปี</w:t>
      </w:r>
      <w:r w:rsidR="00912130" w:rsidRPr="00F253B3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A301CB" w:rsidRPr="00F253B3">
        <w:rPr>
          <w:rFonts w:ascii="Angsana New" w:hAnsi="Angsana New"/>
          <w:bCs/>
          <w:sz w:val="30"/>
          <w:szCs w:val="30"/>
        </w:rPr>
        <w:t>31</w:t>
      </w:r>
      <w:r w:rsidR="00912130" w:rsidRPr="00F253B3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="00A301CB" w:rsidRPr="00F253B3">
        <w:rPr>
          <w:rFonts w:ascii="Angsana New" w:hAnsi="Angsana New"/>
          <w:bCs/>
          <w:sz w:val="30"/>
          <w:szCs w:val="30"/>
        </w:rPr>
        <w:t>2567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ตามลำดับ นอกจากนี้สัดส่วนการถือหุ้นของบริษัทใน</w:t>
      </w:r>
      <w:r w:rsidR="006B43E5" w:rsidRPr="00F253B3">
        <w:rPr>
          <w:rFonts w:ascii="Angsana New" w:hAnsi="Angsana New"/>
          <w:b/>
          <w:sz w:val="30"/>
          <w:szCs w:val="30"/>
        </w:rPr>
        <w:br/>
      </w:r>
      <w:r w:rsidRPr="00F253B3">
        <w:rPr>
          <w:rFonts w:ascii="Angsana New" w:hAnsi="Angsana New"/>
          <w:b/>
          <w:sz w:val="30"/>
          <w:szCs w:val="30"/>
          <w:cs/>
        </w:rPr>
        <w:t xml:space="preserve">บริษัท แอสเฟียร์ อินโนเวชั่นส์ จำกัด (มหาชน) ลดลงอย่างต่อเนื่อง จึงมีข้อบ่งชี้ว่าบริษัทได้สูญเสียอิทธิพลอย่างมีสาระสำคัญในบริษัทร่วม กลุ่มบริษัทรับรู้ขาดทุนจากการสูญเสียอิทธิพลอย่างมีสาระสำคัญในบริษัทร่วม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 จำนวน </w:t>
      </w:r>
      <w:r w:rsidR="00A301CB" w:rsidRPr="00F253B3">
        <w:rPr>
          <w:rFonts w:ascii="Angsana New" w:hAnsi="Angsana New"/>
          <w:bCs/>
          <w:sz w:val="30"/>
          <w:szCs w:val="30"/>
        </w:rPr>
        <w:t>1</w:t>
      </w:r>
      <w:r w:rsidRPr="00F253B3">
        <w:rPr>
          <w:rFonts w:ascii="Angsana New" w:hAnsi="Angsana New"/>
          <w:bCs/>
          <w:sz w:val="30"/>
          <w:szCs w:val="30"/>
          <w:cs/>
        </w:rPr>
        <w:t>,</w:t>
      </w:r>
      <w:r w:rsidR="00A301CB" w:rsidRPr="00F253B3">
        <w:rPr>
          <w:rFonts w:ascii="Angsana New" w:hAnsi="Angsana New"/>
          <w:bCs/>
          <w:sz w:val="30"/>
          <w:szCs w:val="30"/>
        </w:rPr>
        <w:t>053</w:t>
      </w:r>
      <w:r w:rsidR="006B43E5" w:rsidRPr="00F253B3">
        <w:rPr>
          <w:rFonts w:ascii="Angsana New" w:hAnsi="Angsana New"/>
          <w:bCs/>
          <w:sz w:val="30"/>
          <w:szCs w:val="30"/>
        </w:rPr>
        <w:t>.8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ล้านบาท และ </w:t>
      </w:r>
      <w:r w:rsidR="00A301CB" w:rsidRPr="00F253B3">
        <w:rPr>
          <w:rFonts w:ascii="Angsana New" w:hAnsi="Angsana New"/>
          <w:bCs/>
          <w:sz w:val="30"/>
          <w:szCs w:val="30"/>
        </w:rPr>
        <w:t>1</w:t>
      </w:r>
      <w:r w:rsidRPr="00F253B3">
        <w:rPr>
          <w:rFonts w:ascii="Angsana New" w:hAnsi="Angsana New"/>
          <w:bCs/>
          <w:sz w:val="30"/>
          <w:szCs w:val="30"/>
          <w:cs/>
        </w:rPr>
        <w:t>,</w:t>
      </w:r>
      <w:r w:rsidR="00A301CB" w:rsidRPr="00F253B3">
        <w:rPr>
          <w:rFonts w:ascii="Angsana New" w:hAnsi="Angsana New"/>
          <w:bCs/>
          <w:sz w:val="30"/>
          <w:szCs w:val="30"/>
        </w:rPr>
        <w:t>01</w:t>
      </w:r>
      <w:r w:rsidR="00115258" w:rsidRPr="00F253B3">
        <w:rPr>
          <w:rFonts w:ascii="Angsana New" w:hAnsi="Angsana New"/>
          <w:bCs/>
          <w:sz w:val="30"/>
          <w:szCs w:val="30"/>
        </w:rPr>
        <w:t>8</w:t>
      </w:r>
      <w:r w:rsidR="006B43E5" w:rsidRPr="00F253B3">
        <w:rPr>
          <w:rFonts w:ascii="Angsana New" w:hAnsi="Angsana New"/>
          <w:bCs/>
          <w:sz w:val="30"/>
          <w:szCs w:val="30"/>
        </w:rPr>
        <w:t>.7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ล้านบาท ในงบกำไรขาดทุนเบ็ดเสร็จรวมและงบกำไรขาดทุนเบ็ดเสร็จเฉพาะกิจการสำหรับ</w:t>
      </w:r>
      <w:r w:rsidR="00434DB4" w:rsidRPr="00F253B3">
        <w:rPr>
          <w:rFonts w:ascii="Angsana New" w:hAnsi="Angsana New"/>
          <w:b/>
          <w:sz w:val="30"/>
          <w:szCs w:val="30"/>
          <w:cs/>
        </w:rPr>
        <w:t>ปี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A301CB" w:rsidRPr="00F253B3">
        <w:rPr>
          <w:rFonts w:ascii="Angsana New" w:hAnsi="Angsana New"/>
          <w:bCs/>
          <w:sz w:val="30"/>
          <w:szCs w:val="30"/>
        </w:rPr>
        <w:t>31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</w:t>
      </w:r>
      <w:r w:rsidR="00BB1483" w:rsidRPr="00F253B3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</w:t>
      </w:r>
      <w:r w:rsidR="00A301CB" w:rsidRPr="00F253B3">
        <w:rPr>
          <w:rFonts w:ascii="Angsana New" w:hAnsi="Angsana New"/>
          <w:bCs/>
          <w:sz w:val="30"/>
          <w:szCs w:val="30"/>
        </w:rPr>
        <w:t>2567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ตามลำดับ </w:t>
      </w:r>
    </w:p>
    <w:p w14:paraId="447E23EA" w14:textId="3ABF9B55" w:rsidR="00467A3A" w:rsidRPr="00F253B3" w:rsidRDefault="00467A3A" w:rsidP="00196C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F253B3">
        <w:rPr>
          <w:rFonts w:ascii="Angsana New" w:hAnsi="Angsana New"/>
          <w:b/>
          <w:sz w:val="30"/>
          <w:szCs w:val="30"/>
          <w:cs/>
        </w:rPr>
        <w:lastRenderedPageBreak/>
        <w:t xml:space="preserve">ณ วันที่ </w:t>
      </w:r>
      <w:r w:rsidR="00A301CB" w:rsidRPr="00F253B3">
        <w:rPr>
          <w:rFonts w:ascii="Angsana New" w:hAnsi="Angsana New"/>
          <w:bCs/>
          <w:sz w:val="30"/>
          <w:szCs w:val="30"/>
        </w:rPr>
        <w:t>31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</w:t>
      </w:r>
      <w:r w:rsidR="00BB1483" w:rsidRPr="00C85344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C85344">
        <w:rPr>
          <w:rFonts w:ascii="Angsana New" w:hAnsi="Angsana New"/>
          <w:b/>
          <w:sz w:val="30"/>
          <w:szCs w:val="30"/>
          <w:cs/>
        </w:rPr>
        <w:t xml:space="preserve"> </w:t>
      </w:r>
      <w:r w:rsidR="005B511C" w:rsidRPr="00C85344">
        <w:rPr>
          <w:rFonts w:ascii="Angsana New" w:hAnsi="Angsana New" w:hint="cs"/>
          <w:bCs/>
          <w:sz w:val="30"/>
          <w:szCs w:val="30"/>
        </w:rPr>
        <w:t>2568</w:t>
      </w:r>
      <w:r w:rsidR="008105D7" w:rsidRPr="00C85344">
        <w:rPr>
          <w:rFonts w:ascii="Angsana New" w:hAnsi="Angsana New"/>
          <w:b/>
          <w:sz w:val="30"/>
          <w:szCs w:val="30"/>
        </w:rPr>
        <w:t xml:space="preserve"> </w:t>
      </w:r>
      <w:r w:rsidR="008105D7" w:rsidRPr="00C85344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5B511C" w:rsidRPr="00C85344">
        <w:rPr>
          <w:rFonts w:ascii="Angsana New" w:hAnsi="Angsana New" w:hint="cs"/>
          <w:bCs/>
          <w:sz w:val="30"/>
          <w:szCs w:val="30"/>
        </w:rPr>
        <w:t>2567</w:t>
      </w:r>
      <w:r w:rsidR="008105D7" w:rsidRPr="00C85344">
        <w:rPr>
          <w:rFonts w:ascii="Angsana New" w:hAnsi="Angsana New"/>
          <w:b/>
          <w:sz w:val="30"/>
          <w:szCs w:val="30"/>
        </w:rPr>
        <w:t xml:space="preserve"> </w:t>
      </w:r>
      <w:r w:rsidRPr="00C85344">
        <w:rPr>
          <w:rFonts w:ascii="Angsana New" w:hAnsi="Angsana New"/>
          <w:b/>
          <w:sz w:val="30"/>
          <w:szCs w:val="30"/>
          <w:cs/>
        </w:rPr>
        <w:t>บริษัท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มีสัดส่วนการถือหุ้นของบริษัทในบริษัท แอสเฟียร์ อินโนเวชั่นส์ จำกัด (มหาชน) ร้อยละ </w:t>
      </w:r>
      <w:r w:rsidR="0000171C" w:rsidRPr="0000171C">
        <w:rPr>
          <w:rFonts w:ascii="Angsana New" w:hAnsi="Angsana New"/>
          <w:bCs/>
          <w:sz w:val="30"/>
          <w:szCs w:val="30"/>
        </w:rPr>
        <w:t>12.23</w:t>
      </w:r>
      <w:r w:rsidR="003C01F5" w:rsidRPr="003C01F5">
        <w:rPr>
          <w:rFonts w:ascii="Angsana New" w:hAnsi="Angsana New"/>
          <w:b/>
          <w:sz w:val="30"/>
          <w:szCs w:val="30"/>
        </w:rPr>
        <w:t xml:space="preserve"> </w:t>
      </w:r>
      <w:r w:rsidR="003C01F5" w:rsidRPr="003C01F5">
        <w:rPr>
          <w:rFonts w:ascii="Angsana New" w:hAnsi="Angsana New" w:hint="cs"/>
          <w:b/>
          <w:sz w:val="30"/>
          <w:szCs w:val="30"/>
          <w:cs/>
        </w:rPr>
        <w:t>แล</w:t>
      </w:r>
      <w:r w:rsidR="003C01F5">
        <w:rPr>
          <w:rFonts w:ascii="Angsana New" w:hAnsi="Angsana New" w:hint="cs"/>
          <w:bCs/>
          <w:sz w:val="30"/>
          <w:szCs w:val="30"/>
          <w:cs/>
        </w:rPr>
        <w:t>ะ</w:t>
      </w:r>
      <w:r w:rsidR="00CF5565">
        <w:rPr>
          <w:rFonts w:ascii="Angsana New" w:hAnsi="Angsana New" w:hint="cs"/>
          <w:b/>
          <w:sz w:val="30"/>
          <w:szCs w:val="30"/>
          <w:cs/>
        </w:rPr>
        <w:t>ร้อยละ</w:t>
      </w:r>
      <w:r w:rsidR="003C01F5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6B43E5" w:rsidRPr="003C01F5">
        <w:rPr>
          <w:rFonts w:ascii="Angsana New" w:hAnsi="Angsana New"/>
          <w:bCs/>
          <w:sz w:val="30"/>
          <w:szCs w:val="30"/>
        </w:rPr>
        <w:t>9</w:t>
      </w:r>
      <w:r w:rsidR="006B43E5" w:rsidRPr="00F253B3">
        <w:rPr>
          <w:rFonts w:ascii="Angsana New" w:hAnsi="Angsana New"/>
          <w:bCs/>
          <w:sz w:val="30"/>
          <w:szCs w:val="30"/>
        </w:rPr>
        <w:t>.97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 </w:t>
      </w:r>
      <w:r w:rsidR="007C069C">
        <w:rPr>
          <w:rFonts w:ascii="Angsana New" w:hAnsi="Angsana New" w:hint="cs"/>
          <w:b/>
          <w:sz w:val="30"/>
          <w:szCs w:val="30"/>
          <w:cs/>
        </w:rPr>
        <w:t>ตามลำดับ</w:t>
      </w:r>
      <w:r w:rsidR="00CF556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253B3">
        <w:rPr>
          <w:rFonts w:ascii="Angsana New" w:hAnsi="Angsana New"/>
          <w:b/>
          <w:sz w:val="30"/>
          <w:szCs w:val="30"/>
          <w:cs/>
        </w:rPr>
        <w:t>และจัดประเภทเงินลงทุนในบริษัท แอสเฟียร์ อินโนเวชั่นส์ จำกัด (มหาชน) เป็นเงินลงทุนในตราสารทุนที่วัดด้วยมูลค่ายุติธรรมผ่านกำไรหรือขาดทุน</w:t>
      </w:r>
    </w:p>
    <w:p w14:paraId="524A38F7" w14:textId="77777777" w:rsidR="00467A3A" w:rsidRPr="00F253B3" w:rsidRDefault="00467A3A" w:rsidP="00E476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14:paraId="487F9678" w14:textId="6A48F466" w:rsidR="00467A3A" w:rsidRPr="00F253B3" w:rsidRDefault="00BA7FCF" w:rsidP="00467A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76207B">
        <w:rPr>
          <w:rFonts w:ascii="Angsana New" w:hAnsi="Angsana New"/>
          <w:bCs/>
          <w:i/>
          <w:iCs/>
          <w:sz w:val="30"/>
          <w:szCs w:val="30"/>
        </w:rPr>
        <w:t>12.3)</w:t>
      </w:r>
      <w:r>
        <w:rPr>
          <w:rFonts w:ascii="Angsana New" w:hAnsi="Angsana New"/>
          <w:b/>
          <w:i/>
          <w:iCs/>
          <w:sz w:val="30"/>
          <w:szCs w:val="30"/>
        </w:rPr>
        <w:t xml:space="preserve"> </w:t>
      </w:r>
      <w:r w:rsidR="00467A3A" w:rsidRPr="00F253B3">
        <w:rPr>
          <w:rFonts w:ascii="Angsana New" w:hAnsi="Angsana New"/>
          <w:b/>
          <w:i/>
          <w:iCs/>
          <w:sz w:val="30"/>
          <w:szCs w:val="30"/>
          <w:cs/>
        </w:rPr>
        <w:t xml:space="preserve">การจำหน่ายเงินลงทุนในบริษัท สบาย แมกซี่ อินชัวรันส์ โบรกเกอร์ จำกัด </w:t>
      </w:r>
    </w:p>
    <w:p w14:paraId="61BC42F2" w14:textId="77777777" w:rsidR="00467A3A" w:rsidRPr="00F253B3" w:rsidRDefault="00467A3A" w:rsidP="00CA03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14:paraId="146C0210" w14:textId="031B00B3" w:rsidR="00DB3E44" w:rsidRPr="00DB3E44" w:rsidRDefault="00467A3A" w:rsidP="00406B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  <w:cs/>
        </w:rPr>
        <w:sectPr w:rsidR="00DB3E44" w:rsidRPr="00DB3E44" w:rsidSect="001E76F6">
          <w:headerReference w:type="default" r:id="rId16"/>
          <w:footerReference w:type="even" r:id="rId17"/>
          <w:footerReference w:type="default" r:id="rId18"/>
          <w:footerReference w:type="first" r:id="rId19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  <w:docGrid w:linePitch="245"/>
        </w:sectPr>
      </w:pPr>
      <w:r w:rsidRPr="00F253B3">
        <w:rPr>
          <w:rFonts w:ascii="Angsana New" w:hAnsi="Angsana New"/>
          <w:b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A301CB" w:rsidRPr="00F253B3">
        <w:rPr>
          <w:rFonts w:ascii="Angsana New" w:hAnsi="Angsana New"/>
          <w:bCs/>
          <w:sz w:val="30"/>
          <w:szCs w:val="30"/>
        </w:rPr>
        <w:t>2</w:t>
      </w:r>
      <w:r w:rsidR="00115258" w:rsidRPr="00F253B3">
        <w:rPr>
          <w:rFonts w:ascii="Angsana New" w:hAnsi="Angsana New"/>
          <w:bCs/>
          <w:sz w:val="30"/>
          <w:szCs w:val="30"/>
        </w:rPr>
        <w:t>8</w:t>
      </w:r>
      <w:r w:rsidRPr="00F253B3">
        <w:rPr>
          <w:rFonts w:ascii="Angsana New" w:hAnsi="Angsana New"/>
          <w:b/>
          <w:sz w:val="30"/>
          <w:szCs w:val="30"/>
        </w:rPr>
        <w:t xml:space="preserve"> 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สิงหาคม </w:t>
      </w:r>
      <w:r w:rsidR="00A301CB" w:rsidRPr="00F253B3">
        <w:rPr>
          <w:rFonts w:ascii="Angsana New" w:hAnsi="Angsana New"/>
          <w:bCs/>
          <w:sz w:val="30"/>
          <w:szCs w:val="30"/>
        </w:rPr>
        <w:t>2567</w:t>
      </w:r>
      <w:r w:rsidRPr="00F253B3">
        <w:rPr>
          <w:rFonts w:ascii="Angsana New" w:hAnsi="Angsana New"/>
          <w:b/>
          <w:sz w:val="30"/>
          <w:szCs w:val="30"/>
        </w:rPr>
        <w:t xml:space="preserve"> 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คณะกรรมการบริษัทมีมติอนุมัติการจำหน่ายหุ้นสามัญทั้งหมดของบริษัท สบาย แมกซี่ อินชัวรันส์ โบรกเกอร์ จำกัด จำนวน </w:t>
      </w:r>
      <w:r w:rsidR="00A301CB" w:rsidRPr="00F253B3">
        <w:rPr>
          <w:rFonts w:ascii="Angsana New" w:hAnsi="Angsana New"/>
          <w:bCs/>
          <w:sz w:val="30"/>
          <w:szCs w:val="30"/>
        </w:rPr>
        <w:t>50</w:t>
      </w:r>
      <w:r w:rsidRPr="00F253B3">
        <w:rPr>
          <w:rFonts w:ascii="Angsana New" w:hAnsi="Angsana New"/>
          <w:bCs/>
          <w:sz w:val="30"/>
          <w:szCs w:val="30"/>
        </w:rPr>
        <w:t>,</w:t>
      </w:r>
      <w:r w:rsidR="00A301CB" w:rsidRPr="00F253B3">
        <w:rPr>
          <w:rFonts w:ascii="Angsana New" w:hAnsi="Angsana New"/>
          <w:bCs/>
          <w:sz w:val="30"/>
          <w:szCs w:val="30"/>
        </w:rPr>
        <w:t>000</w:t>
      </w:r>
      <w:r w:rsidRPr="00F253B3">
        <w:rPr>
          <w:rFonts w:ascii="Angsana New" w:hAnsi="Angsana New"/>
          <w:b/>
          <w:sz w:val="30"/>
          <w:szCs w:val="30"/>
        </w:rPr>
        <w:t xml:space="preserve"> </w:t>
      </w:r>
      <w:r w:rsidRPr="00F253B3">
        <w:rPr>
          <w:rFonts w:ascii="Angsana New" w:hAnsi="Angsana New"/>
          <w:b/>
          <w:sz w:val="30"/>
          <w:szCs w:val="30"/>
          <w:cs/>
        </w:rPr>
        <w:t xml:space="preserve">หุ้น คิดเป็นร้อยละ </w:t>
      </w:r>
      <w:r w:rsidR="00A301CB" w:rsidRPr="00F253B3">
        <w:rPr>
          <w:rFonts w:ascii="Angsana New" w:hAnsi="Angsana New"/>
          <w:bCs/>
          <w:sz w:val="30"/>
          <w:szCs w:val="30"/>
        </w:rPr>
        <w:t>50</w:t>
      </w:r>
      <w:r w:rsidRPr="00F253B3">
        <w:rPr>
          <w:rFonts w:ascii="Angsana New" w:hAnsi="Angsana New"/>
          <w:bCs/>
          <w:sz w:val="30"/>
          <w:szCs w:val="30"/>
        </w:rPr>
        <w:t>.</w:t>
      </w:r>
      <w:r w:rsidR="00A301CB" w:rsidRPr="00F253B3">
        <w:rPr>
          <w:rFonts w:ascii="Angsana New" w:hAnsi="Angsana New"/>
          <w:bCs/>
          <w:sz w:val="30"/>
          <w:szCs w:val="30"/>
        </w:rPr>
        <w:t>0</w:t>
      </w:r>
      <w:r w:rsidR="00D62402" w:rsidRPr="00A303D3">
        <w:rPr>
          <w:rFonts w:ascii="Angsana New" w:hAnsi="Angsana New" w:hint="cs"/>
          <w:bCs/>
          <w:sz w:val="30"/>
          <w:szCs w:val="30"/>
        </w:rPr>
        <w:t>0</w:t>
      </w:r>
      <w:r w:rsidRPr="00A303D3">
        <w:rPr>
          <w:rFonts w:ascii="Angsana New" w:hAnsi="Angsana New"/>
          <w:bCs/>
          <w:sz w:val="30"/>
          <w:szCs w:val="30"/>
        </w:rPr>
        <w:t xml:space="preserve"> </w:t>
      </w:r>
      <w:r w:rsidRPr="00F253B3">
        <w:rPr>
          <w:rFonts w:ascii="Angsana New" w:hAnsi="Angsana New"/>
          <w:b/>
          <w:sz w:val="30"/>
          <w:szCs w:val="30"/>
          <w:cs/>
        </w:rPr>
        <w:t>ของทุนจดทะเบียน</w:t>
      </w:r>
      <w:r w:rsidR="00D3068D">
        <w:rPr>
          <w:rFonts w:ascii="Angsana New" w:hAnsi="Angsana New" w:hint="cs"/>
          <w:b/>
          <w:sz w:val="30"/>
          <w:szCs w:val="30"/>
          <w:cs/>
        </w:rPr>
        <w:t>ที่ชำระแล้ว</w:t>
      </w:r>
      <w:r w:rsidRPr="00F253B3">
        <w:rPr>
          <w:rFonts w:ascii="Angsana New" w:hAnsi="Angsana New"/>
          <w:b/>
          <w:sz w:val="30"/>
          <w:szCs w:val="30"/>
          <w:cs/>
        </w:rPr>
        <w:t>ให้แก่ผู้ถือหุ้นของบริษัท สบาย แมกซี่ อินชัวรันส์ โบรกเกอร์ จำกัด ตามสัดส่วนการถือหุ้น โดยบริษัทอยู่ระหว่างการดำเนินการในการเข้าเจรจา ทำความตกลง และดำเนินการอื่นใดอันจำเป็นและเกี่ยวกับข้องกับการขายดังกล่าว</w:t>
      </w:r>
    </w:p>
    <w:p w14:paraId="419CF657" w14:textId="1EA02ACC" w:rsidR="00313FAD" w:rsidRPr="00F253B3" w:rsidRDefault="00313FAD" w:rsidP="00113B6B">
      <w:pPr>
        <w:pStyle w:val="BodyText2"/>
        <w:numPr>
          <w:ilvl w:val="0"/>
          <w:numId w:val="29"/>
        </w:numPr>
        <w:tabs>
          <w:tab w:val="left" w:pos="990"/>
        </w:tabs>
        <w:ind w:hanging="450"/>
        <w:rPr>
          <w:rFonts w:asciiTheme="minorHAnsi" w:hAnsiTheme="minorHAnsi" w:cstheme="minorHAnsi"/>
          <w:b/>
          <w:bCs/>
          <w:lang w:val="en-US"/>
        </w:rPr>
      </w:pPr>
      <w:bookmarkStart w:id="8" w:name="_Hlk128038180"/>
      <w:r w:rsidRPr="00F253B3"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ส่วนได้เสียที่ไม่มีอำนาจควบคุม</w:t>
      </w:r>
    </w:p>
    <w:p w14:paraId="43B570FF" w14:textId="77777777" w:rsidR="00313FAD" w:rsidRPr="00F253B3" w:rsidRDefault="00313FAD" w:rsidP="00313FAD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22BCB0D1" w14:textId="61151BDC" w:rsidR="00313FAD" w:rsidRPr="00F253B3" w:rsidRDefault="00313FAD" w:rsidP="00851DF5">
      <w:pPr>
        <w:tabs>
          <w:tab w:val="clear" w:pos="454"/>
          <w:tab w:val="clear" w:pos="680"/>
          <w:tab w:val="clear" w:pos="907"/>
          <w:tab w:val="left" w:pos="993"/>
          <w:tab w:val="left" w:pos="1080"/>
          <w:tab w:val="left" w:pos="1170"/>
          <w:tab w:val="left" w:pos="1440"/>
        </w:tabs>
        <w:spacing w:line="240" w:lineRule="auto"/>
        <w:ind w:left="990" w:right="-61"/>
        <w:jc w:val="thaiDistribute"/>
        <w:rPr>
          <w:rFonts w:asciiTheme="majorHAnsi" w:hAnsiTheme="majorHAnsi" w:cstheme="majorHAnsi"/>
          <w:sz w:val="30"/>
          <w:szCs w:val="30"/>
        </w:rPr>
      </w:pPr>
      <w:r w:rsidRPr="00F253B3">
        <w:rPr>
          <w:rFonts w:asciiTheme="minorHAnsi" w:hAnsiTheme="minorHAnsi" w:cstheme="minorHAnsi"/>
          <w:sz w:val="30"/>
          <w:szCs w:val="30"/>
          <w:cs/>
        </w:rPr>
        <w:t>ตารางต่อไปนี้</w:t>
      </w:r>
      <w:r w:rsidRPr="00F253B3">
        <w:rPr>
          <w:rFonts w:asciiTheme="majorHAnsi" w:hAnsiTheme="majorHAnsi" w:cstheme="majorHAnsi"/>
          <w:sz w:val="30"/>
          <w:szCs w:val="30"/>
          <w:cs/>
        </w:rPr>
        <w:t>สรุปข้อมูลเกี่ยวกับบริษัทย่อ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3BD81506" w14:textId="77777777" w:rsidR="00313FAD" w:rsidRPr="00F253B3" w:rsidRDefault="00313FAD" w:rsidP="00537CDD">
      <w:pPr>
        <w:tabs>
          <w:tab w:val="clear" w:pos="454"/>
          <w:tab w:val="clear" w:pos="680"/>
          <w:tab w:val="clear" w:pos="907"/>
          <w:tab w:val="left" w:pos="993"/>
          <w:tab w:val="left" w:pos="1080"/>
          <w:tab w:val="left" w:pos="1170"/>
        </w:tabs>
        <w:spacing w:line="240" w:lineRule="auto"/>
        <w:ind w:left="990" w:right="-61"/>
        <w:jc w:val="thaiDistribute"/>
        <w:rPr>
          <w:rFonts w:asciiTheme="majorHAnsi" w:hAnsiTheme="majorHAnsi" w:cstheme="majorHAnsi"/>
          <w:sz w:val="30"/>
          <w:szCs w:val="30"/>
          <w:cs/>
        </w:rPr>
      </w:pPr>
    </w:p>
    <w:tbl>
      <w:tblPr>
        <w:tblpPr w:leftFromText="180" w:rightFromText="180" w:vertAnchor="text" w:horzAnchor="page" w:tblpX="1591" w:tblpY="80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0"/>
      </w:tblGrid>
      <w:tr w:rsidR="00313FAD" w:rsidRPr="00F253B3" w14:paraId="334BFA79" w14:textId="77777777" w:rsidTr="00313FAD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7EF0F460" w14:textId="77777777" w:rsidR="00313FAD" w:rsidRPr="00F253B3" w:rsidRDefault="00313FAD" w:rsidP="00313FAD">
            <w:pPr>
              <w:pStyle w:val="acctfourfigures"/>
              <w:tabs>
                <w:tab w:val="clear" w:pos="765"/>
              </w:tabs>
              <w:spacing w:line="240" w:lineRule="atLeast"/>
              <w:ind w:left="-320"/>
              <w:rPr>
                <w:rFonts w:asciiTheme="minorHAnsi" w:hAnsiTheme="minorHAnsi" w:cstheme="minorHAns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1D7BD94C" w14:textId="11FF92D8" w:rsidR="00313FAD" w:rsidRPr="00F253B3" w:rsidRDefault="00313FAD" w:rsidP="00313FAD">
            <w:pPr>
              <w:pStyle w:val="acctmergecolhdg"/>
              <w:spacing w:line="240" w:lineRule="atLeast"/>
              <w:rPr>
                <w:rFonts w:asciiTheme="minorHAnsi" w:hAnsiTheme="minorHAnsi" w:cstheme="minorHAnsi"/>
                <w:b w:val="0"/>
                <w:sz w:val="30"/>
                <w:szCs w:val="30"/>
                <w:cs/>
                <w:lang w:bidi="th-TH"/>
              </w:rPr>
            </w:pPr>
            <w:r w:rsidRPr="00F253B3">
              <w:rPr>
                <w:rFonts w:asciiTheme="minorHAnsi" w:hAnsiTheme="minorHAnsi" w:cstheme="minorHAnsi"/>
                <w:b w:val="0"/>
                <w:sz w:val="30"/>
                <w:szCs w:val="30"/>
                <w:cs/>
                <w:lang w:bidi="th-TH"/>
              </w:rPr>
              <w:t>บริษัท พลัส เทค อินโนเวชั่น จำกัด (มหาชน</w:t>
            </w:r>
            <w:r w:rsidRPr="00F253B3">
              <w:rPr>
                <w:rFonts w:asciiTheme="minorHAnsi" w:hAnsiTheme="minorHAnsi" w:cstheme="minorHAnsi"/>
                <w:b w:val="0"/>
                <w:sz w:val="30"/>
                <w:szCs w:val="30"/>
                <w:lang w:val="en-US" w:bidi="th-TH"/>
              </w:rPr>
              <w:t>)</w:t>
            </w:r>
          </w:p>
        </w:tc>
      </w:tr>
      <w:tr w:rsidR="00313FAD" w:rsidRPr="00F253B3" w14:paraId="75ABDB68" w14:textId="77777777" w:rsidTr="00313FAD">
        <w:trPr>
          <w:cantSplit/>
          <w:trHeight w:val="356"/>
          <w:tblHeader/>
        </w:trPr>
        <w:tc>
          <w:tcPr>
            <w:tcW w:w="5220" w:type="dxa"/>
            <w:vAlign w:val="bottom"/>
          </w:tcPr>
          <w:p w14:paraId="04D4C0D6" w14:textId="77777777" w:rsidR="00313FAD" w:rsidRPr="00F253B3" w:rsidRDefault="00313FAD" w:rsidP="00313FAD">
            <w:pPr>
              <w:pStyle w:val="acctfourfigures"/>
              <w:tabs>
                <w:tab w:val="clear" w:pos="765"/>
              </w:tabs>
              <w:spacing w:line="300" w:lineRule="exact"/>
              <w:ind w:left="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0F69327" w14:textId="5158CD21" w:rsidR="00313FAD" w:rsidRPr="00F253B3" w:rsidRDefault="00A301CB" w:rsidP="00313FAD">
            <w:pPr>
              <w:pStyle w:val="acctmergecolhdg"/>
              <w:spacing w:line="300" w:lineRule="exact"/>
              <w:rPr>
                <w:rFonts w:asciiTheme="minorHAnsi" w:hAnsiTheme="minorHAnsi" w:cstheme="minorHAnsi"/>
                <w:b w:val="0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 w:val="0"/>
                <w:sz w:val="30"/>
                <w:szCs w:val="30"/>
                <w:lang w:val="en-US" w:bidi="th-TH"/>
              </w:rPr>
              <w:t>256</w:t>
            </w:r>
            <w:r w:rsidR="00755F33" w:rsidRPr="00F253B3">
              <w:rPr>
                <w:rFonts w:asciiTheme="minorHAnsi" w:hAnsiTheme="minorHAnsi" w:cstheme="minorHAns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3E782EF6" w14:textId="77777777" w:rsidR="00313FAD" w:rsidRPr="00F253B3" w:rsidRDefault="00313FAD" w:rsidP="00313FAD">
            <w:pPr>
              <w:pStyle w:val="acctmergecolhdg"/>
              <w:spacing w:line="300" w:lineRule="exact"/>
              <w:rPr>
                <w:rFonts w:asciiTheme="minorHAnsi" w:hAnsiTheme="minorHAnsi" w:cstheme="minorHAnsi"/>
                <w:b w:val="0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3AE6D82" w14:textId="78F0A6FE" w:rsidR="00313FAD" w:rsidRPr="00F253B3" w:rsidRDefault="00A301CB" w:rsidP="00313FAD">
            <w:pPr>
              <w:pStyle w:val="acctmergecolhdg"/>
              <w:spacing w:line="300" w:lineRule="exact"/>
              <w:rPr>
                <w:rFonts w:asciiTheme="minorHAnsi" w:hAnsiTheme="minorHAnsi" w:cstheme="minorHAnsi"/>
                <w:b w:val="0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 w:val="0"/>
                <w:sz w:val="30"/>
                <w:szCs w:val="30"/>
                <w:lang w:val="en-US" w:bidi="th-TH"/>
              </w:rPr>
              <w:t>2</w:t>
            </w:r>
            <w:r w:rsidRPr="00F253B3">
              <w:rPr>
                <w:rFonts w:asciiTheme="minorHAnsi" w:hAnsiTheme="minorHAnsi" w:cstheme="minorHAnsi"/>
                <w:b w:val="0"/>
                <w:sz w:val="30"/>
                <w:szCs w:val="30"/>
                <w:lang w:val="en-US"/>
              </w:rPr>
              <w:t>56</w:t>
            </w:r>
            <w:r w:rsidR="00755F33" w:rsidRPr="00F253B3">
              <w:rPr>
                <w:rFonts w:asciiTheme="minorHAnsi" w:hAnsiTheme="minorHAnsi" w:cstheme="minorHAnsi"/>
                <w:b w:val="0"/>
                <w:sz w:val="30"/>
                <w:szCs w:val="30"/>
                <w:lang w:val="en-US"/>
              </w:rPr>
              <w:t>7</w:t>
            </w:r>
          </w:p>
        </w:tc>
      </w:tr>
      <w:tr w:rsidR="00537CDD" w:rsidRPr="00F253B3" w14:paraId="172904DB" w14:textId="77777777">
        <w:trPr>
          <w:cantSplit/>
          <w:trHeight w:val="20"/>
        </w:trPr>
        <w:tc>
          <w:tcPr>
            <w:tcW w:w="5220" w:type="dxa"/>
            <w:vAlign w:val="bottom"/>
          </w:tcPr>
          <w:p w14:paraId="43520750" w14:textId="4BD62BD7" w:rsidR="00537CDD" w:rsidRPr="00F253B3" w:rsidRDefault="00537CDD" w:rsidP="00537CD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6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655208D0" w14:textId="6DE97D87" w:rsidR="00537CDD" w:rsidRPr="00F253B3" w:rsidRDefault="00537CDD" w:rsidP="00537CD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10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  <w:t>(</w:t>
            </w:r>
            <w:r w:rsidRPr="00F253B3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253B3"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55F33" w:rsidRPr="00F253B3" w14:paraId="39B54201" w14:textId="77777777" w:rsidTr="00313FAD">
        <w:trPr>
          <w:cantSplit/>
          <w:trHeight w:val="20"/>
        </w:trPr>
        <w:tc>
          <w:tcPr>
            <w:tcW w:w="5220" w:type="dxa"/>
            <w:vAlign w:val="bottom"/>
          </w:tcPr>
          <w:p w14:paraId="1697D7A7" w14:textId="77777777" w:rsidR="00755F33" w:rsidRPr="00F253B3" w:rsidRDefault="00755F33" w:rsidP="00755F3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890" w:type="dxa"/>
          </w:tcPr>
          <w:p w14:paraId="5A38DCC9" w14:textId="45E3502C" w:rsidR="00755F33" w:rsidRPr="00D2273C" w:rsidRDefault="00BD54D6" w:rsidP="00D2273C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-110" w:hanging="263"/>
              <w:rPr>
                <w:rFonts w:ascii="Angsana New" w:hAnsi="Angsana New"/>
                <w:sz w:val="30"/>
                <w:szCs w:val="30"/>
              </w:rPr>
            </w:pPr>
            <w:r w:rsidRPr="00BD54D6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</w:t>
            </w:r>
            <w:r w:rsidR="00B15D89" w:rsidRPr="00D227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.</w:t>
            </w:r>
            <w:r w:rsidRPr="00BD54D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527AF0EC" w14:textId="77777777" w:rsidR="00755F33" w:rsidRPr="00F253B3" w:rsidRDefault="00755F33" w:rsidP="00755F3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17968C6" w14:textId="4792EA24" w:rsidR="00755F33" w:rsidRPr="00F253B3" w:rsidRDefault="00755F33" w:rsidP="00755F33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.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</w:t>
            </w:r>
          </w:p>
        </w:tc>
      </w:tr>
      <w:tr w:rsidR="00755F33" w:rsidRPr="00F253B3" w14:paraId="69809838" w14:textId="77777777" w:rsidTr="00313FAD">
        <w:trPr>
          <w:cantSplit/>
          <w:trHeight w:hRule="exact" w:val="356"/>
        </w:trPr>
        <w:tc>
          <w:tcPr>
            <w:tcW w:w="5220" w:type="dxa"/>
          </w:tcPr>
          <w:p w14:paraId="79B2048A" w14:textId="77777777" w:rsidR="00755F33" w:rsidRPr="00F253B3" w:rsidRDefault="00755F33" w:rsidP="00755F3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84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3D651CB7" w14:textId="4E8CD2FE" w:rsidR="00755F33" w:rsidRPr="00F253B3" w:rsidRDefault="00755F33" w:rsidP="00755F3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B789C" w14:textId="00AEDF86" w:rsidR="00755F33" w:rsidRPr="00F253B3" w:rsidRDefault="00755F33" w:rsidP="00755F33">
            <w:pPr>
              <w:pStyle w:val="acctmergecolhdg"/>
              <w:spacing w:line="240" w:lineRule="atLeast"/>
              <w:jc w:val="right"/>
              <w:rPr>
                <w:rFonts w:asciiTheme="minorHAnsi" w:hAnsiTheme="minorHAnsi" w:cstheme="minorHAnsi"/>
                <w:b w:val="0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21EFA99" w14:textId="404560D1" w:rsidR="00755F33" w:rsidRPr="00F253B3" w:rsidRDefault="00755F33" w:rsidP="00755F33">
            <w:pPr>
              <w:pStyle w:val="acctmergecolhdg"/>
              <w:tabs>
                <w:tab w:val="decimal" w:pos="1177"/>
              </w:tabs>
              <w:spacing w:line="240" w:lineRule="atLeast"/>
              <w:jc w:val="right"/>
              <w:rPr>
                <w:rFonts w:asciiTheme="minorHAnsi" w:hAnsiTheme="minorHAnsi" w:cstheme="minorHAnsi"/>
                <w:b w:val="0"/>
                <w:bCs/>
                <w:sz w:val="30"/>
                <w:szCs w:val="30"/>
              </w:rPr>
            </w:pPr>
          </w:p>
        </w:tc>
      </w:tr>
      <w:tr w:rsidR="00F03851" w:rsidRPr="00F253B3" w14:paraId="27191F7D" w14:textId="77777777" w:rsidTr="00313FAD">
        <w:trPr>
          <w:cantSplit/>
          <w:trHeight w:val="20"/>
        </w:trPr>
        <w:tc>
          <w:tcPr>
            <w:tcW w:w="5220" w:type="dxa"/>
          </w:tcPr>
          <w:p w14:paraId="055C97FB" w14:textId="77777777" w:rsidR="00F03851" w:rsidRPr="00F253B3" w:rsidRDefault="00F03851" w:rsidP="00F038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890" w:type="dxa"/>
          </w:tcPr>
          <w:p w14:paraId="4C3F206B" w14:textId="1C958012" w:rsidR="00F03851" w:rsidRPr="00F253B3" w:rsidRDefault="00F03851" w:rsidP="00F0385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230,278</w:t>
            </w:r>
          </w:p>
        </w:tc>
        <w:tc>
          <w:tcPr>
            <w:tcW w:w="270" w:type="dxa"/>
          </w:tcPr>
          <w:p w14:paraId="2CCB9777" w14:textId="77777777" w:rsidR="00F03851" w:rsidRPr="00F253B3" w:rsidRDefault="00F03851" w:rsidP="00F0385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7E8DF8" w14:textId="63B61956" w:rsidR="00F03851" w:rsidRPr="00F253B3" w:rsidRDefault="00F03851" w:rsidP="00F0385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346,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240</w:t>
            </w:r>
          </w:p>
        </w:tc>
      </w:tr>
      <w:tr w:rsidR="00F03851" w:rsidRPr="00F253B3" w14:paraId="0CEE430B" w14:textId="77777777" w:rsidTr="00313FAD">
        <w:trPr>
          <w:cantSplit/>
          <w:trHeight w:val="20"/>
        </w:trPr>
        <w:tc>
          <w:tcPr>
            <w:tcW w:w="5220" w:type="dxa"/>
          </w:tcPr>
          <w:p w14:paraId="09D9C153" w14:textId="77777777" w:rsidR="00F03851" w:rsidRPr="00F253B3" w:rsidRDefault="00F03851" w:rsidP="00F038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890" w:type="dxa"/>
          </w:tcPr>
          <w:p w14:paraId="01DA4880" w14:textId="2E5F01F7" w:rsidR="00F03851" w:rsidRPr="00F253B3" w:rsidRDefault="00F03851" w:rsidP="00F0385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275,853</w:t>
            </w:r>
          </w:p>
        </w:tc>
        <w:tc>
          <w:tcPr>
            <w:tcW w:w="270" w:type="dxa"/>
          </w:tcPr>
          <w:p w14:paraId="2E1C0495" w14:textId="77777777" w:rsidR="00F03851" w:rsidRPr="00F253B3" w:rsidRDefault="00F03851" w:rsidP="00F0385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E896CF" w14:textId="29E89EA5" w:rsidR="00F03851" w:rsidRPr="00F253B3" w:rsidRDefault="00F03851" w:rsidP="00F0385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834,054</w:t>
            </w:r>
          </w:p>
        </w:tc>
      </w:tr>
      <w:tr w:rsidR="00F03851" w:rsidRPr="00F253B3" w14:paraId="068ABEBB" w14:textId="77777777" w:rsidTr="00313FAD">
        <w:trPr>
          <w:cantSplit/>
          <w:trHeight w:val="20"/>
        </w:trPr>
        <w:tc>
          <w:tcPr>
            <w:tcW w:w="5220" w:type="dxa"/>
          </w:tcPr>
          <w:p w14:paraId="2B8EA72F" w14:textId="77777777" w:rsidR="00F03851" w:rsidRPr="00F253B3" w:rsidRDefault="00F03851" w:rsidP="00F038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890" w:type="dxa"/>
          </w:tcPr>
          <w:p w14:paraId="1AB073AB" w14:textId="0DDB28E4" w:rsidR="00F03851" w:rsidRPr="00F253B3" w:rsidRDefault="00F03851" w:rsidP="00F0385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(170,654)</w:t>
            </w:r>
          </w:p>
        </w:tc>
        <w:tc>
          <w:tcPr>
            <w:tcW w:w="270" w:type="dxa"/>
          </w:tcPr>
          <w:p w14:paraId="7E52266F" w14:textId="77777777" w:rsidR="00F03851" w:rsidRPr="00F253B3" w:rsidRDefault="00F03851" w:rsidP="00F0385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995CD2" w14:textId="0D52B45B" w:rsidR="00F03851" w:rsidRPr="00F253B3" w:rsidRDefault="00F03851" w:rsidP="00F0385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176</w:t>
            </w: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754</w:t>
            </w: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</w:tr>
      <w:tr w:rsidR="00F03851" w:rsidRPr="00F253B3" w14:paraId="2E0E4CCF" w14:textId="77777777" w:rsidTr="00313FAD">
        <w:trPr>
          <w:cantSplit/>
          <w:trHeight w:val="20"/>
        </w:trPr>
        <w:tc>
          <w:tcPr>
            <w:tcW w:w="5220" w:type="dxa"/>
          </w:tcPr>
          <w:p w14:paraId="13C3C8A1" w14:textId="77777777" w:rsidR="00F03851" w:rsidRPr="00F253B3" w:rsidRDefault="00F03851" w:rsidP="00F038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F480E8" w14:textId="2BBC633C" w:rsidR="00F03851" w:rsidRPr="00F253B3" w:rsidRDefault="00F03851" w:rsidP="00F0385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(55,327)</w:t>
            </w:r>
          </w:p>
        </w:tc>
        <w:tc>
          <w:tcPr>
            <w:tcW w:w="270" w:type="dxa"/>
          </w:tcPr>
          <w:p w14:paraId="37023BDE" w14:textId="77777777" w:rsidR="00F03851" w:rsidRPr="00F253B3" w:rsidRDefault="00F03851" w:rsidP="00F0385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BBF8997" w14:textId="2D77E960" w:rsidR="00F03851" w:rsidRPr="00F253B3" w:rsidRDefault="00F03851" w:rsidP="00F0385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28</w:t>
            </w: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903</w:t>
            </w: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</w:tr>
      <w:tr w:rsidR="00F03851" w:rsidRPr="00F253B3" w14:paraId="5C05E3F0" w14:textId="77777777" w:rsidTr="00313FAD">
        <w:trPr>
          <w:cantSplit/>
          <w:trHeight w:val="20"/>
        </w:trPr>
        <w:tc>
          <w:tcPr>
            <w:tcW w:w="5220" w:type="dxa"/>
          </w:tcPr>
          <w:p w14:paraId="75A56ADA" w14:textId="77777777" w:rsidR="00F03851" w:rsidRPr="00F253B3" w:rsidRDefault="00F03851" w:rsidP="00F038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6011C3D" w14:textId="7537B54F" w:rsidR="00F03851" w:rsidRPr="00F253B3" w:rsidRDefault="00F03851" w:rsidP="00F0385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280,150</w:t>
            </w:r>
          </w:p>
        </w:tc>
        <w:tc>
          <w:tcPr>
            <w:tcW w:w="270" w:type="dxa"/>
          </w:tcPr>
          <w:p w14:paraId="53A5317E" w14:textId="77777777" w:rsidR="00F03851" w:rsidRPr="00F253B3" w:rsidRDefault="00F03851" w:rsidP="00F0385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36886BE" w14:textId="0BECEB86" w:rsidR="00F03851" w:rsidRPr="00F253B3" w:rsidRDefault="00F03851" w:rsidP="00F0385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974,637</w:t>
            </w:r>
          </w:p>
        </w:tc>
      </w:tr>
      <w:tr w:rsidR="00F03851" w:rsidRPr="00F253B3" w14:paraId="00922BCC" w14:textId="77777777" w:rsidTr="00313FAD">
        <w:trPr>
          <w:cantSplit/>
          <w:trHeight w:val="20"/>
        </w:trPr>
        <w:tc>
          <w:tcPr>
            <w:tcW w:w="5220" w:type="dxa"/>
          </w:tcPr>
          <w:p w14:paraId="690661E0" w14:textId="77777777" w:rsidR="00F03851" w:rsidRPr="00F253B3" w:rsidRDefault="00F03851" w:rsidP="00F038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4E5B999" w14:textId="75338099" w:rsidR="00F03851" w:rsidRPr="00F253B3" w:rsidRDefault="00F03851" w:rsidP="00F0385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143,717</w:t>
            </w:r>
          </w:p>
        </w:tc>
        <w:tc>
          <w:tcPr>
            <w:tcW w:w="270" w:type="dxa"/>
          </w:tcPr>
          <w:p w14:paraId="6C0DF9A5" w14:textId="77777777" w:rsidR="00F03851" w:rsidRPr="00F253B3" w:rsidRDefault="00F03851" w:rsidP="00F0385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F2F31B0" w14:textId="70207056" w:rsidR="00F03851" w:rsidRPr="00F253B3" w:rsidRDefault="00F03851" w:rsidP="00F0385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262,665</w:t>
            </w:r>
          </w:p>
        </w:tc>
      </w:tr>
      <w:tr w:rsidR="00F03851" w:rsidRPr="00F253B3" w14:paraId="1B85C83E" w14:textId="77777777" w:rsidTr="00313FAD">
        <w:trPr>
          <w:cantSplit/>
          <w:trHeight w:hRule="exact" w:val="405"/>
        </w:trPr>
        <w:tc>
          <w:tcPr>
            <w:tcW w:w="5220" w:type="dxa"/>
          </w:tcPr>
          <w:p w14:paraId="02A6D228" w14:textId="77777777" w:rsidR="00F03851" w:rsidRPr="00F253B3" w:rsidRDefault="00F03851" w:rsidP="00F03851">
            <w:pPr>
              <w:pStyle w:val="ListBullet3"/>
              <w:numPr>
                <w:ilvl w:val="0"/>
                <w:numId w:val="0"/>
              </w:numPr>
              <w:ind w:left="191" w:hanging="84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54D8FFFA" w14:textId="77777777" w:rsidR="00F03851" w:rsidRPr="00F253B3" w:rsidRDefault="00F03851" w:rsidP="00F0385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E10F0C" w14:textId="77777777" w:rsidR="00F03851" w:rsidRPr="00F253B3" w:rsidRDefault="00F03851" w:rsidP="00F03851">
            <w:pPr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0C0AF5D6" w14:textId="77777777" w:rsidR="00F03851" w:rsidRPr="00F253B3" w:rsidRDefault="00F03851" w:rsidP="00F03851">
            <w:pPr>
              <w:tabs>
                <w:tab w:val="clear" w:pos="907"/>
                <w:tab w:val="decimal" w:pos="1447"/>
              </w:tabs>
              <w:ind w:hanging="263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4375E1" w:rsidRPr="00F253B3" w14:paraId="2A9EA553" w14:textId="77777777" w:rsidTr="00313FAD">
        <w:trPr>
          <w:cantSplit/>
          <w:trHeight w:val="20"/>
        </w:trPr>
        <w:tc>
          <w:tcPr>
            <w:tcW w:w="5220" w:type="dxa"/>
          </w:tcPr>
          <w:p w14:paraId="765FC085" w14:textId="77777777" w:rsidR="004375E1" w:rsidRPr="00F253B3" w:rsidRDefault="004375E1" w:rsidP="004375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</w:rPr>
              <w:t>รายได้</w:t>
            </w:r>
          </w:p>
        </w:tc>
        <w:tc>
          <w:tcPr>
            <w:tcW w:w="1890" w:type="dxa"/>
          </w:tcPr>
          <w:p w14:paraId="5269B1E4" w14:textId="38C23801" w:rsidR="004375E1" w:rsidRPr="00F253B3" w:rsidRDefault="004375E1" w:rsidP="004375E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219,928</w:t>
            </w:r>
          </w:p>
        </w:tc>
        <w:tc>
          <w:tcPr>
            <w:tcW w:w="270" w:type="dxa"/>
          </w:tcPr>
          <w:p w14:paraId="3BDA502B" w14:textId="77777777" w:rsidR="004375E1" w:rsidRPr="00F253B3" w:rsidRDefault="004375E1" w:rsidP="004375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426161" w14:textId="572B907D" w:rsidR="004375E1" w:rsidRPr="00F253B3" w:rsidRDefault="004375E1" w:rsidP="004375E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268,058</w:t>
            </w:r>
          </w:p>
        </w:tc>
      </w:tr>
      <w:tr w:rsidR="004375E1" w:rsidRPr="00F253B3" w14:paraId="7D5322F8" w14:textId="77777777" w:rsidTr="004F2EBB">
        <w:trPr>
          <w:cantSplit/>
          <w:trHeight w:val="20"/>
        </w:trPr>
        <w:tc>
          <w:tcPr>
            <w:tcW w:w="5220" w:type="dxa"/>
          </w:tcPr>
          <w:p w14:paraId="233927E3" w14:textId="78EF699A" w:rsidR="004375E1" w:rsidRPr="00F253B3" w:rsidRDefault="004375E1" w:rsidP="004375E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90" w:type="dxa"/>
          </w:tcPr>
          <w:p w14:paraId="62BBF4EC" w14:textId="0DEB55F5" w:rsidR="004375E1" w:rsidRPr="00F253B3" w:rsidRDefault="004375E1" w:rsidP="004375E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(816,923)</w:t>
            </w:r>
          </w:p>
        </w:tc>
        <w:tc>
          <w:tcPr>
            <w:tcW w:w="270" w:type="dxa"/>
          </w:tcPr>
          <w:p w14:paraId="5FAFEA2F" w14:textId="77777777" w:rsidR="004375E1" w:rsidRPr="00F253B3" w:rsidRDefault="004375E1" w:rsidP="004375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B7EEDA" w14:textId="30C9F312" w:rsidR="004375E1" w:rsidRPr="00F253B3" w:rsidRDefault="004375E1" w:rsidP="004375E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(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840,903</w:t>
            </w: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375E1" w:rsidRPr="00F253B3" w14:paraId="32069B01" w14:textId="77777777" w:rsidTr="004F2EBB">
        <w:trPr>
          <w:cantSplit/>
          <w:trHeight w:val="20"/>
        </w:trPr>
        <w:tc>
          <w:tcPr>
            <w:tcW w:w="5220" w:type="dxa"/>
          </w:tcPr>
          <w:p w14:paraId="54A4C9B8" w14:textId="14335D76" w:rsidR="004375E1" w:rsidRPr="00F253B3" w:rsidRDefault="004375E1" w:rsidP="004375E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กำไร (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ขาดทุน</w:t>
            </w: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 xml:space="preserve">) 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0DB714F" w14:textId="184D5872" w:rsidR="004375E1" w:rsidRPr="00F253B3" w:rsidRDefault="004375E1" w:rsidP="004375E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6B8E5" w14:textId="77777777" w:rsidR="004375E1" w:rsidRPr="00F253B3" w:rsidRDefault="004375E1" w:rsidP="004375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3FF0D2" w14:textId="6E725098" w:rsidR="004375E1" w:rsidRPr="00F253B3" w:rsidRDefault="004375E1" w:rsidP="004375E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(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3,460</w:t>
            </w: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375E1" w:rsidRPr="00F253B3" w14:paraId="237AD807" w14:textId="77777777" w:rsidTr="004F2EBB">
        <w:trPr>
          <w:cantSplit/>
          <w:trHeight w:val="20"/>
        </w:trPr>
        <w:tc>
          <w:tcPr>
            <w:tcW w:w="5220" w:type="dxa"/>
          </w:tcPr>
          <w:p w14:paraId="562DEDF4" w14:textId="616EC9C1" w:rsidR="004375E1" w:rsidRPr="00F253B3" w:rsidRDefault="004375E1" w:rsidP="004375E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  <w:t>กำไร</w:t>
            </w:r>
            <w:r w:rsidRPr="00F253B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bidi="th-TH"/>
              </w:rPr>
              <w:t xml:space="preserve"> (</w:t>
            </w: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  <w:r w:rsidRPr="00F253B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bidi="th-TH"/>
              </w:rPr>
              <w:t xml:space="preserve">) </w:t>
            </w: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bidi="th-TH"/>
              </w:rPr>
              <w:t>เบ็ดเสร็จรวม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3B0E7EAF" w14:textId="6A46C8FB" w:rsidR="004375E1" w:rsidRPr="00F253B3" w:rsidRDefault="004375E1" w:rsidP="004375E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A066B1">
              <w:rPr>
                <w:rFonts w:ascii="Angsana New" w:hAnsi="Angsana New"/>
                <w:b/>
                <w:bCs/>
                <w:sz w:val="30"/>
                <w:szCs w:val="30"/>
              </w:rPr>
              <w:t>(816,923)</w:t>
            </w:r>
          </w:p>
        </w:tc>
        <w:tc>
          <w:tcPr>
            <w:tcW w:w="270" w:type="dxa"/>
          </w:tcPr>
          <w:p w14:paraId="361EDFA2" w14:textId="77777777" w:rsidR="004375E1" w:rsidRPr="00F253B3" w:rsidRDefault="004375E1" w:rsidP="004375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9761E72" w14:textId="12210B4D" w:rsidR="004375E1" w:rsidRPr="00F253B3" w:rsidRDefault="004375E1" w:rsidP="004375E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844,363</w:t>
            </w:r>
            <w:r w:rsidRPr="00F253B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375E1" w:rsidRPr="00F253B3" w14:paraId="133C7619" w14:textId="77777777" w:rsidTr="00537CDD">
        <w:trPr>
          <w:cantSplit/>
          <w:trHeight w:val="20"/>
        </w:trPr>
        <w:tc>
          <w:tcPr>
            <w:tcW w:w="5220" w:type="dxa"/>
          </w:tcPr>
          <w:p w14:paraId="6E682668" w14:textId="5BB8AE97" w:rsidR="004375E1" w:rsidRPr="00F253B3" w:rsidRDefault="004375E1" w:rsidP="004375E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ขาดทุนที่แบ่งให้กับส่วนได้เสียที่ไม่มีอำนาจควบคุม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C964B1C" w14:textId="38992E89" w:rsidR="004375E1" w:rsidRPr="00F253B3" w:rsidRDefault="004375E1" w:rsidP="004375E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(306,258)</w:t>
            </w:r>
          </w:p>
        </w:tc>
        <w:tc>
          <w:tcPr>
            <w:tcW w:w="270" w:type="dxa"/>
          </w:tcPr>
          <w:p w14:paraId="1CCC373B" w14:textId="77777777" w:rsidR="004375E1" w:rsidRPr="00F253B3" w:rsidRDefault="004375E1" w:rsidP="004375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16FA5E7" w14:textId="60BA8894" w:rsidR="004375E1" w:rsidRPr="00F253B3" w:rsidRDefault="004375E1" w:rsidP="004375E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(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227,556</w:t>
            </w: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324C8" w:rsidRPr="00F253B3" w14:paraId="4EA46EC8" w14:textId="77777777" w:rsidTr="004324C8">
        <w:trPr>
          <w:cantSplit/>
          <w:trHeight w:val="20"/>
        </w:trPr>
        <w:tc>
          <w:tcPr>
            <w:tcW w:w="5220" w:type="dxa"/>
          </w:tcPr>
          <w:p w14:paraId="4DC4E6DF" w14:textId="77777777" w:rsidR="004324C8" w:rsidRPr="00F253B3" w:rsidRDefault="004324C8" w:rsidP="004375E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5D9E669" w14:textId="77777777" w:rsidR="004324C8" w:rsidRDefault="004324C8" w:rsidP="004375E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69051C" w14:textId="77777777" w:rsidR="004324C8" w:rsidRPr="00F253B3" w:rsidRDefault="004324C8" w:rsidP="004375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EF60180" w14:textId="77777777" w:rsidR="004324C8" w:rsidRPr="00F253B3" w:rsidRDefault="004324C8" w:rsidP="004375E1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  <w:cs/>
                <w:lang w:val="en-US" w:bidi="th-TH"/>
              </w:rPr>
            </w:pPr>
          </w:p>
        </w:tc>
      </w:tr>
      <w:tr w:rsidR="004375E1" w:rsidRPr="001F398E" w14:paraId="58FB4DC9" w14:textId="77777777" w:rsidTr="004324C8">
        <w:trPr>
          <w:cantSplit/>
          <w:trHeight w:val="20"/>
        </w:trPr>
        <w:tc>
          <w:tcPr>
            <w:tcW w:w="5220" w:type="dxa"/>
          </w:tcPr>
          <w:p w14:paraId="4899D630" w14:textId="59513A9B" w:rsidR="004375E1" w:rsidRPr="00F253B3" w:rsidRDefault="004375E1" w:rsidP="004375E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60"/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890" w:type="dxa"/>
          </w:tcPr>
          <w:p w14:paraId="50BAD976" w14:textId="73429AE3" w:rsidR="004375E1" w:rsidRPr="00F253B3" w:rsidRDefault="004375E1" w:rsidP="004375E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B355E88" w14:textId="77777777" w:rsidR="004375E1" w:rsidRPr="00F253B3" w:rsidRDefault="004375E1" w:rsidP="004375E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785901" w14:textId="4DF79A1F" w:rsidR="004375E1" w:rsidRPr="00F253B3" w:rsidRDefault="004375E1" w:rsidP="004375E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110" w:hanging="263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BAB4B83" w14:textId="77777777" w:rsidR="00313FAD" w:rsidRPr="001F398E" w:rsidRDefault="00313FAD" w:rsidP="00313FAD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140" w:lineRule="exact"/>
        <w:ind w:left="992" w:right="-62"/>
        <w:jc w:val="thaiDistribute"/>
        <w:rPr>
          <w:rFonts w:asciiTheme="majorHAnsi" w:hAnsiTheme="majorHAnsi" w:cstheme="majorHAnsi"/>
          <w:sz w:val="28"/>
          <w:szCs w:val="28"/>
        </w:rPr>
      </w:pPr>
    </w:p>
    <w:p w14:paraId="3E394CC5" w14:textId="58011A1E" w:rsidR="008B7AC4" w:rsidRPr="001F398E" w:rsidRDefault="008B7AC4" w:rsidP="00DB61ED">
      <w:pPr>
        <w:pStyle w:val="BodyText2"/>
        <w:numPr>
          <w:ilvl w:val="0"/>
          <w:numId w:val="29"/>
        </w:numPr>
        <w:rPr>
          <w:cs/>
          <w:lang w:val="en-US"/>
        </w:rPr>
        <w:sectPr w:rsidR="008B7AC4" w:rsidRPr="001F398E" w:rsidSect="00CB2AC8">
          <w:headerReference w:type="default" r:id="rId20"/>
          <w:pgSz w:w="11909" w:h="16834" w:code="9"/>
          <w:pgMar w:top="1152" w:right="1199" w:bottom="1152" w:left="691" w:header="720" w:footer="720" w:gutter="0"/>
          <w:paperSrc w:first="7" w:other="7"/>
          <w:cols w:space="720"/>
          <w:docGrid w:linePitch="245"/>
        </w:sectPr>
      </w:pPr>
    </w:p>
    <w:bookmarkEnd w:id="8"/>
    <w:p w14:paraId="3AAD80AF" w14:textId="43B073EB" w:rsidR="00725821" w:rsidRPr="00F253B3" w:rsidRDefault="00900B3B" w:rsidP="00DB61ED">
      <w:pPr>
        <w:pStyle w:val="BodyText2"/>
        <w:numPr>
          <w:ilvl w:val="0"/>
          <w:numId w:val="29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>
        <w:rPr>
          <w:rFonts w:asciiTheme="minorHAnsi" w:hAnsiTheme="minorHAnsi" w:cstheme="min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9B431D" wp14:editId="1ED2CEAB">
                <wp:simplePos x="0" y="0"/>
                <wp:positionH relativeFrom="column">
                  <wp:posOffset>-493945487</wp:posOffset>
                </wp:positionH>
                <wp:positionV relativeFrom="paragraph">
                  <wp:posOffset>-485693085</wp:posOffset>
                </wp:positionV>
                <wp:extent cx="0" cy="3507105"/>
                <wp:effectExtent l="0" t="0" r="38100" b="36195"/>
                <wp:wrapNone/>
                <wp:docPr id="670382196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71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4F255C" id="Straight Connector 1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893.35pt,-38243.55pt" to="-38893.35pt,-379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" strokecolor="#4579b8 [3044]"/>
            </w:pict>
          </mc:Fallback>
        </mc:AlternateContent>
      </w:r>
      <w:r w:rsidR="001B4E6E" w:rsidRPr="00F253B3">
        <w:rPr>
          <w:rFonts w:asciiTheme="minorHAnsi" w:hAnsiTheme="minorHAnsi" w:cstheme="minorHAnsi" w:hint="cs"/>
          <w:b/>
          <w:bCs/>
          <w:cs/>
          <w:lang w:val="en-US"/>
        </w:rPr>
        <w:t>ที่ดิน อาคาร</w:t>
      </w:r>
      <w:r w:rsidR="00725821" w:rsidRPr="00F253B3">
        <w:rPr>
          <w:rFonts w:asciiTheme="minorHAnsi" w:hAnsiTheme="minorHAnsi" w:cstheme="minorHAnsi" w:hint="cs"/>
          <w:b/>
          <w:bCs/>
          <w:cs/>
          <w:lang w:val="en-US"/>
        </w:rPr>
        <w:t>และอุปกรณ์</w:t>
      </w:r>
    </w:p>
    <w:p w14:paraId="21FE7577" w14:textId="77777777" w:rsidR="003613F3" w:rsidRPr="00F253B3" w:rsidRDefault="003613F3" w:rsidP="003613F3">
      <w:pPr>
        <w:pStyle w:val="BodyText2"/>
        <w:ind w:left="567"/>
        <w:rPr>
          <w:rFonts w:asciiTheme="minorHAnsi" w:hAnsiTheme="minorHAnsi" w:cstheme="minorHAnsi"/>
          <w:b/>
          <w:bCs/>
          <w:lang w:val="en-US"/>
        </w:rPr>
      </w:pPr>
    </w:p>
    <w:tbl>
      <w:tblPr>
        <w:tblpPr w:leftFromText="180" w:rightFromText="180" w:vertAnchor="text" w:tblpX="450" w:tblpY="1"/>
        <w:tblOverlap w:val="never"/>
        <w:tblW w:w="14224" w:type="dxa"/>
        <w:tblLayout w:type="fixed"/>
        <w:tblLook w:val="01E0" w:firstRow="1" w:lastRow="1" w:firstColumn="1" w:lastColumn="1" w:noHBand="0" w:noVBand="0"/>
      </w:tblPr>
      <w:tblGrid>
        <w:gridCol w:w="2250"/>
        <w:gridCol w:w="900"/>
        <w:gridCol w:w="270"/>
        <w:gridCol w:w="108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94"/>
      </w:tblGrid>
      <w:tr w:rsidR="002C18B0" w:rsidRPr="00F253B3" w14:paraId="7E993ADA" w14:textId="77777777" w:rsidTr="003A119E">
        <w:trPr>
          <w:trHeight w:val="371"/>
          <w:tblHeader/>
        </w:trPr>
        <w:tc>
          <w:tcPr>
            <w:tcW w:w="2250" w:type="dxa"/>
            <w:shd w:val="clear" w:color="auto" w:fill="FFFFFF" w:themeFill="background1"/>
            <w:vAlign w:val="bottom"/>
          </w:tcPr>
          <w:p w14:paraId="209ED5EF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6"/>
              <w:rPr>
                <w:rFonts w:asciiTheme="minorHAnsi" w:hAnsiTheme="minorHAnsi" w:cstheme="minorHAns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1974" w:type="dxa"/>
            <w:gridSpan w:val="19"/>
            <w:vAlign w:val="bottom"/>
          </w:tcPr>
          <w:p w14:paraId="08820227" w14:textId="5A8AEFAE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C18B0" w:rsidRPr="00F253B3" w14:paraId="4497BF04" w14:textId="77777777" w:rsidTr="003A119E">
        <w:trPr>
          <w:trHeight w:val="620"/>
          <w:tblHeader/>
        </w:trPr>
        <w:tc>
          <w:tcPr>
            <w:tcW w:w="2250" w:type="dxa"/>
            <w:shd w:val="clear" w:color="auto" w:fill="FFFFFF" w:themeFill="background1"/>
            <w:vAlign w:val="bottom"/>
          </w:tcPr>
          <w:p w14:paraId="5773AF3C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6"/>
              <w:rPr>
                <w:rFonts w:asciiTheme="minorHAnsi" w:hAnsiTheme="minorHAnsi" w:cstheme="minorHAns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167C53" w14:textId="7B4BC05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340" w:lineRule="exact"/>
              <w:ind w:left="-110"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ที่ดินและ</w:t>
            </w:r>
          </w:p>
          <w:p w14:paraId="55AC225D" w14:textId="44A8E27A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340" w:lineRule="exact"/>
              <w:ind w:left="-110" w:right="-106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47AF3C0D" w14:textId="701D61CA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340" w:lineRule="exact"/>
              <w:ind w:left="-110" w:right="-106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89F98A3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340" w:lineRule="exact"/>
              <w:ind w:left="-110"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อาคารและ</w:t>
            </w:r>
          </w:p>
          <w:p w14:paraId="0DAF7DDC" w14:textId="0606043F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340" w:lineRule="exact"/>
              <w:ind w:left="-110" w:right="-106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207C0FD4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78069D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4" w:right="-106" w:hanging="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270" w:type="dxa"/>
            <w:vAlign w:val="bottom"/>
          </w:tcPr>
          <w:p w14:paraId="61A2A3A1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6C3539" w14:textId="0EFE8C08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6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vAlign w:val="bottom"/>
          </w:tcPr>
          <w:p w14:paraId="4D42AE76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2BCE25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4"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35901CC9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AD1F76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เครื่องรับ</w:t>
            </w:r>
          </w:p>
          <w:p w14:paraId="309CE6E8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12"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ชำระเงินอัตโนมัติ</w:t>
            </w:r>
          </w:p>
        </w:tc>
        <w:tc>
          <w:tcPr>
            <w:tcW w:w="270" w:type="dxa"/>
            <w:vAlign w:val="bottom"/>
          </w:tcPr>
          <w:p w14:paraId="0E5321A2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3E050B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เครื่องขายสินค้าอัตโนมัติ</w:t>
            </w:r>
          </w:p>
        </w:tc>
        <w:tc>
          <w:tcPr>
            <w:tcW w:w="270" w:type="dxa"/>
            <w:vAlign w:val="bottom"/>
          </w:tcPr>
          <w:p w14:paraId="34542B86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4660559" w14:textId="199E57A2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ตู้ล็อ</w:t>
            </w:r>
            <w:r w:rsidRPr="00F253B3">
              <w:rPr>
                <w:rFonts w:asciiTheme="minorHAnsi" w:hAnsiTheme="minorHAnsi" w:cstheme="minorHAnsi" w:hint="cs"/>
                <w:sz w:val="24"/>
                <w:szCs w:val="24"/>
                <w:cs/>
              </w:rPr>
              <w:t>ก</w:t>
            </w: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เกอร์</w:t>
            </w:r>
          </w:p>
        </w:tc>
        <w:tc>
          <w:tcPr>
            <w:tcW w:w="270" w:type="dxa"/>
            <w:vAlign w:val="bottom"/>
          </w:tcPr>
          <w:p w14:paraId="78E7FACD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8D71A5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  <w:vAlign w:val="bottom"/>
          </w:tcPr>
          <w:p w14:paraId="2B4DCBCA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994" w:type="dxa"/>
            <w:vAlign w:val="bottom"/>
          </w:tcPr>
          <w:p w14:paraId="628FE02B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รวม</w:t>
            </w:r>
          </w:p>
        </w:tc>
      </w:tr>
      <w:tr w:rsidR="002C18B0" w:rsidRPr="00F253B3" w14:paraId="622789D3" w14:textId="77777777" w:rsidTr="003A119E">
        <w:trPr>
          <w:trHeight w:val="225"/>
          <w:tblHeader/>
        </w:trPr>
        <w:tc>
          <w:tcPr>
            <w:tcW w:w="2250" w:type="dxa"/>
            <w:shd w:val="clear" w:color="auto" w:fill="FFFFFF" w:themeFill="background1"/>
            <w:vAlign w:val="bottom"/>
          </w:tcPr>
          <w:p w14:paraId="0C87DDCA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6"/>
              <w:rPr>
                <w:rFonts w:asciiTheme="minorHAnsi" w:hAnsiTheme="minorHAnsi" w:cstheme="minorHAns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1974" w:type="dxa"/>
            <w:gridSpan w:val="19"/>
            <w:vAlign w:val="bottom"/>
          </w:tcPr>
          <w:p w14:paraId="53543FFC" w14:textId="363B364E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C18B0" w:rsidRPr="00F253B3" w14:paraId="4232F8D9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21DF5758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6" w:hanging="36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00" w:type="dxa"/>
            <w:vAlign w:val="bottom"/>
          </w:tcPr>
          <w:p w14:paraId="10268FD5" w14:textId="549144F6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688F15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45F503" w14:textId="0203C269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D572DE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A49561" w14:textId="1A88FFA6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035ED7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5A2537" w14:textId="138E9AA6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F5270EC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8C2BB37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19510A3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EAC0706" w14:textId="6F468C64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96216F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8D7844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4B937B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65BA2A" w14:textId="3B6419C1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A3A6FC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4A078F" w14:textId="33774DE3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10D602" w14:textId="77777777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3EEFB7E" w14:textId="30C9D72B" w:rsidR="002C18B0" w:rsidRPr="00F253B3" w:rsidRDefault="002C18B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  <w:tr w:rsidR="00AD2295" w:rsidRPr="00F253B3" w14:paraId="63E3C456" w14:textId="77777777" w:rsidTr="00180783">
        <w:trPr>
          <w:trHeight w:hRule="exact" w:val="361"/>
        </w:trPr>
        <w:tc>
          <w:tcPr>
            <w:tcW w:w="2250" w:type="dxa"/>
            <w:vAlign w:val="bottom"/>
          </w:tcPr>
          <w:p w14:paraId="38818223" w14:textId="237E3AEF" w:rsidR="00AD2295" w:rsidRPr="00F253B3" w:rsidRDefault="00AD2295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 xml:space="preserve">ณ วันที่ </w:t>
            </w: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 xml:space="preserve">1 </w:t>
            </w: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 xml:space="preserve">มกราคม </w:t>
            </w: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2567</w:t>
            </w:r>
          </w:p>
        </w:tc>
        <w:tc>
          <w:tcPr>
            <w:tcW w:w="900" w:type="dxa"/>
            <w:vAlign w:val="bottom"/>
          </w:tcPr>
          <w:p w14:paraId="5B6A425E" w14:textId="0D072C73" w:rsidR="00AD2295" w:rsidRPr="00F253B3" w:rsidRDefault="00AD2295" w:rsidP="00C71AEC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49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873,757</w:t>
            </w:r>
          </w:p>
        </w:tc>
        <w:tc>
          <w:tcPr>
            <w:tcW w:w="270" w:type="dxa"/>
            <w:vAlign w:val="bottom"/>
          </w:tcPr>
          <w:p w14:paraId="1680FF32" w14:textId="484514B3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CADBFB" w14:textId="14B93B63" w:rsidR="00AD2295" w:rsidRPr="00F253B3" w:rsidRDefault="00AD2295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79,321</w:t>
            </w:r>
          </w:p>
        </w:tc>
        <w:tc>
          <w:tcPr>
            <w:tcW w:w="270" w:type="dxa"/>
            <w:vAlign w:val="bottom"/>
          </w:tcPr>
          <w:p w14:paraId="1A661C94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631EEC" w14:textId="1A13F535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141,831</w:t>
            </w:r>
          </w:p>
        </w:tc>
        <w:tc>
          <w:tcPr>
            <w:tcW w:w="270" w:type="dxa"/>
            <w:vAlign w:val="bottom"/>
          </w:tcPr>
          <w:p w14:paraId="27A636AD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8C56C0" w14:textId="11234695" w:rsidR="00AD2295" w:rsidRPr="00F253B3" w:rsidRDefault="00AD2295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208,280</w:t>
            </w:r>
          </w:p>
        </w:tc>
        <w:tc>
          <w:tcPr>
            <w:tcW w:w="270" w:type="dxa"/>
            <w:vAlign w:val="bottom"/>
          </w:tcPr>
          <w:p w14:paraId="58E8DDAA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8C9B65" w14:textId="3DEBF12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24,981</w:t>
            </w:r>
          </w:p>
        </w:tc>
        <w:tc>
          <w:tcPr>
            <w:tcW w:w="270" w:type="dxa"/>
            <w:vAlign w:val="bottom"/>
          </w:tcPr>
          <w:p w14:paraId="45326D53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A98D7E7" w14:textId="54295024" w:rsidR="00AD2295" w:rsidRPr="00F253B3" w:rsidRDefault="00AD2295" w:rsidP="00FE27EF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477,129</w:t>
            </w:r>
          </w:p>
        </w:tc>
        <w:tc>
          <w:tcPr>
            <w:tcW w:w="270" w:type="dxa"/>
            <w:vAlign w:val="bottom"/>
          </w:tcPr>
          <w:p w14:paraId="149F8F17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41147C" w14:textId="6BDD4F85" w:rsidR="00AD2295" w:rsidRPr="00F253B3" w:rsidRDefault="00AD2295" w:rsidP="00FE27EF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805,735</w:t>
            </w:r>
          </w:p>
        </w:tc>
        <w:tc>
          <w:tcPr>
            <w:tcW w:w="270" w:type="dxa"/>
            <w:vAlign w:val="bottom"/>
          </w:tcPr>
          <w:p w14:paraId="03BBBC8E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3D4F74" w14:textId="5F10F698" w:rsidR="00AD2295" w:rsidRPr="00F253B3" w:rsidRDefault="00AD2295" w:rsidP="007C2038">
            <w:pPr>
              <w:pStyle w:val="acctfourfigures"/>
              <w:tabs>
                <w:tab w:val="clear" w:pos="765"/>
                <w:tab w:val="decimal" w:pos="74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1DF400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267C31" w14:textId="796D5F39" w:rsidR="00AD2295" w:rsidRPr="00F253B3" w:rsidRDefault="00AD2295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697,612</w:t>
            </w:r>
          </w:p>
        </w:tc>
        <w:tc>
          <w:tcPr>
            <w:tcW w:w="270" w:type="dxa"/>
            <w:vAlign w:val="bottom"/>
          </w:tcPr>
          <w:p w14:paraId="1E7735A0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vAlign w:val="bottom"/>
          </w:tcPr>
          <w:p w14:paraId="5E50FC16" w14:textId="1BCF11FA" w:rsidR="00AD2295" w:rsidRPr="00F253B3" w:rsidRDefault="00AD2295" w:rsidP="00FE27EF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3,308,646</w:t>
            </w:r>
          </w:p>
        </w:tc>
      </w:tr>
      <w:tr w:rsidR="00AD2295" w:rsidRPr="00F253B3" w14:paraId="2CCA3D5C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33F00A1C" w14:textId="77777777" w:rsidR="00AD2295" w:rsidRPr="00F253B3" w:rsidRDefault="00AD2295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1AC0991C" w14:textId="5549B247" w:rsidR="00AD2295" w:rsidRPr="00F253B3" w:rsidRDefault="00AD2295" w:rsidP="00C71AEC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49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38,780</w:t>
            </w:r>
          </w:p>
        </w:tc>
        <w:tc>
          <w:tcPr>
            <w:tcW w:w="270" w:type="dxa"/>
            <w:vAlign w:val="bottom"/>
          </w:tcPr>
          <w:p w14:paraId="69BE7ED7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14FCBC" w14:textId="1CE9BEDF" w:rsidR="00AD2295" w:rsidRPr="00F253B3" w:rsidRDefault="00AD2295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10,983</w:t>
            </w:r>
          </w:p>
        </w:tc>
        <w:tc>
          <w:tcPr>
            <w:tcW w:w="270" w:type="dxa"/>
            <w:vAlign w:val="bottom"/>
          </w:tcPr>
          <w:p w14:paraId="5C309116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3ADC32" w14:textId="5AD2D910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6,642</w:t>
            </w:r>
          </w:p>
        </w:tc>
        <w:tc>
          <w:tcPr>
            <w:tcW w:w="270" w:type="dxa"/>
            <w:vAlign w:val="bottom"/>
          </w:tcPr>
          <w:p w14:paraId="431E56E3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F80B71" w14:textId="15AE069E" w:rsidR="00AD2295" w:rsidRPr="00F253B3" w:rsidRDefault="00AD2295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3,800</w:t>
            </w:r>
          </w:p>
        </w:tc>
        <w:tc>
          <w:tcPr>
            <w:tcW w:w="270" w:type="dxa"/>
            <w:vAlign w:val="bottom"/>
          </w:tcPr>
          <w:p w14:paraId="2FDBEB1B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D74ACB" w14:textId="575FBCED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9,137</w:t>
            </w:r>
          </w:p>
        </w:tc>
        <w:tc>
          <w:tcPr>
            <w:tcW w:w="270" w:type="dxa"/>
            <w:vAlign w:val="bottom"/>
          </w:tcPr>
          <w:p w14:paraId="385D1B5F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6EFEC3E" w14:textId="36BD9FE5" w:rsidR="00AD2295" w:rsidRPr="00F253B3" w:rsidRDefault="00AD2295" w:rsidP="00FE27EF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1,526</w:t>
            </w:r>
          </w:p>
        </w:tc>
        <w:tc>
          <w:tcPr>
            <w:tcW w:w="270" w:type="dxa"/>
            <w:vAlign w:val="bottom"/>
          </w:tcPr>
          <w:p w14:paraId="1D46F379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F7207B" w14:textId="1250E331" w:rsidR="00AD2295" w:rsidRPr="00F253B3" w:rsidRDefault="00AD2295" w:rsidP="00FE27EF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1,951</w:t>
            </w:r>
          </w:p>
        </w:tc>
        <w:tc>
          <w:tcPr>
            <w:tcW w:w="270" w:type="dxa"/>
            <w:vAlign w:val="bottom"/>
          </w:tcPr>
          <w:p w14:paraId="34A5D903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83291F" w14:textId="5F7CC216" w:rsidR="00AD2295" w:rsidRPr="00F253B3" w:rsidRDefault="00AD2295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345</w:t>
            </w:r>
          </w:p>
        </w:tc>
        <w:tc>
          <w:tcPr>
            <w:tcW w:w="270" w:type="dxa"/>
            <w:vAlign w:val="bottom"/>
          </w:tcPr>
          <w:p w14:paraId="17CD6CB8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ED09C3F" w14:textId="2A5721CA" w:rsidR="00AD2295" w:rsidRPr="00F253B3" w:rsidRDefault="00AD2295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12,205</w:t>
            </w:r>
          </w:p>
        </w:tc>
        <w:tc>
          <w:tcPr>
            <w:tcW w:w="270" w:type="dxa"/>
            <w:vAlign w:val="bottom"/>
          </w:tcPr>
          <w:p w14:paraId="6406E8B6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vAlign w:val="bottom"/>
          </w:tcPr>
          <w:p w14:paraId="781A876C" w14:textId="10451236" w:rsidR="00AD2295" w:rsidRPr="00F253B3" w:rsidRDefault="00AD2295" w:rsidP="00FE27EF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85,369</w:t>
            </w:r>
          </w:p>
        </w:tc>
      </w:tr>
      <w:tr w:rsidR="00AD2295" w:rsidRPr="00F253B3" w14:paraId="775077C7" w14:textId="77777777" w:rsidTr="00573A35">
        <w:trPr>
          <w:trHeight w:hRule="exact" w:val="757"/>
        </w:trPr>
        <w:tc>
          <w:tcPr>
            <w:tcW w:w="2250" w:type="dxa"/>
            <w:vAlign w:val="bottom"/>
          </w:tcPr>
          <w:p w14:paraId="2182370F" w14:textId="77777777" w:rsidR="006C37F3" w:rsidRDefault="00AD2295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ได้มาจากการรวมธุรกิจ</w:t>
            </w:r>
            <w:r w:rsidR="005066E5">
              <w:rPr>
                <w:rFonts w:asciiTheme="minorHAnsi" w:hAnsiTheme="minorHAnsi" w:cstheme="minorHAnsi" w:hint="cs"/>
                <w:sz w:val="24"/>
                <w:szCs w:val="24"/>
                <w:cs/>
              </w:rPr>
              <w:t xml:space="preserve"> </w:t>
            </w:r>
          </w:p>
          <w:p w14:paraId="64110049" w14:textId="616D6430" w:rsidR="00AD2295" w:rsidRPr="006C37F3" w:rsidRDefault="006C37F3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i/>
                <w:iCs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="005066E5" w:rsidRPr="006C37F3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(หมาย</w:t>
            </w:r>
            <w:r w:rsidRPr="006C37F3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เหต</w:t>
            </w:r>
            <w:r w:rsidR="00771A40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ุ</w:t>
            </w:r>
            <w:r w:rsidR="005066E5" w:rsidRPr="006C37F3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 xml:space="preserve">ข้อ </w:t>
            </w:r>
            <w:r w:rsidRPr="006C37F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4</w:t>
            </w:r>
            <w:r w:rsidR="00A67A24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.</w:t>
            </w:r>
            <w:r w:rsidR="00D62402" w:rsidRPr="00D62402">
              <w:rPr>
                <w:rFonts w:asciiTheme="minorHAnsi" w:hAnsiTheme="minorHAnsi" w:cstheme="minorHAnsi" w:hint="cs"/>
                <w:i/>
                <w:iCs/>
                <w:sz w:val="24"/>
                <w:szCs w:val="24"/>
              </w:rPr>
              <w:t>2</w:t>
            </w:r>
            <w:r w:rsidRPr="006C37F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B44EB79" w14:textId="1E079E31" w:rsidR="00AD2295" w:rsidRPr="00F253B3" w:rsidRDefault="00AD2295" w:rsidP="00274A39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E0A83EF" w14:textId="7E10475B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4742EC9" w14:textId="10B4EBA7" w:rsidR="00AD2295" w:rsidRPr="00F253B3" w:rsidRDefault="00AD2295" w:rsidP="00274A39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1,799</w:t>
            </w:r>
          </w:p>
        </w:tc>
        <w:tc>
          <w:tcPr>
            <w:tcW w:w="270" w:type="dxa"/>
            <w:vAlign w:val="bottom"/>
          </w:tcPr>
          <w:p w14:paraId="48338905" w14:textId="595EF874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1C60E6" w14:textId="6BB03F9D" w:rsidR="00AD2295" w:rsidRPr="00F253B3" w:rsidRDefault="00AD2295" w:rsidP="00573A35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4,716</w:t>
            </w:r>
          </w:p>
        </w:tc>
        <w:tc>
          <w:tcPr>
            <w:tcW w:w="270" w:type="dxa"/>
            <w:vAlign w:val="bottom"/>
          </w:tcPr>
          <w:p w14:paraId="67BE60D2" w14:textId="06ACF02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954F81" w14:textId="39B07203" w:rsidR="00AD2295" w:rsidRPr="005213FD" w:rsidRDefault="00AD2295" w:rsidP="00573A35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22,388</w:t>
            </w:r>
          </w:p>
        </w:tc>
        <w:tc>
          <w:tcPr>
            <w:tcW w:w="270" w:type="dxa"/>
            <w:vAlign w:val="bottom"/>
          </w:tcPr>
          <w:p w14:paraId="3417BAF7" w14:textId="68169C11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6C6AED" w14:textId="701F0BFF" w:rsidR="00AD2295" w:rsidRPr="00F253B3" w:rsidRDefault="00AD2295" w:rsidP="00573A35">
            <w:pPr>
              <w:pStyle w:val="acctfourfigures"/>
              <w:tabs>
                <w:tab w:val="clear" w:pos="765"/>
                <w:tab w:val="decimal" w:pos="216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34ECDBB" w14:textId="4BDC75E8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374B49" w14:textId="40EB042D" w:rsidR="00AD2295" w:rsidRPr="00F253B3" w:rsidRDefault="00700876" w:rsidP="00573A35">
            <w:pPr>
              <w:pStyle w:val="acctfourfigures"/>
              <w:tabs>
                <w:tab w:val="clear" w:pos="765"/>
                <w:tab w:val="decimal" w:pos="159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1500CE1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0AFA05" w14:textId="5D625540" w:rsidR="00AD2295" w:rsidRPr="00F253B3" w:rsidRDefault="00AD2295" w:rsidP="00573A35">
            <w:pPr>
              <w:pStyle w:val="acctfourfigures"/>
              <w:tabs>
                <w:tab w:val="clear" w:pos="765"/>
                <w:tab w:val="decimal" w:pos="252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B2642F8" w14:textId="497EC972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E403EE" w14:textId="57C8712B" w:rsidR="00AD2295" w:rsidRPr="00F253B3" w:rsidRDefault="00AD2295" w:rsidP="00573A35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21,530</w:t>
            </w:r>
          </w:p>
        </w:tc>
        <w:tc>
          <w:tcPr>
            <w:tcW w:w="270" w:type="dxa"/>
            <w:vAlign w:val="bottom"/>
          </w:tcPr>
          <w:p w14:paraId="67778126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EA277C7" w14:textId="284C97E8" w:rsidR="00AD2295" w:rsidRPr="00F253B3" w:rsidRDefault="00AD2295" w:rsidP="00573A35">
            <w:pPr>
              <w:pStyle w:val="acctfourfigures"/>
              <w:tabs>
                <w:tab w:val="clear" w:pos="765"/>
                <w:tab w:val="decimal" w:pos="475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9D9F97D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</w:tcPr>
          <w:p w14:paraId="6A451556" w14:textId="151F7B6D" w:rsidR="00AD2295" w:rsidRPr="00F253B3" w:rsidRDefault="00AD2295" w:rsidP="00573A35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50,433</w:t>
            </w:r>
          </w:p>
        </w:tc>
      </w:tr>
      <w:tr w:rsidR="00AD2295" w:rsidRPr="00F253B3" w14:paraId="12F32042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651010F1" w14:textId="77777777" w:rsidR="00AD2295" w:rsidRPr="00F253B3" w:rsidRDefault="00AD2295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โอน</w:t>
            </w:r>
          </w:p>
        </w:tc>
        <w:tc>
          <w:tcPr>
            <w:tcW w:w="900" w:type="dxa"/>
            <w:vAlign w:val="bottom"/>
          </w:tcPr>
          <w:p w14:paraId="3466CCEF" w14:textId="2179311D" w:rsidR="00AD2295" w:rsidRPr="00F253B3" w:rsidRDefault="00AD2295" w:rsidP="00C71AEC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6D0CF6E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3B28A4C" w14:textId="31D2EAE0" w:rsidR="00AD2295" w:rsidRPr="00F253B3" w:rsidRDefault="00AD2295" w:rsidP="00523231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9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3706F8F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7494CC" w14:textId="3325054C" w:rsidR="00AD2295" w:rsidRPr="00F253B3" w:rsidRDefault="00AD2295" w:rsidP="007B7F23">
            <w:pPr>
              <w:pStyle w:val="acctfourfigures"/>
              <w:tabs>
                <w:tab w:val="clear" w:pos="765"/>
              </w:tabs>
              <w:spacing w:line="340" w:lineRule="exact"/>
              <w:ind w:left="58" w:right="-202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27D1367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5E203A" w14:textId="1CBF8741" w:rsidR="00AD2295" w:rsidRPr="005213FD" w:rsidRDefault="00AD2295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47</w:t>
            </w:r>
          </w:p>
        </w:tc>
        <w:tc>
          <w:tcPr>
            <w:tcW w:w="270" w:type="dxa"/>
            <w:vAlign w:val="bottom"/>
          </w:tcPr>
          <w:p w14:paraId="4D070153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CAA618" w14:textId="24DD0A43" w:rsidR="00AD2295" w:rsidRPr="00F253B3" w:rsidRDefault="00265209" w:rsidP="00265209">
            <w:pPr>
              <w:pStyle w:val="acctfourfigures"/>
              <w:tabs>
                <w:tab w:val="clear" w:pos="765"/>
                <w:tab w:val="decimal" w:pos="21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  <w:t>-</w:t>
            </w:r>
          </w:p>
        </w:tc>
        <w:tc>
          <w:tcPr>
            <w:tcW w:w="270" w:type="dxa"/>
            <w:vAlign w:val="bottom"/>
          </w:tcPr>
          <w:p w14:paraId="1952B180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70399E" w14:textId="50C614AC" w:rsidR="00AD2295" w:rsidRPr="00F253B3" w:rsidRDefault="00700876" w:rsidP="00700876">
            <w:pPr>
              <w:pStyle w:val="acctfourfigures"/>
              <w:tabs>
                <w:tab w:val="clear" w:pos="765"/>
                <w:tab w:val="decimal" w:pos="216"/>
              </w:tabs>
              <w:spacing w:line="340" w:lineRule="exact"/>
              <w:ind w:right="-101" w:firstLine="21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  <w:t>-</w:t>
            </w:r>
          </w:p>
        </w:tc>
        <w:tc>
          <w:tcPr>
            <w:tcW w:w="270" w:type="dxa"/>
            <w:vAlign w:val="bottom"/>
          </w:tcPr>
          <w:p w14:paraId="305F2C21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2CBDA3" w14:textId="626DB330" w:rsidR="00AD2295" w:rsidRPr="00F253B3" w:rsidRDefault="00AD2295" w:rsidP="00FE27EF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7,</w:t>
            </w:r>
            <w:r w:rsidR="004B50E9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483</w:t>
            </w:r>
          </w:p>
        </w:tc>
        <w:tc>
          <w:tcPr>
            <w:tcW w:w="270" w:type="dxa"/>
            <w:vAlign w:val="bottom"/>
          </w:tcPr>
          <w:p w14:paraId="2573F347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48B532" w14:textId="6DD38D18" w:rsidR="00AD2295" w:rsidRPr="00CA34E1" w:rsidRDefault="00AD2295" w:rsidP="007C2038">
            <w:pPr>
              <w:pStyle w:val="acctfourfigures"/>
              <w:tabs>
                <w:tab w:val="clear" w:pos="765"/>
                <w:tab w:val="decimal" w:pos="74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5C272A" w14:textId="275268F0" w:rsidR="00AD2295" w:rsidRPr="00F253B3" w:rsidRDefault="00AD2295" w:rsidP="00FE27EF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6575498" w14:textId="302B1639" w:rsidR="00AD2295" w:rsidRPr="00F253B3" w:rsidRDefault="00AD2295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(7,</w:t>
            </w:r>
            <w:r w:rsidR="004B50E9">
              <w:rPr>
                <w:rFonts w:asciiTheme="minorHAnsi" w:hAnsiTheme="minorHAnsi" w:cstheme="minorHAnsi"/>
                <w:sz w:val="24"/>
                <w:szCs w:val="24"/>
              </w:rPr>
              <w:t>530</w:t>
            </w: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F5518FE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504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</w:p>
        </w:tc>
        <w:tc>
          <w:tcPr>
            <w:tcW w:w="994" w:type="dxa"/>
            <w:vAlign w:val="bottom"/>
          </w:tcPr>
          <w:p w14:paraId="0EACB6F2" w14:textId="11C53919" w:rsidR="00AD2295" w:rsidRPr="00F253B3" w:rsidRDefault="00AD2295" w:rsidP="000D5FE6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</w:tr>
      <w:tr w:rsidR="00AD2295" w:rsidRPr="00F253B3" w14:paraId="5C9C72B1" w14:textId="77777777" w:rsidTr="00A162B5">
        <w:trPr>
          <w:trHeight w:hRule="exact" w:val="663"/>
        </w:trPr>
        <w:tc>
          <w:tcPr>
            <w:tcW w:w="2250" w:type="dxa"/>
            <w:vAlign w:val="bottom"/>
          </w:tcPr>
          <w:p w14:paraId="14293C40" w14:textId="57057856" w:rsidR="00AD2295" w:rsidRPr="00F253B3" w:rsidRDefault="00AD2295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pacing w:val="-6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โอน</w:t>
            </w:r>
            <w:r w:rsidRPr="00F253B3">
              <w:rPr>
                <w:rFonts w:asciiTheme="minorHAnsi" w:hAnsiTheme="minorHAnsi" w:cstheme="minorHAnsi" w:hint="cs"/>
                <w:spacing w:val="-6"/>
                <w:sz w:val="24"/>
                <w:szCs w:val="24"/>
                <w:cs/>
              </w:rPr>
              <w:t>จาก</w:t>
            </w: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(</w:t>
            </w: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ไป</w:t>
            </w: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) </w:t>
            </w: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สินทรัพย์เพื่อ</w:t>
            </w:r>
          </w:p>
          <w:p w14:paraId="0CF9268A" w14:textId="77777777" w:rsidR="00AD2295" w:rsidRPr="00F253B3" w:rsidRDefault="00AD2295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 xml:space="preserve">   การให้บริการ</w:t>
            </w:r>
          </w:p>
        </w:tc>
        <w:tc>
          <w:tcPr>
            <w:tcW w:w="900" w:type="dxa"/>
          </w:tcPr>
          <w:p w14:paraId="4D4833F4" w14:textId="197C477F" w:rsidR="00AD2295" w:rsidRPr="00F253B3" w:rsidRDefault="00AD2295" w:rsidP="00A162B5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5FDFDD7" w14:textId="77777777" w:rsidR="00AD2295" w:rsidRPr="00F253B3" w:rsidRDefault="00AD2295" w:rsidP="001F75E2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C001804" w14:textId="0333EB46" w:rsidR="00AD2295" w:rsidRPr="00F253B3" w:rsidRDefault="00AD2295" w:rsidP="00A162B5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9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AA63569" w14:textId="5EC7337E" w:rsidR="00AD2295" w:rsidRPr="00F253B3" w:rsidRDefault="00AD2295" w:rsidP="001F75E2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5BBC76" w14:textId="5A7B1EFF" w:rsidR="00AD2295" w:rsidRPr="00F253B3" w:rsidRDefault="00AD2295" w:rsidP="00A162B5">
            <w:pPr>
              <w:pStyle w:val="acctfourfigures"/>
              <w:tabs>
                <w:tab w:val="clear" w:pos="765"/>
              </w:tabs>
              <w:spacing w:line="340" w:lineRule="exact"/>
              <w:ind w:left="58" w:right="-20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B59C100" w14:textId="77777777" w:rsidR="00AD2295" w:rsidRPr="00F253B3" w:rsidRDefault="00AD2295" w:rsidP="001F75E2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4DF770" w14:textId="63974F96" w:rsidR="00AD2295" w:rsidRPr="00F253B3" w:rsidRDefault="00AD2295" w:rsidP="00A162B5">
            <w:pPr>
              <w:pStyle w:val="acctfourfigures"/>
              <w:tabs>
                <w:tab w:val="clear" w:pos="765"/>
                <w:tab w:val="decimal" w:pos="252"/>
              </w:tabs>
              <w:spacing w:line="340" w:lineRule="exact"/>
              <w:ind w:left="29" w:right="-72"/>
              <w:jc w:val="center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 w:rsidRPr="00F253B3"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1A66BE" w14:textId="77777777" w:rsidR="00AD2295" w:rsidRPr="00F253B3" w:rsidRDefault="00AD2295" w:rsidP="001F75E2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E465CE" w14:textId="6D3DF9B1" w:rsidR="00AD2295" w:rsidRPr="00F253B3" w:rsidRDefault="00AD2295" w:rsidP="00A162B5">
            <w:pPr>
              <w:pStyle w:val="acctfourfigures"/>
              <w:tabs>
                <w:tab w:val="clear" w:pos="765"/>
                <w:tab w:val="decimal" w:pos="216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322876B" w14:textId="77777777" w:rsidR="00AD2295" w:rsidRPr="00F253B3" w:rsidRDefault="00AD2295" w:rsidP="001F75E2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B2102D" w14:textId="6434C6F6" w:rsidR="00AD2295" w:rsidRPr="00F253B3" w:rsidRDefault="00AD2295" w:rsidP="00A162B5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10,</w:t>
            </w:r>
            <w:r w:rsidRPr="00F253B3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239</w:t>
            </w:r>
          </w:p>
        </w:tc>
        <w:tc>
          <w:tcPr>
            <w:tcW w:w="270" w:type="dxa"/>
            <w:vAlign w:val="bottom"/>
          </w:tcPr>
          <w:p w14:paraId="5023754C" w14:textId="77777777" w:rsidR="00AD2295" w:rsidRPr="00F253B3" w:rsidRDefault="00AD2295" w:rsidP="001F75E2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57D479" w14:textId="63EEF36A" w:rsidR="00AD2295" w:rsidRPr="00F253B3" w:rsidRDefault="00AD2295" w:rsidP="00A162B5">
            <w:pPr>
              <w:pStyle w:val="acctfourfigures"/>
              <w:tabs>
                <w:tab w:val="clear" w:pos="765"/>
                <w:tab w:val="decimal" w:pos="252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37F2D6D" w14:textId="77777777" w:rsidR="00AD2295" w:rsidRPr="00F253B3" w:rsidRDefault="00AD2295" w:rsidP="001F75E2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FE9805" w14:textId="675C0925" w:rsidR="00AD2295" w:rsidRPr="00CA34E1" w:rsidRDefault="00AD2295" w:rsidP="00A162B5">
            <w:pPr>
              <w:pStyle w:val="acctfourfigures"/>
              <w:tabs>
                <w:tab w:val="clear" w:pos="765"/>
                <w:tab w:val="decimal" w:pos="74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1AE788" w14:textId="77777777" w:rsidR="00AD2295" w:rsidRPr="00F253B3" w:rsidRDefault="00AD2295" w:rsidP="001F75E2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D314605" w14:textId="0177C69C" w:rsidR="00AD2295" w:rsidRPr="00F253B3" w:rsidRDefault="00AD2295" w:rsidP="00A162B5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(9,393)</w:t>
            </w:r>
          </w:p>
        </w:tc>
        <w:tc>
          <w:tcPr>
            <w:tcW w:w="270" w:type="dxa"/>
            <w:vAlign w:val="bottom"/>
          </w:tcPr>
          <w:p w14:paraId="3657D9CD" w14:textId="77777777" w:rsidR="00AD2295" w:rsidRPr="00F253B3" w:rsidRDefault="00AD2295" w:rsidP="001F75E2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</w:tcPr>
          <w:p w14:paraId="634B58D9" w14:textId="210D9597" w:rsidR="00AD2295" w:rsidRPr="00F253B3" w:rsidRDefault="00AD2295" w:rsidP="00A162B5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846</w:t>
            </w:r>
          </w:p>
        </w:tc>
      </w:tr>
      <w:tr w:rsidR="00AD2295" w:rsidRPr="00F253B3" w14:paraId="0DDBB98C" w14:textId="77777777" w:rsidTr="003A119E">
        <w:trPr>
          <w:trHeight w:hRule="exact" w:val="419"/>
        </w:trPr>
        <w:tc>
          <w:tcPr>
            <w:tcW w:w="2250" w:type="dxa"/>
            <w:vAlign w:val="bottom"/>
          </w:tcPr>
          <w:p w14:paraId="19C44908" w14:textId="3F76948C" w:rsidR="00AD2295" w:rsidRPr="00F253B3" w:rsidRDefault="00AD2295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โอน</w:t>
            </w:r>
            <w:r w:rsidRPr="00F253B3">
              <w:rPr>
                <w:rFonts w:asciiTheme="minorHAnsi" w:hAnsiTheme="minorHAnsi" w:cstheme="minorHAnsi" w:hint="cs"/>
                <w:spacing w:val="-6"/>
                <w:sz w:val="24"/>
                <w:szCs w:val="24"/>
                <w:cs/>
              </w:rPr>
              <w:t>จาก</w:t>
            </w: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สินทรัพย์</w:t>
            </w:r>
            <w:r w:rsidRPr="00F253B3">
              <w:rPr>
                <w:rFonts w:asciiTheme="minorHAnsi" w:hAnsiTheme="minorHAnsi" w:cstheme="minorHAnsi" w:hint="cs"/>
                <w:spacing w:val="-6"/>
                <w:sz w:val="24"/>
                <w:szCs w:val="24"/>
                <w:cs/>
              </w:rPr>
              <w:t>ที่ถือไว้</w:t>
            </w: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เ</w:t>
            </w:r>
            <w:r w:rsidRPr="00F253B3">
              <w:rPr>
                <w:rFonts w:asciiTheme="minorHAnsi" w:hAnsiTheme="minorHAnsi" w:cstheme="minorHAnsi" w:hint="cs"/>
                <w:spacing w:val="-6"/>
                <w:sz w:val="24"/>
                <w:szCs w:val="24"/>
                <w:cs/>
              </w:rPr>
              <w:t>พื่</w:t>
            </w: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อขาย</w:t>
            </w:r>
          </w:p>
        </w:tc>
        <w:tc>
          <w:tcPr>
            <w:tcW w:w="900" w:type="dxa"/>
            <w:vAlign w:val="bottom"/>
          </w:tcPr>
          <w:p w14:paraId="1A3278DF" w14:textId="2D106148" w:rsidR="00AD2295" w:rsidRPr="00F253B3" w:rsidRDefault="00AD2295" w:rsidP="00C71AEC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D53C8FF" w14:textId="39D3D31B" w:rsidR="00AD2295" w:rsidRPr="00F253B3" w:rsidRDefault="00AD2295" w:rsidP="00196887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52AB24" w14:textId="0BBC9B5C" w:rsidR="00AD2295" w:rsidRPr="00F253B3" w:rsidRDefault="00AD2295" w:rsidP="00523231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9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7C4904" w14:textId="77777777" w:rsidR="00AD2295" w:rsidRPr="00F253B3" w:rsidRDefault="00AD2295" w:rsidP="00196887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09D620" w14:textId="6927CB54" w:rsidR="00AD2295" w:rsidRPr="00F253B3" w:rsidRDefault="00AD2295" w:rsidP="007B7F23">
            <w:pPr>
              <w:pStyle w:val="acctfourfigures"/>
              <w:tabs>
                <w:tab w:val="clear" w:pos="765"/>
              </w:tabs>
              <w:spacing w:line="340" w:lineRule="exact"/>
              <w:ind w:left="58" w:right="-20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6861E3" w14:textId="77777777" w:rsidR="00AD2295" w:rsidRPr="00F253B3" w:rsidRDefault="00AD2295" w:rsidP="00196887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80409F" w14:textId="23C45D50" w:rsidR="00AD2295" w:rsidRPr="00F253B3" w:rsidRDefault="00AD2295" w:rsidP="00AB394C">
            <w:pPr>
              <w:pStyle w:val="acctfourfigures"/>
              <w:tabs>
                <w:tab w:val="clear" w:pos="765"/>
                <w:tab w:val="decimal" w:pos="252"/>
              </w:tabs>
              <w:spacing w:line="340" w:lineRule="exact"/>
              <w:ind w:left="29" w:right="-72"/>
              <w:jc w:val="center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 w:rsidRPr="00F253B3"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3BD0AE" w14:textId="77777777" w:rsidR="00AD2295" w:rsidRPr="00F253B3" w:rsidRDefault="00AD2295" w:rsidP="00196887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C17089" w14:textId="126502E3" w:rsidR="00AD2295" w:rsidRPr="00F253B3" w:rsidRDefault="00AD2295" w:rsidP="00265209">
            <w:pPr>
              <w:pStyle w:val="acctfourfigures"/>
              <w:tabs>
                <w:tab w:val="clear" w:pos="765"/>
                <w:tab w:val="decimal" w:pos="216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0722FF" w14:textId="77777777" w:rsidR="00AD2295" w:rsidRPr="00F253B3" w:rsidRDefault="00AD2295" w:rsidP="00196887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D64157" w14:textId="4A3CC303" w:rsidR="00AD2295" w:rsidRPr="00F253B3" w:rsidRDefault="00700876" w:rsidP="00700876">
            <w:pPr>
              <w:pStyle w:val="acctfourfigures"/>
              <w:tabs>
                <w:tab w:val="clear" w:pos="765"/>
                <w:tab w:val="decimal" w:pos="159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89582FD" w14:textId="77777777" w:rsidR="00AD2295" w:rsidRPr="00F253B3" w:rsidRDefault="00AD2295" w:rsidP="00196887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CF22B0" w14:textId="2196B3BA" w:rsidR="00AD2295" w:rsidRPr="00F253B3" w:rsidRDefault="00AD2295" w:rsidP="00196887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26,156</w:t>
            </w:r>
          </w:p>
        </w:tc>
        <w:tc>
          <w:tcPr>
            <w:tcW w:w="270" w:type="dxa"/>
            <w:vAlign w:val="bottom"/>
          </w:tcPr>
          <w:p w14:paraId="0772A0AB" w14:textId="77777777" w:rsidR="00AD2295" w:rsidRPr="00F253B3" w:rsidRDefault="00AD2295" w:rsidP="00196887">
            <w:pPr>
              <w:pStyle w:val="acctfourfigures"/>
              <w:tabs>
                <w:tab w:val="clear" w:pos="765"/>
                <w:tab w:val="decimal" w:pos="768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8A74B8" w14:textId="2E53C1CF" w:rsidR="00AD2295" w:rsidRPr="00CA34E1" w:rsidRDefault="00AD2295" w:rsidP="007C2038">
            <w:pPr>
              <w:pStyle w:val="acctfourfigures"/>
              <w:tabs>
                <w:tab w:val="clear" w:pos="765"/>
                <w:tab w:val="decimal" w:pos="74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ACA451" w14:textId="77777777" w:rsidR="00AD2295" w:rsidRPr="00F253B3" w:rsidRDefault="00AD2295" w:rsidP="00196887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28795D" w14:textId="2C951424" w:rsidR="00AD2295" w:rsidRPr="00F253B3" w:rsidRDefault="00AD2295" w:rsidP="000D5FE6">
            <w:pPr>
              <w:pStyle w:val="acctfourfigures"/>
              <w:tabs>
                <w:tab w:val="clear" w:pos="765"/>
                <w:tab w:val="decimal" w:pos="475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C4B8A2" w14:textId="77777777" w:rsidR="00AD2295" w:rsidRPr="00F253B3" w:rsidRDefault="00AD2295" w:rsidP="00196887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</w:p>
        </w:tc>
        <w:tc>
          <w:tcPr>
            <w:tcW w:w="994" w:type="dxa"/>
            <w:vAlign w:val="bottom"/>
          </w:tcPr>
          <w:p w14:paraId="03EBF326" w14:textId="420A0D76" w:rsidR="00AD2295" w:rsidRPr="00F253B3" w:rsidRDefault="00AD2295" w:rsidP="00196887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26,156</w:t>
            </w:r>
          </w:p>
        </w:tc>
      </w:tr>
      <w:tr w:rsidR="00AD2295" w:rsidRPr="00F253B3" w14:paraId="49BB4268" w14:textId="77777777" w:rsidTr="003A119E">
        <w:trPr>
          <w:trHeight w:hRule="exact" w:val="318"/>
        </w:trPr>
        <w:tc>
          <w:tcPr>
            <w:tcW w:w="2250" w:type="dxa"/>
            <w:vAlign w:val="bottom"/>
          </w:tcPr>
          <w:p w14:paraId="15E7300E" w14:textId="631208CD" w:rsidR="00AD2295" w:rsidRPr="00F253B3" w:rsidRDefault="00AD2295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โอน</w:t>
            </w:r>
            <w:r w:rsidRPr="00F253B3">
              <w:rPr>
                <w:rFonts w:asciiTheme="minorHAnsi" w:hAnsiTheme="minorHAnsi" w:cstheme="minorHAnsi" w:hint="cs"/>
                <w:spacing w:val="-6"/>
                <w:sz w:val="24"/>
                <w:szCs w:val="24"/>
                <w:cs/>
              </w:rPr>
              <w:t>จาก</w:t>
            </w: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vAlign w:val="bottom"/>
          </w:tcPr>
          <w:p w14:paraId="612B4CE5" w14:textId="1937B82B" w:rsidR="00AD2295" w:rsidRPr="00F253B3" w:rsidRDefault="00AD2295" w:rsidP="00C71AEC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31D5CA" w14:textId="19AFD67E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E39619" w14:textId="60CBC7CD" w:rsidR="00AD2295" w:rsidRPr="00E56E8E" w:rsidRDefault="00AD2295" w:rsidP="00523231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9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02369D" w14:textId="7E879FE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F616DA" w14:textId="7EFC33B4" w:rsidR="00AD2295" w:rsidRPr="00F253B3" w:rsidRDefault="00AD2295" w:rsidP="007B7F23">
            <w:pPr>
              <w:pStyle w:val="acctfourfigures"/>
              <w:tabs>
                <w:tab w:val="clear" w:pos="765"/>
              </w:tabs>
              <w:spacing w:line="340" w:lineRule="exact"/>
              <w:ind w:left="58" w:right="-20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3D77FBC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4C47A2" w14:textId="51A38F42" w:rsidR="00AD2295" w:rsidRPr="00F253B3" w:rsidRDefault="00AD2295" w:rsidP="00AB394C">
            <w:pPr>
              <w:pStyle w:val="acctfourfigures"/>
              <w:tabs>
                <w:tab w:val="clear" w:pos="765"/>
                <w:tab w:val="decimal" w:pos="252"/>
              </w:tabs>
              <w:spacing w:line="340" w:lineRule="exact"/>
              <w:ind w:left="29" w:right="-7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264E0E6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14C998" w14:textId="32F7AC1E" w:rsidR="00AD2295" w:rsidRPr="00F253B3" w:rsidRDefault="00AD2295" w:rsidP="00265209">
            <w:pPr>
              <w:pStyle w:val="acctfourfigures"/>
              <w:tabs>
                <w:tab w:val="clear" w:pos="765"/>
                <w:tab w:val="decimal" w:pos="216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F86B797" w14:textId="49AC49EE" w:rsidR="00AD2295" w:rsidRPr="00F253B3" w:rsidRDefault="00AD2295" w:rsidP="00FE27EF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3E00DC" w14:textId="106BF868" w:rsidR="00AD2295" w:rsidRPr="00F253B3" w:rsidRDefault="00AD2295" w:rsidP="00700876">
            <w:pPr>
              <w:pStyle w:val="acctfourfigures"/>
              <w:tabs>
                <w:tab w:val="clear" w:pos="765"/>
                <w:tab w:val="decimal" w:pos="159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BB3CC11" w14:textId="150E2C05" w:rsidR="00AD2295" w:rsidRPr="00F253B3" w:rsidRDefault="00AD2295" w:rsidP="00FE27EF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A88156" w14:textId="3AF0A829" w:rsidR="00AD2295" w:rsidRPr="00F253B3" w:rsidRDefault="00AD2295" w:rsidP="00FE27EF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73,305</w:t>
            </w:r>
          </w:p>
        </w:tc>
        <w:tc>
          <w:tcPr>
            <w:tcW w:w="270" w:type="dxa"/>
            <w:vAlign w:val="bottom"/>
          </w:tcPr>
          <w:p w14:paraId="0A76C64B" w14:textId="186D9324" w:rsidR="00AD2295" w:rsidRPr="00F253B3" w:rsidRDefault="00AD2295" w:rsidP="00FE27EF">
            <w:pPr>
              <w:pStyle w:val="acctfourfigures"/>
              <w:tabs>
                <w:tab w:val="clear" w:pos="765"/>
                <w:tab w:val="decimal" w:pos="768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A1DD14" w14:textId="02515A83" w:rsidR="00AD2295" w:rsidRPr="00CA34E1" w:rsidRDefault="00AD2295" w:rsidP="007C2038">
            <w:pPr>
              <w:pStyle w:val="acctfourfigures"/>
              <w:tabs>
                <w:tab w:val="clear" w:pos="765"/>
                <w:tab w:val="decimal" w:pos="74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AAF3BA" w14:textId="7A904475" w:rsidR="00AD2295" w:rsidRPr="00F253B3" w:rsidRDefault="00AD2295" w:rsidP="00FE27EF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654E789" w14:textId="0F06EE18" w:rsidR="00AD2295" w:rsidRPr="00F253B3" w:rsidRDefault="00AD2295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5,047</w:t>
            </w:r>
          </w:p>
        </w:tc>
        <w:tc>
          <w:tcPr>
            <w:tcW w:w="270" w:type="dxa"/>
            <w:vAlign w:val="bottom"/>
          </w:tcPr>
          <w:p w14:paraId="724338C0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</w:p>
        </w:tc>
        <w:tc>
          <w:tcPr>
            <w:tcW w:w="994" w:type="dxa"/>
            <w:vAlign w:val="bottom"/>
          </w:tcPr>
          <w:p w14:paraId="17E5109E" w14:textId="100F93B9" w:rsidR="00AD2295" w:rsidRPr="00F253B3" w:rsidRDefault="00AD2295" w:rsidP="00FE27EF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78,352</w:t>
            </w:r>
          </w:p>
        </w:tc>
      </w:tr>
      <w:tr w:rsidR="00AD2295" w:rsidRPr="00F253B3" w14:paraId="531D07B4" w14:textId="77777777" w:rsidTr="003A119E">
        <w:trPr>
          <w:trHeight w:hRule="exact" w:val="317"/>
        </w:trPr>
        <w:tc>
          <w:tcPr>
            <w:tcW w:w="2250" w:type="dxa"/>
            <w:vAlign w:val="bottom"/>
          </w:tcPr>
          <w:p w14:paraId="2FEF74C9" w14:textId="03BD1453" w:rsidR="00AD2295" w:rsidRPr="00F253B3" w:rsidRDefault="00AD2295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vAlign w:val="bottom"/>
          </w:tcPr>
          <w:p w14:paraId="1060172B" w14:textId="562B1A64" w:rsidR="00AD2295" w:rsidRPr="00F253B3" w:rsidRDefault="00AD2295" w:rsidP="00C71AEC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1657F6C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D631EB" w14:textId="76FA5FE9" w:rsidR="00AD2295" w:rsidRPr="00F253B3" w:rsidRDefault="00AD2295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(1,220)</w:t>
            </w:r>
          </w:p>
        </w:tc>
        <w:tc>
          <w:tcPr>
            <w:tcW w:w="270" w:type="dxa"/>
            <w:vAlign w:val="bottom"/>
          </w:tcPr>
          <w:p w14:paraId="5D45DC7C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287243" w14:textId="395CCE5C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(14,746)</w:t>
            </w:r>
          </w:p>
        </w:tc>
        <w:tc>
          <w:tcPr>
            <w:tcW w:w="270" w:type="dxa"/>
            <w:vAlign w:val="bottom"/>
          </w:tcPr>
          <w:p w14:paraId="16B45FCA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CB8DFE" w14:textId="2668A258" w:rsidR="00AD2295" w:rsidRPr="00F253B3" w:rsidRDefault="00AD2295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(1,368)</w:t>
            </w:r>
          </w:p>
        </w:tc>
        <w:tc>
          <w:tcPr>
            <w:tcW w:w="270" w:type="dxa"/>
            <w:vAlign w:val="bottom"/>
          </w:tcPr>
          <w:p w14:paraId="3C13194C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BE5226" w14:textId="1028AFBE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(6,370)</w:t>
            </w:r>
            <w:r w:rsidR="002449BC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</w:p>
        </w:tc>
        <w:tc>
          <w:tcPr>
            <w:tcW w:w="270" w:type="dxa"/>
            <w:vAlign w:val="bottom"/>
          </w:tcPr>
          <w:p w14:paraId="776257F7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D5889B" w14:textId="215D6692" w:rsidR="00AD2295" w:rsidRPr="00F253B3" w:rsidRDefault="00AD2295" w:rsidP="00700876">
            <w:pPr>
              <w:pStyle w:val="acctfourfigures"/>
              <w:tabs>
                <w:tab w:val="clear" w:pos="765"/>
                <w:tab w:val="decimal" w:pos="159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4E66F1D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4165FB" w14:textId="5CFA4934" w:rsidR="00AD2295" w:rsidRPr="00F253B3" w:rsidRDefault="00AD2295" w:rsidP="00FE27EF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(16,957)</w:t>
            </w:r>
          </w:p>
        </w:tc>
        <w:tc>
          <w:tcPr>
            <w:tcW w:w="270" w:type="dxa"/>
            <w:vAlign w:val="bottom"/>
          </w:tcPr>
          <w:p w14:paraId="62F21BBC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1ED50F" w14:textId="45BE4AB0" w:rsidR="00AD2295" w:rsidRPr="00CA34E1" w:rsidRDefault="00AD2295" w:rsidP="007C2038">
            <w:pPr>
              <w:pStyle w:val="acctfourfigures"/>
              <w:tabs>
                <w:tab w:val="clear" w:pos="765"/>
                <w:tab w:val="decimal" w:pos="74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E09185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3B528B" w14:textId="6C9F81D1" w:rsidR="00AD2295" w:rsidRPr="00F253B3" w:rsidRDefault="00AD2295" w:rsidP="007C2038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5E1396" w:rsidRPr="00F253B3">
              <w:rPr>
                <w:rFonts w:asciiTheme="minorHAnsi" w:hAnsiTheme="minorHAnsi" w:cstheme="minorHAnsi" w:hint="cs"/>
                <w:sz w:val="24"/>
                <w:szCs w:val="24"/>
                <w:lang w:val="en-US" w:bidi="th-TH"/>
              </w:rPr>
              <w:t>1</w:t>
            </w:r>
            <w:r w:rsidR="00422952" w:rsidRPr="00422952">
              <w:rPr>
                <w:rFonts w:asciiTheme="minorHAnsi" w:hAnsiTheme="minorHAnsi" w:cstheme="minorHAnsi" w:hint="cs"/>
                <w:sz w:val="24"/>
                <w:szCs w:val="24"/>
                <w:lang w:val="en-US" w:bidi="th-TH"/>
              </w:rPr>
              <w:t>67</w:t>
            </w: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422952" w:rsidRPr="00422952">
              <w:rPr>
                <w:rFonts w:asciiTheme="minorHAnsi" w:hAnsiTheme="minorHAnsi" w:cstheme="minorHAnsi" w:hint="cs"/>
                <w:sz w:val="24"/>
                <w:szCs w:val="24"/>
                <w:lang w:val="en-US" w:bidi="th-TH"/>
              </w:rPr>
              <w:t>887</w:t>
            </w: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ADA4CF4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vAlign w:val="bottom"/>
          </w:tcPr>
          <w:p w14:paraId="13C6F7CC" w14:textId="33EDD018" w:rsidR="00AD2295" w:rsidRPr="00F253B3" w:rsidRDefault="00AD2295" w:rsidP="00FE27EF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Pr="00F253B3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208</w:t>
            </w: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422952" w:rsidRPr="00422952">
              <w:rPr>
                <w:rFonts w:asciiTheme="minorHAnsi" w:hAnsiTheme="minorHAnsi" w:cstheme="minorHAnsi" w:hint="cs"/>
                <w:sz w:val="24"/>
                <w:szCs w:val="24"/>
                <w:lang w:val="en-US" w:bidi="th-TH"/>
              </w:rPr>
              <w:t>5</w:t>
            </w:r>
            <w:r w:rsidRPr="00F253B3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48</w:t>
            </w: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tr w:rsidR="00AD2295" w:rsidRPr="00F253B3" w14:paraId="2830775C" w14:textId="77777777" w:rsidTr="003A119E">
        <w:trPr>
          <w:trHeight w:hRule="exact" w:val="363"/>
        </w:trPr>
        <w:tc>
          <w:tcPr>
            <w:tcW w:w="2250" w:type="dxa"/>
            <w:vAlign w:val="bottom"/>
          </w:tcPr>
          <w:p w14:paraId="39C886D4" w14:textId="51527907" w:rsidR="00AD2295" w:rsidRPr="00F253B3" w:rsidRDefault="00AD2295" w:rsidP="00A7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6"/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โอนเปลี่ยนแปลงสถานะเงินลงทุน</w:t>
            </w:r>
          </w:p>
        </w:tc>
        <w:tc>
          <w:tcPr>
            <w:tcW w:w="900" w:type="dxa"/>
            <w:vAlign w:val="bottom"/>
          </w:tcPr>
          <w:p w14:paraId="5CE954A5" w14:textId="222EC721" w:rsidR="00AD2295" w:rsidRPr="00F253B3" w:rsidRDefault="00AD2295" w:rsidP="00180783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(818,018)</w:t>
            </w:r>
          </w:p>
        </w:tc>
        <w:tc>
          <w:tcPr>
            <w:tcW w:w="270" w:type="dxa"/>
            <w:vAlign w:val="bottom"/>
          </w:tcPr>
          <w:p w14:paraId="7E6131C7" w14:textId="77777777" w:rsidR="00AD2295" w:rsidRPr="00F253B3" w:rsidRDefault="00AD2295" w:rsidP="00C66546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1BF9873" w14:textId="779A0B0F" w:rsidR="00AD2295" w:rsidRPr="00F253B3" w:rsidRDefault="00AD2295" w:rsidP="00C66546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(54,135)</w:t>
            </w:r>
          </w:p>
        </w:tc>
        <w:tc>
          <w:tcPr>
            <w:tcW w:w="270" w:type="dxa"/>
            <w:vAlign w:val="bottom"/>
          </w:tcPr>
          <w:p w14:paraId="5E48690A" w14:textId="77777777" w:rsidR="00AD2295" w:rsidRPr="00F253B3" w:rsidRDefault="00AD2295" w:rsidP="00C66546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F288D1" w14:textId="6BA748FD" w:rsidR="00AD2295" w:rsidRPr="00F253B3" w:rsidRDefault="00AD2295" w:rsidP="00C66546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(116,328)</w:t>
            </w:r>
          </w:p>
        </w:tc>
        <w:tc>
          <w:tcPr>
            <w:tcW w:w="270" w:type="dxa"/>
            <w:vAlign w:val="bottom"/>
          </w:tcPr>
          <w:p w14:paraId="657767C8" w14:textId="77777777" w:rsidR="00AD2295" w:rsidRPr="00F253B3" w:rsidRDefault="00AD2295" w:rsidP="00C66546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D543CA" w14:textId="0BA80C92" w:rsidR="00AD2295" w:rsidRPr="00F253B3" w:rsidRDefault="00AD2295" w:rsidP="00C66546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(82,667)</w:t>
            </w:r>
          </w:p>
        </w:tc>
        <w:tc>
          <w:tcPr>
            <w:tcW w:w="270" w:type="dxa"/>
            <w:vAlign w:val="bottom"/>
          </w:tcPr>
          <w:p w14:paraId="009677F3" w14:textId="77777777" w:rsidR="00AD2295" w:rsidRPr="00F253B3" w:rsidRDefault="00AD2295" w:rsidP="00C66546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845768" w14:textId="48F6FDDA" w:rsidR="00AD2295" w:rsidRPr="005E1412" w:rsidRDefault="00AD2295" w:rsidP="00C66546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(19,254)</w:t>
            </w:r>
          </w:p>
        </w:tc>
        <w:tc>
          <w:tcPr>
            <w:tcW w:w="270" w:type="dxa"/>
            <w:vAlign w:val="bottom"/>
          </w:tcPr>
          <w:p w14:paraId="1B19F81E" w14:textId="77777777" w:rsidR="00AD2295" w:rsidRPr="00F253B3" w:rsidRDefault="00AD2295" w:rsidP="00C66546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5052E1" w14:textId="656D10A5" w:rsidR="00AD2295" w:rsidRPr="00F253B3" w:rsidRDefault="00700876" w:rsidP="00700876">
            <w:pPr>
              <w:pStyle w:val="acctfourfigures"/>
              <w:tabs>
                <w:tab w:val="clear" w:pos="765"/>
                <w:tab w:val="decimal" w:pos="216"/>
              </w:tabs>
              <w:spacing w:line="340" w:lineRule="exact"/>
              <w:ind w:right="-101" w:firstLine="21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="00AD2295"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A8857DD" w14:textId="77777777" w:rsidR="00AD2295" w:rsidRPr="00F253B3" w:rsidRDefault="00AD2295" w:rsidP="00C66546">
            <w:pPr>
              <w:pStyle w:val="acctfourfigures"/>
              <w:tabs>
                <w:tab w:val="clear" w:pos="765"/>
                <w:tab w:val="decimal" w:pos="52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9FC4CD" w14:textId="22BA790E" w:rsidR="00AD2295" w:rsidRPr="00F253B3" w:rsidRDefault="00AD2295" w:rsidP="00C66546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(69,411)</w:t>
            </w:r>
          </w:p>
        </w:tc>
        <w:tc>
          <w:tcPr>
            <w:tcW w:w="270" w:type="dxa"/>
            <w:vAlign w:val="bottom"/>
          </w:tcPr>
          <w:p w14:paraId="1B4DCEB5" w14:textId="77777777" w:rsidR="00AD2295" w:rsidRPr="00F253B3" w:rsidRDefault="00AD2295" w:rsidP="00C66546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FFAE41" w14:textId="66C2D245" w:rsidR="00AD2295" w:rsidRPr="00CA34E1" w:rsidRDefault="00AD2295" w:rsidP="007C2038">
            <w:pPr>
              <w:pStyle w:val="acctfourfigures"/>
              <w:tabs>
                <w:tab w:val="clear" w:pos="765"/>
                <w:tab w:val="decimal" w:pos="74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  <w:cs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CCA570" w14:textId="77777777" w:rsidR="00AD2295" w:rsidRPr="00F253B3" w:rsidRDefault="00AD2295" w:rsidP="00C66546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F3B1DF" w14:textId="5B098625" w:rsidR="00AD2295" w:rsidRPr="00F253B3" w:rsidRDefault="00AD2295" w:rsidP="00C66546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(82,518)</w:t>
            </w:r>
          </w:p>
        </w:tc>
        <w:tc>
          <w:tcPr>
            <w:tcW w:w="270" w:type="dxa"/>
            <w:vAlign w:val="bottom"/>
          </w:tcPr>
          <w:p w14:paraId="0DFB9F57" w14:textId="77777777" w:rsidR="00AD2295" w:rsidRPr="00F253B3" w:rsidRDefault="00AD2295" w:rsidP="00C66546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vAlign w:val="bottom"/>
          </w:tcPr>
          <w:p w14:paraId="091C9298" w14:textId="01766A85" w:rsidR="00AD2295" w:rsidRPr="00A162B5" w:rsidRDefault="00AD2295" w:rsidP="00A162B5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(1,2</w:t>
            </w:r>
            <w:r w:rsidR="00422952" w:rsidRPr="00A162B5">
              <w:rPr>
                <w:rFonts w:asciiTheme="minorHAnsi" w:hAnsiTheme="minorHAnsi" w:cstheme="minorHAnsi" w:hint="cs"/>
                <w:sz w:val="24"/>
                <w:szCs w:val="24"/>
              </w:rPr>
              <w:t>4</w:t>
            </w:r>
            <w:r w:rsidR="005E1396" w:rsidRPr="00A162B5">
              <w:rPr>
                <w:rFonts w:asciiTheme="minorHAnsi" w:hAnsiTheme="minorHAnsi" w:cstheme="minorHAnsi" w:hint="cs"/>
                <w:sz w:val="24"/>
                <w:szCs w:val="24"/>
              </w:rPr>
              <w:t>2</w:t>
            </w: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,331)</w:t>
            </w:r>
          </w:p>
        </w:tc>
      </w:tr>
      <w:tr w:rsidR="00AD2295" w:rsidRPr="00F253B3" w14:paraId="32992F21" w14:textId="77777777" w:rsidTr="003A119E">
        <w:trPr>
          <w:trHeight w:hRule="exact" w:val="682"/>
        </w:trPr>
        <w:tc>
          <w:tcPr>
            <w:tcW w:w="2250" w:type="dxa"/>
            <w:vAlign w:val="bottom"/>
          </w:tcPr>
          <w:p w14:paraId="6FC345B0" w14:textId="06975E04" w:rsidR="00AD2295" w:rsidRPr="00F253B3" w:rsidRDefault="00AD2295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31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256</w:t>
            </w:r>
            <w:r w:rsidR="00140F73"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</w:t>
            </w:r>
          </w:p>
          <w:p w14:paraId="31556F0B" w14:textId="77B14473" w:rsidR="00AD2295" w:rsidRPr="00F253B3" w:rsidRDefault="00AD2295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256</w:t>
            </w:r>
            <w:r w:rsidR="00140F73"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591C772" w14:textId="2150E08C" w:rsidR="00AD2295" w:rsidRPr="00C71AEC" w:rsidRDefault="00AD2295" w:rsidP="00C71AEC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49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1A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94,519</w:t>
            </w:r>
          </w:p>
        </w:tc>
        <w:tc>
          <w:tcPr>
            <w:tcW w:w="270" w:type="dxa"/>
            <w:vAlign w:val="bottom"/>
          </w:tcPr>
          <w:p w14:paraId="349D4113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D63585" w14:textId="790051C0" w:rsidR="00AD2295" w:rsidRPr="00F253B3" w:rsidRDefault="00AD2295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36,748</w:t>
            </w:r>
          </w:p>
        </w:tc>
        <w:tc>
          <w:tcPr>
            <w:tcW w:w="270" w:type="dxa"/>
            <w:vAlign w:val="bottom"/>
          </w:tcPr>
          <w:p w14:paraId="27CFEAF6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E75A952" w14:textId="55D42CFA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22,115</w:t>
            </w:r>
          </w:p>
        </w:tc>
        <w:tc>
          <w:tcPr>
            <w:tcW w:w="270" w:type="dxa"/>
            <w:vAlign w:val="bottom"/>
          </w:tcPr>
          <w:p w14:paraId="32ED9358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F3A67D1" w14:textId="51C15129" w:rsidR="00AD2295" w:rsidRPr="00F253B3" w:rsidRDefault="00AD2295" w:rsidP="00FE27EF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150,480</w:t>
            </w:r>
          </w:p>
        </w:tc>
        <w:tc>
          <w:tcPr>
            <w:tcW w:w="270" w:type="dxa"/>
            <w:vAlign w:val="bottom"/>
          </w:tcPr>
          <w:p w14:paraId="5EAD9663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6F4F86" w14:textId="1A0E4BD8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8,494</w:t>
            </w:r>
          </w:p>
        </w:tc>
        <w:tc>
          <w:tcPr>
            <w:tcW w:w="270" w:type="dxa"/>
            <w:vAlign w:val="bottom"/>
          </w:tcPr>
          <w:p w14:paraId="7D4A8F4F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68BC6A" w14:textId="24A53D53" w:rsidR="00AD2295" w:rsidRPr="00F253B3" w:rsidRDefault="00AD2295" w:rsidP="00FE27EF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488,894</w:t>
            </w:r>
          </w:p>
        </w:tc>
        <w:tc>
          <w:tcPr>
            <w:tcW w:w="270" w:type="dxa"/>
            <w:vAlign w:val="bottom"/>
          </w:tcPr>
          <w:p w14:paraId="3D110BF2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20409CC" w14:textId="356C8580" w:rsidR="00AD2295" w:rsidRPr="00F253B3" w:rsidRDefault="00AD2295" w:rsidP="00FE27EF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828,</w:t>
            </w:r>
            <w:r w:rsidR="004B50E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270" w:type="dxa"/>
            <w:vAlign w:val="bottom"/>
          </w:tcPr>
          <w:p w14:paraId="7FF8AA80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B1F713" w14:textId="38C8BECD" w:rsidR="00AD2295" w:rsidRPr="00F253B3" w:rsidRDefault="00AD2295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21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,875</w:t>
            </w:r>
          </w:p>
        </w:tc>
        <w:tc>
          <w:tcPr>
            <w:tcW w:w="270" w:type="dxa"/>
            <w:vAlign w:val="bottom"/>
          </w:tcPr>
          <w:p w14:paraId="23605012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0EC96E9" w14:textId="0B66A2A9" w:rsidR="00AD2295" w:rsidRPr="00F253B3" w:rsidRDefault="00AD2295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bidi="th-TH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447,</w:t>
            </w:r>
            <w:r w:rsidR="004B50E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53</w:t>
            </w:r>
            <w:r w:rsidR="00134E3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4F66475A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1CC3851" w14:textId="1B4284A6" w:rsidR="00AD2295" w:rsidRPr="00F253B3" w:rsidRDefault="00AD2295" w:rsidP="00FE27EF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2,098,923</w:t>
            </w:r>
          </w:p>
        </w:tc>
      </w:tr>
      <w:tr w:rsidR="00A162B5" w:rsidRPr="00F253B3" w14:paraId="191EACA6" w14:textId="77777777" w:rsidTr="00A162B5">
        <w:trPr>
          <w:trHeight w:hRule="exact" w:val="261"/>
        </w:trPr>
        <w:tc>
          <w:tcPr>
            <w:tcW w:w="2250" w:type="dxa"/>
            <w:vAlign w:val="bottom"/>
          </w:tcPr>
          <w:p w14:paraId="58A0F4D1" w14:textId="77777777" w:rsidR="00A162B5" w:rsidRPr="00F253B3" w:rsidRDefault="00A162B5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1DCE8B8" w14:textId="77777777" w:rsidR="00A162B5" w:rsidRPr="00C71AEC" w:rsidRDefault="00A162B5" w:rsidP="00C71AEC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49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D898D0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6B1F5B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9EBDF5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EA0699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0BBD99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758240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312D220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13FFA6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435E0A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97BA48F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696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64F6C4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75B7793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0708FD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F0896F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D531A6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ADEB4B4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C7198E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D2C5752" w14:textId="77777777" w:rsidR="00A162B5" w:rsidRPr="00F253B3" w:rsidRDefault="00A162B5" w:rsidP="00FE27EF">
            <w:pPr>
              <w:pStyle w:val="acctfourfigures"/>
              <w:tabs>
                <w:tab w:val="clear" w:pos="765"/>
                <w:tab w:val="decimal" w:pos="774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AD2295" w:rsidRPr="00F253B3" w14:paraId="17732923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39B1C534" w14:textId="75282BE2" w:rsidR="00AD2295" w:rsidRPr="00F253B3" w:rsidRDefault="00AD2295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ราคาทุน</w:t>
            </w:r>
          </w:p>
        </w:tc>
        <w:tc>
          <w:tcPr>
            <w:tcW w:w="900" w:type="dxa"/>
            <w:vAlign w:val="bottom"/>
          </w:tcPr>
          <w:p w14:paraId="73E728EA" w14:textId="71609D0E" w:rsidR="00AD2295" w:rsidRPr="00F253B3" w:rsidRDefault="00AD2295" w:rsidP="00FE27EF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198EB9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851079" w14:textId="09AA3CEC" w:rsidR="00AD2295" w:rsidRPr="00F253B3" w:rsidRDefault="00AD2295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D5AD74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6BF728" w14:textId="15F240BD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F5A654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6FAB478" w14:textId="6958FD1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EA0BCE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FD397C1" w14:textId="04A281C4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71B09D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B914748" w14:textId="67CB7DB5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688399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78D7ABF" w14:textId="7FE0A29E" w:rsidR="00AD2295" w:rsidRPr="00F253B3" w:rsidRDefault="00AD2295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AAB619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18A637" w14:textId="7A0729EF" w:rsidR="00AD2295" w:rsidRPr="00F253B3" w:rsidRDefault="00AD2295" w:rsidP="00FE27EF">
            <w:pPr>
              <w:pStyle w:val="acctfourfigures"/>
              <w:tabs>
                <w:tab w:val="clear" w:pos="765"/>
                <w:tab w:val="decimal" w:pos="46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AD4A3E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C062A8E" w14:textId="631A10E6" w:rsidR="00AD2295" w:rsidRPr="00F253B3" w:rsidRDefault="00AD2295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9B5125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884BDD2" w14:textId="3FE5848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D2295" w:rsidRPr="00F253B3" w14:paraId="0EC89414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37D3DAAD" w14:textId="40DC5489" w:rsidR="00AD2295" w:rsidRPr="008657BC" w:rsidRDefault="00AD2295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 </w:t>
            </w: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5578F637" w14:textId="3031B344" w:rsidR="00AD2295" w:rsidRPr="008657BC" w:rsidRDefault="00AD2295" w:rsidP="00C71AEC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49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94,519</w:t>
            </w:r>
          </w:p>
        </w:tc>
        <w:tc>
          <w:tcPr>
            <w:tcW w:w="270" w:type="dxa"/>
            <w:vAlign w:val="bottom"/>
          </w:tcPr>
          <w:p w14:paraId="1C8A6DE1" w14:textId="77777777" w:rsidR="00AD2295" w:rsidRPr="008657BC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A618AC" w14:textId="741D282C" w:rsidR="00AD2295" w:rsidRPr="008657BC" w:rsidRDefault="00AD2295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36,748</w:t>
            </w:r>
          </w:p>
        </w:tc>
        <w:tc>
          <w:tcPr>
            <w:tcW w:w="270" w:type="dxa"/>
            <w:vAlign w:val="bottom"/>
          </w:tcPr>
          <w:p w14:paraId="500D4058" w14:textId="77777777" w:rsidR="00AD2295" w:rsidRPr="008657BC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6A6336" w14:textId="625FAC7E" w:rsidR="00AD2295" w:rsidRPr="008657BC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22,115</w:t>
            </w:r>
          </w:p>
        </w:tc>
        <w:tc>
          <w:tcPr>
            <w:tcW w:w="270" w:type="dxa"/>
            <w:vAlign w:val="bottom"/>
          </w:tcPr>
          <w:p w14:paraId="376CD008" w14:textId="77777777" w:rsidR="00AD2295" w:rsidRPr="008657BC" w:rsidRDefault="00AD2295" w:rsidP="00FE27EF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4758C56" w14:textId="63BA37D4" w:rsidR="00AD2295" w:rsidRPr="008657BC" w:rsidRDefault="00AD2295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150,480</w:t>
            </w:r>
          </w:p>
        </w:tc>
        <w:tc>
          <w:tcPr>
            <w:tcW w:w="270" w:type="dxa"/>
            <w:vAlign w:val="bottom"/>
          </w:tcPr>
          <w:p w14:paraId="0C959962" w14:textId="77777777" w:rsidR="00AD2295" w:rsidRPr="008657BC" w:rsidRDefault="00AD2295" w:rsidP="00FE27EF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22A0BC8" w14:textId="6C1A078C" w:rsidR="00AD2295" w:rsidRPr="008657BC" w:rsidRDefault="00AD2295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8,494</w:t>
            </w:r>
          </w:p>
        </w:tc>
        <w:tc>
          <w:tcPr>
            <w:tcW w:w="270" w:type="dxa"/>
            <w:vAlign w:val="bottom"/>
          </w:tcPr>
          <w:p w14:paraId="0212E6EE" w14:textId="77777777" w:rsidR="00AD2295" w:rsidRPr="008657BC" w:rsidRDefault="00AD2295" w:rsidP="00FE27EF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A31E1D3" w14:textId="4D479EFB" w:rsidR="00AD2295" w:rsidRPr="008657BC" w:rsidRDefault="00AD2295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488,894</w:t>
            </w:r>
          </w:p>
        </w:tc>
        <w:tc>
          <w:tcPr>
            <w:tcW w:w="270" w:type="dxa"/>
            <w:vAlign w:val="bottom"/>
          </w:tcPr>
          <w:p w14:paraId="56B11952" w14:textId="77777777" w:rsidR="00AD2295" w:rsidRPr="008657BC" w:rsidRDefault="00AD2295" w:rsidP="00FE27EF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3253C13" w14:textId="0DA45335" w:rsidR="00AD2295" w:rsidRPr="008657BC" w:rsidRDefault="00AD2295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828,</w:t>
            </w:r>
            <w:r w:rsidR="002A04F8"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270" w:type="dxa"/>
            <w:vAlign w:val="bottom"/>
          </w:tcPr>
          <w:p w14:paraId="267E8437" w14:textId="77777777" w:rsidR="00AD2295" w:rsidRPr="008657BC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A2E741" w14:textId="71909EB9" w:rsidR="00AD2295" w:rsidRPr="008657BC" w:rsidRDefault="00AD2295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21</w:t>
            </w: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875</w:t>
            </w:r>
          </w:p>
        </w:tc>
        <w:tc>
          <w:tcPr>
            <w:tcW w:w="270" w:type="dxa"/>
            <w:vAlign w:val="bottom"/>
          </w:tcPr>
          <w:p w14:paraId="2A8E8813" w14:textId="77777777" w:rsidR="00AD2295" w:rsidRPr="008657BC" w:rsidRDefault="00AD2295" w:rsidP="00FE27EF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907041D" w14:textId="74505885" w:rsidR="00AD2295" w:rsidRPr="008657BC" w:rsidRDefault="00AD2295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447,</w:t>
            </w:r>
            <w:r w:rsidR="002A04F8"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536</w:t>
            </w:r>
          </w:p>
        </w:tc>
        <w:tc>
          <w:tcPr>
            <w:tcW w:w="270" w:type="dxa"/>
            <w:vAlign w:val="bottom"/>
          </w:tcPr>
          <w:p w14:paraId="5D35A3C0" w14:textId="77777777" w:rsidR="00AD2295" w:rsidRPr="008657BC" w:rsidRDefault="00AD2295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DD7E712" w14:textId="377C60FC" w:rsidR="00AD2295" w:rsidRPr="008657BC" w:rsidRDefault="00AD2295" w:rsidP="00030ACA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2,098,923</w:t>
            </w:r>
          </w:p>
        </w:tc>
      </w:tr>
      <w:tr w:rsidR="00AD2295" w:rsidRPr="00F253B3" w14:paraId="085FD9D3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4B5300E3" w14:textId="77777777" w:rsidR="00AD2295" w:rsidRPr="00F253B3" w:rsidRDefault="00AD2295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4A55E785" w14:textId="4F7BC2E1" w:rsidR="00AD2295" w:rsidRPr="00991709" w:rsidRDefault="00991709" w:rsidP="00991709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3"/>
              <w:jc w:val="center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9FB819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668EAA" w14:textId="4306A264" w:rsidR="00AD2295" w:rsidRPr="00F253B3" w:rsidRDefault="006C28C9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4,948</w:t>
            </w:r>
          </w:p>
        </w:tc>
        <w:tc>
          <w:tcPr>
            <w:tcW w:w="270" w:type="dxa"/>
            <w:vAlign w:val="bottom"/>
          </w:tcPr>
          <w:p w14:paraId="577C0C10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E7A8D7" w14:textId="44C4A0CE" w:rsidR="00AD2295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3,217</w:t>
            </w:r>
          </w:p>
        </w:tc>
        <w:tc>
          <w:tcPr>
            <w:tcW w:w="270" w:type="dxa"/>
            <w:vAlign w:val="bottom"/>
          </w:tcPr>
          <w:p w14:paraId="6E451093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A99DAC0" w14:textId="767B28D7" w:rsidR="00AD2295" w:rsidRPr="00F253B3" w:rsidRDefault="002A04F8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9,807</w:t>
            </w:r>
          </w:p>
        </w:tc>
        <w:tc>
          <w:tcPr>
            <w:tcW w:w="270" w:type="dxa"/>
            <w:vAlign w:val="bottom"/>
          </w:tcPr>
          <w:p w14:paraId="2B69E1A0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80183DB" w14:textId="3EEBA936" w:rsidR="00AD2295" w:rsidRPr="00F253B3" w:rsidRDefault="002A04F8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399</w:t>
            </w:r>
          </w:p>
        </w:tc>
        <w:tc>
          <w:tcPr>
            <w:tcW w:w="270" w:type="dxa"/>
            <w:vAlign w:val="bottom"/>
          </w:tcPr>
          <w:p w14:paraId="0D2C1C0A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03C56F0" w14:textId="168A1615" w:rsidR="00AD2295" w:rsidRPr="00F253B3" w:rsidRDefault="002B5890" w:rsidP="002B5890">
            <w:pPr>
              <w:pStyle w:val="acctfourfigures"/>
              <w:tabs>
                <w:tab w:val="clear" w:pos="765"/>
                <w:tab w:val="decimal" w:pos="159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E034F0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55BCFDB" w14:textId="4B99ECDF" w:rsidR="00AD2295" w:rsidRPr="00F253B3" w:rsidRDefault="002A04F8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7,477</w:t>
            </w:r>
          </w:p>
        </w:tc>
        <w:tc>
          <w:tcPr>
            <w:tcW w:w="270" w:type="dxa"/>
            <w:vAlign w:val="bottom"/>
          </w:tcPr>
          <w:p w14:paraId="7E41B0EA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2CEF3A" w14:textId="1CCB896B" w:rsidR="00AD2295" w:rsidRPr="00F253B3" w:rsidRDefault="002A04F8" w:rsidP="00CB4E67">
            <w:pPr>
              <w:pStyle w:val="acctfourfigures"/>
              <w:tabs>
                <w:tab w:val="clear" w:pos="765"/>
                <w:tab w:val="decimal" w:pos="74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E26568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58F863" w14:textId="618FD327" w:rsidR="00AD2295" w:rsidRPr="00F253B3" w:rsidRDefault="002A04F8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(72,301)</w:t>
            </w:r>
          </w:p>
        </w:tc>
        <w:tc>
          <w:tcPr>
            <w:tcW w:w="270" w:type="dxa"/>
            <w:vAlign w:val="bottom"/>
          </w:tcPr>
          <w:p w14:paraId="7B3DAAE1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7D16D6E" w14:textId="533F637D" w:rsidR="00AD2295" w:rsidRPr="00F253B3" w:rsidRDefault="002A04F8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(4</w:t>
            </w:r>
            <w:r w:rsidR="00500ADD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500ADD">
              <w:rPr>
                <w:rFonts w:asciiTheme="minorHAnsi" w:hAnsiTheme="minorHAnsi" w:cstheme="minorHAnsi"/>
                <w:sz w:val="24"/>
                <w:szCs w:val="24"/>
              </w:rPr>
              <w:t>453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tr w:rsidR="00AD2295" w:rsidRPr="00F253B3" w14:paraId="4F8C95DF" w14:textId="77777777" w:rsidTr="00352FD2">
        <w:trPr>
          <w:trHeight w:hRule="exact" w:val="675"/>
        </w:trPr>
        <w:tc>
          <w:tcPr>
            <w:tcW w:w="2250" w:type="dxa"/>
            <w:vAlign w:val="bottom"/>
          </w:tcPr>
          <w:p w14:paraId="79B6D719" w14:textId="77777777" w:rsidR="00DC515B" w:rsidRDefault="00AD2295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 xml:space="preserve">ได้มาจากการรวมธุรกิจ </w:t>
            </w:r>
          </w:p>
          <w:p w14:paraId="37FDE354" w14:textId="1BDE6181" w:rsidR="00AD2295" w:rsidRPr="001C6898" w:rsidRDefault="00DC515B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1C68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</w:t>
            </w:r>
            <w:r w:rsidR="00AD2295" w:rsidRPr="001C68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</w:t>
            </w:r>
            <w:r w:rsidR="00AD2295" w:rsidRPr="001C6898">
              <w:rPr>
                <w:rFonts w:asciiTheme="minorHAnsi" w:hAnsiTheme="minorHAnsi" w:cstheme="minorHAnsi"/>
                <w:i/>
                <w:iCs/>
                <w:sz w:val="24"/>
                <w:szCs w:val="24"/>
                <w:cs/>
              </w:rPr>
              <w:t>หมายเหตุข้อ</w:t>
            </w:r>
            <w:r w:rsidR="00AD2295" w:rsidRPr="001C68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4</w:t>
            </w:r>
            <w:r w:rsidR="002D70E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.1</w:t>
            </w:r>
            <w:r w:rsidR="00AD2295" w:rsidRPr="001C68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2206EF86" w14:textId="59E1D3F6" w:rsidR="00AD2295" w:rsidRPr="00F253B3" w:rsidRDefault="006C28C9" w:rsidP="00352FD2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F1FB1A1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EE7867" w14:textId="17AB6EAD" w:rsidR="00AD2295" w:rsidRPr="00CB4E67" w:rsidRDefault="006C28C9" w:rsidP="00352FD2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9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4E67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8DFEA1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6E4008" w14:textId="6CBC13CB" w:rsidR="00AD2295" w:rsidRPr="00F253B3" w:rsidRDefault="002A04F8" w:rsidP="00352FD2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36</w:t>
            </w:r>
          </w:p>
        </w:tc>
        <w:tc>
          <w:tcPr>
            <w:tcW w:w="270" w:type="dxa"/>
            <w:vAlign w:val="bottom"/>
          </w:tcPr>
          <w:p w14:paraId="7A9B28B4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882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D756B44" w14:textId="5288263A" w:rsidR="00AD2295" w:rsidRPr="00F253B3" w:rsidRDefault="002A04F8" w:rsidP="00352FD2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358</w:t>
            </w:r>
          </w:p>
        </w:tc>
        <w:tc>
          <w:tcPr>
            <w:tcW w:w="270" w:type="dxa"/>
            <w:vAlign w:val="bottom"/>
          </w:tcPr>
          <w:p w14:paraId="0CA0DC82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3821AC" w14:textId="4C0150AD" w:rsidR="00AD2295" w:rsidRPr="00F253B3" w:rsidRDefault="002A04F8" w:rsidP="00352FD2">
            <w:pPr>
              <w:pStyle w:val="acctfourfigures"/>
              <w:tabs>
                <w:tab w:val="clear" w:pos="765"/>
                <w:tab w:val="decimal" w:pos="163"/>
              </w:tabs>
              <w:spacing w:line="340" w:lineRule="exact"/>
              <w:ind w:right="-88" w:firstLine="4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E70910A" w14:textId="3B1E7820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78E009" w14:textId="1DEB55F5" w:rsidR="00AD2295" w:rsidRPr="00F253B3" w:rsidRDefault="002A04F8" w:rsidP="00352FD2">
            <w:pPr>
              <w:pStyle w:val="acctfourfigures"/>
              <w:tabs>
                <w:tab w:val="clear" w:pos="765"/>
                <w:tab w:val="decimal" w:pos="159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B3783FA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CEC4F9" w14:textId="55F34D4A" w:rsidR="00AD2295" w:rsidRPr="00F253B3" w:rsidRDefault="002A04F8" w:rsidP="00352FD2">
            <w:pPr>
              <w:pStyle w:val="acctfourfigures"/>
              <w:tabs>
                <w:tab w:val="clear" w:pos="765"/>
                <w:tab w:val="decimal" w:pos="252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6672BF2" w14:textId="22A414BF" w:rsidR="00AD2295" w:rsidRPr="00F253B3" w:rsidRDefault="00AD2295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0DB231" w14:textId="090B36D8" w:rsidR="00AD2295" w:rsidRPr="00F253B3" w:rsidRDefault="002A04F8" w:rsidP="00352FD2">
            <w:pPr>
              <w:pStyle w:val="acctfourfigures"/>
              <w:tabs>
                <w:tab w:val="clear" w:pos="765"/>
                <w:tab w:val="decimal" w:pos="74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79BC06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82EEAD4" w14:textId="4A91AA0A" w:rsidR="00AD2295" w:rsidRPr="00F253B3" w:rsidRDefault="002A04F8" w:rsidP="00352FD2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F386C8" w14:textId="77777777" w:rsidR="00AD2295" w:rsidRPr="00F253B3" w:rsidRDefault="00AD2295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B86703C" w14:textId="7B101DC9" w:rsidR="00AD2295" w:rsidRPr="00F253B3" w:rsidRDefault="002A04F8" w:rsidP="00352FD2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394</w:t>
            </w:r>
          </w:p>
        </w:tc>
      </w:tr>
      <w:tr w:rsidR="002A04F8" w:rsidRPr="00F253B3" w14:paraId="6337FF43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5F5E7150" w14:textId="77777777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cs/>
              </w:rPr>
              <w:t>โอน</w:t>
            </w:r>
          </w:p>
        </w:tc>
        <w:tc>
          <w:tcPr>
            <w:tcW w:w="900" w:type="dxa"/>
            <w:vAlign w:val="bottom"/>
          </w:tcPr>
          <w:p w14:paraId="452DFA15" w14:textId="3E049092" w:rsidR="002A04F8" w:rsidRPr="00F253B3" w:rsidRDefault="002A04F8" w:rsidP="00352FD2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FDFC050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E177E2" w14:textId="7964578F" w:rsidR="002A04F8" w:rsidRPr="00CB4E67" w:rsidRDefault="002A04F8" w:rsidP="00CB4E67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9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4E67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C0E322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D65482" w14:textId="338EE8D8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23</w:t>
            </w:r>
          </w:p>
        </w:tc>
        <w:tc>
          <w:tcPr>
            <w:tcW w:w="270" w:type="dxa"/>
            <w:vAlign w:val="bottom"/>
          </w:tcPr>
          <w:p w14:paraId="6074F22A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7B2787" w14:textId="7539A5DF" w:rsidR="002A04F8" w:rsidRPr="00F253B3" w:rsidRDefault="002A04F8" w:rsidP="00CB4E67">
            <w:pPr>
              <w:pStyle w:val="acctfourfigures"/>
              <w:tabs>
                <w:tab w:val="clear" w:pos="765"/>
                <w:tab w:val="decimal" w:pos="252"/>
              </w:tabs>
              <w:spacing w:line="340" w:lineRule="exact"/>
              <w:ind w:left="29" w:right="-7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CA81997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EAB4DD" w14:textId="06442414" w:rsidR="002A04F8" w:rsidRPr="00F253B3" w:rsidRDefault="002A04F8" w:rsidP="00352FD2">
            <w:pPr>
              <w:pStyle w:val="acctfourfigures"/>
              <w:tabs>
                <w:tab w:val="clear" w:pos="765"/>
                <w:tab w:val="decimal" w:pos="163"/>
              </w:tabs>
              <w:spacing w:line="340" w:lineRule="exact"/>
              <w:ind w:right="-88" w:firstLine="4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2293CCE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0E7F5C" w14:textId="7C19514D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11,336</w:t>
            </w:r>
          </w:p>
        </w:tc>
        <w:tc>
          <w:tcPr>
            <w:tcW w:w="270" w:type="dxa"/>
            <w:vAlign w:val="bottom"/>
          </w:tcPr>
          <w:p w14:paraId="2E389BB4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BA1378" w14:textId="6E04C787" w:rsidR="002A04F8" w:rsidRPr="008C7F63" w:rsidRDefault="002A04F8" w:rsidP="00CB4E67">
            <w:pPr>
              <w:pStyle w:val="acctfourfigures"/>
              <w:tabs>
                <w:tab w:val="clear" w:pos="765"/>
                <w:tab w:val="decimal" w:pos="252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7F6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989BC96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147FBD" w14:textId="50EA138B" w:rsidR="002A04F8" w:rsidRPr="00F253B3" w:rsidRDefault="002A04F8" w:rsidP="00CB4E67">
            <w:pPr>
              <w:pStyle w:val="acctfourfigures"/>
              <w:tabs>
                <w:tab w:val="clear" w:pos="765"/>
                <w:tab w:val="decimal" w:pos="74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7546CF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B2A422C" w14:textId="3EA1AC8E" w:rsidR="002A04F8" w:rsidRPr="00F253B3" w:rsidRDefault="002A04F8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(11,359)</w:t>
            </w:r>
          </w:p>
        </w:tc>
        <w:tc>
          <w:tcPr>
            <w:tcW w:w="270" w:type="dxa"/>
            <w:vAlign w:val="bottom"/>
          </w:tcPr>
          <w:p w14:paraId="1F397D0F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B7F71A7" w14:textId="4601EBB9" w:rsidR="002A04F8" w:rsidRPr="00F253B3" w:rsidRDefault="002A04F8" w:rsidP="00A162B5">
            <w:pPr>
              <w:pStyle w:val="acctfourfigures"/>
              <w:tabs>
                <w:tab w:val="clear" w:pos="765"/>
                <w:tab w:val="decimal" w:pos="547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</w:tr>
      <w:tr w:rsidR="002A04F8" w:rsidRPr="00F253B3" w14:paraId="2C0F2A7A" w14:textId="77777777" w:rsidTr="00A162B5">
        <w:trPr>
          <w:trHeight w:hRule="exact" w:val="652"/>
        </w:trPr>
        <w:tc>
          <w:tcPr>
            <w:tcW w:w="2250" w:type="dxa"/>
            <w:vAlign w:val="bottom"/>
          </w:tcPr>
          <w:p w14:paraId="34DCD6E2" w14:textId="77777777" w:rsidR="00734A5E" w:rsidRDefault="00734A5E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</w:rPr>
            </w:pPr>
            <w:r w:rsidRPr="00734A5E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โอนจาก (ไป) สินทรัพย์เพื่อการ</w:t>
            </w:r>
          </w:p>
          <w:p w14:paraId="5C450A08" w14:textId="23299879" w:rsidR="002A04F8" w:rsidRPr="00F253B3" w:rsidRDefault="00734A5E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</w:pPr>
            <w:r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 xml:space="preserve">   </w:t>
            </w:r>
            <w:r w:rsidRPr="00734A5E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900" w:type="dxa"/>
          </w:tcPr>
          <w:p w14:paraId="5F9EAF58" w14:textId="66EDDAE0" w:rsidR="002A04F8" w:rsidRPr="00F253B3" w:rsidRDefault="002A04F8" w:rsidP="00AA7AED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5B9A606" w14:textId="7B9B697E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2312F7" w14:textId="7E30E3A7" w:rsidR="002A04F8" w:rsidRPr="00F253B3" w:rsidRDefault="002A04F8" w:rsidP="00AA7AED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9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9B5EF4" w14:textId="7052CA9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968C95" w14:textId="3DAF9A80" w:rsidR="002A04F8" w:rsidRPr="00F253B3" w:rsidRDefault="002A04F8" w:rsidP="00AA7AED">
            <w:pPr>
              <w:pStyle w:val="acctfourfigures"/>
              <w:tabs>
                <w:tab w:val="clear" w:pos="765"/>
              </w:tabs>
              <w:spacing w:line="340" w:lineRule="exact"/>
              <w:ind w:left="58" w:right="-20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39C1714" w14:textId="46585A86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2E4A22" w14:textId="3202AE74" w:rsidR="002A04F8" w:rsidRPr="00F253B3" w:rsidRDefault="002A04F8" w:rsidP="00AA7AED">
            <w:pPr>
              <w:pStyle w:val="acctfourfigures"/>
              <w:tabs>
                <w:tab w:val="clear" w:pos="765"/>
                <w:tab w:val="decimal" w:pos="252"/>
              </w:tabs>
              <w:spacing w:line="340" w:lineRule="exact"/>
              <w:ind w:left="29" w:right="-7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8DEDB88" w14:textId="07BB3DC6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98E0CD" w14:textId="613FC251" w:rsidR="002A04F8" w:rsidRPr="00F253B3" w:rsidRDefault="002A04F8" w:rsidP="00AA7AED">
            <w:pPr>
              <w:pStyle w:val="acctfourfigures"/>
              <w:tabs>
                <w:tab w:val="clear" w:pos="765"/>
                <w:tab w:val="decimal" w:pos="163"/>
              </w:tabs>
              <w:spacing w:line="340" w:lineRule="exact"/>
              <w:ind w:right="-88" w:firstLine="4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BF4DDA2" w14:textId="56BA90B1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E75C6E" w14:textId="7DE37497" w:rsidR="002A04F8" w:rsidRPr="002B5890" w:rsidRDefault="002B5890" w:rsidP="00AA7AED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3,444</w:t>
            </w:r>
          </w:p>
        </w:tc>
        <w:tc>
          <w:tcPr>
            <w:tcW w:w="270" w:type="dxa"/>
            <w:vAlign w:val="bottom"/>
          </w:tcPr>
          <w:p w14:paraId="35D1B3DD" w14:textId="294BC5FA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EDFF33" w14:textId="06729922" w:rsidR="002A04F8" w:rsidRPr="00F253B3" w:rsidRDefault="002A04F8" w:rsidP="00AA7AED">
            <w:pPr>
              <w:pStyle w:val="acctfourfigures"/>
              <w:tabs>
                <w:tab w:val="clear" w:pos="765"/>
                <w:tab w:val="decimal" w:pos="252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D64202A" w14:textId="579C1A0A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32E6E4" w14:textId="2DD97653" w:rsidR="002A04F8" w:rsidRPr="00F253B3" w:rsidRDefault="002A04F8" w:rsidP="00A162B5">
            <w:pPr>
              <w:pStyle w:val="acctfourfigures"/>
              <w:tabs>
                <w:tab w:val="clear" w:pos="765"/>
                <w:tab w:val="decimal" w:pos="74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D08793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EE0EEE" w14:textId="6BA24E40" w:rsidR="002A04F8" w:rsidRPr="00DC515B" w:rsidRDefault="002A04F8" w:rsidP="00A162B5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DC515B"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(17,637)</w:t>
            </w:r>
          </w:p>
        </w:tc>
        <w:tc>
          <w:tcPr>
            <w:tcW w:w="270" w:type="dxa"/>
            <w:vAlign w:val="bottom"/>
          </w:tcPr>
          <w:p w14:paraId="55BFBC77" w14:textId="63372DCC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AE12AC" w14:textId="57694657" w:rsidR="002A04F8" w:rsidRPr="00F253B3" w:rsidRDefault="002A04F8" w:rsidP="00A162B5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(1</w:t>
            </w:r>
            <w:r w:rsidR="005332A1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500ADD">
              <w:rPr>
                <w:rFonts w:asciiTheme="minorHAnsi" w:hAnsiTheme="minorHAnsi" w:cstheme="minorHAnsi"/>
                <w:sz w:val="24"/>
                <w:szCs w:val="24"/>
              </w:rPr>
              <w:t>193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tr w:rsidR="002A04F8" w:rsidRPr="00F253B3" w14:paraId="42A9072E" w14:textId="77777777" w:rsidTr="003A119E">
        <w:trPr>
          <w:trHeight w:hRule="exact" w:val="346"/>
        </w:trPr>
        <w:tc>
          <w:tcPr>
            <w:tcW w:w="2250" w:type="dxa"/>
            <w:vAlign w:val="bottom"/>
          </w:tcPr>
          <w:p w14:paraId="5CDD4390" w14:textId="2DA6BFA8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โอน</w:t>
            </w:r>
            <w:r w:rsidR="00DC515B">
              <w:rPr>
                <w:rFonts w:asciiTheme="minorHAnsi" w:hAnsiTheme="minorHAnsi" w:cstheme="minorHAnsi" w:hint="cs"/>
                <w:spacing w:val="-6"/>
                <w:sz w:val="24"/>
                <w:szCs w:val="24"/>
                <w:cs/>
              </w:rPr>
              <w:t>จากสินค้าคงเหลือ</w:t>
            </w:r>
          </w:p>
        </w:tc>
        <w:tc>
          <w:tcPr>
            <w:tcW w:w="900" w:type="dxa"/>
            <w:vAlign w:val="bottom"/>
          </w:tcPr>
          <w:p w14:paraId="2F75E2D3" w14:textId="1DF6EF4B" w:rsidR="002A04F8" w:rsidRPr="00F253B3" w:rsidRDefault="002A04F8" w:rsidP="00352FD2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88B87A0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BDEF032" w14:textId="56B0959E" w:rsidR="002A04F8" w:rsidRPr="00F253B3" w:rsidRDefault="002A04F8" w:rsidP="00CB4E67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9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2B19DA9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FA1AA8" w14:textId="446952D9" w:rsidR="002A04F8" w:rsidRPr="00F253B3" w:rsidRDefault="002A04F8" w:rsidP="00CB4E67">
            <w:pPr>
              <w:pStyle w:val="acctfourfigures"/>
              <w:tabs>
                <w:tab w:val="clear" w:pos="765"/>
              </w:tabs>
              <w:spacing w:line="340" w:lineRule="exact"/>
              <w:ind w:left="58" w:right="-20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FDD9D10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DF3638" w14:textId="1094766D" w:rsidR="002A04F8" w:rsidRPr="00F253B3" w:rsidRDefault="002A04F8" w:rsidP="00CB4E67">
            <w:pPr>
              <w:pStyle w:val="acctfourfigures"/>
              <w:tabs>
                <w:tab w:val="clear" w:pos="765"/>
                <w:tab w:val="decimal" w:pos="252"/>
              </w:tabs>
              <w:spacing w:line="340" w:lineRule="exact"/>
              <w:ind w:left="29" w:right="-7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2FE028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B721E5" w14:textId="59A540F9" w:rsidR="002A04F8" w:rsidRPr="00F253B3" w:rsidRDefault="002A04F8" w:rsidP="00352FD2">
            <w:pPr>
              <w:pStyle w:val="acctfourfigures"/>
              <w:tabs>
                <w:tab w:val="clear" w:pos="765"/>
                <w:tab w:val="decimal" w:pos="163"/>
              </w:tabs>
              <w:spacing w:line="340" w:lineRule="exact"/>
              <w:ind w:right="-88" w:firstLine="4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9C0CFB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AADB44" w14:textId="02AC5AF2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4,417</w:t>
            </w:r>
          </w:p>
        </w:tc>
        <w:tc>
          <w:tcPr>
            <w:tcW w:w="270" w:type="dxa"/>
            <w:vAlign w:val="bottom"/>
          </w:tcPr>
          <w:p w14:paraId="02AA90A1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7B2A8E" w14:textId="425D2143" w:rsidR="002A04F8" w:rsidRPr="00F253B3" w:rsidRDefault="002A04F8" w:rsidP="00CB4E67">
            <w:pPr>
              <w:pStyle w:val="acctfourfigures"/>
              <w:tabs>
                <w:tab w:val="clear" w:pos="765"/>
                <w:tab w:val="decimal" w:pos="252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41C8106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8EA231" w14:textId="048D0537" w:rsidR="002A04F8" w:rsidRPr="00F253B3" w:rsidRDefault="002A04F8" w:rsidP="00CB4E67">
            <w:pPr>
              <w:pStyle w:val="acctfourfigures"/>
              <w:tabs>
                <w:tab w:val="clear" w:pos="765"/>
                <w:tab w:val="decimal" w:pos="74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F0F190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701141" w14:textId="635B1B85" w:rsidR="002A04F8" w:rsidRPr="00F253B3" w:rsidRDefault="002A04F8" w:rsidP="00FE27EF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252D2B0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E698F3D" w14:textId="5CB95D5D" w:rsidR="002A04F8" w:rsidRPr="00F253B3" w:rsidRDefault="002A04F8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4,417</w:t>
            </w:r>
          </w:p>
        </w:tc>
      </w:tr>
      <w:tr w:rsidR="002A04F8" w:rsidRPr="00F253B3" w14:paraId="417FF5DC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69853864" w14:textId="43A0DA0A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โอน</w:t>
            </w:r>
            <w:r w:rsidR="00DC515B">
              <w:rPr>
                <w:rFonts w:asciiTheme="minorHAnsi" w:hAnsiTheme="minorHAnsi" w:cstheme="minorHAnsi" w:hint="cs"/>
                <w:spacing w:val="-6"/>
                <w:sz w:val="24"/>
                <w:szCs w:val="24"/>
                <w:cs/>
              </w:rPr>
              <w:t>ไป</w:t>
            </w: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vAlign w:val="bottom"/>
          </w:tcPr>
          <w:p w14:paraId="36D13583" w14:textId="217C3E92" w:rsidR="002A04F8" w:rsidRPr="00F253B3" w:rsidRDefault="002A04F8" w:rsidP="00352FD2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2FEAC9F" w14:textId="6159ADC3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3114EC" w14:textId="259450A4" w:rsidR="002A04F8" w:rsidRPr="00F253B3" w:rsidRDefault="002A04F8" w:rsidP="00CB4E67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9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8FC6E50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20BEF6" w14:textId="55396507" w:rsidR="002A04F8" w:rsidRPr="00F253B3" w:rsidRDefault="002A04F8" w:rsidP="00CB4E67">
            <w:pPr>
              <w:pStyle w:val="acctfourfigures"/>
              <w:tabs>
                <w:tab w:val="clear" w:pos="765"/>
              </w:tabs>
              <w:spacing w:line="340" w:lineRule="exact"/>
              <w:ind w:left="58" w:right="-20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E4AE3A5" w14:textId="309AA6E2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0C0995" w14:textId="49C2D769" w:rsidR="002A04F8" w:rsidRPr="00F253B3" w:rsidRDefault="002A04F8" w:rsidP="00CB4E67">
            <w:pPr>
              <w:pStyle w:val="acctfourfigures"/>
              <w:tabs>
                <w:tab w:val="clear" w:pos="765"/>
                <w:tab w:val="decimal" w:pos="252"/>
              </w:tabs>
              <w:spacing w:line="340" w:lineRule="exact"/>
              <w:ind w:left="29" w:right="-7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D86E66" w14:textId="122E4671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100DA7" w14:textId="37CDF2FC" w:rsidR="002A04F8" w:rsidRPr="00F253B3" w:rsidRDefault="002A04F8" w:rsidP="00352FD2">
            <w:pPr>
              <w:pStyle w:val="acctfourfigures"/>
              <w:tabs>
                <w:tab w:val="clear" w:pos="765"/>
                <w:tab w:val="decimal" w:pos="163"/>
              </w:tabs>
              <w:spacing w:line="340" w:lineRule="exact"/>
              <w:ind w:right="-88" w:firstLine="4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EE8AE44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F721E14" w14:textId="2929B215" w:rsidR="002A04F8" w:rsidRPr="00F253B3" w:rsidRDefault="002A04F8" w:rsidP="00CB4E67">
            <w:pPr>
              <w:pStyle w:val="acctfourfigures"/>
              <w:tabs>
                <w:tab w:val="clear" w:pos="765"/>
                <w:tab w:val="decimal" w:pos="159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7F8A1A9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698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5E934F" w14:textId="28FE2427" w:rsidR="002A04F8" w:rsidRPr="00F253B3" w:rsidRDefault="002A04F8" w:rsidP="00030ACA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(94,396)</w:t>
            </w:r>
          </w:p>
        </w:tc>
        <w:tc>
          <w:tcPr>
            <w:tcW w:w="270" w:type="dxa"/>
            <w:vAlign w:val="bottom"/>
          </w:tcPr>
          <w:p w14:paraId="2F45F90B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6FEF71" w14:textId="200D4A2D" w:rsidR="002A04F8" w:rsidRPr="00F253B3" w:rsidRDefault="002A04F8" w:rsidP="00CB4E67">
            <w:pPr>
              <w:pStyle w:val="acctfourfigures"/>
              <w:tabs>
                <w:tab w:val="clear" w:pos="765"/>
                <w:tab w:val="decimal" w:pos="74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4190BA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59FEC5" w14:textId="32F9E4FD" w:rsidR="002A04F8" w:rsidRPr="00F253B3" w:rsidRDefault="002A04F8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23,271</w:t>
            </w:r>
          </w:p>
        </w:tc>
        <w:tc>
          <w:tcPr>
            <w:tcW w:w="270" w:type="dxa"/>
            <w:vAlign w:val="bottom"/>
          </w:tcPr>
          <w:p w14:paraId="088FA52F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9C0B8D8" w14:textId="03C6C7CD" w:rsidR="002A04F8" w:rsidRPr="00F253B3" w:rsidRDefault="002A04F8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(71,125)</w:t>
            </w:r>
          </w:p>
        </w:tc>
      </w:tr>
      <w:tr w:rsidR="002A04F8" w:rsidRPr="00F253B3" w14:paraId="7136E87C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6507C605" w14:textId="77777777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vAlign w:val="bottom"/>
          </w:tcPr>
          <w:p w14:paraId="7644AA7E" w14:textId="2805D3EA" w:rsidR="002A04F8" w:rsidRPr="00F253B3" w:rsidRDefault="002A04F8" w:rsidP="00352FD2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34DAD91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left="60"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086F04" w14:textId="1960EF00" w:rsidR="002A04F8" w:rsidRPr="00F253B3" w:rsidRDefault="002A04F8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(28,470)</w:t>
            </w:r>
          </w:p>
        </w:tc>
        <w:tc>
          <w:tcPr>
            <w:tcW w:w="270" w:type="dxa"/>
            <w:vAlign w:val="bottom"/>
          </w:tcPr>
          <w:p w14:paraId="5C97B009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2494354" w14:textId="2E93C054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(5,242)</w:t>
            </w:r>
          </w:p>
        </w:tc>
        <w:tc>
          <w:tcPr>
            <w:tcW w:w="270" w:type="dxa"/>
            <w:vAlign w:val="bottom"/>
          </w:tcPr>
          <w:p w14:paraId="0FA8C33D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56A6D8" w14:textId="692760C5" w:rsidR="002A04F8" w:rsidRPr="00F253B3" w:rsidRDefault="002A04F8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(5,796)</w:t>
            </w:r>
          </w:p>
        </w:tc>
        <w:tc>
          <w:tcPr>
            <w:tcW w:w="270" w:type="dxa"/>
            <w:vAlign w:val="bottom"/>
          </w:tcPr>
          <w:p w14:paraId="0F4B8257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ED3FD39" w14:textId="3706DE16" w:rsidR="002A04F8" w:rsidRPr="00F253B3" w:rsidRDefault="002A04F8" w:rsidP="00030ACA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(4,555)</w:t>
            </w:r>
          </w:p>
        </w:tc>
        <w:tc>
          <w:tcPr>
            <w:tcW w:w="270" w:type="dxa"/>
            <w:vAlign w:val="bottom"/>
          </w:tcPr>
          <w:p w14:paraId="05A667B3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E4F865" w14:textId="10C846BB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(97,476)</w:t>
            </w:r>
          </w:p>
        </w:tc>
        <w:tc>
          <w:tcPr>
            <w:tcW w:w="270" w:type="dxa"/>
            <w:vAlign w:val="bottom"/>
          </w:tcPr>
          <w:p w14:paraId="7A1A27A2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6F7619" w14:textId="22305E21" w:rsidR="002A04F8" w:rsidRPr="00F253B3" w:rsidRDefault="002A04F8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(98,146)</w:t>
            </w:r>
          </w:p>
        </w:tc>
        <w:tc>
          <w:tcPr>
            <w:tcW w:w="270" w:type="dxa"/>
            <w:vAlign w:val="bottom"/>
          </w:tcPr>
          <w:p w14:paraId="47128DD9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D8A5D5" w14:textId="0A516229" w:rsidR="002A04F8" w:rsidRPr="008C7F63" w:rsidRDefault="002A04F8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8C7F63">
              <w:rPr>
                <w:rFonts w:asciiTheme="minorHAnsi" w:hAnsiTheme="minorHAnsi" w:cstheme="minorHAnsi"/>
                <w:sz w:val="24"/>
                <w:szCs w:val="24"/>
              </w:rPr>
              <w:t>(189)</w:t>
            </w:r>
          </w:p>
        </w:tc>
        <w:tc>
          <w:tcPr>
            <w:tcW w:w="270" w:type="dxa"/>
            <w:vAlign w:val="bottom"/>
          </w:tcPr>
          <w:p w14:paraId="6B5EBAB6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2DCC42" w14:textId="400E351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(83,025)</w:t>
            </w:r>
          </w:p>
        </w:tc>
        <w:tc>
          <w:tcPr>
            <w:tcW w:w="270" w:type="dxa"/>
            <w:vAlign w:val="bottom"/>
          </w:tcPr>
          <w:p w14:paraId="7401C86E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373169B" w14:textId="1EC5DC1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(322,899)</w:t>
            </w:r>
          </w:p>
        </w:tc>
      </w:tr>
      <w:tr w:rsidR="002A04F8" w:rsidRPr="00F253B3" w14:paraId="74A401E9" w14:textId="77777777" w:rsidTr="00A162B5">
        <w:trPr>
          <w:trHeight w:hRule="exact" w:val="747"/>
        </w:trPr>
        <w:tc>
          <w:tcPr>
            <w:tcW w:w="2250" w:type="dxa"/>
            <w:vAlign w:val="bottom"/>
          </w:tcPr>
          <w:p w14:paraId="7CF2E305" w14:textId="77777777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pacing w:val="-6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โอนเปลี่ยนแปลงสถานะ</w:t>
            </w:r>
          </w:p>
          <w:p w14:paraId="0CFC2A22" w14:textId="77777777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  </w:t>
            </w: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เงินลงทุน</w:t>
            </w:r>
          </w:p>
          <w:p w14:paraId="40E922CF" w14:textId="77777777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4"/>
                <w:szCs w:val="24"/>
                <w:cs/>
              </w:rPr>
              <w:t>สถานะเงินลงทุน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E92B7A" w14:textId="029F7A53" w:rsidR="002A04F8" w:rsidRPr="00F253B3" w:rsidRDefault="002A04F8" w:rsidP="00A162B5">
            <w:pPr>
              <w:pStyle w:val="acctfourfigures"/>
              <w:tabs>
                <w:tab w:val="clear" w:pos="765"/>
              </w:tabs>
              <w:spacing w:line="340" w:lineRule="exact"/>
              <w:ind w:left="72" w:right="-202" w:firstLine="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E35BDB6" w14:textId="77777777" w:rsidR="002A04F8" w:rsidRPr="00F253B3" w:rsidRDefault="002A04F8" w:rsidP="00D60333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left="60"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BBD985" w14:textId="71EC1555" w:rsidR="002A04F8" w:rsidRPr="00F253B3" w:rsidRDefault="002A04F8" w:rsidP="00A162B5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(788)</w:t>
            </w:r>
          </w:p>
        </w:tc>
        <w:tc>
          <w:tcPr>
            <w:tcW w:w="270" w:type="dxa"/>
            <w:vAlign w:val="bottom"/>
          </w:tcPr>
          <w:p w14:paraId="27947419" w14:textId="77777777" w:rsidR="002A04F8" w:rsidRPr="00F253B3" w:rsidRDefault="002A04F8" w:rsidP="00D60333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36A014" w14:textId="404E60E3" w:rsidR="002A04F8" w:rsidRPr="00F253B3" w:rsidRDefault="002A04F8" w:rsidP="00A162B5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(8,781)</w:t>
            </w:r>
          </w:p>
        </w:tc>
        <w:tc>
          <w:tcPr>
            <w:tcW w:w="270" w:type="dxa"/>
            <w:vAlign w:val="bottom"/>
          </w:tcPr>
          <w:p w14:paraId="1BA7CD33" w14:textId="77777777" w:rsidR="002A04F8" w:rsidRPr="00F253B3" w:rsidRDefault="002A04F8" w:rsidP="00D60333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77DE45" w14:textId="7A6885B3" w:rsidR="002A04F8" w:rsidRPr="00F253B3" w:rsidRDefault="002A04F8" w:rsidP="00A162B5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(5,617)</w:t>
            </w:r>
          </w:p>
        </w:tc>
        <w:tc>
          <w:tcPr>
            <w:tcW w:w="270" w:type="dxa"/>
            <w:vAlign w:val="bottom"/>
          </w:tcPr>
          <w:p w14:paraId="0496AE26" w14:textId="77777777" w:rsidR="002A04F8" w:rsidRPr="00F253B3" w:rsidRDefault="002A04F8" w:rsidP="00D60333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A39A4F" w14:textId="1D89B2E4" w:rsidR="002A04F8" w:rsidRPr="00F253B3" w:rsidRDefault="002A04F8" w:rsidP="00A162B5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(425)</w:t>
            </w:r>
          </w:p>
        </w:tc>
        <w:tc>
          <w:tcPr>
            <w:tcW w:w="270" w:type="dxa"/>
            <w:vAlign w:val="bottom"/>
          </w:tcPr>
          <w:p w14:paraId="56638C82" w14:textId="77777777" w:rsidR="002A04F8" w:rsidRPr="00F253B3" w:rsidRDefault="002A04F8" w:rsidP="00D60333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123FD4" w14:textId="6E4E2FCC" w:rsidR="002A04F8" w:rsidRPr="00F253B3" w:rsidRDefault="002A04F8" w:rsidP="00A162B5">
            <w:pPr>
              <w:pStyle w:val="acctfourfigures"/>
              <w:tabs>
                <w:tab w:val="clear" w:pos="765"/>
                <w:tab w:val="decimal" w:pos="159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B277160" w14:textId="77777777" w:rsidR="002A04F8" w:rsidRPr="00F253B3" w:rsidRDefault="002A04F8" w:rsidP="00D60333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351CB0" w14:textId="3B440D2E" w:rsidR="002A04F8" w:rsidRPr="00F253B3" w:rsidRDefault="002A04F8" w:rsidP="00A162B5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(548,678)</w:t>
            </w:r>
          </w:p>
        </w:tc>
        <w:tc>
          <w:tcPr>
            <w:tcW w:w="270" w:type="dxa"/>
            <w:vAlign w:val="bottom"/>
          </w:tcPr>
          <w:p w14:paraId="279A30E1" w14:textId="77777777" w:rsidR="002A04F8" w:rsidRPr="00F253B3" w:rsidRDefault="002A04F8" w:rsidP="00D60333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51F045" w14:textId="6F2F7B6F" w:rsidR="002A04F8" w:rsidRPr="00F253B3" w:rsidRDefault="002A04F8" w:rsidP="00A162B5">
            <w:pPr>
              <w:pStyle w:val="acctfourfigures"/>
              <w:tabs>
                <w:tab w:val="clear" w:pos="765"/>
                <w:tab w:val="decimal" w:pos="74"/>
              </w:tabs>
              <w:spacing w:line="340" w:lineRule="exact"/>
              <w:ind w:right="-101"/>
              <w:jc w:val="center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7B7151" w14:textId="77777777" w:rsidR="002A04F8" w:rsidRPr="00F253B3" w:rsidRDefault="002A04F8" w:rsidP="00D60333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B6F9A1" w14:textId="1CD98CC5" w:rsidR="002A04F8" w:rsidRPr="00F253B3" w:rsidRDefault="008C7F63" w:rsidP="00A162B5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(111,150)</w:t>
            </w:r>
          </w:p>
        </w:tc>
        <w:tc>
          <w:tcPr>
            <w:tcW w:w="270" w:type="dxa"/>
            <w:vAlign w:val="bottom"/>
          </w:tcPr>
          <w:p w14:paraId="4F938116" w14:textId="77777777" w:rsidR="002A04F8" w:rsidRPr="00F253B3" w:rsidRDefault="002A04F8" w:rsidP="00D60333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8CBFC89" w14:textId="4D8F21A7" w:rsidR="002A04F8" w:rsidRPr="00F253B3" w:rsidRDefault="002A04F8" w:rsidP="00A162B5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(675,439)</w:t>
            </w:r>
          </w:p>
        </w:tc>
      </w:tr>
      <w:tr w:rsidR="002A04F8" w:rsidRPr="00F253B3" w14:paraId="6ABBA1C1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52EA484C" w14:textId="2CE60C45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31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460CF" w14:textId="30FC7E14" w:rsidR="002A04F8" w:rsidRPr="00C71AEC" w:rsidRDefault="002A04F8" w:rsidP="00C71AEC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49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71AE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94,519</w:t>
            </w:r>
          </w:p>
        </w:tc>
        <w:tc>
          <w:tcPr>
            <w:tcW w:w="270" w:type="dxa"/>
            <w:vAlign w:val="bottom"/>
          </w:tcPr>
          <w:p w14:paraId="54628677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D75F2" w14:textId="62DCF131" w:rsidR="002A04F8" w:rsidRPr="00F253B3" w:rsidRDefault="002A04F8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12,438</w:t>
            </w:r>
          </w:p>
        </w:tc>
        <w:tc>
          <w:tcPr>
            <w:tcW w:w="270" w:type="dxa"/>
            <w:vAlign w:val="bottom"/>
          </w:tcPr>
          <w:p w14:paraId="7F32ADBC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009EB" w14:textId="593F79DA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11,368</w:t>
            </w:r>
          </w:p>
        </w:tc>
        <w:tc>
          <w:tcPr>
            <w:tcW w:w="270" w:type="dxa"/>
            <w:vAlign w:val="bottom"/>
          </w:tcPr>
          <w:p w14:paraId="71C969B0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885AA" w14:textId="1683518E" w:rsidR="002A04F8" w:rsidRPr="00F253B3" w:rsidRDefault="002A04F8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149,232</w:t>
            </w:r>
          </w:p>
        </w:tc>
        <w:tc>
          <w:tcPr>
            <w:tcW w:w="270" w:type="dxa"/>
            <w:vAlign w:val="bottom"/>
          </w:tcPr>
          <w:p w14:paraId="315CA6FF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F4F1D" w14:textId="08F2EB5A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bidi="th-TH"/>
              </w:rPr>
              <w:t>3,913</w:t>
            </w:r>
          </w:p>
        </w:tc>
        <w:tc>
          <w:tcPr>
            <w:tcW w:w="270" w:type="dxa"/>
            <w:vAlign w:val="bottom"/>
          </w:tcPr>
          <w:p w14:paraId="110AFA82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90113" w14:textId="71AAFD38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410,615</w:t>
            </w:r>
          </w:p>
        </w:tc>
        <w:tc>
          <w:tcPr>
            <w:tcW w:w="270" w:type="dxa"/>
            <w:vAlign w:val="bottom"/>
          </w:tcPr>
          <w:p w14:paraId="3EEB2A6B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70FBB" w14:textId="463C9276" w:rsidR="002A04F8" w:rsidRPr="00F253B3" w:rsidRDefault="002A04F8" w:rsidP="00D60333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94,519</w:t>
            </w:r>
          </w:p>
        </w:tc>
        <w:tc>
          <w:tcPr>
            <w:tcW w:w="270" w:type="dxa"/>
            <w:vAlign w:val="bottom"/>
          </w:tcPr>
          <w:p w14:paraId="15B35001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0EC64" w14:textId="1034BA62" w:rsidR="002A04F8" w:rsidRPr="00352FD2" w:rsidRDefault="002A04F8" w:rsidP="00352FD2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52FD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21,686</w:t>
            </w:r>
          </w:p>
        </w:tc>
        <w:tc>
          <w:tcPr>
            <w:tcW w:w="270" w:type="dxa"/>
            <w:vAlign w:val="bottom"/>
          </w:tcPr>
          <w:p w14:paraId="73496A61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2F1F7" w14:textId="32945014" w:rsidR="002A04F8" w:rsidRPr="00F253B3" w:rsidRDefault="002A04F8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175,335</w:t>
            </w:r>
          </w:p>
        </w:tc>
        <w:tc>
          <w:tcPr>
            <w:tcW w:w="270" w:type="dxa"/>
            <w:vAlign w:val="bottom"/>
          </w:tcPr>
          <w:p w14:paraId="54896BC4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832A4" w14:textId="7E4B74C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973,625</w:t>
            </w:r>
          </w:p>
        </w:tc>
      </w:tr>
      <w:tr w:rsidR="002A04F8" w:rsidRPr="00F253B3" w14:paraId="7D90003F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3B3963B2" w14:textId="77777777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3B283CD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27704AD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FB12F9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13C828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AF25702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00D592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0E26D2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635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F40587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A84F192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9344C9A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6B6C44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22528A5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9527C5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6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2384A2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A43369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69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A5526F4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FC41004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A75E32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72D557A3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DC515B" w:rsidRPr="00F253B3" w14:paraId="15866135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526EEB73" w14:textId="77777777" w:rsidR="00DC515B" w:rsidRPr="00F253B3" w:rsidRDefault="00DC515B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44B6E1A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CCB8E52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1FC672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0CB10C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F0E496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7E366C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FA7E51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635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CC9BEE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86BD46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F17E8AB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45B17A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B6687E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D37514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76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3F48CD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D88D5C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69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2B3AE54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33B74A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0B6581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141D49D" w14:textId="77777777" w:rsidR="00DC515B" w:rsidRPr="00F253B3" w:rsidRDefault="00DC515B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AA7AED" w:rsidRPr="00F253B3" w14:paraId="1D4AAF00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723F021B" w14:textId="77777777" w:rsidR="00AA7AED" w:rsidRPr="00F253B3" w:rsidRDefault="00AA7AED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640A976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B20430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5763B4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98C80F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3FAEDB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23E55F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2330E0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635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F16C02B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D6ED56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5BF388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9A627A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C0B364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AEF1B2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76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7B28EE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98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DE28A0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69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6C946C3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1107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AC6901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450DBF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232D560B" w14:textId="77777777" w:rsidR="00AA7AED" w:rsidRPr="00F253B3" w:rsidRDefault="00AA7AED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2A04F8" w:rsidRPr="00F253B3" w14:paraId="768FC8A5" w14:textId="77777777" w:rsidTr="003A119E">
        <w:trPr>
          <w:trHeight w:hRule="exact" w:val="702"/>
        </w:trPr>
        <w:tc>
          <w:tcPr>
            <w:tcW w:w="2250" w:type="dxa"/>
            <w:vAlign w:val="bottom"/>
          </w:tcPr>
          <w:p w14:paraId="54129067" w14:textId="77777777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F253B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</w:t>
            </w:r>
            <w:r w:rsidRPr="00F253B3">
              <w:rPr>
                <w:rFonts w:asciiTheme="minorHAnsi" w:hAnsiTheme="minorHAnsi" w:cstheme="minorHAnsi" w:hint="cs"/>
                <w:b/>
                <w:bCs/>
                <w:i/>
                <w:iCs/>
                <w:sz w:val="24"/>
                <w:szCs w:val="24"/>
                <w:cs/>
              </w:rPr>
              <w:t>และ</w:t>
            </w:r>
            <w:r w:rsidRPr="00F253B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ขาดทุน</w:t>
            </w:r>
          </w:p>
          <w:p w14:paraId="673AAFE2" w14:textId="0D526D9C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253B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900" w:type="dxa"/>
            <w:vAlign w:val="bottom"/>
          </w:tcPr>
          <w:p w14:paraId="517A6397" w14:textId="0D80A1DF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4B86AC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7A671F" w14:textId="75B706D2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D30D04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A73CED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D92E35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CE867E" w14:textId="641AC2DA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0A3E14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FC68D8" w14:textId="53253771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4F0FAC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18EDDB" w14:textId="799E6DC1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A69E97C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2F2EDC" w14:textId="5FA929E5" w:rsidR="002A04F8" w:rsidRPr="00F253B3" w:rsidRDefault="002A04F8" w:rsidP="00FE27E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258EA7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DE899D" w14:textId="3CC07154" w:rsidR="002A04F8" w:rsidRPr="00F253B3" w:rsidRDefault="002A04F8" w:rsidP="00FE27EF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5229EC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1F0D10" w14:textId="439A423C" w:rsidR="002A04F8" w:rsidRPr="00F253B3" w:rsidRDefault="002A04F8" w:rsidP="00FE27E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44FFD7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317E3EC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04F8" w:rsidRPr="00F253B3" w14:paraId="61609164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4FDDB081" w14:textId="77777777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F253B3">
              <w:rPr>
                <w:rFonts w:asciiTheme="minorHAnsi" w:hAnsiTheme="minorHAnsi" w:hint="cs"/>
                <w:spacing w:val="-6"/>
                <w:sz w:val="24"/>
                <w:szCs w:val="24"/>
              </w:rPr>
              <w:t xml:space="preserve">1 </w:t>
            </w:r>
            <w:r w:rsidRPr="00F253B3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 xml:space="preserve">มกราคม </w:t>
            </w:r>
            <w:r w:rsidRPr="00F253B3">
              <w:rPr>
                <w:rFonts w:asciiTheme="minorHAnsi" w:hAnsiTheme="minorHAnsi" w:hint="cs"/>
                <w:spacing w:val="-6"/>
                <w:sz w:val="24"/>
                <w:szCs w:val="24"/>
              </w:rPr>
              <w:t>256</w:t>
            </w:r>
            <w:r w:rsidRPr="00F253B3">
              <w:rPr>
                <w:rFonts w:asciiTheme="minorHAnsi" w:hAnsiTheme="minorHAnsi"/>
                <w:spacing w:val="-6"/>
                <w:sz w:val="24"/>
                <w:szCs w:val="24"/>
              </w:rPr>
              <w:t>7</w:t>
            </w:r>
          </w:p>
        </w:tc>
        <w:tc>
          <w:tcPr>
            <w:tcW w:w="900" w:type="dxa"/>
            <w:vAlign w:val="bottom"/>
          </w:tcPr>
          <w:p w14:paraId="06C923F3" w14:textId="77777777" w:rsidR="002A04F8" w:rsidRPr="00F253B3" w:rsidRDefault="002A04F8" w:rsidP="00F2239F">
            <w:pPr>
              <w:pStyle w:val="acctfourfigures"/>
              <w:tabs>
                <w:tab w:val="clear" w:pos="765"/>
                <w:tab w:val="decimal" w:pos="69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4,541</w:t>
            </w:r>
          </w:p>
        </w:tc>
        <w:tc>
          <w:tcPr>
            <w:tcW w:w="270" w:type="dxa"/>
            <w:vAlign w:val="bottom"/>
          </w:tcPr>
          <w:p w14:paraId="6D74E802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F5808D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848</w:t>
            </w:r>
          </w:p>
        </w:tc>
        <w:tc>
          <w:tcPr>
            <w:tcW w:w="270" w:type="dxa"/>
            <w:vAlign w:val="bottom"/>
          </w:tcPr>
          <w:p w14:paraId="3D516363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5E8F59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29,061</w:t>
            </w:r>
          </w:p>
        </w:tc>
        <w:tc>
          <w:tcPr>
            <w:tcW w:w="270" w:type="dxa"/>
            <w:vAlign w:val="bottom"/>
          </w:tcPr>
          <w:p w14:paraId="24AE46FD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CE622EA" w14:textId="77777777" w:rsidR="002A04F8" w:rsidRPr="00F253B3" w:rsidRDefault="002A04F8" w:rsidP="007A034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253B3">
              <w:rPr>
                <w:rFonts w:ascii="Angsana New" w:hAnsi="Angsana New"/>
                <w:sz w:val="24"/>
                <w:szCs w:val="24"/>
                <w:lang w:val="en-US" w:bidi="th-TH"/>
              </w:rPr>
              <w:t>30,942</w:t>
            </w:r>
          </w:p>
        </w:tc>
        <w:tc>
          <w:tcPr>
            <w:tcW w:w="270" w:type="dxa"/>
            <w:vAlign w:val="bottom"/>
          </w:tcPr>
          <w:p w14:paraId="33D63E08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D167646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15,590</w:t>
            </w:r>
          </w:p>
        </w:tc>
        <w:tc>
          <w:tcPr>
            <w:tcW w:w="270" w:type="dxa"/>
            <w:vAlign w:val="bottom"/>
          </w:tcPr>
          <w:p w14:paraId="21C42C34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E09962" w14:textId="667961E2" w:rsidR="002A04F8" w:rsidRPr="00F253B3" w:rsidRDefault="002A04F8" w:rsidP="007A034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348,962</w:t>
            </w:r>
          </w:p>
        </w:tc>
        <w:tc>
          <w:tcPr>
            <w:tcW w:w="270" w:type="dxa"/>
            <w:vAlign w:val="bottom"/>
          </w:tcPr>
          <w:p w14:paraId="2C694448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6D4569" w14:textId="77777777" w:rsidR="002A04F8" w:rsidRPr="00F253B3" w:rsidRDefault="002A04F8" w:rsidP="007A034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252,953</w:t>
            </w:r>
          </w:p>
        </w:tc>
        <w:tc>
          <w:tcPr>
            <w:tcW w:w="270" w:type="dxa"/>
            <w:vAlign w:val="bottom"/>
          </w:tcPr>
          <w:p w14:paraId="440CC362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B05234" w14:textId="77777777" w:rsidR="002A04F8" w:rsidRPr="00F253B3" w:rsidRDefault="002A04F8" w:rsidP="008F0C3A">
            <w:pPr>
              <w:pStyle w:val="acctfourfigures"/>
              <w:tabs>
                <w:tab w:val="clear" w:pos="765"/>
                <w:tab w:val="decimal" w:pos="57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F4E794B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901B5E" w14:textId="77777777" w:rsidR="002A04F8" w:rsidRPr="00F253B3" w:rsidRDefault="002A04F8" w:rsidP="00364003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376DF49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260A9D7" w14:textId="34B0613A" w:rsidR="002A04F8" w:rsidRPr="00F253B3" w:rsidRDefault="002A04F8" w:rsidP="00FE27EF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F253B3">
              <w:rPr>
                <w:rFonts w:ascii="Angsana New" w:hAnsi="Angsana New"/>
                <w:sz w:val="24"/>
                <w:szCs w:val="24"/>
              </w:rPr>
              <w:t>682,897</w:t>
            </w:r>
          </w:p>
        </w:tc>
      </w:tr>
      <w:tr w:rsidR="002A04F8" w:rsidRPr="00F253B3" w14:paraId="4B3FCB42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50B6A5EF" w14:textId="77777777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0A089E4A" w14:textId="77777777" w:rsidR="002A04F8" w:rsidRPr="00F253B3" w:rsidRDefault="002A04F8" w:rsidP="00F2239F">
            <w:pPr>
              <w:pStyle w:val="acctfourfigures"/>
              <w:tabs>
                <w:tab w:val="clear" w:pos="765"/>
                <w:tab w:val="decimal" w:pos="69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35</w:t>
            </w:r>
          </w:p>
        </w:tc>
        <w:tc>
          <w:tcPr>
            <w:tcW w:w="270" w:type="dxa"/>
            <w:vAlign w:val="bottom"/>
          </w:tcPr>
          <w:p w14:paraId="07AD35E8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F9C187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5,752</w:t>
            </w:r>
          </w:p>
        </w:tc>
        <w:tc>
          <w:tcPr>
            <w:tcW w:w="270" w:type="dxa"/>
            <w:vAlign w:val="bottom"/>
          </w:tcPr>
          <w:p w14:paraId="7A820D04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3A3C66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33,315</w:t>
            </w:r>
          </w:p>
        </w:tc>
        <w:tc>
          <w:tcPr>
            <w:tcW w:w="270" w:type="dxa"/>
            <w:vAlign w:val="bottom"/>
          </w:tcPr>
          <w:p w14:paraId="572C0F43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5260FE" w14:textId="77777777" w:rsidR="002A04F8" w:rsidRPr="007A034A" w:rsidRDefault="002A04F8" w:rsidP="007A034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7A034A">
              <w:rPr>
                <w:rFonts w:asciiTheme="minorHAnsi" w:hAnsiTheme="minorHAnsi" w:cstheme="minorHAnsi"/>
                <w:sz w:val="24"/>
                <w:szCs w:val="24"/>
              </w:rPr>
              <w:t>28,003</w:t>
            </w:r>
          </w:p>
        </w:tc>
        <w:tc>
          <w:tcPr>
            <w:tcW w:w="270" w:type="dxa"/>
            <w:vAlign w:val="bottom"/>
          </w:tcPr>
          <w:p w14:paraId="035FE072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3225AC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4,270</w:t>
            </w:r>
          </w:p>
        </w:tc>
        <w:tc>
          <w:tcPr>
            <w:tcW w:w="270" w:type="dxa"/>
            <w:vAlign w:val="bottom"/>
          </w:tcPr>
          <w:p w14:paraId="6EDBEA0F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AF3298" w14:textId="0E236467" w:rsidR="002A04F8" w:rsidRPr="00F253B3" w:rsidRDefault="00036841" w:rsidP="007A034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  <w:t>71</w:t>
            </w:r>
            <w:r w:rsidR="002A04F8" w:rsidRPr="00F253B3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930</w:t>
            </w:r>
          </w:p>
        </w:tc>
        <w:tc>
          <w:tcPr>
            <w:tcW w:w="270" w:type="dxa"/>
            <w:vAlign w:val="bottom"/>
          </w:tcPr>
          <w:p w14:paraId="2D34AF7C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3CFFB6" w14:textId="77777777" w:rsidR="002A04F8" w:rsidRPr="00F253B3" w:rsidRDefault="002A04F8" w:rsidP="007A034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69,250</w:t>
            </w:r>
          </w:p>
        </w:tc>
        <w:tc>
          <w:tcPr>
            <w:tcW w:w="270" w:type="dxa"/>
            <w:vAlign w:val="bottom"/>
          </w:tcPr>
          <w:p w14:paraId="142AD6E4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82A046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750</w:t>
            </w:r>
          </w:p>
        </w:tc>
        <w:tc>
          <w:tcPr>
            <w:tcW w:w="270" w:type="dxa"/>
            <w:vAlign w:val="bottom"/>
          </w:tcPr>
          <w:p w14:paraId="104B8728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8CC852" w14:textId="77777777" w:rsidR="002A04F8" w:rsidRPr="00F253B3" w:rsidRDefault="002A04F8" w:rsidP="008F0C3A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FEDD3DE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1E5E2EF" w14:textId="7394AC68" w:rsidR="002A04F8" w:rsidRPr="00F253B3" w:rsidRDefault="002A04F8" w:rsidP="00FE27EF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F253B3">
              <w:rPr>
                <w:rFonts w:ascii="Angsana New" w:hAnsi="Angsana New"/>
                <w:sz w:val="24"/>
                <w:szCs w:val="24"/>
              </w:rPr>
              <w:t>2</w:t>
            </w:r>
            <w:r w:rsidR="004B7BAD">
              <w:rPr>
                <w:rFonts w:ascii="Angsana New" w:hAnsi="Angsana New"/>
                <w:sz w:val="24"/>
                <w:szCs w:val="24"/>
              </w:rPr>
              <w:t>13</w:t>
            </w:r>
            <w:r w:rsidRPr="00F253B3">
              <w:rPr>
                <w:rFonts w:ascii="Angsana New" w:hAnsi="Angsana New"/>
                <w:sz w:val="24"/>
                <w:szCs w:val="24"/>
              </w:rPr>
              <w:t>,</w:t>
            </w:r>
            <w:r w:rsidR="004B7BAD">
              <w:rPr>
                <w:rFonts w:ascii="Angsana New" w:hAnsi="Angsana New"/>
                <w:sz w:val="24"/>
                <w:szCs w:val="24"/>
              </w:rPr>
              <w:t>305</w:t>
            </w:r>
          </w:p>
        </w:tc>
      </w:tr>
      <w:tr w:rsidR="002A04F8" w:rsidRPr="00F253B3" w14:paraId="60505477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6965740C" w14:textId="77777777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vAlign w:val="bottom"/>
          </w:tcPr>
          <w:p w14:paraId="7421DEBA" w14:textId="77777777" w:rsidR="002A04F8" w:rsidRPr="00F253B3" w:rsidRDefault="002A04F8" w:rsidP="00F2239F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 w:hanging="14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26A74C3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left" w:pos="519"/>
                <w:tab w:val="left" w:pos="838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90E4BF5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(580)</w:t>
            </w:r>
          </w:p>
        </w:tc>
        <w:tc>
          <w:tcPr>
            <w:tcW w:w="270" w:type="dxa"/>
            <w:vAlign w:val="bottom"/>
          </w:tcPr>
          <w:p w14:paraId="1484DE28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4B6A70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(8,564)</w:t>
            </w:r>
          </w:p>
        </w:tc>
        <w:tc>
          <w:tcPr>
            <w:tcW w:w="270" w:type="dxa"/>
            <w:vAlign w:val="bottom"/>
          </w:tcPr>
          <w:p w14:paraId="103F3696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1DE18C" w14:textId="77777777" w:rsidR="002A04F8" w:rsidRPr="007A034A" w:rsidRDefault="002A04F8" w:rsidP="007A034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7A034A">
              <w:rPr>
                <w:rFonts w:asciiTheme="minorHAnsi" w:hAnsiTheme="minorHAnsi" w:cstheme="minorHAnsi"/>
                <w:sz w:val="24"/>
                <w:szCs w:val="24"/>
              </w:rPr>
              <w:t>(453)</w:t>
            </w:r>
          </w:p>
        </w:tc>
        <w:tc>
          <w:tcPr>
            <w:tcW w:w="270" w:type="dxa"/>
            <w:vAlign w:val="bottom"/>
          </w:tcPr>
          <w:p w14:paraId="69629584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0EEB1C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(3,955)</w:t>
            </w:r>
          </w:p>
        </w:tc>
        <w:tc>
          <w:tcPr>
            <w:tcW w:w="270" w:type="dxa"/>
            <w:vAlign w:val="bottom"/>
          </w:tcPr>
          <w:p w14:paraId="055E31D8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AAE671" w14:textId="77777777" w:rsidR="002A04F8" w:rsidRPr="00F253B3" w:rsidRDefault="002A04F8" w:rsidP="00AA2D9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C572EA6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A59FF3" w14:textId="77777777" w:rsidR="002A04F8" w:rsidRPr="00F253B3" w:rsidRDefault="002A04F8" w:rsidP="007A034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(10,688)</w:t>
            </w:r>
          </w:p>
        </w:tc>
        <w:tc>
          <w:tcPr>
            <w:tcW w:w="270" w:type="dxa"/>
            <w:vAlign w:val="bottom"/>
          </w:tcPr>
          <w:p w14:paraId="67F5FAAD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9EB109" w14:textId="77777777" w:rsidR="002A04F8" w:rsidRPr="008F0C3A" w:rsidRDefault="002A04F8" w:rsidP="008F0C3A">
            <w:pPr>
              <w:pStyle w:val="acctfourfigures"/>
              <w:tabs>
                <w:tab w:val="clear" w:pos="765"/>
                <w:tab w:val="decimal" w:pos="57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8F0C3A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CFA9F93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C8CD87" w14:textId="77777777" w:rsidR="002A04F8" w:rsidRPr="00F253B3" w:rsidRDefault="002A04F8" w:rsidP="008F0C3A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3818915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B74F10D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253B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</w:t>
            </w:r>
            <w:r w:rsidRPr="00F253B3">
              <w:rPr>
                <w:rFonts w:ascii="Angsana New" w:hAnsi="Angsana New"/>
                <w:sz w:val="24"/>
                <w:szCs w:val="24"/>
                <w:lang w:val="en-US" w:bidi="th-TH"/>
              </w:rPr>
              <w:t>24,240</w:t>
            </w:r>
            <w:r w:rsidRPr="00F253B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A04F8" w:rsidRPr="00F253B3" w14:paraId="692B7298" w14:textId="77777777" w:rsidTr="00A162B5">
        <w:trPr>
          <w:trHeight w:hRule="exact" w:val="706"/>
        </w:trPr>
        <w:tc>
          <w:tcPr>
            <w:tcW w:w="2250" w:type="dxa"/>
            <w:vAlign w:val="bottom"/>
          </w:tcPr>
          <w:p w14:paraId="79433948" w14:textId="77777777" w:rsidR="0062521F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ได้มาจากการรวมธุรกิจ</w:t>
            </w:r>
            <w:r w:rsidR="001C6898">
              <w:rPr>
                <w:rFonts w:asciiTheme="minorHAnsi" w:hAnsiTheme="minorHAnsi"/>
                <w:spacing w:val="-6"/>
                <w:sz w:val="24"/>
                <w:szCs w:val="24"/>
              </w:rPr>
              <w:t xml:space="preserve"> </w:t>
            </w:r>
            <w:r w:rsidR="0062521F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</w:p>
          <w:p w14:paraId="04C543C8" w14:textId="6405BA3F" w:rsidR="002A04F8" w:rsidRPr="00F253B3" w:rsidRDefault="0062521F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 xml:space="preserve">   </w:t>
            </w:r>
            <w:r w:rsidRPr="006C37F3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(หมายเหต</w:t>
            </w:r>
            <w:r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ุ</w:t>
            </w:r>
            <w:r w:rsidRPr="006C37F3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 xml:space="preserve">ข้อ </w:t>
            </w:r>
            <w:r w:rsidRPr="006C37F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4</w:t>
            </w:r>
            <w:r w:rsidR="00EA731A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.2</w:t>
            </w:r>
            <w:r w:rsidRPr="006C37F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EC60E60" w14:textId="4A597005" w:rsidR="002A04F8" w:rsidRPr="00F253B3" w:rsidRDefault="002A04F8" w:rsidP="00A162B5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 w:hanging="14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F222DA0" w14:textId="49171815" w:rsidR="002A04F8" w:rsidRPr="00F253B3" w:rsidRDefault="002A04F8" w:rsidP="00352D5F">
            <w:pPr>
              <w:pStyle w:val="acctfourfigures"/>
              <w:tabs>
                <w:tab w:val="clear" w:pos="765"/>
                <w:tab w:val="left" w:pos="519"/>
                <w:tab w:val="left" w:pos="838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D3D282B" w14:textId="0846F5CF" w:rsidR="002A04F8" w:rsidRPr="00F253B3" w:rsidRDefault="002A04F8" w:rsidP="00A162B5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111</w:t>
            </w:r>
          </w:p>
        </w:tc>
        <w:tc>
          <w:tcPr>
            <w:tcW w:w="270" w:type="dxa"/>
            <w:vAlign w:val="bottom"/>
          </w:tcPr>
          <w:p w14:paraId="3E3AD9AE" w14:textId="7B7DE007" w:rsidR="002A04F8" w:rsidRPr="00F253B3" w:rsidRDefault="002A04F8" w:rsidP="00352D5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BDBCCD" w14:textId="52B8FDED" w:rsidR="002A04F8" w:rsidRPr="00F253B3" w:rsidRDefault="002A04F8" w:rsidP="00A162B5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2,919</w:t>
            </w:r>
          </w:p>
        </w:tc>
        <w:tc>
          <w:tcPr>
            <w:tcW w:w="270" w:type="dxa"/>
            <w:vAlign w:val="bottom"/>
          </w:tcPr>
          <w:p w14:paraId="74010772" w14:textId="77777777" w:rsidR="002A04F8" w:rsidRPr="00F253B3" w:rsidRDefault="002A04F8" w:rsidP="00352D5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878DBB" w14:textId="61CA03D2" w:rsidR="002A04F8" w:rsidRPr="00F253B3" w:rsidRDefault="002A04F8" w:rsidP="00A162B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253B3">
              <w:rPr>
                <w:rFonts w:ascii="Angsana New" w:hAnsi="Angsana New"/>
                <w:sz w:val="24"/>
                <w:szCs w:val="24"/>
                <w:lang w:val="en-US" w:bidi="th-TH"/>
              </w:rPr>
              <w:t>18,476</w:t>
            </w:r>
          </w:p>
        </w:tc>
        <w:tc>
          <w:tcPr>
            <w:tcW w:w="270" w:type="dxa"/>
            <w:vAlign w:val="bottom"/>
          </w:tcPr>
          <w:p w14:paraId="79553FBB" w14:textId="77777777" w:rsidR="002A04F8" w:rsidRPr="00F253B3" w:rsidRDefault="002A04F8" w:rsidP="00352D5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7AF25A" w14:textId="186F280F" w:rsidR="002A04F8" w:rsidRPr="00F253B3" w:rsidRDefault="002A04F8" w:rsidP="00A162B5">
            <w:pPr>
              <w:pStyle w:val="acctfourfigures"/>
              <w:tabs>
                <w:tab w:val="clear" w:pos="765"/>
                <w:tab w:val="decimal" w:pos="490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5B045A1" w14:textId="63957049" w:rsidR="002A04F8" w:rsidRPr="00F253B3" w:rsidRDefault="002A04F8" w:rsidP="00352D5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6C10A6" w14:textId="02E6FC2C" w:rsidR="002A04F8" w:rsidRPr="00F253B3" w:rsidRDefault="002A04F8" w:rsidP="00A162B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AC77E01" w14:textId="77777777" w:rsidR="002A04F8" w:rsidRPr="00F253B3" w:rsidRDefault="002A04F8" w:rsidP="00352D5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39D410" w14:textId="43F70A4D" w:rsidR="002A04F8" w:rsidRPr="00F253B3" w:rsidRDefault="002A04F8" w:rsidP="00A162B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F8952A3" w14:textId="7AA4ADD4" w:rsidR="002A04F8" w:rsidRPr="00F253B3" w:rsidRDefault="002A04F8" w:rsidP="00352D5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34157A" w14:textId="02CEB03D" w:rsidR="002A04F8" w:rsidRPr="00F253B3" w:rsidRDefault="002A04F8" w:rsidP="00A162B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253B3">
              <w:rPr>
                <w:rFonts w:ascii="Angsana New" w:hAnsi="Angsana New"/>
                <w:sz w:val="24"/>
                <w:szCs w:val="24"/>
                <w:lang w:val="en-US" w:bidi="th-TH"/>
              </w:rPr>
              <w:t>10,342</w:t>
            </w:r>
          </w:p>
        </w:tc>
        <w:tc>
          <w:tcPr>
            <w:tcW w:w="270" w:type="dxa"/>
            <w:vAlign w:val="bottom"/>
          </w:tcPr>
          <w:p w14:paraId="1328B021" w14:textId="7460B6EE" w:rsidR="002A04F8" w:rsidRPr="00F253B3" w:rsidRDefault="002A04F8" w:rsidP="00352D5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F9AE6B" w14:textId="176A312D" w:rsidR="002A04F8" w:rsidRPr="00F253B3" w:rsidRDefault="002A04F8" w:rsidP="00A162B5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7A4FCD5" w14:textId="7D07FFC3" w:rsidR="002A04F8" w:rsidRPr="00F253B3" w:rsidRDefault="002A04F8" w:rsidP="00352D5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F847FE7" w14:textId="0204E989" w:rsidR="002A04F8" w:rsidRPr="00F253B3" w:rsidRDefault="002A04F8" w:rsidP="00A162B5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F253B3">
              <w:rPr>
                <w:rFonts w:ascii="Angsana New" w:hAnsi="Angsana New"/>
                <w:sz w:val="24"/>
                <w:szCs w:val="24"/>
              </w:rPr>
              <w:t>31,848</w:t>
            </w:r>
          </w:p>
        </w:tc>
      </w:tr>
      <w:tr w:rsidR="002A04F8" w:rsidRPr="00F253B3" w14:paraId="565E8858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23BD9823" w14:textId="4B473B47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โอนจากสินทรัพย</w:t>
            </w:r>
            <w:r w:rsidR="00304C73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์ที่ถือไว้เพื่อขาย</w:t>
            </w:r>
          </w:p>
        </w:tc>
        <w:tc>
          <w:tcPr>
            <w:tcW w:w="900" w:type="dxa"/>
            <w:vAlign w:val="bottom"/>
          </w:tcPr>
          <w:p w14:paraId="3B824850" w14:textId="77777777" w:rsidR="002A04F8" w:rsidRPr="00F253B3" w:rsidRDefault="002A04F8" w:rsidP="00F2239F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 w:hanging="14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01CF77D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left" w:pos="519"/>
                <w:tab w:val="left" w:pos="838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24F2265" w14:textId="56492C43" w:rsidR="002A04F8" w:rsidRPr="00F253B3" w:rsidRDefault="00B5567E" w:rsidP="00A162B5">
            <w:pPr>
              <w:pStyle w:val="acctfourfigures"/>
              <w:tabs>
                <w:tab w:val="clear" w:pos="765"/>
                <w:tab w:val="decimal" w:pos="644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E74811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C4AA09" w14:textId="77777777" w:rsidR="002A04F8" w:rsidRPr="00F253B3" w:rsidRDefault="002A04F8" w:rsidP="00A162B5">
            <w:pPr>
              <w:pStyle w:val="acctfourfigures"/>
              <w:tabs>
                <w:tab w:val="clear" w:pos="765"/>
                <w:tab w:val="decimal" w:pos="475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ABC10D5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DE9511" w14:textId="77777777" w:rsidR="002A04F8" w:rsidRPr="00F253B3" w:rsidRDefault="002A04F8" w:rsidP="007A034A">
            <w:pPr>
              <w:pStyle w:val="acctfourfigures"/>
              <w:tabs>
                <w:tab w:val="clear" w:pos="765"/>
                <w:tab w:val="decimal" w:pos="504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5099747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FD3A0F" w14:textId="77777777" w:rsidR="002A04F8" w:rsidRPr="00F253B3" w:rsidRDefault="002A04F8" w:rsidP="007A034A">
            <w:pPr>
              <w:pStyle w:val="acctfourfigures"/>
              <w:tabs>
                <w:tab w:val="clear" w:pos="765"/>
                <w:tab w:val="decimal" w:pos="490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CA9454A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D3FAD4" w14:textId="77777777" w:rsidR="002A04F8" w:rsidRPr="00F253B3" w:rsidRDefault="002A04F8" w:rsidP="00AA2D9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34A73C8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486E30" w14:textId="77777777" w:rsidR="002A04F8" w:rsidRPr="00F253B3" w:rsidRDefault="002A04F8" w:rsidP="007A034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18,708</w:t>
            </w:r>
          </w:p>
        </w:tc>
        <w:tc>
          <w:tcPr>
            <w:tcW w:w="270" w:type="dxa"/>
            <w:vAlign w:val="bottom"/>
          </w:tcPr>
          <w:p w14:paraId="37B7F98F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EDBFCA" w14:textId="77777777" w:rsidR="002A04F8" w:rsidRPr="00F253B3" w:rsidRDefault="002A04F8" w:rsidP="008F0C3A">
            <w:pPr>
              <w:pStyle w:val="acctfourfigures"/>
              <w:tabs>
                <w:tab w:val="clear" w:pos="765"/>
                <w:tab w:val="decimal" w:pos="57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6E35DE1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95751A" w14:textId="178F8990" w:rsidR="002A04F8" w:rsidRPr="00F253B3" w:rsidRDefault="002A04F8" w:rsidP="008F0C3A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FBA43A7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7C25C5F" w14:textId="691A0C7E" w:rsidR="002A04F8" w:rsidRPr="00F253B3" w:rsidRDefault="002A04F8" w:rsidP="00FE27EF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F253B3">
              <w:rPr>
                <w:rFonts w:ascii="Angsana New" w:hAnsi="Angsana New"/>
                <w:sz w:val="24"/>
                <w:szCs w:val="24"/>
              </w:rPr>
              <w:t>18,708</w:t>
            </w:r>
          </w:p>
        </w:tc>
      </w:tr>
      <w:tr w:rsidR="002A04F8" w:rsidRPr="00F253B3" w14:paraId="4CDDF12C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03A17E06" w14:textId="3B7B28DD" w:rsidR="002A04F8" w:rsidRPr="00F253B3" w:rsidRDefault="000F3C90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0F3C90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โอนจาก (ไป)</w:t>
            </w:r>
            <w:r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 xml:space="preserve"> </w:t>
            </w:r>
            <w:r w:rsidR="002A04F8" w:rsidRPr="00F253B3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vAlign w:val="bottom"/>
          </w:tcPr>
          <w:p w14:paraId="656C6ECA" w14:textId="77777777" w:rsidR="002A04F8" w:rsidRPr="00F253B3" w:rsidRDefault="002A04F8" w:rsidP="00F2239F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 w:hanging="14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BE32795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723DB2" w14:textId="5033DF6E" w:rsidR="002A04F8" w:rsidRPr="00F253B3" w:rsidRDefault="00B5567E" w:rsidP="00B5567E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B5A2D7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34EF64" w14:textId="77777777" w:rsidR="002A04F8" w:rsidRPr="00F253B3" w:rsidRDefault="002A04F8" w:rsidP="00A162B5">
            <w:pPr>
              <w:pStyle w:val="acctfourfigures"/>
              <w:tabs>
                <w:tab w:val="clear" w:pos="765"/>
                <w:tab w:val="decimal" w:pos="475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5D0AEA4" w14:textId="0440FA84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C87EDA" w14:textId="779379C1" w:rsidR="002A04F8" w:rsidRPr="00F253B3" w:rsidRDefault="002A04F8" w:rsidP="007A034A">
            <w:pPr>
              <w:pStyle w:val="acctfourfigures"/>
              <w:tabs>
                <w:tab w:val="clear" w:pos="765"/>
                <w:tab w:val="decimal" w:pos="504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3B750A8" w14:textId="5F33EF1B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9E003D" w14:textId="13D29823" w:rsidR="002A04F8" w:rsidRPr="00F253B3" w:rsidRDefault="002A04F8" w:rsidP="007A034A">
            <w:pPr>
              <w:pStyle w:val="acctfourfigures"/>
              <w:tabs>
                <w:tab w:val="clear" w:pos="765"/>
                <w:tab w:val="decimal" w:pos="490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7C21BE" w14:textId="75CA5A4C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2739FC" w14:textId="1BCBEE8F" w:rsidR="002A04F8" w:rsidRPr="00F253B3" w:rsidRDefault="002A04F8" w:rsidP="00AA2D9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6E848B9" w14:textId="5241F478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3AA252" w14:textId="330F26F0" w:rsidR="002A04F8" w:rsidRPr="00F253B3" w:rsidRDefault="002A04F8" w:rsidP="007A034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23,677</w:t>
            </w:r>
          </w:p>
        </w:tc>
        <w:tc>
          <w:tcPr>
            <w:tcW w:w="270" w:type="dxa"/>
            <w:vAlign w:val="bottom"/>
          </w:tcPr>
          <w:p w14:paraId="3C71F7B6" w14:textId="6E8B84B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38C560" w14:textId="0E2FA423" w:rsidR="002A04F8" w:rsidRPr="00F253B3" w:rsidRDefault="002A04F8" w:rsidP="008F0C3A">
            <w:pPr>
              <w:pStyle w:val="acctfourfigures"/>
              <w:tabs>
                <w:tab w:val="clear" w:pos="765"/>
                <w:tab w:val="decimal" w:pos="57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BF8DFEC" w14:textId="1D3B160B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B337E1" w14:textId="38CF4BCE" w:rsidR="002A04F8" w:rsidRPr="00F253B3" w:rsidRDefault="002A04F8" w:rsidP="008F0C3A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7736FBA" w14:textId="3F3CA376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2922D3A" w14:textId="0E140FF2" w:rsidR="002A04F8" w:rsidRPr="00F253B3" w:rsidRDefault="002A04F8" w:rsidP="00FE27EF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F253B3">
              <w:rPr>
                <w:rFonts w:ascii="Angsana New" w:hAnsi="Angsana New"/>
                <w:sz w:val="24"/>
                <w:szCs w:val="24"/>
              </w:rPr>
              <w:t>23,677</w:t>
            </w:r>
          </w:p>
        </w:tc>
      </w:tr>
      <w:tr w:rsidR="002A04F8" w:rsidRPr="00F253B3" w14:paraId="43997D8A" w14:textId="77777777" w:rsidTr="00A162B5">
        <w:trPr>
          <w:trHeight w:hRule="exact" w:val="706"/>
        </w:trPr>
        <w:tc>
          <w:tcPr>
            <w:tcW w:w="2250" w:type="dxa"/>
            <w:vAlign w:val="bottom"/>
          </w:tcPr>
          <w:p w14:paraId="7979FC6C" w14:textId="77777777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</w:rPr>
            </w:pPr>
            <w:r w:rsidRPr="00F253B3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โอนเปลี่ยนแปลง</w:t>
            </w:r>
            <w:r w:rsidRPr="00F253B3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สถานะ</w:t>
            </w:r>
          </w:p>
          <w:p w14:paraId="57D5BA76" w14:textId="77777777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 xml:space="preserve">   เงินลงทุน</w:t>
            </w:r>
          </w:p>
          <w:p w14:paraId="3D5F2B31" w14:textId="77777777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08C6FA" w14:textId="77777777" w:rsidR="002A04F8" w:rsidRPr="00F253B3" w:rsidRDefault="002A04F8" w:rsidP="00A162B5">
            <w:pPr>
              <w:pStyle w:val="acctfourfigures"/>
              <w:tabs>
                <w:tab w:val="clear" w:pos="765"/>
                <w:tab w:val="decimal" w:pos="697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(2,910)</w:t>
            </w:r>
          </w:p>
        </w:tc>
        <w:tc>
          <w:tcPr>
            <w:tcW w:w="270" w:type="dxa"/>
            <w:vAlign w:val="bottom"/>
          </w:tcPr>
          <w:p w14:paraId="76C625EE" w14:textId="77777777" w:rsidR="002A04F8" w:rsidRPr="00F253B3" w:rsidRDefault="002A04F8" w:rsidP="00A10E8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AA15BF" w14:textId="77777777" w:rsidR="002A04F8" w:rsidRPr="00F253B3" w:rsidRDefault="002A04F8" w:rsidP="00A162B5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(2,209)</w:t>
            </w:r>
          </w:p>
        </w:tc>
        <w:tc>
          <w:tcPr>
            <w:tcW w:w="270" w:type="dxa"/>
            <w:vAlign w:val="bottom"/>
          </w:tcPr>
          <w:p w14:paraId="5A1104A5" w14:textId="77777777" w:rsidR="002A04F8" w:rsidRPr="00F253B3" w:rsidRDefault="002A04F8" w:rsidP="00A10E86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EC19FD" w14:textId="11AEE1AC" w:rsidR="002A04F8" w:rsidRPr="00F253B3" w:rsidRDefault="002A04F8" w:rsidP="00A162B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(56,094)</w:t>
            </w:r>
          </w:p>
        </w:tc>
        <w:tc>
          <w:tcPr>
            <w:tcW w:w="270" w:type="dxa"/>
            <w:vAlign w:val="bottom"/>
          </w:tcPr>
          <w:p w14:paraId="51ADD5E7" w14:textId="71CE0D2D" w:rsidR="002A04F8" w:rsidRPr="00F253B3" w:rsidRDefault="002A04F8" w:rsidP="00A10E86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F3D457" w14:textId="10E51785" w:rsidR="002A04F8" w:rsidRPr="00F253B3" w:rsidRDefault="002A04F8" w:rsidP="00A162B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(65,759)</w:t>
            </w:r>
          </w:p>
        </w:tc>
        <w:tc>
          <w:tcPr>
            <w:tcW w:w="270" w:type="dxa"/>
            <w:vAlign w:val="bottom"/>
          </w:tcPr>
          <w:p w14:paraId="6925C3C7" w14:textId="77777777" w:rsidR="002A04F8" w:rsidRPr="00F253B3" w:rsidRDefault="002A04F8" w:rsidP="00A10E86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D48FA5" w14:textId="77777777" w:rsidR="002A04F8" w:rsidRPr="00F253B3" w:rsidRDefault="002A04F8" w:rsidP="00A162B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(12,591)</w:t>
            </w:r>
          </w:p>
        </w:tc>
        <w:tc>
          <w:tcPr>
            <w:tcW w:w="270" w:type="dxa"/>
            <w:vAlign w:val="bottom"/>
          </w:tcPr>
          <w:p w14:paraId="3D978B6D" w14:textId="77777777" w:rsidR="002A04F8" w:rsidRPr="00F253B3" w:rsidRDefault="002A04F8" w:rsidP="00A10E86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CCB04F" w14:textId="77777777" w:rsidR="002A04F8" w:rsidRPr="00F253B3" w:rsidRDefault="002A04F8" w:rsidP="00A162B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C94AD20" w14:textId="77777777" w:rsidR="002A04F8" w:rsidRPr="00F253B3" w:rsidRDefault="002A04F8" w:rsidP="00A10E86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C28A27" w14:textId="77777777" w:rsidR="002A04F8" w:rsidRPr="00F253B3" w:rsidRDefault="002A04F8" w:rsidP="00A162B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(9,835)</w:t>
            </w:r>
          </w:p>
        </w:tc>
        <w:tc>
          <w:tcPr>
            <w:tcW w:w="270" w:type="dxa"/>
            <w:vAlign w:val="bottom"/>
          </w:tcPr>
          <w:p w14:paraId="783AD8B9" w14:textId="77777777" w:rsidR="002A04F8" w:rsidRPr="00F253B3" w:rsidRDefault="002A04F8" w:rsidP="00A10E8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993A41" w14:textId="77777777" w:rsidR="002A04F8" w:rsidRPr="00F253B3" w:rsidRDefault="002A04F8" w:rsidP="00A162B5">
            <w:pPr>
              <w:pStyle w:val="acctfourfigures"/>
              <w:tabs>
                <w:tab w:val="clear" w:pos="765"/>
                <w:tab w:val="decimal" w:pos="57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5C8BA2" w14:textId="77777777" w:rsidR="002A04F8" w:rsidRPr="00F253B3" w:rsidRDefault="002A04F8" w:rsidP="00A10E86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658C49" w14:textId="77777777" w:rsidR="002A04F8" w:rsidRPr="00F253B3" w:rsidRDefault="002A04F8" w:rsidP="00A162B5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4C39C78" w14:textId="77777777" w:rsidR="002A04F8" w:rsidRPr="00F253B3" w:rsidRDefault="002A04F8" w:rsidP="00A10E86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F567A2A" w14:textId="77777777" w:rsidR="002A04F8" w:rsidRPr="00F253B3" w:rsidRDefault="002A04F8" w:rsidP="00A162B5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  <w:r w:rsidRPr="00F253B3"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(</w:t>
            </w: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149,398</w:t>
            </w:r>
            <w:r w:rsidRPr="00F253B3"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A04F8" w:rsidRPr="00F253B3" w14:paraId="42A81C6B" w14:textId="77777777" w:rsidTr="003A119E">
        <w:trPr>
          <w:trHeight w:hRule="exact" w:val="346"/>
        </w:trPr>
        <w:tc>
          <w:tcPr>
            <w:tcW w:w="2250" w:type="dxa"/>
            <w:vAlign w:val="bottom"/>
          </w:tcPr>
          <w:p w14:paraId="727200A1" w14:textId="77777777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b/>
                <w:bCs/>
                <w:spacing w:val="-6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8F171A" w14:textId="77777777" w:rsidR="002A04F8" w:rsidRPr="00F253B3" w:rsidRDefault="002A04F8" w:rsidP="00F2239F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 w:hanging="14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E760899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34D2B7" w14:textId="77777777" w:rsidR="002A04F8" w:rsidRPr="00F253B3" w:rsidRDefault="002A04F8" w:rsidP="004F195F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847725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DB96EB" w14:textId="77777777" w:rsidR="002A04F8" w:rsidRPr="00F253B3" w:rsidRDefault="002A04F8" w:rsidP="00A162B5">
            <w:pPr>
              <w:pStyle w:val="acctfourfigures"/>
              <w:tabs>
                <w:tab w:val="clear" w:pos="765"/>
                <w:tab w:val="decimal" w:pos="475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9396BFE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F0D912" w14:textId="77777777" w:rsidR="002A04F8" w:rsidRPr="00F253B3" w:rsidRDefault="002A04F8" w:rsidP="007A034A">
            <w:pPr>
              <w:pStyle w:val="acctfourfigures"/>
              <w:tabs>
                <w:tab w:val="clear" w:pos="765"/>
                <w:tab w:val="decimal" w:pos="504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4C473A9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F95F85A" w14:textId="77777777" w:rsidR="002A04F8" w:rsidRPr="00F253B3" w:rsidRDefault="002A04F8" w:rsidP="007A034A">
            <w:pPr>
              <w:pStyle w:val="acctfourfigures"/>
              <w:tabs>
                <w:tab w:val="clear" w:pos="765"/>
                <w:tab w:val="decimal" w:pos="490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7658C5C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DC65BF9" w14:textId="77777777" w:rsidR="002A04F8" w:rsidRPr="00F253B3" w:rsidRDefault="002A04F8" w:rsidP="00AA2D9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DC31BED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131CFA" w14:textId="02531C9B" w:rsidR="002A04F8" w:rsidRPr="00F253B3" w:rsidRDefault="00D30FAE" w:rsidP="007A034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 w:rsidRPr="00D30FAE">
              <w:rPr>
                <w:rFonts w:asciiTheme="minorHAnsi" w:hAnsiTheme="minorHAnsi" w:cstheme="minorHAnsi" w:hint="cs"/>
                <w:sz w:val="24"/>
                <w:szCs w:val="24"/>
                <w:lang w:val="en-US" w:bidi="th-TH"/>
              </w:rPr>
              <w:t>4</w:t>
            </w:r>
            <w:r w:rsidR="00346A0F" w:rsidRPr="00346A0F">
              <w:rPr>
                <w:rFonts w:asciiTheme="minorHAnsi" w:hAnsiTheme="minorHAnsi" w:cstheme="minorHAnsi" w:hint="cs"/>
                <w:sz w:val="24"/>
                <w:szCs w:val="24"/>
                <w:lang w:val="en-US" w:bidi="th-TH"/>
              </w:rPr>
              <w:t>0</w:t>
            </w:r>
            <w:r w:rsidR="002A04F8" w:rsidRPr="00F253B3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D30FAE">
              <w:rPr>
                <w:rFonts w:asciiTheme="minorHAnsi" w:hAnsiTheme="minorHAnsi" w:cstheme="minorHAnsi" w:hint="cs"/>
                <w:sz w:val="24"/>
                <w:szCs w:val="24"/>
                <w:lang w:val="en-US" w:bidi="th-TH"/>
              </w:rPr>
              <w:t>588</w:t>
            </w:r>
          </w:p>
        </w:tc>
        <w:tc>
          <w:tcPr>
            <w:tcW w:w="270" w:type="dxa"/>
            <w:vAlign w:val="bottom"/>
          </w:tcPr>
          <w:p w14:paraId="454B8068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89EA99" w14:textId="77777777" w:rsidR="002A04F8" w:rsidRPr="00F253B3" w:rsidRDefault="002A04F8" w:rsidP="008F0C3A">
            <w:pPr>
              <w:pStyle w:val="acctfourfigures"/>
              <w:tabs>
                <w:tab w:val="clear" w:pos="765"/>
                <w:tab w:val="decimal" w:pos="57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1F9E119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3D5D1C" w14:textId="24B9822B" w:rsidR="002A04F8" w:rsidRPr="00F253B3" w:rsidRDefault="00DC515B" w:rsidP="00FE27EF">
            <w:pPr>
              <w:pStyle w:val="acctfourfigures"/>
              <w:tabs>
                <w:tab w:val="clear" w:pos="765"/>
                <w:tab w:val="decimal" w:pos="701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48,412</w:t>
            </w:r>
          </w:p>
        </w:tc>
        <w:tc>
          <w:tcPr>
            <w:tcW w:w="270" w:type="dxa"/>
            <w:vAlign w:val="bottom"/>
          </w:tcPr>
          <w:p w14:paraId="1F2A03FE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9E7F4D3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sz w:val="24"/>
                <w:szCs w:val="24"/>
              </w:rPr>
              <w:t>89,000</w:t>
            </w:r>
          </w:p>
        </w:tc>
      </w:tr>
      <w:tr w:rsidR="002A04F8" w:rsidRPr="00F253B3" w14:paraId="097D1A05" w14:textId="77777777" w:rsidTr="003A119E">
        <w:trPr>
          <w:trHeight w:hRule="exact" w:val="708"/>
        </w:trPr>
        <w:tc>
          <w:tcPr>
            <w:tcW w:w="2250" w:type="dxa"/>
            <w:vAlign w:val="bottom"/>
          </w:tcPr>
          <w:p w14:paraId="4087008F" w14:textId="0FC61A7F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253B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F253B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253B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253B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  <w:p w14:paraId="4656FF93" w14:textId="38123036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 w:hint="cs"/>
                <w:b/>
                <w:bCs/>
                <w:sz w:val="24"/>
                <w:szCs w:val="24"/>
                <w:cs/>
              </w:rPr>
              <w:t xml:space="preserve">   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และ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29787EA" w14:textId="77777777" w:rsidR="002A04F8" w:rsidRPr="00F253B3" w:rsidRDefault="002A04F8" w:rsidP="00F2239F">
            <w:pPr>
              <w:pStyle w:val="acctfourfigures"/>
              <w:tabs>
                <w:tab w:val="clear" w:pos="765"/>
                <w:tab w:val="decimal" w:pos="697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253B3">
              <w:rPr>
                <w:rFonts w:ascii="Angsana New" w:hAnsi="Angsana New"/>
                <w:b/>
                <w:bCs/>
                <w:sz w:val="24"/>
                <w:szCs w:val="24"/>
              </w:rPr>
              <w:t>1,666</w:t>
            </w:r>
          </w:p>
        </w:tc>
        <w:tc>
          <w:tcPr>
            <w:tcW w:w="270" w:type="dxa"/>
            <w:vAlign w:val="bottom"/>
          </w:tcPr>
          <w:p w14:paraId="5A45E9DB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813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296C32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253B3">
              <w:rPr>
                <w:rFonts w:ascii="Angsana New" w:hAnsi="Angsana New"/>
                <w:b/>
                <w:bCs/>
                <w:sz w:val="24"/>
                <w:szCs w:val="24"/>
              </w:rPr>
              <w:t>3,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922</w:t>
            </w:r>
          </w:p>
        </w:tc>
        <w:tc>
          <w:tcPr>
            <w:tcW w:w="270" w:type="dxa"/>
            <w:vAlign w:val="bottom"/>
          </w:tcPr>
          <w:p w14:paraId="1B289AC0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813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FC57064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253B3">
              <w:rPr>
                <w:rFonts w:ascii="Angsana New" w:hAnsi="Angsana New"/>
                <w:b/>
                <w:bCs/>
                <w:sz w:val="24"/>
                <w:szCs w:val="24"/>
              </w:rPr>
              <w:t>637</w:t>
            </w:r>
          </w:p>
        </w:tc>
        <w:tc>
          <w:tcPr>
            <w:tcW w:w="270" w:type="dxa"/>
            <w:vAlign w:val="bottom"/>
          </w:tcPr>
          <w:p w14:paraId="5475B8D1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813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4019F2" w14:textId="77777777" w:rsidR="002A04F8" w:rsidRPr="00F253B3" w:rsidRDefault="002A04F8" w:rsidP="007A034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253B3">
              <w:rPr>
                <w:rFonts w:ascii="Angsana New" w:hAnsi="Angsana New"/>
                <w:b/>
                <w:bCs/>
                <w:sz w:val="24"/>
                <w:szCs w:val="24"/>
              </w:rPr>
              <w:t>11,209</w:t>
            </w:r>
          </w:p>
        </w:tc>
        <w:tc>
          <w:tcPr>
            <w:tcW w:w="270" w:type="dxa"/>
            <w:vAlign w:val="bottom"/>
          </w:tcPr>
          <w:p w14:paraId="0D302199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813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A85A568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253B3">
              <w:rPr>
                <w:rFonts w:ascii="Angsana New" w:hAnsi="Angsana New"/>
                <w:b/>
                <w:bCs/>
                <w:sz w:val="24"/>
                <w:szCs w:val="24"/>
              </w:rPr>
              <w:t>3,314</w:t>
            </w:r>
          </w:p>
        </w:tc>
        <w:tc>
          <w:tcPr>
            <w:tcW w:w="270" w:type="dxa"/>
            <w:vAlign w:val="bottom"/>
          </w:tcPr>
          <w:p w14:paraId="44272A72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813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D9442F0" w14:textId="77777777" w:rsidR="002A04F8" w:rsidRPr="007A034A" w:rsidRDefault="002A04F8" w:rsidP="007A034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A034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420</w:t>
            </w:r>
            <w:r w:rsidRPr="007A034A">
              <w:rPr>
                <w:rFonts w:ascii="Angsana New" w:hAnsi="Angsana New"/>
                <w:b/>
                <w:bCs/>
                <w:sz w:val="24"/>
                <w:szCs w:val="24"/>
              </w:rPr>
              <w:t>,892</w:t>
            </w:r>
          </w:p>
        </w:tc>
        <w:tc>
          <w:tcPr>
            <w:tcW w:w="270" w:type="dxa"/>
            <w:vAlign w:val="bottom"/>
          </w:tcPr>
          <w:p w14:paraId="2BD8BDC4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813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F4D41B" w14:textId="5D871A62" w:rsidR="002A04F8" w:rsidRPr="00F253B3" w:rsidRDefault="00D30FAE" w:rsidP="007A034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30FAE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384</w:t>
            </w:r>
            <w:r w:rsidR="002A04F8" w:rsidRPr="00F253B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30FAE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653</w:t>
            </w:r>
          </w:p>
        </w:tc>
        <w:tc>
          <w:tcPr>
            <w:tcW w:w="270" w:type="dxa"/>
            <w:vAlign w:val="bottom"/>
          </w:tcPr>
          <w:p w14:paraId="2F79E9B9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0836D8" w14:textId="77777777" w:rsidR="002A04F8" w:rsidRPr="008F0C3A" w:rsidRDefault="002A04F8" w:rsidP="00FE27E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F0C3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11,092</w:t>
            </w:r>
          </w:p>
        </w:tc>
        <w:tc>
          <w:tcPr>
            <w:tcW w:w="270" w:type="dxa"/>
            <w:vAlign w:val="bottom"/>
          </w:tcPr>
          <w:p w14:paraId="1D2CF81A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136CC31" w14:textId="7085FC7C" w:rsidR="002A04F8" w:rsidRPr="00DC515B" w:rsidRDefault="00DC515B" w:rsidP="00FE27EF">
            <w:pPr>
              <w:pStyle w:val="acctfourfigures"/>
              <w:tabs>
                <w:tab w:val="clear" w:pos="765"/>
                <w:tab w:val="decimal" w:pos="687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48,412</w:t>
            </w:r>
          </w:p>
        </w:tc>
        <w:tc>
          <w:tcPr>
            <w:tcW w:w="270" w:type="dxa"/>
            <w:vAlign w:val="bottom"/>
          </w:tcPr>
          <w:p w14:paraId="0E447056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7296425F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885,797</w:t>
            </w:r>
          </w:p>
        </w:tc>
      </w:tr>
      <w:tr w:rsidR="00036841" w:rsidRPr="00F253B3" w14:paraId="0A6CE1C9" w14:textId="77777777" w:rsidTr="003A119E">
        <w:trPr>
          <w:trHeight w:hRule="exact" w:val="708"/>
        </w:trPr>
        <w:tc>
          <w:tcPr>
            <w:tcW w:w="2250" w:type="dxa"/>
            <w:vAlign w:val="bottom"/>
          </w:tcPr>
          <w:p w14:paraId="01FED9D8" w14:textId="77777777" w:rsidR="00036841" w:rsidRPr="00F253B3" w:rsidRDefault="00036841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8F7D3EA" w14:textId="77777777" w:rsidR="00036841" w:rsidRPr="00F253B3" w:rsidRDefault="00036841" w:rsidP="00F2239F">
            <w:pPr>
              <w:pStyle w:val="acctfourfigures"/>
              <w:tabs>
                <w:tab w:val="clear" w:pos="765"/>
                <w:tab w:val="decimal" w:pos="697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898470" w14:textId="77777777" w:rsidR="00036841" w:rsidRPr="00F253B3" w:rsidRDefault="00036841" w:rsidP="00FE27EF">
            <w:pPr>
              <w:pStyle w:val="acctfourfigures"/>
              <w:tabs>
                <w:tab w:val="clear" w:pos="765"/>
                <w:tab w:val="decimal" w:pos="813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AA91A8" w14:textId="77777777" w:rsidR="00036841" w:rsidRPr="00F253B3" w:rsidRDefault="00036841" w:rsidP="00FE27E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A2B31F" w14:textId="77777777" w:rsidR="00036841" w:rsidRPr="00F253B3" w:rsidRDefault="00036841" w:rsidP="00FE27EF">
            <w:pPr>
              <w:pStyle w:val="acctfourfigures"/>
              <w:tabs>
                <w:tab w:val="clear" w:pos="765"/>
                <w:tab w:val="decimal" w:pos="813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BE84FB" w14:textId="77777777" w:rsidR="00036841" w:rsidRPr="00F253B3" w:rsidRDefault="00036841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200470E" w14:textId="77777777" w:rsidR="00036841" w:rsidRPr="00F253B3" w:rsidRDefault="00036841" w:rsidP="00FE27EF">
            <w:pPr>
              <w:pStyle w:val="acctfourfigures"/>
              <w:tabs>
                <w:tab w:val="clear" w:pos="765"/>
                <w:tab w:val="decimal" w:pos="813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B2D4EE" w14:textId="77777777" w:rsidR="00036841" w:rsidRPr="00F253B3" w:rsidRDefault="00036841" w:rsidP="007A034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9F8E12" w14:textId="77777777" w:rsidR="00036841" w:rsidRPr="00F253B3" w:rsidRDefault="00036841" w:rsidP="00FE27EF">
            <w:pPr>
              <w:pStyle w:val="acctfourfigures"/>
              <w:tabs>
                <w:tab w:val="clear" w:pos="765"/>
                <w:tab w:val="decimal" w:pos="813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1A19AF" w14:textId="77777777" w:rsidR="00036841" w:rsidRPr="00F253B3" w:rsidRDefault="00036841" w:rsidP="00FE27EF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5843EA" w14:textId="77777777" w:rsidR="00036841" w:rsidRPr="00F253B3" w:rsidRDefault="00036841" w:rsidP="00FE27EF">
            <w:pPr>
              <w:pStyle w:val="acctfourfigures"/>
              <w:tabs>
                <w:tab w:val="clear" w:pos="765"/>
                <w:tab w:val="decimal" w:pos="813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F322CB7" w14:textId="77777777" w:rsidR="00036841" w:rsidRPr="007A034A" w:rsidRDefault="00036841" w:rsidP="007A034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EA57FA" w14:textId="77777777" w:rsidR="00036841" w:rsidRPr="00F253B3" w:rsidRDefault="00036841" w:rsidP="00FE27EF">
            <w:pPr>
              <w:pStyle w:val="acctfourfigures"/>
              <w:tabs>
                <w:tab w:val="clear" w:pos="765"/>
                <w:tab w:val="decimal" w:pos="813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33DD017" w14:textId="77777777" w:rsidR="00036841" w:rsidRPr="00D30FAE" w:rsidRDefault="00036841" w:rsidP="007A034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64B3A9" w14:textId="77777777" w:rsidR="00036841" w:rsidRPr="00F253B3" w:rsidRDefault="00036841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4D21CD" w14:textId="77777777" w:rsidR="00036841" w:rsidRPr="008F0C3A" w:rsidRDefault="00036841" w:rsidP="00FE27E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1169349" w14:textId="77777777" w:rsidR="00036841" w:rsidRPr="00F253B3" w:rsidRDefault="00036841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A1D1AE1" w14:textId="77777777" w:rsidR="00036841" w:rsidRDefault="00036841" w:rsidP="00FE27EF">
            <w:pPr>
              <w:pStyle w:val="acctfourfigures"/>
              <w:tabs>
                <w:tab w:val="clear" w:pos="765"/>
                <w:tab w:val="decimal" w:pos="687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9D0EE5" w14:textId="77777777" w:rsidR="00036841" w:rsidRPr="00F253B3" w:rsidRDefault="00036841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9512E60" w14:textId="77777777" w:rsidR="00036841" w:rsidRPr="00F253B3" w:rsidRDefault="00036841" w:rsidP="00FE27EF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2A04F8" w:rsidRPr="00F253B3" w14:paraId="15D4B8BF" w14:textId="77777777" w:rsidTr="003A119E">
        <w:trPr>
          <w:trHeight w:hRule="exact" w:val="698"/>
        </w:trPr>
        <w:tc>
          <w:tcPr>
            <w:tcW w:w="2250" w:type="dxa"/>
            <w:vAlign w:val="bottom"/>
          </w:tcPr>
          <w:p w14:paraId="62F8894D" w14:textId="77777777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F253B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</w:t>
            </w:r>
            <w:r w:rsidRPr="00F253B3">
              <w:rPr>
                <w:rFonts w:asciiTheme="minorHAnsi" w:hAnsiTheme="minorHAnsi" w:cstheme="minorHAnsi" w:hint="cs"/>
                <w:b/>
                <w:bCs/>
                <w:i/>
                <w:iCs/>
                <w:sz w:val="24"/>
                <w:szCs w:val="24"/>
                <w:cs/>
              </w:rPr>
              <w:t>และ</w:t>
            </w:r>
            <w:r w:rsidRPr="00F253B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ขาดทุน</w:t>
            </w:r>
          </w:p>
          <w:p w14:paraId="4B6D309B" w14:textId="73B8419C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F253B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900" w:type="dxa"/>
            <w:vAlign w:val="bottom"/>
          </w:tcPr>
          <w:p w14:paraId="36EE8B6B" w14:textId="315D4EE4" w:rsidR="002A04F8" w:rsidRPr="00F253B3" w:rsidRDefault="002A04F8" w:rsidP="00FE27EF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674AEE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B27C1B" w14:textId="200BBF20" w:rsidR="002A04F8" w:rsidRPr="00F253B3" w:rsidRDefault="002A04F8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4FE429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F0D642" w14:textId="7A49545A" w:rsidR="002A04F8" w:rsidRPr="00F253B3" w:rsidRDefault="002A04F8" w:rsidP="00FE27EF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5861E4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DB03F58" w14:textId="4C85CBC6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7AF2CE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C1889A" w14:textId="6F121DD9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A24586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520DC1" w14:textId="0D54BCD1" w:rsidR="002A04F8" w:rsidRPr="00F253B3" w:rsidRDefault="002A04F8" w:rsidP="00FE27E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E68A7E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5BD466" w14:textId="6085EFFE" w:rsidR="002A04F8" w:rsidRPr="00F253B3" w:rsidRDefault="002A04F8" w:rsidP="00FE27E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F0119E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E09598" w14:textId="0E7CB059" w:rsidR="002A04F8" w:rsidRPr="00F253B3" w:rsidRDefault="002A04F8" w:rsidP="00FE27EF">
            <w:pPr>
              <w:pStyle w:val="acctfourfigures"/>
              <w:tabs>
                <w:tab w:val="clear" w:pos="765"/>
                <w:tab w:val="decimal" w:pos="518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D7AEBB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56EC7E" w14:textId="5DF09E90" w:rsidR="002A04F8" w:rsidRPr="00F253B3" w:rsidRDefault="002A04F8" w:rsidP="00FE27EF">
            <w:pPr>
              <w:pStyle w:val="acctfourfigures"/>
              <w:tabs>
                <w:tab w:val="clear" w:pos="765"/>
                <w:tab w:val="decimal" w:pos="526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BB45DD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C73E994" w14:textId="711202A2" w:rsidR="002A04F8" w:rsidRPr="00F253B3" w:rsidRDefault="002A04F8" w:rsidP="00FE27EF">
            <w:pPr>
              <w:pStyle w:val="acctfourfigures"/>
              <w:tabs>
                <w:tab w:val="clear" w:pos="765"/>
                <w:tab w:val="decimal" w:pos="788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A04F8" w:rsidRPr="00F253B3" w14:paraId="6B1F2080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4BC87EBD" w14:textId="2C291EC6" w:rsidR="002A04F8" w:rsidRPr="008657BC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b/>
                <w:bCs/>
                <w:spacing w:val="-6"/>
                <w:sz w:val="24"/>
                <w:szCs w:val="24"/>
                <w:cs/>
              </w:rPr>
            </w:pPr>
            <w:r w:rsidRPr="008657BC">
              <w:rPr>
                <w:rFonts w:asciiTheme="minorHAnsi" w:hAnsiTheme="minorHAnsi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8657BC">
              <w:rPr>
                <w:rFonts w:asciiTheme="minorHAnsi" w:hAnsiTheme="minorHAnsi" w:hint="cs"/>
                <w:b/>
                <w:bCs/>
                <w:spacing w:val="-6"/>
                <w:sz w:val="24"/>
                <w:szCs w:val="24"/>
              </w:rPr>
              <w:t xml:space="preserve">1 </w:t>
            </w:r>
            <w:r w:rsidRPr="008657BC">
              <w:rPr>
                <w:rFonts w:asciiTheme="minorHAnsi" w:hAnsiTheme="minorHAnsi" w:hint="cs"/>
                <w:b/>
                <w:bCs/>
                <w:spacing w:val="-6"/>
                <w:sz w:val="24"/>
                <w:szCs w:val="24"/>
                <w:cs/>
              </w:rPr>
              <w:t xml:space="preserve">มกราคม </w:t>
            </w:r>
            <w:r w:rsidRPr="008657BC">
              <w:rPr>
                <w:rFonts w:asciiTheme="minorHAnsi" w:hAnsiTheme="minorHAnsi" w:hint="cs"/>
                <w:b/>
                <w:bCs/>
                <w:spacing w:val="-6"/>
                <w:sz w:val="24"/>
                <w:szCs w:val="24"/>
              </w:rPr>
              <w:t>256</w:t>
            </w:r>
            <w:r w:rsidRPr="008657BC"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900" w:type="dxa"/>
            <w:vAlign w:val="bottom"/>
          </w:tcPr>
          <w:p w14:paraId="65B2F1F9" w14:textId="5CD29129" w:rsidR="002A04F8" w:rsidRPr="008657BC" w:rsidRDefault="002A04F8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1,666</w:t>
            </w:r>
          </w:p>
        </w:tc>
        <w:tc>
          <w:tcPr>
            <w:tcW w:w="270" w:type="dxa"/>
            <w:vAlign w:val="bottom"/>
          </w:tcPr>
          <w:p w14:paraId="1CF9CB14" w14:textId="77777777" w:rsidR="002A04F8" w:rsidRPr="008657BC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F08E24" w14:textId="4C402DA3" w:rsidR="002A04F8" w:rsidRPr="008657BC" w:rsidRDefault="002A04F8" w:rsidP="00BA68C7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3,922</w:t>
            </w:r>
          </w:p>
        </w:tc>
        <w:tc>
          <w:tcPr>
            <w:tcW w:w="270" w:type="dxa"/>
            <w:vAlign w:val="bottom"/>
          </w:tcPr>
          <w:p w14:paraId="6889C6AE" w14:textId="77777777" w:rsidR="002A04F8" w:rsidRPr="008657BC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897E59E" w14:textId="50DD207C" w:rsidR="002A04F8" w:rsidRPr="008657BC" w:rsidRDefault="002A04F8" w:rsidP="00FE27EF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637</w:t>
            </w:r>
          </w:p>
        </w:tc>
        <w:tc>
          <w:tcPr>
            <w:tcW w:w="270" w:type="dxa"/>
            <w:vAlign w:val="bottom"/>
          </w:tcPr>
          <w:p w14:paraId="4650A129" w14:textId="77777777" w:rsidR="002A04F8" w:rsidRPr="008657BC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E4375AB" w14:textId="3E5FA9CF" w:rsidR="002A04F8" w:rsidRPr="008657BC" w:rsidRDefault="002A04F8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11,209</w:t>
            </w:r>
          </w:p>
        </w:tc>
        <w:tc>
          <w:tcPr>
            <w:tcW w:w="270" w:type="dxa"/>
            <w:vAlign w:val="bottom"/>
          </w:tcPr>
          <w:p w14:paraId="1D05D772" w14:textId="77777777" w:rsidR="002A04F8" w:rsidRPr="008657BC" w:rsidRDefault="002A04F8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26FE58" w14:textId="2D4981AF" w:rsidR="002A04F8" w:rsidRPr="008657BC" w:rsidRDefault="002A04F8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3,314</w:t>
            </w:r>
          </w:p>
        </w:tc>
        <w:tc>
          <w:tcPr>
            <w:tcW w:w="270" w:type="dxa"/>
            <w:vAlign w:val="bottom"/>
          </w:tcPr>
          <w:p w14:paraId="66F825D9" w14:textId="77777777" w:rsidR="002A04F8" w:rsidRPr="008657BC" w:rsidRDefault="002A04F8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D0D24B" w14:textId="56FCE537" w:rsidR="002A04F8" w:rsidRPr="008657BC" w:rsidRDefault="002A04F8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420,892</w:t>
            </w:r>
          </w:p>
        </w:tc>
        <w:tc>
          <w:tcPr>
            <w:tcW w:w="270" w:type="dxa"/>
            <w:vAlign w:val="bottom"/>
          </w:tcPr>
          <w:p w14:paraId="5E2066A1" w14:textId="77777777" w:rsidR="002A04F8" w:rsidRPr="008657BC" w:rsidRDefault="002A04F8" w:rsidP="00FE27E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0E1119" w14:textId="3CB39579" w:rsidR="002A04F8" w:rsidRPr="008657BC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384,653</w:t>
            </w:r>
          </w:p>
        </w:tc>
        <w:tc>
          <w:tcPr>
            <w:tcW w:w="270" w:type="dxa"/>
            <w:vAlign w:val="bottom"/>
          </w:tcPr>
          <w:p w14:paraId="62B2A10E" w14:textId="77777777" w:rsidR="002A04F8" w:rsidRPr="008657BC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D98008" w14:textId="3C3AE85E" w:rsidR="002A04F8" w:rsidRPr="008657BC" w:rsidRDefault="002A04F8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11,092</w:t>
            </w:r>
          </w:p>
        </w:tc>
        <w:tc>
          <w:tcPr>
            <w:tcW w:w="270" w:type="dxa"/>
            <w:vAlign w:val="bottom"/>
          </w:tcPr>
          <w:p w14:paraId="2811ACF7" w14:textId="77777777" w:rsidR="002A04F8" w:rsidRPr="008657BC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255586" w14:textId="6FA13EBC" w:rsidR="002A04F8" w:rsidRPr="008657BC" w:rsidRDefault="00063C67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48,412</w:t>
            </w:r>
          </w:p>
        </w:tc>
        <w:tc>
          <w:tcPr>
            <w:tcW w:w="270" w:type="dxa"/>
            <w:vAlign w:val="bottom"/>
          </w:tcPr>
          <w:p w14:paraId="384ECEB2" w14:textId="77777777" w:rsidR="002A04F8" w:rsidRPr="008657BC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25C5469" w14:textId="114275D9" w:rsidR="002A04F8" w:rsidRPr="008657BC" w:rsidRDefault="002A04F8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657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885,797</w:t>
            </w:r>
          </w:p>
        </w:tc>
      </w:tr>
      <w:tr w:rsidR="002A04F8" w:rsidRPr="00F253B3" w14:paraId="1DAF076B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4A46DE1A" w14:textId="6CB2499D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1BC3758C" w14:textId="643A4A63" w:rsidR="002A04F8" w:rsidRPr="00F253B3" w:rsidRDefault="00063C67" w:rsidP="00BA68C7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4813721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2CBA76" w14:textId="55A48364" w:rsidR="002A04F8" w:rsidRPr="00F253B3" w:rsidRDefault="00063C67" w:rsidP="00BA68C7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1,550</w:t>
            </w:r>
          </w:p>
        </w:tc>
        <w:tc>
          <w:tcPr>
            <w:tcW w:w="270" w:type="dxa"/>
            <w:vAlign w:val="bottom"/>
          </w:tcPr>
          <w:p w14:paraId="3AFA3A07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90ED5E" w14:textId="1BE3A113" w:rsidR="002A04F8" w:rsidRPr="00F253B3" w:rsidRDefault="00063C67" w:rsidP="00FE27EF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19,162</w:t>
            </w:r>
          </w:p>
        </w:tc>
        <w:tc>
          <w:tcPr>
            <w:tcW w:w="270" w:type="dxa"/>
            <w:vAlign w:val="bottom"/>
          </w:tcPr>
          <w:p w14:paraId="4EEF0C49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B71DE4" w14:textId="0D3158BC" w:rsidR="002A04F8" w:rsidRPr="00FE27EF" w:rsidRDefault="00063C67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sz w:val="24"/>
                <w:szCs w:val="24"/>
              </w:rPr>
              <w:t>21,135</w:t>
            </w:r>
          </w:p>
        </w:tc>
        <w:tc>
          <w:tcPr>
            <w:tcW w:w="270" w:type="dxa"/>
            <w:vAlign w:val="bottom"/>
          </w:tcPr>
          <w:p w14:paraId="630297B5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82D976" w14:textId="6C85E007" w:rsidR="002A04F8" w:rsidRPr="00F253B3" w:rsidRDefault="00063C67" w:rsidP="00FE27E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1,909</w:t>
            </w:r>
          </w:p>
        </w:tc>
        <w:tc>
          <w:tcPr>
            <w:tcW w:w="270" w:type="dxa"/>
            <w:vAlign w:val="bottom"/>
          </w:tcPr>
          <w:p w14:paraId="37DD747C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CA9330" w14:textId="6CADA583" w:rsidR="002A04F8" w:rsidRPr="00F253B3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43,436</w:t>
            </w:r>
          </w:p>
        </w:tc>
        <w:tc>
          <w:tcPr>
            <w:tcW w:w="270" w:type="dxa"/>
            <w:vAlign w:val="bottom"/>
          </w:tcPr>
          <w:p w14:paraId="077D5FA0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CA1FAA" w14:textId="5BFA76C3" w:rsidR="002A04F8" w:rsidRPr="00F253B3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38,041</w:t>
            </w:r>
          </w:p>
        </w:tc>
        <w:tc>
          <w:tcPr>
            <w:tcW w:w="270" w:type="dxa"/>
            <w:vAlign w:val="bottom"/>
          </w:tcPr>
          <w:p w14:paraId="382DB2D8" w14:textId="532A2B7D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32EC7F" w14:textId="372AA0DC" w:rsidR="002A04F8" w:rsidRPr="00F253B3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969</w:t>
            </w:r>
          </w:p>
        </w:tc>
        <w:tc>
          <w:tcPr>
            <w:tcW w:w="270" w:type="dxa"/>
            <w:vAlign w:val="bottom"/>
          </w:tcPr>
          <w:p w14:paraId="58A7B0C8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35D108" w14:textId="1B021A98" w:rsidR="002A04F8" w:rsidRPr="00F253B3" w:rsidRDefault="00063C67" w:rsidP="003A119E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FA0FAB9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2DBF4461" w14:textId="140FB359" w:rsidR="002A04F8" w:rsidRPr="00FE27EF" w:rsidRDefault="00063C67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sz w:val="24"/>
                <w:szCs w:val="24"/>
              </w:rPr>
              <w:t>126,202</w:t>
            </w:r>
          </w:p>
        </w:tc>
      </w:tr>
      <w:tr w:rsidR="002A04F8" w:rsidRPr="00F253B3" w14:paraId="76CC63CE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21274455" w14:textId="77777777" w:rsidR="002A04F8" w:rsidRPr="00F253B3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vAlign w:val="bottom"/>
          </w:tcPr>
          <w:p w14:paraId="7A752A45" w14:textId="1D862550" w:rsidR="002A04F8" w:rsidRPr="00F253B3" w:rsidRDefault="00063C67" w:rsidP="00BA68C7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BE39E83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left" w:pos="519"/>
                <w:tab w:val="left" w:pos="838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644F4C2" w14:textId="025C1A8F" w:rsidR="002A04F8" w:rsidRPr="00F253B3" w:rsidRDefault="00063C67" w:rsidP="00BA68C7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(4,712)</w:t>
            </w:r>
          </w:p>
        </w:tc>
        <w:tc>
          <w:tcPr>
            <w:tcW w:w="270" w:type="dxa"/>
            <w:vAlign w:val="bottom"/>
          </w:tcPr>
          <w:p w14:paraId="7E6EA957" w14:textId="779FC8A0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6359E6" w14:textId="739F3753" w:rsidR="002A04F8" w:rsidRPr="00F253B3" w:rsidRDefault="00063C67" w:rsidP="00FE27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(4,952)</w:t>
            </w:r>
          </w:p>
        </w:tc>
        <w:tc>
          <w:tcPr>
            <w:tcW w:w="270" w:type="dxa"/>
            <w:vAlign w:val="bottom"/>
          </w:tcPr>
          <w:p w14:paraId="5C7CD0F4" w14:textId="45FC2AFE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68F8FB" w14:textId="66C2790C" w:rsidR="002A04F8" w:rsidRPr="00FE27EF" w:rsidRDefault="00063C67" w:rsidP="0061078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sz w:val="24"/>
                <w:szCs w:val="24"/>
              </w:rPr>
              <w:t>(5,545)</w:t>
            </w:r>
          </w:p>
        </w:tc>
        <w:tc>
          <w:tcPr>
            <w:tcW w:w="270" w:type="dxa"/>
            <w:vAlign w:val="bottom"/>
          </w:tcPr>
          <w:p w14:paraId="452494F1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72C0A3" w14:textId="612B073D" w:rsidR="002A04F8" w:rsidRPr="00F253B3" w:rsidRDefault="00063C67" w:rsidP="00FE27E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(1,074)</w:t>
            </w:r>
          </w:p>
        </w:tc>
        <w:tc>
          <w:tcPr>
            <w:tcW w:w="270" w:type="dxa"/>
            <w:vAlign w:val="bottom"/>
          </w:tcPr>
          <w:p w14:paraId="7854F3F2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1F76BC" w14:textId="06738A3B" w:rsidR="002A04F8" w:rsidRPr="00F253B3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(9</w:t>
            </w:r>
            <w:r w:rsidR="00BD54D6" w:rsidRPr="00BD54D6">
              <w:rPr>
                <w:rFonts w:asciiTheme="minorHAnsi" w:hAnsiTheme="minorHAnsi" w:cstheme="minorHAnsi" w:hint="cs"/>
                <w:sz w:val="24"/>
                <w:szCs w:val="24"/>
                <w:lang w:val="en-US" w:bidi="th-TH"/>
              </w:rPr>
              <w:t>4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BD54D6" w:rsidRPr="00BD54D6">
              <w:rPr>
                <w:rFonts w:asciiTheme="minorHAnsi" w:hAnsiTheme="minorHAnsi" w:cstheme="minorHAnsi" w:hint="cs"/>
                <w:sz w:val="24"/>
                <w:szCs w:val="24"/>
                <w:lang w:val="en-US" w:bidi="th-TH"/>
              </w:rPr>
              <w:t>281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81AF2D2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E24B1D" w14:textId="30DC0CF9" w:rsidR="002A04F8" w:rsidRPr="00F253B3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(75,128)</w:t>
            </w:r>
          </w:p>
        </w:tc>
        <w:tc>
          <w:tcPr>
            <w:tcW w:w="270" w:type="dxa"/>
            <w:vAlign w:val="bottom"/>
          </w:tcPr>
          <w:p w14:paraId="206875CC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7BD9EA" w14:textId="448FEDC2" w:rsidR="002A04F8" w:rsidRPr="00FE27EF" w:rsidRDefault="00063C67" w:rsidP="00F26462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63D8CC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80EE70" w14:textId="4512A4A5" w:rsidR="002A04F8" w:rsidRPr="00FE27EF" w:rsidRDefault="00063C67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sz w:val="24"/>
                <w:szCs w:val="24"/>
              </w:rPr>
              <w:t>(44,005)</w:t>
            </w:r>
          </w:p>
        </w:tc>
        <w:tc>
          <w:tcPr>
            <w:tcW w:w="270" w:type="dxa"/>
            <w:vAlign w:val="bottom"/>
          </w:tcPr>
          <w:p w14:paraId="7E4820D7" w14:textId="77777777" w:rsidR="002A04F8" w:rsidRPr="00F253B3" w:rsidRDefault="002A04F8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3020D65C" w14:textId="72B417D2" w:rsidR="002A04F8" w:rsidRPr="00FE27EF" w:rsidRDefault="00063C67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sz w:val="24"/>
                <w:szCs w:val="24"/>
              </w:rPr>
              <w:t>(2</w:t>
            </w:r>
            <w:r w:rsidR="00BD54D6" w:rsidRPr="00BD54D6">
              <w:rPr>
                <w:rFonts w:asciiTheme="minorHAnsi" w:hAnsiTheme="minorHAnsi" w:cstheme="minorHAnsi" w:hint="cs"/>
                <w:sz w:val="24"/>
                <w:szCs w:val="24"/>
                <w:lang w:val="en-US" w:bidi="th-TH"/>
              </w:rPr>
              <w:t>29</w:t>
            </w:r>
            <w:r w:rsidRPr="00FE27EF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BD54D6" w:rsidRPr="00BD54D6">
              <w:rPr>
                <w:rFonts w:asciiTheme="minorHAnsi" w:hAnsiTheme="minorHAnsi" w:cstheme="minorHAnsi" w:hint="cs"/>
                <w:sz w:val="24"/>
                <w:szCs w:val="24"/>
                <w:lang w:val="en-US" w:bidi="th-TH"/>
              </w:rPr>
              <w:t>697</w:t>
            </w:r>
            <w:r w:rsidRPr="00FE27EF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tr w:rsidR="002A04F8" w:rsidRPr="00F253B3" w14:paraId="4D1A26D2" w14:textId="77777777" w:rsidTr="00811CC7">
        <w:trPr>
          <w:trHeight w:hRule="exact" w:val="684"/>
        </w:trPr>
        <w:tc>
          <w:tcPr>
            <w:tcW w:w="2250" w:type="dxa"/>
            <w:vAlign w:val="bottom"/>
          </w:tcPr>
          <w:p w14:paraId="7AA0C35C" w14:textId="77777777" w:rsidR="00F26462" w:rsidRDefault="002A04F8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z w:val="24"/>
                <w:szCs w:val="24"/>
              </w:rPr>
            </w:pPr>
            <w:r w:rsidRPr="00F253B3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ได้มาจากการรวมธุรกิจ</w:t>
            </w:r>
          </w:p>
          <w:p w14:paraId="1F0441ED" w14:textId="07773993" w:rsidR="002A04F8" w:rsidRDefault="00F26462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 xml:space="preserve">   </w:t>
            </w:r>
            <w:r w:rsidRPr="006C37F3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(หมายเหต</w:t>
            </w:r>
            <w:r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ุ</w:t>
            </w:r>
            <w:r w:rsidRPr="006C37F3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 xml:space="preserve">ข้อ </w:t>
            </w:r>
            <w:r w:rsidRPr="006C37F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4</w:t>
            </w:r>
            <w:r w:rsidR="00F11EBD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.</w:t>
            </w:r>
            <w:r w:rsidR="00D62402" w:rsidRPr="00D62402">
              <w:rPr>
                <w:rFonts w:asciiTheme="minorHAnsi" w:hAnsiTheme="minorHAnsi" w:cstheme="minorHAnsi" w:hint="cs"/>
                <w:i/>
                <w:iCs/>
                <w:sz w:val="24"/>
                <w:szCs w:val="24"/>
              </w:rPr>
              <w:t>1</w:t>
            </w:r>
            <w:r w:rsidR="00D10684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)</w:t>
            </w:r>
          </w:p>
          <w:p w14:paraId="320E225C" w14:textId="77777777" w:rsidR="00F26462" w:rsidRDefault="00F26462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</w:rPr>
            </w:pPr>
          </w:p>
          <w:p w14:paraId="22B74AF8" w14:textId="77777777" w:rsidR="00F26462" w:rsidRDefault="00F26462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</w:rPr>
            </w:pPr>
          </w:p>
          <w:p w14:paraId="1A1DD49E" w14:textId="77777777" w:rsidR="00F26462" w:rsidRPr="00F253B3" w:rsidRDefault="00F26462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57271C4" w14:textId="03F8B6B7" w:rsidR="002A04F8" w:rsidRPr="00F253B3" w:rsidRDefault="00063C67" w:rsidP="00811CC7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28320CE" w14:textId="77777777" w:rsidR="002A04F8" w:rsidRPr="00F253B3" w:rsidRDefault="002A04F8" w:rsidP="00F26462">
            <w:pPr>
              <w:pStyle w:val="acctfourfigures"/>
              <w:tabs>
                <w:tab w:val="clear" w:pos="765"/>
                <w:tab w:val="left" w:pos="519"/>
                <w:tab w:val="left" w:pos="838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B8E45F1" w14:textId="779F6029" w:rsidR="002A04F8" w:rsidRPr="00F253B3" w:rsidRDefault="00063C67" w:rsidP="00811CC7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C1E16DA" w14:textId="77777777" w:rsidR="002A04F8" w:rsidRPr="00F253B3" w:rsidRDefault="002A04F8" w:rsidP="00F26462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5F7D0B" w14:textId="440668E8" w:rsidR="002A04F8" w:rsidRPr="00F253B3" w:rsidRDefault="00063C67" w:rsidP="00811CC7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36</w:t>
            </w:r>
          </w:p>
        </w:tc>
        <w:tc>
          <w:tcPr>
            <w:tcW w:w="270" w:type="dxa"/>
            <w:vAlign w:val="bottom"/>
          </w:tcPr>
          <w:p w14:paraId="7F4CCC49" w14:textId="77777777" w:rsidR="002A04F8" w:rsidRPr="00F253B3" w:rsidRDefault="002A04F8" w:rsidP="00F26462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45FCB0" w14:textId="591A4294" w:rsidR="002A04F8" w:rsidRPr="00FE27EF" w:rsidRDefault="00063C67" w:rsidP="00811CC7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sz w:val="24"/>
                <w:szCs w:val="24"/>
              </w:rPr>
              <w:t>328</w:t>
            </w:r>
          </w:p>
        </w:tc>
        <w:tc>
          <w:tcPr>
            <w:tcW w:w="270" w:type="dxa"/>
            <w:vAlign w:val="bottom"/>
          </w:tcPr>
          <w:p w14:paraId="57FBC2A1" w14:textId="47182379" w:rsidR="002A04F8" w:rsidRPr="00F253B3" w:rsidRDefault="002A04F8" w:rsidP="00F26462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667A65" w14:textId="58AB9300" w:rsidR="002A04F8" w:rsidRPr="00F253B3" w:rsidRDefault="00063C67" w:rsidP="00811CC7">
            <w:pPr>
              <w:pStyle w:val="acctfourfigures"/>
              <w:tabs>
                <w:tab w:val="clear" w:pos="765"/>
                <w:tab w:val="decimal" w:pos="475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67261B7" w14:textId="1B77AA43" w:rsidR="002A04F8" w:rsidRPr="00F253B3" w:rsidRDefault="002A04F8" w:rsidP="00F26462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1B680D" w14:textId="361DE786" w:rsidR="002A04F8" w:rsidRPr="00F253B3" w:rsidRDefault="00063C67" w:rsidP="00811CC7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8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F736188" w14:textId="6F7513EA" w:rsidR="002A04F8" w:rsidRPr="00F253B3" w:rsidRDefault="002A04F8" w:rsidP="00F26462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71A20E" w14:textId="09967DE3" w:rsidR="002A04F8" w:rsidRPr="00F253B3" w:rsidRDefault="00063C67" w:rsidP="00811CC7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A62D277" w14:textId="71261E44" w:rsidR="002A04F8" w:rsidRPr="00F253B3" w:rsidRDefault="002A04F8" w:rsidP="00F26462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312833" w14:textId="7FA639D5" w:rsidR="002A04F8" w:rsidRPr="00FE27EF" w:rsidRDefault="00063C67" w:rsidP="00811CC7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E007DD" w14:textId="214208F0" w:rsidR="002A04F8" w:rsidRPr="00F253B3" w:rsidRDefault="002A04F8" w:rsidP="00F26462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9A933B" w14:textId="1769CE25" w:rsidR="002A04F8" w:rsidRPr="00F253B3" w:rsidRDefault="00063C67" w:rsidP="00811CC7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20F387F" w14:textId="6551E93E" w:rsidR="002A04F8" w:rsidRPr="00F253B3" w:rsidRDefault="002A04F8" w:rsidP="00F26462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CF70F7E" w14:textId="04D4EEAB" w:rsidR="002A04F8" w:rsidRPr="00FE27EF" w:rsidRDefault="00063C67" w:rsidP="00811CC7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sz w:val="24"/>
                <w:szCs w:val="24"/>
              </w:rPr>
              <w:t>364</w:t>
            </w:r>
          </w:p>
        </w:tc>
      </w:tr>
      <w:tr w:rsidR="00063C67" w:rsidRPr="00F253B3" w14:paraId="5B6D94B3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5EF653B4" w14:textId="73673BDF" w:rsidR="00063C67" w:rsidRPr="00F253B3" w:rsidRDefault="00063C67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  <w:vAlign w:val="bottom"/>
          </w:tcPr>
          <w:p w14:paraId="2AF6141E" w14:textId="3F359C94" w:rsidR="00063C67" w:rsidRPr="00F253B3" w:rsidRDefault="00063C67" w:rsidP="00BA68C7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D6E9E76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C1ED5B" w14:textId="3C96D775" w:rsidR="00063C67" w:rsidRPr="00F253B3" w:rsidRDefault="00063C67" w:rsidP="00BA68C7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5BBA9C1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6C27F4" w14:textId="4AE62ACF" w:rsidR="00063C67" w:rsidRPr="00F253B3" w:rsidRDefault="00063C67" w:rsidP="00FE27EF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F45A97D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83DED2" w14:textId="64163CD4" w:rsidR="00063C67" w:rsidRPr="00F253B3" w:rsidRDefault="00063C67" w:rsidP="0061078C">
            <w:pPr>
              <w:pStyle w:val="acctfourfigures"/>
              <w:tabs>
                <w:tab w:val="clear" w:pos="765"/>
                <w:tab w:val="decimal" w:pos="562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4082A42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849E524" w14:textId="16291244" w:rsidR="00063C67" w:rsidRPr="00F253B3" w:rsidRDefault="00063C67" w:rsidP="006F65F3">
            <w:pPr>
              <w:pStyle w:val="acctfourfigures"/>
              <w:tabs>
                <w:tab w:val="clear" w:pos="765"/>
                <w:tab w:val="decimal" w:pos="475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5E874A2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CF73E5" w14:textId="5C2D6FF6" w:rsidR="00063C67" w:rsidRPr="00F253B3" w:rsidRDefault="00063C67" w:rsidP="00DE2AF7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8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E9DFA93" w14:textId="7B2E142E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A29FE9" w14:textId="3C4E1554" w:rsidR="00063C67" w:rsidRPr="00F253B3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(13,930)</w:t>
            </w:r>
          </w:p>
        </w:tc>
        <w:tc>
          <w:tcPr>
            <w:tcW w:w="270" w:type="dxa"/>
            <w:vAlign w:val="bottom"/>
          </w:tcPr>
          <w:p w14:paraId="72DD848F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3356C3" w14:textId="48BDA5C6" w:rsidR="00063C67" w:rsidRPr="00F253B3" w:rsidRDefault="00063C67" w:rsidP="00F27DAA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7945792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F068FD" w14:textId="6B5D1D13" w:rsidR="00063C67" w:rsidRPr="00F253B3" w:rsidRDefault="00063C67" w:rsidP="003A119E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1F8696F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1F191A6" w14:textId="4036777B" w:rsidR="00063C67" w:rsidRPr="00FE27EF" w:rsidRDefault="00063C67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sz w:val="24"/>
                <w:szCs w:val="24"/>
              </w:rPr>
              <w:t>(13,930)</w:t>
            </w:r>
          </w:p>
        </w:tc>
      </w:tr>
      <w:tr w:rsidR="00063C67" w:rsidRPr="00F253B3" w14:paraId="32C2D591" w14:textId="77777777" w:rsidTr="003A119E">
        <w:trPr>
          <w:trHeight w:hRule="exact" w:val="346"/>
        </w:trPr>
        <w:tc>
          <w:tcPr>
            <w:tcW w:w="2250" w:type="dxa"/>
            <w:vAlign w:val="bottom"/>
          </w:tcPr>
          <w:p w14:paraId="78BA3751" w14:textId="7517DBDD" w:rsidR="00063C67" w:rsidRPr="00F253B3" w:rsidRDefault="00063C67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โอนเปลี่ยนแปลง</w:t>
            </w:r>
            <w:r w:rsidRPr="00F253B3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สถานะเงินลงทุน</w:t>
            </w:r>
          </w:p>
          <w:p w14:paraId="1AE90C7F" w14:textId="77777777" w:rsidR="00063C67" w:rsidRPr="00F253B3" w:rsidRDefault="00063C67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inorHAnsi" w:hAnsiTheme="minorHAnsi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9913787" w14:textId="06C4A0BA" w:rsidR="00063C67" w:rsidRPr="00F253B3" w:rsidRDefault="00063C67" w:rsidP="00BA68C7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30C3C9D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7E3592" w14:textId="3B4EC79B" w:rsidR="00063C67" w:rsidRPr="00F253B3" w:rsidRDefault="00063C67" w:rsidP="00BA68C7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(749)</w:t>
            </w:r>
          </w:p>
        </w:tc>
        <w:tc>
          <w:tcPr>
            <w:tcW w:w="270" w:type="dxa"/>
            <w:vAlign w:val="bottom"/>
          </w:tcPr>
          <w:p w14:paraId="5FD9D00B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0F2411" w14:textId="1292C6F1" w:rsidR="00063C67" w:rsidRPr="00F253B3" w:rsidRDefault="00063C67" w:rsidP="00FE27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(8,298)</w:t>
            </w:r>
          </w:p>
        </w:tc>
        <w:tc>
          <w:tcPr>
            <w:tcW w:w="270" w:type="dxa"/>
            <w:vAlign w:val="bottom"/>
          </w:tcPr>
          <w:p w14:paraId="59E7737F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46A861" w14:textId="2095AAEF" w:rsidR="00063C67" w:rsidRPr="00F253B3" w:rsidRDefault="00063C67" w:rsidP="0061078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(5,308)</w:t>
            </w:r>
          </w:p>
        </w:tc>
        <w:tc>
          <w:tcPr>
            <w:tcW w:w="270" w:type="dxa"/>
            <w:vAlign w:val="bottom"/>
          </w:tcPr>
          <w:p w14:paraId="74B65186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627C0A" w14:textId="6DA8B9D9" w:rsidR="00063C67" w:rsidRPr="00F253B3" w:rsidRDefault="00063C67" w:rsidP="00FE27E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(416)</w:t>
            </w:r>
          </w:p>
        </w:tc>
        <w:tc>
          <w:tcPr>
            <w:tcW w:w="270" w:type="dxa"/>
            <w:vAlign w:val="bottom"/>
          </w:tcPr>
          <w:p w14:paraId="0A3D56F0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3CFDB7" w14:textId="00075806" w:rsidR="00063C67" w:rsidRPr="00F253B3" w:rsidRDefault="00063C67" w:rsidP="00DE2AF7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8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4DE4F17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8CF7B3" w14:textId="717864B0" w:rsidR="00063C67" w:rsidRPr="00F253B3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(274,840)</w:t>
            </w:r>
          </w:p>
        </w:tc>
        <w:tc>
          <w:tcPr>
            <w:tcW w:w="270" w:type="dxa"/>
            <w:vAlign w:val="bottom"/>
          </w:tcPr>
          <w:p w14:paraId="6E077FC4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BD7811" w14:textId="74D407BB" w:rsidR="00063C67" w:rsidRPr="00F253B3" w:rsidRDefault="00063C67" w:rsidP="00F27DAA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FB3F35F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8C837D" w14:textId="6A7DD040" w:rsidR="00063C67" w:rsidRPr="00F253B3" w:rsidRDefault="00063C67" w:rsidP="003A119E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A9D358A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C1BD4E2" w14:textId="6256EB96" w:rsidR="00063C67" w:rsidRPr="00FE27EF" w:rsidRDefault="00063C67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sz w:val="24"/>
                <w:szCs w:val="24"/>
              </w:rPr>
              <w:t>(289,611)</w:t>
            </w:r>
          </w:p>
        </w:tc>
      </w:tr>
      <w:tr w:rsidR="00063C67" w:rsidRPr="00F253B3" w14:paraId="6D0937FA" w14:textId="77777777" w:rsidTr="003A119E">
        <w:trPr>
          <w:trHeight w:hRule="exact" w:val="346"/>
        </w:trPr>
        <w:tc>
          <w:tcPr>
            <w:tcW w:w="2250" w:type="dxa"/>
            <w:vAlign w:val="bottom"/>
          </w:tcPr>
          <w:p w14:paraId="5EBA73C5" w14:textId="6940CBD3" w:rsidR="00063C67" w:rsidRPr="00F253B3" w:rsidRDefault="00063C67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/>
                <w:b/>
                <w:bCs/>
                <w:spacing w:val="-6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1F84102" w14:textId="4056B392" w:rsidR="00063C67" w:rsidRPr="00F253B3" w:rsidRDefault="00063C67" w:rsidP="00BA68C7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BE2A78C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4253B7" w14:textId="584C5A0D" w:rsidR="00063C67" w:rsidRPr="00F253B3" w:rsidRDefault="00063C67" w:rsidP="00BA68C7">
            <w:pPr>
              <w:pStyle w:val="acctfourfigures"/>
              <w:tabs>
                <w:tab w:val="clear" w:pos="765"/>
                <w:tab w:val="decimal" w:pos="665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92739D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56A2999" w14:textId="23E6B716" w:rsidR="00063C67" w:rsidRPr="00F253B3" w:rsidRDefault="00063C67" w:rsidP="00FE27EF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CAAB13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11BF3C" w14:textId="28CB50B7" w:rsidR="00063C67" w:rsidRPr="00F253B3" w:rsidRDefault="00063C67" w:rsidP="0061078C">
            <w:pPr>
              <w:pStyle w:val="acctfourfigures"/>
              <w:tabs>
                <w:tab w:val="clear" w:pos="765"/>
                <w:tab w:val="decimal" w:pos="562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9E237A3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7D560F" w14:textId="7CEEAC52" w:rsidR="00063C67" w:rsidRPr="00F253B3" w:rsidRDefault="00063C67" w:rsidP="006F65F3">
            <w:pPr>
              <w:pStyle w:val="acctfourfigures"/>
              <w:tabs>
                <w:tab w:val="clear" w:pos="765"/>
                <w:tab w:val="decimal" w:pos="475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15B6261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D9F07D" w14:textId="5EB81940" w:rsidR="00063C67" w:rsidRPr="00F253B3" w:rsidRDefault="00901489" w:rsidP="00901489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8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EBCFA9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8A87F2" w14:textId="32BBA0CF" w:rsidR="00063C67" w:rsidRPr="00F253B3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34,409</w:t>
            </w:r>
          </w:p>
        </w:tc>
        <w:tc>
          <w:tcPr>
            <w:tcW w:w="270" w:type="dxa"/>
            <w:vAlign w:val="bottom"/>
          </w:tcPr>
          <w:p w14:paraId="128E2AEE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11A208" w14:textId="0539975C" w:rsidR="00063C67" w:rsidRPr="00F253B3" w:rsidRDefault="00063C67" w:rsidP="00F27DAA">
            <w:pPr>
              <w:pStyle w:val="acctfourfigures"/>
              <w:tabs>
                <w:tab w:val="clear" w:pos="765"/>
                <w:tab w:val="decimal" w:pos="446"/>
              </w:tabs>
              <w:spacing w:line="340" w:lineRule="exact"/>
              <w:ind w:right="-101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682083E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82E566" w14:textId="24D89F24" w:rsidR="00063C67" w:rsidRPr="00FF7FBC" w:rsidRDefault="00063C67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</w:rPr>
            </w:pPr>
            <w:r w:rsidRPr="00FF7FBC">
              <w:rPr>
                <w:rFonts w:asciiTheme="minorHAnsi" w:hAnsiTheme="minorHAnsi" w:cstheme="minorHAnsi"/>
                <w:sz w:val="24"/>
                <w:szCs w:val="24"/>
              </w:rPr>
              <w:t>87,726</w:t>
            </w:r>
          </w:p>
        </w:tc>
        <w:tc>
          <w:tcPr>
            <w:tcW w:w="270" w:type="dxa"/>
            <w:vAlign w:val="bottom"/>
          </w:tcPr>
          <w:p w14:paraId="49A760B5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535D3C0" w14:textId="59E170B5" w:rsidR="00063C67" w:rsidRPr="00F253B3" w:rsidRDefault="00063C67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sz w:val="24"/>
                <w:szCs w:val="24"/>
                <w:lang w:bidi="th-TH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125,</w:t>
            </w:r>
            <w:r w:rsidR="00BD54D6" w:rsidRPr="00BD54D6">
              <w:rPr>
                <w:rFonts w:asciiTheme="minorHAnsi" w:hAnsiTheme="minorHAnsi" w:cstheme="minorHAnsi" w:hint="cs"/>
                <w:sz w:val="24"/>
                <w:szCs w:val="24"/>
                <w:lang w:val="en-US" w:bidi="th-TH"/>
              </w:rPr>
              <w:t>135</w:t>
            </w:r>
          </w:p>
        </w:tc>
      </w:tr>
      <w:tr w:rsidR="00063C67" w:rsidRPr="00F253B3" w14:paraId="476EC8E5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7787F1FD" w14:textId="3056926F" w:rsidR="00063C67" w:rsidRPr="00F253B3" w:rsidRDefault="00063C67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253B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253B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F253B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253B3">
              <w:rPr>
                <w:rFonts w:asciiTheme="minorHAnsi" w:hAnsiTheme="minorHAnsi" w:cstheme="minorHAnsi" w:hint="cs"/>
                <w:b/>
                <w:bCs/>
                <w:sz w:val="24"/>
                <w:szCs w:val="24"/>
              </w:rPr>
              <w:t>256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B80B4" w14:textId="61BB4BDA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1,666</w:t>
            </w:r>
          </w:p>
        </w:tc>
        <w:tc>
          <w:tcPr>
            <w:tcW w:w="270" w:type="dxa"/>
            <w:vAlign w:val="bottom"/>
          </w:tcPr>
          <w:p w14:paraId="126554BB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04D85" w14:textId="7CB02F24" w:rsidR="00063C67" w:rsidRPr="00FE27EF" w:rsidRDefault="00063C67" w:rsidP="00BA68C7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70" w:type="dxa"/>
            <w:vAlign w:val="bottom"/>
          </w:tcPr>
          <w:p w14:paraId="735ABB02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537CE" w14:textId="31AE3E67" w:rsidR="00063C67" w:rsidRPr="00F253B3" w:rsidRDefault="00063C67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6,585</w:t>
            </w:r>
          </w:p>
        </w:tc>
        <w:tc>
          <w:tcPr>
            <w:tcW w:w="270" w:type="dxa"/>
            <w:vAlign w:val="bottom"/>
          </w:tcPr>
          <w:p w14:paraId="7AFAD23E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090D5" w14:textId="05AF22A5" w:rsidR="00063C67" w:rsidRPr="00FE27EF" w:rsidRDefault="00063C67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21,819</w:t>
            </w:r>
          </w:p>
        </w:tc>
        <w:tc>
          <w:tcPr>
            <w:tcW w:w="270" w:type="dxa"/>
            <w:vAlign w:val="bottom"/>
          </w:tcPr>
          <w:p w14:paraId="2AA0FC0B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20277" w14:textId="4293B18D" w:rsidR="00063C67" w:rsidRPr="00F253B3" w:rsidRDefault="00063C67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3,733</w:t>
            </w:r>
          </w:p>
        </w:tc>
        <w:tc>
          <w:tcPr>
            <w:tcW w:w="270" w:type="dxa"/>
            <w:vAlign w:val="bottom"/>
          </w:tcPr>
          <w:p w14:paraId="6B559294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521A4" w14:textId="733B693C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370,047</w:t>
            </w:r>
          </w:p>
        </w:tc>
        <w:tc>
          <w:tcPr>
            <w:tcW w:w="270" w:type="dxa"/>
            <w:vAlign w:val="bottom"/>
          </w:tcPr>
          <w:p w14:paraId="0D485D62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3330C" w14:textId="3DBF7CCD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93,205</w:t>
            </w:r>
          </w:p>
        </w:tc>
        <w:tc>
          <w:tcPr>
            <w:tcW w:w="270" w:type="dxa"/>
            <w:vAlign w:val="bottom"/>
          </w:tcPr>
          <w:p w14:paraId="433A20E9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D6469" w14:textId="3814774C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12,061</w:t>
            </w:r>
          </w:p>
        </w:tc>
        <w:tc>
          <w:tcPr>
            <w:tcW w:w="270" w:type="dxa"/>
            <w:vAlign w:val="bottom"/>
          </w:tcPr>
          <w:p w14:paraId="24D1DADA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59458" w14:textId="27FFFB92" w:rsidR="00063C67" w:rsidRPr="00FE27EF" w:rsidRDefault="00063C67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92,133</w:t>
            </w:r>
          </w:p>
        </w:tc>
        <w:tc>
          <w:tcPr>
            <w:tcW w:w="270" w:type="dxa"/>
            <w:vAlign w:val="bottom"/>
          </w:tcPr>
          <w:p w14:paraId="33D8C1D2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06491" w14:textId="080107FD" w:rsidR="00063C67" w:rsidRPr="00FE27EF" w:rsidRDefault="00063C67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601,260</w:t>
            </w:r>
          </w:p>
        </w:tc>
      </w:tr>
      <w:tr w:rsidR="00063C67" w:rsidRPr="00F253B3" w14:paraId="36F38F96" w14:textId="77777777" w:rsidTr="003A119E">
        <w:trPr>
          <w:trHeight w:hRule="exact" w:val="274"/>
        </w:trPr>
        <w:tc>
          <w:tcPr>
            <w:tcW w:w="2250" w:type="dxa"/>
            <w:vAlign w:val="bottom"/>
          </w:tcPr>
          <w:p w14:paraId="001DD834" w14:textId="77777777" w:rsidR="00063C67" w:rsidRPr="00F253B3" w:rsidRDefault="00063C67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3FC02A8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FEB09D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CA471D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170BE9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430C474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ED9C0A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87F5E2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F0DF87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CBC24C5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DB7487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6124C84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0E25E4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D06FAC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58FD24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F417E3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450FB9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E78DEC8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078FCD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53246996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063C67" w:rsidRPr="00F253B3" w14:paraId="5A829AD0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38D83D24" w14:textId="77777777" w:rsidR="00063C67" w:rsidRPr="00F253B3" w:rsidRDefault="00063C67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>มูลค่าสุทธิ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ทาง</w:t>
            </w:r>
            <w:r w:rsidRPr="00F253B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>บัญชี</w:t>
            </w:r>
          </w:p>
        </w:tc>
        <w:tc>
          <w:tcPr>
            <w:tcW w:w="900" w:type="dxa"/>
            <w:vAlign w:val="bottom"/>
          </w:tcPr>
          <w:p w14:paraId="5AAE6B23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510E7B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A56CAE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4753E9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6ADF7E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0CDA69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23CEE1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35"/>
                <w:tab w:val="decimal" w:pos="790"/>
              </w:tabs>
              <w:spacing w:line="340" w:lineRule="exact"/>
              <w:ind w:right="-19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C45452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E3ABAD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3DD62E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4E5D61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6134B1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2F5E10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387E15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499F40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6F6039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ACB3BDB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C40F89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994BF7A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063C67" w:rsidRPr="00F253B3" w14:paraId="75B8C7E4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5F7A0231" w14:textId="53DDAB43" w:rsidR="00063C67" w:rsidRPr="00F253B3" w:rsidRDefault="00063C67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31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  <w:vAlign w:val="bottom"/>
          </w:tcPr>
          <w:p w14:paraId="66B2E977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B367FF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A9A5D0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84ADFED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7D45E3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EEF78B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9B86C8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35"/>
                <w:tab w:val="decimal" w:pos="790"/>
              </w:tabs>
              <w:spacing w:line="340" w:lineRule="exact"/>
              <w:ind w:right="-19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8E8718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E14E6F" w14:textId="340B19AF" w:rsidR="00063C67" w:rsidRPr="00F253B3" w:rsidRDefault="00063C67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8A99F7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4187EE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086352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D6FA8F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571B82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C74915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4B7209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E62A115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CA65FD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17B78011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063C67" w:rsidRPr="00F253B3" w14:paraId="5A341FB9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4CD96D1D" w14:textId="70E246B6" w:rsidR="00063C67" w:rsidRPr="00AE2C60" w:rsidRDefault="00063C67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="Angsana New" w:hAnsi="Angsana New"/>
                <w:sz w:val="24"/>
                <w:szCs w:val="24"/>
                <w:cs/>
              </w:rPr>
            </w:pPr>
            <w:r w:rsidRPr="00AE2C60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ภายใต้กรรมสิทธิ์ของ</w:t>
            </w:r>
            <w:r w:rsidRPr="00AE2C60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กลุ่ม</w:t>
            </w:r>
            <w:r w:rsidRPr="00AE2C60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C3BD1F8" w14:textId="5BB7C812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92,853</w:t>
            </w:r>
          </w:p>
        </w:tc>
        <w:tc>
          <w:tcPr>
            <w:tcW w:w="270" w:type="dxa"/>
            <w:vAlign w:val="bottom"/>
          </w:tcPr>
          <w:p w14:paraId="2DF2E82B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AC181A0" w14:textId="29FB8DB6" w:rsidR="00063C67" w:rsidRPr="00FE27EF" w:rsidRDefault="00063C67" w:rsidP="00BA68C7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32,826</w:t>
            </w:r>
          </w:p>
        </w:tc>
        <w:tc>
          <w:tcPr>
            <w:tcW w:w="270" w:type="dxa"/>
            <w:vAlign w:val="bottom"/>
          </w:tcPr>
          <w:p w14:paraId="4C96C651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F43008B" w14:textId="4C41B476" w:rsidR="00063C67" w:rsidRPr="00F253B3" w:rsidRDefault="00063C67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21,478</w:t>
            </w:r>
          </w:p>
        </w:tc>
        <w:tc>
          <w:tcPr>
            <w:tcW w:w="270" w:type="dxa"/>
            <w:vAlign w:val="bottom"/>
          </w:tcPr>
          <w:p w14:paraId="5878BCA5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AE9F237" w14:textId="2D59715D" w:rsidR="00063C67" w:rsidRPr="00FE27EF" w:rsidRDefault="00063C67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139,271</w:t>
            </w:r>
          </w:p>
        </w:tc>
        <w:tc>
          <w:tcPr>
            <w:tcW w:w="270" w:type="dxa"/>
            <w:vAlign w:val="bottom"/>
          </w:tcPr>
          <w:p w14:paraId="6BFDED83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78DAA03" w14:textId="5E823F22" w:rsidR="00063C67" w:rsidRPr="00F253B3" w:rsidRDefault="00063C67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5,180</w:t>
            </w:r>
          </w:p>
        </w:tc>
        <w:tc>
          <w:tcPr>
            <w:tcW w:w="270" w:type="dxa"/>
            <w:vAlign w:val="bottom"/>
          </w:tcPr>
          <w:p w14:paraId="60BFEC76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DDF4DA0" w14:textId="7C64BB44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68,002</w:t>
            </w:r>
          </w:p>
        </w:tc>
        <w:tc>
          <w:tcPr>
            <w:tcW w:w="270" w:type="dxa"/>
            <w:vAlign w:val="bottom"/>
          </w:tcPr>
          <w:p w14:paraId="3AB1B609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EA158FA" w14:textId="58BE8E43" w:rsidR="00063C67" w:rsidRPr="00FE27EF" w:rsidRDefault="00785378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443</w:t>
            </w:r>
            <w:r w:rsidR="00063C67"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609</w:t>
            </w:r>
          </w:p>
        </w:tc>
        <w:tc>
          <w:tcPr>
            <w:tcW w:w="270" w:type="dxa"/>
            <w:vAlign w:val="bottom"/>
          </w:tcPr>
          <w:p w14:paraId="1EDF4344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245660" w14:textId="0865882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10,783</w:t>
            </w:r>
          </w:p>
        </w:tc>
        <w:tc>
          <w:tcPr>
            <w:tcW w:w="270" w:type="dxa"/>
            <w:vAlign w:val="bottom"/>
          </w:tcPr>
          <w:p w14:paraId="6B12966F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3222060" w14:textId="2A367543" w:rsidR="00063C67" w:rsidRPr="00FE27EF" w:rsidRDefault="00785378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399</w:t>
            </w:r>
            <w:r w:rsidR="00063C67"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124</w:t>
            </w:r>
          </w:p>
        </w:tc>
        <w:tc>
          <w:tcPr>
            <w:tcW w:w="270" w:type="dxa"/>
            <w:vAlign w:val="bottom"/>
          </w:tcPr>
          <w:p w14:paraId="0F40ED0D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48D2CDF6" w14:textId="74903E2C" w:rsidR="00063C67" w:rsidRPr="00FE27EF" w:rsidRDefault="00063C67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1,213,126</w:t>
            </w:r>
          </w:p>
        </w:tc>
      </w:tr>
      <w:tr w:rsidR="00063C67" w:rsidRPr="00F253B3" w14:paraId="6E056030" w14:textId="77777777" w:rsidTr="003A119E">
        <w:trPr>
          <w:trHeight w:hRule="exact" w:val="255"/>
        </w:trPr>
        <w:tc>
          <w:tcPr>
            <w:tcW w:w="2250" w:type="dxa"/>
            <w:vAlign w:val="bottom"/>
          </w:tcPr>
          <w:p w14:paraId="1CB1CF61" w14:textId="77777777" w:rsidR="00063C67" w:rsidRPr="00F253B3" w:rsidRDefault="00063C67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C6D878A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F5A807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B3BE7CA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3802A8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3CAAB70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1FE1AB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F21523B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5C9E09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827C22C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50D20C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F96FBCF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473227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C5BE90B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0833E6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EBBBD6B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5E9AEB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F6A1C89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D59493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vAlign w:val="bottom"/>
          </w:tcPr>
          <w:p w14:paraId="70B1BF50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063C67" w:rsidRPr="00F253B3" w14:paraId="3C532E7F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5F4802A7" w14:textId="2EDA5D2F" w:rsidR="00063C67" w:rsidRPr="00F253B3" w:rsidRDefault="00063C67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31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253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689AAC30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CCA061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317525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67BFFE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3D4BEB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962548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20E364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9C061EC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798F7A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81EEA6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AD1A0B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CCD344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D1A52E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BAA882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DF520E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5B99DC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2A5E4B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704720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739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4" w:type="dxa"/>
            <w:vAlign w:val="bottom"/>
          </w:tcPr>
          <w:p w14:paraId="51657555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063C67" w:rsidRPr="00F253B3" w14:paraId="287F95FB" w14:textId="77777777" w:rsidTr="003A119E">
        <w:trPr>
          <w:trHeight w:hRule="exact" w:val="340"/>
        </w:trPr>
        <w:tc>
          <w:tcPr>
            <w:tcW w:w="2250" w:type="dxa"/>
            <w:vAlign w:val="bottom"/>
          </w:tcPr>
          <w:p w14:paraId="5E2B9833" w14:textId="77777777" w:rsidR="00063C67" w:rsidRPr="00AE2C60" w:rsidRDefault="00063C67" w:rsidP="00FE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6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AE2C60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ภายใต้กรรมสิทธิ์ของ</w:t>
            </w:r>
            <w:r w:rsidRPr="00AE2C60">
              <w:rPr>
                <w:rFonts w:asciiTheme="minorHAnsi" w:hAnsiTheme="minorHAnsi" w:hint="cs"/>
                <w:spacing w:val="-6"/>
                <w:sz w:val="24"/>
                <w:szCs w:val="24"/>
                <w:cs/>
              </w:rPr>
              <w:t>กลุ่ม</w:t>
            </w:r>
            <w:r w:rsidRPr="00AE2C60">
              <w:rPr>
                <w:rFonts w:asciiTheme="minorHAnsi" w:hAnsiTheme="minorHAnsi"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97AC31B" w14:textId="2E84F3FA" w:rsidR="00063C67" w:rsidRPr="00FE27EF" w:rsidRDefault="00E308BE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92,853</w:t>
            </w:r>
          </w:p>
        </w:tc>
        <w:tc>
          <w:tcPr>
            <w:tcW w:w="270" w:type="dxa"/>
            <w:vAlign w:val="bottom"/>
          </w:tcPr>
          <w:p w14:paraId="059BAFD7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0B57417" w14:textId="189A0B65" w:rsidR="00063C67" w:rsidRPr="00FE27EF" w:rsidRDefault="00E308BE" w:rsidP="00BA68C7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12,427</w:t>
            </w:r>
          </w:p>
        </w:tc>
        <w:tc>
          <w:tcPr>
            <w:tcW w:w="270" w:type="dxa"/>
            <w:vAlign w:val="bottom"/>
          </w:tcPr>
          <w:p w14:paraId="0C337DE9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E72082C" w14:textId="4A6BE7AE" w:rsidR="00063C67" w:rsidRPr="00F253B3" w:rsidRDefault="00E308BE" w:rsidP="00FE27EF">
            <w:pPr>
              <w:pStyle w:val="acctfourfigures"/>
              <w:tabs>
                <w:tab w:val="clear" w:pos="765"/>
                <w:tab w:val="decimal" w:pos="728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4,783</w:t>
            </w:r>
          </w:p>
        </w:tc>
        <w:tc>
          <w:tcPr>
            <w:tcW w:w="270" w:type="dxa"/>
            <w:vAlign w:val="bottom"/>
          </w:tcPr>
          <w:p w14:paraId="67B0401F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F98D1AE" w14:textId="74E09E24" w:rsidR="00063C67" w:rsidRPr="00FE27EF" w:rsidRDefault="00E308BE" w:rsidP="00FE27EF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127,413</w:t>
            </w:r>
          </w:p>
        </w:tc>
        <w:tc>
          <w:tcPr>
            <w:tcW w:w="270" w:type="dxa"/>
            <w:vAlign w:val="bottom"/>
          </w:tcPr>
          <w:p w14:paraId="54B0FA0B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4755F53" w14:textId="0908947D" w:rsidR="00063C67" w:rsidRPr="00F253B3" w:rsidRDefault="00E308BE" w:rsidP="00FE27EF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  <w:t>180</w:t>
            </w:r>
          </w:p>
        </w:tc>
        <w:tc>
          <w:tcPr>
            <w:tcW w:w="270" w:type="dxa"/>
            <w:vAlign w:val="bottom"/>
          </w:tcPr>
          <w:p w14:paraId="45D6B923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9894037" w14:textId="7C750013" w:rsidR="00063C67" w:rsidRPr="00FE27EF" w:rsidRDefault="00E308BE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40,568</w:t>
            </w:r>
          </w:p>
        </w:tc>
        <w:tc>
          <w:tcPr>
            <w:tcW w:w="270" w:type="dxa"/>
            <w:vAlign w:val="bottom"/>
          </w:tcPr>
          <w:p w14:paraId="01716948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E0A6D3" w14:textId="104A9155" w:rsidR="00063C67" w:rsidRPr="00FE27EF" w:rsidRDefault="00E308BE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1,314</w:t>
            </w:r>
          </w:p>
        </w:tc>
        <w:tc>
          <w:tcPr>
            <w:tcW w:w="270" w:type="dxa"/>
            <w:vAlign w:val="bottom"/>
          </w:tcPr>
          <w:p w14:paraId="236CEB49" w14:textId="77777777" w:rsidR="00063C67" w:rsidRPr="00F253B3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48B0D7D" w14:textId="78DCD2C9" w:rsidR="00063C67" w:rsidRPr="00FE27EF" w:rsidRDefault="00E308BE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9,625</w:t>
            </w:r>
          </w:p>
        </w:tc>
        <w:tc>
          <w:tcPr>
            <w:tcW w:w="270" w:type="dxa"/>
            <w:vAlign w:val="bottom"/>
          </w:tcPr>
          <w:p w14:paraId="05913035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DF312C8" w14:textId="5003E664" w:rsidR="00063C67" w:rsidRPr="00FE27EF" w:rsidRDefault="00E308BE" w:rsidP="00FE27EF">
            <w:pPr>
              <w:pStyle w:val="acctfourfigures"/>
              <w:tabs>
                <w:tab w:val="clear" w:pos="765"/>
                <w:tab w:val="decimal" w:pos="683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83,202</w:t>
            </w:r>
          </w:p>
        </w:tc>
        <w:tc>
          <w:tcPr>
            <w:tcW w:w="270" w:type="dxa"/>
            <w:vAlign w:val="bottom"/>
          </w:tcPr>
          <w:p w14:paraId="61245EF7" w14:textId="77777777" w:rsidR="00063C67" w:rsidRPr="00FE27EF" w:rsidRDefault="00063C67" w:rsidP="00FE27EF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-106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4B5C218A" w14:textId="7476F00C" w:rsidR="00063C67" w:rsidRPr="00FE27EF" w:rsidRDefault="00E308BE" w:rsidP="00FE27EF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19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E27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372,365</w:t>
            </w:r>
          </w:p>
        </w:tc>
      </w:tr>
    </w:tbl>
    <w:tbl>
      <w:tblPr>
        <w:tblW w:w="140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22"/>
        <w:gridCol w:w="1033"/>
        <w:gridCol w:w="251"/>
        <w:gridCol w:w="1035"/>
        <w:gridCol w:w="251"/>
        <w:gridCol w:w="1035"/>
        <w:gridCol w:w="251"/>
        <w:gridCol w:w="1035"/>
        <w:gridCol w:w="251"/>
        <w:gridCol w:w="27"/>
        <w:gridCol w:w="1008"/>
        <w:gridCol w:w="27"/>
        <w:gridCol w:w="224"/>
        <w:gridCol w:w="27"/>
        <w:gridCol w:w="1008"/>
        <w:gridCol w:w="27"/>
        <w:gridCol w:w="224"/>
        <w:gridCol w:w="27"/>
        <w:gridCol w:w="1008"/>
        <w:gridCol w:w="27"/>
        <w:gridCol w:w="224"/>
        <w:gridCol w:w="27"/>
        <w:gridCol w:w="1108"/>
        <w:gridCol w:w="14"/>
        <w:gridCol w:w="28"/>
      </w:tblGrid>
      <w:tr w:rsidR="004A38C0" w:rsidRPr="00F253B3" w14:paraId="36789E46" w14:textId="77777777" w:rsidTr="00522279">
        <w:trPr>
          <w:gridAfter w:val="1"/>
          <w:wAfter w:w="28" w:type="dxa"/>
          <w:trHeight w:val="389"/>
          <w:tblHeader/>
        </w:trPr>
        <w:tc>
          <w:tcPr>
            <w:tcW w:w="3922" w:type="dxa"/>
            <w:shd w:val="clear" w:color="auto" w:fill="FFFFFF" w:themeFill="background1"/>
            <w:vAlign w:val="bottom"/>
          </w:tcPr>
          <w:p w14:paraId="6CB8E864" w14:textId="2F4C4F89" w:rsidR="004A38C0" w:rsidRPr="00F253B3" w:rsidRDefault="004A38C0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149" w:type="dxa"/>
            <w:gridSpan w:val="23"/>
            <w:shd w:val="clear" w:color="auto" w:fill="FFFFFF" w:themeFill="background1"/>
            <w:vAlign w:val="bottom"/>
          </w:tcPr>
          <w:p w14:paraId="2C8EC170" w14:textId="388E738F" w:rsidR="004A38C0" w:rsidRPr="00F253B3" w:rsidRDefault="004A38C0" w:rsidP="005D1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i/>
                <w:iCs/>
                <w:color w:val="0000FF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bCs/>
                <w:sz w:val="28"/>
                <w:szCs w:val="28"/>
                <w:cs/>
              </w:rPr>
              <w:t>งบการเงิน</w:t>
            </w:r>
            <w:r w:rsidRPr="00F253B3">
              <w:rPr>
                <w:rFonts w:asciiTheme="minorHAnsi" w:hAnsiTheme="minorHAnsi" w:cstheme="minorHAns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C127B" w:rsidRPr="00F253B3" w14:paraId="5FC1AD99" w14:textId="77777777" w:rsidTr="00522279">
        <w:trPr>
          <w:gridAfter w:val="2"/>
          <w:wAfter w:w="42" w:type="dxa"/>
          <w:trHeight w:val="1509"/>
          <w:tblHeader/>
        </w:trPr>
        <w:tc>
          <w:tcPr>
            <w:tcW w:w="3922" w:type="dxa"/>
            <w:shd w:val="clear" w:color="auto" w:fill="FFFFFF" w:themeFill="background1"/>
            <w:vAlign w:val="bottom"/>
          </w:tcPr>
          <w:p w14:paraId="4C5CB061" w14:textId="77777777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6DC41DD5" w14:textId="77777777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left="-110"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 w:hint="cs"/>
                <w:sz w:val="28"/>
                <w:szCs w:val="28"/>
                <w:cs/>
              </w:rPr>
              <w:t>อาคารและ</w:t>
            </w:r>
          </w:p>
          <w:p w14:paraId="1AE767FC" w14:textId="17B970C3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left="-110"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51" w:type="dxa"/>
            <w:vAlign w:val="bottom"/>
          </w:tcPr>
          <w:p w14:paraId="3A8CF3DB" w14:textId="77777777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C73F312" w14:textId="77777777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51" w:type="dxa"/>
            <w:vAlign w:val="bottom"/>
          </w:tcPr>
          <w:p w14:paraId="1740E391" w14:textId="77777777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F66E5FA" w14:textId="7BE13986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 w:hint="cs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51" w:type="dxa"/>
            <w:vAlign w:val="bottom"/>
          </w:tcPr>
          <w:p w14:paraId="1991796B" w14:textId="77777777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CEBD04A" w14:textId="77777777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gridSpan w:val="2"/>
            <w:vAlign w:val="bottom"/>
          </w:tcPr>
          <w:p w14:paraId="7DA29F97" w14:textId="77777777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2D155AB" w14:textId="77777777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เครื่องรับชำระเงินอัตโนมัติ</w:t>
            </w:r>
          </w:p>
        </w:tc>
        <w:tc>
          <w:tcPr>
            <w:tcW w:w="251" w:type="dxa"/>
            <w:gridSpan w:val="2"/>
            <w:vAlign w:val="bottom"/>
          </w:tcPr>
          <w:p w14:paraId="13D07E08" w14:textId="77777777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0A2108B" w14:textId="77777777" w:rsidR="004A38C0" w:rsidRDefault="004A38C0" w:rsidP="004A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159F21B4" w14:textId="0457A002" w:rsidR="004A38C0" w:rsidRPr="00F253B3" w:rsidRDefault="004A38C0" w:rsidP="004A3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 w:right="-104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4A38C0">
              <w:rPr>
                <w:rFonts w:asciiTheme="minorHAnsi" w:hAnsiTheme="minorHAnsi" w:cstheme="minorHAnsi"/>
                <w:sz w:val="28"/>
                <w:szCs w:val="28"/>
                <w:cs/>
              </w:rPr>
              <w:t>เครื่องขายสินค้าอัตโนมัติ</w:t>
            </w:r>
          </w:p>
        </w:tc>
        <w:tc>
          <w:tcPr>
            <w:tcW w:w="251" w:type="dxa"/>
            <w:gridSpan w:val="2"/>
            <w:vAlign w:val="bottom"/>
          </w:tcPr>
          <w:p w14:paraId="1892D729" w14:textId="77777777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7613E46C" w14:textId="77777777" w:rsidR="004A38C0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4D45E2F" w14:textId="3993CC5D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สินทรัพย์ระหว่าง</w:t>
            </w:r>
          </w:p>
          <w:p w14:paraId="0893D14E" w14:textId="4F8E6563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51" w:type="dxa"/>
            <w:gridSpan w:val="2"/>
            <w:vAlign w:val="bottom"/>
          </w:tcPr>
          <w:p w14:paraId="29D1443A" w14:textId="77777777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C3322F6" w14:textId="65545753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FA6F76C" w14:textId="77777777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0D1128E" w14:textId="77777777" w:rsidR="004A38C0" w:rsidRPr="00F253B3" w:rsidRDefault="004A38C0" w:rsidP="00E8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รวม</w:t>
            </w:r>
          </w:p>
        </w:tc>
      </w:tr>
      <w:tr w:rsidR="009171DA" w:rsidRPr="00F253B3" w14:paraId="495ED29C" w14:textId="77777777" w:rsidTr="00522279">
        <w:trPr>
          <w:gridAfter w:val="1"/>
          <w:wAfter w:w="28" w:type="dxa"/>
          <w:trHeight w:val="287"/>
          <w:tblHeader/>
        </w:trPr>
        <w:tc>
          <w:tcPr>
            <w:tcW w:w="3922" w:type="dxa"/>
            <w:shd w:val="clear" w:color="auto" w:fill="FFFFFF" w:themeFill="background1"/>
            <w:vAlign w:val="bottom"/>
          </w:tcPr>
          <w:p w14:paraId="67E89AD8" w14:textId="77777777" w:rsidR="009171DA" w:rsidRPr="00F253B3" w:rsidRDefault="009171DA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49" w:type="dxa"/>
            <w:gridSpan w:val="23"/>
            <w:shd w:val="clear" w:color="auto" w:fill="FFFFFF" w:themeFill="background1"/>
            <w:vAlign w:val="bottom"/>
          </w:tcPr>
          <w:p w14:paraId="242DA285" w14:textId="5454F11F" w:rsidR="009171DA" w:rsidRPr="00F253B3" w:rsidRDefault="009171DA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127B" w:rsidRPr="00F253B3" w14:paraId="0BCDC1E4" w14:textId="77777777" w:rsidTr="00522279">
        <w:trPr>
          <w:gridAfter w:val="2"/>
          <w:wAfter w:w="42" w:type="dxa"/>
          <w:trHeight w:val="389"/>
        </w:trPr>
        <w:tc>
          <w:tcPr>
            <w:tcW w:w="3922" w:type="dxa"/>
            <w:vAlign w:val="bottom"/>
          </w:tcPr>
          <w:p w14:paraId="55C28363" w14:textId="77777777" w:rsidR="004A38C0" w:rsidRPr="00F253B3" w:rsidRDefault="004A38C0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36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033" w:type="dxa"/>
            <w:vAlign w:val="bottom"/>
          </w:tcPr>
          <w:p w14:paraId="22374934" w14:textId="76A9CBF4" w:rsidR="004A38C0" w:rsidRPr="00F253B3" w:rsidRDefault="004A38C0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E001A5F" w14:textId="77777777" w:rsidR="004A38C0" w:rsidRPr="00F253B3" w:rsidRDefault="004A38C0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500771F" w14:textId="77777777" w:rsidR="004A38C0" w:rsidRPr="00F253B3" w:rsidRDefault="004A38C0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DE6941D" w14:textId="77777777" w:rsidR="004A38C0" w:rsidRPr="00F253B3" w:rsidRDefault="004A38C0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1CCEAB0" w14:textId="77777777" w:rsidR="004A38C0" w:rsidRPr="00F253B3" w:rsidRDefault="004A38C0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D5426B9" w14:textId="77777777" w:rsidR="004A38C0" w:rsidRPr="00F253B3" w:rsidRDefault="004A38C0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05E574E" w14:textId="77777777" w:rsidR="004A38C0" w:rsidRPr="00F253B3" w:rsidRDefault="004A38C0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E482BD7" w14:textId="77777777" w:rsidR="004A38C0" w:rsidRPr="00F253B3" w:rsidRDefault="004A38C0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1C6D583" w14:textId="77777777" w:rsidR="004A38C0" w:rsidRPr="00F253B3" w:rsidRDefault="004A38C0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33F9C68D" w14:textId="77777777" w:rsidR="004A38C0" w:rsidRPr="00F253B3" w:rsidRDefault="004A38C0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9C17EB5" w14:textId="77777777" w:rsidR="004A38C0" w:rsidRPr="00F253B3" w:rsidRDefault="004A38C0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0253CE60" w14:textId="77777777" w:rsidR="004A38C0" w:rsidRPr="00F253B3" w:rsidRDefault="004A38C0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1E2FE8B" w14:textId="46D55CBE" w:rsidR="004A38C0" w:rsidRPr="00F253B3" w:rsidRDefault="004A38C0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1C4BDEC2" w14:textId="77777777" w:rsidR="004A38C0" w:rsidRPr="00F253B3" w:rsidRDefault="004A38C0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25AD7E29" w14:textId="77777777" w:rsidR="004A38C0" w:rsidRPr="00F253B3" w:rsidRDefault="004A38C0" w:rsidP="00CF5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</w:p>
        </w:tc>
      </w:tr>
      <w:tr w:rsidR="002C127B" w:rsidRPr="00F253B3" w14:paraId="3E7F003E" w14:textId="77777777" w:rsidTr="00522279">
        <w:trPr>
          <w:gridAfter w:val="2"/>
          <w:wAfter w:w="42" w:type="dxa"/>
          <w:trHeight w:val="379"/>
        </w:trPr>
        <w:tc>
          <w:tcPr>
            <w:tcW w:w="3922" w:type="dxa"/>
            <w:vAlign w:val="bottom"/>
          </w:tcPr>
          <w:p w14:paraId="6F93F6E1" w14:textId="07E67A1C" w:rsidR="004A38C0" w:rsidRPr="00F253B3" w:rsidRDefault="004A38C0" w:rsidP="00AF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ณ วันที่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 xml:space="preserve">1 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มกราคม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  <w:tc>
          <w:tcPr>
            <w:tcW w:w="1033" w:type="dxa"/>
            <w:vAlign w:val="bottom"/>
          </w:tcPr>
          <w:p w14:paraId="1A7318A4" w14:textId="5582D98D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9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51" w:type="dxa"/>
            <w:vAlign w:val="bottom"/>
          </w:tcPr>
          <w:p w14:paraId="4C850BA4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71C7808" w14:textId="07504396" w:rsidR="004A38C0" w:rsidRPr="00F253B3" w:rsidRDefault="004A38C0" w:rsidP="00023DB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38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251" w:type="dxa"/>
            <w:vAlign w:val="bottom"/>
          </w:tcPr>
          <w:p w14:paraId="0A35A280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6A7C8F0" w14:textId="2C7EEBA1" w:rsidR="004A38C0" w:rsidRPr="00F253B3" w:rsidRDefault="004A38C0" w:rsidP="00023DB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</w:p>
        </w:tc>
        <w:tc>
          <w:tcPr>
            <w:tcW w:w="251" w:type="dxa"/>
            <w:vAlign w:val="bottom"/>
          </w:tcPr>
          <w:p w14:paraId="2DD4811F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C6A453F" w14:textId="6A349AEE" w:rsidR="004A38C0" w:rsidRPr="00F253B3" w:rsidRDefault="004A38C0" w:rsidP="00023DB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41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</w:t>
            </w:r>
          </w:p>
        </w:tc>
        <w:tc>
          <w:tcPr>
            <w:tcW w:w="251" w:type="dxa"/>
            <w:vAlign w:val="bottom"/>
          </w:tcPr>
          <w:p w14:paraId="23EF6A90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2D7E6A3" w14:textId="524E8B9B" w:rsidR="004A38C0" w:rsidRPr="00F253B3" w:rsidRDefault="004A38C0" w:rsidP="00023DB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425,282</w:t>
            </w:r>
          </w:p>
        </w:tc>
        <w:tc>
          <w:tcPr>
            <w:tcW w:w="251" w:type="dxa"/>
            <w:gridSpan w:val="2"/>
            <w:vAlign w:val="bottom"/>
          </w:tcPr>
          <w:p w14:paraId="1FB7CA44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1CFB571C" w14:textId="17DE01B0" w:rsidR="004A38C0" w:rsidRPr="002C127B" w:rsidRDefault="002C127B" w:rsidP="002C127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 w:rsidRPr="002C127B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605130C3" w14:textId="77777777" w:rsidR="004A38C0" w:rsidRPr="00F253B3" w:rsidRDefault="004A38C0" w:rsidP="00023DB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7AD437AC" w14:textId="2A53EFA7" w:rsidR="004A38C0" w:rsidRPr="00E20C72" w:rsidRDefault="004A38C0" w:rsidP="00E20C7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22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340</w:t>
            </w:r>
            <w:r w:rsidRPr="00E20C72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,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251" w:type="dxa"/>
            <w:gridSpan w:val="2"/>
            <w:vAlign w:val="bottom"/>
          </w:tcPr>
          <w:p w14:paraId="3A68BBFE" w14:textId="6CCD9E40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5F00D883" w14:textId="2BC4EA15" w:rsidR="004A38C0" w:rsidRPr="00F253B3" w:rsidRDefault="004A38C0" w:rsidP="00023DBE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818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428</w:t>
            </w:r>
          </w:p>
        </w:tc>
      </w:tr>
      <w:tr w:rsidR="002C127B" w:rsidRPr="00F253B3" w14:paraId="4F0A42D0" w14:textId="77777777" w:rsidTr="00522279">
        <w:trPr>
          <w:gridAfter w:val="2"/>
          <w:wAfter w:w="42" w:type="dxa"/>
          <w:trHeight w:val="379"/>
        </w:trPr>
        <w:tc>
          <w:tcPr>
            <w:tcW w:w="3922" w:type="dxa"/>
            <w:vAlign w:val="bottom"/>
          </w:tcPr>
          <w:p w14:paraId="29391E85" w14:textId="513AB0B8" w:rsidR="004A38C0" w:rsidRPr="00F253B3" w:rsidRDefault="004A38C0" w:rsidP="00AF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33" w:type="dxa"/>
            <w:vAlign w:val="bottom"/>
          </w:tcPr>
          <w:p w14:paraId="0F549F8C" w14:textId="3D42CF8B" w:rsidR="004A38C0" w:rsidRPr="00F253B3" w:rsidRDefault="004A38C0" w:rsidP="00AF669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3C797F6C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C1A299A" w14:textId="54DE817D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9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4</w:t>
            </w:r>
          </w:p>
        </w:tc>
        <w:tc>
          <w:tcPr>
            <w:tcW w:w="251" w:type="dxa"/>
            <w:vAlign w:val="bottom"/>
          </w:tcPr>
          <w:p w14:paraId="32BACAD8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3048866" w14:textId="4E9A9C08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51" w:type="dxa"/>
            <w:vAlign w:val="bottom"/>
          </w:tcPr>
          <w:p w14:paraId="1FF19948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2922C09" w14:textId="4579CA9C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5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,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7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1" w:type="dxa"/>
            <w:vAlign w:val="bottom"/>
          </w:tcPr>
          <w:p w14:paraId="0CB016AF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A630101" w14:textId="063F4CE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467</w:t>
            </w:r>
          </w:p>
        </w:tc>
        <w:tc>
          <w:tcPr>
            <w:tcW w:w="251" w:type="dxa"/>
            <w:gridSpan w:val="2"/>
            <w:vAlign w:val="bottom"/>
          </w:tcPr>
          <w:p w14:paraId="232A5D81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BED5113" w14:textId="2D5B23BC" w:rsidR="004A38C0" w:rsidRPr="002C127B" w:rsidRDefault="002C127B" w:rsidP="002C127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1A1EA9CE" w14:textId="2C9BD119" w:rsidR="004A38C0" w:rsidRPr="00F253B3" w:rsidRDefault="004A38C0" w:rsidP="00AF6696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DDEEE6D" w14:textId="25C88EE5" w:rsidR="004A38C0" w:rsidRPr="00F253B3" w:rsidRDefault="004A38C0" w:rsidP="00E20C7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22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,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251" w:type="dxa"/>
            <w:gridSpan w:val="2"/>
            <w:vAlign w:val="bottom"/>
          </w:tcPr>
          <w:p w14:paraId="1C6DAFA1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36F779D9" w14:textId="78A62AFE" w:rsidR="004A38C0" w:rsidRPr="00F253B3" w:rsidRDefault="004A38C0" w:rsidP="00AF6696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10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9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</w:t>
            </w:r>
          </w:p>
        </w:tc>
      </w:tr>
      <w:tr w:rsidR="002C127B" w:rsidRPr="00F253B3" w14:paraId="42ED8413" w14:textId="77777777" w:rsidTr="00522279">
        <w:trPr>
          <w:gridAfter w:val="2"/>
          <w:wAfter w:w="42" w:type="dxa"/>
          <w:trHeight w:val="379"/>
        </w:trPr>
        <w:tc>
          <w:tcPr>
            <w:tcW w:w="3922" w:type="dxa"/>
            <w:vAlign w:val="bottom"/>
          </w:tcPr>
          <w:p w14:paraId="1DF484AE" w14:textId="64BFCD49" w:rsidR="004A38C0" w:rsidRPr="00F253B3" w:rsidRDefault="004A38C0" w:rsidP="00AF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โอน</w:t>
            </w:r>
            <w:r w:rsidRPr="00F253B3">
              <w:rPr>
                <w:rFonts w:asciiTheme="minorHAnsi" w:hAnsiTheme="minorHAnsi" w:cstheme="minorHAnsi" w:hint="cs"/>
                <w:sz w:val="28"/>
                <w:szCs w:val="28"/>
                <w:cs/>
              </w:rPr>
              <w:t>จาก (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ไป</w:t>
            </w:r>
            <w:r w:rsidRPr="00F253B3">
              <w:rPr>
                <w:rFonts w:asciiTheme="minorHAnsi" w:hAnsiTheme="minorHAnsi" w:cstheme="minorHAnsi" w:hint="cs"/>
                <w:sz w:val="28"/>
                <w:szCs w:val="28"/>
                <w:cs/>
              </w:rPr>
              <w:t xml:space="preserve">) 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สินทรัพย์เพื่อการให้บริการ</w:t>
            </w:r>
          </w:p>
        </w:tc>
        <w:tc>
          <w:tcPr>
            <w:tcW w:w="1033" w:type="dxa"/>
            <w:vAlign w:val="bottom"/>
          </w:tcPr>
          <w:p w14:paraId="4892CF5E" w14:textId="4F315C4F" w:rsidR="004A38C0" w:rsidRPr="00F253B3" w:rsidRDefault="004A38C0" w:rsidP="00AF669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432A1FEA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2173AE2" w14:textId="5E515E0A" w:rsidR="004A38C0" w:rsidRPr="00F253B3" w:rsidRDefault="004A38C0" w:rsidP="00AF669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103AD901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CA3BA3B" w14:textId="539A6DB4" w:rsidR="004A38C0" w:rsidRPr="00F253B3" w:rsidRDefault="004A38C0" w:rsidP="00522F5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101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702C2C1E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9A56E10" w14:textId="5EEABED3" w:rsidR="004A38C0" w:rsidRPr="00F253B3" w:rsidRDefault="004A38C0" w:rsidP="00AF669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0A7C3CB3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B314D2F" w14:textId="2BC62CC6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10,239</w:t>
            </w:r>
          </w:p>
        </w:tc>
        <w:tc>
          <w:tcPr>
            <w:tcW w:w="251" w:type="dxa"/>
            <w:gridSpan w:val="2"/>
            <w:vAlign w:val="bottom"/>
          </w:tcPr>
          <w:p w14:paraId="0D6AD9B8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1098021" w14:textId="1C76A65D" w:rsidR="004A38C0" w:rsidRPr="00F253B3" w:rsidRDefault="002C127B" w:rsidP="002C127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3030CA0D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72F32EC" w14:textId="256509AC" w:rsidR="004A38C0" w:rsidRPr="00F253B3" w:rsidRDefault="004A38C0" w:rsidP="00AF6696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9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411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51" w:type="dxa"/>
            <w:gridSpan w:val="2"/>
            <w:vAlign w:val="bottom"/>
          </w:tcPr>
          <w:p w14:paraId="48C161B9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3DCED5D1" w14:textId="7E1FF439" w:rsidR="004A38C0" w:rsidRPr="00F253B3" w:rsidRDefault="004A38C0" w:rsidP="00AF6696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828</w:t>
            </w:r>
          </w:p>
        </w:tc>
      </w:tr>
      <w:tr w:rsidR="002C127B" w:rsidRPr="00F253B3" w14:paraId="059C5A84" w14:textId="77777777" w:rsidTr="00522279">
        <w:trPr>
          <w:gridAfter w:val="2"/>
          <w:wAfter w:w="42" w:type="dxa"/>
          <w:trHeight w:val="379"/>
        </w:trPr>
        <w:tc>
          <w:tcPr>
            <w:tcW w:w="3922" w:type="dxa"/>
            <w:vAlign w:val="bottom"/>
          </w:tcPr>
          <w:p w14:paraId="57B1FC41" w14:textId="26CAE2A2" w:rsidR="004A38C0" w:rsidRPr="00F253B3" w:rsidRDefault="004A38C0" w:rsidP="00AF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จำหน่าย</w:t>
            </w:r>
            <w:r w:rsidRPr="00F253B3">
              <w:rPr>
                <w:rFonts w:asciiTheme="minorHAnsi" w:hAnsiTheme="minorHAnsi" w:cstheme="minorHAnsi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033" w:type="dxa"/>
            <w:vAlign w:val="bottom"/>
          </w:tcPr>
          <w:p w14:paraId="62272985" w14:textId="4D4F42B0" w:rsidR="004A38C0" w:rsidRPr="00F253B3" w:rsidRDefault="004A38C0" w:rsidP="00AF669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1370C057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78F8818" w14:textId="3E231E7E" w:rsidR="004A38C0" w:rsidRPr="00F253B3" w:rsidRDefault="004A38C0" w:rsidP="006B78E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cs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92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51" w:type="dxa"/>
            <w:vAlign w:val="bottom"/>
          </w:tcPr>
          <w:p w14:paraId="0864ED4B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2F0114B" w14:textId="455C47BD" w:rsidR="004A38C0" w:rsidRPr="00F253B3" w:rsidRDefault="004A38C0" w:rsidP="00522F5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101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6ED422D0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B488B15" w14:textId="26B4E191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149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51" w:type="dxa"/>
            <w:vAlign w:val="bottom"/>
          </w:tcPr>
          <w:p w14:paraId="090C98D9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435065BE" w14:textId="642C27A2" w:rsidR="004A38C0" w:rsidRPr="00F253B3" w:rsidRDefault="004A38C0" w:rsidP="00AF669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7E5C0A9A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  <w:vAlign w:val="bottom"/>
          </w:tcPr>
          <w:p w14:paraId="4DCE1B3B" w14:textId="0ED8F7B5" w:rsidR="004A38C0" w:rsidRPr="00F253B3" w:rsidRDefault="002C127B" w:rsidP="002C127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315551D7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  <w:vAlign w:val="bottom"/>
          </w:tcPr>
          <w:p w14:paraId="64F9292A" w14:textId="5AC421E6" w:rsidR="004A38C0" w:rsidRPr="00F253B3" w:rsidRDefault="004A38C0" w:rsidP="00AF6696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Pr="00F253B3">
              <w:rPr>
                <w:rFonts w:asciiTheme="minorHAnsi" w:hAnsiTheme="minorHAnsi" w:cstheme="minorHAnsi" w:hint="cs"/>
                <w:sz w:val="28"/>
                <w:szCs w:val="28"/>
                <w:lang w:val="en-US" w:bidi="th-TH"/>
              </w:rPr>
              <w:t>1</w:t>
            </w:r>
            <w:r w:rsidRPr="00422952">
              <w:rPr>
                <w:rFonts w:asciiTheme="minorHAnsi" w:hAnsiTheme="minorHAnsi" w:cstheme="minorHAnsi" w:hint="cs"/>
                <w:sz w:val="28"/>
                <w:szCs w:val="28"/>
                <w:lang w:val="en-US" w:bidi="th-TH"/>
              </w:rPr>
              <w:t>6</w:t>
            </w:r>
            <w:r w:rsidRPr="00F253B3">
              <w:rPr>
                <w:rFonts w:asciiTheme="minorHAnsi" w:hAnsiTheme="minorHAnsi" w:cstheme="minorHAnsi" w:hint="cs"/>
                <w:sz w:val="28"/>
                <w:szCs w:val="28"/>
                <w:lang w:val="en-US" w:bidi="th-TH"/>
              </w:rPr>
              <w:t>3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 w:hint="cs"/>
                <w:sz w:val="28"/>
                <w:szCs w:val="28"/>
                <w:lang w:val="en-US" w:bidi="th-TH"/>
              </w:rPr>
              <w:t>0</w:t>
            </w:r>
            <w:r w:rsidRPr="00422952">
              <w:rPr>
                <w:rFonts w:asciiTheme="minorHAnsi" w:hAnsiTheme="minorHAnsi" w:cstheme="minorHAnsi" w:hint="cs"/>
                <w:sz w:val="28"/>
                <w:szCs w:val="28"/>
                <w:lang w:val="en-US" w:bidi="th-TH"/>
              </w:rPr>
              <w:t>88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51" w:type="dxa"/>
            <w:gridSpan w:val="2"/>
            <w:vAlign w:val="bottom"/>
          </w:tcPr>
          <w:p w14:paraId="45AD187C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1C9119ED" w14:textId="47A4DE95" w:rsidR="004A38C0" w:rsidRPr="00F253B3" w:rsidRDefault="004A38C0" w:rsidP="00AF6696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Pr="00F253B3">
              <w:rPr>
                <w:rFonts w:asciiTheme="minorHAnsi" w:hAnsiTheme="minorHAnsi" w:cstheme="minorHAnsi" w:hint="cs"/>
                <w:sz w:val="28"/>
                <w:szCs w:val="28"/>
                <w:lang w:val="en-US" w:bidi="th-TH"/>
              </w:rPr>
              <w:t>1</w:t>
            </w:r>
            <w:r w:rsidRPr="00422952">
              <w:rPr>
                <w:rFonts w:asciiTheme="minorHAnsi" w:hAnsiTheme="minorHAnsi" w:cstheme="minorHAnsi" w:hint="cs"/>
                <w:sz w:val="28"/>
                <w:szCs w:val="28"/>
                <w:lang w:val="en-US" w:bidi="th-TH"/>
              </w:rPr>
              <w:t>64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 w:hint="cs"/>
                <w:sz w:val="28"/>
                <w:szCs w:val="28"/>
                <w:lang w:val="en-US" w:bidi="th-TH"/>
              </w:rPr>
              <w:t>1</w:t>
            </w:r>
            <w:r w:rsidRPr="00422952">
              <w:rPr>
                <w:rFonts w:asciiTheme="minorHAnsi" w:hAnsiTheme="minorHAnsi" w:cstheme="minorHAnsi" w:hint="cs"/>
                <w:sz w:val="28"/>
                <w:szCs w:val="28"/>
                <w:lang w:val="en-US" w:bidi="th-TH"/>
              </w:rPr>
              <w:t>6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</w:tr>
      <w:tr w:rsidR="002C127B" w:rsidRPr="00F253B3" w14:paraId="329BB6C7" w14:textId="77777777" w:rsidTr="00522279">
        <w:trPr>
          <w:gridAfter w:val="2"/>
          <w:wAfter w:w="42" w:type="dxa"/>
          <w:trHeight w:val="379"/>
        </w:trPr>
        <w:tc>
          <w:tcPr>
            <w:tcW w:w="3922" w:type="dxa"/>
            <w:vAlign w:val="bottom"/>
          </w:tcPr>
          <w:p w14:paraId="41EB22F5" w14:textId="103D71A9" w:rsidR="004A38C0" w:rsidRPr="00F253B3" w:rsidRDefault="004A38C0" w:rsidP="00AF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31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2567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>และ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1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74A8D82F" w14:textId="25E6F713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9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6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51" w:type="dxa"/>
            <w:vAlign w:val="bottom"/>
          </w:tcPr>
          <w:p w14:paraId="0C7A7259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08169C4" w14:textId="4F7E176D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7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76</w:t>
            </w:r>
          </w:p>
        </w:tc>
        <w:tc>
          <w:tcPr>
            <w:tcW w:w="251" w:type="dxa"/>
            <w:vAlign w:val="bottom"/>
          </w:tcPr>
          <w:p w14:paraId="0FC36F34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78DE00D" w14:textId="736D7F34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4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66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51" w:type="dxa"/>
            <w:vAlign w:val="bottom"/>
          </w:tcPr>
          <w:p w14:paraId="78D93B78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0CB6840" w14:textId="3CC18B6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6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14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51" w:type="dxa"/>
            <w:vAlign w:val="bottom"/>
          </w:tcPr>
          <w:p w14:paraId="566B2A41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  <w:vAlign w:val="bottom"/>
          </w:tcPr>
          <w:p w14:paraId="6840D2A2" w14:textId="72D408A3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435,988</w:t>
            </w:r>
          </w:p>
        </w:tc>
        <w:tc>
          <w:tcPr>
            <w:tcW w:w="251" w:type="dxa"/>
            <w:gridSpan w:val="2"/>
            <w:vAlign w:val="bottom"/>
          </w:tcPr>
          <w:p w14:paraId="19DD7495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  <w:vAlign w:val="bottom"/>
          </w:tcPr>
          <w:p w14:paraId="127EF265" w14:textId="31FDF4DA" w:rsidR="004A38C0" w:rsidRPr="002C127B" w:rsidRDefault="00730E77" w:rsidP="00730E77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53B1B225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  <w:vAlign w:val="bottom"/>
          </w:tcPr>
          <w:p w14:paraId="4216F3D3" w14:textId="3131846A" w:rsidR="004A38C0" w:rsidRPr="00F253B3" w:rsidRDefault="004A38C0" w:rsidP="00E20C7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2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Pr="00422952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7</w:t>
            </w:r>
            <w:r w:rsidRPr="00F253B3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2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Pr="00422952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51" w:type="dxa"/>
            <w:gridSpan w:val="2"/>
            <w:vAlign w:val="bottom"/>
          </w:tcPr>
          <w:p w14:paraId="0594ACEA" w14:textId="77777777" w:rsidR="004A38C0" w:rsidRPr="00F253B3" w:rsidRDefault="004A38C0" w:rsidP="00AF6696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vAlign w:val="bottom"/>
          </w:tcPr>
          <w:p w14:paraId="09CA57EC" w14:textId="5B6A88D3" w:rsidR="004A38C0" w:rsidRPr="00F253B3" w:rsidRDefault="004A38C0" w:rsidP="00AF6696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422952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666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0</w:t>
            </w:r>
            <w:r w:rsidRPr="00422952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44</w:t>
            </w:r>
          </w:p>
        </w:tc>
      </w:tr>
      <w:tr w:rsidR="002C127B" w:rsidRPr="00F253B3" w14:paraId="778D9ED9" w14:textId="77777777" w:rsidTr="00522279">
        <w:trPr>
          <w:gridAfter w:val="2"/>
          <w:wAfter w:w="42" w:type="dxa"/>
          <w:trHeight w:val="379"/>
        </w:trPr>
        <w:tc>
          <w:tcPr>
            <w:tcW w:w="3922" w:type="dxa"/>
            <w:vAlign w:val="bottom"/>
          </w:tcPr>
          <w:p w14:paraId="1ABFB30F" w14:textId="77777777" w:rsidR="004A38C0" w:rsidRPr="00F253B3" w:rsidRDefault="004A38C0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33" w:type="dxa"/>
            <w:vAlign w:val="bottom"/>
          </w:tcPr>
          <w:p w14:paraId="4744F3DB" w14:textId="00602D49" w:rsidR="004A38C0" w:rsidRPr="00F253B3" w:rsidRDefault="004A38C0" w:rsidP="00EA06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3B4BF53F" w14:textId="15C3B12D" w:rsidR="004A38C0" w:rsidRPr="00F253B3" w:rsidRDefault="004A38C0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C0C3FCF" w14:textId="242DA16F" w:rsidR="004A38C0" w:rsidRPr="00F253B3" w:rsidRDefault="004A38C0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18</w:t>
            </w:r>
            <w:r w:rsidR="0065673E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251" w:type="dxa"/>
            <w:vAlign w:val="bottom"/>
          </w:tcPr>
          <w:p w14:paraId="2CF8E4CE" w14:textId="64AD2076" w:rsidR="004A38C0" w:rsidRPr="00F253B3" w:rsidRDefault="004A38C0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36E8F5F" w14:textId="0E39A190" w:rsidR="004A38C0" w:rsidRPr="00F253B3" w:rsidRDefault="004A38C0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332</w:t>
            </w:r>
          </w:p>
        </w:tc>
        <w:tc>
          <w:tcPr>
            <w:tcW w:w="251" w:type="dxa"/>
            <w:vAlign w:val="bottom"/>
          </w:tcPr>
          <w:p w14:paraId="237F15DE" w14:textId="77777777" w:rsidR="004A38C0" w:rsidRPr="00F253B3" w:rsidRDefault="004A38C0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D769DC5" w14:textId="7C73889E" w:rsidR="004A38C0" w:rsidRPr="00F253B3" w:rsidRDefault="004A38C0" w:rsidP="00522F53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101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2A8F6A48" w14:textId="3E877A5D" w:rsidR="004A38C0" w:rsidRPr="00F253B3" w:rsidRDefault="004A38C0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AED0C38" w14:textId="694CE9D0" w:rsidR="004A38C0" w:rsidRPr="00F253B3" w:rsidRDefault="00FC665E" w:rsidP="00FC66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HAnsi" w:hAnsiTheme="minorHAnsi" w:cstheme="minorHAns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52FAA5CC" w14:textId="2F01E9FF" w:rsidR="004A38C0" w:rsidRPr="00F253B3" w:rsidRDefault="004A38C0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318F9FB" w14:textId="77F13530" w:rsidR="004A38C0" w:rsidRPr="00F71C15" w:rsidRDefault="00730E77" w:rsidP="00730E77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 w:rsidRPr="00F71C15"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7,477</w:t>
            </w:r>
          </w:p>
        </w:tc>
        <w:tc>
          <w:tcPr>
            <w:tcW w:w="251" w:type="dxa"/>
            <w:gridSpan w:val="2"/>
            <w:vAlign w:val="bottom"/>
          </w:tcPr>
          <w:p w14:paraId="618AA520" w14:textId="7756F412" w:rsidR="004A38C0" w:rsidRDefault="004A38C0" w:rsidP="00831B6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57885F3" w14:textId="52580D45" w:rsidR="004A38C0" w:rsidRPr="00F253B3" w:rsidRDefault="004A38C0" w:rsidP="00E20C7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22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38,102</w:t>
            </w:r>
          </w:p>
        </w:tc>
        <w:tc>
          <w:tcPr>
            <w:tcW w:w="251" w:type="dxa"/>
            <w:gridSpan w:val="2"/>
            <w:vAlign w:val="bottom"/>
          </w:tcPr>
          <w:p w14:paraId="7BB77E43" w14:textId="77777777" w:rsidR="004A38C0" w:rsidRPr="00F253B3" w:rsidRDefault="004A38C0" w:rsidP="00831B6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4973B904" w14:textId="2D963D83" w:rsidR="004A38C0" w:rsidRPr="00F253B3" w:rsidRDefault="004A38C0" w:rsidP="00831B69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cs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</w:t>
            </w:r>
            <w:r w:rsidR="00D62402" w:rsidRPr="00D62402">
              <w:rPr>
                <w:rFonts w:asciiTheme="minorHAnsi" w:hAnsiTheme="minorHAnsi" w:cstheme="minorHAnsi" w:hint="cs"/>
                <w:sz w:val="28"/>
                <w:szCs w:val="28"/>
                <w:lang w:val="en-US" w:bidi="th-TH"/>
              </w:rPr>
              <w:t>6</w:t>
            </w:r>
            <w:r w:rsidR="00E6106E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="00D62402" w:rsidRPr="00D62402">
              <w:rPr>
                <w:rFonts w:asciiTheme="minorHAnsi" w:hAnsiTheme="minorHAnsi" w:cstheme="minorHAnsi" w:hint="cs"/>
                <w:sz w:val="28"/>
                <w:szCs w:val="28"/>
                <w:lang w:val="en-US" w:bidi="th-TH"/>
              </w:rPr>
              <w:t>096</w:t>
            </w:r>
          </w:p>
        </w:tc>
      </w:tr>
      <w:tr w:rsidR="00E6106E" w:rsidRPr="00F253B3" w14:paraId="695195C0" w14:textId="77777777" w:rsidTr="00522279">
        <w:trPr>
          <w:gridAfter w:val="2"/>
          <w:wAfter w:w="42" w:type="dxa"/>
          <w:trHeight w:val="379"/>
        </w:trPr>
        <w:tc>
          <w:tcPr>
            <w:tcW w:w="3922" w:type="dxa"/>
            <w:vAlign w:val="bottom"/>
          </w:tcPr>
          <w:p w14:paraId="131488A1" w14:textId="51BFB070" w:rsidR="00E6106E" w:rsidRPr="00F253B3" w:rsidRDefault="00E6106E" w:rsidP="00E6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>
              <w:rPr>
                <w:rFonts w:asciiTheme="minorHAnsi" w:hAnsiTheme="minorHAnsi" w:cstheme="minorHAns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33" w:type="dxa"/>
            <w:vAlign w:val="bottom"/>
          </w:tcPr>
          <w:p w14:paraId="15CA34A0" w14:textId="7A5A35FB" w:rsidR="00E6106E" w:rsidRDefault="00F71C15" w:rsidP="00E6106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09519114" w14:textId="77777777" w:rsidR="00E6106E" w:rsidRPr="00F253B3" w:rsidRDefault="00E6106E" w:rsidP="00E6106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9377386" w14:textId="1AA9538B" w:rsidR="00E6106E" w:rsidRDefault="00A579D4" w:rsidP="00A579D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7F57AB8D" w14:textId="77777777" w:rsidR="00E6106E" w:rsidRPr="00F253B3" w:rsidRDefault="00E6106E" w:rsidP="00E6106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15D3230" w14:textId="40844618" w:rsidR="00E6106E" w:rsidRDefault="00522F53" w:rsidP="00522F5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101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4F5B3FEA" w14:textId="77777777" w:rsidR="00E6106E" w:rsidRPr="00F253B3" w:rsidRDefault="00E6106E" w:rsidP="00E6106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AAFE419" w14:textId="1EF53F23" w:rsidR="00E6106E" w:rsidRDefault="00522F53" w:rsidP="00522F53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101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48CE8918" w14:textId="77777777" w:rsidR="00E6106E" w:rsidRPr="00F253B3" w:rsidRDefault="00E6106E" w:rsidP="00E6106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66E3ADB" w14:textId="1BB645E8" w:rsidR="00E6106E" w:rsidRDefault="00055FC0" w:rsidP="00E6106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055FC0">
              <w:rPr>
                <w:rFonts w:asciiTheme="minorHAnsi" w:hAnsiTheme="minorHAnsi" w:cstheme="minorHAnsi" w:hint="cs"/>
                <w:sz w:val="28"/>
                <w:szCs w:val="28"/>
                <w:lang w:val="en-US" w:bidi="th-TH"/>
              </w:rPr>
              <w:t>11</w:t>
            </w:r>
            <w:r w:rsidR="00E6106E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,336</w:t>
            </w:r>
          </w:p>
        </w:tc>
        <w:tc>
          <w:tcPr>
            <w:tcW w:w="251" w:type="dxa"/>
            <w:gridSpan w:val="2"/>
            <w:vAlign w:val="bottom"/>
          </w:tcPr>
          <w:p w14:paraId="3DD4B4EE" w14:textId="77777777" w:rsidR="00E6106E" w:rsidRPr="00F253B3" w:rsidRDefault="00E6106E" w:rsidP="00E6106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42DF258" w14:textId="524C0E0F" w:rsidR="00E6106E" w:rsidRDefault="00E6106E" w:rsidP="00E6106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11B6D251" w14:textId="77777777" w:rsidR="00E6106E" w:rsidRDefault="00E6106E" w:rsidP="00E6106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DAF37AE" w14:textId="5BF0EE01" w:rsidR="00E6106E" w:rsidRDefault="00E6106E" w:rsidP="00E6106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(11,336)</w:t>
            </w:r>
          </w:p>
        </w:tc>
        <w:tc>
          <w:tcPr>
            <w:tcW w:w="251" w:type="dxa"/>
            <w:gridSpan w:val="2"/>
            <w:vAlign w:val="bottom"/>
          </w:tcPr>
          <w:p w14:paraId="35F7E847" w14:textId="77777777" w:rsidR="00E6106E" w:rsidRPr="00F253B3" w:rsidRDefault="00E6106E" w:rsidP="00E6106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0296AC03" w14:textId="38655EFF" w:rsidR="00E6106E" w:rsidRDefault="00E6106E" w:rsidP="005567F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</w:tr>
      <w:tr w:rsidR="00FC665E" w:rsidRPr="00F253B3" w14:paraId="70EADD07" w14:textId="77777777" w:rsidTr="00522279">
        <w:trPr>
          <w:gridAfter w:val="2"/>
          <w:wAfter w:w="42" w:type="dxa"/>
          <w:trHeight w:val="379"/>
        </w:trPr>
        <w:tc>
          <w:tcPr>
            <w:tcW w:w="3922" w:type="dxa"/>
            <w:vAlign w:val="bottom"/>
          </w:tcPr>
          <w:p w14:paraId="6D17C508" w14:textId="23D77512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โอน</w:t>
            </w:r>
            <w:r w:rsidRPr="00F253B3">
              <w:rPr>
                <w:rFonts w:asciiTheme="minorHAnsi" w:hAnsiTheme="minorHAnsi" w:cstheme="minorHAnsi" w:hint="cs"/>
                <w:sz w:val="28"/>
                <w:szCs w:val="28"/>
                <w:cs/>
              </w:rPr>
              <w:t>จาก (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ไป</w:t>
            </w:r>
            <w:r w:rsidRPr="00F253B3">
              <w:rPr>
                <w:rFonts w:asciiTheme="minorHAnsi" w:hAnsiTheme="minorHAnsi" w:cstheme="minorHAnsi" w:hint="cs"/>
                <w:sz w:val="28"/>
                <w:szCs w:val="28"/>
                <w:cs/>
              </w:rPr>
              <w:t xml:space="preserve">) 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สินทรัพย์เพื่อการให้บริการ</w:t>
            </w:r>
          </w:p>
        </w:tc>
        <w:tc>
          <w:tcPr>
            <w:tcW w:w="1033" w:type="dxa"/>
            <w:vAlign w:val="bottom"/>
          </w:tcPr>
          <w:p w14:paraId="43EEA41D" w14:textId="73B5B1B2" w:rsidR="00FC665E" w:rsidRPr="00F253B3" w:rsidRDefault="00FC665E" w:rsidP="00FC66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351ACF11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vAlign w:val="bottom"/>
          </w:tcPr>
          <w:p w14:paraId="6086938B" w14:textId="4994D26A" w:rsidR="00FC665E" w:rsidRPr="00F253B3" w:rsidRDefault="00FC665E" w:rsidP="00FC66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25D72991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A6272FF" w14:textId="57B2064C" w:rsidR="00FC665E" w:rsidRPr="00F253B3" w:rsidRDefault="00FC665E" w:rsidP="00FC66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1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3DE279E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46A6D07" w14:textId="41AD4688" w:rsidR="00FC665E" w:rsidRPr="00F253B3" w:rsidRDefault="00FC665E" w:rsidP="00FC665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101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71E57989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B746E5D" w14:textId="66922850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3,444</w:t>
            </w:r>
          </w:p>
        </w:tc>
        <w:tc>
          <w:tcPr>
            <w:tcW w:w="251" w:type="dxa"/>
            <w:gridSpan w:val="2"/>
            <w:vAlign w:val="bottom"/>
          </w:tcPr>
          <w:p w14:paraId="0CBAA75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0F3230B" w14:textId="516A5A75" w:rsidR="00FC665E" w:rsidRDefault="00FC665E" w:rsidP="00FC665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210D4737" w14:textId="77777777" w:rsidR="00FC665E" w:rsidRDefault="00FC665E" w:rsidP="00FC665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FD2781B" w14:textId="7CBCC85C" w:rsidR="00FC665E" w:rsidRPr="00F253B3" w:rsidRDefault="00FC665E" w:rsidP="00FC665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(17,642)</w:t>
            </w:r>
          </w:p>
        </w:tc>
        <w:tc>
          <w:tcPr>
            <w:tcW w:w="251" w:type="dxa"/>
            <w:gridSpan w:val="2"/>
            <w:vAlign w:val="bottom"/>
          </w:tcPr>
          <w:p w14:paraId="08566CA5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6929855" w14:textId="7CD8336B" w:rsidR="00FC665E" w:rsidRPr="00F253B3" w:rsidRDefault="00FC665E" w:rsidP="00FC665E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(1</w:t>
            </w:r>
            <w:r w:rsidR="00D62402" w:rsidRPr="00D62402">
              <w:rPr>
                <w:rFonts w:asciiTheme="minorHAnsi" w:hAnsiTheme="minorHAnsi" w:cstheme="minorHAnsi" w:hint="cs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="00D62402" w:rsidRPr="00D62402">
              <w:rPr>
                <w:rFonts w:asciiTheme="minorHAnsi" w:hAnsiTheme="minorHAnsi" w:cstheme="minorHAnsi" w:hint="cs"/>
                <w:sz w:val="28"/>
                <w:szCs w:val="28"/>
                <w:lang w:val="en-US" w:bidi="th-TH"/>
              </w:rPr>
              <w:t>198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</w:tr>
      <w:tr w:rsidR="00FC665E" w:rsidRPr="00F253B3" w14:paraId="0DCCC41D" w14:textId="77777777" w:rsidTr="00522279">
        <w:trPr>
          <w:gridAfter w:val="2"/>
          <w:wAfter w:w="42" w:type="dxa"/>
          <w:trHeight w:val="379"/>
        </w:trPr>
        <w:tc>
          <w:tcPr>
            <w:tcW w:w="3922" w:type="dxa"/>
            <w:vAlign w:val="bottom"/>
          </w:tcPr>
          <w:p w14:paraId="7D2E41F6" w14:textId="1C4F6B34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จำหน่าย</w:t>
            </w:r>
            <w:r w:rsidRPr="00F253B3">
              <w:rPr>
                <w:rFonts w:asciiTheme="minorHAnsi" w:hAnsiTheme="minorHAnsi" w:cstheme="minorHAnsi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033" w:type="dxa"/>
            <w:vAlign w:val="bottom"/>
          </w:tcPr>
          <w:p w14:paraId="72A57446" w14:textId="1C6EEF87" w:rsidR="00FC665E" w:rsidRPr="00F253B3" w:rsidRDefault="00FC665E" w:rsidP="00FC66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506A8FA6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vAlign w:val="bottom"/>
          </w:tcPr>
          <w:p w14:paraId="2315B4A3" w14:textId="54ACD118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(1,823)</w:t>
            </w:r>
          </w:p>
        </w:tc>
        <w:tc>
          <w:tcPr>
            <w:tcW w:w="251" w:type="dxa"/>
            <w:vAlign w:val="bottom"/>
          </w:tcPr>
          <w:p w14:paraId="12BFA92F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DCA2CFD" w14:textId="636A369F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(103)</w:t>
            </w:r>
          </w:p>
        </w:tc>
        <w:tc>
          <w:tcPr>
            <w:tcW w:w="251" w:type="dxa"/>
            <w:vAlign w:val="bottom"/>
          </w:tcPr>
          <w:p w14:paraId="302CD99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3A4ADCE" w14:textId="08EE9D2C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(4,205)</w:t>
            </w:r>
          </w:p>
        </w:tc>
        <w:tc>
          <w:tcPr>
            <w:tcW w:w="251" w:type="dxa"/>
            <w:vAlign w:val="bottom"/>
          </w:tcPr>
          <w:p w14:paraId="1FAC8EE8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9F3104E" w14:textId="541C0730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(97,476)</w:t>
            </w:r>
          </w:p>
        </w:tc>
        <w:tc>
          <w:tcPr>
            <w:tcW w:w="251" w:type="dxa"/>
            <w:gridSpan w:val="2"/>
            <w:vAlign w:val="bottom"/>
          </w:tcPr>
          <w:p w14:paraId="3CC558C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  <w:vAlign w:val="bottom"/>
          </w:tcPr>
          <w:p w14:paraId="6D6B4213" w14:textId="781D1098" w:rsidR="00FC665E" w:rsidRDefault="00FC665E" w:rsidP="00FC665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4BA494A5" w14:textId="77777777" w:rsidR="00FC665E" w:rsidRDefault="00FC665E" w:rsidP="00FC665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  <w:vAlign w:val="bottom"/>
          </w:tcPr>
          <w:p w14:paraId="64E832C6" w14:textId="4A19389F" w:rsidR="00FC665E" w:rsidRPr="00F253B3" w:rsidRDefault="00FC665E" w:rsidP="00FC665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(148,267)</w:t>
            </w:r>
          </w:p>
        </w:tc>
        <w:tc>
          <w:tcPr>
            <w:tcW w:w="251" w:type="dxa"/>
            <w:gridSpan w:val="2"/>
            <w:vAlign w:val="bottom"/>
          </w:tcPr>
          <w:p w14:paraId="3AF0CC2B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42D55939" w14:textId="2A7F917D" w:rsidR="00FC665E" w:rsidRPr="00F253B3" w:rsidRDefault="00FC665E" w:rsidP="00FC665E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(251,87</w:t>
            </w:r>
            <w:r w:rsidRPr="00D30FAE">
              <w:rPr>
                <w:rFonts w:asciiTheme="minorHAnsi" w:hAnsiTheme="minorHAnsi" w:cstheme="minorHAnsi" w:hint="cs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</w:tr>
      <w:tr w:rsidR="00FC665E" w:rsidRPr="00F253B3" w14:paraId="0B7C5B1D" w14:textId="77777777" w:rsidTr="00522279">
        <w:trPr>
          <w:gridAfter w:val="2"/>
          <w:wAfter w:w="42" w:type="dxa"/>
          <w:trHeight w:val="337"/>
        </w:trPr>
        <w:tc>
          <w:tcPr>
            <w:tcW w:w="3922" w:type="dxa"/>
            <w:vAlign w:val="bottom"/>
          </w:tcPr>
          <w:p w14:paraId="038C4F4D" w14:textId="0B44DB65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31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AEA61" w14:textId="61FD15CE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9,699</w:t>
            </w:r>
          </w:p>
        </w:tc>
        <w:tc>
          <w:tcPr>
            <w:tcW w:w="251" w:type="dxa"/>
            <w:vAlign w:val="bottom"/>
          </w:tcPr>
          <w:p w14:paraId="5B8E67E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5BD07" w14:textId="1B78B126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35,738</w:t>
            </w:r>
          </w:p>
        </w:tc>
        <w:tc>
          <w:tcPr>
            <w:tcW w:w="251" w:type="dxa"/>
            <w:vAlign w:val="bottom"/>
          </w:tcPr>
          <w:p w14:paraId="05A1656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CBCB3" w14:textId="49FBF12D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4,898</w:t>
            </w:r>
          </w:p>
        </w:tc>
        <w:tc>
          <w:tcPr>
            <w:tcW w:w="251" w:type="dxa"/>
            <w:vAlign w:val="bottom"/>
          </w:tcPr>
          <w:p w14:paraId="329FE38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9351C" w14:textId="170B6034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1,939</w:t>
            </w:r>
          </w:p>
        </w:tc>
        <w:tc>
          <w:tcPr>
            <w:tcW w:w="251" w:type="dxa"/>
            <w:vAlign w:val="bottom"/>
          </w:tcPr>
          <w:p w14:paraId="1FA73AB1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36D6B" w14:textId="4AFAF035" w:rsidR="00FC665E" w:rsidRPr="002C127B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353,292</w:t>
            </w:r>
          </w:p>
        </w:tc>
        <w:tc>
          <w:tcPr>
            <w:tcW w:w="251" w:type="dxa"/>
            <w:gridSpan w:val="2"/>
            <w:vAlign w:val="bottom"/>
          </w:tcPr>
          <w:p w14:paraId="660988E5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814A9" w14:textId="4FFBFD15" w:rsidR="00FC665E" w:rsidRPr="002C127B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7,477</w:t>
            </w:r>
          </w:p>
        </w:tc>
        <w:tc>
          <w:tcPr>
            <w:tcW w:w="251" w:type="dxa"/>
            <w:gridSpan w:val="2"/>
            <w:vAlign w:val="bottom"/>
          </w:tcPr>
          <w:p w14:paraId="5C3C4F8B" w14:textId="77777777" w:rsidR="00FC665E" w:rsidRDefault="00FC665E" w:rsidP="00FC665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263BB" w14:textId="32E6D826" w:rsidR="00FC665E" w:rsidRPr="00F253B3" w:rsidRDefault="00FC665E" w:rsidP="00E20C7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2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33,025</w:t>
            </w:r>
          </w:p>
        </w:tc>
        <w:tc>
          <w:tcPr>
            <w:tcW w:w="251" w:type="dxa"/>
            <w:gridSpan w:val="2"/>
            <w:vAlign w:val="bottom"/>
          </w:tcPr>
          <w:p w14:paraId="3278E96E" w14:textId="2E4F7F90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FFB66" w14:textId="5E44263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446,068</w:t>
            </w:r>
          </w:p>
        </w:tc>
      </w:tr>
      <w:tr w:rsidR="00FC665E" w:rsidRPr="00F253B3" w14:paraId="18C5E141" w14:textId="77777777" w:rsidTr="00522279">
        <w:trPr>
          <w:gridAfter w:val="2"/>
          <w:wAfter w:w="42" w:type="dxa"/>
          <w:trHeight w:val="337"/>
        </w:trPr>
        <w:tc>
          <w:tcPr>
            <w:tcW w:w="3922" w:type="dxa"/>
            <w:vAlign w:val="bottom"/>
          </w:tcPr>
          <w:p w14:paraId="2043460A" w14:textId="77777777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4FE2B08B" w14:textId="77777777" w:rsidR="00FC665E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69BA634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C43ED55" w14:textId="77777777" w:rsidR="00FC665E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4F4CAEB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E196892" w14:textId="77777777" w:rsidR="00FC665E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FCD82A8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A1A23CD" w14:textId="77777777" w:rsidR="00FC665E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7DC2ED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  <w:vAlign w:val="bottom"/>
          </w:tcPr>
          <w:p w14:paraId="64FEA162" w14:textId="77777777" w:rsidR="00FC665E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17822949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  <w:vAlign w:val="bottom"/>
          </w:tcPr>
          <w:p w14:paraId="77769295" w14:textId="77777777" w:rsidR="00FC665E" w:rsidRDefault="00FC665E" w:rsidP="00FC665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1AE25FC2" w14:textId="77777777" w:rsidR="00FC665E" w:rsidRDefault="00FC665E" w:rsidP="00FC665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  <w:vAlign w:val="bottom"/>
          </w:tcPr>
          <w:p w14:paraId="7980523D" w14:textId="77777777" w:rsidR="00FC665E" w:rsidRDefault="00FC665E" w:rsidP="00FC665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4ADFFA47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vAlign w:val="bottom"/>
          </w:tcPr>
          <w:p w14:paraId="0D91430C" w14:textId="77777777" w:rsidR="00FC665E" w:rsidRDefault="00FC665E" w:rsidP="00FC665E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FC665E" w:rsidRPr="00F253B3" w14:paraId="4CE75F3A" w14:textId="77777777" w:rsidTr="00522279">
        <w:trPr>
          <w:gridAfter w:val="2"/>
          <w:wAfter w:w="42" w:type="dxa"/>
          <w:trHeight w:val="337"/>
        </w:trPr>
        <w:tc>
          <w:tcPr>
            <w:tcW w:w="3922" w:type="dxa"/>
            <w:vAlign w:val="bottom"/>
          </w:tcPr>
          <w:p w14:paraId="49BC28B4" w14:textId="77777777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5272675E" w14:textId="77777777" w:rsidR="00FC665E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9F46329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F8CBF7B" w14:textId="77777777" w:rsidR="00FC665E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559ADC9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10DD0CB" w14:textId="77777777" w:rsidR="00FC665E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A0FD535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C734DCF" w14:textId="77777777" w:rsidR="00FC665E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E7CEC44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1980E664" w14:textId="77777777" w:rsidR="00FC665E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01133D35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A1FDA8B" w14:textId="77777777" w:rsidR="00FC665E" w:rsidRDefault="00FC665E" w:rsidP="00FC665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130FDA7F" w14:textId="77777777" w:rsidR="00FC665E" w:rsidRDefault="00FC665E" w:rsidP="00FC665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23DEA77" w14:textId="77777777" w:rsidR="00FC665E" w:rsidRDefault="00FC665E" w:rsidP="00FC665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7C58B723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276A6BC" w14:textId="77777777" w:rsidR="00FC665E" w:rsidRDefault="00FC665E" w:rsidP="00FC665E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FC665E" w:rsidRPr="00F253B3" w14:paraId="22C3FF04" w14:textId="77777777" w:rsidTr="00522279">
        <w:trPr>
          <w:gridAfter w:val="2"/>
          <w:wAfter w:w="42" w:type="dxa"/>
          <w:trHeight w:val="337"/>
        </w:trPr>
        <w:tc>
          <w:tcPr>
            <w:tcW w:w="3922" w:type="dxa"/>
            <w:vAlign w:val="bottom"/>
          </w:tcPr>
          <w:p w14:paraId="3DA73601" w14:textId="77777777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52CFA219" w14:textId="77777777" w:rsidR="00FC665E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28A7BD7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5BDAA05" w14:textId="77777777" w:rsidR="00FC665E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8303D2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DA73957" w14:textId="77777777" w:rsidR="00FC665E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34FAA93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24FBFCA" w14:textId="77777777" w:rsidR="00FC665E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587D81E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1EE16E5" w14:textId="77777777" w:rsidR="00FC665E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05F13912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12270DE8" w14:textId="77777777" w:rsidR="00FC665E" w:rsidRDefault="00FC665E" w:rsidP="00FC665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7F4D30C1" w14:textId="77777777" w:rsidR="00FC665E" w:rsidRDefault="00FC665E" w:rsidP="00FC665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4F545426" w14:textId="77777777" w:rsidR="00FC665E" w:rsidRDefault="00FC665E" w:rsidP="00FC665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712D0F57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68B27F21" w14:textId="77777777" w:rsidR="00FC665E" w:rsidRDefault="00FC665E" w:rsidP="00FC665E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FC665E" w:rsidRPr="00F253B3" w14:paraId="5D3968FE" w14:textId="77777777" w:rsidTr="00522279">
        <w:trPr>
          <w:gridAfter w:val="2"/>
          <w:wAfter w:w="42" w:type="dxa"/>
          <w:trHeight w:val="19"/>
        </w:trPr>
        <w:tc>
          <w:tcPr>
            <w:tcW w:w="3922" w:type="dxa"/>
            <w:vAlign w:val="bottom"/>
          </w:tcPr>
          <w:p w14:paraId="35F1D9AA" w14:textId="56839DC3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 w:rsidRPr="00F253B3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</w:rPr>
              <w:t>สะสมและขาดทุนจากการด้อยค่า</w:t>
            </w:r>
          </w:p>
        </w:tc>
        <w:tc>
          <w:tcPr>
            <w:tcW w:w="1033" w:type="dxa"/>
            <w:vAlign w:val="bottom"/>
          </w:tcPr>
          <w:p w14:paraId="1A38241B" w14:textId="3403A05A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6CDCF03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08B909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535C28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A736857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876A227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A37962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18708F1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46ECBB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2988D304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7EA95A99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7960738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9FCA94C" w14:textId="75E1FAD3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3CF783B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E855C78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FC665E" w:rsidRPr="00F253B3" w14:paraId="7C73097A" w14:textId="77777777" w:rsidTr="00522279">
        <w:trPr>
          <w:gridAfter w:val="2"/>
          <w:wAfter w:w="42" w:type="dxa"/>
          <w:trHeight w:val="19"/>
        </w:trPr>
        <w:tc>
          <w:tcPr>
            <w:tcW w:w="3922" w:type="dxa"/>
            <w:vAlign w:val="bottom"/>
          </w:tcPr>
          <w:p w14:paraId="7E7DCCC9" w14:textId="678C036B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ณ วันที่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 xml:space="preserve">1 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มกราคม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  <w:tc>
          <w:tcPr>
            <w:tcW w:w="1033" w:type="dxa"/>
            <w:vAlign w:val="bottom"/>
          </w:tcPr>
          <w:p w14:paraId="3B26262B" w14:textId="788327EF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489</w:t>
            </w:r>
          </w:p>
        </w:tc>
        <w:tc>
          <w:tcPr>
            <w:tcW w:w="251" w:type="dxa"/>
            <w:vAlign w:val="bottom"/>
          </w:tcPr>
          <w:p w14:paraId="41930FDF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1D4A618" w14:textId="43F9884B" w:rsidR="00FC665E" w:rsidRPr="00F253B3" w:rsidRDefault="00FC665E" w:rsidP="006A00D2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22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7</w:t>
            </w:r>
          </w:p>
        </w:tc>
        <w:tc>
          <w:tcPr>
            <w:tcW w:w="251" w:type="dxa"/>
            <w:vAlign w:val="bottom"/>
          </w:tcPr>
          <w:p w14:paraId="15F4B685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80AD0F3" w14:textId="17155A97" w:rsidR="00FC665E" w:rsidRPr="00F253B3" w:rsidRDefault="00FC665E" w:rsidP="006A00D2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7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51" w:type="dxa"/>
            <w:vAlign w:val="bottom"/>
          </w:tcPr>
          <w:p w14:paraId="01FEE2CE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A4FBB39" w14:textId="3E43A08F" w:rsidR="00FC665E" w:rsidRPr="00F253B3" w:rsidRDefault="00FC665E" w:rsidP="00FC665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402</w:t>
            </w:r>
          </w:p>
        </w:tc>
        <w:tc>
          <w:tcPr>
            <w:tcW w:w="251" w:type="dxa"/>
            <w:vAlign w:val="bottom"/>
          </w:tcPr>
          <w:p w14:paraId="4FCE510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9064EEF" w14:textId="3F360CFA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320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</w:p>
        </w:tc>
        <w:tc>
          <w:tcPr>
            <w:tcW w:w="251" w:type="dxa"/>
            <w:gridSpan w:val="2"/>
            <w:vAlign w:val="bottom"/>
          </w:tcPr>
          <w:p w14:paraId="420EE9CF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BFAFD56" w14:textId="6A2D84BB" w:rsidR="00FC665E" w:rsidRPr="00F253B3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522D9BD5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F2F8113" w14:textId="043DCEA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0C77A7F2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6572B412" w14:textId="7DD3FCE9" w:rsidR="00FC665E" w:rsidRPr="00CB41C9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357</w:t>
            </w:r>
            <w:r w:rsidRPr="00CB41C9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,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452</w:t>
            </w:r>
          </w:p>
        </w:tc>
      </w:tr>
      <w:tr w:rsidR="00FC665E" w:rsidRPr="00F253B3" w14:paraId="694C5A6F" w14:textId="77777777" w:rsidTr="00522279">
        <w:trPr>
          <w:gridAfter w:val="2"/>
          <w:wAfter w:w="42" w:type="dxa"/>
          <w:trHeight w:val="19"/>
        </w:trPr>
        <w:tc>
          <w:tcPr>
            <w:tcW w:w="3922" w:type="dxa"/>
            <w:vAlign w:val="bottom"/>
          </w:tcPr>
          <w:p w14:paraId="643F7F96" w14:textId="3BF5755D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33" w:type="dxa"/>
            <w:vAlign w:val="bottom"/>
          </w:tcPr>
          <w:p w14:paraId="730E777A" w14:textId="496D9852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849</w:t>
            </w:r>
          </w:p>
        </w:tc>
        <w:tc>
          <w:tcPr>
            <w:tcW w:w="251" w:type="dxa"/>
            <w:vAlign w:val="bottom"/>
          </w:tcPr>
          <w:p w14:paraId="0D0A894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841D364" w14:textId="294F438C" w:rsidR="00FC665E" w:rsidRPr="00F253B3" w:rsidRDefault="00FC665E" w:rsidP="006A00D2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21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</w:t>
            </w:r>
          </w:p>
        </w:tc>
        <w:tc>
          <w:tcPr>
            <w:tcW w:w="251" w:type="dxa"/>
            <w:vAlign w:val="bottom"/>
          </w:tcPr>
          <w:p w14:paraId="405798AB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B889CD4" w14:textId="2A72D7E1" w:rsidR="00FC665E" w:rsidRPr="00F253B3" w:rsidRDefault="00FC665E" w:rsidP="006A00D2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466</w:t>
            </w:r>
          </w:p>
        </w:tc>
        <w:tc>
          <w:tcPr>
            <w:tcW w:w="251" w:type="dxa"/>
            <w:vAlign w:val="bottom"/>
          </w:tcPr>
          <w:p w14:paraId="42F56082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A843FDB" w14:textId="74E7DEA1" w:rsidR="00FC665E" w:rsidRPr="00F253B3" w:rsidRDefault="00FC665E" w:rsidP="00FC665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84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</w:p>
        </w:tc>
        <w:tc>
          <w:tcPr>
            <w:tcW w:w="251" w:type="dxa"/>
            <w:vAlign w:val="bottom"/>
          </w:tcPr>
          <w:p w14:paraId="1E928C3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771A5479" w14:textId="11B3EFF4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62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074</w:t>
            </w:r>
          </w:p>
        </w:tc>
        <w:tc>
          <w:tcPr>
            <w:tcW w:w="251" w:type="dxa"/>
            <w:gridSpan w:val="2"/>
            <w:vAlign w:val="bottom"/>
          </w:tcPr>
          <w:p w14:paraId="4827AA21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1E009D6A" w14:textId="6F49F184" w:rsidR="00FC665E" w:rsidRPr="00F253B3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768991D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475B1D26" w14:textId="3AC018F0" w:rsidR="00FC665E" w:rsidRPr="00F253B3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0D7A0BBB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1E20BF01" w14:textId="79905CC0" w:rsidR="00FC665E" w:rsidRPr="00CB41C9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68</w:t>
            </w:r>
            <w:r w:rsidRPr="00CB41C9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,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450</w:t>
            </w:r>
          </w:p>
        </w:tc>
      </w:tr>
      <w:tr w:rsidR="00FC665E" w:rsidRPr="00F253B3" w14:paraId="41883C15" w14:textId="77777777" w:rsidTr="00522279">
        <w:trPr>
          <w:gridAfter w:val="2"/>
          <w:wAfter w:w="42" w:type="dxa"/>
          <w:trHeight w:val="19"/>
        </w:trPr>
        <w:tc>
          <w:tcPr>
            <w:tcW w:w="3922" w:type="dxa"/>
            <w:vAlign w:val="bottom"/>
          </w:tcPr>
          <w:p w14:paraId="7F09F213" w14:textId="15971373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จำหน่าย</w:t>
            </w:r>
            <w:r w:rsidRPr="00F253B3">
              <w:rPr>
                <w:rFonts w:asciiTheme="minorHAnsi" w:hAnsiTheme="minorHAnsi" w:cstheme="minorHAnsi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033" w:type="dxa"/>
            <w:vAlign w:val="bottom"/>
          </w:tcPr>
          <w:p w14:paraId="3B98CF78" w14:textId="01722234" w:rsidR="00FC665E" w:rsidRPr="00F253B3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705BFF24" w14:textId="5385DAD8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457EC09" w14:textId="52335711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6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40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51" w:type="dxa"/>
            <w:vAlign w:val="bottom"/>
          </w:tcPr>
          <w:p w14:paraId="0C06D4B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D1C045D" w14:textId="64A91C6D" w:rsidR="00FC665E" w:rsidRPr="00F253B3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36E05C58" w14:textId="1431FD4F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8437FD9" w14:textId="6D0CA28B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149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51" w:type="dxa"/>
            <w:vAlign w:val="bottom"/>
          </w:tcPr>
          <w:p w14:paraId="308C868B" w14:textId="07105503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1A124CC1" w14:textId="1AADBDD5" w:rsidR="00FC665E" w:rsidRPr="00F253B3" w:rsidRDefault="00FC665E" w:rsidP="00FC66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4B173BD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  <w:vAlign w:val="bottom"/>
          </w:tcPr>
          <w:p w14:paraId="5A97FE61" w14:textId="02C35143" w:rsidR="00FC665E" w:rsidRPr="00F253B3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25A91D78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55E8123" w14:textId="16ADD3F5" w:rsidR="00FC665E" w:rsidRPr="00F253B3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258D0F1B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2F894E29" w14:textId="61B2D4D4" w:rsidR="00FC665E" w:rsidRPr="00CB41C9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CB41C9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(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789</w:t>
            </w:r>
            <w:r w:rsidRPr="00CB41C9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)</w:t>
            </w:r>
          </w:p>
        </w:tc>
      </w:tr>
      <w:tr w:rsidR="00FC665E" w:rsidRPr="00F253B3" w14:paraId="5F8C7470" w14:textId="77777777" w:rsidTr="00522279">
        <w:trPr>
          <w:gridAfter w:val="2"/>
          <w:wAfter w:w="42" w:type="dxa"/>
          <w:trHeight w:val="19"/>
        </w:trPr>
        <w:tc>
          <w:tcPr>
            <w:tcW w:w="3922" w:type="dxa"/>
            <w:vAlign w:val="bottom"/>
          </w:tcPr>
          <w:p w14:paraId="0D129FFF" w14:textId="25A0381F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31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2567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>และ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1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2FC0FE09" w14:textId="16B73F7B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7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251" w:type="dxa"/>
            <w:vAlign w:val="bottom"/>
          </w:tcPr>
          <w:p w14:paraId="19DE6D46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3D59F522" w14:textId="361698F4" w:rsidR="00FC665E" w:rsidRPr="00F253B3" w:rsidRDefault="00FC665E" w:rsidP="006A00D2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29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251" w:type="dxa"/>
            <w:vAlign w:val="bottom"/>
          </w:tcPr>
          <w:p w14:paraId="3F1DF91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F2D58B5" w14:textId="5EE6C450" w:rsidR="00FC665E" w:rsidRPr="00F253B3" w:rsidRDefault="00FC665E" w:rsidP="006A00D2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4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65</w:t>
            </w:r>
          </w:p>
        </w:tc>
        <w:tc>
          <w:tcPr>
            <w:tcW w:w="251" w:type="dxa"/>
            <w:vAlign w:val="bottom"/>
          </w:tcPr>
          <w:p w14:paraId="39B10394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E8D9AD9" w14:textId="425B6064" w:rsidR="00FC665E" w:rsidRPr="00F253B3" w:rsidRDefault="00FC665E" w:rsidP="00FC665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1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098</w:t>
            </w:r>
          </w:p>
        </w:tc>
        <w:tc>
          <w:tcPr>
            <w:tcW w:w="251" w:type="dxa"/>
            <w:vAlign w:val="bottom"/>
          </w:tcPr>
          <w:p w14:paraId="797A4E1F" w14:textId="154CF95B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  <w:vAlign w:val="bottom"/>
          </w:tcPr>
          <w:p w14:paraId="6B66CFA3" w14:textId="513991E1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382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,609</w:t>
            </w:r>
          </w:p>
        </w:tc>
        <w:tc>
          <w:tcPr>
            <w:tcW w:w="251" w:type="dxa"/>
            <w:gridSpan w:val="2"/>
            <w:vAlign w:val="bottom"/>
          </w:tcPr>
          <w:p w14:paraId="62388810" w14:textId="02A10A15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  <w:vAlign w:val="bottom"/>
          </w:tcPr>
          <w:p w14:paraId="5EC213BD" w14:textId="79BA515D" w:rsidR="00FC665E" w:rsidRPr="005567F7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US" w:bidi="th-TH"/>
              </w:rPr>
            </w:pPr>
            <w:r w:rsidRPr="005567F7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174243F5" w14:textId="77777777" w:rsidR="00FC665E" w:rsidRPr="005567F7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  <w:vAlign w:val="bottom"/>
          </w:tcPr>
          <w:p w14:paraId="0061888A" w14:textId="63DC58A9" w:rsidR="00FC665E" w:rsidRPr="005567F7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5567F7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38BFCA35" w14:textId="77777777" w:rsidR="00FC665E" w:rsidRPr="005567F7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vAlign w:val="bottom"/>
          </w:tcPr>
          <w:p w14:paraId="65D961DE" w14:textId="4AD6AD23" w:rsidR="00FC665E" w:rsidRPr="005567F7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</w:pPr>
            <w:r w:rsidRPr="005567F7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425</w:t>
            </w:r>
            <w:r w:rsidRPr="005567F7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67F7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11</w:t>
            </w:r>
            <w:r w:rsidRPr="005567F7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FC665E" w:rsidRPr="00F253B3" w14:paraId="1DFA93D0" w14:textId="77777777" w:rsidTr="00522279">
        <w:trPr>
          <w:gridAfter w:val="2"/>
          <w:wAfter w:w="42" w:type="dxa"/>
          <w:trHeight w:val="19"/>
        </w:trPr>
        <w:tc>
          <w:tcPr>
            <w:tcW w:w="3922" w:type="dxa"/>
            <w:vAlign w:val="bottom"/>
          </w:tcPr>
          <w:p w14:paraId="2A5BD105" w14:textId="77777777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33" w:type="dxa"/>
            <w:vAlign w:val="bottom"/>
          </w:tcPr>
          <w:p w14:paraId="1F6E689D" w14:textId="75950174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358</w:t>
            </w:r>
          </w:p>
        </w:tc>
        <w:tc>
          <w:tcPr>
            <w:tcW w:w="251" w:type="dxa"/>
            <w:vAlign w:val="bottom"/>
          </w:tcPr>
          <w:p w14:paraId="69B0008F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01270A0" w14:textId="589B6875" w:rsidR="00FC665E" w:rsidRPr="00F253B3" w:rsidRDefault="00FC665E" w:rsidP="006A00D2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3,224</w:t>
            </w:r>
          </w:p>
        </w:tc>
        <w:tc>
          <w:tcPr>
            <w:tcW w:w="251" w:type="dxa"/>
            <w:vAlign w:val="bottom"/>
          </w:tcPr>
          <w:p w14:paraId="7E777B92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8CC7AE3" w14:textId="03046041" w:rsidR="00FC665E" w:rsidRPr="00F253B3" w:rsidRDefault="00FC665E" w:rsidP="006A00D2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252</w:t>
            </w:r>
          </w:p>
        </w:tc>
        <w:tc>
          <w:tcPr>
            <w:tcW w:w="251" w:type="dxa"/>
            <w:vAlign w:val="bottom"/>
          </w:tcPr>
          <w:p w14:paraId="67933133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4D37075" w14:textId="0E6ACA73" w:rsidR="00FC665E" w:rsidRPr="00F253B3" w:rsidRDefault="00FC665E" w:rsidP="00FC665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630</w:t>
            </w:r>
          </w:p>
        </w:tc>
        <w:tc>
          <w:tcPr>
            <w:tcW w:w="251" w:type="dxa"/>
            <w:vAlign w:val="bottom"/>
          </w:tcPr>
          <w:p w14:paraId="0E8E06CF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79A7DF8E" w14:textId="2553385B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34,263</w:t>
            </w:r>
          </w:p>
        </w:tc>
        <w:tc>
          <w:tcPr>
            <w:tcW w:w="251" w:type="dxa"/>
            <w:gridSpan w:val="2"/>
            <w:vAlign w:val="bottom"/>
          </w:tcPr>
          <w:p w14:paraId="383838CE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71F37C6F" w14:textId="0412B3AE" w:rsidR="00FC665E" w:rsidRPr="00E6106E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cs/>
                <w:lang w:bidi="th-TH"/>
              </w:rPr>
            </w:pPr>
            <w:r w:rsidRPr="00E6106E">
              <w:rPr>
                <w:rFonts w:asciiTheme="minorHAnsi" w:hAnsiTheme="minorHAnsi" w:cstheme="minorHAnsi"/>
                <w:sz w:val="28"/>
                <w:szCs w:val="28"/>
              </w:rPr>
              <w:t>1,167</w:t>
            </w:r>
          </w:p>
        </w:tc>
        <w:tc>
          <w:tcPr>
            <w:tcW w:w="251" w:type="dxa"/>
            <w:gridSpan w:val="2"/>
            <w:vAlign w:val="bottom"/>
          </w:tcPr>
          <w:p w14:paraId="7ECAAC27" w14:textId="10279127" w:rsidR="00FC665E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CEDBAC5" w14:textId="603DD75E" w:rsidR="00FC665E" w:rsidRPr="00F253B3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27230B42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0673A7D7" w14:textId="558A2B24" w:rsidR="00FC665E" w:rsidRPr="00CB41C9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CB41C9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39,894</w:t>
            </w:r>
          </w:p>
        </w:tc>
      </w:tr>
      <w:tr w:rsidR="00FC665E" w:rsidRPr="00F253B3" w14:paraId="61D9F5D8" w14:textId="77777777" w:rsidTr="00522279">
        <w:trPr>
          <w:gridAfter w:val="2"/>
          <w:wAfter w:w="42" w:type="dxa"/>
          <w:trHeight w:val="19"/>
        </w:trPr>
        <w:tc>
          <w:tcPr>
            <w:tcW w:w="3922" w:type="dxa"/>
            <w:vAlign w:val="bottom"/>
          </w:tcPr>
          <w:p w14:paraId="31054896" w14:textId="6A5081EE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จำหน่าย</w:t>
            </w:r>
            <w:r w:rsidRPr="00F253B3">
              <w:rPr>
                <w:rFonts w:asciiTheme="minorHAnsi" w:hAnsiTheme="minorHAnsi" w:cstheme="minorHAnsi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033" w:type="dxa"/>
            <w:vAlign w:val="bottom"/>
          </w:tcPr>
          <w:p w14:paraId="32BE7AE9" w14:textId="7065B766" w:rsidR="00FC665E" w:rsidRPr="00F253B3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507DFD02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C6010B1" w14:textId="73813319" w:rsidR="00FC665E" w:rsidRPr="00F253B3" w:rsidRDefault="00FC665E" w:rsidP="006A00D2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(1,738)</w:t>
            </w:r>
          </w:p>
        </w:tc>
        <w:tc>
          <w:tcPr>
            <w:tcW w:w="251" w:type="dxa"/>
            <w:vAlign w:val="bottom"/>
          </w:tcPr>
          <w:p w14:paraId="5C6D1D68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10E0714" w14:textId="5AE1B61C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(100)</w:t>
            </w:r>
          </w:p>
        </w:tc>
        <w:tc>
          <w:tcPr>
            <w:tcW w:w="251" w:type="dxa"/>
            <w:vAlign w:val="bottom"/>
          </w:tcPr>
          <w:p w14:paraId="72328479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vAlign w:val="bottom"/>
          </w:tcPr>
          <w:p w14:paraId="1710F99D" w14:textId="1246F7E0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(72</w:t>
            </w:r>
            <w:r w:rsidRPr="00D30FAE">
              <w:rPr>
                <w:rFonts w:asciiTheme="minorHAnsi" w:hAnsiTheme="minorHAnsi" w:cstheme="minorHAnsi" w:hint="cs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)</w:t>
            </w:r>
          </w:p>
        </w:tc>
        <w:tc>
          <w:tcPr>
            <w:tcW w:w="251" w:type="dxa"/>
            <w:vAlign w:val="bottom"/>
          </w:tcPr>
          <w:p w14:paraId="0144C5FE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466C5F77" w14:textId="299B7DBA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r w:rsidRPr="00055FC0">
              <w:rPr>
                <w:rFonts w:asciiTheme="minorHAnsi" w:hAnsiTheme="minorHAnsi" w:cstheme="minorHAnsi" w:hint="cs"/>
                <w:sz w:val="28"/>
                <w:szCs w:val="28"/>
                <w:lang w:val="en-US" w:bidi="th-TH"/>
              </w:rPr>
              <w:t>97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,464)</w:t>
            </w:r>
          </w:p>
        </w:tc>
        <w:tc>
          <w:tcPr>
            <w:tcW w:w="251" w:type="dxa"/>
            <w:gridSpan w:val="2"/>
            <w:vAlign w:val="bottom"/>
          </w:tcPr>
          <w:p w14:paraId="469728EE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  <w:vAlign w:val="bottom"/>
          </w:tcPr>
          <w:p w14:paraId="1A139DEF" w14:textId="7B597520" w:rsidR="00FC665E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3D68C61F" w14:textId="77777777" w:rsidR="00FC665E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48CC567C" w14:textId="403B48E8" w:rsidR="00FC665E" w:rsidRPr="00F253B3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621EB966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4FBB5C8A" w14:textId="4B6BB82C" w:rsidR="00FC665E" w:rsidRPr="00CB41C9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</w:pPr>
            <w:r w:rsidRPr="00CB41C9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(100,027)</w:t>
            </w:r>
          </w:p>
        </w:tc>
      </w:tr>
      <w:tr w:rsidR="00FC665E" w:rsidRPr="00F253B3" w14:paraId="505F48C6" w14:textId="77777777" w:rsidTr="00522279">
        <w:trPr>
          <w:gridAfter w:val="2"/>
          <w:wAfter w:w="42" w:type="dxa"/>
          <w:trHeight w:val="19"/>
        </w:trPr>
        <w:tc>
          <w:tcPr>
            <w:tcW w:w="3922" w:type="dxa"/>
            <w:vAlign w:val="bottom"/>
          </w:tcPr>
          <w:p w14:paraId="01B945E6" w14:textId="201D0F29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31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B47A5" w14:textId="19782D0A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7,696</w:t>
            </w:r>
          </w:p>
        </w:tc>
        <w:tc>
          <w:tcPr>
            <w:tcW w:w="251" w:type="dxa"/>
            <w:vAlign w:val="bottom"/>
          </w:tcPr>
          <w:p w14:paraId="1AB85C8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2CB36" w14:textId="26D85715" w:rsidR="00FC665E" w:rsidRPr="00F253B3" w:rsidRDefault="00FC665E" w:rsidP="006A00D2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31,289</w:t>
            </w:r>
          </w:p>
        </w:tc>
        <w:tc>
          <w:tcPr>
            <w:tcW w:w="251" w:type="dxa"/>
            <w:vAlign w:val="bottom"/>
          </w:tcPr>
          <w:p w14:paraId="24FAAF7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EBDB" w14:textId="4DD6CE8F" w:rsidR="00FC665E" w:rsidRPr="00F253B3" w:rsidRDefault="00FC665E" w:rsidP="006A00D2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4,417</w:t>
            </w:r>
          </w:p>
        </w:tc>
        <w:tc>
          <w:tcPr>
            <w:tcW w:w="251" w:type="dxa"/>
            <w:vAlign w:val="bottom"/>
          </w:tcPr>
          <w:p w14:paraId="49A71929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D0340" w14:textId="7C7199C0" w:rsidR="00FC665E" w:rsidRPr="00F253B3" w:rsidRDefault="00FC665E" w:rsidP="00FC665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1,003</w:t>
            </w:r>
          </w:p>
        </w:tc>
        <w:tc>
          <w:tcPr>
            <w:tcW w:w="251" w:type="dxa"/>
            <w:vAlign w:val="bottom"/>
          </w:tcPr>
          <w:p w14:paraId="18F2816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BD78A" w14:textId="3BE19D28" w:rsidR="00FC665E" w:rsidRPr="00F253B3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3</w:t>
            </w:r>
            <w:r w:rsidRPr="00055FC0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19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,40</w:t>
            </w:r>
            <w:r w:rsidRPr="00055FC0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51" w:type="dxa"/>
            <w:gridSpan w:val="2"/>
            <w:vAlign w:val="bottom"/>
          </w:tcPr>
          <w:p w14:paraId="206891A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3B3BD" w14:textId="178FFF2A" w:rsidR="00FC665E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1,167</w:t>
            </w:r>
          </w:p>
        </w:tc>
        <w:tc>
          <w:tcPr>
            <w:tcW w:w="251" w:type="dxa"/>
            <w:gridSpan w:val="2"/>
            <w:vAlign w:val="bottom"/>
          </w:tcPr>
          <w:p w14:paraId="537DFE36" w14:textId="77777777" w:rsidR="00FC665E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993A0" w14:textId="778564EE" w:rsidR="00FC665E" w:rsidRPr="00F253B3" w:rsidRDefault="00FC665E" w:rsidP="00FC665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67D134D1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43201" w14:textId="33D556F0" w:rsidR="00FC665E" w:rsidRPr="005567F7" w:rsidRDefault="00FC665E" w:rsidP="00FC665E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US" w:bidi="th-TH"/>
              </w:rPr>
            </w:pPr>
            <w:r w:rsidRPr="005567F7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364,980</w:t>
            </w:r>
          </w:p>
        </w:tc>
      </w:tr>
      <w:tr w:rsidR="00FC665E" w:rsidRPr="00F253B3" w14:paraId="48F2369A" w14:textId="77777777" w:rsidTr="00522279">
        <w:trPr>
          <w:gridAfter w:val="2"/>
          <w:wAfter w:w="42" w:type="dxa"/>
          <w:trHeight w:val="180"/>
        </w:trPr>
        <w:tc>
          <w:tcPr>
            <w:tcW w:w="3922" w:type="dxa"/>
            <w:vAlign w:val="bottom"/>
          </w:tcPr>
          <w:p w14:paraId="6C6C3566" w14:textId="77777777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0E49737B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2DFFF0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647F5C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1ADAB24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1E8B4C9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106CFE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D633CA4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31A4A5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  <w:vAlign w:val="bottom"/>
          </w:tcPr>
          <w:p w14:paraId="62A3325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29CE1C2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  <w:vAlign w:val="bottom"/>
          </w:tcPr>
          <w:p w14:paraId="523A3765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25F766E1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  <w:vAlign w:val="bottom"/>
          </w:tcPr>
          <w:p w14:paraId="631BC083" w14:textId="238E5248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3AB55D72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vAlign w:val="bottom"/>
          </w:tcPr>
          <w:p w14:paraId="5ACEC1EB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C665E" w:rsidRPr="00F253B3" w14:paraId="18F1D10A" w14:textId="77777777" w:rsidTr="00522279">
        <w:trPr>
          <w:gridAfter w:val="2"/>
          <w:wAfter w:w="42" w:type="dxa"/>
          <w:trHeight w:val="180"/>
        </w:trPr>
        <w:tc>
          <w:tcPr>
            <w:tcW w:w="3922" w:type="dxa"/>
            <w:vAlign w:val="bottom"/>
          </w:tcPr>
          <w:p w14:paraId="187AB678" w14:textId="77777777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36B6E6B2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1BD10F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D41509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DBE724B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E33B0BE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010287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6EE177B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7079C07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9F9AA49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6A068204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E5775D7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716EE179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16B6C8F2" w14:textId="1F328D99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7D479831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3EA69D6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C665E" w:rsidRPr="00F253B3" w14:paraId="148317C0" w14:textId="77777777" w:rsidTr="00522279">
        <w:trPr>
          <w:gridAfter w:val="2"/>
          <w:wAfter w:w="42" w:type="dxa"/>
          <w:trHeight w:val="180"/>
        </w:trPr>
        <w:tc>
          <w:tcPr>
            <w:tcW w:w="3922" w:type="dxa"/>
            <w:vAlign w:val="bottom"/>
          </w:tcPr>
          <w:p w14:paraId="4E16E445" w14:textId="77777777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5F40086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69023E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2BD1FE4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C7D4DA9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E193273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7B12864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2674A2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F94EBD3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1F27CAD5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549D1B4E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6E08517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5E46C8E6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A2D5594" w14:textId="45CCD651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2838EB3B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2AA4EF75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C665E" w:rsidRPr="00F253B3" w14:paraId="7F6632E2" w14:textId="77777777" w:rsidTr="00522279">
        <w:trPr>
          <w:gridAfter w:val="2"/>
          <w:wAfter w:w="42" w:type="dxa"/>
          <w:trHeight w:val="180"/>
        </w:trPr>
        <w:tc>
          <w:tcPr>
            <w:tcW w:w="3922" w:type="dxa"/>
            <w:vAlign w:val="bottom"/>
          </w:tcPr>
          <w:p w14:paraId="39F48697" w14:textId="77777777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74DC1463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A070962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AFFD256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335100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5B392E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517D65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E872625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1CF1F34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1ECC57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03611DB6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FBD85A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64BDAD96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BB943B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6D6860E1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585992EB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C665E" w:rsidRPr="00F253B3" w14:paraId="3C24C769" w14:textId="77777777" w:rsidTr="00522279">
        <w:trPr>
          <w:gridAfter w:val="2"/>
          <w:wAfter w:w="42" w:type="dxa"/>
          <w:trHeight w:val="180"/>
        </w:trPr>
        <w:tc>
          <w:tcPr>
            <w:tcW w:w="3922" w:type="dxa"/>
            <w:vAlign w:val="bottom"/>
          </w:tcPr>
          <w:p w14:paraId="76405D8A" w14:textId="77777777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1E5166EE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3E66C3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9D32758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49923E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202181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5635B1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FAB2DD2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509934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4B64CBC9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74EABD8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C76BAC3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21E7C473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368421F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61BD910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4070A2D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C665E" w:rsidRPr="00F253B3" w14:paraId="6D07BA51" w14:textId="77777777" w:rsidTr="00522279">
        <w:trPr>
          <w:gridAfter w:val="2"/>
          <w:wAfter w:w="42" w:type="dxa"/>
          <w:trHeight w:val="180"/>
        </w:trPr>
        <w:tc>
          <w:tcPr>
            <w:tcW w:w="3922" w:type="dxa"/>
            <w:vAlign w:val="bottom"/>
          </w:tcPr>
          <w:p w14:paraId="0A430948" w14:textId="77777777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vAlign w:val="bottom"/>
          </w:tcPr>
          <w:p w14:paraId="48C7B658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0AB27B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120220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8C53783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0EF6A72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BD34052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25790B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45866E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E71317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07848CB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317D9BF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450938DF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DD79D9B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23C5FE94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DC4413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104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C665E" w:rsidRPr="00F253B3" w14:paraId="495DFCBD" w14:textId="77777777" w:rsidTr="00522279">
        <w:trPr>
          <w:trHeight w:val="19"/>
        </w:trPr>
        <w:tc>
          <w:tcPr>
            <w:tcW w:w="3922" w:type="dxa"/>
            <w:vAlign w:val="bottom"/>
          </w:tcPr>
          <w:p w14:paraId="6171EDDC" w14:textId="3BC4C620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033" w:type="dxa"/>
            <w:vAlign w:val="bottom"/>
          </w:tcPr>
          <w:p w14:paraId="6ABF0A27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DF57653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CC9272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BF06E5F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1C6EC81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76C0154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57BE616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7D36832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F51581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5EAE232E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4B6E8BB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5648ECD8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7130FC02" w14:textId="5707836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7F40C3A5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50" w:type="dxa"/>
            <w:gridSpan w:val="3"/>
            <w:vAlign w:val="bottom"/>
          </w:tcPr>
          <w:p w14:paraId="729E98EF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026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FC665E" w:rsidRPr="00F253B3" w14:paraId="7F0BDFC7" w14:textId="77777777" w:rsidTr="00522279">
        <w:trPr>
          <w:trHeight w:val="19"/>
        </w:trPr>
        <w:tc>
          <w:tcPr>
            <w:tcW w:w="3922" w:type="dxa"/>
            <w:vAlign w:val="bottom"/>
          </w:tcPr>
          <w:p w14:paraId="63DD59E8" w14:textId="75CA0776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31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33" w:type="dxa"/>
            <w:vAlign w:val="bottom"/>
          </w:tcPr>
          <w:p w14:paraId="3DCEF452" w14:textId="3DC2673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77FBBD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A56F178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47A3673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F87B9E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4F3FB35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EF8F8BF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006B7EB9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6E92FB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2AD73A6C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6E0863B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5C10D853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1DE90B1E" w14:textId="46B2FFEC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105C352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50" w:type="dxa"/>
            <w:gridSpan w:val="3"/>
            <w:vAlign w:val="bottom"/>
          </w:tcPr>
          <w:p w14:paraId="3C6EBB15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026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FC665E" w:rsidRPr="00F253B3" w14:paraId="46268A69" w14:textId="77777777" w:rsidTr="00522279">
        <w:trPr>
          <w:trHeight w:val="19"/>
        </w:trPr>
        <w:tc>
          <w:tcPr>
            <w:tcW w:w="3922" w:type="dxa"/>
            <w:vAlign w:val="bottom"/>
          </w:tcPr>
          <w:p w14:paraId="597A4A54" w14:textId="5B6A5F5B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033" w:type="dxa"/>
            <w:vAlign w:val="bottom"/>
          </w:tcPr>
          <w:p w14:paraId="4382537B" w14:textId="1430F176" w:rsidR="00FC665E" w:rsidRPr="00F253B3" w:rsidRDefault="00FC665E" w:rsidP="00FC665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2,361</w:t>
            </w:r>
          </w:p>
        </w:tc>
        <w:tc>
          <w:tcPr>
            <w:tcW w:w="251" w:type="dxa"/>
            <w:vAlign w:val="bottom"/>
          </w:tcPr>
          <w:p w14:paraId="79C95CC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CF999AF" w14:textId="419CC511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7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57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51" w:type="dxa"/>
            <w:vAlign w:val="bottom"/>
          </w:tcPr>
          <w:p w14:paraId="4E89A26B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128C687" w14:textId="7331DE91" w:rsidR="00FC665E" w:rsidRPr="00F253B3" w:rsidRDefault="00FC665E" w:rsidP="00FC66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40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51" w:type="dxa"/>
            <w:vAlign w:val="bottom"/>
          </w:tcPr>
          <w:p w14:paraId="6454F2D8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9F54573" w14:textId="7F61F85A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5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04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8" w:type="dxa"/>
            <w:gridSpan w:val="2"/>
            <w:vAlign w:val="bottom"/>
          </w:tcPr>
          <w:p w14:paraId="417625B8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C91CE9F" w14:textId="42202E8A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50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53,379</w:t>
            </w:r>
          </w:p>
        </w:tc>
        <w:tc>
          <w:tcPr>
            <w:tcW w:w="251" w:type="dxa"/>
            <w:gridSpan w:val="2"/>
            <w:vAlign w:val="bottom"/>
          </w:tcPr>
          <w:p w14:paraId="30B08E3E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bottom w:val="double" w:sz="4" w:space="0" w:color="auto"/>
            </w:tcBorders>
            <w:vAlign w:val="bottom"/>
          </w:tcPr>
          <w:p w14:paraId="21DC9F68" w14:textId="1AE81ABB" w:rsidR="00FC665E" w:rsidRPr="00E6106E" w:rsidRDefault="00FC665E" w:rsidP="00FC665E">
            <w:pPr>
              <w:pStyle w:val="acctfourfigures"/>
              <w:tabs>
                <w:tab w:val="clear" w:pos="765"/>
              </w:tabs>
              <w:spacing w:line="240" w:lineRule="atLeast"/>
              <w:ind w:right="-218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E6106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16DB4893" w14:textId="77777777" w:rsidR="00FC665E" w:rsidRPr="00F253B3" w:rsidRDefault="00FC665E" w:rsidP="00FC665E">
            <w:pPr>
              <w:pStyle w:val="acctfourfigures"/>
              <w:tabs>
                <w:tab w:val="clear" w:pos="765"/>
              </w:tabs>
              <w:spacing w:line="240" w:lineRule="atLeast"/>
              <w:ind w:right="-218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04DAA55" w14:textId="0D47CEF5" w:rsidR="00FC665E" w:rsidRPr="00F253B3" w:rsidRDefault="00FC665E" w:rsidP="00FC665E">
            <w:pPr>
              <w:pStyle w:val="acctfourfigures"/>
              <w:tabs>
                <w:tab w:val="clear" w:pos="765"/>
              </w:tabs>
              <w:spacing w:line="240" w:lineRule="atLeast"/>
              <w:ind w:right="-218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172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,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251" w:type="dxa"/>
            <w:gridSpan w:val="2"/>
            <w:vAlign w:val="bottom"/>
          </w:tcPr>
          <w:p w14:paraId="3E8C2F22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-396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3"/>
            <w:vAlign w:val="bottom"/>
          </w:tcPr>
          <w:p w14:paraId="22F9044C" w14:textId="19F55ACB" w:rsidR="00FC665E" w:rsidRPr="00F253B3" w:rsidRDefault="00FC665E" w:rsidP="00FC665E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240,931</w:t>
            </w:r>
          </w:p>
        </w:tc>
      </w:tr>
      <w:tr w:rsidR="00FC665E" w:rsidRPr="00F253B3" w14:paraId="35E9F435" w14:textId="77777777" w:rsidTr="00522279">
        <w:trPr>
          <w:trHeight w:val="205"/>
        </w:trPr>
        <w:tc>
          <w:tcPr>
            <w:tcW w:w="3922" w:type="dxa"/>
            <w:vAlign w:val="bottom"/>
          </w:tcPr>
          <w:p w14:paraId="7526436A" w14:textId="77777777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  <w:vAlign w:val="bottom"/>
          </w:tcPr>
          <w:p w14:paraId="57F533DD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4D396F3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7452D72B" w14:textId="768FE74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915863B" w14:textId="50E46BB3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39CB57C8" w14:textId="42049568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8F35F09" w14:textId="4EDAF4B6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3B91ABC5" w14:textId="716BD0F1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5E7773B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double" w:sz="4" w:space="0" w:color="auto"/>
            </w:tcBorders>
            <w:vAlign w:val="bottom"/>
          </w:tcPr>
          <w:p w14:paraId="279E1FF3" w14:textId="6667D519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783C6E2A" w14:textId="3C1EBB5F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double" w:sz="4" w:space="0" w:color="auto"/>
            </w:tcBorders>
            <w:vAlign w:val="bottom"/>
          </w:tcPr>
          <w:p w14:paraId="44E25731" w14:textId="461A1285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2F0EA8A4" w14:textId="1D731A34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double" w:sz="4" w:space="0" w:color="auto"/>
            </w:tcBorders>
            <w:vAlign w:val="bottom"/>
          </w:tcPr>
          <w:p w14:paraId="415B26A3" w14:textId="58CC1185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60E60BE9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3"/>
            <w:tcBorders>
              <w:top w:val="double" w:sz="4" w:space="0" w:color="auto"/>
            </w:tcBorders>
            <w:vAlign w:val="bottom"/>
          </w:tcPr>
          <w:p w14:paraId="7463DB88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FC665E" w:rsidRPr="00F253B3" w14:paraId="5B9A1953" w14:textId="77777777" w:rsidTr="00522279">
        <w:trPr>
          <w:trHeight w:val="19"/>
        </w:trPr>
        <w:tc>
          <w:tcPr>
            <w:tcW w:w="3922" w:type="dxa"/>
            <w:vAlign w:val="bottom"/>
          </w:tcPr>
          <w:p w14:paraId="79820EA8" w14:textId="53CD9A58" w:rsidR="00FC665E" w:rsidRPr="00F253B3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31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253B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33" w:type="dxa"/>
            <w:vAlign w:val="bottom"/>
          </w:tcPr>
          <w:p w14:paraId="0D79359A" w14:textId="34FEC982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E09FE14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0653AC0" w14:textId="271C8B1B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68BD0C3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CD489B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60B489F2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91CFFE7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3892057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4E8FAE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08ED5040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C30A48B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21032BD7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132C57CE" w14:textId="4DC609F2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2731484A" w14:textId="77777777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3"/>
            <w:vAlign w:val="bottom"/>
          </w:tcPr>
          <w:p w14:paraId="28AEF92E" w14:textId="6388D02B" w:rsidR="00FC665E" w:rsidRPr="00F253B3" w:rsidRDefault="00FC665E" w:rsidP="00FC665E">
            <w:pPr>
              <w:pStyle w:val="acctfourfigures"/>
              <w:tabs>
                <w:tab w:val="clear" w:pos="765"/>
                <w:tab w:val="decimal" w:pos="987"/>
                <w:tab w:val="decimal" w:pos="11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FC665E" w:rsidRPr="003317D1" w14:paraId="09AC7F38" w14:textId="77777777" w:rsidTr="00522279">
        <w:trPr>
          <w:trHeight w:val="19"/>
        </w:trPr>
        <w:tc>
          <w:tcPr>
            <w:tcW w:w="3922" w:type="dxa"/>
            <w:vAlign w:val="bottom"/>
          </w:tcPr>
          <w:p w14:paraId="35B5B880" w14:textId="7057A3D0" w:rsidR="00FC665E" w:rsidRPr="003317D1" w:rsidRDefault="00FC665E" w:rsidP="00FC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</w:tabs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033" w:type="dxa"/>
            <w:tcBorders>
              <w:bottom w:val="double" w:sz="4" w:space="0" w:color="auto"/>
            </w:tcBorders>
            <w:vAlign w:val="bottom"/>
          </w:tcPr>
          <w:p w14:paraId="1773D82D" w14:textId="4DDE3FDE" w:rsidR="00FC665E" w:rsidRPr="003317D1" w:rsidRDefault="00FC665E" w:rsidP="00FC665E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2,003</w:t>
            </w:r>
          </w:p>
        </w:tc>
        <w:tc>
          <w:tcPr>
            <w:tcW w:w="251" w:type="dxa"/>
            <w:vAlign w:val="bottom"/>
          </w:tcPr>
          <w:p w14:paraId="5238E95F" w14:textId="77777777" w:rsidR="00FC665E" w:rsidRPr="003317D1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1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6C5DD619" w14:textId="3997513B" w:rsidR="00FC665E" w:rsidRPr="003317D1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4,</w:t>
            </w:r>
            <w:r w:rsidRPr="00D30FAE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44</w:t>
            </w:r>
            <w:r w:rsidRPr="009D5822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51" w:type="dxa"/>
            <w:vAlign w:val="bottom"/>
          </w:tcPr>
          <w:p w14:paraId="66EB6F32" w14:textId="77777777" w:rsidR="00FC665E" w:rsidRPr="003317D1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7115C394" w14:textId="222F1C62" w:rsidR="00FC665E" w:rsidRPr="003317D1" w:rsidRDefault="00FC665E" w:rsidP="00FC66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  <w:lang w:bidi="th-TH"/>
              </w:rPr>
            </w:pPr>
            <w:r w:rsidRPr="00D30FAE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48</w:t>
            </w:r>
            <w:r w:rsidRPr="00346A0F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51" w:type="dxa"/>
            <w:vAlign w:val="bottom"/>
          </w:tcPr>
          <w:p w14:paraId="6AFCEC9D" w14:textId="77777777" w:rsidR="00FC665E" w:rsidRPr="003317D1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040E39F3" w14:textId="04BF4191" w:rsidR="00FC665E" w:rsidRPr="003317D1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936</w:t>
            </w:r>
          </w:p>
        </w:tc>
        <w:tc>
          <w:tcPr>
            <w:tcW w:w="278" w:type="dxa"/>
            <w:gridSpan w:val="2"/>
            <w:vAlign w:val="bottom"/>
          </w:tcPr>
          <w:p w14:paraId="30D1DCF2" w14:textId="77777777" w:rsidR="00FC665E" w:rsidRPr="003317D1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bottom w:val="double" w:sz="4" w:space="0" w:color="auto"/>
            </w:tcBorders>
            <w:vAlign w:val="bottom"/>
          </w:tcPr>
          <w:p w14:paraId="7E15F631" w14:textId="76F52449" w:rsidR="00FC665E" w:rsidRPr="003317D1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50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</w:pPr>
            <w:r w:rsidRPr="00055FC0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33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,884</w:t>
            </w:r>
          </w:p>
        </w:tc>
        <w:tc>
          <w:tcPr>
            <w:tcW w:w="251" w:type="dxa"/>
            <w:gridSpan w:val="2"/>
            <w:vAlign w:val="bottom"/>
          </w:tcPr>
          <w:p w14:paraId="2B92C48A" w14:textId="77777777" w:rsidR="00FC665E" w:rsidRPr="003317D1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bottom w:val="double" w:sz="4" w:space="0" w:color="auto"/>
            </w:tcBorders>
            <w:vAlign w:val="bottom"/>
          </w:tcPr>
          <w:p w14:paraId="487DE7D1" w14:textId="55349E46" w:rsidR="00FC665E" w:rsidRPr="00E6106E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50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6,310</w:t>
            </w:r>
          </w:p>
        </w:tc>
        <w:tc>
          <w:tcPr>
            <w:tcW w:w="251" w:type="dxa"/>
            <w:gridSpan w:val="2"/>
            <w:vAlign w:val="bottom"/>
          </w:tcPr>
          <w:p w14:paraId="7F94A523" w14:textId="77777777" w:rsidR="00FC665E" w:rsidRDefault="00FC665E" w:rsidP="00FC665E">
            <w:pPr>
              <w:pStyle w:val="acctfourfigures"/>
              <w:tabs>
                <w:tab w:val="clear" w:pos="765"/>
              </w:tabs>
              <w:spacing w:line="240" w:lineRule="atLeast"/>
              <w:ind w:right="-218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bottom w:val="double" w:sz="4" w:space="0" w:color="auto"/>
            </w:tcBorders>
            <w:vAlign w:val="bottom"/>
          </w:tcPr>
          <w:p w14:paraId="4B29C2D9" w14:textId="61DC0C35" w:rsidR="00FC665E" w:rsidRPr="00C80D02" w:rsidRDefault="00FC665E" w:rsidP="00C80D02">
            <w:pPr>
              <w:pStyle w:val="acctfourfigures"/>
              <w:tabs>
                <w:tab w:val="clear" w:pos="765"/>
              </w:tabs>
              <w:spacing w:line="240" w:lineRule="atLeast"/>
              <w:ind w:right="-218" w:firstLine="10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</w:pPr>
            <w:r w:rsidRPr="00D30FAE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33</w:t>
            </w:r>
            <w:r w:rsidRPr="00C80D02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46A0F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0</w:t>
            </w:r>
            <w:r w:rsidRPr="00D30FAE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51" w:type="dxa"/>
            <w:gridSpan w:val="2"/>
            <w:vAlign w:val="bottom"/>
          </w:tcPr>
          <w:p w14:paraId="1C24D24E" w14:textId="77777777" w:rsidR="00FC665E" w:rsidRPr="003317D1" w:rsidRDefault="00FC665E" w:rsidP="00FC665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3"/>
            <w:tcBorders>
              <w:bottom w:val="double" w:sz="4" w:space="0" w:color="auto"/>
            </w:tcBorders>
            <w:vAlign w:val="bottom"/>
          </w:tcPr>
          <w:p w14:paraId="4BA4BB26" w14:textId="0954CD4F" w:rsidR="00FC665E" w:rsidRPr="003317D1" w:rsidRDefault="00FC665E" w:rsidP="00FC665E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right="72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US" w:bidi="th-TH"/>
              </w:rPr>
            </w:pPr>
            <w:r w:rsidRPr="00D30FAE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8</w:t>
            </w:r>
            <w:r w:rsidRPr="00346A0F">
              <w:rPr>
                <w:rFonts w:asciiTheme="minorHAnsi" w:hAnsiTheme="minorHAnsi" w:cstheme="minorHAnsi" w:hint="cs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 w:bidi="th-TH"/>
              </w:rPr>
              <w:t>,088</w:t>
            </w:r>
            <w:r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</w:tr>
    </w:tbl>
    <w:p w14:paraId="62565E9D" w14:textId="789435FE" w:rsidR="00725821" w:rsidRPr="003317D1" w:rsidRDefault="00725821" w:rsidP="00725821">
      <w:pPr>
        <w:pStyle w:val="BodyText2"/>
        <w:rPr>
          <w:rFonts w:asciiTheme="minorHAnsi" w:hAnsiTheme="minorHAnsi"/>
          <w:sz w:val="28"/>
          <w:szCs w:val="28"/>
          <w:cs/>
          <w:lang w:val="en-US"/>
        </w:rPr>
      </w:pPr>
    </w:p>
    <w:p w14:paraId="1CA6EBA0" w14:textId="563389FF" w:rsidR="002A0728" w:rsidRDefault="005F2D35" w:rsidP="005567F7">
      <w:pPr>
        <w:tabs>
          <w:tab w:val="clear" w:pos="454"/>
          <w:tab w:val="clear" w:pos="680"/>
          <w:tab w:val="left" w:pos="540"/>
        </w:tabs>
        <w:ind w:left="540"/>
        <w:jc w:val="thaiDistribute"/>
        <w:outlineLvl w:val="0"/>
        <w:rPr>
          <w:rFonts w:asciiTheme="minorHAnsi" w:eastAsia="Calibri" w:hAnsiTheme="minorHAnsi" w:cstheme="minorHAnsi"/>
          <w:sz w:val="30"/>
          <w:szCs w:val="30"/>
          <w:lang w:val="en-GB"/>
        </w:rPr>
      </w:pPr>
      <w:r w:rsidRPr="005567F7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ในระหว่างปีสิ้นสุดวันที่ </w:t>
      </w:r>
      <w:r w:rsidR="005B511C" w:rsidRPr="005567F7">
        <w:rPr>
          <w:rFonts w:asciiTheme="minorHAnsi" w:eastAsia="Calibri" w:hAnsiTheme="minorHAnsi" w:cstheme="minorHAnsi"/>
          <w:sz w:val="30"/>
          <w:szCs w:val="30"/>
          <w:lang w:val="en-GB"/>
        </w:rPr>
        <w:t>31</w:t>
      </w:r>
      <w:r w:rsidRPr="005567F7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ธันวาคม </w:t>
      </w:r>
      <w:r w:rsidR="005B511C" w:rsidRPr="005567F7">
        <w:rPr>
          <w:rFonts w:asciiTheme="minorHAnsi" w:eastAsia="Calibri" w:hAnsiTheme="minorHAnsi" w:cstheme="minorHAnsi"/>
          <w:sz w:val="30"/>
          <w:szCs w:val="30"/>
          <w:lang w:val="en-GB"/>
        </w:rPr>
        <w:t>2568</w:t>
      </w:r>
      <w:r w:rsidRPr="005567F7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และ </w:t>
      </w:r>
      <w:r w:rsidR="005B511C" w:rsidRPr="005567F7">
        <w:rPr>
          <w:rFonts w:asciiTheme="minorHAnsi" w:eastAsia="Calibri" w:hAnsiTheme="minorHAnsi" w:cstheme="minorHAnsi"/>
          <w:sz w:val="30"/>
          <w:szCs w:val="30"/>
          <w:lang w:val="en-GB"/>
        </w:rPr>
        <w:t>2567</w:t>
      </w:r>
      <w:r w:rsidRPr="005567F7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มูลค่าตามบัญชีของวัตถุดิบเพื่อประกอบและอะไหล่จำนวน </w:t>
      </w:r>
      <w:r w:rsidR="005B511C" w:rsidRPr="005567F7">
        <w:rPr>
          <w:rFonts w:asciiTheme="minorHAnsi" w:eastAsia="Calibri" w:hAnsiTheme="minorHAnsi" w:cstheme="minorHAnsi"/>
          <w:sz w:val="30"/>
          <w:szCs w:val="30"/>
          <w:lang w:val="en-GB"/>
        </w:rPr>
        <w:t>1</w:t>
      </w:r>
      <w:r w:rsidR="00BD54D6" w:rsidRPr="00BD54D6">
        <w:rPr>
          <w:rFonts w:asciiTheme="minorHAnsi" w:eastAsia="Calibri" w:hAnsiTheme="minorHAnsi" w:cstheme="minorHAnsi" w:hint="cs"/>
          <w:sz w:val="30"/>
          <w:szCs w:val="30"/>
        </w:rPr>
        <w:t>30</w:t>
      </w:r>
      <w:r w:rsidR="00BD54D6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.</w:t>
      </w:r>
      <w:r w:rsidR="00BD54D6" w:rsidRPr="00BD54D6">
        <w:rPr>
          <w:rFonts w:asciiTheme="minorHAnsi" w:eastAsia="Calibri" w:hAnsiTheme="minorHAnsi" w:cstheme="minorHAnsi" w:hint="cs"/>
          <w:sz w:val="30"/>
          <w:szCs w:val="30"/>
        </w:rPr>
        <w:t>2</w:t>
      </w:r>
      <w:r w:rsidRPr="005567F7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บาท และ </w:t>
      </w:r>
      <w:r w:rsidR="005B511C" w:rsidRPr="005567F7">
        <w:rPr>
          <w:rFonts w:asciiTheme="minorHAnsi" w:eastAsia="Calibri" w:hAnsiTheme="minorHAnsi" w:cstheme="minorHAnsi"/>
          <w:sz w:val="30"/>
          <w:szCs w:val="30"/>
          <w:lang w:val="en-GB"/>
        </w:rPr>
        <w:t>134</w:t>
      </w:r>
      <w:r w:rsidRPr="005567F7">
        <w:rPr>
          <w:rFonts w:asciiTheme="minorHAnsi" w:eastAsia="Calibri" w:hAnsiTheme="minorHAnsi" w:cstheme="minorHAnsi"/>
          <w:sz w:val="30"/>
          <w:szCs w:val="30"/>
          <w:cs/>
          <w:lang w:val="en-GB"/>
        </w:rPr>
        <w:t>.</w:t>
      </w:r>
      <w:r w:rsidR="005B511C" w:rsidRPr="005567F7">
        <w:rPr>
          <w:rFonts w:asciiTheme="minorHAnsi" w:eastAsia="Calibri" w:hAnsiTheme="minorHAnsi" w:cstheme="minorHAnsi"/>
          <w:sz w:val="30"/>
          <w:szCs w:val="30"/>
          <w:lang w:val="en-GB"/>
        </w:rPr>
        <w:t>5</w:t>
      </w:r>
      <w:r w:rsidRPr="005567F7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ล้านบาท</w:t>
      </w:r>
      <w:r w:rsidR="00574DD8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 xml:space="preserve"> ตามลำดับ</w:t>
      </w:r>
      <w:r w:rsidRPr="005567F7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แสดงด้วยมูลค่าสุทธิจากค่าเผื่อความเสียหายจากวัตถุดิบเพื่อประกอบและอะไหล่จำนวน </w:t>
      </w:r>
      <w:r w:rsidR="005B511C" w:rsidRPr="005567F7">
        <w:rPr>
          <w:rFonts w:asciiTheme="minorHAnsi" w:eastAsia="Calibri" w:hAnsiTheme="minorHAnsi" w:cstheme="minorHAnsi"/>
          <w:sz w:val="30"/>
          <w:szCs w:val="30"/>
          <w:lang w:val="en-GB"/>
        </w:rPr>
        <w:t>1</w:t>
      </w:r>
      <w:r w:rsidR="00BD54D6">
        <w:rPr>
          <w:rFonts w:asciiTheme="minorHAnsi" w:eastAsia="Calibri" w:hAnsiTheme="minorHAnsi" w:cstheme="minorHAnsi"/>
          <w:sz w:val="30"/>
          <w:szCs w:val="30"/>
          <w:lang w:val="en-GB"/>
        </w:rPr>
        <w:t>17.9</w:t>
      </w:r>
      <w:r w:rsidRPr="005567F7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ล้านบาท และ </w:t>
      </w:r>
      <w:r w:rsidR="005B511C" w:rsidRPr="005567F7">
        <w:rPr>
          <w:rFonts w:asciiTheme="minorHAnsi" w:eastAsia="Calibri" w:hAnsiTheme="minorHAnsi" w:cstheme="minorHAnsi"/>
          <w:sz w:val="30"/>
          <w:szCs w:val="30"/>
          <w:lang w:val="en-GB"/>
        </w:rPr>
        <w:t>113</w:t>
      </w:r>
      <w:r w:rsidRPr="005567F7">
        <w:rPr>
          <w:rFonts w:asciiTheme="minorHAnsi" w:eastAsia="Calibri" w:hAnsiTheme="minorHAnsi" w:cstheme="minorHAnsi"/>
          <w:sz w:val="30"/>
          <w:szCs w:val="30"/>
          <w:cs/>
          <w:lang w:val="en-GB"/>
        </w:rPr>
        <w:t>.</w:t>
      </w:r>
      <w:r w:rsidR="005B511C" w:rsidRPr="005567F7">
        <w:rPr>
          <w:rFonts w:asciiTheme="minorHAnsi" w:eastAsia="Calibri" w:hAnsiTheme="minorHAnsi" w:cstheme="minorHAnsi"/>
          <w:sz w:val="30"/>
          <w:szCs w:val="30"/>
          <w:lang w:val="en-GB"/>
        </w:rPr>
        <w:t>7</w:t>
      </w:r>
      <w:r w:rsidRPr="005567F7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ล้านบาท ตามลำดับ ซึ่งเกิดจากผลต่างปริมาณสินค้าในระบบสูงกว่าปริมาณที่มีอยู่จริงในสถานที่จัดเก็บ </w:t>
      </w:r>
    </w:p>
    <w:p w14:paraId="42E03E86" w14:textId="77777777" w:rsidR="00537F8B" w:rsidRDefault="00537F8B" w:rsidP="005567F7">
      <w:pPr>
        <w:tabs>
          <w:tab w:val="clear" w:pos="454"/>
          <w:tab w:val="clear" w:pos="680"/>
          <w:tab w:val="left" w:pos="540"/>
        </w:tabs>
        <w:ind w:left="540"/>
        <w:jc w:val="thaiDistribute"/>
        <w:outlineLvl w:val="0"/>
        <w:rPr>
          <w:rFonts w:asciiTheme="minorHAnsi" w:eastAsia="Calibri" w:hAnsiTheme="minorHAnsi" w:cstheme="minorHAnsi"/>
          <w:sz w:val="30"/>
          <w:szCs w:val="30"/>
          <w:lang w:val="en-GB"/>
        </w:rPr>
      </w:pPr>
    </w:p>
    <w:p w14:paraId="1D6D099F" w14:textId="77777777" w:rsidR="00E21467" w:rsidRPr="005567F7" w:rsidRDefault="00E21467" w:rsidP="005567F7">
      <w:pPr>
        <w:tabs>
          <w:tab w:val="clear" w:pos="454"/>
          <w:tab w:val="clear" w:pos="680"/>
          <w:tab w:val="left" w:pos="540"/>
        </w:tabs>
        <w:ind w:left="540"/>
        <w:jc w:val="thaiDistribute"/>
        <w:outlineLvl w:val="0"/>
        <w:rPr>
          <w:rFonts w:asciiTheme="minorHAnsi" w:eastAsia="Calibri" w:hAnsiTheme="minorHAnsi" w:cstheme="minorHAnsi"/>
          <w:sz w:val="30"/>
          <w:szCs w:val="30"/>
          <w:lang w:val="en-GB"/>
        </w:rPr>
      </w:pPr>
    </w:p>
    <w:p w14:paraId="398D1F6F" w14:textId="77777777" w:rsidR="005F2D35" w:rsidRDefault="005F2D35" w:rsidP="00EE01F8">
      <w:pPr>
        <w:pStyle w:val="BodyText2"/>
        <w:ind w:left="630" w:right="40"/>
        <w:rPr>
          <w:rFonts w:asciiTheme="minorHAnsi" w:hAnsiTheme="minorHAnsi" w:cstheme="minorHAnsi"/>
          <w:spacing w:val="-4"/>
          <w:lang w:val="en-US"/>
        </w:rPr>
      </w:pPr>
    </w:p>
    <w:p w14:paraId="011DE2C7" w14:textId="77777777" w:rsidR="002A4BEC" w:rsidRPr="00F253B3" w:rsidRDefault="002A4BEC" w:rsidP="00DB61ED">
      <w:pPr>
        <w:pStyle w:val="BodyText2"/>
        <w:numPr>
          <w:ilvl w:val="0"/>
          <w:numId w:val="29"/>
        </w:numPr>
        <w:ind w:left="630" w:hanging="630"/>
        <w:rPr>
          <w:rFonts w:asciiTheme="minorHAnsi" w:hAnsiTheme="minorHAnsi" w:cstheme="minorHAnsi"/>
          <w:b/>
          <w:bCs/>
          <w:lang w:val="en-US"/>
        </w:rPr>
      </w:pPr>
      <w:r w:rsidRPr="00F253B3"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ค่าความนิยม</w:t>
      </w:r>
    </w:p>
    <w:p w14:paraId="04C3C29F" w14:textId="77777777" w:rsidR="00413889" w:rsidRPr="00F253B3" w:rsidRDefault="00413889" w:rsidP="00413889">
      <w:pPr>
        <w:pStyle w:val="BodyText2"/>
        <w:rPr>
          <w:lang w:val="en-US"/>
        </w:rPr>
      </w:pPr>
    </w:p>
    <w:tbl>
      <w:tblPr>
        <w:tblStyle w:val="TableGrid"/>
        <w:tblW w:w="13847" w:type="dxa"/>
        <w:tblInd w:w="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2"/>
        <w:gridCol w:w="2160"/>
        <w:gridCol w:w="270"/>
        <w:gridCol w:w="1725"/>
        <w:gridCol w:w="236"/>
        <w:gridCol w:w="1727"/>
        <w:gridCol w:w="270"/>
        <w:gridCol w:w="1730"/>
        <w:gridCol w:w="270"/>
        <w:gridCol w:w="7"/>
        <w:gridCol w:w="1900"/>
      </w:tblGrid>
      <w:tr w:rsidR="0024706A" w:rsidRPr="00F253B3" w14:paraId="316F6E7C" w14:textId="77777777" w:rsidTr="000C2D5A">
        <w:trPr>
          <w:trHeight w:val="413"/>
        </w:trPr>
        <w:tc>
          <w:tcPr>
            <w:tcW w:w="3552" w:type="dxa"/>
            <w:vAlign w:val="bottom"/>
          </w:tcPr>
          <w:p w14:paraId="0F42176D" w14:textId="77777777" w:rsidR="00D92049" w:rsidRPr="00F253B3" w:rsidRDefault="00D92049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bookmarkStart w:id="9" w:name="_Hlk174194249"/>
          </w:p>
        </w:tc>
        <w:tc>
          <w:tcPr>
            <w:tcW w:w="2160" w:type="dxa"/>
            <w:vAlign w:val="bottom"/>
          </w:tcPr>
          <w:p w14:paraId="2FD13126" w14:textId="77777777" w:rsidR="00D92049" w:rsidRPr="00F253B3" w:rsidRDefault="00D92049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642C45D" w14:textId="77777777" w:rsidR="00D92049" w:rsidRPr="00F253B3" w:rsidRDefault="00D92049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5"/>
            <w:vAlign w:val="bottom"/>
          </w:tcPr>
          <w:p w14:paraId="6CC144E4" w14:textId="65064E8E" w:rsidR="00D92049" w:rsidRPr="00F253B3" w:rsidRDefault="00D92049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77" w:type="dxa"/>
            <w:gridSpan w:val="3"/>
            <w:vAlign w:val="bottom"/>
          </w:tcPr>
          <w:p w14:paraId="14681FA1" w14:textId="77777777" w:rsidR="00D92049" w:rsidRPr="00F253B3" w:rsidRDefault="00D92049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24706A" w:rsidRPr="00F253B3" w14:paraId="4D14C279" w14:textId="77777777" w:rsidTr="000C2D5A">
        <w:trPr>
          <w:trHeight w:val="413"/>
        </w:trPr>
        <w:tc>
          <w:tcPr>
            <w:tcW w:w="3552" w:type="dxa"/>
            <w:vAlign w:val="bottom"/>
          </w:tcPr>
          <w:p w14:paraId="1AEE4651" w14:textId="77777777" w:rsidR="00962EF6" w:rsidRPr="00F253B3" w:rsidRDefault="00962EF6" w:rsidP="00962EF6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20C5EE7" w14:textId="02BFF826" w:rsidR="00962EF6" w:rsidRPr="00F253B3" w:rsidRDefault="00962EF6" w:rsidP="00962EF6">
            <w:pPr>
              <w:tabs>
                <w:tab w:val="clear" w:pos="1644"/>
                <w:tab w:val="clear" w:pos="5387"/>
                <w:tab w:val="clear" w:pos="5613"/>
                <w:tab w:val="left" w:pos="1380"/>
                <w:tab w:val="left" w:pos="1424"/>
              </w:tabs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  <w:vAlign w:val="bottom"/>
          </w:tcPr>
          <w:p w14:paraId="39F10625" w14:textId="77777777" w:rsidR="00962EF6" w:rsidRPr="00F253B3" w:rsidRDefault="00962EF6" w:rsidP="00962EF6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5"/>
            <w:tcBorders>
              <w:bottom w:val="single" w:sz="4" w:space="0" w:color="auto"/>
            </w:tcBorders>
            <w:vAlign w:val="bottom"/>
          </w:tcPr>
          <w:p w14:paraId="77CC4DC4" w14:textId="1A4EE67D" w:rsidR="00962EF6" w:rsidRPr="00F253B3" w:rsidRDefault="00962EF6" w:rsidP="00962EF6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7" w:type="dxa"/>
            <w:gridSpan w:val="2"/>
            <w:vAlign w:val="bottom"/>
          </w:tcPr>
          <w:p w14:paraId="2692FFD3" w14:textId="500A94A8" w:rsidR="00962EF6" w:rsidRPr="00F253B3" w:rsidRDefault="00962EF6" w:rsidP="00962EF6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900" w:type="dxa"/>
            <w:vAlign w:val="bottom"/>
          </w:tcPr>
          <w:p w14:paraId="1541263B" w14:textId="45405506" w:rsidR="00962EF6" w:rsidRPr="00F253B3" w:rsidRDefault="00962EF6" w:rsidP="00962EF6">
            <w:pPr>
              <w:ind w:right="-207" w:hanging="20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มูลค่าสุทธิทางบัญชี</w:t>
            </w:r>
          </w:p>
        </w:tc>
      </w:tr>
      <w:tr w:rsidR="00C80D02" w:rsidRPr="00F253B3" w14:paraId="45D477B7" w14:textId="77777777" w:rsidTr="000C2D5A">
        <w:trPr>
          <w:trHeight w:val="826"/>
        </w:trPr>
        <w:tc>
          <w:tcPr>
            <w:tcW w:w="3552" w:type="dxa"/>
            <w:vAlign w:val="bottom"/>
          </w:tcPr>
          <w:p w14:paraId="30756D55" w14:textId="77777777" w:rsidR="00807E80" w:rsidRPr="00F253B3" w:rsidRDefault="00807E80" w:rsidP="004E691F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160" w:type="dxa"/>
            <w:vAlign w:val="bottom"/>
          </w:tcPr>
          <w:p w14:paraId="4C24E866" w14:textId="5C097695" w:rsidR="00807E80" w:rsidRPr="00F253B3" w:rsidRDefault="00807E80" w:rsidP="004B08F0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  <w:r w:rsidR="004B08F0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</w:rPr>
              <w:t xml:space="preserve">1 </w:t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มกราคม</w:t>
            </w:r>
            <w:r w:rsidR="004B08F0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138A38B0" w14:textId="77777777" w:rsidR="00807E80" w:rsidRPr="00F253B3" w:rsidRDefault="00807E80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bottom"/>
          </w:tcPr>
          <w:p w14:paraId="5FB10CBA" w14:textId="6E85869D" w:rsidR="00807E80" w:rsidRPr="00F253B3" w:rsidRDefault="00807E80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7920979" w14:textId="77777777" w:rsidR="00807E80" w:rsidRPr="00F253B3" w:rsidRDefault="00807E80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14:paraId="3EF481AC" w14:textId="1AF1E939" w:rsidR="00807E80" w:rsidRPr="00F253B3" w:rsidRDefault="00807E80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ขาดทุนจากการ</w:t>
            </w:r>
            <w:r w:rsidR="000C567F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BB4ABC0" w14:textId="77777777" w:rsidR="00807E80" w:rsidRPr="00F253B3" w:rsidRDefault="00807E80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451F7D8C" w14:textId="127633FA" w:rsidR="00807E80" w:rsidRPr="00F253B3" w:rsidRDefault="00807E80" w:rsidP="004E691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โอนเปลี่ยนแปลงสถานะเงินลงทุน</w:t>
            </w:r>
          </w:p>
        </w:tc>
        <w:tc>
          <w:tcPr>
            <w:tcW w:w="277" w:type="dxa"/>
            <w:gridSpan w:val="2"/>
            <w:vAlign w:val="bottom"/>
          </w:tcPr>
          <w:p w14:paraId="7C10B0C0" w14:textId="5F05EE23" w:rsidR="00807E80" w:rsidRPr="00F253B3" w:rsidRDefault="00807E80" w:rsidP="004E691F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900" w:type="dxa"/>
            <w:vAlign w:val="bottom"/>
          </w:tcPr>
          <w:p w14:paraId="10BC1944" w14:textId="77777777" w:rsidR="004B08F0" w:rsidRDefault="00807E80" w:rsidP="004B08F0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ณ วันที่ </w:t>
            </w:r>
          </w:p>
          <w:p w14:paraId="194FB161" w14:textId="19C409E3" w:rsidR="00807E80" w:rsidRPr="00F253B3" w:rsidRDefault="00807E80" w:rsidP="004B08F0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ธันวา</w:t>
            </w:r>
            <w:r w:rsidR="004B08F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คม </w:t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</w:tr>
      <w:tr w:rsidR="0024706A" w:rsidRPr="00F253B3" w14:paraId="1628B792" w14:textId="77777777" w:rsidTr="000C2D5A">
        <w:trPr>
          <w:trHeight w:val="353"/>
        </w:trPr>
        <w:tc>
          <w:tcPr>
            <w:tcW w:w="3552" w:type="dxa"/>
            <w:vAlign w:val="bottom"/>
          </w:tcPr>
          <w:p w14:paraId="030176D5" w14:textId="77777777" w:rsidR="004E691F" w:rsidRPr="00F253B3" w:rsidRDefault="004E691F" w:rsidP="004E691F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54DC7988" w14:textId="2F28D1C5" w:rsidR="004E691F" w:rsidRPr="00F253B3" w:rsidRDefault="004E691F" w:rsidP="004E691F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D3499B" w14:textId="77777777" w:rsidR="004E691F" w:rsidRPr="00F253B3" w:rsidRDefault="004E691F" w:rsidP="004E691F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7865" w:type="dxa"/>
            <w:gridSpan w:val="8"/>
            <w:vAlign w:val="bottom"/>
          </w:tcPr>
          <w:p w14:paraId="6A388A90" w14:textId="21548991" w:rsidR="004E691F" w:rsidRPr="00F253B3" w:rsidRDefault="004E691F" w:rsidP="004E691F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F253B3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พันบาท</w:t>
            </w:r>
            <w:r w:rsidRPr="00F253B3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)</w:t>
            </w:r>
          </w:p>
        </w:tc>
      </w:tr>
      <w:tr w:rsidR="00C80D02" w:rsidRPr="00F253B3" w14:paraId="0269CC6C" w14:textId="77777777" w:rsidTr="000C2D5A">
        <w:trPr>
          <w:trHeight w:val="413"/>
        </w:trPr>
        <w:tc>
          <w:tcPr>
            <w:tcW w:w="3552" w:type="dxa"/>
            <w:vAlign w:val="bottom"/>
          </w:tcPr>
          <w:p w14:paraId="5657C693" w14:textId="0089ED14" w:rsidR="00807E80" w:rsidRPr="00252472" w:rsidRDefault="00807E80" w:rsidP="00BD2B43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ธุรกิจบัตรพลาสติก</w:t>
            </w:r>
            <w:r w:rsidRPr="00F253B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3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Pr="00055FC0">
              <w:rPr>
                <w:rFonts w:ascii="Angsana New" w:hAnsi="Angsana New" w:hint="cs"/>
                <w:i/>
                <w:iCs/>
                <w:sz w:val="30"/>
                <w:szCs w:val="30"/>
              </w:rPr>
              <w:t>15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.</w:t>
            </w:r>
            <w:r w:rsidRPr="00055FC0">
              <w:rPr>
                <w:rFonts w:ascii="Angsana New" w:hAnsi="Angsana New" w:hint="cs"/>
                <w:i/>
                <w:iCs/>
                <w:sz w:val="30"/>
                <w:szCs w:val="30"/>
              </w:rPr>
              <w:t>1</w:t>
            </w:r>
            <w:r w:rsidRPr="00F253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0069DE15" w14:textId="3949C941" w:rsidR="00807E80" w:rsidRPr="00F253B3" w:rsidRDefault="00807E80" w:rsidP="00AF6696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z w:val="30"/>
                <w:szCs w:val="30"/>
              </w:rPr>
              <w:t>776,355</w:t>
            </w:r>
          </w:p>
        </w:tc>
        <w:tc>
          <w:tcPr>
            <w:tcW w:w="270" w:type="dxa"/>
            <w:vAlign w:val="bottom"/>
          </w:tcPr>
          <w:p w14:paraId="78AEDEF9" w14:textId="77777777" w:rsidR="00807E80" w:rsidRPr="00F253B3" w:rsidRDefault="00807E80" w:rsidP="00AF6696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vAlign w:val="bottom"/>
          </w:tcPr>
          <w:p w14:paraId="0B3490AB" w14:textId="330DEDB9" w:rsidR="00807E80" w:rsidRPr="00F253B3" w:rsidRDefault="00807E80" w:rsidP="00AF6696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A014FAC" w14:textId="77777777" w:rsidR="00807E80" w:rsidRPr="00F253B3" w:rsidRDefault="00807E80" w:rsidP="00AF6696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vAlign w:val="bottom"/>
          </w:tcPr>
          <w:p w14:paraId="78797596" w14:textId="1D78222E" w:rsidR="00807E80" w:rsidRPr="00F253B3" w:rsidRDefault="00807E80" w:rsidP="00AF669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(776,355)</w:t>
            </w:r>
          </w:p>
        </w:tc>
        <w:tc>
          <w:tcPr>
            <w:tcW w:w="270" w:type="dxa"/>
            <w:vAlign w:val="bottom"/>
          </w:tcPr>
          <w:p w14:paraId="09028D3E" w14:textId="77777777" w:rsidR="00807E80" w:rsidRPr="00F253B3" w:rsidRDefault="00807E80" w:rsidP="00AF6696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vAlign w:val="bottom"/>
          </w:tcPr>
          <w:p w14:paraId="66A0F0E7" w14:textId="4EF7BD31" w:rsidR="00807E80" w:rsidRPr="00F253B3" w:rsidRDefault="00807E80" w:rsidP="00AF6696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  <w:vAlign w:val="bottom"/>
          </w:tcPr>
          <w:p w14:paraId="4E57519C" w14:textId="77777777" w:rsidR="00807E80" w:rsidRPr="00F253B3" w:rsidRDefault="00807E80" w:rsidP="00AF669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0" w:type="dxa"/>
            <w:vAlign w:val="bottom"/>
          </w:tcPr>
          <w:p w14:paraId="4746CE6B" w14:textId="24C3F20A" w:rsidR="00807E80" w:rsidRPr="00F253B3" w:rsidRDefault="00807E80" w:rsidP="0090066A">
            <w:pPr>
              <w:ind w:right="2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0D02" w:rsidRPr="00F253B3" w14:paraId="2F85FDCF" w14:textId="77777777" w:rsidTr="000C2D5A">
        <w:trPr>
          <w:trHeight w:val="401"/>
        </w:trPr>
        <w:tc>
          <w:tcPr>
            <w:tcW w:w="3552" w:type="dxa"/>
            <w:vAlign w:val="bottom"/>
          </w:tcPr>
          <w:p w14:paraId="0AB253DC" w14:textId="7647D504" w:rsidR="00807E80" w:rsidRPr="00F253B3" w:rsidRDefault="00807E80" w:rsidP="00AF6696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ธุรกิจให้บริการเช่าตู้ล็อคเกอร์</w:t>
            </w:r>
          </w:p>
          <w:p w14:paraId="4437CB8A" w14:textId="054D5EA3" w:rsidR="00807E80" w:rsidRPr="00F253B3" w:rsidRDefault="00807E80" w:rsidP="00AF6696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 xml:space="preserve">   </w:t>
            </w:r>
            <w:r w:rsidRPr="00F253B3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Pr="00F253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="00BE32A0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Pr="00055FC0">
              <w:rPr>
                <w:rFonts w:ascii="Angsana New" w:hAnsi="Angsana New" w:hint="cs"/>
                <w:i/>
                <w:iCs/>
                <w:sz w:val="30"/>
                <w:szCs w:val="30"/>
              </w:rPr>
              <w:t>5</w:t>
            </w:r>
            <w:r w:rsidR="00F6743F">
              <w:rPr>
                <w:rFonts w:ascii="Angsana New" w:hAnsi="Angsana New"/>
                <w:i/>
                <w:iCs/>
                <w:sz w:val="30"/>
                <w:szCs w:val="30"/>
              </w:rPr>
              <w:t>.2</w:t>
            </w:r>
            <w:r w:rsidRPr="00F253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2B885283" w14:textId="57DA4806" w:rsidR="00807E80" w:rsidRPr="00F253B3" w:rsidRDefault="00807E80" w:rsidP="007B67E8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z w:val="30"/>
                <w:szCs w:val="30"/>
              </w:rPr>
              <w:t>256,568</w:t>
            </w:r>
          </w:p>
        </w:tc>
        <w:tc>
          <w:tcPr>
            <w:tcW w:w="270" w:type="dxa"/>
          </w:tcPr>
          <w:p w14:paraId="28EB3F91" w14:textId="6A779D1B" w:rsidR="00807E80" w:rsidRPr="00F253B3" w:rsidRDefault="00807E80" w:rsidP="007B67E8">
            <w:pPr>
              <w:ind w:left="-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</w:tcPr>
          <w:p w14:paraId="2A1934D1" w14:textId="1826A2EF" w:rsidR="00807E80" w:rsidRPr="00F253B3" w:rsidRDefault="00807E80" w:rsidP="007B67E8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DA3A28" w14:textId="1506C1F8" w:rsidR="00807E80" w:rsidRPr="00F253B3" w:rsidRDefault="00807E80" w:rsidP="007B67E8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7D23C37" w14:textId="22CBDFC5" w:rsidR="00807E80" w:rsidRPr="00F253B3" w:rsidRDefault="00D71DC7" w:rsidP="007B67E8">
            <w:pPr>
              <w:tabs>
                <w:tab w:val="clear" w:pos="1644"/>
                <w:tab w:val="clear" w:pos="1871"/>
                <w:tab w:val="left" w:pos="159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(93,006)</w:t>
            </w:r>
          </w:p>
        </w:tc>
        <w:tc>
          <w:tcPr>
            <w:tcW w:w="270" w:type="dxa"/>
          </w:tcPr>
          <w:p w14:paraId="42536C8E" w14:textId="77777777" w:rsidR="00807E80" w:rsidRPr="00F253B3" w:rsidRDefault="00807E80" w:rsidP="007B67E8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</w:tcPr>
          <w:p w14:paraId="475CCE8A" w14:textId="2DD75999" w:rsidR="00807E80" w:rsidRPr="00F253B3" w:rsidRDefault="00807E80" w:rsidP="007B67E8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</w:tcPr>
          <w:p w14:paraId="518FA214" w14:textId="77777777" w:rsidR="00807E80" w:rsidRPr="00F253B3" w:rsidRDefault="00807E80" w:rsidP="007B6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</w:tcPr>
          <w:p w14:paraId="4E6C65B0" w14:textId="2842190E" w:rsidR="00807E80" w:rsidRPr="00F253B3" w:rsidRDefault="00D71DC7" w:rsidP="007B67E8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163,562</w:t>
            </w:r>
          </w:p>
        </w:tc>
      </w:tr>
      <w:tr w:rsidR="00C80D02" w:rsidRPr="00F253B3" w14:paraId="03865FE2" w14:textId="77777777" w:rsidTr="000C2D5A">
        <w:trPr>
          <w:trHeight w:val="401"/>
        </w:trPr>
        <w:tc>
          <w:tcPr>
            <w:tcW w:w="3552" w:type="dxa"/>
            <w:vAlign w:val="bottom"/>
          </w:tcPr>
          <w:p w14:paraId="25FD3AFB" w14:textId="77777777" w:rsidR="00695E06" w:rsidRDefault="00807E80" w:rsidP="00AF6696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ธุรกิจ</w:t>
            </w:r>
            <w:r w:rsidRPr="00947F75">
              <w:rPr>
                <w:rFonts w:ascii="Angsana New" w:hAnsi="Angsana New"/>
                <w:spacing w:val="-6"/>
                <w:sz w:val="30"/>
                <w:szCs w:val="30"/>
                <w:cs/>
              </w:rPr>
              <w:t>ให้บริการและพัฒนาระบบโอนสาย</w:t>
            </w:r>
          </w:p>
          <w:p w14:paraId="4199F820" w14:textId="191C2A25" w:rsidR="00807E80" w:rsidRPr="00BD2B43" w:rsidRDefault="00695E06" w:rsidP="00BD2B43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</w:t>
            </w:r>
            <w:r w:rsidR="00807E80" w:rsidRPr="00947F75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อัตโนมัติ</w:t>
            </w:r>
            <w:r w:rsidR="00807E80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807E80" w:rsidRPr="00F253B3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="00807E80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หมายเหตุข้อ</w:t>
            </w:r>
            <w:r w:rsidR="00807E80" w:rsidRPr="00F253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807E80" w:rsidRPr="00F253B3">
              <w:rPr>
                <w:rFonts w:ascii="Angsana New" w:hAnsi="Angsana New"/>
                <w:i/>
                <w:iCs/>
                <w:sz w:val="30"/>
                <w:szCs w:val="30"/>
              </w:rPr>
              <w:t>15.</w:t>
            </w:r>
            <w:r w:rsidR="00F6743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807E80" w:rsidRPr="00F253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4AD0C841" w14:textId="409CCFA6" w:rsidR="00807E80" w:rsidRPr="00F253B3" w:rsidRDefault="00807E80" w:rsidP="007B67E8">
            <w:pPr>
              <w:ind w:left="-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5FC0">
              <w:rPr>
                <w:rFonts w:ascii="Angsana New" w:hAnsi="Angsana New" w:hint="cs"/>
                <w:sz w:val="30"/>
                <w:szCs w:val="30"/>
              </w:rPr>
              <w:t>177</w:t>
            </w:r>
            <w:r>
              <w:rPr>
                <w:rFonts w:ascii="Angsana New" w:hAnsi="Angsana New"/>
                <w:sz w:val="30"/>
                <w:szCs w:val="30"/>
              </w:rPr>
              <w:t>,632</w:t>
            </w:r>
          </w:p>
        </w:tc>
        <w:tc>
          <w:tcPr>
            <w:tcW w:w="270" w:type="dxa"/>
          </w:tcPr>
          <w:p w14:paraId="469F3D48" w14:textId="77777777" w:rsidR="00807E80" w:rsidRPr="00F253B3" w:rsidRDefault="00807E80" w:rsidP="007B67E8">
            <w:pPr>
              <w:ind w:left="-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</w:tcPr>
          <w:p w14:paraId="65FEBA90" w14:textId="395FFCDA" w:rsidR="00807E80" w:rsidRPr="00F253B3" w:rsidRDefault="00807E80" w:rsidP="007B67E8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48041F" w14:textId="77777777" w:rsidR="00807E80" w:rsidRPr="00F253B3" w:rsidRDefault="00807E80" w:rsidP="007B67E8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8615140" w14:textId="575CEEB0" w:rsidR="00807E80" w:rsidRPr="00F253B3" w:rsidRDefault="00807E80" w:rsidP="007B6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(177,632)</w:t>
            </w:r>
          </w:p>
        </w:tc>
        <w:tc>
          <w:tcPr>
            <w:tcW w:w="270" w:type="dxa"/>
          </w:tcPr>
          <w:p w14:paraId="1876ABD1" w14:textId="62484AE0" w:rsidR="00807E80" w:rsidRPr="00F253B3" w:rsidRDefault="00807E80" w:rsidP="007B67E8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</w:tcPr>
          <w:p w14:paraId="1BAA20CF" w14:textId="5A1DA15D" w:rsidR="00807E80" w:rsidRPr="00F253B3" w:rsidRDefault="00807E80" w:rsidP="007B67E8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</w:tcPr>
          <w:p w14:paraId="68B95B4C" w14:textId="4215F913" w:rsidR="00807E80" w:rsidRPr="00F253B3" w:rsidRDefault="00807E80" w:rsidP="007B6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</w:tcPr>
          <w:p w14:paraId="29F051FF" w14:textId="76425023" w:rsidR="00807E80" w:rsidRPr="0090066A" w:rsidRDefault="00807E80" w:rsidP="007B67E8">
            <w:pPr>
              <w:ind w:right="2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06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0D02" w:rsidRPr="00F253B3" w14:paraId="27320091" w14:textId="77777777" w:rsidTr="000C2D5A">
        <w:trPr>
          <w:trHeight w:val="401"/>
        </w:trPr>
        <w:tc>
          <w:tcPr>
            <w:tcW w:w="3552" w:type="dxa"/>
            <w:vAlign w:val="bottom"/>
          </w:tcPr>
          <w:p w14:paraId="3D3757C1" w14:textId="77777777" w:rsidR="00807E80" w:rsidRDefault="00807E80" w:rsidP="00AF6696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หน่วยอื่น</w:t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ๆ ซึ่งค่าความนิยมไม่มี</w:t>
            </w:r>
          </w:p>
          <w:p w14:paraId="4266C51E" w14:textId="55A72309" w:rsidR="00807E80" w:rsidRPr="00F253B3" w:rsidRDefault="00807E80" w:rsidP="00AF6696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</w:t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นัยสำคัญ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4DE58" w14:textId="68EC69CF" w:rsidR="00807E80" w:rsidRPr="00F253B3" w:rsidRDefault="00807E80" w:rsidP="007B67E8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459,486</w:t>
            </w:r>
          </w:p>
        </w:tc>
        <w:tc>
          <w:tcPr>
            <w:tcW w:w="270" w:type="dxa"/>
          </w:tcPr>
          <w:p w14:paraId="669DE31C" w14:textId="77777777" w:rsidR="00807E80" w:rsidRPr="00F253B3" w:rsidRDefault="00807E80" w:rsidP="007B67E8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7AE0053D" w14:textId="32741A54" w:rsidR="00807E80" w:rsidRPr="00F253B3" w:rsidRDefault="00807E80" w:rsidP="007B67E8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4F8EA1" w14:textId="77777777" w:rsidR="00807E80" w:rsidRPr="00F253B3" w:rsidRDefault="00807E80" w:rsidP="007B67E8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14:paraId="7EF2DCFC" w14:textId="51ED44E4" w:rsidR="00807E80" w:rsidRPr="0090066A" w:rsidRDefault="00807E80" w:rsidP="00C80D02">
            <w:pPr>
              <w:tabs>
                <w:tab w:val="clear" w:pos="1644"/>
                <w:tab w:val="clear" w:pos="1871"/>
                <w:tab w:val="left" w:pos="1599"/>
              </w:tabs>
              <w:ind w:right="3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06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829D55" w14:textId="77777777" w:rsidR="00807E80" w:rsidRPr="00F253B3" w:rsidRDefault="00807E80" w:rsidP="007B67E8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4614BC0A" w14:textId="467291C4" w:rsidR="00807E80" w:rsidRPr="0090066A" w:rsidRDefault="00807E80" w:rsidP="007B67E8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</w:tcPr>
          <w:p w14:paraId="3FD2BD2A" w14:textId="77777777" w:rsidR="00807E80" w:rsidRPr="00F253B3" w:rsidRDefault="00807E80" w:rsidP="007B67E8">
            <w:pPr>
              <w:tabs>
                <w:tab w:val="clear" w:pos="1644"/>
                <w:tab w:val="left" w:pos="1536"/>
              </w:tabs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E954A" w14:textId="44DBE483" w:rsidR="00807E80" w:rsidRPr="0090066A" w:rsidRDefault="00807E80" w:rsidP="007B67E8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459,486</w:t>
            </w:r>
          </w:p>
        </w:tc>
      </w:tr>
      <w:tr w:rsidR="00C80D02" w:rsidRPr="00F253B3" w14:paraId="35AA2FF1" w14:textId="77777777" w:rsidTr="000C2D5A">
        <w:trPr>
          <w:trHeight w:val="413"/>
        </w:trPr>
        <w:tc>
          <w:tcPr>
            <w:tcW w:w="3552" w:type="dxa"/>
            <w:vAlign w:val="bottom"/>
          </w:tcPr>
          <w:p w14:paraId="444C757F" w14:textId="77777777" w:rsidR="00807E80" w:rsidRPr="00F253B3" w:rsidRDefault="00807E80" w:rsidP="00AF6696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44532A" w14:textId="3D5C61FE" w:rsidR="00807E80" w:rsidRPr="00F253B3" w:rsidRDefault="00807E80" w:rsidP="00AF6696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1,670,041</w:t>
            </w:r>
          </w:p>
        </w:tc>
        <w:tc>
          <w:tcPr>
            <w:tcW w:w="270" w:type="dxa"/>
            <w:vAlign w:val="bottom"/>
          </w:tcPr>
          <w:p w14:paraId="77B19A77" w14:textId="77777777" w:rsidR="00807E80" w:rsidRPr="00F253B3" w:rsidRDefault="00807E80" w:rsidP="00AF6696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DD630" w14:textId="09420042" w:rsidR="00807E80" w:rsidRPr="0090066A" w:rsidRDefault="00807E80" w:rsidP="0090066A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66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AFB89B5" w14:textId="77777777" w:rsidR="00807E80" w:rsidRPr="00F253B3" w:rsidRDefault="00807E80" w:rsidP="00AF6696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75DC9" w14:textId="366067EA" w:rsidR="00807E80" w:rsidRPr="00F253B3" w:rsidRDefault="00807E80" w:rsidP="00AF6696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(</w:t>
            </w:r>
            <w:r w:rsidR="00D71DC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1,046,993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A3F9241" w14:textId="77777777" w:rsidR="00807E80" w:rsidRPr="00F253B3" w:rsidRDefault="00807E80" w:rsidP="00AF6696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58E3C" w14:textId="3BE3D0B6" w:rsidR="00807E80" w:rsidRPr="001041F7" w:rsidRDefault="00807E80" w:rsidP="0090066A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1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  <w:vAlign w:val="bottom"/>
          </w:tcPr>
          <w:p w14:paraId="7F6B10C4" w14:textId="77777777" w:rsidR="00807E80" w:rsidRPr="00F253B3" w:rsidRDefault="00807E80" w:rsidP="00AF6696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E5FB3" w14:textId="436F0A94" w:rsidR="00807E80" w:rsidRPr="00F253B3" w:rsidRDefault="00D71DC7" w:rsidP="00AF6696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623,048</w:t>
            </w:r>
          </w:p>
        </w:tc>
      </w:tr>
      <w:bookmarkEnd w:id="9"/>
      <w:tr w:rsidR="0024706A" w:rsidRPr="00F253B3" w14:paraId="175D180C" w14:textId="77777777" w:rsidTr="000C2D5A">
        <w:trPr>
          <w:trHeight w:val="413"/>
        </w:trPr>
        <w:tc>
          <w:tcPr>
            <w:tcW w:w="3552" w:type="dxa"/>
            <w:vAlign w:val="bottom"/>
          </w:tcPr>
          <w:p w14:paraId="101AD50C" w14:textId="77777777" w:rsidR="00AF6696" w:rsidRPr="00F253B3" w:rsidRDefault="00AF6696" w:rsidP="0041214F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06BD777" w14:textId="77777777" w:rsidR="00AF6696" w:rsidRPr="00F253B3" w:rsidRDefault="00AF6696" w:rsidP="0041214F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435F394" w14:textId="77777777" w:rsidR="00AF6696" w:rsidRPr="00F253B3" w:rsidRDefault="00AF6696" w:rsidP="0041214F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5"/>
            <w:vAlign w:val="bottom"/>
          </w:tcPr>
          <w:p w14:paraId="54CE5EA3" w14:textId="3B7D9497" w:rsidR="00AF6696" w:rsidRPr="00F253B3" w:rsidRDefault="00AF6696" w:rsidP="0041214F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0C118662" w14:textId="77777777" w:rsidR="00AF6696" w:rsidRPr="00F253B3" w:rsidRDefault="00AF6696" w:rsidP="0041214F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0F7164" w:rsidRPr="00F253B3" w14:paraId="627F9171" w14:textId="77777777" w:rsidTr="000C2D5A">
        <w:trPr>
          <w:trHeight w:val="413"/>
        </w:trPr>
        <w:tc>
          <w:tcPr>
            <w:tcW w:w="3552" w:type="dxa"/>
            <w:vAlign w:val="bottom"/>
          </w:tcPr>
          <w:p w14:paraId="7692981C" w14:textId="77777777" w:rsidR="000F7164" w:rsidRPr="00F253B3" w:rsidRDefault="000F7164" w:rsidP="0041214F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0E2565E" w14:textId="77777777" w:rsidR="000F7164" w:rsidRPr="00F253B3" w:rsidRDefault="000F7164" w:rsidP="0041214F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6183914" w14:textId="77777777" w:rsidR="000F7164" w:rsidRPr="00F253B3" w:rsidRDefault="000F7164" w:rsidP="0041214F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5"/>
            <w:vAlign w:val="bottom"/>
          </w:tcPr>
          <w:p w14:paraId="5A528184" w14:textId="77777777" w:rsidR="000F7164" w:rsidRPr="00F253B3" w:rsidRDefault="000F7164" w:rsidP="0041214F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2A3F8935" w14:textId="77777777" w:rsidR="000F7164" w:rsidRPr="00F253B3" w:rsidRDefault="000F7164" w:rsidP="0041214F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9826FA" w:rsidRPr="00F253B3" w14:paraId="21E132F4" w14:textId="77777777" w:rsidTr="000C2D5A">
        <w:trPr>
          <w:trHeight w:val="413"/>
        </w:trPr>
        <w:tc>
          <w:tcPr>
            <w:tcW w:w="3552" w:type="dxa"/>
            <w:vAlign w:val="bottom"/>
          </w:tcPr>
          <w:p w14:paraId="69FAAF96" w14:textId="77777777" w:rsidR="009826FA" w:rsidRPr="00F253B3" w:rsidRDefault="009826FA" w:rsidP="0041214F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512F0527" w14:textId="77777777" w:rsidR="009826FA" w:rsidRPr="00F253B3" w:rsidRDefault="009826FA" w:rsidP="0041214F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3E58615" w14:textId="77777777" w:rsidR="009826FA" w:rsidRPr="00F253B3" w:rsidRDefault="009826FA" w:rsidP="0041214F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5"/>
            <w:vAlign w:val="bottom"/>
          </w:tcPr>
          <w:p w14:paraId="67559018" w14:textId="77777777" w:rsidR="009826FA" w:rsidRPr="00F253B3" w:rsidRDefault="009826FA" w:rsidP="0041214F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5885D8F6" w14:textId="77777777" w:rsidR="009826FA" w:rsidRPr="00F253B3" w:rsidRDefault="009826FA" w:rsidP="0041214F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0F7164" w:rsidRPr="00F253B3" w14:paraId="1233FFD1" w14:textId="77777777" w:rsidTr="000C2D5A">
        <w:trPr>
          <w:trHeight w:val="413"/>
        </w:trPr>
        <w:tc>
          <w:tcPr>
            <w:tcW w:w="3552" w:type="dxa"/>
            <w:vAlign w:val="bottom"/>
          </w:tcPr>
          <w:p w14:paraId="5CCF6307" w14:textId="77777777" w:rsidR="000F7164" w:rsidRPr="00F253B3" w:rsidRDefault="000F7164" w:rsidP="0041214F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B16DD9C" w14:textId="77777777" w:rsidR="000F7164" w:rsidRPr="00F253B3" w:rsidRDefault="000F7164" w:rsidP="0041214F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74069E2" w14:textId="77777777" w:rsidR="000F7164" w:rsidRPr="00F253B3" w:rsidRDefault="000F7164" w:rsidP="0041214F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5"/>
            <w:vAlign w:val="bottom"/>
          </w:tcPr>
          <w:p w14:paraId="5D2AF67D" w14:textId="65509B36" w:rsidR="000F7164" w:rsidRPr="00F253B3" w:rsidRDefault="000F7164" w:rsidP="0041214F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F253B3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77" w:type="dxa"/>
            <w:gridSpan w:val="3"/>
            <w:vAlign w:val="bottom"/>
          </w:tcPr>
          <w:p w14:paraId="543F0F1F" w14:textId="77777777" w:rsidR="000F7164" w:rsidRPr="00F253B3" w:rsidRDefault="000F7164" w:rsidP="0041214F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24706A" w:rsidRPr="00F253B3" w14:paraId="7F8991E4" w14:textId="77777777" w:rsidTr="000C2D5A">
        <w:trPr>
          <w:trHeight w:val="413"/>
        </w:trPr>
        <w:tc>
          <w:tcPr>
            <w:tcW w:w="3552" w:type="dxa"/>
            <w:vAlign w:val="bottom"/>
          </w:tcPr>
          <w:p w14:paraId="697051E8" w14:textId="77777777" w:rsidR="00B44EFF" w:rsidRPr="00F253B3" w:rsidRDefault="00B44EFF" w:rsidP="00B44EFF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5033169" w14:textId="2E582AD7" w:rsidR="00B44EFF" w:rsidRPr="00F253B3" w:rsidRDefault="00B44EFF" w:rsidP="00B44EFF">
            <w:pPr>
              <w:tabs>
                <w:tab w:val="clear" w:pos="1644"/>
                <w:tab w:val="clear" w:pos="5387"/>
                <w:tab w:val="clear" w:pos="5613"/>
                <w:tab w:val="left" w:pos="1380"/>
                <w:tab w:val="left" w:pos="1424"/>
              </w:tabs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  <w:vAlign w:val="bottom"/>
          </w:tcPr>
          <w:p w14:paraId="368B53D9" w14:textId="77777777" w:rsidR="00B44EFF" w:rsidRPr="00F253B3" w:rsidRDefault="00B44EFF" w:rsidP="00B44EF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5"/>
            <w:tcBorders>
              <w:bottom w:val="single" w:sz="4" w:space="0" w:color="auto"/>
            </w:tcBorders>
            <w:vAlign w:val="bottom"/>
          </w:tcPr>
          <w:p w14:paraId="1A1C8958" w14:textId="1A99067D" w:rsidR="00B44EFF" w:rsidRPr="00F253B3" w:rsidRDefault="00B44EFF" w:rsidP="00B44EF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3B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vAlign w:val="bottom"/>
          </w:tcPr>
          <w:p w14:paraId="53CDC2D2" w14:textId="77777777" w:rsidR="00B44EFF" w:rsidRPr="00F253B3" w:rsidRDefault="00B44EFF" w:rsidP="00B44EF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907" w:type="dxa"/>
            <w:gridSpan w:val="2"/>
            <w:vAlign w:val="bottom"/>
          </w:tcPr>
          <w:p w14:paraId="17B7C191" w14:textId="77777777" w:rsidR="00B44EFF" w:rsidRPr="00F253B3" w:rsidRDefault="00B44EFF" w:rsidP="00B44EFF">
            <w:pPr>
              <w:ind w:right="-207" w:hanging="20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3B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มูลค่าสุทธิทางบัญชี</w:t>
            </w:r>
          </w:p>
        </w:tc>
      </w:tr>
      <w:tr w:rsidR="00C80D02" w:rsidRPr="00F253B3" w14:paraId="06095087" w14:textId="77777777" w:rsidTr="000C2D5A">
        <w:trPr>
          <w:trHeight w:val="826"/>
        </w:trPr>
        <w:tc>
          <w:tcPr>
            <w:tcW w:w="3552" w:type="dxa"/>
            <w:vAlign w:val="bottom"/>
          </w:tcPr>
          <w:p w14:paraId="5BAEDD33" w14:textId="77777777" w:rsidR="0020610F" w:rsidRPr="00F253B3" w:rsidRDefault="0020610F" w:rsidP="0020610F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F253B3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160" w:type="dxa"/>
            <w:vAlign w:val="bottom"/>
          </w:tcPr>
          <w:p w14:paraId="768C9D9C" w14:textId="267D417B" w:rsidR="0020610F" w:rsidRPr="00F253B3" w:rsidRDefault="0020610F" w:rsidP="0020610F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</w:rPr>
              <w:t xml:space="preserve">1 </w:t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F6743F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B8751C0" w14:textId="77777777" w:rsidR="0020610F" w:rsidRPr="00F253B3" w:rsidRDefault="0020610F" w:rsidP="0020610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bottom"/>
          </w:tcPr>
          <w:p w14:paraId="6157F1C3" w14:textId="5F9F709D" w:rsidR="0020610F" w:rsidRPr="00F253B3" w:rsidRDefault="0020610F" w:rsidP="0020610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BBEF04B" w14:textId="77777777" w:rsidR="0020610F" w:rsidRPr="00F253B3" w:rsidRDefault="0020610F" w:rsidP="0020610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14:paraId="77153BB1" w14:textId="38338B29" w:rsidR="0020610F" w:rsidRPr="00F253B3" w:rsidRDefault="0020610F" w:rsidP="0020610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ขาดทุนจากการ</w:t>
            </w: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49FFC53" w14:textId="77777777" w:rsidR="0020610F" w:rsidRPr="00F253B3" w:rsidRDefault="0020610F" w:rsidP="0020610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089FBBEC" w14:textId="229BC359" w:rsidR="0020610F" w:rsidRPr="00F253B3" w:rsidRDefault="0020610F" w:rsidP="0020610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โอนเปลี่ยนแปลงสถานะเงินลงทุน</w:t>
            </w:r>
          </w:p>
        </w:tc>
        <w:tc>
          <w:tcPr>
            <w:tcW w:w="277" w:type="dxa"/>
            <w:gridSpan w:val="2"/>
            <w:vAlign w:val="bottom"/>
          </w:tcPr>
          <w:p w14:paraId="72F8EFF3" w14:textId="77777777" w:rsidR="0020610F" w:rsidRPr="00F253B3" w:rsidRDefault="0020610F" w:rsidP="0020610F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900" w:type="dxa"/>
            <w:vAlign w:val="bottom"/>
          </w:tcPr>
          <w:p w14:paraId="7DCF021A" w14:textId="77777777" w:rsidR="0020610F" w:rsidRDefault="0020610F" w:rsidP="0020610F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ณ วันที่ </w:t>
            </w:r>
          </w:p>
          <w:p w14:paraId="2D17D313" w14:textId="48D3EAC0" w:rsidR="0020610F" w:rsidRPr="00F253B3" w:rsidRDefault="0020610F" w:rsidP="0020610F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ธันวา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คม </w:t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F6743F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</w:tr>
      <w:tr w:rsidR="0024706A" w:rsidRPr="00F253B3" w14:paraId="45ED6C69" w14:textId="77777777" w:rsidTr="000C2D5A">
        <w:trPr>
          <w:trHeight w:val="353"/>
        </w:trPr>
        <w:tc>
          <w:tcPr>
            <w:tcW w:w="3552" w:type="dxa"/>
            <w:vAlign w:val="bottom"/>
          </w:tcPr>
          <w:p w14:paraId="2E630F9B" w14:textId="77777777" w:rsidR="00AF6696" w:rsidRPr="00F253B3" w:rsidRDefault="00AF6696" w:rsidP="0041214F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295A6881" w14:textId="686BAE2E" w:rsidR="00AF6696" w:rsidRPr="00F253B3" w:rsidRDefault="00AF6696" w:rsidP="0041214F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67E360" w14:textId="77777777" w:rsidR="00AF6696" w:rsidRPr="00F253B3" w:rsidRDefault="00AF6696" w:rsidP="0041214F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7865" w:type="dxa"/>
            <w:gridSpan w:val="8"/>
            <w:vAlign w:val="bottom"/>
          </w:tcPr>
          <w:p w14:paraId="088A8A6F" w14:textId="77777777" w:rsidR="00AF6696" w:rsidRPr="00F253B3" w:rsidRDefault="00AF6696" w:rsidP="0041214F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F253B3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พันบาท</w:t>
            </w:r>
            <w:r w:rsidRPr="00F253B3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)</w:t>
            </w:r>
          </w:p>
        </w:tc>
      </w:tr>
      <w:tr w:rsidR="00C80D02" w:rsidRPr="00F253B3" w14:paraId="6B3A2BFD" w14:textId="77777777" w:rsidTr="000C2D5A">
        <w:trPr>
          <w:trHeight w:val="401"/>
        </w:trPr>
        <w:tc>
          <w:tcPr>
            <w:tcW w:w="3552" w:type="dxa"/>
            <w:vAlign w:val="bottom"/>
          </w:tcPr>
          <w:p w14:paraId="4064D8CD" w14:textId="77777777" w:rsidR="0024706A" w:rsidRPr="00F253B3" w:rsidRDefault="0024706A" w:rsidP="0041214F">
            <w:pPr>
              <w:jc w:val="thaiDistribute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sz w:val="30"/>
                <w:szCs w:val="30"/>
                <w:cs/>
              </w:rPr>
              <w:t xml:space="preserve">ธุรกิจจำหน่ายสินค้าและบริการ </w:t>
            </w:r>
          </w:p>
          <w:p w14:paraId="77DE1672" w14:textId="01B59FEC" w:rsidR="0024706A" w:rsidRPr="00F253B3" w:rsidRDefault="0024706A" w:rsidP="0041214F">
            <w:pPr>
              <w:jc w:val="thaiDistribute"/>
              <w:rPr>
                <w:sz w:val="30"/>
                <w:szCs w:val="30"/>
                <w:cs/>
              </w:rPr>
            </w:pPr>
            <w:r w:rsidRPr="00F253B3">
              <w:rPr>
                <w:rFonts w:hint="cs"/>
                <w:sz w:val="30"/>
                <w:szCs w:val="30"/>
                <w:cs/>
              </w:rPr>
              <w:t xml:space="preserve">   </w:t>
            </w:r>
            <w:r w:rsidRPr="00F253B3">
              <w:rPr>
                <w:sz w:val="30"/>
                <w:szCs w:val="30"/>
                <w:cs/>
              </w:rPr>
              <w:t>“บัซซี่บีส์”</w:t>
            </w:r>
            <w:r w:rsidRPr="00F253B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F253B3">
              <w:rPr>
                <w:rFonts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hint="cs"/>
                <w:i/>
                <w:iCs/>
                <w:sz w:val="30"/>
                <w:szCs w:val="30"/>
                <w:cs/>
              </w:rPr>
              <w:t>หมายเหตุข้อ</w:t>
            </w:r>
            <w:r w:rsidRPr="00F253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253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15.</w:t>
            </w:r>
            <w:r w:rsidR="00F674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Pr="00F253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1E101BC9" w14:textId="77777777" w:rsidR="0024706A" w:rsidRPr="00F253B3" w:rsidRDefault="0024706A" w:rsidP="00774610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1,404,554</w:t>
            </w:r>
          </w:p>
        </w:tc>
        <w:tc>
          <w:tcPr>
            <w:tcW w:w="270" w:type="dxa"/>
          </w:tcPr>
          <w:p w14:paraId="6B06B7F9" w14:textId="77777777" w:rsidR="0024706A" w:rsidRPr="00F253B3" w:rsidRDefault="0024706A" w:rsidP="00774610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5" w:type="dxa"/>
          </w:tcPr>
          <w:p w14:paraId="7BCCB002" w14:textId="77777777" w:rsidR="0024706A" w:rsidRPr="00F253B3" w:rsidRDefault="0024706A" w:rsidP="00774610">
            <w:pPr>
              <w:tabs>
                <w:tab w:val="clear" w:pos="907"/>
                <w:tab w:val="clear" w:pos="1644"/>
                <w:tab w:val="clear" w:pos="1871"/>
                <w:tab w:val="left" w:pos="916"/>
                <w:tab w:val="left" w:pos="1509"/>
                <w:tab w:val="left" w:pos="1599"/>
              </w:tabs>
              <w:ind w:right="3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D094D1" w14:textId="77777777" w:rsidR="0024706A" w:rsidRPr="00F253B3" w:rsidRDefault="0024706A" w:rsidP="00774610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4E9F023" w14:textId="77777777" w:rsidR="0024706A" w:rsidRPr="00F253B3" w:rsidRDefault="0024706A" w:rsidP="00774610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AE633B" w14:textId="77777777" w:rsidR="0024706A" w:rsidRPr="00F253B3" w:rsidRDefault="0024706A" w:rsidP="00774610">
            <w:pPr>
              <w:jc w:val="righ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730" w:type="dxa"/>
          </w:tcPr>
          <w:p w14:paraId="16219338" w14:textId="77777777" w:rsidR="0024706A" w:rsidRPr="00F253B3" w:rsidRDefault="0024706A" w:rsidP="007746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3B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</w:t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</w:rPr>
              <w:t>1,404,554</w:t>
            </w:r>
            <w:r w:rsidRPr="00F253B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277" w:type="dxa"/>
            <w:gridSpan w:val="2"/>
          </w:tcPr>
          <w:p w14:paraId="21199B72" w14:textId="77777777" w:rsidR="0024706A" w:rsidRPr="00F253B3" w:rsidRDefault="0024706A" w:rsidP="00774610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</w:tcPr>
          <w:p w14:paraId="6E6D1E8E" w14:textId="77777777" w:rsidR="0024706A" w:rsidRPr="00F253B3" w:rsidRDefault="0024706A" w:rsidP="00774610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0D02" w:rsidRPr="00F253B3" w14:paraId="71957660" w14:textId="77777777" w:rsidTr="000C2D5A">
        <w:trPr>
          <w:trHeight w:val="413"/>
        </w:trPr>
        <w:tc>
          <w:tcPr>
            <w:tcW w:w="3552" w:type="dxa"/>
            <w:vAlign w:val="bottom"/>
          </w:tcPr>
          <w:p w14:paraId="31B6733C" w14:textId="2C10F8AC" w:rsidR="0024706A" w:rsidRPr="00C31386" w:rsidRDefault="0024706A" w:rsidP="00594F73">
            <w:pPr>
              <w:jc w:val="thaiDistribute"/>
              <w:rPr>
                <w:i/>
                <w:iCs/>
                <w:sz w:val="30"/>
                <w:szCs w:val="30"/>
              </w:rPr>
            </w:pPr>
            <w:r w:rsidRPr="00F253B3">
              <w:rPr>
                <w:sz w:val="30"/>
                <w:szCs w:val="30"/>
                <w:cs/>
              </w:rPr>
              <w:t>ธุรกิจบัตรพลาสติก</w:t>
            </w:r>
            <w:r w:rsidRPr="00F253B3">
              <w:rPr>
                <w:sz w:val="30"/>
                <w:szCs w:val="30"/>
              </w:rPr>
              <w:t xml:space="preserve"> </w:t>
            </w:r>
            <w:r w:rsidRPr="00F253B3">
              <w:rPr>
                <w:rFonts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hint="cs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Pr="00F253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15.</w:t>
            </w:r>
            <w:r w:rsidR="00F674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F253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3F6F950C" w14:textId="77777777" w:rsidR="0024706A" w:rsidRPr="00F253B3" w:rsidRDefault="0024706A" w:rsidP="0041214F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1,127,864</w:t>
            </w:r>
          </w:p>
        </w:tc>
        <w:tc>
          <w:tcPr>
            <w:tcW w:w="270" w:type="dxa"/>
            <w:vAlign w:val="bottom"/>
          </w:tcPr>
          <w:p w14:paraId="36B5B571" w14:textId="77777777" w:rsidR="0024706A" w:rsidRPr="00F253B3" w:rsidRDefault="0024706A" w:rsidP="0041214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5" w:type="dxa"/>
            <w:vAlign w:val="bottom"/>
          </w:tcPr>
          <w:p w14:paraId="73FE7FD9" w14:textId="77777777" w:rsidR="0024706A" w:rsidRPr="00F253B3" w:rsidRDefault="0024706A" w:rsidP="009826FA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4BBC75C" w14:textId="77777777" w:rsidR="0024706A" w:rsidRPr="00F253B3" w:rsidRDefault="0024706A" w:rsidP="004121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7" w:type="dxa"/>
            <w:vAlign w:val="bottom"/>
          </w:tcPr>
          <w:p w14:paraId="12DBFE99" w14:textId="77777777" w:rsidR="0024706A" w:rsidRPr="00F253B3" w:rsidRDefault="0024706A" w:rsidP="004121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(351,509)</w:t>
            </w:r>
          </w:p>
        </w:tc>
        <w:tc>
          <w:tcPr>
            <w:tcW w:w="270" w:type="dxa"/>
            <w:vAlign w:val="bottom"/>
          </w:tcPr>
          <w:p w14:paraId="1CC2F5D2" w14:textId="77777777" w:rsidR="0024706A" w:rsidRPr="00F253B3" w:rsidRDefault="0024706A" w:rsidP="0041214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vAlign w:val="bottom"/>
          </w:tcPr>
          <w:p w14:paraId="7E5D42A4" w14:textId="77777777" w:rsidR="0024706A" w:rsidRPr="00F253B3" w:rsidRDefault="0024706A" w:rsidP="0041214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  <w:vAlign w:val="bottom"/>
          </w:tcPr>
          <w:p w14:paraId="5AD2871C" w14:textId="77777777" w:rsidR="0024706A" w:rsidRPr="00F253B3" w:rsidRDefault="0024706A" w:rsidP="004121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0" w:type="dxa"/>
            <w:vAlign w:val="bottom"/>
          </w:tcPr>
          <w:p w14:paraId="59962EFD" w14:textId="77777777" w:rsidR="0024706A" w:rsidRPr="00F253B3" w:rsidRDefault="0024706A" w:rsidP="0041214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776,355</w:t>
            </w:r>
          </w:p>
        </w:tc>
      </w:tr>
      <w:tr w:rsidR="00C80D02" w:rsidRPr="00F253B3" w14:paraId="5482B8E6" w14:textId="77777777" w:rsidTr="000C2D5A">
        <w:trPr>
          <w:trHeight w:val="401"/>
        </w:trPr>
        <w:tc>
          <w:tcPr>
            <w:tcW w:w="3552" w:type="dxa"/>
            <w:vAlign w:val="bottom"/>
          </w:tcPr>
          <w:p w14:paraId="4D4A57EF" w14:textId="77777777" w:rsidR="0024706A" w:rsidRDefault="0024706A" w:rsidP="0041214F">
            <w:pPr>
              <w:jc w:val="thaiDistribute"/>
              <w:rPr>
                <w:sz w:val="30"/>
                <w:szCs w:val="30"/>
              </w:rPr>
            </w:pPr>
            <w:r w:rsidRPr="00F253B3">
              <w:rPr>
                <w:sz w:val="30"/>
                <w:szCs w:val="30"/>
                <w:cs/>
              </w:rPr>
              <w:t>ธุรกิจผลิตและจัดจำหน่ายเครื่อง</w:t>
            </w:r>
          </w:p>
          <w:p w14:paraId="0DEB323F" w14:textId="507723A5" w:rsidR="0024706A" w:rsidRPr="00F253B3" w:rsidRDefault="0024706A" w:rsidP="0041214F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</w:t>
            </w:r>
            <w:r w:rsidRPr="00F253B3">
              <w:rPr>
                <w:sz w:val="30"/>
                <w:szCs w:val="30"/>
                <w:cs/>
              </w:rPr>
              <w:t>กรองน้ำ</w:t>
            </w:r>
            <w:r w:rsidRPr="00F253B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F253B3">
              <w:rPr>
                <w:rFonts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hint="cs"/>
                <w:i/>
                <w:iCs/>
                <w:sz w:val="30"/>
                <w:szCs w:val="30"/>
                <w:cs/>
              </w:rPr>
              <w:t>หมายเหตุข้อ</w:t>
            </w:r>
            <w:r w:rsidRPr="00F253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253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15.</w:t>
            </w:r>
            <w:r w:rsidRPr="00055FC0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5</w:t>
            </w:r>
            <w:r w:rsidRPr="00F253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</w:tcPr>
          <w:p w14:paraId="12F3479F" w14:textId="77777777" w:rsidR="0024706A" w:rsidRPr="00F253B3" w:rsidRDefault="0024706A" w:rsidP="00774610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486,494</w:t>
            </w:r>
          </w:p>
        </w:tc>
        <w:tc>
          <w:tcPr>
            <w:tcW w:w="270" w:type="dxa"/>
          </w:tcPr>
          <w:p w14:paraId="1A0F6319" w14:textId="77777777" w:rsidR="0024706A" w:rsidRPr="00F253B3" w:rsidRDefault="0024706A" w:rsidP="00774610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5" w:type="dxa"/>
          </w:tcPr>
          <w:p w14:paraId="5B5982BB" w14:textId="77777777" w:rsidR="0024706A" w:rsidRPr="00F253B3" w:rsidRDefault="0024706A" w:rsidP="00C80D02">
            <w:pPr>
              <w:tabs>
                <w:tab w:val="clear" w:pos="907"/>
                <w:tab w:val="clear" w:pos="1644"/>
                <w:tab w:val="clear" w:pos="1871"/>
                <w:tab w:val="left" w:pos="1190"/>
                <w:tab w:val="left" w:pos="1599"/>
              </w:tabs>
              <w:ind w:right="319" w:firstLine="3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1182F6" w14:textId="77777777" w:rsidR="0024706A" w:rsidRPr="00F253B3" w:rsidRDefault="0024706A" w:rsidP="00774610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3D9D21D" w14:textId="77777777" w:rsidR="0024706A" w:rsidRPr="00F253B3" w:rsidRDefault="0024706A" w:rsidP="00774610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</w:rPr>
              <w:t>(486,494)</w:t>
            </w:r>
          </w:p>
        </w:tc>
        <w:tc>
          <w:tcPr>
            <w:tcW w:w="270" w:type="dxa"/>
          </w:tcPr>
          <w:p w14:paraId="265E6599" w14:textId="77777777" w:rsidR="0024706A" w:rsidRPr="00F253B3" w:rsidRDefault="0024706A" w:rsidP="00774610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0E6C67DE" w14:textId="77777777" w:rsidR="0024706A" w:rsidRPr="00F253B3" w:rsidRDefault="0024706A" w:rsidP="00774610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</w:tcPr>
          <w:p w14:paraId="6FD9557C" w14:textId="77777777" w:rsidR="0024706A" w:rsidRPr="00F253B3" w:rsidRDefault="0024706A" w:rsidP="00774610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0" w:type="dxa"/>
          </w:tcPr>
          <w:p w14:paraId="7FB16BD5" w14:textId="6211E150" w:rsidR="0024706A" w:rsidRPr="00F253B3" w:rsidRDefault="0024706A" w:rsidP="00774610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0D02" w:rsidRPr="00F253B3" w14:paraId="16C78AC2" w14:textId="77777777" w:rsidTr="000C2D5A">
        <w:trPr>
          <w:trHeight w:val="401"/>
        </w:trPr>
        <w:tc>
          <w:tcPr>
            <w:tcW w:w="3552" w:type="dxa"/>
            <w:vAlign w:val="bottom"/>
          </w:tcPr>
          <w:p w14:paraId="004093DF" w14:textId="5030163D" w:rsidR="0024706A" w:rsidRPr="0090066A" w:rsidRDefault="0024706A" w:rsidP="0041214F">
            <w:pPr>
              <w:jc w:val="thaiDistribute"/>
              <w:rPr>
                <w:spacing w:val="-6"/>
                <w:sz w:val="30"/>
                <w:szCs w:val="30"/>
              </w:rPr>
            </w:pPr>
            <w:r w:rsidRPr="00F253B3">
              <w:rPr>
                <w:rFonts w:hint="cs"/>
                <w:spacing w:val="-6"/>
                <w:sz w:val="30"/>
                <w:szCs w:val="30"/>
                <w:cs/>
              </w:rPr>
              <w:t>ธุรกิจให้บริการเช่าตู้ล็อคเกอร์</w:t>
            </w:r>
          </w:p>
          <w:p w14:paraId="2559DE8A" w14:textId="4C5F2E6F" w:rsidR="0024706A" w:rsidRPr="00F253B3" w:rsidRDefault="0024706A" w:rsidP="0041214F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F253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(หมายเหตุข้อ </w:t>
            </w:r>
            <w:r w:rsidR="00F6743F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="001041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.</w:t>
            </w:r>
            <w:r w:rsidR="00D62402" w:rsidRPr="00D62402">
              <w:rPr>
                <w:rFonts w:ascii="Angsana New" w:hAnsi="Angsana New" w:hint="cs"/>
                <w:i/>
                <w:iCs/>
                <w:sz w:val="30"/>
                <w:szCs w:val="30"/>
              </w:rPr>
              <w:t>2</w:t>
            </w:r>
            <w:r w:rsidRPr="00F253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03BB128D" w14:textId="5ACB7107" w:rsidR="0024706A" w:rsidRPr="009826FA" w:rsidRDefault="0024706A" w:rsidP="00C8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ind w:right="3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26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36A76" w14:textId="07B1BC06" w:rsidR="0024706A" w:rsidRPr="00F253B3" w:rsidRDefault="0024706A" w:rsidP="00774610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5" w:type="dxa"/>
          </w:tcPr>
          <w:p w14:paraId="75D81664" w14:textId="0E402EDD" w:rsidR="0024706A" w:rsidRPr="00F253B3" w:rsidRDefault="0024706A" w:rsidP="00774610">
            <w:pPr>
              <w:ind w:lef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256,568</w:t>
            </w:r>
          </w:p>
        </w:tc>
        <w:tc>
          <w:tcPr>
            <w:tcW w:w="236" w:type="dxa"/>
          </w:tcPr>
          <w:p w14:paraId="6D709A45" w14:textId="327839F4" w:rsidR="0024706A" w:rsidRPr="00F253B3" w:rsidRDefault="0024706A" w:rsidP="00774610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3DB3AF6" w14:textId="53534A13" w:rsidR="0024706A" w:rsidRPr="00F253B3" w:rsidRDefault="0024706A" w:rsidP="00774610">
            <w:pPr>
              <w:tabs>
                <w:tab w:val="clear" w:pos="1644"/>
                <w:tab w:val="clear" w:pos="1871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71A670" w14:textId="77777777" w:rsidR="0024706A" w:rsidRPr="00F253B3" w:rsidRDefault="0024706A" w:rsidP="00774610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0F0B03F0" w14:textId="1E0BC295" w:rsidR="0024706A" w:rsidRPr="00F253B3" w:rsidRDefault="0024706A" w:rsidP="00774610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</w:tcPr>
          <w:p w14:paraId="34A2BB38" w14:textId="667A6754" w:rsidR="0024706A" w:rsidRPr="00F253B3" w:rsidRDefault="0024706A" w:rsidP="007746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</w:tcPr>
          <w:p w14:paraId="61F5338D" w14:textId="3CCF4550" w:rsidR="0024706A" w:rsidRPr="00F253B3" w:rsidRDefault="0024706A" w:rsidP="00774610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256,568</w:t>
            </w:r>
          </w:p>
        </w:tc>
      </w:tr>
      <w:tr w:rsidR="00C80D02" w:rsidRPr="00F253B3" w14:paraId="658D310C" w14:textId="77777777" w:rsidTr="000C2D5A">
        <w:trPr>
          <w:trHeight w:val="401"/>
        </w:trPr>
        <w:tc>
          <w:tcPr>
            <w:tcW w:w="3552" w:type="dxa"/>
            <w:vAlign w:val="bottom"/>
          </w:tcPr>
          <w:p w14:paraId="15075002" w14:textId="77777777" w:rsidR="0024706A" w:rsidRDefault="0024706A" w:rsidP="0041214F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หน่วยอื่น</w:t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ๆ ซึ่งค่าความนิยมไม่มี</w:t>
            </w:r>
          </w:p>
          <w:p w14:paraId="0022E27D" w14:textId="335ACB70" w:rsidR="0024706A" w:rsidRPr="00F253B3" w:rsidRDefault="0024706A" w:rsidP="0041214F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</w:t>
            </w: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นัยสำคัญ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776C1" w14:textId="77777777" w:rsidR="0024706A" w:rsidRPr="00F253B3" w:rsidRDefault="0024706A" w:rsidP="00774610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1,102,860</w:t>
            </w:r>
          </w:p>
        </w:tc>
        <w:tc>
          <w:tcPr>
            <w:tcW w:w="270" w:type="dxa"/>
          </w:tcPr>
          <w:p w14:paraId="17739D70" w14:textId="77777777" w:rsidR="0024706A" w:rsidRPr="00F253B3" w:rsidRDefault="0024706A" w:rsidP="00774610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496B92F3" w14:textId="77777777" w:rsidR="0024706A" w:rsidRPr="00F253B3" w:rsidRDefault="0024706A" w:rsidP="00774610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BD2BAD" w14:textId="77777777" w:rsidR="0024706A" w:rsidRPr="00F253B3" w:rsidRDefault="0024706A" w:rsidP="00774610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14:paraId="514145C4" w14:textId="31D5CA52" w:rsidR="0024706A" w:rsidRPr="00F253B3" w:rsidRDefault="0024706A" w:rsidP="00774610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</w:rPr>
              <w:t>(239,899)</w:t>
            </w:r>
          </w:p>
        </w:tc>
        <w:tc>
          <w:tcPr>
            <w:tcW w:w="270" w:type="dxa"/>
          </w:tcPr>
          <w:p w14:paraId="501E59B4" w14:textId="699658B9" w:rsidR="0024706A" w:rsidRPr="00F253B3" w:rsidRDefault="0024706A" w:rsidP="00774610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376435A5" w14:textId="434D0123" w:rsidR="0024706A" w:rsidRPr="00F253B3" w:rsidRDefault="0024706A" w:rsidP="00774610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</w:rPr>
              <w:t xml:space="preserve">  (225,843)    </w:t>
            </w:r>
          </w:p>
        </w:tc>
        <w:tc>
          <w:tcPr>
            <w:tcW w:w="277" w:type="dxa"/>
            <w:gridSpan w:val="2"/>
          </w:tcPr>
          <w:p w14:paraId="1A6AB9F5" w14:textId="77777777" w:rsidR="0024706A" w:rsidRPr="00F253B3" w:rsidRDefault="0024706A" w:rsidP="00774610">
            <w:pPr>
              <w:tabs>
                <w:tab w:val="clear" w:pos="1644"/>
                <w:tab w:val="left" w:pos="1536"/>
              </w:tabs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CBCA1" w14:textId="77777777" w:rsidR="0024706A" w:rsidRPr="00F253B3" w:rsidRDefault="0024706A" w:rsidP="00774610">
            <w:pPr>
              <w:tabs>
                <w:tab w:val="clear" w:pos="1644"/>
                <w:tab w:val="left" w:pos="1536"/>
              </w:tabs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</w:rPr>
              <w:t>637,118</w:t>
            </w:r>
          </w:p>
        </w:tc>
      </w:tr>
      <w:tr w:rsidR="00C80D02" w:rsidRPr="00F253B3" w14:paraId="6110B03F" w14:textId="77777777" w:rsidTr="000C2D5A">
        <w:trPr>
          <w:trHeight w:val="413"/>
        </w:trPr>
        <w:tc>
          <w:tcPr>
            <w:tcW w:w="3552" w:type="dxa"/>
            <w:vAlign w:val="bottom"/>
          </w:tcPr>
          <w:p w14:paraId="749F7AEA" w14:textId="77777777" w:rsidR="0024706A" w:rsidRPr="00F253B3" w:rsidRDefault="0024706A" w:rsidP="0041214F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B4FE1" w14:textId="77777777" w:rsidR="0024706A" w:rsidRPr="00F253B3" w:rsidRDefault="0024706A" w:rsidP="0041214F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253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4,121,772</w:t>
            </w:r>
          </w:p>
        </w:tc>
        <w:tc>
          <w:tcPr>
            <w:tcW w:w="270" w:type="dxa"/>
            <w:vAlign w:val="bottom"/>
          </w:tcPr>
          <w:p w14:paraId="6F7441BA" w14:textId="77777777" w:rsidR="0024706A" w:rsidRPr="00F253B3" w:rsidRDefault="0024706A" w:rsidP="0041214F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A785A" w14:textId="77777777" w:rsidR="0024706A" w:rsidRPr="00C80D02" w:rsidRDefault="0024706A" w:rsidP="0041214F">
            <w:pPr>
              <w:ind w:left="-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0D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256,568</w:t>
            </w:r>
          </w:p>
        </w:tc>
        <w:tc>
          <w:tcPr>
            <w:tcW w:w="236" w:type="dxa"/>
            <w:vAlign w:val="bottom"/>
          </w:tcPr>
          <w:p w14:paraId="51B574D4" w14:textId="77777777" w:rsidR="0024706A" w:rsidRPr="00F253B3" w:rsidRDefault="0024706A" w:rsidP="0041214F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FCE78" w14:textId="77777777" w:rsidR="0024706A" w:rsidRPr="00F253B3" w:rsidRDefault="0024706A" w:rsidP="0041214F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(1,077,902)</w:t>
            </w:r>
          </w:p>
        </w:tc>
        <w:tc>
          <w:tcPr>
            <w:tcW w:w="270" w:type="dxa"/>
            <w:vAlign w:val="bottom"/>
          </w:tcPr>
          <w:p w14:paraId="45B0A92F" w14:textId="77777777" w:rsidR="0024706A" w:rsidRPr="00F253B3" w:rsidRDefault="0024706A" w:rsidP="0041214F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756E1" w14:textId="77777777" w:rsidR="0024706A" w:rsidRPr="00F253B3" w:rsidRDefault="0024706A" w:rsidP="0041214F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(1,630,397)</w:t>
            </w:r>
          </w:p>
        </w:tc>
        <w:tc>
          <w:tcPr>
            <w:tcW w:w="277" w:type="dxa"/>
            <w:gridSpan w:val="2"/>
            <w:vAlign w:val="bottom"/>
          </w:tcPr>
          <w:p w14:paraId="22ACB14F" w14:textId="77777777" w:rsidR="0024706A" w:rsidRPr="00F253B3" w:rsidRDefault="0024706A" w:rsidP="0041214F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1AE6AF" w14:textId="77777777" w:rsidR="0024706A" w:rsidRPr="00F253B3" w:rsidRDefault="0024706A" w:rsidP="0041214F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F253B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1,670,041</w:t>
            </w:r>
          </w:p>
        </w:tc>
      </w:tr>
    </w:tbl>
    <w:p w14:paraId="73DF9190" w14:textId="77777777" w:rsidR="00DD54E7" w:rsidRPr="00F253B3" w:rsidRDefault="00DD54E7" w:rsidP="00725821">
      <w:pPr>
        <w:pStyle w:val="BodyText2"/>
      </w:pPr>
    </w:p>
    <w:p w14:paraId="110C0415" w14:textId="6779FB35" w:rsidR="00E65F5F" w:rsidRPr="00F253B3" w:rsidRDefault="00E65F5F" w:rsidP="00725821">
      <w:pPr>
        <w:pStyle w:val="BodyText2"/>
        <w:rPr>
          <w:lang w:val="en-US"/>
        </w:rPr>
        <w:sectPr w:rsidR="00E65F5F" w:rsidRPr="00F253B3" w:rsidSect="00381107">
          <w:headerReference w:type="default" r:id="rId21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D0AC51F" w14:textId="316D4D9D" w:rsidR="009A78F9" w:rsidRPr="00F253B3" w:rsidRDefault="009A78F9" w:rsidP="009A78F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253B3">
        <w:rPr>
          <w:rFonts w:ascii="Angsana New" w:hAnsi="Angsana New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  <w:r w:rsidRPr="00F253B3">
        <w:rPr>
          <w:rFonts w:ascii="Angsana New" w:hAnsi="Angsana New"/>
          <w:sz w:val="30"/>
          <w:szCs w:val="30"/>
          <w:cs/>
        </w:rPr>
        <w:t xml:space="preserve"> </w:t>
      </w:r>
    </w:p>
    <w:p w14:paraId="31390C81" w14:textId="77777777" w:rsidR="009A78F9" w:rsidRPr="00F253B3" w:rsidRDefault="009A78F9" w:rsidP="009A78F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4A18D52" w14:textId="3614EB93" w:rsidR="009A78F9" w:rsidRDefault="009A78F9" w:rsidP="009A78F9">
      <w:pPr>
        <w:tabs>
          <w:tab w:val="clear" w:pos="227"/>
          <w:tab w:val="clear" w:pos="454"/>
          <w:tab w:val="clear" w:pos="680"/>
          <w:tab w:val="left" w:pos="540"/>
        </w:tabs>
        <w:ind w:left="540" w:right="14"/>
        <w:jc w:val="thaiDistribute"/>
        <w:rPr>
          <w:rFonts w:ascii="Angsana New" w:hAnsi="Angsana New"/>
          <w:sz w:val="30"/>
          <w:szCs w:val="30"/>
        </w:rPr>
      </w:pPr>
      <w:r w:rsidRPr="00F253B3">
        <w:rPr>
          <w:rFonts w:ascii="Angsana New" w:hAnsi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(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แผนก</w:t>
      </w:r>
      <w:r w:rsidRPr="00F253B3">
        <w:rPr>
          <w:rFonts w:ascii="Angsana New" w:hAnsi="Angsana New"/>
          <w:sz w:val="30"/>
          <w:szCs w:val="30"/>
          <w:cs/>
        </w:rPr>
        <w:t>ที่มีการดำเนินงาน)</w:t>
      </w:r>
      <w:r w:rsidRPr="00F253B3">
        <w:rPr>
          <w:rFonts w:ascii="Angsana New" w:hAnsi="Angsana New"/>
          <w:sz w:val="30"/>
          <w:szCs w:val="30"/>
        </w:rPr>
        <w:t xml:space="preserve"> </w:t>
      </w:r>
      <w:r w:rsidRPr="00F253B3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248B39C3" w14:textId="77777777" w:rsidR="00556DD6" w:rsidRDefault="00556DD6" w:rsidP="009A78F9">
      <w:pPr>
        <w:tabs>
          <w:tab w:val="clear" w:pos="227"/>
          <w:tab w:val="clear" w:pos="454"/>
          <w:tab w:val="clear" w:pos="680"/>
          <w:tab w:val="left" w:pos="540"/>
        </w:tabs>
        <w:ind w:left="540" w:right="14"/>
        <w:jc w:val="thaiDistribute"/>
        <w:rPr>
          <w:rFonts w:ascii="Angsana New" w:hAnsi="Angsana New"/>
          <w:sz w:val="30"/>
          <w:szCs w:val="30"/>
        </w:rPr>
      </w:pPr>
    </w:p>
    <w:p w14:paraId="66C9AAC2" w14:textId="741B0FB8" w:rsidR="007B451A" w:rsidRPr="00F253B3" w:rsidRDefault="00834534" w:rsidP="007B451A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</w:pPr>
      <w:r>
        <w:rPr>
          <w:rFonts w:ascii="Angsana New" w:hAnsi="Angsana New"/>
          <w:spacing w:val="-6"/>
          <w:sz w:val="30"/>
          <w:szCs w:val="30"/>
          <w:cs/>
          <w:lang w:eastAsia="en-GB"/>
        </w:rPr>
        <w:tab/>
      </w:r>
      <w:r w:rsidR="007B451A" w:rsidRPr="00F253B3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15.</w:t>
      </w:r>
      <w:r w:rsidR="007B451A" w:rsidRPr="005B511C">
        <w:rPr>
          <w:rFonts w:ascii="Angsana New" w:hAnsi="Angsana New" w:hint="cs"/>
          <w:i/>
          <w:iCs/>
          <w:spacing w:val="-6"/>
          <w:sz w:val="30"/>
          <w:szCs w:val="30"/>
          <w:lang w:eastAsia="en-GB"/>
        </w:rPr>
        <w:t>1</w:t>
      </w:r>
      <w:r w:rsidR="007B451A" w:rsidRPr="00F253B3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)</w:t>
      </w:r>
      <w:r w:rsidR="007B451A" w:rsidRPr="00F253B3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 xml:space="preserve"> </w:t>
      </w:r>
      <w:r w:rsidR="007B451A" w:rsidRPr="00F253B3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ค่าความนิยมจากธุรกิจบัตรพลาสติก</w:t>
      </w:r>
    </w:p>
    <w:p w14:paraId="61A8D31B" w14:textId="77777777" w:rsidR="007B451A" w:rsidRPr="00F253B3" w:rsidRDefault="007B451A" w:rsidP="007B451A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24B78B9A" w14:textId="6E8B7301" w:rsidR="007B451A" w:rsidRDefault="007B451A" w:rsidP="00A36F32">
      <w:pPr>
        <w:tabs>
          <w:tab w:val="clear" w:pos="907"/>
          <w:tab w:val="left" w:pos="900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ณ วันที่ </w:t>
      </w:r>
      <w:r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31 </w:t>
      </w:r>
      <w:r w:rsidRPr="00A36F32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ธันวาคม </w:t>
      </w:r>
      <w:r w:rsidRPr="00A36F32">
        <w:rPr>
          <w:rFonts w:ascii="Angsana New" w:hAnsi="Angsana New" w:hint="cs"/>
          <w:spacing w:val="-6"/>
          <w:sz w:val="30"/>
          <w:szCs w:val="30"/>
          <w:lang w:val="en-GB" w:eastAsia="en-GB"/>
        </w:rPr>
        <w:t>2568</w:t>
      </w:r>
      <w:r w:rsidRPr="00A36F32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และ </w:t>
      </w:r>
      <w:r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2567 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มูลค่าที่คาดว่าจะได้รับคืนของหน่วยสินทรัพย์ที่ก่อให้เกิดเงินสดจากธุรกิจผลิต</w:t>
      </w:r>
      <w:r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บัตรพลาสติก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ซึ่งวัดมูลค่าโดยการคิดลดกระแสเงินสดในอนาคตที่คาดว่าจะได้รับจากการดำเนินงานต่อเนื่องของบริษัท พลัส เทค อินโนเวชั่น จำกัด (มหาชน) ซึ่งมูลค่าตามบัญชีของหน่วยสินทรัพย์ที่ก่อให้เกิดเงินสดสูงกว่ามูลค่าที่คาดว่าจะได้รับคืน</w:t>
      </w:r>
      <w:r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กลุ่ม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บริษัทบันทึกขาดทุนจากการด้อยค่าค่าความนิยมจำนวน </w:t>
      </w:r>
      <w:r w:rsidRPr="00A36F32">
        <w:rPr>
          <w:rFonts w:ascii="Angsana New" w:hAnsi="Angsana New" w:hint="cs"/>
          <w:spacing w:val="-6"/>
          <w:sz w:val="30"/>
          <w:szCs w:val="30"/>
          <w:lang w:val="en-GB" w:eastAsia="en-GB"/>
        </w:rPr>
        <w:t>776</w:t>
      </w:r>
      <w:r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.</w:t>
      </w:r>
      <w:r w:rsidRPr="00A36F32">
        <w:rPr>
          <w:rFonts w:ascii="Angsana New" w:hAnsi="Angsana New" w:hint="cs"/>
          <w:spacing w:val="-6"/>
          <w:sz w:val="30"/>
          <w:szCs w:val="30"/>
          <w:lang w:val="en-GB" w:eastAsia="en-GB"/>
        </w:rPr>
        <w:t>4</w:t>
      </w:r>
      <w:r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ล้านบาท และ</w:t>
      </w:r>
      <w:r w:rsidR="00D97638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351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>.</w:t>
      </w:r>
      <w:r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ล้านบาท ในงบกำไรขาดทุนเบ็ดเสร็จรวม</w:t>
      </w:r>
      <w:r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สำหรับปีสิ้นสุดวันที่ </w:t>
      </w:r>
      <w:r w:rsidRPr="00A36F32">
        <w:rPr>
          <w:rFonts w:ascii="Angsana New" w:hAnsi="Angsana New" w:hint="cs"/>
          <w:spacing w:val="-6"/>
          <w:sz w:val="30"/>
          <w:szCs w:val="30"/>
          <w:lang w:val="en-GB" w:eastAsia="en-GB"/>
        </w:rPr>
        <w:t>31</w:t>
      </w:r>
      <w:r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ธันวาคม </w:t>
      </w:r>
      <w:r w:rsidRPr="00A36F32">
        <w:rPr>
          <w:rFonts w:ascii="Angsana New" w:hAnsi="Angsana New" w:hint="cs"/>
          <w:spacing w:val="-6"/>
          <w:sz w:val="30"/>
          <w:szCs w:val="30"/>
          <w:lang w:val="en-GB" w:eastAsia="en-GB"/>
        </w:rPr>
        <w:t>2568</w:t>
      </w:r>
      <w:r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และ </w:t>
      </w:r>
      <w:r w:rsidRPr="00A36F32">
        <w:rPr>
          <w:rFonts w:ascii="Angsana New" w:hAnsi="Angsana New" w:hint="cs"/>
          <w:spacing w:val="-6"/>
          <w:sz w:val="30"/>
          <w:szCs w:val="30"/>
          <w:lang w:val="en-GB" w:eastAsia="en-GB"/>
        </w:rPr>
        <w:t>2567</w:t>
      </w:r>
      <w:r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ตามลำดับ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และ</w:t>
      </w:r>
      <w:r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บริษัทบันทึก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ขาดทุนจากการด้อยค่าเงินลงทุนในบริษัทย่อย </w:t>
      </w:r>
      <w:r w:rsidRPr="00CA4119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(หมายเหตุข้อ </w:t>
      </w:r>
      <w:r w:rsidRPr="00CA4119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11) 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จำนวน </w:t>
      </w:r>
      <w:r w:rsidRPr="00A36F32">
        <w:rPr>
          <w:rFonts w:ascii="Angsana New" w:hAnsi="Angsana New" w:hint="cs"/>
          <w:spacing w:val="-6"/>
          <w:sz w:val="30"/>
          <w:szCs w:val="30"/>
          <w:lang w:val="en-GB" w:eastAsia="en-GB"/>
        </w:rPr>
        <w:t>273</w:t>
      </w:r>
      <w:r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.</w:t>
      </w:r>
      <w:r w:rsidRPr="00A36F32">
        <w:rPr>
          <w:rFonts w:ascii="Angsana New" w:hAnsi="Angsana New" w:hint="cs"/>
          <w:spacing w:val="-6"/>
          <w:sz w:val="30"/>
          <w:szCs w:val="30"/>
          <w:lang w:val="en-GB" w:eastAsia="en-GB"/>
        </w:rPr>
        <w:t>6</w:t>
      </w:r>
      <w:r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ล้านบาท และ</w:t>
      </w:r>
      <w:r w:rsidR="00D97638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1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>,</w:t>
      </w:r>
      <w:r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701.5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ล้านบาท ในงบกำไรขาดทุนเบ็ดเสร็จเฉพาะกิจการสำหรับ</w:t>
      </w:r>
      <w:r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ปี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สิ้นสุดวันที่ </w:t>
      </w:r>
      <w:r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31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ธันวาคม </w:t>
      </w:r>
      <w:r w:rsidRPr="00A36F32">
        <w:rPr>
          <w:rFonts w:ascii="Angsana New" w:hAnsi="Angsana New" w:hint="cs"/>
          <w:spacing w:val="-6"/>
          <w:sz w:val="30"/>
          <w:szCs w:val="30"/>
          <w:lang w:val="en-GB" w:eastAsia="en-GB"/>
        </w:rPr>
        <w:t>2568</w:t>
      </w:r>
      <w:r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และ </w:t>
      </w:r>
      <w:r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2567</w:t>
      </w:r>
      <w:r w:rsidRPr="00A36F32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ตามลำดับ</w:t>
      </w:r>
    </w:p>
    <w:p w14:paraId="55E69472" w14:textId="77777777" w:rsidR="00A800E4" w:rsidRPr="00A36F32" w:rsidRDefault="00A800E4" w:rsidP="00A36F32">
      <w:pPr>
        <w:tabs>
          <w:tab w:val="clear" w:pos="907"/>
          <w:tab w:val="left" w:pos="900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25280467" w14:textId="174D05AB" w:rsidR="00A800E4" w:rsidRDefault="00A800E4" w:rsidP="00A800E4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i/>
          <w:iCs/>
          <w:spacing w:val="-6"/>
          <w:sz w:val="30"/>
          <w:szCs w:val="30"/>
          <w:lang w:eastAsia="en-GB"/>
        </w:rPr>
      </w:pPr>
      <w:r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ab/>
      </w:r>
      <w:r w:rsidRPr="00F253B3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15.</w:t>
      </w:r>
      <w:r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2</w:t>
      </w:r>
      <w:r w:rsidRPr="00F253B3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)</w:t>
      </w:r>
      <w:r w:rsidRPr="00F253B3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 xml:space="preserve"> </w:t>
      </w:r>
      <w:r w:rsidRPr="00F253B3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ค่าความนิยมจาก</w:t>
      </w:r>
      <w:r>
        <w:rPr>
          <w:rFonts w:ascii="Angsana New" w:hAnsi="Angsana New" w:hint="cs"/>
          <w:i/>
          <w:iCs/>
          <w:spacing w:val="-6"/>
          <w:sz w:val="30"/>
          <w:szCs w:val="30"/>
          <w:cs/>
          <w:lang w:eastAsia="en-GB"/>
        </w:rPr>
        <w:t>ธุรกิจให้เช่าตู้ล็อคเกอร์</w:t>
      </w:r>
      <w:r w:rsidRPr="00252472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 xml:space="preserve"> </w:t>
      </w:r>
    </w:p>
    <w:p w14:paraId="5A0A65AE" w14:textId="77777777" w:rsidR="00462151" w:rsidRDefault="00462151" w:rsidP="00A800E4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i/>
          <w:iCs/>
          <w:spacing w:val="-6"/>
          <w:sz w:val="30"/>
          <w:szCs w:val="30"/>
          <w:lang w:eastAsia="en-GB"/>
        </w:rPr>
      </w:pPr>
    </w:p>
    <w:p w14:paraId="246887A3" w14:textId="3FEE890F" w:rsidR="00252472" w:rsidRDefault="00462151" w:rsidP="00462151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ณ วันที่ 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>31</w:t>
      </w: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ธันวาคม 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>2568</w:t>
      </w: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มูลค่าที่คาดว่าจะได้รับคืนของหน่วยสินทรัพย์ที่ก่อให้เกิดเงินสดจากธุรกิจให้บริการเช่าตู้ล็อคเกอร์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ซึ่งวัดมูลค่าโดยการคิดลดกระแสเงินสดในอนาคตที่คาดว่าจะได้รับจากการดำเนินงานต่อเนื่องของบริษัท ลอคบอกซ์ กรุ๊ป จำกัด และ บริษัท ลอคบอกซ์ เวนเจอร์ส จำกัด ซึ่งมูลค่าตามบัญชีของหน่วยสินทรัพย์ที่ก่อให้เกิดเงินสดสูงกว่ามูลค่าที่คาดว่าจะได้รับคืน กลุ่มบริษัทบันทึกขาดทุนจากการด้อยค่าค่าความนิยมจำนวน 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>93.0</w:t>
      </w: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ล้านบาท ในงบกำไรขาดทุนเบ็ดเสร็จรวมสำหรับปีสิ้นสุดวันที่ 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>31</w:t>
      </w: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ธันวาคม 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>2568</w:t>
      </w: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และบริษัทบันทึกขาดทุนจากการด้อยค่าเงินลงทุนในบริษัทย่อย </w:t>
      </w:r>
      <w:r w:rsidRPr="00CA4119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(หมายเหตุข้อ </w:t>
      </w:r>
      <w:r w:rsidRPr="00CA4119">
        <w:rPr>
          <w:rFonts w:ascii="Angsana New" w:hAnsi="Angsana New"/>
          <w:spacing w:val="-6"/>
          <w:sz w:val="30"/>
          <w:szCs w:val="30"/>
          <w:lang w:val="en-GB" w:eastAsia="en-GB"/>
        </w:rPr>
        <w:t>11)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จำนวน </w:t>
      </w:r>
      <w:r w:rsidR="00ED1161">
        <w:rPr>
          <w:rFonts w:ascii="Angsana New" w:hAnsi="Angsana New"/>
          <w:spacing w:val="-6"/>
          <w:sz w:val="30"/>
          <w:szCs w:val="30"/>
          <w:lang w:val="en-GB" w:eastAsia="en-GB"/>
        </w:rPr>
        <w:t>86.7</w:t>
      </w: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ล้านบาท ในงบกำไรขาดทุนเบ็ดเสร็จเฉพาะกิจการสำหรับปีสิ้นสุดวันที่ 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>31</w:t>
      </w: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ธันวาคม 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>2568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ab/>
      </w:r>
    </w:p>
    <w:p w14:paraId="78FE6BAF" w14:textId="77777777" w:rsidR="00462151" w:rsidRDefault="00462151" w:rsidP="00462151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63EDF9E3" w14:textId="77777777" w:rsidR="005515B1" w:rsidRDefault="005515B1" w:rsidP="00462151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5E590227" w14:textId="77777777" w:rsidR="005515B1" w:rsidRDefault="005515B1" w:rsidP="00462151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015266E0" w14:textId="77777777" w:rsidR="005515B1" w:rsidRDefault="005515B1" w:rsidP="00462151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50BE3642" w14:textId="77777777" w:rsidR="005515B1" w:rsidRDefault="005515B1" w:rsidP="00462151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701AADF0" w14:textId="77777777" w:rsidR="005515B1" w:rsidRDefault="005515B1" w:rsidP="00462151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0AEC960F" w14:textId="77777777" w:rsidR="005515B1" w:rsidRPr="00462151" w:rsidRDefault="005515B1" w:rsidP="00462151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3AC9B8DE" w14:textId="562ABC52" w:rsidR="00252472" w:rsidRDefault="00834534" w:rsidP="00252472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i/>
          <w:iCs/>
          <w:spacing w:val="-6"/>
          <w:sz w:val="30"/>
          <w:szCs w:val="30"/>
          <w:lang w:eastAsia="en-GB"/>
        </w:rPr>
      </w:pPr>
      <w:r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lastRenderedPageBreak/>
        <w:tab/>
      </w:r>
      <w:r w:rsidR="00252472" w:rsidRPr="00F253B3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15.</w:t>
      </w:r>
      <w:r w:rsidR="00A800E4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3</w:t>
      </w:r>
      <w:r w:rsidR="00252472" w:rsidRPr="00F253B3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)</w:t>
      </w:r>
      <w:r w:rsidR="00252472" w:rsidRPr="00F253B3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 xml:space="preserve"> </w:t>
      </w:r>
      <w:r w:rsidR="00252472" w:rsidRPr="00F253B3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ค่าความนิยมจาก</w:t>
      </w:r>
      <w:r w:rsidR="00252472" w:rsidRPr="00252472">
        <w:rPr>
          <w:rFonts w:ascii="Angsana New" w:hAnsi="Angsana New" w:hint="cs"/>
          <w:i/>
          <w:iCs/>
          <w:spacing w:val="-6"/>
          <w:sz w:val="30"/>
          <w:szCs w:val="30"/>
          <w:cs/>
          <w:lang w:eastAsia="en-GB"/>
        </w:rPr>
        <w:t>ธุรกิจ</w:t>
      </w:r>
      <w:r w:rsidR="00252472" w:rsidRPr="00252472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ให้บริการและพัฒนาระบบโอนสายอัตโนมัติ</w:t>
      </w:r>
      <w:r w:rsidR="00252472" w:rsidRPr="00252472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 xml:space="preserve"> </w:t>
      </w:r>
    </w:p>
    <w:p w14:paraId="419C4F0B" w14:textId="141B01F7" w:rsidR="00A800E4" w:rsidRPr="00252472" w:rsidRDefault="00A800E4" w:rsidP="00252472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i/>
          <w:iCs/>
          <w:spacing w:val="-6"/>
          <w:sz w:val="30"/>
          <w:szCs w:val="30"/>
          <w:lang w:eastAsia="en-GB"/>
        </w:rPr>
      </w:pPr>
    </w:p>
    <w:p w14:paraId="599721CA" w14:textId="39395EF2" w:rsidR="00413889" w:rsidRDefault="00462151" w:rsidP="00462151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ณ วันที่ 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31 </w:t>
      </w: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ธันวาคม 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2568 </w:t>
      </w: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มูลค่าที่คาดว่าจะได้รับคืนของหน่วยสินทรัพย์ที่ก่อให้เกิดเงินสดจากธุรกิจให้บริการและพัฒนาระบบโอนสายอัตโนมัติ 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ซึ่งวัดมูลค่าโดยการคิดลดกระแสเงินสดในอนาคตที่คาดว่าจะได้รับจากการดำเนินงานต่อเนื่องของบริษัท ไอซอฟเทล (ประเทศไทย) จำกัด ซึ่งมูลค่าตามบัญชีของหน่วยสินทรัพย์ที่ก่อให้เกิดเงินสดสูงกว่ามูลค่าที่คาดว่าจะได้รับคืน กลุ่มบริษัทบันทึกขาดทุนจากการด้อยค่าค่าความนิยมจำนวน 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177.6  </w:t>
      </w: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ล้านบาท ในงบกำไรขาดทุนเบ็ดเสร็จรวมสำหรับปีสิ้นสุดวันที่ 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31 </w:t>
      </w: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ธันวาคม 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2568 </w:t>
      </w: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และบริษัทบันทึกขาดทุนจากการด้อยค่าเงินลงทุนในบริษัทย่อย (หมายเหตุข้อ 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11) </w:t>
      </w: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จำนวน 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105.6 </w:t>
      </w: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ล้านบาท ในงบกำไรขาดทุนเบ็ดเสร็จเฉพาะกิจการสำหรับปีสิ้นสุดวันที่ 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31 </w:t>
      </w:r>
      <w:r w:rsidRPr="0046215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ธันวาคม </w:t>
      </w:r>
      <w:r w:rsidRPr="00462151">
        <w:rPr>
          <w:rFonts w:ascii="Angsana New" w:hAnsi="Angsana New"/>
          <w:spacing w:val="-6"/>
          <w:sz w:val="30"/>
          <w:szCs w:val="30"/>
          <w:lang w:val="en-GB" w:eastAsia="en-GB"/>
        </w:rPr>
        <w:t>2568</w:t>
      </w:r>
    </w:p>
    <w:p w14:paraId="09767860" w14:textId="77777777" w:rsidR="00252472" w:rsidRPr="00252472" w:rsidRDefault="00252472" w:rsidP="00252472">
      <w:pPr>
        <w:tabs>
          <w:tab w:val="clear" w:pos="227"/>
          <w:tab w:val="clear" w:pos="454"/>
          <w:tab w:val="clear" w:pos="680"/>
          <w:tab w:val="left" w:pos="540"/>
        </w:tabs>
        <w:ind w:left="540" w:right="14"/>
        <w:jc w:val="thaiDistribute"/>
        <w:rPr>
          <w:rFonts w:ascii="Angsana New" w:hAnsi="Angsana New"/>
          <w:sz w:val="30"/>
          <w:szCs w:val="30"/>
        </w:rPr>
      </w:pPr>
    </w:p>
    <w:p w14:paraId="08DE63E8" w14:textId="103B51CB" w:rsidR="00F61EB1" w:rsidRPr="00F253B3" w:rsidRDefault="00834534" w:rsidP="00834534">
      <w:pPr>
        <w:tabs>
          <w:tab w:val="clear" w:pos="227"/>
          <w:tab w:val="clear" w:pos="454"/>
          <w:tab w:val="clear" w:pos="680"/>
          <w:tab w:val="left" w:pos="540"/>
        </w:tabs>
        <w:ind w:right="14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  <w:r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ab/>
      </w:r>
      <w:r w:rsidR="006B7B69" w:rsidRPr="00F253B3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15.</w:t>
      </w:r>
      <w:r w:rsidR="00462151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4</w:t>
      </w:r>
      <w:r w:rsidR="00F61EB1" w:rsidRPr="00F253B3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)</w:t>
      </w:r>
      <w:r w:rsidR="00F61EB1" w:rsidRPr="00F253B3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 xml:space="preserve"> </w:t>
      </w:r>
      <w:r w:rsidR="00F61EB1" w:rsidRPr="00F253B3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ค่าความนิยมจากธุรกิจจำหน่ายสินค้าและบริการ “บัซซี่บีส์</w:t>
      </w:r>
      <w:r w:rsidR="00F61EB1" w:rsidRPr="00F253B3">
        <w:rPr>
          <w:i/>
          <w:iCs/>
          <w:sz w:val="30"/>
          <w:szCs w:val="30"/>
          <w:cs/>
        </w:rPr>
        <w:t>”</w:t>
      </w:r>
    </w:p>
    <w:p w14:paraId="56AB6E3B" w14:textId="77777777" w:rsidR="00F61EB1" w:rsidRPr="00F253B3" w:rsidRDefault="00F61EB1" w:rsidP="00B70FBD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09B0BB0F" w14:textId="11761702" w:rsidR="00F61EB1" w:rsidRPr="00F253B3" w:rsidRDefault="00F61EB1" w:rsidP="00A36F32">
      <w:pPr>
        <w:tabs>
          <w:tab w:val="clear" w:pos="907"/>
          <w:tab w:val="left" w:pos="900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ในระหว่าง</w:t>
      </w:r>
      <w:r w:rsidR="00434DB4"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ปี</w:t>
      </w:r>
      <w:r w:rsidR="003613F3"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สิ้นสุดวันที่ 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31</w:t>
      </w:r>
      <w:r w:rsidR="003613F3"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ธันวาคม 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2567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กลุ่มบริษัทและบริษัทสูญเสียการควบคุมในบริษัท บัซซี่บีส์ จำกัดจากการขายเงินลงทุนบางส่วน </w:t>
      </w:r>
      <w:r w:rsidRPr="00A36F32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(หมายเหตุข้อ 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11</w:t>
      </w:r>
      <w:r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)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กลุ่มบริษัทตัดรายการสินทรัพย์และหนี้สิน ค่าความนิยม ส่วนได้เสียที่ไม่มีอำนาจควบคุม และส่วนประกอบอื่นในส่วนของเจ้าของที่เกี่ยวข้องกับบริษัท บัซซี่บีส์ จำกัด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="002D4C4F"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และ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รับรู้ขาดทุนขาดทุนจากการสูญเสียอำนาจการควบคุมในบริษัทย่อย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 จำนวน 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="00115258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8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1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>.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7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ล้านบาท ในงบกำไรขาดทุนเบ็ดเสร็จรวมสำหรับ</w:t>
      </w:r>
      <w:r w:rsidR="00434DB4"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ปี</w:t>
      </w:r>
      <w:r w:rsidR="003613F3"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สิ้นสุดวันที่ </w:t>
      </w:r>
      <w:r w:rsidR="00647814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   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31</w:t>
      </w:r>
      <w:r w:rsidR="003613F3"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ธันวาคม </w:t>
      </w:r>
      <w:r w:rsidR="008A599E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2567</w:t>
      </w:r>
    </w:p>
    <w:p w14:paraId="6BB07CF4" w14:textId="77777777" w:rsidR="00F96B0E" w:rsidRPr="00F253B3" w:rsidRDefault="00F96B0E" w:rsidP="00252472">
      <w:pPr>
        <w:tabs>
          <w:tab w:val="clear" w:pos="227"/>
          <w:tab w:val="clear" w:pos="454"/>
          <w:tab w:val="clear" w:pos="680"/>
          <w:tab w:val="left" w:pos="540"/>
        </w:tabs>
        <w:ind w:right="14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42C066DC" w14:textId="5A3A670C" w:rsidR="00F61EB1" w:rsidRPr="00F253B3" w:rsidRDefault="000665FC" w:rsidP="000665FC">
      <w:pPr>
        <w:tabs>
          <w:tab w:val="clear" w:pos="227"/>
          <w:tab w:val="clear" w:pos="454"/>
          <w:tab w:val="clear" w:pos="680"/>
          <w:tab w:val="left" w:pos="540"/>
        </w:tabs>
        <w:ind w:right="14"/>
        <w:jc w:val="thaiDistribute"/>
        <w:rPr>
          <w:rFonts w:ascii="Angsana New" w:hAnsi="Angsana New"/>
          <w:i/>
          <w:iCs/>
          <w:spacing w:val="-6"/>
          <w:sz w:val="30"/>
          <w:szCs w:val="30"/>
          <w:lang w:eastAsia="en-GB"/>
        </w:rPr>
      </w:pPr>
      <w:r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ab/>
      </w:r>
      <w:r w:rsidR="00A301CB" w:rsidRPr="00F253B3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1</w:t>
      </w:r>
      <w:r w:rsidR="006B7B69" w:rsidRPr="00F253B3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5</w:t>
      </w:r>
      <w:r w:rsidR="00F61EB1" w:rsidRPr="00F253B3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.</w:t>
      </w:r>
      <w:r w:rsidR="00462151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>5</w:t>
      </w:r>
      <w:r w:rsidR="00F61EB1" w:rsidRPr="00F253B3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)</w:t>
      </w:r>
      <w:r w:rsidR="00F61EB1" w:rsidRPr="00F253B3">
        <w:rPr>
          <w:rFonts w:ascii="Angsana New" w:hAnsi="Angsana New"/>
          <w:i/>
          <w:iCs/>
          <w:spacing w:val="-6"/>
          <w:sz w:val="30"/>
          <w:szCs w:val="30"/>
          <w:lang w:eastAsia="en-GB"/>
        </w:rPr>
        <w:t xml:space="preserve"> </w:t>
      </w:r>
      <w:r w:rsidR="00F61EB1" w:rsidRPr="00F253B3">
        <w:rPr>
          <w:rFonts w:ascii="Angsana New" w:hAnsi="Angsana New"/>
          <w:i/>
          <w:iCs/>
          <w:spacing w:val="-6"/>
          <w:sz w:val="30"/>
          <w:szCs w:val="30"/>
          <w:cs/>
          <w:lang w:eastAsia="en-GB"/>
        </w:rPr>
        <w:t>ค่าความนิยมจากธุรกิจผลิตและจัดจำหน่ายเครื่องกรองน้ำ</w:t>
      </w:r>
    </w:p>
    <w:p w14:paraId="6A36D3D8" w14:textId="77777777" w:rsidR="00F61EB1" w:rsidRPr="00F253B3" w:rsidRDefault="00F61EB1" w:rsidP="00F61EB1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eastAsia="en-GB"/>
        </w:rPr>
      </w:pPr>
    </w:p>
    <w:p w14:paraId="585EC8E8" w14:textId="6DCF94EB" w:rsidR="00B65C16" w:rsidRPr="00872CA9" w:rsidRDefault="00F61EB1" w:rsidP="00A36F32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eastAsia="en-GB"/>
        </w:rPr>
      </w:pP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มูลค่าที่คาดว่าจะได้รับคืนของหน่วยสินทรัพย์ที่ก่อให้เกิดเงินสด</w:t>
      </w:r>
      <w:r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จากธุรกิจผลิตและจัดจำหน่ายเครื่องกรองน้ำ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บริษัททีเอสอาร์ ลิฟวิ่ง โซลูชั่น</w:t>
      </w:r>
      <w:r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จำกัด (มหาชน) ซึ่งมูลค่าตามบัญชีของหน่วยสินทรัพย์ที่ก่อให้เกิดเงินสดสูงกว่ามูลค่าที่คาดว่าจะได้รับคืน </w:t>
      </w:r>
      <w:r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กลุ่มบริษัท</w:t>
      </w:r>
      <w:r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บันทึกขาดทุนจากการด้อย</w:t>
      </w:r>
      <w:r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ค่าค่าความนิยมและสินทรัพย์ไม่มีตัวตนอื่นนอกจากค่าความนิยมจำนวน 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4</w:t>
      </w:r>
      <w:r w:rsidR="00115258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8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6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>.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ล้านบาทและ 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7</w:t>
      </w:r>
      <w:r w:rsidR="008A599E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4</w:t>
      </w:r>
      <w:r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.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1</w:t>
      </w:r>
      <w:r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ล้านบาท ตามลำดับ ในงบกำไรขาดทุนเบ็ดเสร็จรวม และขาดทุนจากการด้อยค่าเงินลงทุนในบริษัทย่อย </w:t>
      </w:r>
      <w:r w:rsidRPr="00A36F32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(หมายเหตุข้อ 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11</w:t>
      </w:r>
      <w:r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) </w:t>
      </w:r>
      <w:r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จำนวน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6</w:t>
      </w:r>
      <w:r w:rsidR="00115258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8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0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>.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0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ล้านบาท ในงบกำไรขาดทุนเบ็ดเสร็จเฉพาะกิจการสำหรับ</w:t>
      </w:r>
      <w:r w:rsidR="00434DB4"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ปี</w:t>
      </w:r>
      <w:r w:rsidR="003613F3"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สิ้นสุดวันที่ 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31</w:t>
      </w:r>
      <w:r w:rsidR="003613F3" w:rsidRPr="00F253B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ธันวาคม </w:t>
      </w:r>
      <w:r w:rsidR="00A301CB" w:rsidRPr="00A36F32">
        <w:rPr>
          <w:rFonts w:ascii="Angsana New" w:hAnsi="Angsana New"/>
          <w:spacing w:val="-6"/>
          <w:sz w:val="30"/>
          <w:szCs w:val="30"/>
          <w:lang w:val="en-GB" w:eastAsia="en-GB"/>
        </w:rPr>
        <w:t>2567</w:t>
      </w:r>
    </w:p>
    <w:p w14:paraId="0205DF46" w14:textId="77777777" w:rsidR="00A2304E" w:rsidRDefault="00A2304E" w:rsidP="00F96B0E">
      <w:pPr>
        <w:jc w:val="thaiDistribute"/>
        <w:rPr>
          <w:rFonts w:ascii="Angsana New" w:hAnsi="Angsana New"/>
          <w:sz w:val="30"/>
          <w:szCs w:val="30"/>
        </w:rPr>
      </w:pPr>
    </w:p>
    <w:p w14:paraId="6E5A7BE2" w14:textId="77777777" w:rsidR="00462151" w:rsidRDefault="00462151" w:rsidP="00F96B0E">
      <w:pPr>
        <w:jc w:val="thaiDistribute"/>
        <w:rPr>
          <w:rFonts w:ascii="Angsana New" w:hAnsi="Angsana New"/>
          <w:sz w:val="30"/>
          <w:szCs w:val="30"/>
        </w:rPr>
      </w:pPr>
    </w:p>
    <w:p w14:paraId="05116021" w14:textId="77777777" w:rsidR="00462151" w:rsidRPr="00F253B3" w:rsidRDefault="00462151" w:rsidP="00F96B0E">
      <w:pPr>
        <w:jc w:val="thaiDistribute"/>
        <w:rPr>
          <w:rFonts w:ascii="Angsana New" w:hAnsi="Angsana New"/>
          <w:sz w:val="30"/>
          <w:szCs w:val="30"/>
        </w:rPr>
      </w:pPr>
    </w:p>
    <w:p w14:paraId="5568E2AB" w14:textId="119A8EF3" w:rsidR="00E36326" w:rsidRPr="00F96B0E" w:rsidRDefault="00A2304E" w:rsidP="00F96B0E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F96B0E">
        <w:rPr>
          <w:rFonts w:ascii="Angsana New" w:hAnsi="Angsana New"/>
          <w:spacing w:val="-6"/>
          <w:sz w:val="30"/>
          <w:szCs w:val="30"/>
          <w:cs/>
          <w:lang w:val="en-GB" w:eastAsia="en-GB"/>
        </w:rPr>
        <w:lastRenderedPageBreak/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7E2D0C8D" w14:textId="77777777" w:rsidR="00435ECD" w:rsidRPr="00657C07" w:rsidRDefault="00435ECD" w:rsidP="00657C07">
      <w:pPr>
        <w:tabs>
          <w:tab w:val="clear" w:pos="454"/>
          <w:tab w:val="clear" w:pos="680"/>
          <w:tab w:val="left" w:pos="990"/>
        </w:tabs>
        <w:ind w:left="900" w:right="14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tbl>
      <w:tblPr>
        <w:tblW w:w="91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38"/>
        <w:gridCol w:w="1111"/>
        <w:gridCol w:w="270"/>
        <w:gridCol w:w="1170"/>
      </w:tblGrid>
      <w:tr w:rsidR="00631BBD" w:rsidRPr="006E02F9" w14:paraId="29FC834D" w14:textId="77777777" w:rsidTr="004324C8">
        <w:trPr>
          <w:tblHeader/>
        </w:trPr>
        <w:tc>
          <w:tcPr>
            <w:tcW w:w="3780" w:type="dxa"/>
          </w:tcPr>
          <w:p w14:paraId="7F0BB1D2" w14:textId="77777777" w:rsidR="00631BBD" w:rsidRPr="00B65C16" w:rsidRDefault="00631BBD" w:rsidP="0066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97" w:type="dxa"/>
            <w:gridSpan w:val="7"/>
          </w:tcPr>
          <w:p w14:paraId="23FFDE36" w14:textId="77777777" w:rsidR="00631BBD" w:rsidRPr="00B65C16" w:rsidRDefault="00631BBD" w:rsidP="0066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31BBD" w:rsidRPr="006E02F9" w14:paraId="04B9D200" w14:textId="77777777" w:rsidTr="004324C8">
        <w:trPr>
          <w:tblHeader/>
        </w:trPr>
        <w:tc>
          <w:tcPr>
            <w:tcW w:w="3780" w:type="dxa"/>
          </w:tcPr>
          <w:p w14:paraId="417DFABD" w14:textId="77777777" w:rsidR="00631BBD" w:rsidRPr="00B65C16" w:rsidRDefault="00631BBD" w:rsidP="0066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005BC85" w14:textId="4A33EBCB" w:rsidR="00631BBD" w:rsidRPr="00B65C16" w:rsidRDefault="00631BBD" w:rsidP="0066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C1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8" w:type="dxa"/>
          </w:tcPr>
          <w:p w14:paraId="271E2577" w14:textId="77777777" w:rsidR="00631BBD" w:rsidRPr="00B65C16" w:rsidRDefault="00631BBD" w:rsidP="0066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6CE41300" w14:textId="05ED29E6" w:rsidR="00631BBD" w:rsidRPr="00B65C16" w:rsidRDefault="00631BBD" w:rsidP="00664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C1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อัตราการเติบโตสุดท้าย</w:t>
            </w:r>
          </w:p>
        </w:tc>
      </w:tr>
      <w:tr w:rsidR="00187D63" w:rsidRPr="006E02F9" w14:paraId="566D00B0" w14:textId="77777777" w:rsidTr="004324C8">
        <w:trPr>
          <w:tblHeader/>
        </w:trPr>
        <w:tc>
          <w:tcPr>
            <w:tcW w:w="3780" w:type="dxa"/>
          </w:tcPr>
          <w:p w14:paraId="5745F7F7" w14:textId="77777777" w:rsidR="00187D63" w:rsidRPr="00B65C16" w:rsidRDefault="00187D63" w:rsidP="0018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EDCAC7" w14:textId="3AD439DF" w:rsidR="00187D63" w:rsidRPr="00B65C16" w:rsidRDefault="00187D63" w:rsidP="0018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77E3B5FA" w14:textId="6DBA5F7A" w:rsidR="00187D63" w:rsidRPr="00B65C16" w:rsidRDefault="00187D63" w:rsidP="0018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2469426" w14:textId="3DB2E4F1" w:rsidR="00187D63" w:rsidRPr="00B65C16" w:rsidRDefault="00187D63" w:rsidP="0018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58AE5257" w14:textId="77777777" w:rsidR="00187D63" w:rsidRPr="00B65C16" w:rsidRDefault="00187D63" w:rsidP="0018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3299B9F5" w14:textId="4660A35A" w:rsidR="00187D63" w:rsidRPr="00B65C16" w:rsidRDefault="00187D63" w:rsidP="0018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4E7FCA7D" w14:textId="77777777" w:rsidR="00187D63" w:rsidRPr="00B65C16" w:rsidRDefault="00187D63" w:rsidP="0018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787F920" w14:textId="10F5F1BE" w:rsidR="00187D63" w:rsidRPr="00B65C16" w:rsidRDefault="00187D63" w:rsidP="0018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1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31BBD" w:rsidRPr="006E02F9" w14:paraId="6A44F15B" w14:textId="77777777" w:rsidTr="004324C8">
        <w:trPr>
          <w:tblHeader/>
        </w:trPr>
        <w:tc>
          <w:tcPr>
            <w:tcW w:w="3780" w:type="dxa"/>
          </w:tcPr>
          <w:p w14:paraId="2EC04564" w14:textId="77777777" w:rsidR="00631BBD" w:rsidRPr="00B65C16" w:rsidRDefault="00631BBD" w:rsidP="006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132E4EC" w14:textId="6069371F" w:rsidR="00631BBD" w:rsidRPr="00B65C16" w:rsidRDefault="00631BBD" w:rsidP="006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5C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5C1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38" w:type="dxa"/>
          </w:tcPr>
          <w:p w14:paraId="3884F22C" w14:textId="386A8009" w:rsidR="00631BBD" w:rsidRPr="00B65C16" w:rsidRDefault="00631BBD" w:rsidP="006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F4B63EA" w14:textId="522ECFFF" w:rsidR="00631BBD" w:rsidRPr="00B65C16" w:rsidRDefault="00631BBD" w:rsidP="006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5C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5C1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187D63" w:rsidRPr="006E02F9" w14:paraId="361401A5" w14:textId="77777777" w:rsidTr="004324C8">
        <w:tc>
          <w:tcPr>
            <w:tcW w:w="3780" w:type="dxa"/>
          </w:tcPr>
          <w:p w14:paraId="4EC3FFCF" w14:textId="4CBDEA69" w:rsidR="00187D63" w:rsidRPr="00B65C16" w:rsidRDefault="00187D63" w:rsidP="00F9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ธุรกิจบัตรพลาสติก</w:t>
            </w:r>
          </w:p>
        </w:tc>
        <w:tc>
          <w:tcPr>
            <w:tcW w:w="1170" w:type="dxa"/>
            <w:vAlign w:val="bottom"/>
          </w:tcPr>
          <w:p w14:paraId="2F9D89B2" w14:textId="6733541C" w:rsidR="00187D63" w:rsidRPr="00B65C16" w:rsidRDefault="004B50E9" w:rsidP="004324C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0E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  <w:r w:rsidR="00283C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4B50E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="00E977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881C2BE" w14:textId="75AE025C" w:rsidR="00187D63" w:rsidRPr="00B65C16" w:rsidRDefault="00187D63" w:rsidP="00187D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398423" w14:textId="41843E9E" w:rsidR="00187D63" w:rsidRPr="00E9778F" w:rsidRDefault="00187D63" w:rsidP="004324C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52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.4</w:t>
            </w:r>
            <w:r w:rsidR="00E977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8" w:type="dxa"/>
          </w:tcPr>
          <w:p w14:paraId="498F07AF" w14:textId="77777777" w:rsidR="00187D63" w:rsidRPr="00B65C16" w:rsidRDefault="00187D63" w:rsidP="00187D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F269DAB" w14:textId="6D96A1AB" w:rsidR="00187D63" w:rsidRPr="00B65C16" w:rsidRDefault="00E9778F" w:rsidP="004324C8">
            <w:pPr>
              <w:pStyle w:val="acctfourfigures"/>
              <w:tabs>
                <w:tab w:val="clear" w:pos="765"/>
              </w:tabs>
              <w:spacing w:line="240" w:lineRule="atLeast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2.13</w:t>
            </w:r>
          </w:p>
        </w:tc>
        <w:tc>
          <w:tcPr>
            <w:tcW w:w="270" w:type="dxa"/>
          </w:tcPr>
          <w:p w14:paraId="577B5B79" w14:textId="35FC5453" w:rsidR="00187D63" w:rsidRPr="00B65C16" w:rsidRDefault="00187D63" w:rsidP="0018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710D32" w14:textId="36A3B5DA" w:rsidR="00187D63" w:rsidRPr="00E9778F" w:rsidRDefault="00187D63" w:rsidP="004324C8">
            <w:pPr>
              <w:pStyle w:val="acctfourfigures"/>
              <w:tabs>
                <w:tab w:val="clear" w:pos="765"/>
              </w:tabs>
              <w:spacing w:line="240" w:lineRule="atLeast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</w:t>
            </w:r>
            <w:r w:rsidRPr="001152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E977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2A0728" w:rsidRPr="006E02F9" w14:paraId="52B9F986" w14:textId="77777777" w:rsidTr="004324C8">
        <w:tc>
          <w:tcPr>
            <w:tcW w:w="3780" w:type="dxa"/>
          </w:tcPr>
          <w:p w14:paraId="2D7EDAC7" w14:textId="62C0AA8A" w:rsidR="002A0728" w:rsidRDefault="002A0728" w:rsidP="0018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0728">
              <w:rPr>
                <w:rFonts w:ascii="Angsana New" w:hAnsi="Angsana New"/>
                <w:sz w:val="30"/>
                <w:szCs w:val="30"/>
                <w:cs/>
              </w:rPr>
              <w:t>ธุรกิจให้บริการเช่าตู้ล็อคเกอร์</w:t>
            </w:r>
          </w:p>
        </w:tc>
        <w:tc>
          <w:tcPr>
            <w:tcW w:w="1170" w:type="dxa"/>
            <w:vAlign w:val="bottom"/>
          </w:tcPr>
          <w:p w14:paraId="769BDF2E" w14:textId="2DE45145" w:rsidR="002A0728" w:rsidRPr="00B65C16" w:rsidRDefault="004B50E9" w:rsidP="004324C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0E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  <w:r w:rsidR="00283C5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4B50E9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54CDCE36" w14:textId="77777777" w:rsidR="002A0728" w:rsidRPr="00B65C16" w:rsidRDefault="002A0728" w:rsidP="00187D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6CDA09" w14:textId="437417EB" w:rsidR="002A0728" w:rsidRPr="00115258" w:rsidRDefault="00E9778F" w:rsidP="004324C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6.94</w:t>
            </w:r>
          </w:p>
        </w:tc>
        <w:tc>
          <w:tcPr>
            <w:tcW w:w="238" w:type="dxa"/>
          </w:tcPr>
          <w:p w14:paraId="48F5851A" w14:textId="77777777" w:rsidR="002A0728" w:rsidRPr="00B65C16" w:rsidRDefault="002A0728" w:rsidP="00187D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E001DC6" w14:textId="77375DB5" w:rsidR="002A0728" w:rsidRPr="00B65C16" w:rsidRDefault="00E9778F" w:rsidP="004324C8">
            <w:pPr>
              <w:pStyle w:val="acctfourfigures"/>
              <w:tabs>
                <w:tab w:val="clear" w:pos="765"/>
              </w:tabs>
              <w:spacing w:line="240" w:lineRule="atLeast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2.00</w:t>
            </w:r>
          </w:p>
        </w:tc>
        <w:tc>
          <w:tcPr>
            <w:tcW w:w="270" w:type="dxa"/>
          </w:tcPr>
          <w:p w14:paraId="3582FAEA" w14:textId="4E9DFB7E" w:rsidR="002A0728" w:rsidRPr="00B65C16" w:rsidRDefault="002A0728" w:rsidP="00187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E0AF82" w14:textId="54D11BA5" w:rsidR="002A0728" w:rsidRDefault="00E9778F" w:rsidP="004324C8">
            <w:pPr>
              <w:pStyle w:val="acctfourfigures"/>
              <w:tabs>
                <w:tab w:val="clear" w:pos="765"/>
              </w:tabs>
              <w:spacing w:line="240" w:lineRule="atLeast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2.00</w:t>
            </w:r>
          </w:p>
        </w:tc>
      </w:tr>
      <w:tr w:rsidR="002A0728" w:rsidRPr="006E02F9" w14:paraId="5F82FDA2" w14:textId="77777777" w:rsidTr="004324C8">
        <w:tc>
          <w:tcPr>
            <w:tcW w:w="3780" w:type="dxa"/>
          </w:tcPr>
          <w:p w14:paraId="559FCAEF" w14:textId="688AC730" w:rsidR="002A0728" w:rsidRDefault="002A0728" w:rsidP="00381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8" w:right="-108" w:hanging="2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  <w:r w:rsidR="00F30EBB">
              <w:rPr>
                <w:rFonts w:ascii="Angsana New" w:hAnsi="Angsana New" w:hint="cs"/>
                <w:sz w:val="30"/>
                <w:szCs w:val="30"/>
                <w:cs/>
              </w:rPr>
              <w:t>ให้บริการและพัฒนาระบบโอนสาย</w:t>
            </w:r>
            <w:r w:rsidR="00D71DC7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="003815AB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F30EBB">
              <w:rPr>
                <w:rFonts w:ascii="Angsana New" w:hAnsi="Angsana New" w:hint="cs"/>
                <w:sz w:val="30"/>
                <w:szCs w:val="30"/>
                <w:cs/>
              </w:rPr>
              <w:t>อัตโนมัติ</w:t>
            </w:r>
          </w:p>
        </w:tc>
        <w:tc>
          <w:tcPr>
            <w:tcW w:w="1170" w:type="dxa"/>
          </w:tcPr>
          <w:p w14:paraId="6E39126E" w14:textId="7A1420EE" w:rsidR="002A0728" w:rsidRPr="00B65C16" w:rsidRDefault="00E9778F" w:rsidP="004324C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8.76</w:t>
            </w:r>
          </w:p>
        </w:tc>
        <w:tc>
          <w:tcPr>
            <w:tcW w:w="270" w:type="dxa"/>
          </w:tcPr>
          <w:p w14:paraId="1E84FD79" w14:textId="77777777" w:rsidR="002A0728" w:rsidRPr="00B65C16" w:rsidRDefault="002A0728" w:rsidP="00187D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FCDA01" w14:textId="3B1BBD83" w:rsidR="002A0728" w:rsidRPr="00115258" w:rsidRDefault="00E9778F" w:rsidP="004324C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9.31</w:t>
            </w:r>
          </w:p>
        </w:tc>
        <w:tc>
          <w:tcPr>
            <w:tcW w:w="238" w:type="dxa"/>
          </w:tcPr>
          <w:p w14:paraId="75444A67" w14:textId="77777777" w:rsidR="002A0728" w:rsidRPr="00B65C16" w:rsidRDefault="002A0728" w:rsidP="00187D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7E73CF0" w14:textId="57CF125B" w:rsidR="002A0728" w:rsidRPr="00B65C16" w:rsidRDefault="00E9778F" w:rsidP="004324C8">
            <w:pPr>
              <w:pStyle w:val="acctfourfigures"/>
              <w:tabs>
                <w:tab w:val="clear" w:pos="765"/>
              </w:tabs>
              <w:spacing w:line="240" w:lineRule="atLeast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</w:t>
            </w:r>
          </w:p>
        </w:tc>
        <w:tc>
          <w:tcPr>
            <w:tcW w:w="270" w:type="dxa"/>
          </w:tcPr>
          <w:p w14:paraId="5D19B633" w14:textId="77777777" w:rsidR="002A0728" w:rsidRPr="00B65C16" w:rsidRDefault="002A0728" w:rsidP="00E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6FBBC3" w14:textId="681FD2F1" w:rsidR="002A0728" w:rsidRDefault="00E9778F" w:rsidP="004324C8">
            <w:pPr>
              <w:pStyle w:val="acctfourfigures"/>
              <w:tabs>
                <w:tab w:val="clear" w:pos="765"/>
              </w:tabs>
              <w:spacing w:line="240" w:lineRule="atLeast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2.00</w:t>
            </w:r>
          </w:p>
        </w:tc>
      </w:tr>
    </w:tbl>
    <w:p w14:paraId="77EBAC06" w14:textId="77777777" w:rsidR="00D00D8F" w:rsidRPr="006E02F9" w:rsidRDefault="00D00D8F" w:rsidP="00D00D8F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D26637E" w14:textId="020B9E66" w:rsidR="00F22EE6" w:rsidRDefault="00F61EB1" w:rsidP="00836985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F22EE6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อัตราคิดลดที่ใช้เป็นอัตราโดยประมาณก่อนหักภาษีเงินได้ที่อ้างอิงจากอัตราดอกเบี้ยพันธบัตรรัฐบาล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</w:t>
      </w:r>
      <w:r w:rsidRPr="00F22EE6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F22EE6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2EA673FE" w14:textId="77777777" w:rsidR="00836985" w:rsidRPr="00836985" w:rsidRDefault="00836985" w:rsidP="00836985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06720625" w14:textId="32915FE0" w:rsidR="00836985" w:rsidRDefault="00F22EE6" w:rsidP="00836985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836985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ประมาณการอัตราการเติบโตของกำไร </w:t>
      </w:r>
      <w:r w:rsidRPr="00836985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EBITDA </w:t>
      </w:r>
      <w:r w:rsidRPr="00836985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ได้มาจากการประมาณการรายได้ในอนาคตโดยอาศัยประสบการณ์ในอดีตปรับปรุงด้วยรายได้ที่คาดว่าจะได้รับ ซึ่งคาดการณ์การเติบโตของรายได้</w:t>
      </w:r>
      <w:r w:rsidR="0083698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ร</w:t>
      </w:r>
      <w:r w:rsidRPr="00836985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วมกับประมาณการยอดขายและราคาขายในอีก </w:t>
      </w:r>
      <w:r w:rsidR="00A301CB" w:rsidRPr="00836985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836985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ปีข้างหน้า </w:t>
      </w:r>
    </w:p>
    <w:p w14:paraId="7B0075B2" w14:textId="77777777" w:rsidR="00F96B0E" w:rsidRPr="00836985" w:rsidRDefault="00F96B0E" w:rsidP="00836985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23C3BE4D" w14:textId="77777777" w:rsidR="00281458" w:rsidRDefault="00281458" w:rsidP="00281458">
      <w:pPr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  <w:sectPr w:rsidR="00281458" w:rsidSect="00425AF1">
          <w:headerReference w:type="default" r:id="rId2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A943EC3" w14:textId="17028F45" w:rsidR="00FD5A00" w:rsidRPr="00F253B3" w:rsidRDefault="00F44682" w:rsidP="00DB61ED">
      <w:pPr>
        <w:pStyle w:val="BodyText2"/>
        <w:numPr>
          <w:ilvl w:val="0"/>
          <w:numId w:val="29"/>
        </w:numPr>
        <w:tabs>
          <w:tab w:val="left" w:pos="540"/>
        </w:tabs>
        <w:ind w:left="630" w:hanging="630"/>
        <w:rPr>
          <w:rFonts w:asciiTheme="minorHAnsi" w:hAnsiTheme="minorHAnsi" w:cstheme="minorHAnsi"/>
          <w:b/>
          <w:bCs/>
          <w:lang w:val="en-US"/>
        </w:rPr>
      </w:pPr>
      <w:r w:rsidRPr="00F253B3">
        <w:rPr>
          <w:rFonts w:asciiTheme="minorHAnsi" w:hAnsiTheme="minorHAnsi" w:cstheme="minorHAnsi"/>
          <w:b/>
          <w:bCs/>
          <w:cs/>
          <w:lang w:val="en-US"/>
        </w:rPr>
        <w:lastRenderedPageBreak/>
        <w:t>หนี้สินที่มีภาระดอกเบี้ย</w:t>
      </w:r>
    </w:p>
    <w:p w14:paraId="1E827F99" w14:textId="7159D0E1" w:rsidR="00617EF1" w:rsidRPr="00F253B3" w:rsidRDefault="00617EF1" w:rsidP="00617EF1">
      <w:pPr>
        <w:pStyle w:val="BodyText2"/>
        <w:tabs>
          <w:tab w:val="left" w:pos="540"/>
        </w:tabs>
        <w:ind w:left="630"/>
        <w:rPr>
          <w:rFonts w:asciiTheme="minorHAnsi" w:hAnsiTheme="minorHAnsi" w:cstheme="minorHAnsi"/>
          <w:b/>
          <w:bCs/>
          <w:lang w:val="en-US"/>
        </w:rPr>
      </w:pPr>
    </w:p>
    <w:p w14:paraId="5BEC324E" w14:textId="51E80A71" w:rsidR="00617EF1" w:rsidRPr="00F253B3" w:rsidRDefault="00617EF1" w:rsidP="00504D38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หนี้สินที่มีภาระดอกเบี้ย ณ วันที่ 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31 </w:t>
      </w:r>
      <w:r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ธันวาคม 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>256</w:t>
      </w:r>
      <w:r w:rsidR="00187D63"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>8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และ 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>256</w:t>
      </w:r>
      <w:r w:rsidR="00187D63"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>7</w:t>
      </w:r>
      <w:r w:rsidRPr="00F253B3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F253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ไม่รวมหนี้สินตามสัญญาเช่า มีรายละเอียดดังนี้</w:t>
      </w:r>
    </w:p>
    <w:p w14:paraId="31503FB2" w14:textId="77777777" w:rsidR="00281458" w:rsidRPr="00F253B3" w:rsidRDefault="00281458" w:rsidP="00504D38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tbl>
      <w:tblPr>
        <w:tblStyle w:val="TableGrid"/>
        <w:tblW w:w="142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620"/>
        <w:gridCol w:w="270"/>
        <w:gridCol w:w="1980"/>
        <w:gridCol w:w="270"/>
        <w:gridCol w:w="1440"/>
        <w:gridCol w:w="270"/>
        <w:gridCol w:w="1980"/>
        <w:gridCol w:w="270"/>
        <w:gridCol w:w="1350"/>
      </w:tblGrid>
      <w:tr w:rsidR="00281458" w:rsidRPr="00F253B3" w14:paraId="03139355" w14:textId="77777777" w:rsidTr="000C2D5A">
        <w:trPr>
          <w:trHeight w:val="395"/>
          <w:tblHeader/>
        </w:trPr>
        <w:tc>
          <w:tcPr>
            <w:tcW w:w="3510" w:type="dxa"/>
            <w:vAlign w:val="bottom"/>
          </w:tcPr>
          <w:p w14:paraId="4A54CDCF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32686813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450" w:type="dxa"/>
            <w:gridSpan w:val="9"/>
            <w:vAlign w:val="bottom"/>
          </w:tcPr>
          <w:p w14:paraId="6A6D6DA0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253B3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8A64A2" w:rsidRPr="00F253B3" w14:paraId="35E75573" w14:textId="77777777" w:rsidTr="000C2D5A">
        <w:trPr>
          <w:trHeight w:val="395"/>
          <w:tblHeader/>
        </w:trPr>
        <w:tc>
          <w:tcPr>
            <w:tcW w:w="3510" w:type="dxa"/>
            <w:vAlign w:val="bottom"/>
          </w:tcPr>
          <w:p w14:paraId="2107CF31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43A43DD4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185F83CE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F253B3"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  <w:t>จำนวนหนี้สินตามสัญญา</w:t>
            </w:r>
          </w:p>
        </w:tc>
        <w:tc>
          <w:tcPr>
            <w:tcW w:w="270" w:type="dxa"/>
            <w:vAlign w:val="bottom"/>
          </w:tcPr>
          <w:p w14:paraId="0EE4D33F" w14:textId="45D5064D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Merge w:val="restart"/>
            <w:vAlign w:val="bottom"/>
          </w:tcPr>
          <w:p w14:paraId="7B88DA92" w14:textId="77777777" w:rsidR="008A64A2" w:rsidRPr="00F253B3" w:rsidRDefault="008A64A2" w:rsidP="0041214F">
            <w:pPr>
              <w:tabs>
                <w:tab w:val="left" w:pos="720"/>
              </w:tabs>
              <w:ind w:left="-140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ปรับปรุงมูลค่ายุติธรรมที่สะท้อนเงื่อนไขที่เปลี่ยนแปลง</w:t>
            </w:r>
          </w:p>
        </w:tc>
        <w:tc>
          <w:tcPr>
            <w:tcW w:w="270" w:type="dxa"/>
            <w:vAlign w:val="bottom"/>
          </w:tcPr>
          <w:p w14:paraId="4C360634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  <w:vAlign w:val="bottom"/>
          </w:tcPr>
          <w:p w14:paraId="4F98D9C6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</w:tr>
      <w:tr w:rsidR="00281458" w:rsidRPr="00F253B3" w14:paraId="34DD2712" w14:textId="77777777" w:rsidTr="000C2D5A">
        <w:trPr>
          <w:trHeight w:val="72"/>
          <w:tblHeader/>
        </w:trPr>
        <w:tc>
          <w:tcPr>
            <w:tcW w:w="3510" w:type="dxa"/>
            <w:vAlign w:val="bottom"/>
          </w:tcPr>
          <w:p w14:paraId="06C5F26D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2F1E44F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44D0AB0D" w14:textId="77777777" w:rsidR="00281458" w:rsidRPr="00F253B3" w:rsidRDefault="00281458" w:rsidP="008A64A2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ind w:left="-104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F253B3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143EF169" w14:textId="77777777" w:rsidR="00281458" w:rsidRPr="00F253B3" w:rsidRDefault="00281458" w:rsidP="008A64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DBFFAE5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  <w:hideMark/>
          </w:tcPr>
          <w:p w14:paraId="59091468" w14:textId="77777777" w:rsidR="00281458" w:rsidRPr="00F253B3" w:rsidRDefault="00281458" w:rsidP="008A64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1" w:right="-143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C60C53A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7B2E0B" w14:textId="77777777" w:rsidR="00281458" w:rsidRPr="00F253B3" w:rsidRDefault="00281458" w:rsidP="008A64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ดอกเบี้ยค้างจ่าย</w:t>
            </w:r>
          </w:p>
        </w:tc>
        <w:tc>
          <w:tcPr>
            <w:tcW w:w="270" w:type="dxa"/>
            <w:vAlign w:val="bottom"/>
          </w:tcPr>
          <w:p w14:paraId="0BA22C06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Merge/>
            <w:vAlign w:val="bottom"/>
          </w:tcPr>
          <w:p w14:paraId="677F955B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2491A039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01BC6E39" w14:textId="77777777" w:rsidR="00281458" w:rsidRPr="00F253B3" w:rsidRDefault="00281458" w:rsidP="0041214F">
            <w:pPr>
              <w:tabs>
                <w:tab w:val="left" w:pos="720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มูลค่าตามบัญชี</w:t>
            </w:r>
          </w:p>
        </w:tc>
      </w:tr>
      <w:tr w:rsidR="00281458" w:rsidRPr="00F253B3" w14:paraId="04C894EF" w14:textId="77777777" w:rsidTr="000C2D5A">
        <w:trPr>
          <w:trHeight w:val="395"/>
          <w:tblHeader/>
        </w:trPr>
        <w:tc>
          <w:tcPr>
            <w:tcW w:w="3510" w:type="dxa"/>
            <w:vAlign w:val="bottom"/>
          </w:tcPr>
          <w:p w14:paraId="2330B762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1EF7ECEA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450" w:type="dxa"/>
            <w:gridSpan w:val="9"/>
            <w:vAlign w:val="bottom"/>
          </w:tcPr>
          <w:p w14:paraId="28489D55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F253B3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F253B3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281458" w:rsidRPr="00F253B3" w14:paraId="4D31E484" w14:textId="77777777" w:rsidTr="000C2D5A">
        <w:trPr>
          <w:trHeight w:val="317"/>
        </w:trPr>
        <w:tc>
          <w:tcPr>
            <w:tcW w:w="3510" w:type="dxa"/>
            <w:vAlign w:val="bottom"/>
          </w:tcPr>
          <w:p w14:paraId="1E063A24" w14:textId="254D65F1" w:rsidR="00281458" w:rsidRPr="00F253B3" w:rsidRDefault="00281458" w:rsidP="0041214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6FF13C16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149AFD00" w14:textId="53227518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8E896C9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vAlign w:val="bottom"/>
          </w:tcPr>
          <w:p w14:paraId="2DED4FD3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041C0AFA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2DDCA93" w14:textId="77777777" w:rsidR="00281458" w:rsidRPr="00F253B3" w:rsidRDefault="00281458" w:rsidP="0041214F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0" w:type="dxa"/>
            <w:vAlign w:val="bottom"/>
          </w:tcPr>
          <w:p w14:paraId="51B13441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980" w:type="dxa"/>
            <w:vAlign w:val="bottom"/>
          </w:tcPr>
          <w:p w14:paraId="162E8D10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12E6646D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vAlign w:val="bottom"/>
          </w:tcPr>
          <w:p w14:paraId="2BA75342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BF60EE" w:rsidRPr="00F253B3" w14:paraId="22C6166F" w14:textId="77777777" w:rsidTr="000C2D5A">
        <w:trPr>
          <w:trHeight w:val="317"/>
        </w:trPr>
        <w:tc>
          <w:tcPr>
            <w:tcW w:w="3510" w:type="dxa"/>
            <w:vAlign w:val="bottom"/>
          </w:tcPr>
          <w:p w14:paraId="0E18781E" w14:textId="77777777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F253B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BC4DA68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29FBBADF" w14:textId="7E706ABE" w:rsidR="00BF60EE" w:rsidRPr="00F253B3" w:rsidRDefault="00BF60EE" w:rsidP="00C8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27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73AA2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93CD6DA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vAlign w:val="bottom"/>
          </w:tcPr>
          <w:p w14:paraId="6E0B3ADD" w14:textId="39BBF8D4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8,782</w:t>
            </w:r>
          </w:p>
        </w:tc>
        <w:tc>
          <w:tcPr>
            <w:tcW w:w="270" w:type="dxa"/>
            <w:vAlign w:val="bottom"/>
          </w:tcPr>
          <w:p w14:paraId="3FDE300A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9E5BDEF" w14:textId="7B45B5F4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eastAsia="en-GB"/>
              </w:rPr>
              <w:t>23</w:t>
            </w:r>
          </w:p>
        </w:tc>
        <w:tc>
          <w:tcPr>
            <w:tcW w:w="270" w:type="dxa"/>
            <w:vAlign w:val="bottom"/>
          </w:tcPr>
          <w:p w14:paraId="0DB44C8C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vAlign w:val="bottom"/>
          </w:tcPr>
          <w:p w14:paraId="58E95EB7" w14:textId="3C6242C8" w:rsidR="00BF60EE" w:rsidRPr="00F253B3" w:rsidRDefault="00BF60EE" w:rsidP="00E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73AA2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BE373BE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vAlign w:val="bottom"/>
          </w:tcPr>
          <w:p w14:paraId="2FDBEAA9" w14:textId="20A8D74A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8,805</w:t>
            </w:r>
          </w:p>
        </w:tc>
      </w:tr>
      <w:tr w:rsidR="00BF60EE" w:rsidRPr="00F253B3" w14:paraId="0EE456EE" w14:textId="77777777" w:rsidTr="000C2D5A">
        <w:trPr>
          <w:trHeight w:val="119"/>
        </w:trPr>
        <w:tc>
          <w:tcPr>
            <w:tcW w:w="3510" w:type="dxa"/>
            <w:vAlign w:val="bottom"/>
            <w:hideMark/>
          </w:tcPr>
          <w:p w14:paraId="24576D47" w14:textId="77777777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4908052C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3BB54A8" w14:textId="0857E330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77,009</w:t>
            </w:r>
          </w:p>
        </w:tc>
        <w:tc>
          <w:tcPr>
            <w:tcW w:w="270" w:type="dxa"/>
            <w:vAlign w:val="bottom"/>
          </w:tcPr>
          <w:p w14:paraId="54AB8B8B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54153D85" w14:textId="2EB36FD8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1,500</w:t>
            </w:r>
          </w:p>
        </w:tc>
        <w:tc>
          <w:tcPr>
            <w:tcW w:w="270" w:type="dxa"/>
            <w:vAlign w:val="bottom"/>
          </w:tcPr>
          <w:p w14:paraId="4DE5F1FB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980FBC9" w14:textId="34D68F48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eastAsia="en-GB"/>
              </w:rPr>
              <w:t>16,574</w:t>
            </w:r>
          </w:p>
        </w:tc>
        <w:tc>
          <w:tcPr>
            <w:tcW w:w="270" w:type="dxa"/>
            <w:vAlign w:val="bottom"/>
          </w:tcPr>
          <w:p w14:paraId="3447FA14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980" w:type="dxa"/>
            <w:vAlign w:val="bottom"/>
          </w:tcPr>
          <w:p w14:paraId="4851A39D" w14:textId="26438085" w:rsidR="00BF60EE" w:rsidRPr="00F253B3" w:rsidRDefault="00BF60EE" w:rsidP="00E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73AA2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EFE8969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vAlign w:val="bottom"/>
          </w:tcPr>
          <w:p w14:paraId="05EA7703" w14:textId="06A62D1C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95,083</w:t>
            </w:r>
          </w:p>
        </w:tc>
      </w:tr>
      <w:tr w:rsidR="00BF60EE" w:rsidRPr="00F253B3" w14:paraId="4623AB86" w14:textId="77777777" w:rsidTr="00E81241">
        <w:trPr>
          <w:trHeight w:val="279"/>
        </w:trPr>
        <w:tc>
          <w:tcPr>
            <w:tcW w:w="3510" w:type="dxa"/>
            <w:vAlign w:val="bottom"/>
          </w:tcPr>
          <w:p w14:paraId="68E79BB6" w14:textId="77777777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เงินกู้ยืมระยะสั้นจากบุคคลหรือกิจการที่</w:t>
            </w:r>
          </w:p>
          <w:p w14:paraId="184D7840" w14:textId="4263E355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253B3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F253B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F0AEEA3" w14:textId="086516F4" w:rsidR="00BF60EE" w:rsidRPr="00F253B3" w:rsidRDefault="005B511C" w:rsidP="00E812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5B511C">
              <w:rPr>
                <w:rFonts w:ascii="Angsana New" w:hAnsi="Angsana New" w:hint="cs"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620" w:type="dxa"/>
          </w:tcPr>
          <w:p w14:paraId="1171D6AF" w14:textId="5A98B3EB" w:rsidR="00BF60EE" w:rsidRPr="00F253B3" w:rsidRDefault="00BF60EE" w:rsidP="00C8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27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73AA2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745A79A" w14:textId="3DD7F203" w:rsidR="00BF60EE" w:rsidRPr="00F253B3" w:rsidRDefault="00BF60EE" w:rsidP="0095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</w:tcPr>
          <w:p w14:paraId="263BA958" w14:textId="6CDCCEDC" w:rsidR="00BF60EE" w:rsidRPr="00F253B3" w:rsidRDefault="00BF60EE" w:rsidP="00C80D02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10,715</w:t>
            </w:r>
          </w:p>
        </w:tc>
        <w:tc>
          <w:tcPr>
            <w:tcW w:w="270" w:type="dxa"/>
            <w:vAlign w:val="bottom"/>
          </w:tcPr>
          <w:p w14:paraId="59DC6C1C" w14:textId="0E3988E0" w:rsidR="00BF60EE" w:rsidRPr="00F253B3" w:rsidRDefault="00BF60EE" w:rsidP="0095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782C5186" w14:textId="7CCC1629" w:rsidR="00BF60EE" w:rsidRPr="00F253B3" w:rsidRDefault="00BF60EE" w:rsidP="00C80D02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73AA2">
              <w:rPr>
                <w:rFonts w:ascii="Angsana New" w:hAnsi="Angsana New"/>
                <w:sz w:val="30"/>
                <w:szCs w:val="30"/>
                <w:lang w:eastAsia="en-GB"/>
              </w:rPr>
              <w:t>905</w:t>
            </w:r>
          </w:p>
        </w:tc>
        <w:tc>
          <w:tcPr>
            <w:tcW w:w="270" w:type="dxa"/>
            <w:vAlign w:val="bottom"/>
          </w:tcPr>
          <w:p w14:paraId="57407C56" w14:textId="2221CC61" w:rsidR="00BF60EE" w:rsidRPr="00F253B3" w:rsidRDefault="00BF60EE" w:rsidP="00951CD0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68A4A547" w14:textId="58BF61B1" w:rsidR="00BF60EE" w:rsidRPr="00F253B3" w:rsidRDefault="00BF60EE" w:rsidP="00C8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73AA2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F658FE7" w14:textId="43CC2B34" w:rsidR="00BF60EE" w:rsidRPr="00F253B3" w:rsidRDefault="00BF60EE" w:rsidP="00951CD0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</w:tcPr>
          <w:p w14:paraId="464E551A" w14:textId="2C43346D" w:rsidR="00BF60EE" w:rsidRPr="00F253B3" w:rsidRDefault="00BF60EE" w:rsidP="00C80D02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11,620</w:t>
            </w:r>
          </w:p>
        </w:tc>
      </w:tr>
      <w:tr w:rsidR="00BF60EE" w:rsidRPr="00F253B3" w14:paraId="019EA669" w14:textId="77777777" w:rsidTr="000C2D5A">
        <w:trPr>
          <w:trHeight w:val="380"/>
        </w:trPr>
        <w:tc>
          <w:tcPr>
            <w:tcW w:w="3510" w:type="dxa"/>
            <w:vAlign w:val="bottom"/>
          </w:tcPr>
          <w:p w14:paraId="61780ECA" w14:textId="77777777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260" w:type="dxa"/>
            <w:vAlign w:val="bottom"/>
          </w:tcPr>
          <w:p w14:paraId="55DC56CA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00FA6372" w14:textId="5809A8DD" w:rsidR="00BF60EE" w:rsidRPr="00F253B3" w:rsidRDefault="00BF60EE" w:rsidP="00C8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27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73AA2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0C5BAA6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vAlign w:val="bottom"/>
          </w:tcPr>
          <w:p w14:paraId="5C96288D" w14:textId="5C0FA764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17,000</w:t>
            </w:r>
          </w:p>
        </w:tc>
        <w:tc>
          <w:tcPr>
            <w:tcW w:w="270" w:type="dxa"/>
            <w:vAlign w:val="bottom"/>
          </w:tcPr>
          <w:p w14:paraId="079EA20C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BBB690B" w14:textId="5F9583B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73AA2">
              <w:rPr>
                <w:rFonts w:ascii="Angsana New" w:hAnsi="Angsana New"/>
                <w:sz w:val="30"/>
                <w:szCs w:val="30"/>
                <w:lang w:eastAsia="en-GB"/>
              </w:rPr>
              <w:t>497</w:t>
            </w:r>
          </w:p>
        </w:tc>
        <w:tc>
          <w:tcPr>
            <w:tcW w:w="270" w:type="dxa"/>
            <w:vAlign w:val="bottom"/>
          </w:tcPr>
          <w:p w14:paraId="0FB9BE2A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vAlign w:val="bottom"/>
          </w:tcPr>
          <w:p w14:paraId="63C10BC6" w14:textId="05EADBE6" w:rsidR="00BF60EE" w:rsidRPr="00F253B3" w:rsidRDefault="00BF60EE" w:rsidP="001C4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73AA2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FEDA5CF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vAlign w:val="bottom"/>
          </w:tcPr>
          <w:p w14:paraId="5AFEF234" w14:textId="1E02C6EC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17,497</w:t>
            </w:r>
          </w:p>
        </w:tc>
      </w:tr>
      <w:tr w:rsidR="00BF60EE" w:rsidRPr="00F253B3" w14:paraId="5B7A2002" w14:textId="77777777" w:rsidTr="000C2D5A">
        <w:trPr>
          <w:trHeight w:val="381"/>
        </w:trPr>
        <w:tc>
          <w:tcPr>
            <w:tcW w:w="3510" w:type="dxa"/>
            <w:vAlign w:val="bottom"/>
          </w:tcPr>
          <w:p w14:paraId="3E62C4BD" w14:textId="77777777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6E226225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381C28CB" w14:textId="6B960055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935,700</w:t>
            </w:r>
          </w:p>
        </w:tc>
        <w:tc>
          <w:tcPr>
            <w:tcW w:w="270" w:type="dxa"/>
            <w:vAlign w:val="bottom"/>
          </w:tcPr>
          <w:p w14:paraId="2B55B742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vAlign w:val="bottom"/>
          </w:tcPr>
          <w:p w14:paraId="12642BB5" w14:textId="7497AA59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133,394</w:t>
            </w:r>
          </w:p>
        </w:tc>
        <w:tc>
          <w:tcPr>
            <w:tcW w:w="270" w:type="dxa"/>
            <w:vAlign w:val="bottom"/>
          </w:tcPr>
          <w:p w14:paraId="27ED723B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B44131B" w14:textId="6D862B01" w:rsidR="00BF60EE" w:rsidRPr="00252472" w:rsidRDefault="00252472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60,41</w:t>
            </w:r>
            <w:r w:rsidR="002D14D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D9DCC32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vAlign w:val="bottom"/>
          </w:tcPr>
          <w:p w14:paraId="09AF8EC2" w14:textId="0C6F07E3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eastAsia="en-GB"/>
              </w:rPr>
              <w:t>(29</w:t>
            </w:r>
            <w:r w:rsidR="002D14D1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  <w:r w:rsidRPr="00773AA2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2F044DDE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vAlign w:val="bottom"/>
          </w:tcPr>
          <w:p w14:paraId="532C09A0" w14:textId="5D83159B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1,12</w:t>
            </w:r>
            <w:r w:rsidR="0025247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</w:t>
            </w: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25247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21</w:t>
            </w:r>
            <w:r w:rsidR="009D04A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BF60EE" w:rsidRPr="00F253B3" w14:paraId="7237B841" w14:textId="77777777" w:rsidTr="000C2D5A">
        <w:trPr>
          <w:trHeight w:val="368"/>
        </w:trPr>
        <w:tc>
          <w:tcPr>
            <w:tcW w:w="3510" w:type="dxa"/>
            <w:vAlign w:val="bottom"/>
          </w:tcPr>
          <w:p w14:paraId="772AC13E" w14:textId="77777777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1260" w:type="dxa"/>
            <w:vAlign w:val="bottom"/>
          </w:tcPr>
          <w:p w14:paraId="3E446388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0AB238F" w14:textId="6DDA4787" w:rsidR="00BF60EE" w:rsidRPr="00F253B3" w:rsidRDefault="002B74BA" w:rsidP="002B74BA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151,178</w:t>
            </w:r>
          </w:p>
        </w:tc>
        <w:tc>
          <w:tcPr>
            <w:tcW w:w="270" w:type="dxa"/>
            <w:vAlign w:val="bottom"/>
          </w:tcPr>
          <w:p w14:paraId="208005E9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A6F70C4" w14:textId="07874B63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</w:t>
            </w:r>
            <w:r w:rsidR="0094677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  <w:r w:rsidR="002D14D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93,738</w:t>
            </w:r>
          </w:p>
        </w:tc>
        <w:tc>
          <w:tcPr>
            <w:tcW w:w="270" w:type="dxa"/>
            <w:vAlign w:val="bottom"/>
          </w:tcPr>
          <w:p w14:paraId="50460716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8AC8CF" w14:textId="0D06926F" w:rsidR="00BF60EE" w:rsidRPr="00187FFD" w:rsidRDefault="002D14D1" w:rsidP="00187FF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14,368</w:t>
            </w:r>
          </w:p>
        </w:tc>
        <w:tc>
          <w:tcPr>
            <w:tcW w:w="270" w:type="dxa"/>
            <w:vAlign w:val="bottom"/>
          </w:tcPr>
          <w:p w14:paraId="4C4683AB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8360220" w14:textId="35B9430D" w:rsidR="00BF60EE" w:rsidRPr="00F253B3" w:rsidRDefault="002D14D1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64,704</w:t>
            </w:r>
          </w:p>
        </w:tc>
        <w:tc>
          <w:tcPr>
            <w:tcW w:w="270" w:type="dxa"/>
            <w:vAlign w:val="bottom"/>
          </w:tcPr>
          <w:p w14:paraId="5AFC58A5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E195AC" w14:textId="42681733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4,023,988</w:t>
            </w:r>
          </w:p>
        </w:tc>
      </w:tr>
      <w:tr w:rsidR="00BF60EE" w:rsidRPr="00F253B3" w14:paraId="26B9A579" w14:textId="77777777" w:rsidTr="000C2D5A">
        <w:trPr>
          <w:trHeight w:val="395"/>
        </w:trPr>
        <w:tc>
          <w:tcPr>
            <w:tcW w:w="3510" w:type="dxa"/>
            <w:vAlign w:val="bottom"/>
            <w:hideMark/>
          </w:tcPr>
          <w:p w14:paraId="5EA48E79" w14:textId="77777777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vAlign w:val="bottom"/>
          </w:tcPr>
          <w:p w14:paraId="69FA9158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A6D18F" w14:textId="23D03405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</w:t>
            </w:r>
            <w:r w:rsidR="0094677F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163,887</w:t>
            </w:r>
          </w:p>
        </w:tc>
        <w:tc>
          <w:tcPr>
            <w:tcW w:w="270" w:type="dxa"/>
            <w:vAlign w:val="bottom"/>
          </w:tcPr>
          <w:p w14:paraId="36C226B4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53935E" w14:textId="4CD73ABD" w:rsidR="00BF60EE" w:rsidRPr="00F253B3" w:rsidRDefault="00A766F2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3,96</w:t>
            </w:r>
            <w:r w:rsidR="00AE083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5,129</w:t>
            </w:r>
          </w:p>
        </w:tc>
        <w:tc>
          <w:tcPr>
            <w:tcW w:w="270" w:type="dxa"/>
            <w:vAlign w:val="bottom"/>
          </w:tcPr>
          <w:p w14:paraId="0E495E09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92D6D" w14:textId="76E95D8C" w:rsidR="00BF60EE" w:rsidRPr="00F253B3" w:rsidRDefault="002D14D1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92,780</w:t>
            </w:r>
          </w:p>
        </w:tc>
        <w:tc>
          <w:tcPr>
            <w:tcW w:w="270" w:type="dxa"/>
            <w:vAlign w:val="bottom"/>
          </w:tcPr>
          <w:p w14:paraId="0840843F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E099A" w14:textId="14ADF98E" w:rsidR="00BF60EE" w:rsidRPr="00F253B3" w:rsidRDefault="002D14D1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64,411</w:t>
            </w:r>
          </w:p>
        </w:tc>
        <w:tc>
          <w:tcPr>
            <w:tcW w:w="270" w:type="dxa"/>
            <w:vAlign w:val="bottom"/>
          </w:tcPr>
          <w:p w14:paraId="516332EF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5DA6E" w14:textId="312D51FC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5,2</w:t>
            </w:r>
            <w:r w:rsidR="0025247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86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25247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20</w:t>
            </w:r>
            <w:r w:rsidR="009D04A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BF60EE" w:rsidRPr="00F253B3" w14:paraId="05F329C2" w14:textId="77777777" w:rsidTr="000C2D5A">
        <w:trPr>
          <w:trHeight w:val="395"/>
        </w:trPr>
        <w:tc>
          <w:tcPr>
            <w:tcW w:w="3510" w:type="dxa"/>
            <w:vAlign w:val="bottom"/>
          </w:tcPr>
          <w:p w14:paraId="4F96390B" w14:textId="77777777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1173CDA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865995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54274933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2FF97B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05828FE5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CD6FE1C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EDF78AA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3E24F018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A1B967F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694E70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BF60EE" w:rsidRPr="00F253B3" w14:paraId="0F86E3E0" w14:textId="77777777" w:rsidTr="000C2D5A">
        <w:trPr>
          <w:trHeight w:val="395"/>
        </w:trPr>
        <w:tc>
          <w:tcPr>
            <w:tcW w:w="3510" w:type="dxa"/>
            <w:vAlign w:val="bottom"/>
          </w:tcPr>
          <w:p w14:paraId="1CE210E0" w14:textId="5690512B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 xml:space="preserve">ณ วันที่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27AE1C6C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D8513CE" w14:textId="24FB8D9E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5555A4FE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51A79856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258C02F2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0759C061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9360123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vAlign w:val="bottom"/>
          </w:tcPr>
          <w:p w14:paraId="47D66286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68E7B1C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3159F24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BF60EE" w:rsidRPr="00F253B3" w14:paraId="51BA970B" w14:textId="77777777" w:rsidTr="000C2D5A">
        <w:trPr>
          <w:trHeight w:val="395"/>
        </w:trPr>
        <w:tc>
          <w:tcPr>
            <w:tcW w:w="3510" w:type="dxa"/>
            <w:vAlign w:val="bottom"/>
          </w:tcPr>
          <w:p w14:paraId="3303A208" w14:textId="13ADCAC1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F253B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D6BCCBF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B9A8BF0" w14:textId="519CB5AA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339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F733C8" w14:textId="77777777" w:rsidR="00BF60EE" w:rsidRPr="00773AA2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308A3EF9" w14:textId="071E3622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19,174</w:t>
            </w:r>
          </w:p>
        </w:tc>
        <w:tc>
          <w:tcPr>
            <w:tcW w:w="270" w:type="dxa"/>
            <w:vAlign w:val="bottom"/>
          </w:tcPr>
          <w:p w14:paraId="429E9C97" w14:textId="77777777" w:rsidR="00BF60EE" w:rsidRPr="00773AA2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9EA274B" w14:textId="58E4DEB6" w:rsidR="00BF60EE" w:rsidRPr="00BF60EE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34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F60EE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6F24B4E" w14:textId="77777777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vAlign w:val="bottom"/>
          </w:tcPr>
          <w:p w14:paraId="183FA7C2" w14:textId="22F2F928" w:rsidR="00BF60EE" w:rsidRPr="00773AA2" w:rsidRDefault="00BF60EE" w:rsidP="0055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0" w:firstLine="788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73AA2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D138EB3" w14:textId="77777777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2563EF8" w14:textId="20A1F898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19,174</w:t>
            </w:r>
          </w:p>
        </w:tc>
      </w:tr>
      <w:tr w:rsidR="00BF60EE" w:rsidRPr="00F253B3" w14:paraId="519A0C60" w14:textId="77777777" w:rsidTr="000C2D5A">
        <w:trPr>
          <w:trHeight w:val="395"/>
        </w:trPr>
        <w:tc>
          <w:tcPr>
            <w:tcW w:w="3510" w:type="dxa"/>
            <w:vAlign w:val="bottom"/>
          </w:tcPr>
          <w:p w14:paraId="07869EB9" w14:textId="0D481021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5283D83A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70B0BAE" w14:textId="27F084A0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115,839</w:t>
            </w:r>
          </w:p>
        </w:tc>
        <w:tc>
          <w:tcPr>
            <w:tcW w:w="270" w:type="dxa"/>
            <w:vAlign w:val="bottom"/>
          </w:tcPr>
          <w:p w14:paraId="6DCBC72F" w14:textId="77777777" w:rsidR="00BF60EE" w:rsidRPr="00773AA2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3DA54006" w14:textId="3047AA57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53,609</w:t>
            </w:r>
          </w:p>
        </w:tc>
        <w:tc>
          <w:tcPr>
            <w:tcW w:w="270" w:type="dxa"/>
            <w:vAlign w:val="bottom"/>
          </w:tcPr>
          <w:p w14:paraId="0795FA07" w14:textId="77777777" w:rsidR="00BF60EE" w:rsidRPr="00773AA2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FA59BD6" w14:textId="338F4CF4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8,945</w:t>
            </w:r>
          </w:p>
        </w:tc>
        <w:tc>
          <w:tcPr>
            <w:tcW w:w="270" w:type="dxa"/>
            <w:vAlign w:val="bottom"/>
          </w:tcPr>
          <w:p w14:paraId="2F582A8C" w14:textId="77777777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vAlign w:val="bottom"/>
          </w:tcPr>
          <w:p w14:paraId="64651379" w14:textId="5E4D30AC" w:rsidR="00BF60EE" w:rsidRPr="00773AA2" w:rsidRDefault="00BF60EE" w:rsidP="0055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0" w:firstLine="788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73AA2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4A90843" w14:textId="77777777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3AEBD1F" w14:textId="54D36916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178,393</w:t>
            </w:r>
          </w:p>
        </w:tc>
      </w:tr>
      <w:tr w:rsidR="00BF60EE" w:rsidRPr="00F253B3" w14:paraId="68FEC06E" w14:textId="77777777" w:rsidTr="00E81241">
        <w:trPr>
          <w:trHeight w:val="395"/>
        </w:trPr>
        <w:tc>
          <w:tcPr>
            <w:tcW w:w="3510" w:type="dxa"/>
            <w:vAlign w:val="bottom"/>
          </w:tcPr>
          <w:p w14:paraId="209F7671" w14:textId="77777777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เงินกู้ยืมระยะสั้นจากบุคคลหรือกิจการที่</w:t>
            </w:r>
          </w:p>
          <w:p w14:paraId="7A5E4D20" w14:textId="2D306077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253B3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F253B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0EC1B625" w14:textId="6EBF69AA" w:rsidR="00BF60EE" w:rsidRPr="00CF2C11" w:rsidRDefault="005B511C" w:rsidP="00E812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5B511C">
              <w:rPr>
                <w:rFonts w:ascii="Angsana New" w:hAnsi="Angsana New" w:hint="cs"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875641C" w14:textId="62CD0576" w:rsidR="00BF60EE" w:rsidRPr="00773AA2" w:rsidRDefault="00BF60EE" w:rsidP="00C80D02">
            <w:pPr>
              <w:pStyle w:val="acctfourfigures"/>
              <w:tabs>
                <w:tab w:val="left" w:pos="720"/>
              </w:tabs>
              <w:spacing w:line="240" w:lineRule="atLeast"/>
              <w:ind w:left="-79" w:right="339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8E68A2" w14:textId="77777777" w:rsidR="00BF60EE" w:rsidRPr="00773AA2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1450B5E4" w14:textId="697B0F51" w:rsidR="00BF60EE" w:rsidRPr="00773AA2" w:rsidRDefault="00BF60EE" w:rsidP="00C80D02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9,815</w:t>
            </w:r>
          </w:p>
        </w:tc>
        <w:tc>
          <w:tcPr>
            <w:tcW w:w="270" w:type="dxa"/>
            <w:vAlign w:val="bottom"/>
          </w:tcPr>
          <w:p w14:paraId="775EB7A7" w14:textId="2353FE37" w:rsidR="00BF60EE" w:rsidRPr="00773AA2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07B87AFB" w14:textId="63D168CF" w:rsidR="00BF60EE" w:rsidRPr="00773AA2" w:rsidRDefault="00B67222" w:rsidP="00C80D02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371</w:t>
            </w:r>
          </w:p>
        </w:tc>
        <w:tc>
          <w:tcPr>
            <w:tcW w:w="270" w:type="dxa"/>
            <w:vAlign w:val="bottom"/>
          </w:tcPr>
          <w:p w14:paraId="4B52A5A8" w14:textId="77777777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3CA9F9E5" w14:textId="298277CD" w:rsidR="00BF60EE" w:rsidRPr="00773AA2" w:rsidRDefault="00BF60EE" w:rsidP="0009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0" w:firstLine="788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73AA2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FE49431" w14:textId="664796E3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F15F903" w14:textId="558FC662" w:rsidR="00BF60EE" w:rsidRPr="00773AA2" w:rsidRDefault="00BF60EE" w:rsidP="00C80D02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0,</w:t>
            </w:r>
            <w:r w:rsidR="00517AF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186</w:t>
            </w:r>
          </w:p>
        </w:tc>
      </w:tr>
      <w:tr w:rsidR="00BF60EE" w:rsidRPr="00F253B3" w14:paraId="43577FEF" w14:textId="77777777" w:rsidTr="000C2D5A">
        <w:trPr>
          <w:trHeight w:val="395"/>
        </w:trPr>
        <w:tc>
          <w:tcPr>
            <w:tcW w:w="3510" w:type="dxa"/>
            <w:vAlign w:val="bottom"/>
          </w:tcPr>
          <w:p w14:paraId="295A3943" w14:textId="3D1D02E3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260" w:type="dxa"/>
            <w:vAlign w:val="bottom"/>
          </w:tcPr>
          <w:p w14:paraId="05538481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00EEF13" w14:textId="6A9EDD32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339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F69E2C" w14:textId="77777777" w:rsidR="00BF60EE" w:rsidRPr="00773AA2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B1EB19D" w14:textId="031B2327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644,002</w:t>
            </w:r>
          </w:p>
        </w:tc>
        <w:tc>
          <w:tcPr>
            <w:tcW w:w="270" w:type="dxa"/>
            <w:vAlign w:val="bottom"/>
          </w:tcPr>
          <w:p w14:paraId="03908D49" w14:textId="77777777" w:rsidR="00BF60EE" w:rsidRPr="00773AA2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B88D44D" w14:textId="62489FFC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44,</w:t>
            </w:r>
            <w:r w:rsidR="00517AF9">
              <w:rPr>
                <w:rFonts w:ascii="Angsana New" w:hAnsi="Angsana New"/>
                <w:sz w:val="30"/>
                <w:szCs w:val="30"/>
                <w:lang w:eastAsia="en-GB"/>
              </w:rPr>
              <w:t>534</w:t>
            </w:r>
          </w:p>
        </w:tc>
        <w:tc>
          <w:tcPr>
            <w:tcW w:w="270" w:type="dxa"/>
            <w:vAlign w:val="bottom"/>
          </w:tcPr>
          <w:p w14:paraId="2B458350" w14:textId="77777777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vAlign w:val="bottom"/>
          </w:tcPr>
          <w:p w14:paraId="24CB58C6" w14:textId="0C2E0358" w:rsidR="00BF60EE" w:rsidRPr="00773AA2" w:rsidRDefault="00BF60EE" w:rsidP="00555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0" w:firstLine="788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73AA2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8196D10" w14:textId="77777777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279BD13" w14:textId="5BAA0184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688,</w:t>
            </w:r>
            <w:r w:rsidR="00517AF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536</w:t>
            </w:r>
          </w:p>
        </w:tc>
      </w:tr>
      <w:tr w:rsidR="00BF60EE" w:rsidRPr="00F253B3" w14:paraId="310E9D0D" w14:textId="77777777" w:rsidTr="000C2D5A">
        <w:trPr>
          <w:trHeight w:val="395"/>
        </w:trPr>
        <w:tc>
          <w:tcPr>
            <w:tcW w:w="3510" w:type="dxa"/>
            <w:vAlign w:val="bottom"/>
          </w:tcPr>
          <w:p w14:paraId="12555FCE" w14:textId="1D049190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704928DE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1B1ADFB" w14:textId="7DD51804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94</w:t>
            </w:r>
            <w:r w:rsidR="009E707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9E707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132</w:t>
            </w:r>
          </w:p>
        </w:tc>
        <w:tc>
          <w:tcPr>
            <w:tcW w:w="270" w:type="dxa"/>
            <w:vAlign w:val="bottom"/>
          </w:tcPr>
          <w:p w14:paraId="586C4E39" w14:textId="77777777" w:rsidR="00BF60EE" w:rsidRPr="00773AA2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E01CAF4" w14:textId="3A9E61C5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B725C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3,070</w:t>
            </w:r>
          </w:p>
        </w:tc>
        <w:tc>
          <w:tcPr>
            <w:tcW w:w="270" w:type="dxa"/>
            <w:vAlign w:val="bottom"/>
          </w:tcPr>
          <w:p w14:paraId="35D3E236" w14:textId="77777777" w:rsidR="00BF60EE" w:rsidRPr="00773AA2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C99F6DA" w14:textId="7E0D6CF8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46,958</w:t>
            </w:r>
          </w:p>
        </w:tc>
        <w:tc>
          <w:tcPr>
            <w:tcW w:w="270" w:type="dxa"/>
            <w:vAlign w:val="bottom"/>
          </w:tcPr>
          <w:p w14:paraId="599FDCBD" w14:textId="77777777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vAlign w:val="bottom"/>
          </w:tcPr>
          <w:p w14:paraId="64E42CCE" w14:textId="6F9B9C8D" w:rsidR="00BF60EE" w:rsidRPr="00773AA2" w:rsidRDefault="004758F8" w:rsidP="00E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758F8">
              <w:rPr>
                <w:rFonts w:ascii="Angsana New" w:hAnsi="Angsana New"/>
                <w:sz w:val="30"/>
                <w:szCs w:val="30"/>
                <w:lang w:eastAsia="en-GB"/>
              </w:rPr>
              <w:t>1,197</w:t>
            </w:r>
          </w:p>
        </w:tc>
        <w:tc>
          <w:tcPr>
            <w:tcW w:w="270" w:type="dxa"/>
            <w:vAlign w:val="bottom"/>
          </w:tcPr>
          <w:p w14:paraId="2097B520" w14:textId="77777777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70C61BE" w14:textId="06D9EEC3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73AA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101,357</w:t>
            </w:r>
          </w:p>
        </w:tc>
      </w:tr>
      <w:tr w:rsidR="00BF60EE" w:rsidRPr="00F253B3" w14:paraId="0F4C2235" w14:textId="77777777" w:rsidTr="000C2D5A">
        <w:trPr>
          <w:trHeight w:val="395"/>
        </w:trPr>
        <w:tc>
          <w:tcPr>
            <w:tcW w:w="3510" w:type="dxa"/>
            <w:vAlign w:val="bottom"/>
          </w:tcPr>
          <w:p w14:paraId="0DB12A9D" w14:textId="535105A5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1260" w:type="dxa"/>
            <w:vAlign w:val="bottom"/>
          </w:tcPr>
          <w:p w14:paraId="60BC8F3E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D01EEE" w14:textId="7B2D87D7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140,</w:t>
            </w:r>
            <w:r w:rsidR="009E707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31</w:t>
            </w:r>
          </w:p>
        </w:tc>
        <w:tc>
          <w:tcPr>
            <w:tcW w:w="270" w:type="dxa"/>
            <w:vAlign w:val="bottom"/>
          </w:tcPr>
          <w:p w14:paraId="173F6F66" w14:textId="77777777" w:rsidR="00BF60EE" w:rsidRPr="00773AA2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A154D9" w14:textId="3EBEAD78" w:rsidR="00BF60EE" w:rsidRPr="00773AA2" w:rsidRDefault="00234697" w:rsidP="0023469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3469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3,801,153</w:t>
            </w:r>
          </w:p>
        </w:tc>
        <w:tc>
          <w:tcPr>
            <w:tcW w:w="270" w:type="dxa"/>
            <w:vAlign w:val="bottom"/>
          </w:tcPr>
          <w:p w14:paraId="0340FCE6" w14:textId="77777777" w:rsidR="00BF60EE" w:rsidRPr="00773AA2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2C4F7" w14:textId="79FFCC0B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33,016</w:t>
            </w:r>
          </w:p>
        </w:tc>
        <w:tc>
          <w:tcPr>
            <w:tcW w:w="270" w:type="dxa"/>
            <w:vAlign w:val="bottom"/>
          </w:tcPr>
          <w:p w14:paraId="09BB2788" w14:textId="77777777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BE830E5" w14:textId="5A3AE703" w:rsidR="00BF60EE" w:rsidRPr="00773AA2" w:rsidRDefault="00642E63" w:rsidP="00E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42E63">
              <w:rPr>
                <w:rFonts w:ascii="Angsana New" w:hAnsi="Angsana New"/>
                <w:sz w:val="30"/>
                <w:szCs w:val="30"/>
                <w:lang w:eastAsia="en-GB"/>
              </w:rPr>
              <w:t>1,774</w:t>
            </w:r>
          </w:p>
        </w:tc>
        <w:tc>
          <w:tcPr>
            <w:tcW w:w="270" w:type="dxa"/>
            <w:vAlign w:val="bottom"/>
          </w:tcPr>
          <w:p w14:paraId="45A8ACA3" w14:textId="77777777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F3D555" w14:textId="5E50C9EC" w:rsidR="00BF60EE" w:rsidRPr="00773AA2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3,976,774</w:t>
            </w:r>
          </w:p>
        </w:tc>
      </w:tr>
      <w:tr w:rsidR="00BF60EE" w:rsidRPr="00F253B3" w14:paraId="6AEC865D" w14:textId="77777777" w:rsidTr="000C2D5A">
        <w:trPr>
          <w:trHeight w:val="395"/>
        </w:trPr>
        <w:tc>
          <w:tcPr>
            <w:tcW w:w="3510" w:type="dxa"/>
            <w:vAlign w:val="bottom"/>
          </w:tcPr>
          <w:p w14:paraId="7643FCF3" w14:textId="66527DF4" w:rsidR="00BF60EE" w:rsidRPr="00F253B3" w:rsidRDefault="00BF60EE" w:rsidP="00BF60E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vAlign w:val="bottom"/>
          </w:tcPr>
          <w:p w14:paraId="294BDEBB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AC6780" w14:textId="4DCF9C45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1,19</w:t>
            </w:r>
            <w:r w:rsidR="00C55FF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55FF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802</w:t>
            </w:r>
          </w:p>
        </w:tc>
        <w:tc>
          <w:tcPr>
            <w:tcW w:w="270" w:type="dxa"/>
            <w:vAlign w:val="bottom"/>
          </w:tcPr>
          <w:p w14:paraId="170B82DA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A7A782" w14:textId="32415D2C" w:rsidR="00BF60EE" w:rsidRPr="00F253B3" w:rsidRDefault="00234697" w:rsidP="0023469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3469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4,640,823</w:t>
            </w:r>
          </w:p>
        </w:tc>
        <w:tc>
          <w:tcPr>
            <w:tcW w:w="270" w:type="dxa"/>
            <w:vAlign w:val="bottom"/>
          </w:tcPr>
          <w:p w14:paraId="4DD1F68D" w14:textId="77777777" w:rsidR="00BF60EE" w:rsidRPr="00F253B3" w:rsidRDefault="00BF60EE" w:rsidP="00BF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C4E47" w14:textId="742028C1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133,824</w:t>
            </w:r>
          </w:p>
        </w:tc>
        <w:tc>
          <w:tcPr>
            <w:tcW w:w="270" w:type="dxa"/>
            <w:vAlign w:val="bottom"/>
          </w:tcPr>
          <w:p w14:paraId="26839F1C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BBA2F" w14:textId="42E39B8D" w:rsidR="00BF60EE" w:rsidRPr="00E9778F" w:rsidRDefault="00642E63" w:rsidP="00E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right="-2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9778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2,971</w:t>
            </w:r>
          </w:p>
        </w:tc>
        <w:tc>
          <w:tcPr>
            <w:tcW w:w="270" w:type="dxa"/>
            <w:vAlign w:val="bottom"/>
          </w:tcPr>
          <w:p w14:paraId="7FA25BB6" w14:textId="77777777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54FA1" w14:textId="4C5007B0" w:rsidR="00BF60EE" w:rsidRPr="00F253B3" w:rsidRDefault="00BF60EE" w:rsidP="00BF60EE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5,974,420</w:t>
            </w:r>
          </w:p>
        </w:tc>
      </w:tr>
    </w:tbl>
    <w:p w14:paraId="3B0DE1EF" w14:textId="761AEB2D" w:rsidR="00281458" w:rsidRPr="00F253B3" w:rsidRDefault="00281458" w:rsidP="00281458">
      <w:pPr>
        <w:rPr>
          <w:rFonts w:ascii="Angsana New" w:hAnsi="Angsana New"/>
          <w:sz w:val="30"/>
          <w:szCs w:val="30"/>
        </w:rPr>
      </w:pPr>
    </w:p>
    <w:p w14:paraId="107F6C65" w14:textId="77777777" w:rsidR="00844E9B" w:rsidRPr="00F253B3" w:rsidRDefault="00844E9B" w:rsidP="00281458">
      <w:pPr>
        <w:rPr>
          <w:rFonts w:ascii="Angsana New" w:hAnsi="Angsana New"/>
          <w:sz w:val="30"/>
          <w:szCs w:val="30"/>
        </w:rPr>
      </w:pPr>
    </w:p>
    <w:p w14:paraId="310689EF" w14:textId="77777777" w:rsidR="00844E9B" w:rsidRPr="00F253B3" w:rsidRDefault="00844E9B" w:rsidP="00281458">
      <w:pPr>
        <w:rPr>
          <w:rFonts w:ascii="Angsana New" w:hAnsi="Angsana New"/>
          <w:sz w:val="30"/>
          <w:szCs w:val="30"/>
        </w:rPr>
      </w:pPr>
    </w:p>
    <w:p w14:paraId="38B653B6" w14:textId="77777777" w:rsidR="00844E9B" w:rsidRPr="00F253B3" w:rsidRDefault="00844E9B" w:rsidP="00281458">
      <w:pPr>
        <w:rPr>
          <w:rFonts w:ascii="Angsana New" w:hAnsi="Angsana New"/>
          <w:sz w:val="30"/>
          <w:szCs w:val="30"/>
          <w:cs/>
        </w:rPr>
      </w:pPr>
    </w:p>
    <w:p w14:paraId="7E372661" w14:textId="77777777" w:rsidR="00844E9B" w:rsidRPr="00F253B3" w:rsidRDefault="00844E9B" w:rsidP="00281458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142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620"/>
        <w:gridCol w:w="270"/>
        <w:gridCol w:w="1980"/>
        <w:gridCol w:w="270"/>
        <w:gridCol w:w="1440"/>
        <w:gridCol w:w="270"/>
        <w:gridCol w:w="1980"/>
        <w:gridCol w:w="270"/>
        <w:gridCol w:w="1350"/>
      </w:tblGrid>
      <w:tr w:rsidR="00281458" w:rsidRPr="00F253B3" w14:paraId="4F5EB8BD" w14:textId="77777777" w:rsidTr="008A64A2">
        <w:trPr>
          <w:trHeight w:val="395"/>
          <w:tblHeader/>
        </w:trPr>
        <w:tc>
          <w:tcPr>
            <w:tcW w:w="3510" w:type="dxa"/>
          </w:tcPr>
          <w:p w14:paraId="1EA15289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2DE81AE7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450" w:type="dxa"/>
            <w:gridSpan w:val="9"/>
          </w:tcPr>
          <w:p w14:paraId="3C5CCE2F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253B3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A64A2" w:rsidRPr="00F253B3" w14:paraId="069D21D6" w14:textId="77777777" w:rsidTr="008A64A2">
        <w:trPr>
          <w:trHeight w:val="395"/>
          <w:tblHeader/>
        </w:trPr>
        <w:tc>
          <w:tcPr>
            <w:tcW w:w="3510" w:type="dxa"/>
          </w:tcPr>
          <w:p w14:paraId="7FE2186D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1FD011C6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580" w:type="dxa"/>
            <w:gridSpan w:val="5"/>
          </w:tcPr>
          <w:p w14:paraId="41EAF8F3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F253B3"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  <w:t>จำนวนหนี้สินตามสัญญา</w:t>
            </w:r>
          </w:p>
        </w:tc>
        <w:tc>
          <w:tcPr>
            <w:tcW w:w="270" w:type="dxa"/>
          </w:tcPr>
          <w:p w14:paraId="0C469C4B" w14:textId="5DC74D3D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Merge w:val="restart"/>
            <w:vAlign w:val="center"/>
          </w:tcPr>
          <w:p w14:paraId="0BE6A80A" w14:textId="77777777" w:rsidR="008A64A2" w:rsidRPr="00F253B3" w:rsidRDefault="008A64A2" w:rsidP="008A64A2">
            <w:pPr>
              <w:tabs>
                <w:tab w:val="left" w:pos="720"/>
              </w:tabs>
              <w:ind w:left="-106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ปรับปรุงมูลค่ายุติธรรมที่สะท้อนเงื่อนไขที่เปลี่ยนแปลง</w:t>
            </w:r>
          </w:p>
        </w:tc>
        <w:tc>
          <w:tcPr>
            <w:tcW w:w="270" w:type="dxa"/>
          </w:tcPr>
          <w:p w14:paraId="2AC9435A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</w:tcPr>
          <w:p w14:paraId="0629A49F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</w:tr>
      <w:tr w:rsidR="00281458" w:rsidRPr="00F253B3" w14:paraId="71B0FF31" w14:textId="77777777" w:rsidTr="008A64A2">
        <w:trPr>
          <w:trHeight w:val="72"/>
          <w:tblHeader/>
        </w:trPr>
        <w:tc>
          <w:tcPr>
            <w:tcW w:w="3510" w:type="dxa"/>
          </w:tcPr>
          <w:p w14:paraId="5527B973" w14:textId="77777777" w:rsidR="00281458" w:rsidRPr="00BB356B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70025F25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2608FDA3" w14:textId="77777777" w:rsidR="00281458" w:rsidRPr="00F253B3" w:rsidRDefault="00281458" w:rsidP="008A64A2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ind w:left="-104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F253B3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41F71EF8" w14:textId="77777777" w:rsidR="00281458" w:rsidRPr="00F253B3" w:rsidRDefault="00281458" w:rsidP="008A64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06BF83F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  <w:hideMark/>
          </w:tcPr>
          <w:p w14:paraId="091F4ECC" w14:textId="77777777" w:rsidR="00281458" w:rsidRPr="00F253B3" w:rsidRDefault="00281458" w:rsidP="008A64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1" w:right="-143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1EADA5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85BFF" w14:textId="77777777" w:rsidR="00281458" w:rsidRPr="00F253B3" w:rsidRDefault="00281458" w:rsidP="008A64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ดอกเบี้ยค้างจ่าย</w:t>
            </w:r>
          </w:p>
        </w:tc>
        <w:tc>
          <w:tcPr>
            <w:tcW w:w="270" w:type="dxa"/>
          </w:tcPr>
          <w:p w14:paraId="32EE234C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Merge/>
          </w:tcPr>
          <w:p w14:paraId="74CCF665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76156E15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2F2D2353" w14:textId="77777777" w:rsidR="00281458" w:rsidRPr="00F253B3" w:rsidRDefault="00281458" w:rsidP="008A64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1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มูลค่าตามบัญชี</w:t>
            </w:r>
          </w:p>
        </w:tc>
      </w:tr>
      <w:tr w:rsidR="00281458" w:rsidRPr="00F253B3" w14:paraId="0AF46C28" w14:textId="77777777" w:rsidTr="008A64A2">
        <w:trPr>
          <w:trHeight w:val="395"/>
          <w:tblHeader/>
        </w:trPr>
        <w:tc>
          <w:tcPr>
            <w:tcW w:w="3510" w:type="dxa"/>
          </w:tcPr>
          <w:p w14:paraId="7180ADE7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709C68BB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450" w:type="dxa"/>
            <w:gridSpan w:val="9"/>
          </w:tcPr>
          <w:p w14:paraId="3B6ACAD7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F253B3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F253B3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281458" w:rsidRPr="00F253B3" w14:paraId="565739C5" w14:textId="77777777" w:rsidTr="0041214F">
        <w:trPr>
          <w:trHeight w:val="317"/>
        </w:trPr>
        <w:tc>
          <w:tcPr>
            <w:tcW w:w="3510" w:type="dxa"/>
          </w:tcPr>
          <w:p w14:paraId="5DE5EA09" w14:textId="07536C7D" w:rsidR="00281458" w:rsidRPr="00F253B3" w:rsidRDefault="00281458" w:rsidP="0041214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58503B40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18FDFA3E" w14:textId="72F70309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275D6E4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vAlign w:val="bottom"/>
          </w:tcPr>
          <w:p w14:paraId="5DC1D5C6" w14:textId="77777777" w:rsidR="00281458" w:rsidRPr="00F253B3" w:rsidRDefault="00281458" w:rsidP="00B42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7032EAD0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C671E41" w14:textId="4DFA88D0" w:rsidR="00281458" w:rsidRPr="00F253B3" w:rsidRDefault="00281458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4B0084A5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980" w:type="dxa"/>
          </w:tcPr>
          <w:p w14:paraId="6DED9078" w14:textId="59528664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DCC4653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vAlign w:val="bottom"/>
          </w:tcPr>
          <w:p w14:paraId="30B2CC60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281458" w:rsidRPr="00F253B3" w14:paraId="602338F1" w14:textId="77777777" w:rsidTr="0041214F">
        <w:trPr>
          <w:trHeight w:val="119"/>
        </w:trPr>
        <w:tc>
          <w:tcPr>
            <w:tcW w:w="3510" w:type="dxa"/>
            <w:vAlign w:val="bottom"/>
            <w:hideMark/>
          </w:tcPr>
          <w:p w14:paraId="6B500B90" w14:textId="77777777" w:rsidR="00281458" w:rsidRPr="00F253B3" w:rsidRDefault="00281458" w:rsidP="0041214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78D87AB6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3E88B6F" w14:textId="57B2CECA" w:rsidR="00281458" w:rsidRPr="00F253B3" w:rsidRDefault="005A1A94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77,009</w:t>
            </w:r>
          </w:p>
        </w:tc>
        <w:tc>
          <w:tcPr>
            <w:tcW w:w="270" w:type="dxa"/>
            <w:vAlign w:val="bottom"/>
          </w:tcPr>
          <w:p w14:paraId="2B39E9C8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67CA69EE" w14:textId="23409B95" w:rsidR="00281458" w:rsidRPr="00F253B3" w:rsidRDefault="005A1A94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1,500</w:t>
            </w:r>
          </w:p>
        </w:tc>
        <w:tc>
          <w:tcPr>
            <w:tcW w:w="270" w:type="dxa"/>
          </w:tcPr>
          <w:p w14:paraId="5B4ECC37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8FD4460" w14:textId="6AC446C9" w:rsidR="00281458" w:rsidRPr="00F253B3" w:rsidRDefault="005A1A94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16,574</w:t>
            </w:r>
          </w:p>
        </w:tc>
        <w:tc>
          <w:tcPr>
            <w:tcW w:w="270" w:type="dxa"/>
          </w:tcPr>
          <w:p w14:paraId="27351462" w14:textId="77777777" w:rsidR="00281458" w:rsidRPr="00F253B3" w:rsidRDefault="00281458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980" w:type="dxa"/>
          </w:tcPr>
          <w:p w14:paraId="3A5BB0AB" w14:textId="1E218835" w:rsidR="00281458" w:rsidRPr="00F253B3" w:rsidRDefault="005A1A94" w:rsidP="00E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6A956B62" w14:textId="77777777" w:rsidR="00281458" w:rsidRPr="00F253B3" w:rsidRDefault="00281458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vAlign w:val="bottom"/>
          </w:tcPr>
          <w:p w14:paraId="01457196" w14:textId="391CEE4C" w:rsidR="00281458" w:rsidRPr="005A1A94" w:rsidRDefault="005A1A94" w:rsidP="005A1A94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5A1A94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95,083</w:t>
            </w:r>
          </w:p>
        </w:tc>
      </w:tr>
      <w:tr w:rsidR="00281458" w:rsidRPr="00F253B3" w14:paraId="5FAA9340" w14:textId="77777777" w:rsidTr="00C94D34">
        <w:trPr>
          <w:trHeight w:val="279"/>
        </w:trPr>
        <w:tc>
          <w:tcPr>
            <w:tcW w:w="3510" w:type="dxa"/>
          </w:tcPr>
          <w:p w14:paraId="424C7142" w14:textId="77777777" w:rsidR="00281458" w:rsidRPr="00F253B3" w:rsidRDefault="00281458" w:rsidP="0041214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เงินกู้ยืมระยะสั้นจากบุคคลหรือกิจการที่</w:t>
            </w:r>
          </w:p>
          <w:p w14:paraId="09A1D203" w14:textId="2FC0785D" w:rsidR="00281458" w:rsidRPr="00F253B3" w:rsidRDefault="001D0D3A" w:rsidP="0041214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81458" w:rsidRPr="00F253B3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="00281458" w:rsidRPr="00F253B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002792F" w14:textId="458C279B" w:rsidR="00281458" w:rsidRPr="00F253B3" w:rsidRDefault="005B511C" w:rsidP="00C94D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5B511C">
              <w:rPr>
                <w:rFonts w:ascii="Angsana New" w:hAnsi="Angsana New" w:hint="cs"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620" w:type="dxa"/>
          </w:tcPr>
          <w:p w14:paraId="19EFCD7A" w14:textId="01B3F560" w:rsidR="00281458" w:rsidRPr="00F253B3" w:rsidRDefault="005A1A94" w:rsidP="0043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FAA8D26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</w:tcPr>
          <w:p w14:paraId="6CF5BDBF" w14:textId="5AF438FB" w:rsidR="00281458" w:rsidRPr="00F253B3" w:rsidRDefault="005A1A94" w:rsidP="004324C8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81,484</w:t>
            </w:r>
          </w:p>
        </w:tc>
        <w:tc>
          <w:tcPr>
            <w:tcW w:w="270" w:type="dxa"/>
          </w:tcPr>
          <w:p w14:paraId="2A7D4B83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23C6B5A3" w14:textId="05E0B0E2" w:rsidR="00281458" w:rsidRPr="00F253B3" w:rsidRDefault="005A1A94" w:rsidP="004324C8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6,348</w:t>
            </w:r>
          </w:p>
        </w:tc>
        <w:tc>
          <w:tcPr>
            <w:tcW w:w="270" w:type="dxa"/>
          </w:tcPr>
          <w:p w14:paraId="1932E7EA" w14:textId="77777777" w:rsidR="00281458" w:rsidRPr="00F253B3" w:rsidRDefault="00281458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484AC2C5" w14:textId="07731D71" w:rsidR="00281458" w:rsidRPr="00F253B3" w:rsidRDefault="005A1A94" w:rsidP="0043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771EECE2" w14:textId="77777777" w:rsidR="00281458" w:rsidRPr="00F253B3" w:rsidRDefault="00281458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</w:tcPr>
          <w:p w14:paraId="78729AD3" w14:textId="20459E3B" w:rsidR="00281458" w:rsidRPr="00F253B3" w:rsidRDefault="005A1A94" w:rsidP="00E81241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87,832</w:t>
            </w:r>
          </w:p>
        </w:tc>
      </w:tr>
      <w:tr w:rsidR="00281458" w:rsidRPr="00F253B3" w14:paraId="33CA35B6" w14:textId="77777777" w:rsidTr="0041214F">
        <w:trPr>
          <w:trHeight w:val="380"/>
        </w:trPr>
        <w:tc>
          <w:tcPr>
            <w:tcW w:w="3510" w:type="dxa"/>
          </w:tcPr>
          <w:p w14:paraId="2DDFEF2B" w14:textId="77777777" w:rsidR="00281458" w:rsidRPr="00F253B3" w:rsidRDefault="00281458" w:rsidP="0041214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260" w:type="dxa"/>
            <w:vAlign w:val="bottom"/>
          </w:tcPr>
          <w:p w14:paraId="02E71433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75FE9841" w14:textId="6FD91D1E" w:rsidR="00281458" w:rsidRPr="00F253B3" w:rsidRDefault="005A1A9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323EA81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vAlign w:val="bottom"/>
          </w:tcPr>
          <w:p w14:paraId="53E82F34" w14:textId="32344F69" w:rsidR="00281458" w:rsidRPr="00F253B3" w:rsidRDefault="005A1A94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7,000</w:t>
            </w:r>
          </w:p>
        </w:tc>
        <w:tc>
          <w:tcPr>
            <w:tcW w:w="270" w:type="dxa"/>
          </w:tcPr>
          <w:p w14:paraId="0D67BDA7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FE36863" w14:textId="41E9926C" w:rsidR="00281458" w:rsidRPr="00F253B3" w:rsidRDefault="005A1A94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22</w:t>
            </w:r>
          </w:p>
        </w:tc>
        <w:tc>
          <w:tcPr>
            <w:tcW w:w="270" w:type="dxa"/>
          </w:tcPr>
          <w:p w14:paraId="32288B10" w14:textId="77777777" w:rsidR="00281458" w:rsidRPr="00F253B3" w:rsidRDefault="00281458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586BAA45" w14:textId="663D36C4" w:rsidR="00281458" w:rsidRPr="00F253B3" w:rsidRDefault="005A1A94" w:rsidP="00E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35700184" w14:textId="77777777" w:rsidR="00281458" w:rsidRPr="00F253B3" w:rsidRDefault="00281458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vAlign w:val="bottom"/>
          </w:tcPr>
          <w:p w14:paraId="24F706BD" w14:textId="5A05DC31" w:rsidR="00281458" w:rsidRPr="00F253B3" w:rsidRDefault="005A1A94" w:rsidP="005A1A94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7,022</w:t>
            </w:r>
          </w:p>
        </w:tc>
      </w:tr>
      <w:tr w:rsidR="00281458" w:rsidRPr="00F253B3" w14:paraId="5DF481FD" w14:textId="77777777" w:rsidTr="0041214F">
        <w:trPr>
          <w:trHeight w:val="381"/>
        </w:trPr>
        <w:tc>
          <w:tcPr>
            <w:tcW w:w="3510" w:type="dxa"/>
          </w:tcPr>
          <w:p w14:paraId="6F7B51AB" w14:textId="77777777" w:rsidR="00281458" w:rsidRPr="00F253B3" w:rsidRDefault="00281458" w:rsidP="0041214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68F9030E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33F72CB1" w14:textId="0757CBC7" w:rsidR="00281458" w:rsidRPr="00F253B3" w:rsidRDefault="005A1A94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935,700</w:t>
            </w:r>
          </w:p>
        </w:tc>
        <w:tc>
          <w:tcPr>
            <w:tcW w:w="270" w:type="dxa"/>
            <w:vAlign w:val="bottom"/>
          </w:tcPr>
          <w:p w14:paraId="2C7A5EC4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vAlign w:val="bottom"/>
          </w:tcPr>
          <w:p w14:paraId="6D923E39" w14:textId="5C4E9C97" w:rsidR="00281458" w:rsidRPr="00F253B3" w:rsidRDefault="005A1A94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86,201</w:t>
            </w:r>
          </w:p>
        </w:tc>
        <w:tc>
          <w:tcPr>
            <w:tcW w:w="270" w:type="dxa"/>
          </w:tcPr>
          <w:p w14:paraId="1E69F351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1A81F66" w14:textId="0F913C4E" w:rsidR="00281458" w:rsidRPr="00F253B3" w:rsidRDefault="0025247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60,414</w:t>
            </w:r>
          </w:p>
        </w:tc>
        <w:tc>
          <w:tcPr>
            <w:tcW w:w="270" w:type="dxa"/>
          </w:tcPr>
          <w:p w14:paraId="09C97602" w14:textId="77777777" w:rsidR="00281458" w:rsidRPr="00F253B3" w:rsidRDefault="00281458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10C0D810" w14:textId="38A758B1" w:rsidR="00281458" w:rsidRPr="00F253B3" w:rsidRDefault="005A1A94" w:rsidP="0026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(293)</w:t>
            </w:r>
          </w:p>
        </w:tc>
        <w:tc>
          <w:tcPr>
            <w:tcW w:w="270" w:type="dxa"/>
          </w:tcPr>
          <w:p w14:paraId="512D8D2B" w14:textId="77777777" w:rsidR="00281458" w:rsidRPr="00F253B3" w:rsidRDefault="00281458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vAlign w:val="bottom"/>
          </w:tcPr>
          <w:p w14:paraId="5B8D7CAB" w14:textId="5A21CB18" w:rsidR="00281458" w:rsidRPr="00F253B3" w:rsidRDefault="005A1A94" w:rsidP="005A1A94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1,0</w:t>
            </w:r>
            <w:r w:rsidR="0025247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82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25247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022</w:t>
            </w:r>
          </w:p>
        </w:tc>
      </w:tr>
      <w:tr w:rsidR="00281458" w:rsidRPr="00F253B3" w14:paraId="5C0FBAC6" w14:textId="77777777" w:rsidTr="0041214F">
        <w:trPr>
          <w:trHeight w:val="368"/>
        </w:trPr>
        <w:tc>
          <w:tcPr>
            <w:tcW w:w="3510" w:type="dxa"/>
          </w:tcPr>
          <w:p w14:paraId="082BA6E6" w14:textId="77777777" w:rsidR="00281458" w:rsidRPr="00F253B3" w:rsidRDefault="00281458" w:rsidP="0041214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1260" w:type="dxa"/>
          </w:tcPr>
          <w:p w14:paraId="0DAE6CD2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916EA8" w14:textId="7D049ADF" w:rsidR="00281458" w:rsidRPr="00F253B3" w:rsidRDefault="00AD6CFE" w:rsidP="00AD6CFE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151,178</w:t>
            </w:r>
          </w:p>
        </w:tc>
        <w:tc>
          <w:tcPr>
            <w:tcW w:w="270" w:type="dxa"/>
            <w:vAlign w:val="bottom"/>
          </w:tcPr>
          <w:p w14:paraId="214F0FFB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124C7DA" w14:textId="301E95D3" w:rsidR="00281458" w:rsidRPr="00F253B3" w:rsidRDefault="005A1A94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</w:t>
            </w:r>
            <w:r w:rsidR="004D6B8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  <w:r w:rsidR="002D14D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93,738</w:t>
            </w:r>
          </w:p>
        </w:tc>
        <w:tc>
          <w:tcPr>
            <w:tcW w:w="270" w:type="dxa"/>
          </w:tcPr>
          <w:p w14:paraId="2B13F4D3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A41B98" w14:textId="0D590A48" w:rsidR="00281458" w:rsidRPr="00F253B3" w:rsidRDefault="002D14D1" w:rsidP="00187FFD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14,368</w:t>
            </w:r>
          </w:p>
        </w:tc>
        <w:tc>
          <w:tcPr>
            <w:tcW w:w="270" w:type="dxa"/>
          </w:tcPr>
          <w:p w14:paraId="2DC36100" w14:textId="77777777" w:rsidR="00281458" w:rsidRPr="00F253B3" w:rsidRDefault="00281458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B6CFB1E" w14:textId="44EB2EA6" w:rsidR="00281458" w:rsidRPr="00F253B3" w:rsidRDefault="002D14D1" w:rsidP="0026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64,704</w:t>
            </w:r>
          </w:p>
        </w:tc>
        <w:tc>
          <w:tcPr>
            <w:tcW w:w="270" w:type="dxa"/>
          </w:tcPr>
          <w:p w14:paraId="5EEA77A0" w14:textId="77777777" w:rsidR="00281458" w:rsidRPr="00F253B3" w:rsidRDefault="00281458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FC2B23" w14:textId="449CED6A" w:rsidR="00281458" w:rsidRPr="00F253B3" w:rsidRDefault="005A1A94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4,023,98</w:t>
            </w:r>
            <w:r w:rsidR="005B511C" w:rsidRPr="005B511C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8</w:t>
            </w:r>
          </w:p>
        </w:tc>
      </w:tr>
      <w:tr w:rsidR="00281458" w:rsidRPr="00F253B3" w14:paraId="51080A93" w14:textId="77777777" w:rsidTr="008A64A2">
        <w:trPr>
          <w:trHeight w:val="395"/>
        </w:trPr>
        <w:tc>
          <w:tcPr>
            <w:tcW w:w="3510" w:type="dxa"/>
            <w:hideMark/>
          </w:tcPr>
          <w:p w14:paraId="627D2EB2" w14:textId="77777777" w:rsidR="00281458" w:rsidRPr="00F253B3" w:rsidRDefault="00281458" w:rsidP="0041214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</w:tcPr>
          <w:p w14:paraId="77754AA9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BE3A17" w14:textId="5E9938C3" w:rsidR="00281458" w:rsidRPr="00F253B3" w:rsidRDefault="005A1A94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</w:t>
            </w:r>
            <w:r w:rsidR="00AD6CFE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163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4D6B81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887</w:t>
            </w:r>
          </w:p>
        </w:tc>
        <w:tc>
          <w:tcPr>
            <w:tcW w:w="270" w:type="dxa"/>
            <w:vAlign w:val="bottom"/>
          </w:tcPr>
          <w:p w14:paraId="41C77892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94851" w14:textId="2424B567" w:rsidR="00281458" w:rsidRPr="00F253B3" w:rsidRDefault="002D14D1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3,96</w:t>
            </w:r>
            <w:r w:rsidR="005C702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9,923</w:t>
            </w:r>
          </w:p>
        </w:tc>
        <w:tc>
          <w:tcPr>
            <w:tcW w:w="270" w:type="dxa"/>
          </w:tcPr>
          <w:p w14:paraId="0E0805A6" w14:textId="77777777" w:rsidR="00281458" w:rsidRPr="00F253B3" w:rsidRDefault="00281458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D69F3" w14:textId="6FBF35A9" w:rsidR="00281458" w:rsidRPr="00F253B3" w:rsidRDefault="00187FFD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9</w:t>
            </w:r>
            <w:r w:rsidR="002D14D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7,726</w:t>
            </w:r>
          </w:p>
        </w:tc>
        <w:tc>
          <w:tcPr>
            <w:tcW w:w="270" w:type="dxa"/>
          </w:tcPr>
          <w:p w14:paraId="37667568" w14:textId="77777777" w:rsidR="00281458" w:rsidRPr="00F253B3" w:rsidRDefault="00281458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0B2E05C" w14:textId="39B96CD1" w:rsidR="00281458" w:rsidRPr="00267DB5" w:rsidRDefault="002D14D1" w:rsidP="0026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right="-2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64,411</w:t>
            </w:r>
          </w:p>
        </w:tc>
        <w:tc>
          <w:tcPr>
            <w:tcW w:w="270" w:type="dxa"/>
          </w:tcPr>
          <w:p w14:paraId="19561180" w14:textId="77777777" w:rsidR="00281458" w:rsidRPr="00F253B3" w:rsidRDefault="00281458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A1A85" w14:textId="3EE21CCE" w:rsidR="00281458" w:rsidRPr="00F253B3" w:rsidRDefault="005A1A94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5,2</w:t>
            </w:r>
            <w:r w:rsidR="0025247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25247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94</w:t>
            </w:r>
            <w:r w:rsidR="00187FF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8A64A2" w:rsidRPr="00F253B3" w14:paraId="57A76224" w14:textId="77777777" w:rsidTr="008A64A2">
        <w:trPr>
          <w:trHeight w:val="395"/>
        </w:trPr>
        <w:tc>
          <w:tcPr>
            <w:tcW w:w="3510" w:type="dxa"/>
          </w:tcPr>
          <w:p w14:paraId="69CA26AF" w14:textId="77777777" w:rsidR="008A64A2" w:rsidRPr="00F253B3" w:rsidRDefault="008A64A2" w:rsidP="0041214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3AF5DF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F72DDF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78A7B740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2DFA2D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5FE367CA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2118940" w14:textId="69DB5080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65CB200F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C99C80D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29C6413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B8266F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8A64A2" w:rsidRPr="00F253B3" w14:paraId="1B29B91B" w14:textId="77777777" w:rsidTr="008A64A2">
        <w:trPr>
          <w:trHeight w:val="395"/>
        </w:trPr>
        <w:tc>
          <w:tcPr>
            <w:tcW w:w="3510" w:type="dxa"/>
          </w:tcPr>
          <w:p w14:paraId="6FCF80C1" w14:textId="77777777" w:rsidR="008A64A2" w:rsidRPr="00F253B3" w:rsidRDefault="008A64A2" w:rsidP="0041214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8B4EA6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954E463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38CA78A4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A82FAC7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1DDB7DE9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087A106A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4DD471E6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6A2251A7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1A37059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619E9C3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8A64A2" w:rsidRPr="00F253B3" w14:paraId="1A6DE15D" w14:textId="77777777" w:rsidTr="008A64A2">
        <w:trPr>
          <w:trHeight w:val="395"/>
        </w:trPr>
        <w:tc>
          <w:tcPr>
            <w:tcW w:w="3510" w:type="dxa"/>
          </w:tcPr>
          <w:p w14:paraId="38B893C2" w14:textId="77777777" w:rsidR="008A64A2" w:rsidRPr="00F253B3" w:rsidRDefault="008A64A2" w:rsidP="0041214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C093CD7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96FCE5C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414C797C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DDD70A0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23367727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B85E284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5A4FC981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41F234E7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03E44FFF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DDA773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8A64A2" w:rsidRPr="00F253B3" w14:paraId="1C82D381" w14:textId="77777777" w:rsidTr="008A64A2">
        <w:trPr>
          <w:trHeight w:val="395"/>
        </w:trPr>
        <w:tc>
          <w:tcPr>
            <w:tcW w:w="3510" w:type="dxa"/>
          </w:tcPr>
          <w:p w14:paraId="7A86A809" w14:textId="77777777" w:rsidR="008A64A2" w:rsidRPr="00F253B3" w:rsidRDefault="008A64A2" w:rsidP="0041214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E95ABB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54A7C59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15910F97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790FE29A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1752A79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6EB5FF7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7ECD51E1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25CB2C10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E661715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D908674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8A64A2" w:rsidRPr="00F253B3" w14:paraId="59F03FDD" w14:textId="77777777" w:rsidTr="008A64A2">
        <w:trPr>
          <w:trHeight w:val="395"/>
        </w:trPr>
        <w:tc>
          <w:tcPr>
            <w:tcW w:w="3510" w:type="dxa"/>
          </w:tcPr>
          <w:p w14:paraId="162EF7D8" w14:textId="77777777" w:rsidR="008A64A2" w:rsidRPr="00F253B3" w:rsidRDefault="008A64A2" w:rsidP="0041214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2E6D111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BEF4A7A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7608E0DD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DA7877A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2F0543A4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800A8C4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4C575E44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4EC8224E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6ED8EEBD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34BB1CA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8A64A2" w:rsidRPr="00F253B3" w14:paraId="61236595" w14:textId="77777777" w:rsidTr="008A64A2">
        <w:trPr>
          <w:trHeight w:val="395"/>
        </w:trPr>
        <w:tc>
          <w:tcPr>
            <w:tcW w:w="3510" w:type="dxa"/>
          </w:tcPr>
          <w:p w14:paraId="4D27E8C2" w14:textId="77777777" w:rsidR="008A64A2" w:rsidRPr="00F253B3" w:rsidRDefault="008A64A2" w:rsidP="0041214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F193B4A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6042D12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7941E54D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7006AC09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B02D938" w14:textId="77777777" w:rsidR="008A64A2" w:rsidRPr="00F253B3" w:rsidRDefault="008A64A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7540E3D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7EB30C47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35EB02FE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13DEA637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F9B3A96" w14:textId="77777777" w:rsidR="008A64A2" w:rsidRPr="00F253B3" w:rsidRDefault="008A64A2" w:rsidP="0041214F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8A64A2" w:rsidRPr="00F253B3" w14:paraId="65C4D12C" w14:textId="77777777" w:rsidTr="0041214F">
        <w:trPr>
          <w:trHeight w:val="395"/>
        </w:trPr>
        <w:tc>
          <w:tcPr>
            <w:tcW w:w="3510" w:type="dxa"/>
          </w:tcPr>
          <w:p w14:paraId="3DB42BDE" w14:textId="30687A84" w:rsidR="008A64A2" w:rsidRPr="00F253B3" w:rsidRDefault="008A64A2" w:rsidP="008A64A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 xml:space="preserve">ณ วันที่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4403B219" w14:textId="77777777" w:rsidR="008A64A2" w:rsidRPr="00F253B3" w:rsidRDefault="008A64A2" w:rsidP="008A64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CD449BD" w14:textId="28E8C355" w:rsidR="008A64A2" w:rsidRPr="00F253B3" w:rsidRDefault="008A64A2" w:rsidP="008A64A2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571DBDA3" w14:textId="77777777" w:rsidR="008A64A2" w:rsidRPr="00F253B3" w:rsidRDefault="008A64A2" w:rsidP="008A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B00F839" w14:textId="77777777" w:rsidR="008A64A2" w:rsidRPr="00F253B3" w:rsidRDefault="008A64A2" w:rsidP="008A64A2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5F3F6CA9" w14:textId="77777777" w:rsidR="008A64A2" w:rsidRPr="00F253B3" w:rsidRDefault="008A64A2" w:rsidP="008A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F3873F3" w14:textId="77777777" w:rsidR="008A64A2" w:rsidRPr="00F253B3" w:rsidRDefault="008A64A2" w:rsidP="008A64A2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53C501F9" w14:textId="77777777" w:rsidR="008A64A2" w:rsidRPr="00F253B3" w:rsidRDefault="008A64A2" w:rsidP="008A64A2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47E99F59" w14:textId="65D54CE9" w:rsidR="008A64A2" w:rsidRPr="00F253B3" w:rsidRDefault="008A64A2" w:rsidP="008A64A2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6892F6C4" w14:textId="77777777" w:rsidR="008A64A2" w:rsidRPr="00F253B3" w:rsidRDefault="008A64A2" w:rsidP="008A64A2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911AA72" w14:textId="77777777" w:rsidR="008A64A2" w:rsidRPr="00F253B3" w:rsidRDefault="008A64A2" w:rsidP="008A64A2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6C7F70" w:rsidRPr="00F253B3" w14:paraId="219CA340" w14:textId="77777777" w:rsidTr="0041214F">
        <w:trPr>
          <w:trHeight w:val="395"/>
        </w:trPr>
        <w:tc>
          <w:tcPr>
            <w:tcW w:w="3510" w:type="dxa"/>
            <w:vAlign w:val="bottom"/>
          </w:tcPr>
          <w:p w14:paraId="763236CF" w14:textId="7B95B9D8" w:rsidR="006C7F70" w:rsidRPr="00F253B3" w:rsidRDefault="006C7F70" w:rsidP="006C7F7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เบิกเกินบัญชี</w:t>
            </w:r>
          </w:p>
        </w:tc>
        <w:tc>
          <w:tcPr>
            <w:tcW w:w="1260" w:type="dxa"/>
            <w:vAlign w:val="bottom"/>
          </w:tcPr>
          <w:p w14:paraId="7F6D9E4E" w14:textId="77777777" w:rsidR="006C7F70" w:rsidRPr="00F253B3" w:rsidRDefault="006C7F70" w:rsidP="006C7F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B5F00F6" w14:textId="049A5D2A" w:rsidR="006C7F70" w:rsidRPr="006B18DD" w:rsidRDefault="006C7F70" w:rsidP="006B18DD">
            <w:pPr>
              <w:pStyle w:val="acctfourfigures"/>
              <w:tabs>
                <w:tab w:val="left" w:pos="720"/>
              </w:tabs>
              <w:spacing w:line="240" w:lineRule="atLeast"/>
              <w:ind w:right="33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B18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B4A31F" w14:textId="77777777" w:rsidR="006C7F70" w:rsidRPr="006B18DD" w:rsidRDefault="006C7F70" w:rsidP="006C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0AE2E097" w14:textId="2A50FBA0" w:rsidR="006C7F70" w:rsidRPr="006B18DD" w:rsidRDefault="006C7F70" w:rsidP="006C7F70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B18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9,957</w:t>
            </w:r>
          </w:p>
        </w:tc>
        <w:tc>
          <w:tcPr>
            <w:tcW w:w="270" w:type="dxa"/>
          </w:tcPr>
          <w:p w14:paraId="3CCEABF1" w14:textId="77777777" w:rsidR="006C7F70" w:rsidRPr="006B18DD" w:rsidRDefault="006C7F70" w:rsidP="006C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FA70109" w14:textId="6B234BC3" w:rsidR="006C7F70" w:rsidRPr="006B18DD" w:rsidRDefault="006C7F70" w:rsidP="00647814">
            <w:pPr>
              <w:pStyle w:val="acctfourfigures"/>
              <w:tabs>
                <w:tab w:val="left" w:pos="720"/>
              </w:tabs>
              <w:spacing w:line="240" w:lineRule="atLeast"/>
              <w:ind w:right="341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B18DD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24DF90DC" w14:textId="77777777" w:rsidR="006C7F70" w:rsidRPr="006B18DD" w:rsidRDefault="006C7F70" w:rsidP="006C7F70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2FC5128D" w14:textId="591ADE96" w:rsidR="006C7F70" w:rsidRPr="006B18DD" w:rsidRDefault="00BF60EE" w:rsidP="004A4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B18DD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366581C4" w14:textId="77777777" w:rsidR="006C7F70" w:rsidRPr="006B18DD" w:rsidRDefault="006C7F70" w:rsidP="006C7F70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F300E2C" w14:textId="69D556FA" w:rsidR="006C7F70" w:rsidRPr="006B18DD" w:rsidRDefault="00BF60EE" w:rsidP="006C7F70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B18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9,957</w:t>
            </w:r>
          </w:p>
        </w:tc>
      </w:tr>
      <w:tr w:rsidR="006C7F70" w:rsidRPr="00F253B3" w14:paraId="0B9E9912" w14:textId="77777777" w:rsidTr="0041214F">
        <w:trPr>
          <w:trHeight w:val="395"/>
        </w:trPr>
        <w:tc>
          <w:tcPr>
            <w:tcW w:w="3510" w:type="dxa"/>
            <w:vAlign w:val="bottom"/>
          </w:tcPr>
          <w:p w14:paraId="1B2C9F9B" w14:textId="7244C9D3" w:rsidR="006C7F70" w:rsidRPr="00F253B3" w:rsidRDefault="006C7F70" w:rsidP="006C7F7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19F3CFE2" w14:textId="77777777" w:rsidR="006C7F70" w:rsidRPr="00F253B3" w:rsidRDefault="006C7F70" w:rsidP="006C7F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97ACB06" w14:textId="77BB5D14" w:rsidR="006C7F70" w:rsidRPr="006B18DD" w:rsidRDefault="006C7F70" w:rsidP="006C7F70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B18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93,516</w:t>
            </w:r>
          </w:p>
        </w:tc>
        <w:tc>
          <w:tcPr>
            <w:tcW w:w="270" w:type="dxa"/>
            <w:vAlign w:val="bottom"/>
          </w:tcPr>
          <w:p w14:paraId="36CB6851" w14:textId="77777777" w:rsidR="006C7F70" w:rsidRPr="006B18DD" w:rsidRDefault="006C7F70" w:rsidP="006C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346DBBAD" w14:textId="49A59533" w:rsidR="006C7F70" w:rsidRPr="006B18DD" w:rsidRDefault="006C7F70" w:rsidP="006C7F70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B18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15,853</w:t>
            </w:r>
          </w:p>
        </w:tc>
        <w:tc>
          <w:tcPr>
            <w:tcW w:w="270" w:type="dxa"/>
          </w:tcPr>
          <w:p w14:paraId="70C5A3ED" w14:textId="77777777" w:rsidR="006C7F70" w:rsidRPr="006B18DD" w:rsidRDefault="006C7F70" w:rsidP="006C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92EB142" w14:textId="229DF833" w:rsidR="006C7F70" w:rsidRPr="006B18DD" w:rsidRDefault="006C7F70" w:rsidP="006C7F70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B18DD">
              <w:rPr>
                <w:rFonts w:ascii="Angsana New" w:hAnsi="Angsana New"/>
                <w:sz w:val="30"/>
                <w:szCs w:val="30"/>
                <w:lang w:eastAsia="en-GB"/>
              </w:rPr>
              <w:t>5,938</w:t>
            </w:r>
          </w:p>
        </w:tc>
        <w:tc>
          <w:tcPr>
            <w:tcW w:w="270" w:type="dxa"/>
          </w:tcPr>
          <w:p w14:paraId="3F531C0D" w14:textId="77777777" w:rsidR="006C7F70" w:rsidRPr="006B18DD" w:rsidRDefault="006C7F70" w:rsidP="006C7F70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7267E7DA" w14:textId="261A2163" w:rsidR="006C7F70" w:rsidRPr="006B18DD" w:rsidRDefault="00BF60EE" w:rsidP="0026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B18DD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17367AD4" w14:textId="77777777" w:rsidR="006C7F70" w:rsidRPr="006B18DD" w:rsidRDefault="006C7F70" w:rsidP="006C7F70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012C865" w14:textId="2D470933" w:rsidR="006C7F70" w:rsidRPr="006B18DD" w:rsidRDefault="00BF60EE" w:rsidP="006C7F70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B18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115,307</w:t>
            </w:r>
          </w:p>
        </w:tc>
      </w:tr>
      <w:tr w:rsidR="006C7F70" w:rsidRPr="00F253B3" w14:paraId="3A4664BD" w14:textId="77777777" w:rsidTr="004324C8">
        <w:trPr>
          <w:trHeight w:val="395"/>
        </w:trPr>
        <w:tc>
          <w:tcPr>
            <w:tcW w:w="3510" w:type="dxa"/>
          </w:tcPr>
          <w:p w14:paraId="53FF8E59" w14:textId="77777777" w:rsidR="006C7F70" w:rsidRPr="00F253B3" w:rsidRDefault="006C7F70" w:rsidP="006C7F7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เงินกู้ยืมระยะสั้นจากบุคคลหรือกิจการที่</w:t>
            </w:r>
          </w:p>
          <w:p w14:paraId="3CDE7A2B" w14:textId="7151A351" w:rsidR="006C7F70" w:rsidRPr="00F253B3" w:rsidRDefault="006C7F70" w:rsidP="006C7F7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253B3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F253B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3E01A39B" w14:textId="7EED071F" w:rsidR="006C7F70" w:rsidRPr="00B35E92" w:rsidRDefault="005B511C" w:rsidP="004324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5B511C">
              <w:rPr>
                <w:rFonts w:ascii="Angsana New" w:hAnsi="Angsana New" w:hint="cs"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FEE3EEF" w14:textId="73DC613A" w:rsidR="006C7F70" w:rsidRPr="006B18DD" w:rsidRDefault="006C7F70" w:rsidP="004324C8">
            <w:pPr>
              <w:pStyle w:val="acctfourfigures"/>
              <w:tabs>
                <w:tab w:val="left" w:pos="720"/>
              </w:tabs>
              <w:spacing w:line="240" w:lineRule="atLeast"/>
              <w:ind w:right="33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B18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51F1378E" w14:textId="77777777" w:rsidR="006C7F70" w:rsidRPr="006B18DD" w:rsidRDefault="006C7F70" w:rsidP="004A4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2DED2F88" w14:textId="11D6DB34" w:rsidR="006C7F70" w:rsidRPr="006B18DD" w:rsidRDefault="006C7F70" w:rsidP="004324C8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B18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366,227</w:t>
            </w:r>
          </w:p>
        </w:tc>
        <w:tc>
          <w:tcPr>
            <w:tcW w:w="270" w:type="dxa"/>
          </w:tcPr>
          <w:p w14:paraId="7F45524A" w14:textId="77777777" w:rsidR="006C7F70" w:rsidRPr="006B18DD" w:rsidRDefault="006C7F70" w:rsidP="004A4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2172D194" w14:textId="01AD4BD1" w:rsidR="006C7F70" w:rsidRPr="006B18DD" w:rsidRDefault="006C7F70" w:rsidP="004324C8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B18DD">
              <w:rPr>
                <w:rFonts w:ascii="Angsana New" w:hAnsi="Angsana New"/>
                <w:sz w:val="30"/>
                <w:szCs w:val="30"/>
                <w:lang w:eastAsia="en-GB"/>
              </w:rPr>
              <w:t>15,97</w:t>
            </w:r>
            <w:r w:rsidR="00A015D7"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4CDED56F" w14:textId="77777777" w:rsidR="006C7F70" w:rsidRPr="006B18DD" w:rsidRDefault="006C7F70" w:rsidP="004A4A5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1BAEE5C8" w14:textId="39F92D13" w:rsidR="006C7F70" w:rsidRPr="006B18DD" w:rsidRDefault="00BF60EE" w:rsidP="0043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B18DD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1FB1F70F" w14:textId="77777777" w:rsidR="006C7F70" w:rsidRPr="006B18DD" w:rsidRDefault="006C7F70" w:rsidP="004A4A5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95FC648" w14:textId="51BECE5A" w:rsidR="006C7F70" w:rsidRPr="006B18DD" w:rsidRDefault="00BF60EE" w:rsidP="004324C8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B18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382,20</w:t>
            </w:r>
            <w:r w:rsidR="002D02C3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</w:t>
            </w:r>
          </w:p>
        </w:tc>
      </w:tr>
      <w:tr w:rsidR="006C7F70" w:rsidRPr="00F253B3" w14:paraId="46EB27ED" w14:textId="77777777" w:rsidTr="0041214F">
        <w:trPr>
          <w:trHeight w:val="395"/>
        </w:trPr>
        <w:tc>
          <w:tcPr>
            <w:tcW w:w="3510" w:type="dxa"/>
          </w:tcPr>
          <w:p w14:paraId="5B40F70A" w14:textId="6BF92C33" w:rsidR="006C7F70" w:rsidRPr="00F253B3" w:rsidRDefault="006C7F70" w:rsidP="006C7F7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260" w:type="dxa"/>
            <w:vAlign w:val="bottom"/>
          </w:tcPr>
          <w:p w14:paraId="66521658" w14:textId="77777777" w:rsidR="006C7F70" w:rsidRPr="00F253B3" w:rsidRDefault="006C7F70" w:rsidP="006C7F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6301465" w14:textId="3DD8DB2D" w:rsidR="006C7F70" w:rsidRPr="006B18DD" w:rsidRDefault="006C7F70" w:rsidP="006B18DD">
            <w:pPr>
              <w:pStyle w:val="acctfourfigures"/>
              <w:tabs>
                <w:tab w:val="left" w:pos="720"/>
              </w:tabs>
              <w:spacing w:line="240" w:lineRule="atLeast"/>
              <w:ind w:right="33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B18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8B4C25" w14:textId="77777777" w:rsidR="006C7F70" w:rsidRPr="006B18DD" w:rsidRDefault="006C7F70" w:rsidP="006C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53F4FF2E" w14:textId="61A0222A" w:rsidR="006C7F70" w:rsidRPr="006B18DD" w:rsidRDefault="006C7F70" w:rsidP="006C7F70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B18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644,002</w:t>
            </w:r>
          </w:p>
        </w:tc>
        <w:tc>
          <w:tcPr>
            <w:tcW w:w="270" w:type="dxa"/>
          </w:tcPr>
          <w:p w14:paraId="78EE7C72" w14:textId="77777777" w:rsidR="006C7F70" w:rsidRPr="006B18DD" w:rsidRDefault="006C7F70" w:rsidP="006C7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0292177" w14:textId="062BCA04" w:rsidR="006C7F70" w:rsidRPr="006B18DD" w:rsidRDefault="006C7F70" w:rsidP="006C7F70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B18DD">
              <w:rPr>
                <w:rFonts w:ascii="Angsana New" w:hAnsi="Angsana New"/>
                <w:sz w:val="30"/>
                <w:szCs w:val="30"/>
                <w:lang w:eastAsia="en-GB"/>
              </w:rPr>
              <w:t>44,45</w:t>
            </w:r>
            <w:r w:rsidR="002D02C3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</w:tcPr>
          <w:p w14:paraId="74F5BC67" w14:textId="77777777" w:rsidR="006C7F70" w:rsidRPr="006B18DD" w:rsidRDefault="006C7F70" w:rsidP="006C7F70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1249A419" w14:textId="65EA780A" w:rsidR="006C7F70" w:rsidRPr="006B18DD" w:rsidRDefault="00C254D7" w:rsidP="0026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B18DD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2E28FD1E" w14:textId="77777777" w:rsidR="006C7F70" w:rsidRPr="006B18DD" w:rsidRDefault="006C7F70" w:rsidP="006C7F70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5833DEA" w14:textId="43C9BF85" w:rsidR="006C7F70" w:rsidRPr="006B18DD" w:rsidRDefault="00BF60EE" w:rsidP="006C7F70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B18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688,45</w:t>
            </w:r>
            <w:r w:rsidR="002D02C3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C254D7" w:rsidRPr="00F253B3" w14:paraId="46FF0FB3" w14:textId="77777777" w:rsidTr="008A64A2">
        <w:trPr>
          <w:trHeight w:val="395"/>
        </w:trPr>
        <w:tc>
          <w:tcPr>
            <w:tcW w:w="3510" w:type="dxa"/>
          </w:tcPr>
          <w:p w14:paraId="2F9ED7D7" w14:textId="51219CAF" w:rsidR="00C254D7" w:rsidRPr="00F253B3" w:rsidRDefault="00C254D7" w:rsidP="00C254D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7BCB1FFB" w14:textId="77777777" w:rsidR="00C254D7" w:rsidRPr="00F253B3" w:rsidRDefault="00C254D7" w:rsidP="00C254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A96C7F6" w14:textId="65887239" w:rsidR="00C254D7" w:rsidRPr="006B18DD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8B6E5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926,499</w:t>
            </w:r>
          </w:p>
        </w:tc>
        <w:tc>
          <w:tcPr>
            <w:tcW w:w="270" w:type="dxa"/>
            <w:vAlign w:val="bottom"/>
          </w:tcPr>
          <w:p w14:paraId="4581F1DF" w14:textId="77777777" w:rsidR="00C254D7" w:rsidRPr="006B18DD" w:rsidRDefault="00C254D7" w:rsidP="00C2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528D91F" w14:textId="044E17DE" w:rsidR="00C254D7" w:rsidRPr="006B18DD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B18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97,990</w:t>
            </w:r>
          </w:p>
        </w:tc>
        <w:tc>
          <w:tcPr>
            <w:tcW w:w="270" w:type="dxa"/>
          </w:tcPr>
          <w:p w14:paraId="2B1E3D53" w14:textId="77777777" w:rsidR="00C254D7" w:rsidRPr="006B18DD" w:rsidRDefault="00C254D7" w:rsidP="00C2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223626F" w14:textId="39E1BA13" w:rsidR="00C254D7" w:rsidRPr="006B18DD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B18DD">
              <w:rPr>
                <w:rFonts w:ascii="Angsana New" w:hAnsi="Angsana New"/>
                <w:sz w:val="30"/>
                <w:szCs w:val="30"/>
                <w:lang w:eastAsia="en-GB"/>
              </w:rPr>
              <w:t>46,95</w:t>
            </w:r>
            <w:r w:rsidR="008A753E"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</w:tcPr>
          <w:p w14:paraId="62840886" w14:textId="77777777" w:rsidR="00C254D7" w:rsidRPr="006B18DD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</w:tcPr>
          <w:p w14:paraId="7E47F277" w14:textId="4A7A3832" w:rsidR="00C254D7" w:rsidRPr="006B18DD" w:rsidRDefault="00C254D7" w:rsidP="00AE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96CC1">
              <w:rPr>
                <w:rFonts w:ascii="Angsana New" w:hAnsi="Angsana New"/>
                <w:sz w:val="30"/>
                <w:szCs w:val="30"/>
                <w:lang w:eastAsia="en-GB"/>
              </w:rPr>
              <w:t>1,197</w:t>
            </w:r>
          </w:p>
        </w:tc>
        <w:tc>
          <w:tcPr>
            <w:tcW w:w="270" w:type="dxa"/>
          </w:tcPr>
          <w:p w14:paraId="292DADC0" w14:textId="77777777" w:rsidR="00C254D7" w:rsidRPr="006B18DD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86F7597" w14:textId="71C5F099" w:rsidR="00C254D7" w:rsidRPr="006B18DD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B18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1,072,64</w:t>
            </w:r>
            <w:r w:rsidR="008A753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C254D7" w:rsidRPr="00F253B3" w14:paraId="05566460" w14:textId="77777777" w:rsidTr="008A64A2">
        <w:trPr>
          <w:trHeight w:val="395"/>
        </w:trPr>
        <w:tc>
          <w:tcPr>
            <w:tcW w:w="3510" w:type="dxa"/>
          </w:tcPr>
          <w:p w14:paraId="0B11E919" w14:textId="1957B6B9" w:rsidR="00C254D7" w:rsidRPr="00F253B3" w:rsidRDefault="00C254D7" w:rsidP="00C254D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1260" w:type="dxa"/>
          </w:tcPr>
          <w:p w14:paraId="4928220C" w14:textId="77777777" w:rsidR="00C254D7" w:rsidRPr="00F253B3" w:rsidRDefault="00C254D7" w:rsidP="00C254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AF0884" w14:textId="410F6636" w:rsidR="00C254D7" w:rsidRPr="006B18DD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B18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140,831</w:t>
            </w:r>
          </w:p>
        </w:tc>
        <w:tc>
          <w:tcPr>
            <w:tcW w:w="270" w:type="dxa"/>
            <w:vAlign w:val="bottom"/>
          </w:tcPr>
          <w:p w14:paraId="0CE687D9" w14:textId="77777777" w:rsidR="00C254D7" w:rsidRPr="006B18DD" w:rsidRDefault="00C254D7" w:rsidP="00C2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F645C9" w14:textId="5990D1D1" w:rsidR="00C254D7" w:rsidRPr="006B18DD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7B765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3,801,153</w:t>
            </w:r>
          </w:p>
        </w:tc>
        <w:tc>
          <w:tcPr>
            <w:tcW w:w="270" w:type="dxa"/>
          </w:tcPr>
          <w:p w14:paraId="3CDFDB1B" w14:textId="77777777" w:rsidR="00C254D7" w:rsidRPr="006B18DD" w:rsidRDefault="00C254D7" w:rsidP="00C2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E55F4B" w14:textId="6448153B" w:rsidR="00C254D7" w:rsidRPr="006B18DD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B18DD">
              <w:rPr>
                <w:rFonts w:ascii="Angsana New" w:hAnsi="Angsana New"/>
                <w:sz w:val="30"/>
                <w:szCs w:val="30"/>
                <w:lang w:eastAsia="en-GB"/>
              </w:rPr>
              <w:t>33,016</w:t>
            </w:r>
          </w:p>
        </w:tc>
        <w:tc>
          <w:tcPr>
            <w:tcW w:w="270" w:type="dxa"/>
          </w:tcPr>
          <w:p w14:paraId="6485B1D6" w14:textId="77777777" w:rsidR="00C254D7" w:rsidRPr="006B18DD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80446AA" w14:textId="75F6CF34" w:rsidR="00C254D7" w:rsidRPr="006B18DD" w:rsidRDefault="00C254D7" w:rsidP="00AE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right="-28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96CC1">
              <w:rPr>
                <w:rFonts w:ascii="Angsana New" w:hAnsi="Angsana New"/>
                <w:sz w:val="30"/>
                <w:szCs w:val="30"/>
                <w:lang w:eastAsia="en-GB"/>
              </w:rPr>
              <w:t>1,774</w:t>
            </w:r>
          </w:p>
        </w:tc>
        <w:tc>
          <w:tcPr>
            <w:tcW w:w="270" w:type="dxa"/>
          </w:tcPr>
          <w:p w14:paraId="5717E57D" w14:textId="77777777" w:rsidR="00C254D7" w:rsidRPr="006B18DD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CBBE75" w14:textId="55520EE8" w:rsidR="00C254D7" w:rsidRPr="006B18DD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B18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3,976,774</w:t>
            </w:r>
          </w:p>
        </w:tc>
      </w:tr>
      <w:tr w:rsidR="00C254D7" w:rsidRPr="00F253B3" w14:paraId="14E019A8" w14:textId="77777777" w:rsidTr="008A64A2">
        <w:trPr>
          <w:trHeight w:val="395"/>
        </w:trPr>
        <w:tc>
          <w:tcPr>
            <w:tcW w:w="3510" w:type="dxa"/>
          </w:tcPr>
          <w:p w14:paraId="51B7FF8A" w14:textId="550994CC" w:rsidR="00C254D7" w:rsidRPr="00F253B3" w:rsidRDefault="00C254D7" w:rsidP="00C254D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</w:tcPr>
          <w:p w14:paraId="1AD339E3" w14:textId="77777777" w:rsidR="00C254D7" w:rsidRPr="00F253B3" w:rsidRDefault="00C254D7" w:rsidP="00C254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606A65" w14:textId="22FB58CC" w:rsidR="00C254D7" w:rsidRPr="00F253B3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8B6E5D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1,160,846</w:t>
            </w:r>
          </w:p>
        </w:tc>
        <w:tc>
          <w:tcPr>
            <w:tcW w:w="270" w:type="dxa"/>
            <w:vAlign w:val="bottom"/>
          </w:tcPr>
          <w:p w14:paraId="71DE6F9E" w14:textId="77777777" w:rsidR="00C254D7" w:rsidRPr="00F253B3" w:rsidRDefault="00C254D7" w:rsidP="00C2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6CF2CF" w14:textId="64BA613A" w:rsidR="00C254D7" w:rsidRPr="00F253B3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4,935,182</w:t>
            </w:r>
          </w:p>
        </w:tc>
        <w:tc>
          <w:tcPr>
            <w:tcW w:w="270" w:type="dxa"/>
          </w:tcPr>
          <w:p w14:paraId="57ABFD7D" w14:textId="77777777" w:rsidR="00C254D7" w:rsidRPr="00F253B3" w:rsidRDefault="00C254D7" w:rsidP="00C2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87BD9" w14:textId="1F24493F" w:rsidR="00C254D7" w:rsidRPr="00F253B3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146,34</w:t>
            </w:r>
            <w:r w:rsidR="008A753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14:paraId="38243310" w14:textId="77777777" w:rsidR="00C254D7" w:rsidRPr="00F253B3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FC7B0C5" w14:textId="1676C4F5" w:rsidR="00C254D7" w:rsidRPr="00AE760B" w:rsidRDefault="00C254D7" w:rsidP="00AE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right="-2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E760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2,971</w:t>
            </w:r>
          </w:p>
        </w:tc>
        <w:tc>
          <w:tcPr>
            <w:tcW w:w="270" w:type="dxa"/>
          </w:tcPr>
          <w:p w14:paraId="0AD56C1B" w14:textId="77777777" w:rsidR="00C254D7" w:rsidRPr="00F253B3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A108EC" w14:textId="520B24D5" w:rsidR="00C254D7" w:rsidRPr="00F253B3" w:rsidRDefault="00C254D7" w:rsidP="00C254D7">
            <w:pPr>
              <w:pStyle w:val="acctfourfigures"/>
              <w:tabs>
                <w:tab w:val="left" w:pos="720"/>
              </w:tabs>
              <w:spacing w:line="240" w:lineRule="atLeast"/>
              <w:ind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6,245,34</w:t>
            </w:r>
            <w:r w:rsidR="008A753E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</w:p>
        </w:tc>
      </w:tr>
    </w:tbl>
    <w:p w14:paraId="3C8A9453" w14:textId="77777777" w:rsidR="00281458" w:rsidRPr="00F253B3" w:rsidRDefault="00281458" w:rsidP="00281458">
      <w:pPr>
        <w:rPr>
          <w:rFonts w:ascii="Angsana New" w:hAnsi="Angsana New"/>
          <w:sz w:val="30"/>
          <w:szCs w:val="30"/>
        </w:rPr>
      </w:pPr>
    </w:p>
    <w:p w14:paraId="105C91DF" w14:textId="77777777" w:rsidR="00281458" w:rsidRPr="00F253B3" w:rsidRDefault="00281458" w:rsidP="00504D38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  <w:lang w:val="en-GB" w:eastAsia="en-GB"/>
        </w:rPr>
      </w:pPr>
    </w:p>
    <w:p w14:paraId="74F91B72" w14:textId="77777777" w:rsidR="00617EF1" w:rsidRPr="00F253B3" w:rsidRDefault="00617EF1" w:rsidP="00617EF1">
      <w:pPr>
        <w:pStyle w:val="BodyText2"/>
        <w:tabs>
          <w:tab w:val="left" w:pos="540"/>
        </w:tabs>
        <w:ind w:left="630"/>
        <w:rPr>
          <w:rFonts w:asciiTheme="minorHAnsi" w:hAnsiTheme="minorHAnsi" w:cstheme="minorHAnsi"/>
          <w:b/>
          <w:bCs/>
          <w:lang w:val="en-US"/>
        </w:rPr>
      </w:pPr>
    </w:p>
    <w:p w14:paraId="20EF8FAC" w14:textId="77777777" w:rsidR="00281458" w:rsidRPr="00F253B3" w:rsidRDefault="0028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1772CF0D" w14:textId="77777777" w:rsidR="00281458" w:rsidRPr="00F253B3" w:rsidRDefault="0028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4C2DFB38" w14:textId="77777777" w:rsidR="00281458" w:rsidRPr="00F253B3" w:rsidRDefault="0028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  <w:sectPr w:rsidR="00281458" w:rsidRPr="00F253B3" w:rsidSect="00281458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3A8E9C40" w14:textId="5BD8E304" w:rsidR="00F61EB1" w:rsidRPr="00F253B3" w:rsidRDefault="00A301CB" w:rsidP="00005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HAnsi" w:eastAsia="Calibri" w:hAnsiTheme="minorHAnsi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</w:pPr>
      <w:r w:rsidRPr="00F253B3">
        <w:rPr>
          <w:rFonts w:asciiTheme="minorHAnsi" w:eastAsia="Calibri" w:hAnsiTheme="minorHAnsi"/>
          <w:i/>
          <w:iCs/>
          <w:kern w:val="2"/>
          <w:sz w:val="30"/>
          <w:szCs w:val="30"/>
          <w:lang w:eastAsia="en-GB"/>
          <w14:ligatures w14:val="standardContextual"/>
        </w:rPr>
        <w:lastRenderedPageBreak/>
        <w:t>1</w:t>
      </w:r>
      <w:r w:rsidR="00B44E87" w:rsidRPr="00F253B3">
        <w:rPr>
          <w:rFonts w:asciiTheme="minorHAnsi" w:eastAsia="Calibri" w:hAnsiTheme="minorHAnsi"/>
          <w:i/>
          <w:iCs/>
          <w:kern w:val="2"/>
          <w:sz w:val="30"/>
          <w:szCs w:val="30"/>
          <w:lang w:eastAsia="en-GB"/>
          <w14:ligatures w14:val="standardContextual"/>
        </w:rPr>
        <w:t>6</w:t>
      </w:r>
      <w:r w:rsidR="00F61EB1" w:rsidRPr="00F253B3">
        <w:rPr>
          <w:rFonts w:asciiTheme="minorHAnsi" w:eastAsia="Calibri" w:hAnsiTheme="minorHAnsi"/>
          <w:i/>
          <w:iCs/>
          <w:kern w:val="2"/>
          <w:sz w:val="30"/>
          <w:szCs w:val="30"/>
          <w:lang w:val="en-GB" w:eastAsia="en-GB"/>
          <w14:ligatures w14:val="standardContextual"/>
        </w:rPr>
        <w:t>.</w:t>
      </w:r>
      <w:r w:rsidRPr="00F253B3">
        <w:rPr>
          <w:rFonts w:asciiTheme="minorHAnsi" w:eastAsia="Calibri" w:hAnsiTheme="minorHAnsi"/>
          <w:i/>
          <w:iCs/>
          <w:kern w:val="2"/>
          <w:sz w:val="30"/>
          <w:szCs w:val="30"/>
          <w:lang w:eastAsia="en-GB"/>
          <w14:ligatures w14:val="standardContextual"/>
        </w:rPr>
        <w:t>1</w:t>
      </w:r>
      <w:r w:rsidR="00F61EB1" w:rsidRPr="00F253B3">
        <w:rPr>
          <w:rFonts w:asciiTheme="minorHAnsi" w:eastAsia="Calibri" w:hAnsiTheme="minorHAnsi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  <w:t xml:space="preserve">) </w:t>
      </w:r>
      <w:r w:rsidR="001D0D3A" w:rsidRPr="00F253B3">
        <w:rPr>
          <w:rFonts w:asciiTheme="minorHAnsi" w:eastAsia="Calibri" w:hAnsiTheme="minorHAnsi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  <w:t>รายละเอียดหนี้สินที่มีภาระดอกเบี้ยส่วนที่มีหลักประกัน</w:t>
      </w:r>
    </w:p>
    <w:p w14:paraId="0C0D04AA" w14:textId="77777777" w:rsidR="00F61EB1" w:rsidRPr="00F253B3" w:rsidRDefault="00F61EB1" w:rsidP="00F61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/>
          <w:b/>
          <w:bCs/>
          <w:i/>
          <w:iCs/>
          <w:kern w:val="2"/>
          <w:sz w:val="30"/>
          <w:szCs w:val="30"/>
          <w:lang w:val="en-GB" w:eastAsia="en-GB"/>
          <w14:ligatures w14:val="standardContextual"/>
        </w:rPr>
      </w:pPr>
    </w:p>
    <w:tbl>
      <w:tblPr>
        <w:tblW w:w="4872" w:type="pct"/>
        <w:tblInd w:w="450" w:type="dxa"/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1621"/>
        <w:gridCol w:w="178"/>
        <w:gridCol w:w="3562"/>
        <w:gridCol w:w="178"/>
        <w:gridCol w:w="3820"/>
      </w:tblGrid>
      <w:tr w:rsidR="001D0D3A" w:rsidRPr="00F253B3" w14:paraId="3543DD24" w14:textId="77777777" w:rsidTr="00F95981">
        <w:trPr>
          <w:cantSplit/>
          <w:trHeight w:hRule="exact" w:val="341"/>
          <w:tblHeader/>
        </w:trPr>
        <w:tc>
          <w:tcPr>
            <w:tcW w:w="866" w:type="pct"/>
          </w:tcPr>
          <w:p w14:paraId="6A78B72F" w14:textId="77777777" w:rsidR="00F61EB1" w:rsidRPr="00F253B3" w:rsidRDefault="00F61EB1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5" w:type="pct"/>
          </w:tcPr>
          <w:p w14:paraId="34188694" w14:textId="77777777" w:rsidR="00F61EB1" w:rsidRPr="00F253B3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03" w:type="pct"/>
          </w:tcPr>
          <w:p w14:paraId="2BEFA2F3" w14:textId="77777777" w:rsidR="00F61EB1" w:rsidRPr="00F253B3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3B3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95" w:type="pct"/>
          </w:tcPr>
          <w:p w14:paraId="234B0D2F" w14:textId="77777777" w:rsidR="00F61EB1" w:rsidRPr="00F253B3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1" w:type="pct"/>
          </w:tcPr>
          <w:p w14:paraId="114593CD" w14:textId="77777777" w:rsidR="00F61EB1" w:rsidRPr="00F253B3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right="1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3B3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D0D3A" w:rsidRPr="00F253B3" w14:paraId="1A1D26FC" w14:textId="77777777" w:rsidTr="00F95981">
        <w:trPr>
          <w:cantSplit/>
          <w:trHeight w:hRule="exact" w:val="202"/>
        </w:trPr>
        <w:tc>
          <w:tcPr>
            <w:tcW w:w="866" w:type="pct"/>
          </w:tcPr>
          <w:p w14:paraId="0787745D" w14:textId="77777777" w:rsidR="00F61EB1" w:rsidRPr="00F253B3" w:rsidRDefault="00F61EB1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5" w:type="pct"/>
          </w:tcPr>
          <w:p w14:paraId="7287D5CB" w14:textId="77777777" w:rsidR="00F61EB1" w:rsidRPr="00F253B3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3" w:type="pct"/>
          </w:tcPr>
          <w:p w14:paraId="6021CDEC" w14:textId="77777777" w:rsidR="00F61EB1" w:rsidRPr="00F253B3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" w:type="pct"/>
          </w:tcPr>
          <w:p w14:paraId="0BE5B645" w14:textId="77777777" w:rsidR="00F61EB1" w:rsidRPr="00F253B3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1" w:type="pct"/>
          </w:tcPr>
          <w:p w14:paraId="068E3F40" w14:textId="77777777" w:rsidR="00F61EB1" w:rsidRPr="00F253B3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0D3A" w:rsidRPr="00F253B3" w14:paraId="77076C79" w14:textId="77777777" w:rsidTr="00F95981">
        <w:trPr>
          <w:cantSplit/>
          <w:trHeight w:val="1550"/>
        </w:trPr>
        <w:tc>
          <w:tcPr>
            <w:tcW w:w="866" w:type="pct"/>
          </w:tcPr>
          <w:p w14:paraId="712509D2" w14:textId="77777777" w:rsidR="001D0D3A" w:rsidRPr="00F253B3" w:rsidRDefault="00F61EB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3B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  <w:p w14:paraId="6B6D55E1" w14:textId="6E37CDC7" w:rsidR="00F61EB1" w:rsidRPr="00F253B3" w:rsidRDefault="00F61EB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253B3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5" w:type="pct"/>
          </w:tcPr>
          <w:p w14:paraId="5C848BC0" w14:textId="77777777" w:rsidR="00F61EB1" w:rsidRPr="00F253B3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</w:p>
        </w:tc>
        <w:tc>
          <w:tcPr>
            <w:tcW w:w="1903" w:type="pct"/>
          </w:tcPr>
          <w:p w14:paraId="5A34BA4D" w14:textId="77777777" w:rsidR="001D0D3A" w:rsidRPr="00F253B3" w:rsidRDefault="001D0D3A" w:rsidP="001D0D3A">
            <w:pPr>
              <w:pStyle w:val="ListParagraph"/>
              <w:numPr>
                <w:ilvl w:val="0"/>
                <w:numId w:val="28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ที่ดินที่เป็นกรรมสิทธิ์ของบริษัทย่อย</w:t>
            </w:r>
          </w:p>
          <w:p w14:paraId="33DBF2E4" w14:textId="77777777" w:rsidR="001D0D3A" w:rsidRPr="00F253B3" w:rsidRDefault="001D0D3A" w:rsidP="001D0D3A">
            <w:pPr>
              <w:pStyle w:val="ListParagraph"/>
              <w:numPr>
                <w:ilvl w:val="0"/>
                <w:numId w:val="28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หุ้นของบริษัทที่ถือโดยบริษัทอื่น</w:t>
            </w:r>
          </w:p>
          <w:p w14:paraId="1801E348" w14:textId="77777777" w:rsidR="001D0D3A" w:rsidRPr="00F253B3" w:rsidRDefault="001D0D3A" w:rsidP="001D0D3A">
            <w:pPr>
              <w:pStyle w:val="ListParagraph"/>
              <w:numPr>
                <w:ilvl w:val="0"/>
                <w:numId w:val="28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position w:val="4"/>
                <w:sz w:val="26"/>
                <w:szCs w:val="26"/>
              </w:rPr>
            </w:pP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เงินลงทุนในตราสารทุนที่ถือโดยบริษัท</w:t>
            </w:r>
          </w:p>
          <w:p w14:paraId="257661B7" w14:textId="1B78FB74" w:rsidR="00F61EB1" w:rsidRPr="00F253B3" w:rsidRDefault="001D0D3A" w:rsidP="001D0D3A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เงินฝากออมทรัพย์ที่ถือโดยบริษัท</w:t>
            </w:r>
          </w:p>
        </w:tc>
        <w:tc>
          <w:tcPr>
            <w:tcW w:w="95" w:type="pct"/>
          </w:tcPr>
          <w:p w14:paraId="498F5FF4" w14:textId="77777777" w:rsidR="00F61EB1" w:rsidRPr="00F253B3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b/>
                <w:bCs/>
                <w:position w:val="4"/>
                <w:sz w:val="26"/>
                <w:szCs w:val="26"/>
                <w:cs/>
              </w:rPr>
            </w:pPr>
          </w:p>
        </w:tc>
        <w:tc>
          <w:tcPr>
            <w:tcW w:w="2041" w:type="pct"/>
          </w:tcPr>
          <w:p w14:paraId="2B911A33" w14:textId="77777777" w:rsidR="001D0D3A" w:rsidRPr="00F253B3" w:rsidRDefault="001D0D3A" w:rsidP="001D0D3A">
            <w:pPr>
              <w:pStyle w:val="ListParagraph"/>
              <w:numPr>
                <w:ilvl w:val="0"/>
                <w:numId w:val="28"/>
              </w:numPr>
              <w:tabs>
                <w:tab w:val="decimal" w:pos="191"/>
              </w:tabs>
              <w:spacing w:line="220" w:lineRule="atLeast"/>
              <w:ind w:left="38" w:right="73" w:firstLine="0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ที่ดินที่เป็นกรรมสิทธิ์ของบริษัทย่อย</w:t>
            </w:r>
          </w:p>
          <w:p w14:paraId="78A6E918" w14:textId="77777777" w:rsidR="001D0D3A" w:rsidRPr="00F253B3" w:rsidRDefault="001D0D3A" w:rsidP="001D0D3A">
            <w:pPr>
              <w:pStyle w:val="ListParagraph"/>
              <w:numPr>
                <w:ilvl w:val="0"/>
                <w:numId w:val="28"/>
              </w:numPr>
              <w:tabs>
                <w:tab w:val="decimal" w:pos="191"/>
              </w:tabs>
              <w:spacing w:line="220" w:lineRule="atLeast"/>
              <w:ind w:left="38" w:right="73" w:firstLine="0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หุ้นของบริษัทที่ถือโดยบริษัทอื่น</w:t>
            </w:r>
          </w:p>
          <w:p w14:paraId="3649445E" w14:textId="77777777" w:rsidR="001D0D3A" w:rsidRPr="00F253B3" w:rsidRDefault="001D0D3A" w:rsidP="001D0D3A">
            <w:pPr>
              <w:pStyle w:val="ListParagraph"/>
              <w:numPr>
                <w:ilvl w:val="0"/>
                <w:numId w:val="28"/>
              </w:numPr>
              <w:tabs>
                <w:tab w:val="decimal" w:pos="191"/>
              </w:tabs>
              <w:spacing w:line="220" w:lineRule="atLeast"/>
              <w:ind w:left="38" w:right="73" w:firstLine="0"/>
              <w:rPr>
                <w:rFonts w:ascii="Angsana New" w:hAnsi="Angsana New" w:cs="Angsana New"/>
                <w:position w:val="4"/>
                <w:sz w:val="26"/>
                <w:szCs w:val="26"/>
              </w:rPr>
            </w:pP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เงินลงทุนในตราสารทุนที่ถือโดยบริษัท</w:t>
            </w:r>
          </w:p>
          <w:p w14:paraId="6474FC7E" w14:textId="33D08D5C" w:rsidR="00F61EB1" w:rsidRPr="00F253B3" w:rsidRDefault="001D0D3A" w:rsidP="001D0D3A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เงินฝากออมทรัพย์ที่ถือโดยบริษัท</w:t>
            </w:r>
          </w:p>
        </w:tc>
      </w:tr>
      <w:tr w:rsidR="001D0D3A" w:rsidRPr="00F253B3" w14:paraId="2A4A38C6" w14:textId="77777777" w:rsidTr="00F95981">
        <w:trPr>
          <w:cantSplit/>
          <w:trHeight w:val="577"/>
        </w:trPr>
        <w:tc>
          <w:tcPr>
            <w:tcW w:w="866" w:type="pct"/>
          </w:tcPr>
          <w:p w14:paraId="72D96413" w14:textId="57734FD8" w:rsidR="00F61EB1" w:rsidRPr="00F253B3" w:rsidRDefault="00F61EB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3B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18E13281" w14:textId="77777777" w:rsidR="00F61EB1" w:rsidRPr="00F253B3" w:rsidRDefault="00F61EB1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95" w:type="pct"/>
          </w:tcPr>
          <w:p w14:paraId="125B2D3F" w14:textId="77777777" w:rsidR="00F61EB1" w:rsidRPr="00F253B3" w:rsidRDefault="00F61EB1">
            <w:pPr>
              <w:pStyle w:val="ListParagraph"/>
              <w:tabs>
                <w:tab w:val="decimal" w:pos="218"/>
              </w:tabs>
              <w:spacing w:line="220" w:lineRule="atLeast"/>
              <w:ind w:left="38" w:right="73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</w:p>
        </w:tc>
        <w:tc>
          <w:tcPr>
            <w:tcW w:w="1903" w:type="pct"/>
          </w:tcPr>
          <w:p w14:paraId="2E36FD5C" w14:textId="77777777" w:rsidR="001D0D3A" w:rsidRPr="00F253B3" w:rsidRDefault="001D0D3A" w:rsidP="001D0D3A">
            <w:pPr>
              <w:pStyle w:val="ListParagraph"/>
              <w:numPr>
                <w:ilvl w:val="0"/>
                <w:numId w:val="28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ที่ดินที่เป็นกรรมสิทธิ์ของบริษัทอื่น</w:t>
            </w: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  <w:t xml:space="preserve"> </w:t>
            </w: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(ก)</w:t>
            </w:r>
          </w:p>
          <w:p w14:paraId="0EA27E8D" w14:textId="77777777" w:rsidR="001D0D3A" w:rsidRPr="00F253B3" w:rsidRDefault="001D0D3A" w:rsidP="001D0D3A">
            <w:pPr>
              <w:pStyle w:val="ListParagraph"/>
              <w:numPr>
                <w:ilvl w:val="0"/>
                <w:numId w:val="28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สินทรัพย์ที่เป็นกรรมสิทธิ์ของ</w:t>
            </w:r>
          </w:p>
          <w:p w14:paraId="0ADDAFAF" w14:textId="4C194076" w:rsidR="001D0D3A" w:rsidRPr="00F253B3" w:rsidRDefault="001D57E8" w:rsidP="001D0D3A">
            <w:pPr>
              <w:pStyle w:val="ListParagraph"/>
              <w:tabs>
                <w:tab w:val="decimal" w:pos="218"/>
              </w:tabs>
              <w:spacing w:line="220" w:lineRule="atLeast"/>
              <w:ind w:left="38" w:right="73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  <w:t xml:space="preserve">   </w:t>
            </w:r>
            <w:r w:rsidR="001D0D3A"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บริษัทย่อย</w:t>
            </w:r>
          </w:p>
          <w:p w14:paraId="2E883B2F" w14:textId="77777777" w:rsidR="00A759B1" w:rsidRDefault="001D0D3A" w:rsidP="001D0D3A">
            <w:pPr>
              <w:pStyle w:val="ListParagraph"/>
              <w:numPr>
                <w:ilvl w:val="0"/>
                <w:numId w:val="28"/>
              </w:numPr>
              <w:tabs>
                <w:tab w:val="decimal" w:pos="195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ตราสารทุนของบริษัทย่อยที่ถือโดย</w:t>
            </w:r>
          </w:p>
          <w:p w14:paraId="75A9727C" w14:textId="21AB9D82" w:rsidR="001D0D3A" w:rsidRPr="00F253B3" w:rsidRDefault="00A759B1" w:rsidP="00A759B1">
            <w:pPr>
              <w:pStyle w:val="ListParagraph"/>
              <w:tabs>
                <w:tab w:val="decimal" w:pos="195"/>
              </w:tabs>
              <w:spacing w:line="220" w:lineRule="atLeast"/>
              <w:ind w:left="38" w:right="73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  <w:t xml:space="preserve">   </w:t>
            </w:r>
            <w:r w:rsidR="001D0D3A"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บริษัท</w:t>
            </w:r>
          </w:p>
          <w:p w14:paraId="64EE6651" w14:textId="77777777" w:rsidR="00C77468" w:rsidRPr="00C77468" w:rsidRDefault="001D0D3A" w:rsidP="001D0D3A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ตราสารทุนของบริษัทร่วมที่ถือโดย</w:t>
            </w:r>
            <w:r w:rsidR="00C77468">
              <w:rPr>
                <w:rFonts w:ascii="Angsana New" w:hAnsi="Angsana New" w:cs="Angsana New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 xml:space="preserve">  </w:t>
            </w:r>
          </w:p>
          <w:p w14:paraId="22B8E183" w14:textId="31110FED" w:rsidR="00F61EB1" w:rsidRPr="00F253B3" w:rsidRDefault="00C77468" w:rsidP="00C77468">
            <w:pPr>
              <w:pStyle w:val="ListParagraph"/>
              <w:tabs>
                <w:tab w:val="decimal" w:pos="218"/>
              </w:tabs>
              <w:spacing w:line="220" w:lineRule="atLeast"/>
              <w:ind w:left="38" w:right="73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>
              <w:rPr>
                <w:rFonts w:ascii="Angsana New" w:hAnsi="Angsana New" w:cs="Angsana New" w:hint="cs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 xml:space="preserve">   </w:t>
            </w:r>
            <w:r w:rsidR="001D0D3A"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บริษัท</w:t>
            </w:r>
          </w:p>
        </w:tc>
        <w:tc>
          <w:tcPr>
            <w:tcW w:w="95" w:type="pct"/>
          </w:tcPr>
          <w:p w14:paraId="29B033A3" w14:textId="77777777" w:rsidR="00F61EB1" w:rsidRPr="00F253B3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2041" w:type="pct"/>
          </w:tcPr>
          <w:p w14:paraId="3676F1BA" w14:textId="77777777" w:rsidR="001D0D3A" w:rsidRPr="00F253B3" w:rsidRDefault="001D0D3A" w:rsidP="001D0D3A">
            <w:pPr>
              <w:pStyle w:val="ListParagraph"/>
              <w:numPr>
                <w:ilvl w:val="0"/>
                <w:numId w:val="28"/>
              </w:numPr>
              <w:tabs>
                <w:tab w:val="decimal" w:pos="191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ที่ดินที่เป็นกรรมสิทธิ์ของบริษัทอื่น</w:t>
            </w: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  <w:t xml:space="preserve"> </w:t>
            </w: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(ก)</w:t>
            </w:r>
          </w:p>
          <w:p w14:paraId="0C243CBF" w14:textId="079745A2" w:rsidR="001D0D3A" w:rsidRPr="00F253B3" w:rsidRDefault="001D0D3A" w:rsidP="001D0D3A">
            <w:pPr>
              <w:pStyle w:val="ListParagraph"/>
              <w:numPr>
                <w:ilvl w:val="0"/>
                <w:numId w:val="28"/>
              </w:numPr>
              <w:tabs>
                <w:tab w:val="decimal" w:pos="191"/>
              </w:tabs>
              <w:spacing w:line="220" w:lineRule="atLeast"/>
              <w:ind w:left="38" w:right="73" w:firstLine="0"/>
              <w:jc w:val="thaiDistribute"/>
              <w:rPr>
                <w:rFonts w:ascii="Angsana New" w:hAnsi="Angsana New" w:cs="Angsana New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ตราสารทุนของบริษัทย่อยที่ถือโดยบริษัท</w:t>
            </w:r>
          </w:p>
          <w:p w14:paraId="3189568E" w14:textId="1E2D3CEE" w:rsidR="005228AE" w:rsidRPr="005228AE" w:rsidRDefault="001D0D3A" w:rsidP="001D0D3A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inorHAnsi" w:hAnsiTheme="min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ตราสารทุนของบริษัทร่วมที่ถือโดย</w:t>
            </w:r>
            <w:r w:rsidR="00F95981" w:rsidRPr="00F95981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บริษัท</w:t>
            </w:r>
          </w:p>
          <w:p w14:paraId="5951983D" w14:textId="16E12B2D" w:rsidR="00F61EB1" w:rsidRPr="00F95981" w:rsidRDefault="00F61EB1" w:rsidP="00C77468">
            <w:pPr>
              <w:tabs>
                <w:tab w:val="clear" w:pos="227"/>
                <w:tab w:val="decimal" w:pos="218"/>
              </w:tabs>
              <w:spacing w:line="220" w:lineRule="atLeast"/>
              <w:ind w:left="38" w:right="73"/>
              <w:jc w:val="thaiDistribute"/>
              <w:rPr>
                <w:rFonts w:asciiTheme="minorHAnsi" w:hAnsiTheme="min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</w:p>
        </w:tc>
      </w:tr>
      <w:tr w:rsidR="001D0D3A" w:rsidRPr="00F253B3" w14:paraId="66F37355" w14:textId="77777777" w:rsidTr="004F6ECC">
        <w:trPr>
          <w:cantSplit/>
          <w:trHeight w:val="650"/>
        </w:trPr>
        <w:tc>
          <w:tcPr>
            <w:tcW w:w="866" w:type="pct"/>
          </w:tcPr>
          <w:p w14:paraId="1F36484D" w14:textId="77777777" w:rsidR="001D0D3A" w:rsidRPr="00F253B3" w:rsidRDefault="001D0D3A" w:rsidP="001D0D3A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253B3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Pr="00F253B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5" w:type="pct"/>
          </w:tcPr>
          <w:p w14:paraId="008076D6" w14:textId="77777777" w:rsidR="001D0D3A" w:rsidRPr="00F253B3" w:rsidRDefault="001D0D3A" w:rsidP="001D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</w:p>
        </w:tc>
        <w:tc>
          <w:tcPr>
            <w:tcW w:w="1903" w:type="pct"/>
          </w:tcPr>
          <w:p w14:paraId="652711CD" w14:textId="67BF47A4" w:rsidR="001D0D3A" w:rsidRPr="00F253B3" w:rsidRDefault="001D0D3A" w:rsidP="001D0D3A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ajorHAnsi" w:hAnsiTheme="majorHAnsi" w:cstheme="maj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 xml:space="preserve">เงินลงทุนในตราสารทุนที่ถือโดยบริษัท </w:t>
            </w:r>
          </w:p>
        </w:tc>
        <w:tc>
          <w:tcPr>
            <w:tcW w:w="95" w:type="pct"/>
          </w:tcPr>
          <w:p w14:paraId="26E2C95B" w14:textId="77777777" w:rsidR="001D0D3A" w:rsidRPr="00F253B3" w:rsidRDefault="001D0D3A" w:rsidP="001D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2041" w:type="pct"/>
          </w:tcPr>
          <w:p w14:paraId="7864803A" w14:textId="7205B301" w:rsidR="00C77468" w:rsidRPr="00C77468" w:rsidRDefault="001D0D3A" w:rsidP="001D0D3A">
            <w:pPr>
              <w:pStyle w:val="ListParagraph"/>
              <w:numPr>
                <w:ilvl w:val="0"/>
                <w:numId w:val="28"/>
              </w:numPr>
              <w:tabs>
                <w:tab w:val="decimal" w:pos="218"/>
              </w:tabs>
              <w:spacing w:line="220" w:lineRule="atLeast"/>
              <w:ind w:left="38" w:right="73" w:firstLine="0"/>
              <w:jc w:val="thaiDistribute"/>
              <w:rPr>
                <w:rFonts w:asciiTheme="minorHAnsi" w:hAnsiTheme="min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  <w:r w:rsidRPr="00F253B3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เงินลงทุนในตราสารทุนที่ถือโดย</w:t>
            </w:r>
            <w:r w:rsidR="00F95981" w:rsidRPr="00F95981">
              <w:rPr>
                <w:rFonts w:ascii="Angsana New" w:hAnsi="Angsana New" w:cs="Angsana New"/>
                <w:kern w:val="2"/>
                <w:sz w:val="30"/>
                <w:szCs w:val="30"/>
                <w:cs/>
                <w:lang w:eastAsia="en-GB"/>
                <w14:ligatures w14:val="standardContextual"/>
              </w:rPr>
              <w:t>บริษัท</w:t>
            </w:r>
          </w:p>
          <w:p w14:paraId="4AA64009" w14:textId="6F921F64" w:rsidR="001D0D3A" w:rsidRPr="00F95981" w:rsidRDefault="001D0D3A" w:rsidP="00C77468">
            <w:pPr>
              <w:tabs>
                <w:tab w:val="clear" w:pos="227"/>
                <w:tab w:val="decimal" w:pos="218"/>
              </w:tabs>
              <w:spacing w:line="220" w:lineRule="atLeast"/>
              <w:ind w:left="38" w:right="73"/>
              <w:jc w:val="thaiDistribute"/>
              <w:rPr>
                <w:rFonts w:asciiTheme="minorHAnsi" w:hAnsiTheme="minorHAnsi"/>
                <w:kern w:val="2"/>
                <w:sz w:val="30"/>
                <w:szCs w:val="30"/>
                <w:lang w:eastAsia="en-GB"/>
                <w14:ligatures w14:val="standardContextual"/>
              </w:rPr>
            </w:pPr>
          </w:p>
        </w:tc>
      </w:tr>
    </w:tbl>
    <w:p w14:paraId="67FF2495" w14:textId="50699EF6" w:rsidR="00617EF1" w:rsidRPr="00C918FC" w:rsidRDefault="006B6100" w:rsidP="00BD2176">
      <w:pPr>
        <w:pStyle w:val="ListParagraph"/>
        <w:numPr>
          <w:ilvl w:val="0"/>
          <w:numId w:val="33"/>
        </w:numPr>
        <w:spacing w:after="0" w:line="240" w:lineRule="auto"/>
        <w:ind w:left="990" w:right="-25" w:hanging="450"/>
        <w:jc w:val="thaiDistribute"/>
        <w:rPr>
          <w:rFonts w:asciiTheme="majorBidi" w:hAnsiTheme="majorBidi" w:cstheme="majorBidi"/>
          <w:lang w:val="en-US"/>
        </w:rPr>
      </w:pPr>
      <w:r w:rsidRPr="001C27DA">
        <w:rPr>
          <w:rFonts w:ascii="Angsana New" w:hAnsi="Angsana New" w:cs="Angsana New"/>
          <w:kern w:val="2"/>
          <w:sz w:val="30"/>
          <w:szCs w:val="30"/>
          <w:cs/>
          <w:lang w:eastAsia="en-GB"/>
          <w14:ligatures w14:val="standardContextual"/>
        </w:rPr>
        <w:t xml:space="preserve">ณ วันที่ </w:t>
      </w:r>
      <w:r w:rsidRPr="001C27DA">
        <w:rPr>
          <w:rFonts w:ascii="Angsana New" w:hAnsi="Angsana New" w:cs="Angsana New"/>
          <w:kern w:val="2"/>
          <w:sz w:val="30"/>
          <w:szCs w:val="30"/>
          <w:lang w:val="en-US" w:eastAsia="en-GB"/>
          <w14:ligatures w14:val="standardContextual"/>
        </w:rPr>
        <w:t>3</w:t>
      </w:r>
      <w:r w:rsidR="00E00900" w:rsidRPr="001C27DA">
        <w:rPr>
          <w:rFonts w:ascii="Angsana New" w:hAnsi="Angsana New" w:cs="Angsana New"/>
          <w:kern w:val="2"/>
          <w:sz w:val="30"/>
          <w:szCs w:val="30"/>
          <w:lang w:val="en-US" w:eastAsia="en-GB"/>
          <w14:ligatures w14:val="standardContextual"/>
        </w:rPr>
        <w:t>1</w:t>
      </w:r>
      <w:r w:rsidR="00E00900" w:rsidRPr="001C27DA">
        <w:rPr>
          <w:rFonts w:ascii="Angsana New" w:hAnsi="Angsana New" w:cs="Angsana New" w:hint="cs"/>
          <w:kern w:val="2"/>
          <w:sz w:val="30"/>
          <w:szCs w:val="30"/>
          <w:cs/>
          <w:lang w:val="en-US" w:eastAsia="en-GB"/>
          <w14:ligatures w14:val="standardContextual"/>
        </w:rPr>
        <w:t xml:space="preserve"> ธันวาคม</w:t>
      </w:r>
      <w:r w:rsidRPr="001C27DA">
        <w:rPr>
          <w:rFonts w:ascii="Angsana New" w:hAnsi="Angsana New" w:cs="Angsana New"/>
          <w:kern w:val="2"/>
          <w:sz w:val="30"/>
          <w:szCs w:val="30"/>
          <w:cs/>
          <w:lang w:val="en-US" w:eastAsia="en-GB"/>
          <w14:ligatures w14:val="standardContextual"/>
        </w:rPr>
        <w:t xml:space="preserve"> </w:t>
      </w:r>
      <w:r w:rsidRPr="001C27DA">
        <w:rPr>
          <w:rFonts w:ascii="Angsana New" w:hAnsi="Angsana New" w:cs="Angsana New"/>
          <w:kern w:val="2"/>
          <w:sz w:val="30"/>
          <w:szCs w:val="30"/>
          <w:lang w:val="en-US" w:eastAsia="en-GB"/>
          <w14:ligatures w14:val="standardContextual"/>
        </w:rPr>
        <w:t xml:space="preserve">2568 </w:t>
      </w:r>
      <w:r w:rsidRPr="001C27DA">
        <w:rPr>
          <w:rFonts w:ascii="Angsana New" w:hAnsi="Angsana New" w:cs="Angsana New"/>
          <w:kern w:val="2"/>
          <w:sz w:val="30"/>
          <w:szCs w:val="30"/>
          <w:cs/>
          <w:lang w:val="en-US" w:eastAsia="en-GB"/>
          <w14:ligatures w14:val="standardContextual"/>
        </w:rPr>
        <w:t>บริษัทยังไม่ได้ข้อยุติการปลดสินทรัพย์ค้ำประกัน</w:t>
      </w:r>
    </w:p>
    <w:p w14:paraId="3BE7AD0B" w14:textId="77777777" w:rsidR="00C918FC" w:rsidRPr="001C27DA" w:rsidRDefault="00C918FC" w:rsidP="00C918FC">
      <w:pPr>
        <w:pStyle w:val="ListParagraph"/>
        <w:spacing w:after="0" w:line="240" w:lineRule="auto"/>
        <w:ind w:left="990" w:right="-25"/>
        <w:jc w:val="thaiDistribute"/>
        <w:rPr>
          <w:rFonts w:asciiTheme="majorBidi" w:hAnsiTheme="majorBidi" w:cstheme="majorBidi"/>
          <w:cs/>
          <w:lang w:val="en-US"/>
        </w:rPr>
      </w:pPr>
    </w:p>
    <w:p w14:paraId="2886B7C0" w14:textId="261C0BEC" w:rsidR="00F61EB1" w:rsidRPr="00CF3205" w:rsidRDefault="00A301CB" w:rsidP="000F5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highlight w:val="cyan"/>
          <w:lang w:val="en-GB" w:eastAsia="en-GB"/>
        </w:rPr>
      </w:pPr>
      <w:r w:rsidRPr="00F253B3">
        <w:rPr>
          <w:rFonts w:ascii="Angsana New" w:hAnsi="Angsana New"/>
          <w:i/>
          <w:iCs/>
          <w:sz w:val="30"/>
          <w:szCs w:val="30"/>
          <w:lang w:eastAsia="en-GB"/>
        </w:rPr>
        <w:t>1</w:t>
      </w:r>
      <w:r w:rsidR="00B44E87" w:rsidRPr="00F253B3">
        <w:rPr>
          <w:rFonts w:ascii="Angsana New" w:hAnsi="Angsana New"/>
          <w:i/>
          <w:iCs/>
          <w:sz w:val="30"/>
          <w:szCs w:val="30"/>
          <w:lang w:eastAsia="en-GB"/>
        </w:rPr>
        <w:t>6</w:t>
      </w:r>
      <w:r w:rsidR="00F61EB1" w:rsidRPr="00F253B3">
        <w:rPr>
          <w:rFonts w:ascii="Angsana New" w:hAnsi="Angsana New"/>
          <w:i/>
          <w:iCs/>
          <w:sz w:val="30"/>
          <w:szCs w:val="30"/>
          <w:lang w:val="en-GB" w:eastAsia="en-GB"/>
        </w:rPr>
        <w:t>.</w:t>
      </w:r>
      <w:r w:rsidRPr="00F253B3">
        <w:rPr>
          <w:rFonts w:ascii="Angsana New" w:hAnsi="Angsana New"/>
          <w:i/>
          <w:iCs/>
          <w:sz w:val="30"/>
          <w:szCs w:val="30"/>
          <w:lang w:eastAsia="en-GB"/>
        </w:rPr>
        <w:t>2</w:t>
      </w:r>
      <w:r w:rsidR="00F61EB1" w:rsidRPr="00F253B3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 xml:space="preserve">) </w:t>
      </w:r>
      <w:r w:rsidR="006B6100" w:rsidRPr="00A50121">
        <w:rPr>
          <w:rFonts w:asciiTheme="minorHAnsi" w:eastAsia="Calibri" w:hAnsiTheme="minorHAnsi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  <w:t>รายละเอียดสินทรัพย์ในงบการเงินเฉพาะกิจการที่ใช้เป็นหลักประกันหนี้สิน</w:t>
      </w:r>
    </w:p>
    <w:p w14:paraId="53440A7B" w14:textId="77777777" w:rsidR="00F61EB1" w:rsidRPr="00CF3205" w:rsidRDefault="00F61EB1" w:rsidP="00F61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b/>
          <w:bCs/>
          <w:i/>
          <w:iCs/>
          <w:sz w:val="28"/>
          <w:szCs w:val="28"/>
          <w:highlight w:val="cyan"/>
          <w:lang w:val="en-GB" w:eastAsia="en-GB"/>
        </w:rPr>
      </w:pPr>
    </w:p>
    <w:p w14:paraId="47225BDA" w14:textId="77777777" w:rsidR="00A50121" w:rsidRPr="00F253B3" w:rsidRDefault="00A50121" w:rsidP="00A50121">
      <w:pPr>
        <w:pStyle w:val="FSContent"/>
        <w:tabs>
          <w:tab w:val="left" w:pos="990"/>
          <w:tab w:val="left" w:pos="1080"/>
        </w:tabs>
        <w:ind w:left="990"/>
      </w:pPr>
      <w:r w:rsidRPr="00F253B3">
        <w:rPr>
          <w:rFonts w:hint="cs"/>
          <w:cs/>
        </w:rPr>
        <w:t>มูลค่าตามบัญชีของสินทรัพย์ในงบการเงินเฉพาะกิจการที่ใช้เป็นหลักประกันหนี้สิน ซึ่งไม่รวมหนี้สินตามสัญญาเช่า มีรายละเอียด ดังนี้</w:t>
      </w:r>
    </w:p>
    <w:p w14:paraId="60B08176" w14:textId="77777777" w:rsidR="00B44E87" w:rsidRPr="00F253B3" w:rsidRDefault="00B44E87" w:rsidP="00B44E87">
      <w:pPr>
        <w:pStyle w:val="FSContent"/>
      </w:pPr>
    </w:p>
    <w:p w14:paraId="5001B0A8" w14:textId="77777777" w:rsidR="00D23B42" w:rsidRPr="00F253B3" w:rsidRDefault="00D23B42" w:rsidP="00B44E87">
      <w:pPr>
        <w:pStyle w:val="FSContent"/>
      </w:pPr>
    </w:p>
    <w:p w14:paraId="7D1FDAF0" w14:textId="77777777" w:rsidR="00D23B42" w:rsidRPr="00F253B3" w:rsidRDefault="00D23B42" w:rsidP="00B44E87">
      <w:pPr>
        <w:pStyle w:val="FSContent"/>
      </w:pPr>
    </w:p>
    <w:p w14:paraId="29AEA5A0" w14:textId="77777777" w:rsidR="00D23B42" w:rsidRDefault="00D23B42" w:rsidP="00B44E87">
      <w:pPr>
        <w:pStyle w:val="FSContent"/>
      </w:pPr>
    </w:p>
    <w:p w14:paraId="25B68C1E" w14:textId="77777777" w:rsidR="001C27DA" w:rsidRDefault="001C27DA" w:rsidP="00B44E87">
      <w:pPr>
        <w:pStyle w:val="FSContent"/>
      </w:pPr>
    </w:p>
    <w:p w14:paraId="53A4487A" w14:textId="77777777" w:rsidR="001C27DA" w:rsidRPr="00F253B3" w:rsidRDefault="001C27DA" w:rsidP="00B44E87">
      <w:pPr>
        <w:pStyle w:val="FSContent"/>
      </w:pPr>
    </w:p>
    <w:p w14:paraId="54BEBC38" w14:textId="77777777" w:rsidR="00D23B42" w:rsidRPr="00F253B3" w:rsidRDefault="00D23B42" w:rsidP="00CA2272">
      <w:pPr>
        <w:pStyle w:val="FSContent"/>
        <w:ind w:left="0"/>
      </w:pPr>
    </w:p>
    <w:tbl>
      <w:tblPr>
        <w:tblW w:w="873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6480"/>
        <w:gridCol w:w="2250"/>
      </w:tblGrid>
      <w:tr w:rsidR="00F61EB1" w:rsidRPr="00F253B3" w14:paraId="6F3C19B1" w14:textId="77777777" w:rsidTr="00D23B42">
        <w:trPr>
          <w:trHeight w:val="452"/>
        </w:trPr>
        <w:tc>
          <w:tcPr>
            <w:tcW w:w="6480" w:type="dxa"/>
          </w:tcPr>
          <w:p w14:paraId="64A55D1A" w14:textId="77777777" w:rsidR="00F61EB1" w:rsidRPr="00F253B3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vAlign w:val="center"/>
          </w:tcPr>
          <w:p w14:paraId="36F1A462" w14:textId="77777777" w:rsidR="00F61EB1" w:rsidRPr="00F253B3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253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1EB1" w:rsidRPr="00F253B3" w14:paraId="64956CBE" w14:textId="77777777" w:rsidTr="00D23B42">
        <w:trPr>
          <w:trHeight w:val="344"/>
        </w:trPr>
        <w:tc>
          <w:tcPr>
            <w:tcW w:w="6480" w:type="dxa"/>
          </w:tcPr>
          <w:p w14:paraId="6FB29030" w14:textId="77777777" w:rsidR="00F61EB1" w:rsidRPr="00F253B3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</w:tcPr>
          <w:p w14:paraId="30526911" w14:textId="77777777" w:rsidR="00F61EB1" w:rsidRPr="00F253B3" w:rsidRDefault="00F61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253B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1EB1" w:rsidRPr="00F253B3" w14:paraId="319180C3" w14:textId="77777777" w:rsidTr="00D23B42">
        <w:trPr>
          <w:trHeight w:val="344"/>
        </w:trPr>
        <w:tc>
          <w:tcPr>
            <w:tcW w:w="6480" w:type="dxa"/>
            <w:hideMark/>
          </w:tcPr>
          <w:p w14:paraId="53799E5F" w14:textId="77777777" w:rsidR="00F61EB1" w:rsidRPr="00F253B3" w:rsidRDefault="00F61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253B3">
              <w:rPr>
                <w:rFonts w:ascii="Angsana New" w:hAnsi="Angsana New" w:hint="cs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2250" w:type="dxa"/>
          </w:tcPr>
          <w:p w14:paraId="7BBD8B2F" w14:textId="312FDB75" w:rsidR="00F61EB1" w:rsidRPr="00F253B3" w:rsidRDefault="00773AA2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4,939</w:t>
            </w:r>
          </w:p>
        </w:tc>
      </w:tr>
      <w:tr w:rsidR="00D23B42" w:rsidRPr="00F253B3" w14:paraId="2BB59D3D" w14:textId="77777777" w:rsidTr="00D23B42">
        <w:trPr>
          <w:trHeight w:val="344"/>
        </w:trPr>
        <w:tc>
          <w:tcPr>
            <w:tcW w:w="6480" w:type="dxa"/>
            <w:hideMark/>
          </w:tcPr>
          <w:p w14:paraId="360587E4" w14:textId="4409F0E4" w:rsidR="00D23B42" w:rsidRPr="00F253B3" w:rsidRDefault="00D23B42" w:rsidP="00D2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250" w:type="dxa"/>
          </w:tcPr>
          <w:p w14:paraId="0D3B0182" w14:textId="455A479F" w:rsidR="00D23B42" w:rsidRPr="00F253B3" w:rsidRDefault="00E0552E" w:rsidP="00D23B42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212,907</w:t>
            </w:r>
          </w:p>
        </w:tc>
      </w:tr>
      <w:tr w:rsidR="00D23B42" w:rsidRPr="00F253B3" w14:paraId="1EFAE5A4" w14:textId="77777777" w:rsidTr="00D23B42">
        <w:trPr>
          <w:trHeight w:val="344"/>
        </w:trPr>
        <w:tc>
          <w:tcPr>
            <w:tcW w:w="6480" w:type="dxa"/>
          </w:tcPr>
          <w:p w14:paraId="715DEBCC" w14:textId="77777777" w:rsidR="00D23B42" w:rsidRPr="00F253B3" w:rsidRDefault="00D23B42" w:rsidP="00D2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253B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250" w:type="dxa"/>
          </w:tcPr>
          <w:p w14:paraId="3B2BEB9E" w14:textId="50F5D88B" w:rsidR="00D23B42" w:rsidRPr="00F253B3" w:rsidRDefault="00773AA2" w:rsidP="00D23B42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B70110">
              <w:rPr>
                <w:rFonts w:ascii="Angsana New" w:hAnsi="Angsana New"/>
                <w:sz w:val="30"/>
                <w:szCs w:val="30"/>
                <w:lang w:val="en-US" w:bidi="th-TH"/>
              </w:rPr>
              <w:t>94,988</w:t>
            </w:r>
          </w:p>
        </w:tc>
      </w:tr>
      <w:tr w:rsidR="00D23B42" w:rsidRPr="00F253B3" w14:paraId="4F204371" w14:textId="77777777" w:rsidTr="00D23B42">
        <w:trPr>
          <w:trHeight w:val="344"/>
        </w:trPr>
        <w:tc>
          <w:tcPr>
            <w:tcW w:w="6480" w:type="dxa"/>
          </w:tcPr>
          <w:p w14:paraId="69899E05" w14:textId="4EA1C954" w:rsidR="00D23B42" w:rsidRPr="00F253B3" w:rsidRDefault="00D23B42" w:rsidP="00D2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253B3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2250" w:type="dxa"/>
          </w:tcPr>
          <w:p w14:paraId="5F801130" w14:textId="4F611E0A" w:rsidR="00D23B42" w:rsidRPr="00F253B3" w:rsidRDefault="00B70110" w:rsidP="00D23B42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287,505</w:t>
            </w:r>
          </w:p>
        </w:tc>
      </w:tr>
      <w:tr w:rsidR="00D23B42" w:rsidRPr="00F253B3" w14:paraId="7AD7E12B" w14:textId="77777777" w:rsidTr="00D23B42">
        <w:trPr>
          <w:trHeight w:val="355"/>
        </w:trPr>
        <w:tc>
          <w:tcPr>
            <w:tcW w:w="6480" w:type="dxa"/>
            <w:hideMark/>
          </w:tcPr>
          <w:p w14:paraId="1A4884DF" w14:textId="77777777" w:rsidR="00D23B42" w:rsidRPr="00F253B3" w:rsidRDefault="00D23B42" w:rsidP="00D2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3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1E0CA4" w14:textId="63949C05" w:rsidR="00D23B42" w:rsidRPr="00F253B3" w:rsidRDefault="00B70110" w:rsidP="00D23B42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1,000,339</w:t>
            </w:r>
          </w:p>
        </w:tc>
      </w:tr>
    </w:tbl>
    <w:p w14:paraId="09752785" w14:textId="77777777" w:rsidR="00D23B42" w:rsidRPr="00F253B3" w:rsidRDefault="00D23B42" w:rsidP="00D23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eastAsia="en-GB"/>
        </w:rPr>
      </w:pPr>
    </w:p>
    <w:p w14:paraId="5DB286D7" w14:textId="37E7283F" w:rsidR="00D23B42" w:rsidRPr="00F253B3" w:rsidRDefault="00D23B42" w:rsidP="00D23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eastAsia="en-GB"/>
        </w:rPr>
      </w:pPr>
      <w:r w:rsidRPr="00F253B3">
        <w:rPr>
          <w:rFonts w:ascii="Angsana New" w:hAnsi="Angsana New"/>
          <w:i/>
          <w:iCs/>
          <w:sz w:val="30"/>
          <w:szCs w:val="30"/>
          <w:lang w:eastAsia="en-GB"/>
        </w:rPr>
        <w:t xml:space="preserve">16.3) </w:t>
      </w:r>
      <w:r w:rsidRPr="00F253B3">
        <w:rPr>
          <w:rFonts w:ascii="Angsana New" w:hAnsi="Angsana New"/>
          <w:i/>
          <w:iCs/>
          <w:sz w:val="30"/>
          <w:szCs w:val="30"/>
          <w:cs/>
          <w:lang w:eastAsia="en-GB"/>
        </w:rPr>
        <w:t xml:space="preserve">การทำสัญญาประนีประนอมยอมความจากสถาบันการเงิน </w:t>
      </w:r>
    </w:p>
    <w:p w14:paraId="45574C0E" w14:textId="77777777" w:rsidR="00535F56" w:rsidRPr="00F253B3" w:rsidRDefault="00535F56" w:rsidP="000F5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eastAsia="en-GB"/>
        </w:rPr>
      </w:pPr>
    </w:p>
    <w:p w14:paraId="72E33E42" w14:textId="65A4E89C" w:rsidR="00D23B42" w:rsidRPr="00F253B3" w:rsidRDefault="00D23B42" w:rsidP="00D23B42">
      <w:pPr>
        <w:pStyle w:val="FSContent"/>
        <w:tabs>
          <w:tab w:val="left" w:pos="990"/>
          <w:tab w:val="left" w:pos="1080"/>
        </w:tabs>
        <w:ind w:left="990"/>
      </w:pPr>
      <w:r w:rsidRPr="00F253B3">
        <w:rPr>
          <w:cs/>
        </w:rPr>
        <w:t xml:space="preserve">ในระหว่างปีสิ้นสุดวันที่ </w:t>
      </w:r>
      <w:r w:rsidRPr="00F253B3">
        <w:t>31</w:t>
      </w:r>
      <w:r w:rsidRPr="00F253B3">
        <w:rPr>
          <w:cs/>
        </w:rPr>
        <w:t xml:space="preserve"> ธันวาคม </w:t>
      </w:r>
      <w:r w:rsidRPr="00F253B3">
        <w:t>2567</w:t>
      </w:r>
      <w:r w:rsidRPr="00F253B3">
        <w:rPr>
          <w:cs/>
        </w:rPr>
        <w:t xml:space="preserve"> บริษัทไม่สามารถชำระเงินเบิกเกินบัญชี เงินกู้ยืมระยะยาว และดอกเบี้ยที่ครบกำหนดตั้งแต่เดือนเมษายน </w:t>
      </w:r>
      <w:r w:rsidRPr="00F253B3">
        <w:t>2567</w:t>
      </w:r>
      <w:r w:rsidRPr="00F253B3">
        <w:rPr>
          <w:cs/>
        </w:rPr>
        <w:t xml:space="preserve"> ตามจำนวนและ/หรือกำหนดเวลาที่ระบุไว้ในสัญญากู้ยืมเงินกับสถาบันการเงินแห่งหนึ่ง เป็นผลให้สถาบันการเงินดังกล่าวเป็นโจทก์ฟ้องบริษัทคดีแพ่ง ในฐานความผิด ผิดนัดผิดสัญญาไม่ได้ชำระหนี้ โดยได้เรียกร้องให้บริษัทชำระหนี้พร้อมดอกเบี้ยโดยทันที ในระหว่าง</w:t>
      </w:r>
      <w:r w:rsidR="00627AC0">
        <w:rPr>
          <w:rFonts w:hint="cs"/>
          <w:cs/>
        </w:rPr>
        <w:t>ปี</w:t>
      </w:r>
      <w:r w:rsidRPr="00F253B3">
        <w:rPr>
          <w:cs/>
        </w:rPr>
        <w:t>สิ้นสุดวันที่</w:t>
      </w:r>
      <w:r w:rsidRPr="00F253B3">
        <w:t xml:space="preserve"> 3</w:t>
      </w:r>
      <w:r w:rsidR="005B511C" w:rsidRPr="005B511C">
        <w:rPr>
          <w:rFonts w:hint="cs"/>
        </w:rPr>
        <w:t>1</w:t>
      </w:r>
      <w:r w:rsidRPr="00F253B3">
        <w:rPr>
          <w:cs/>
        </w:rPr>
        <w:t xml:space="preserve"> </w:t>
      </w:r>
      <w:r w:rsidR="007C1483">
        <w:rPr>
          <w:rFonts w:hint="cs"/>
          <w:cs/>
        </w:rPr>
        <w:t>ธันวาคม</w:t>
      </w:r>
      <w:r w:rsidRPr="00F253B3">
        <w:rPr>
          <w:cs/>
        </w:rPr>
        <w:t xml:space="preserve"> </w:t>
      </w:r>
      <w:r w:rsidRPr="00F253B3">
        <w:t>2568</w:t>
      </w:r>
      <w:r w:rsidRPr="00F253B3">
        <w:rPr>
          <w:cs/>
        </w:rPr>
        <w:t xml:space="preserve"> บริษัทและสถาบันการเงินดังกล่าว ได้ทำสัญญาประนีประนอมยอมความเสร็จสิ้นแล้ว มูลค่ารวม</w:t>
      </w:r>
      <w:r w:rsidRPr="00F253B3">
        <w:t xml:space="preserve"> 111.2 </w:t>
      </w:r>
      <w:r w:rsidRPr="00F253B3">
        <w:rPr>
          <w:cs/>
        </w:rPr>
        <w:t xml:space="preserve">ล้านบาท โดยบริษัทตกลงยินยอมผ่อนชำระเงินกู้ยืมคงค้างเป็นรายเดือน ภายในระยะเวลาไม่เกิน </w:t>
      </w:r>
      <w:r w:rsidRPr="00F253B3">
        <w:t xml:space="preserve">48 </w:t>
      </w:r>
      <w:r w:rsidRPr="00F253B3">
        <w:rPr>
          <w:cs/>
        </w:rPr>
        <w:t xml:space="preserve">เดือน ตั้งแต่เดือนมีนาคม </w:t>
      </w:r>
      <w:r w:rsidRPr="00F253B3">
        <w:t xml:space="preserve">2568 </w:t>
      </w:r>
      <w:r w:rsidRPr="00F253B3">
        <w:rPr>
          <w:cs/>
        </w:rPr>
        <w:t xml:space="preserve">จนถึงเดือนกุมภาพันธ์ </w:t>
      </w:r>
      <w:r w:rsidRPr="00F253B3">
        <w:t xml:space="preserve">2572 </w:t>
      </w:r>
      <w:r w:rsidRPr="00F253B3">
        <w:rPr>
          <w:cs/>
        </w:rPr>
        <w:t xml:space="preserve">ณ วันที่ </w:t>
      </w:r>
      <w:r w:rsidRPr="00F253B3">
        <w:t>3</w:t>
      </w:r>
      <w:r w:rsidR="005B511C" w:rsidRPr="005B511C">
        <w:rPr>
          <w:rFonts w:hint="cs"/>
        </w:rPr>
        <w:t>1</w:t>
      </w:r>
      <w:r w:rsidRPr="00F253B3">
        <w:t xml:space="preserve"> </w:t>
      </w:r>
      <w:r w:rsidR="00860530">
        <w:rPr>
          <w:rFonts w:hint="cs"/>
          <w:cs/>
        </w:rPr>
        <w:t>ธันวาคม</w:t>
      </w:r>
      <w:r w:rsidRPr="00F253B3">
        <w:rPr>
          <w:cs/>
        </w:rPr>
        <w:t xml:space="preserve"> </w:t>
      </w:r>
      <w:r w:rsidRPr="00F253B3">
        <w:t xml:space="preserve">2568 </w:t>
      </w:r>
      <w:r w:rsidRPr="00F253B3">
        <w:rPr>
          <w:cs/>
        </w:rPr>
        <w:t xml:space="preserve">บริษัทจัดประเภทเงินกู้ยืมดังกล่าวเป็นเงินกู้ยืมระยะยาวจากสถาบันการเงินในงบฐานะการเงินรวมและงบฐานะการเงินเฉพาะกิจการ จากเดิมที่แสดงไว้เป็นหนี้สินหมุนเวียนในงบฐานะการเงินรวมและงบฐานะการเงินเฉพาะกิจการ ณ วันที่ </w:t>
      </w:r>
      <w:r w:rsidRPr="00F253B3">
        <w:t xml:space="preserve">31 </w:t>
      </w:r>
      <w:r w:rsidRPr="00F253B3">
        <w:rPr>
          <w:cs/>
        </w:rPr>
        <w:t xml:space="preserve">ธันวาคม </w:t>
      </w:r>
      <w:r w:rsidRPr="00F253B3">
        <w:t>2567</w:t>
      </w:r>
    </w:p>
    <w:p w14:paraId="4E343274" w14:textId="77777777" w:rsidR="00D23B42" w:rsidRPr="00F253B3" w:rsidRDefault="00D23B42" w:rsidP="00D23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eastAsia="en-GB"/>
        </w:rPr>
      </w:pPr>
    </w:p>
    <w:p w14:paraId="03FBD04E" w14:textId="09AF1A78" w:rsidR="00F61EB1" w:rsidRPr="00F253B3" w:rsidRDefault="00A301CB" w:rsidP="000F5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eastAsia="en-GB"/>
        </w:rPr>
      </w:pPr>
      <w:r w:rsidRPr="00F253B3">
        <w:rPr>
          <w:rFonts w:ascii="Angsana New" w:hAnsi="Angsana New"/>
          <w:i/>
          <w:iCs/>
          <w:sz w:val="30"/>
          <w:szCs w:val="30"/>
          <w:lang w:eastAsia="en-GB"/>
        </w:rPr>
        <w:t>1</w:t>
      </w:r>
      <w:r w:rsidR="00B44E87" w:rsidRPr="00F253B3">
        <w:rPr>
          <w:rFonts w:ascii="Angsana New" w:hAnsi="Angsana New"/>
          <w:i/>
          <w:iCs/>
          <w:sz w:val="30"/>
          <w:szCs w:val="30"/>
          <w:lang w:eastAsia="en-GB"/>
        </w:rPr>
        <w:t>6</w:t>
      </w:r>
      <w:r w:rsidR="00F61EB1" w:rsidRPr="00F253B3">
        <w:rPr>
          <w:rFonts w:ascii="Angsana New" w:hAnsi="Angsana New"/>
          <w:i/>
          <w:iCs/>
          <w:sz w:val="30"/>
          <w:szCs w:val="30"/>
          <w:lang w:val="en-GB" w:eastAsia="en-GB"/>
        </w:rPr>
        <w:t>.</w:t>
      </w:r>
      <w:r w:rsidR="00D23B42" w:rsidRPr="00F253B3">
        <w:rPr>
          <w:rFonts w:ascii="Angsana New" w:hAnsi="Angsana New"/>
          <w:i/>
          <w:iCs/>
          <w:sz w:val="30"/>
          <w:szCs w:val="30"/>
          <w:lang w:eastAsia="en-GB"/>
        </w:rPr>
        <w:t>4</w:t>
      </w:r>
      <w:r w:rsidR="00F61EB1" w:rsidRPr="00F253B3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)</w:t>
      </w:r>
      <w:r w:rsidR="00F61EB1" w:rsidRPr="00F253B3">
        <w:rPr>
          <w:rFonts w:ascii="Angsana New" w:hAnsi="Angsana New"/>
          <w:i/>
          <w:iCs/>
          <w:sz w:val="30"/>
          <w:szCs w:val="30"/>
          <w:lang w:val="en-GB" w:eastAsia="en-GB"/>
        </w:rPr>
        <w:t xml:space="preserve"> </w:t>
      </w:r>
      <w:r w:rsidR="00F61EB1" w:rsidRPr="00F253B3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การ</w:t>
      </w:r>
      <w:r w:rsidR="00F61EB1" w:rsidRPr="00F253B3">
        <w:rPr>
          <w:rFonts w:asciiTheme="minorHAnsi" w:eastAsia="Calibri" w:hAnsiTheme="minorHAnsi"/>
          <w:i/>
          <w:iCs/>
          <w:kern w:val="2"/>
          <w:sz w:val="30"/>
          <w:szCs w:val="30"/>
          <w:cs/>
          <w:lang w:val="en-GB" w:eastAsia="en-GB"/>
          <w14:ligatures w14:val="standardContextual"/>
        </w:rPr>
        <w:t>อนุมัติ</w:t>
      </w:r>
      <w:r w:rsidR="00F61EB1" w:rsidRPr="00F253B3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การขยายระ</w:t>
      </w:r>
      <w:r w:rsidR="006C67C3">
        <w:rPr>
          <w:rFonts w:ascii="Angsana New" w:hAnsi="Angsana New" w:hint="cs"/>
          <w:i/>
          <w:iCs/>
          <w:sz w:val="30"/>
          <w:szCs w:val="30"/>
          <w:cs/>
          <w:lang w:val="en-GB" w:eastAsia="en-GB"/>
        </w:rPr>
        <w:t>ยะ</w:t>
      </w:r>
      <w:r w:rsidR="00F61EB1" w:rsidRPr="00F253B3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เวลาสินเชื่อ</w:t>
      </w:r>
    </w:p>
    <w:p w14:paraId="6E72F2D6" w14:textId="77777777" w:rsidR="00F61EB1" w:rsidRPr="00F253B3" w:rsidRDefault="00F61EB1" w:rsidP="00F61EB1">
      <w:pPr>
        <w:pStyle w:val="BodyText2"/>
        <w:rPr>
          <w:spacing w:val="-6"/>
          <w:lang w:val="en-US"/>
        </w:rPr>
      </w:pPr>
    </w:p>
    <w:p w14:paraId="2574713C" w14:textId="6FCC6ED2" w:rsidR="00D23B42" w:rsidRPr="00F253B3" w:rsidRDefault="00D23B42" w:rsidP="00D23B42">
      <w:pPr>
        <w:pStyle w:val="BodyText2"/>
        <w:ind w:left="990"/>
        <w:rPr>
          <w:rFonts w:eastAsia="MS Mincho"/>
          <w:lang w:val="en-US"/>
        </w:rPr>
      </w:pPr>
      <w:r w:rsidRPr="00F253B3">
        <w:rPr>
          <w:rFonts w:eastAsia="MS Mincho"/>
          <w:cs/>
          <w:lang w:val="en-US"/>
        </w:rPr>
        <w:t xml:space="preserve">เมื่อวันที่ </w:t>
      </w:r>
      <w:r w:rsidRPr="00F253B3">
        <w:rPr>
          <w:rFonts w:eastAsia="MS Mincho"/>
          <w:lang w:val="en-US"/>
        </w:rPr>
        <w:t>17</w:t>
      </w:r>
      <w:r w:rsidRPr="00F253B3">
        <w:rPr>
          <w:rFonts w:eastAsia="MS Mincho"/>
          <w:cs/>
          <w:lang w:val="en-US"/>
        </w:rPr>
        <w:t xml:space="preserve"> กันยายน </w:t>
      </w:r>
      <w:r w:rsidRPr="00F253B3">
        <w:rPr>
          <w:rFonts w:eastAsia="MS Mincho"/>
          <w:lang w:val="en-US"/>
        </w:rPr>
        <w:t>2568</w:t>
      </w:r>
      <w:r w:rsidRPr="00F253B3">
        <w:rPr>
          <w:rFonts w:eastAsia="MS Mincho"/>
          <w:cs/>
          <w:lang w:val="en-US"/>
        </w:rPr>
        <w:t xml:space="preserve"> บริษัทได้รับการอนุมัติการขยายระยะเวลาของสัญญาวงเงินทุนระยะสั้นจากสถาบันการเงินแห่งหนึ่ง โดยบริษัทได้ลงนามในสัญญาปรับโครงสร้างหนี้กับสถาบันการเงินมูลค่ารวม </w:t>
      </w:r>
      <w:r w:rsidRPr="00F253B3">
        <w:rPr>
          <w:rFonts w:eastAsia="MS Mincho"/>
          <w:lang w:val="en-US"/>
        </w:rPr>
        <w:t>11</w:t>
      </w:r>
      <w:r w:rsidRPr="00F253B3">
        <w:rPr>
          <w:rFonts w:eastAsia="MS Mincho"/>
          <w:cs/>
          <w:lang w:val="en-US"/>
        </w:rPr>
        <w:t>.</w:t>
      </w:r>
      <w:r w:rsidRPr="00F253B3">
        <w:rPr>
          <w:rFonts w:eastAsia="MS Mincho"/>
          <w:lang w:val="en-US"/>
        </w:rPr>
        <w:t>5</w:t>
      </w:r>
      <w:r w:rsidRPr="00F253B3">
        <w:rPr>
          <w:rFonts w:eastAsia="MS Mincho"/>
          <w:cs/>
          <w:lang w:val="en-US"/>
        </w:rPr>
        <w:t xml:space="preserve"> ล้านบาท ภายใต้เงื่อนไขของสัญญาดังกล่าวกำหนดให้ขยายระยะเวลาสัญญาวงเงินสินเชื่อออกไปจนถึงเดือนกุมภาพันธ์ </w:t>
      </w:r>
      <w:r w:rsidRPr="00F253B3">
        <w:rPr>
          <w:rFonts w:eastAsia="MS Mincho"/>
          <w:lang w:val="en-US"/>
        </w:rPr>
        <w:t>2571</w:t>
      </w:r>
      <w:r w:rsidRPr="00F253B3">
        <w:rPr>
          <w:rFonts w:eastAsia="MS Mincho"/>
          <w:cs/>
          <w:lang w:val="en-US"/>
        </w:rPr>
        <w:t xml:space="preserve"> ณ วันที่ </w:t>
      </w:r>
      <w:r w:rsidRPr="00F253B3">
        <w:rPr>
          <w:rFonts w:eastAsia="MS Mincho"/>
          <w:lang w:val="en-US"/>
        </w:rPr>
        <w:t>3</w:t>
      </w:r>
      <w:r w:rsidR="005B511C" w:rsidRPr="005B511C">
        <w:rPr>
          <w:rFonts w:eastAsia="MS Mincho" w:hint="cs"/>
          <w:lang w:val="en-US"/>
        </w:rPr>
        <w:t>1</w:t>
      </w:r>
      <w:r w:rsidRPr="00F253B3">
        <w:rPr>
          <w:rFonts w:eastAsia="MS Mincho"/>
          <w:cs/>
          <w:lang w:val="en-US"/>
        </w:rPr>
        <w:t xml:space="preserve"> </w:t>
      </w:r>
      <w:r w:rsidR="00860530">
        <w:rPr>
          <w:rFonts w:eastAsia="MS Mincho" w:hint="cs"/>
          <w:cs/>
          <w:lang w:val="en-US"/>
        </w:rPr>
        <w:t>ธันวา</w:t>
      </w:r>
      <w:r w:rsidR="005228AE">
        <w:rPr>
          <w:rFonts w:eastAsia="MS Mincho" w:hint="cs"/>
          <w:cs/>
          <w:lang w:val="en-US"/>
        </w:rPr>
        <w:t>คม</w:t>
      </w:r>
      <w:r w:rsidRPr="00F253B3">
        <w:rPr>
          <w:rFonts w:eastAsia="MS Mincho"/>
          <w:cs/>
          <w:lang w:val="en-US"/>
        </w:rPr>
        <w:t xml:space="preserve"> </w:t>
      </w:r>
      <w:r w:rsidRPr="00F253B3">
        <w:rPr>
          <w:rFonts w:eastAsia="MS Mincho"/>
          <w:lang w:val="en-US"/>
        </w:rPr>
        <w:t>256</w:t>
      </w:r>
      <w:r w:rsidR="005B511C" w:rsidRPr="005B511C">
        <w:rPr>
          <w:rFonts w:eastAsia="MS Mincho" w:hint="cs"/>
          <w:lang w:val="en-US"/>
        </w:rPr>
        <w:t>8</w:t>
      </w:r>
      <w:r w:rsidRPr="00F253B3">
        <w:rPr>
          <w:rFonts w:eastAsia="MS Mincho"/>
          <w:cs/>
          <w:lang w:val="en-US"/>
        </w:rPr>
        <w:t xml:space="preserve"> บริษัทจัดประเภทเงินกู้ยืมดังกล่าวเป็นเงินกู้ยืมระยะยาวจากสถาบันการเงินในงบฐานะการเงินรวมและงบฐานะการเงินเฉพาะกิจการ จากเดิมที่แสดงไว้เป็นหนี้สินหมุนเวียนในงบฐานะการเงินรวมและงบฐานะการเงินเฉพาะกิจการ ณ วันที่ </w:t>
      </w:r>
      <w:r w:rsidRPr="00F253B3">
        <w:rPr>
          <w:rFonts w:eastAsia="MS Mincho"/>
          <w:lang w:val="en-US"/>
        </w:rPr>
        <w:t>31</w:t>
      </w:r>
      <w:r w:rsidRPr="00F253B3">
        <w:rPr>
          <w:rFonts w:eastAsia="MS Mincho"/>
          <w:cs/>
          <w:lang w:val="en-US"/>
        </w:rPr>
        <w:t xml:space="preserve"> ธันวาคม </w:t>
      </w:r>
      <w:r w:rsidRPr="00F253B3">
        <w:rPr>
          <w:rFonts w:eastAsia="MS Mincho"/>
          <w:lang w:val="en-US"/>
        </w:rPr>
        <w:t>2567</w:t>
      </w:r>
    </w:p>
    <w:p w14:paraId="53204EEA" w14:textId="77777777" w:rsidR="004D5574" w:rsidRDefault="004D5574" w:rsidP="00E22D1A">
      <w:pPr>
        <w:pStyle w:val="BodyText2"/>
        <w:rPr>
          <w:spacing w:val="-6"/>
          <w:lang w:val="en-US"/>
        </w:rPr>
      </w:pPr>
    </w:p>
    <w:p w14:paraId="5959AE3E" w14:textId="77777777" w:rsidR="00646FBA" w:rsidRPr="00F253B3" w:rsidRDefault="00646FBA" w:rsidP="00E22D1A">
      <w:pPr>
        <w:pStyle w:val="BodyText2"/>
        <w:rPr>
          <w:spacing w:val="-6"/>
          <w:lang w:val="en-US"/>
        </w:rPr>
      </w:pPr>
    </w:p>
    <w:p w14:paraId="6928B605" w14:textId="77777777" w:rsidR="00A50121" w:rsidRDefault="00A50121" w:rsidP="00A50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val="en-GB" w:eastAsia="en-GB"/>
        </w:rPr>
      </w:pPr>
      <w:r w:rsidRPr="00F253B3">
        <w:rPr>
          <w:rFonts w:ascii="Angsana New" w:hAnsi="Angsana New"/>
          <w:i/>
          <w:iCs/>
          <w:sz w:val="30"/>
          <w:szCs w:val="30"/>
          <w:lang w:val="en-GB" w:eastAsia="en-GB"/>
        </w:rPr>
        <w:lastRenderedPageBreak/>
        <w:t>16.</w:t>
      </w:r>
      <w:r>
        <w:rPr>
          <w:rFonts w:ascii="Angsana New" w:hAnsi="Angsana New"/>
          <w:i/>
          <w:iCs/>
          <w:sz w:val="30"/>
          <w:szCs w:val="30"/>
          <w:lang w:val="en-GB" w:eastAsia="en-GB"/>
        </w:rPr>
        <w:t>5</w:t>
      </w:r>
      <w:r w:rsidRPr="00F253B3">
        <w:rPr>
          <w:rFonts w:ascii="Angsana New" w:hAnsi="Angsana New"/>
          <w:i/>
          <w:iCs/>
          <w:sz w:val="30"/>
          <w:szCs w:val="30"/>
          <w:lang w:val="en-GB" w:eastAsia="en-GB"/>
        </w:rPr>
        <w:t xml:space="preserve">) </w:t>
      </w:r>
      <w:r w:rsidRPr="00D71DF4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การผิดนัดชำระหนี้เงินกู้ยืมระยะสั้นจากสถาบันการเงิน</w:t>
      </w:r>
    </w:p>
    <w:p w14:paraId="59DBBCE6" w14:textId="77777777" w:rsidR="00A50121" w:rsidRDefault="00A50121" w:rsidP="00A50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val="en-GB" w:eastAsia="en-GB"/>
        </w:rPr>
      </w:pPr>
    </w:p>
    <w:p w14:paraId="63F2E66D" w14:textId="77777777" w:rsidR="008B6EDC" w:rsidRDefault="008B6EDC" w:rsidP="008B6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="Angsana New" w:eastAsia="MS Mincho" w:hAnsi="Angsana New"/>
          <w:sz w:val="30"/>
          <w:szCs w:val="30"/>
        </w:rPr>
      </w:pPr>
      <w:r w:rsidRPr="00474B32">
        <w:rPr>
          <w:rFonts w:ascii="Angsana New" w:eastAsia="MS Mincho" w:hAnsi="Angsana New"/>
          <w:sz w:val="30"/>
          <w:szCs w:val="30"/>
          <w:cs/>
        </w:rPr>
        <w:t xml:space="preserve">บริษัทมีเงินกู้ยืมระยะสั้นกับสถาบันการเงินแห่งหนึ่งซึ่งมียอดคงเหลือจำนวน </w:t>
      </w:r>
      <w:r w:rsidRPr="00474B32">
        <w:rPr>
          <w:rFonts w:ascii="Angsana New" w:eastAsia="MS Mincho" w:hAnsi="Angsana New"/>
          <w:sz w:val="30"/>
          <w:szCs w:val="30"/>
        </w:rPr>
        <w:t xml:space="preserve">75.3 </w:t>
      </w:r>
      <w:r w:rsidRPr="00474B32">
        <w:rPr>
          <w:rFonts w:ascii="Angsana New" w:eastAsia="MS Mincho" w:hAnsi="Angsana New"/>
          <w:sz w:val="30"/>
          <w:szCs w:val="30"/>
          <w:cs/>
        </w:rPr>
        <w:t>ล้านบาท ณ วันที่</w:t>
      </w:r>
      <w:r>
        <w:rPr>
          <w:rFonts w:ascii="Angsana New" w:eastAsia="MS Mincho" w:hAnsi="Angsana New"/>
          <w:sz w:val="30"/>
          <w:szCs w:val="30"/>
        </w:rPr>
        <w:t xml:space="preserve">                </w:t>
      </w:r>
      <w:r w:rsidRPr="00474B32">
        <w:rPr>
          <w:rFonts w:ascii="Angsana New" w:eastAsia="MS Mincho" w:hAnsi="Angsana New"/>
          <w:sz w:val="30"/>
          <w:szCs w:val="30"/>
        </w:rPr>
        <w:t xml:space="preserve">31 </w:t>
      </w:r>
      <w:r w:rsidRPr="00474B32">
        <w:rPr>
          <w:rFonts w:ascii="Angsana New" w:eastAsia="MS Mincho" w:hAnsi="Angsana New"/>
          <w:sz w:val="30"/>
          <w:szCs w:val="30"/>
          <w:cs/>
        </w:rPr>
        <w:t>ธันวาคม</w:t>
      </w:r>
      <w:r>
        <w:rPr>
          <w:rFonts w:ascii="Angsana New" w:eastAsia="MS Mincho" w:hAnsi="Angsana New"/>
          <w:sz w:val="30"/>
          <w:szCs w:val="30"/>
        </w:rPr>
        <w:t xml:space="preserve"> </w:t>
      </w:r>
      <w:r w:rsidRPr="00474B32">
        <w:rPr>
          <w:rFonts w:ascii="Angsana New" w:eastAsia="MS Mincho" w:hAnsi="Angsana New"/>
          <w:sz w:val="30"/>
          <w:szCs w:val="30"/>
        </w:rPr>
        <w:t xml:space="preserve">2568 </w:t>
      </w:r>
      <w:r w:rsidRPr="00474B32">
        <w:rPr>
          <w:rFonts w:ascii="Angsana New" w:eastAsia="MS Mincho" w:hAnsi="Angsana New"/>
          <w:sz w:val="30"/>
          <w:szCs w:val="30"/>
          <w:cs/>
        </w:rPr>
        <w:t>บริษัทไม่สามารถชำระเงินกู้ยืมและดอกเบี้ยที่ครบกำหนดตั้งแต่เดือนมิถุนายน</w:t>
      </w:r>
      <w:r>
        <w:rPr>
          <w:rFonts w:ascii="Angsana New" w:eastAsia="MS Mincho" w:hAnsi="Angsana New"/>
          <w:sz w:val="30"/>
          <w:szCs w:val="30"/>
        </w:rPr>
        <w:t xml:space="preserve"> </w:t>
      </w:r>
      <w:r w:rsidRPr="00474B32">
        <w:rPr>
          <w:rFonts w:ascii="Angsana New" w:eastAsia="MS Mincho" w:hAnsi="Angsana New"/>
          <w:sz w:val="30"/>
          <w:szCs w:val="30"/>
        </w:rPr>
        <w:t xml:space="preserve">2567 </w:t>
      </w:r>
      <w:r w:rsidRPr="00474B32">
        <w:rPr>
          <w:rFonts w:ascii="Angsana New" w:eastAsia="MS Mincho" w:hAnsi="Angsana New"/>
          <w:sz w:val="30"/>
          <w:szCs w:val="30"/>
          <w:cs/>
        </w:rPr>
        <w:t>บริษัทอยู่ในระหว่างการเจรจาเพื่อขออนุมัติแผนการชำระหนี้จากสถาบันการเงิน</w:t>
      </w:r>
    </w:p>
    <w:p w14:paraId="0F87BC21" w14:textId="77777777" w:rsidR="00A50121" w:rsidRPr="00474B32" w:rsidRDefault="00A50121" w:rsidP="008B6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</w:p>
    <w:p w14:paraId="65490013" w14:textId="77777777" w:rsidR="00A50121" w:rsidRPr="00F253B3" w:rsidRDefault="00A50121" w:rsidP="00A50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val="en-GB" w:eastAsia="en-GB"/>
        </w:rPr>
      </w:pPr>
      <w:r w:rsidRPr="00F253B3">
        <w:rPr>
          <w:rFonts w:ascii="Angsana New" w:hAnsi="Angsana New"/>
          <w:i/>
          <w:iCs/>
          <w:sz w:val="30"/>
          <w:szCs w:val="30"/>
          <w:lang w:val="en-GB" w:eastAsia="en-GB"/>
        </w:rPr>
        <w:t>16.</w:t>
      </w:r>
      <w:r>
        <w:rPr>
          <w:rFonts w:ascii="Angsana New" w:hAnsi="Angsana New"/>
          <w:i/>
          <w:iCs/>
          <w:sz w:val="30"/>
          <w:szCs w:val="30"/>
          <w:lang w:val="en-GB" w:eastAsia="en-GB"/>
        </w:rPr>
        <w:t>6</w:t>
      </w:r>
      <w:r w:rsidRPr="00F253B3">
        <w:rPr>
          <w:rFonts w:ascii="Angsana New" w:hAnsi="Angsana New"/>
          <w:i/>
          <w:iCs/>
          <w:sz w:val="30"/>
          <w:szCs w:val="30"/>
          <w:lang w:val="en-GB" w:eastAsia="en-GB"/>
        </w:rPr>
        <w:t xml:space="preserve">) </w:t>
      </w:r>
      <w:r w:rsidRPr="00F253B3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การผิดนัดชำระหนี้เงินกู้ยืม</w:t>
      </w:r>
      <w:r w:rsidRPr="00F253B3">
        <w:rPr>
          <w:rFonts w:ascii="Angsana New" w:hAnsi="Angsana New" w:hint="cs"/>
          <w:i/>
          <w:iCs/>
          <w:sz w:val="30"/>
          <w:szCs w:val="30"/>
          <w:cs/>
          <w:lang w:val="en-GB" w:eastAsia="en-GB"/>
        </w:rPr>
        <w:t>ระยะยาว</w:t>
      </w:r>
      <w:r w:rsidRPr="00F253B3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>จากสถาบันการเงิน</w:t>
      </w:r>
    </w:p>
    <w:p w14:paraId="3C94BAAF" w14:textId="77777777" w:rsidR="00A50121" w:rsidRPr="00F253B3" w:rsidRDefault="00A50121" w:rsidP="00A50121">
      <w:pPr>
        <w:pStyle w:val="BodyText2"/>
        <w:ind w:left="540"/>
        <w:rPr>
          <w:i/>
          <w:iCs/>
          <w:spacing w:val="-6"/>
          <w:lang w:val="en-US"/>
        </w:rPr>
      </w:pPr>
    </w:p>
    <w:p w14:paraId="7327F694" w14:textId="77777777" w:rsidR="00B03099" w:rsidRDefault="00B03099" w:rsidP="00B03099">
      <w:pPr>
        <w:pStyle w:val="BodyText2"/>
        <w:ind w:left="990"/>
        <w:rPr>
          <w:rFonts w:eastAsia="MS Mincho"/>
          <w:lang w:val="en-US"/>
        </w:rPr>
      </w:pPr>
      <w:r w:rsidRPr="00F253B3">
        <w:rPr>
          <w:rFonts w:eastAsia="MS Mincho"/>
          <w:cs/>
          <w:lang w:val="en-US"/>
        </w:rPr>
        <w:t xml:space="preserve">เมื่อวันที่ </w:t>
      </w:r>
      <w:r w:rsidRPr="00F253B3">
        <w:rPr>
          <w:rFonts w:eastAsia="MS Mincho"/>
          <w:lang w:val="en-US"/>
        </w:rPr>
        <w:t>30</w:t>
      </w:r>
      <w:r w:rsidRPr="00F253B3">
        <w:rPr>
          <w:rFonts w:eastAsia="MS Mincho"/>
          <w:cs/>
          <w:lang w:val="en-US"/>
        </w:rPr>
        <w:t xml:space="preserve"> กันยายน </w:t>
      </w:r>
      <w:r w:rsidRPr="00F253B3">
        <w:rPr>
          <w:rFonts w:eastAsia="MS Mincho"/>
          <w:lang w:val="en-US"/>
        </w:rPr>
        <w:t>2568</w:t>
      </w:r>
      <w:r w:rsidRPr="00F253B3">
        <w:rPr>
          <w:rFonts w:eastAsia="MS Mincho"/>
          <w:cs/>
          <w:lang w:val="en-US"/>
        </w:rPr>
        <w:t xml:space="preserve"> บริษัทได้รับการอนุมัติการขยายระยะเวลาของสัญญาวงเงินสินเชื่อวงเงินทุนระยะยาว </w:t>
      </w:r>
      <w:r w:rsidRPr="00F253B3">
        <w:rPr>
          <w:rFonts w:eastAsia="MS Mincho"/>
          <w:lang w:val="en-US"/>
        </w:rPr>
        <w:t>2</w:t>
      </w:r>
      <w:r w:rsidRPr="00F253B3">
        <w:rPr>
          <w:rFonts w:eastAsia="MS Mincho"/>
          <w:cs/>
          <w:lang w:val="en-US"/>
        </w:rPr>
        <w:t xml:space="preserve"> ฉบับ จากสถาบันการเงินแห่งหนึ่งโดยบริษัทได้ลงนามในบันทึกแนบท้ายสัญญาวงเงินสินเชื่อวงเงินทุนระยะยาวกับสถาบันการเงินดังกล่าวซึ่งกำหนดให้ขยายระยะเวลาสัญญาสินเชื่อวงเงินออกไปอีก </w:t>
      </w:r>
      <w:r w:rsidRPr="00F253B3">
        <w:rPr>
          <w:rFonts w:eastAsia="MS Mincho"/>
          <w:lang w:val="en-US"/>
        </w:rPr>
        <w:t>9</w:t>
      </w:r>
      <w:r w:rsidRPr="00F253B3">
        <w:rPr>
          <w:rFonts w:eastAsia="MS Mincho"/>
          <w:cs/>
          <w:lang w:val="en-US"/>
        </w:rPr>
        <w:t xml:space="preserve"> ปี โดยครบกำหนดสัญญาในเดือนกรกฎาคม </w:t>
      </w:r>
      <w:r w:rsidRPr="00F253B3">
        <w:rPr>
          <w:rFonts w:eastAsia="MS Mincho"/>
          <w:lang w:val="en-US"/>
        </w:rPr>
        <w:t>2577</w:t>
      </w:r>
      <w:r w:rsidRPr="00F253B3">
        <w:rPr>
          <w:rFonts w:eastAsia="MS Mincho"/>
          <w:cs/>
          <w:lang w:val="en-US"/>
        </w:rPr>
        <w:t xml:space="preserve"> บริษัทมีข้อกำหนดในการชำระดอกเบี้ยเป็นรายเดือน และเริ่มชำระคืนเงินต้นในเดือนตุลาคม </w:t>
      </w:r>
      <w:r w:rsidRPr="00F253B3">
        <w:rPr>
          <w:rFonts w:eastAsia="MS Mincho"/>
          <w:lang w:val="en-US"/>
        </w:rPr>
        <w:t>2573</w:t>
      </w:r>
      <w:r w:rsidRPr="00F253B3">
        <w:rPr>
          <w:rFonts w:eastAsia="MS Mincho"/>
          <w:cs/>
          <w:lang w:val="en-US"/>
        </w:rPr>
        <w:t xml:space="preserve"> และบริษัทมีภาระผูกพันที่จะต้องปฏิบัติตามเงื่อนไขและข้อกำหนดที่กำหนดในสัญญากู้ยืม เช่น การดำรงอัตราส่วนหนี้สินต่อส่วนของผู้ถือหุ้น สัดส่วนการถือหุ้นในบริษัทของผู้ถือหุ้นที่กำหนด การห้ามจำหน่ายจ่ายโอน หรือก่อภาระผูกพันในกลุ่มธุรกิจหลักตามที่กำหนดในสัญญา โดยไม่ได้รับความยินยอมเป็นลายลักษณ์อักษร</w:t>
      </w:r>
      <w:r w:rsidRPr="00F253B3">
        <w:rPr>
          <w:rFonts w:eastAsia="MS Mincho"/>
          <w:lang w:val="en-US"/>
        </w:rPr>
        <w:t xml:space="preserve"> </w:t>
      </w:r>
    </w:p>
    <w:p w14:paraId="69750276" w14:textId="77777777" w:rsidR="00A50121" w:rsidRDefault="00A50121" w:rsidP="00A50121">
      <w:pPr>
        <w:pStyle w:val="BodyText2"/>
        <w:rPr>
          <w:rFonts w:eastAsia="MS Mincho"/>
          <w:lang w:val="en-US"/>
        </w:rPr>
      </w:pPr>
    </w:p>
    <w:p w14:paraId="7A1D7C9B" w14:textId="35511596" w:rsidR="003F0461" w:rsidRPr="00F253B3" w:rsidRDefault="003F0461" w:rsidP="003F0461">
      <w:pPr>
        <w:pStyle w:val="BodyText2"/>
        <w:ind w:left="990"/>
        <w:rPr>
          <w:rFonts w:eastAsia="MS Mincho"/>
          <w:lang w:val="en-US"/>
        </w:rPr>
      </w:pPr>
      <w:r w:rsidRPr="00F253B3">
        <w:rPr>
          <w:rFonts w:eastAsia="MS Mincho"/>
          <w:cs/>
          <w:lang w:val="en-US"/>
        </w:rPr>
        <w:t xml:space="preserve">ทั้งนี้ ณ วันที่ </w:t>
      </w:r>
      <w:r w:rsidRPr="00F253B3">
        <w:rPr>
          <w:rFonts w:eastAsia="MS Mincho"/>
          <w:lang w:val="en-US"/>
        </w:rPr>
        <w:t>3</w:t>
      </w:r>
      <w:r>
        <w:rPr>
          <w:rFonts w:eastAsia="MS Mincho"/>
          <w:lang w:val="en-US"/>
        </w:rPr>
        <w:t>1</w:t>
      </w:r>
      <w:r>
        <w:rPr>
          <w:rFonts w:eastAsia="MS Mincho" w:hint="cs"/>
          <w:cs/>
          <w:lang w:val="en-US"/>
        </w:rPr>
        <w:t xml:space="preserve"> ธันวาคม</w:t>
      </w:r>
      <w:r w:rsidRPr="00F253B3">
        <w:rPr>
          <w:rFonts w:eastAsia="MS Mincho"/>
          <w:cs/>
          <w:lang w:val="en-US"/>
        </w:rPr>
        <w:t xml:space="preserve"> </w:t>
      </w:r>
      <w:r w:rsidRPr="00F253B3">
        <w:rPr>
          <w:rFonts w:eastAsia="MS Mincho"/>
          <w:lang w:val="en-US"/>
        </w:rPr>
        <w:t>2568</w:t>
      </w:r>
      <w:r w:rsidRPr="00F253B3">
        <w:rPr>
          <w:rFonts w:eastAsia="MS Mincho"/>
          <w:cs/>
          <w:lang w:val="en-US"/>
        </w:rPr>
        <w:t xml:space="preserve"> บริษัทไม่สามารถปฏิบัติตามเงื่อนไขดังกล่าวได้</w:t>
      </w:r>
      <w:r>
        <w:rPr>
          <w:rFonts w:eastAsia="MS Mincho" w:hint="cs"/>
          <w:cs/>
          <w:lang w:val="en-US"/>
        </w:rPr>
        <w:t xml:space="preserve"> โดยส่งผลให้สถาบันการเงินดังกล่าวมีสิทธิเรียกให้ชำระเงินกู้ยืมทั้งหมดคืนในทันที</w:t>
      </w:r>
      <w:r>
        <w:rPr>
          <w:rFonts w:eastAsia="MS Mincho"/>
          <w:lang w:val="en-US"/>
        </w:rPr>
        <w:t xml:space="preserve"> </w:t>
      </w:r>
      <w:r>
        <w:rPr>
          <w:rFonts w:eastAsia="MS Mincho" w:hint="cs"/>
          <w:cs/>
          <w:lang w:val="en-US"/>
        </w:rPr>
        <w:t xml:space="preserve">บริษัทจัดประเภทเงินกู้ยืมดังกล่าวในหนี้สินหมุนเวียนในงบการเงินรวมและงบการเงินเฉพาะกิจการ ณ วันที่ </w:t>
      </w:r>
      <w:r>
        <w:rPr>
          <w:rFonts w:eastAsia="MS Mincho"/>
          <w:lang w:val="en-US"/>
        </w:rPr>
        <w:t xml:space="preserve">31 </w:t>
      </w:r>
      <w:r>
        <w:rPr>
          <w:rFonts w:eastAsia="MS Mincho" w:hint="cs"/>
          <w:cs/>
          <w:lang w:val="en-US"/>
        </w:rPr>
        <w:t xml:space="preserve">ธันวาคม </w:t>
      </w:r>
      <w:r w:rsidR="00D62402" w:rsidRPr="00D62402">
        <w:rPr>
          <w:rFonts w:eastAsia="MS Mincho" w:hint="cs"/>
          <w:lang w:val="en-US"/>
        </w:rPr>
        <w:t>2568</w:t>
      </w:r>
      <w:r>
        <w:rPr>
          <w:rFonts w:eastAsia="MS Mincho" w:hint="cs"/>
          <w:cs/>
          <w:lang w:val="en-US"/>
        </w:rPr>
        <w:t xml:space="preserve"> เนื่องจากบริษัทไม่มีสิทธิอันปราศจากเงื่อนไขที่จะเลื่อนการชำระหนี้ออกไปเป็นระยะเวลาอย่างน้อย </w:t>
      </w:r>
      <w:r>
        <w:rPr>
          <w:rFonts w:eastAsia="MS Mincho"/>
          <w:lang w:val="en-US"/>
        </w:rPr>
        <w:t>12</w:t>
      </w:r>
      <w:r>
        <w:rPr>
          <w:rFonts w:eastAsia="MS Mincho" w:hint="cs"/>
          <w:cs/>
          <w:lang w:val="en-US"/>
        </w:rPr>
        <w:t xml:space="preserve"> เดือน นับจากวันที่ </w:t>
      </w:r>
      <w:r>
        <w:rPr>
          <w:rFonts w:eastAsia="MS Mincho"/>
          <w:lang w:val="en-US"/>
        </w:rPr>
        <w:t>31</w:t>
      </w:r>
      <w:r>
        <w:rPr>
          <w:rFonts w:eastAsia="MS Mincho" w:hint="cs"/>
          <w:cs/>
          <w:lang w:val="en-US"/>
        </w:rPr>
        <w:t xml:space="preserve"> ธันวาคม </w:t>
      </w:r>
      <w:r>
        <w:rPr>
          <w:rFonts w:eastAsia="MS Mincho"/>
          <w:lang w:val="en-US"/>
        </w:rPr>
        <w:t>2568</w:t>
      </w:r>
    </w:p>
    <w:p w14:paraId="249047A3" w14:textId="77777777" w:rsidR="00A50121" w:rsidRDefault="00A50121" w:rsidP="00D23B42">
      <w:pPr>
        <w:pStyle w:val="BodyText2"/>
        <w:ind w:left="990"/>
        <w:rPr>
          <w:rFonts w:eastAsia="MS Mincho"/>
          <w:lang w:val="en-US"/>
        </w:rPr>
      </w:pPr>
    </w:p>
    <w:p w14:paraId="3075102D" w14:textId="38D5E6AD" w:rsidR="00A50121" w:rsidRDefault="00E962FB" w:rsidP="00E962FB">
      <w:pPr>
        <w:pStyle w:val="BodyText2"/>
        <w:ind w:left="990"/>
        <w:rPr>
          <w:rFonts w:eastAsia="MS Mincho"/>
          <w:lang w:val="en-US"/>
        </w:rPr>
      </w:pPr>
      <w:r>
        <w:rPr>
          <w:rFonts w:eastAsia="MS Mincho" w:hint="cs"/>
          <w:cs/>
          <w:lang w:val="en-US"/>
        </w:rPr>
        <w:t xml:space="preserve">ต่อมาเมื่อ วันที่ </w:t>
      </w:r>
      <w:r>
        <w:rPr>
          <w:rFonts w:eastAsia="MS Mincho"/>
          <w:lang w:val="en-US"/>
        </w:rPr>
        <w:t xml:space="preserve">11 </w:t>
      </w:r>
      <w:r>
        <w:rPr>
          <w:rFonts w:eastAsia="MS Mincho" w:hint="cs"/>
          <w:cs/>
          <w:lang w:val="en-US"/>
        </w:rPr>
        <w:t xml:space="preserve">กุมภาพันธ์ </w:t>
      </w:r>
      <w:r>
        <w:rPr>
          <w:rFonts w:eastAsia="MS Mincho"/>
          <w:lang w:val="en-US"/>
        </w:rPr>
        <w:t xml:space="preserve">2569 </w:t>
      </w:r>
      <w:r w:rsidRPr="00F253B3">
        <w:rPr>
          <w:rFonts w:eastAsia="MS Mincho"/>
          <w:cs/>
          <w:lang w:val="en-US"/>
        </w:rPr>
        <w:t>บริษัทได้รับหนังสือจากสถาบันการเงินในการผ่อนผันเหตุแห่งการปฏิบัติผิดเงื่อนไขสัญญานี้ไม่ถือเป็นการผิดนัดชำระหนี้</w:t>
      </w:r>
      <w:r>
        <w:rPr>
          <w:rFonts w:eastAsia="MS Mincho" w:hint="cs"/>
          <w:cs/>
          <w:lang w:val="en-US"/>
        </w:rPr>
        <w:t xml:space="preserve">และธนาคารจะไม่เรียกชำระคืนเงินทันที ตราบเท่าที่บริษัทสามารถชำระเงินต้นและดอกเบี้ยตามจำนวนที่กำหนดในบันทึกแนบท้ายสัญญาสินเชื่อวงเงิน </w:t>
      </w:r>
      <w:r w:rsidRPr="00F253B3">
        <w:rPr>
          <w:rFonts w:eastAsia="MS Mincho"/>
          <w:cs/>
          <w:lang w:val="en-US"/>
        </w:rPr>
        <w:t>โดยการที่</w:t>
      </w:r>
      <w:r w:rsidR="008F1CF6">
        <w:rPr>
          <w:rFonts w:eastAsia="MS Mincho"/>
          <w:lang w:val="en-US"/>
        </w:rPr>
        <w:t xml:space="preserve">  </w:t>
      </w:r>
      <w:r w:rsidRPr="00F253B3">
        <w:rPr>
          <w:rFonts w:eastAsia="MS Mincho"/>
          <w:cs/>
          <w:lang w:val="en-US"/>
        </w:rPr>
        <w:t xml:space="preserve">สถาบันการเงินผ่อนผันเหตุผิดเงื่อนไขในสัญญาให้บริษัทเป็นการอนุโลมเฉพาะในครั้งนี้และไม่ถือเป็นการยกเว้นสิทธิของสถาบันการเงินตามสัญญาสินเชื่อ </w:t>
      </w:r>
    </w:p>
    <w:p w14:paraId="589AD77C" w14:textId="77777777" w:rsidR="000F74C6" w:rsidRDefault="000F74C6" w:rsidP="00264897">
      <w:pPr>
        <w:pStyle w:val="BodyText2"/>
        <w:rPr>
          <w:rFonts w:eastAsia="MS Mincho"/>
          <w:lang w:val="en-US"/>
        </w:rPr>
      </w:pPr>
    </w:p>
    <w:p w14:paraId="3653E46D" w14:textId="77777777" w:rsidR="00264897" w:rsidRDefault="00264897" w:rsidP="00264897">
      <w:pPr>
        <w:pStyle w:val="BodyText2"/>
        <w:rPr>
          <w:rFonts w:eastAsia="MS Mincho"/>
          <w:lang w:val="en-US"/>
        </w:rPr>
      </w:pPr>
    </w:p>
    <w:p w14:paraId="70B66ADA" w14:textId="77777777" w:rsidR="00264897" w:rsidRPr="00F253B3" w:rsidRDefault="00264897" w:rsidP="00264897">
      <w:pPr>
        <w:pStyle w:val="BodyText2"/>
        <w:rPr>
          <w:spacing w:val="-6"/>
          <w:lang w:val="en-US"/>
        </w:rPr>
      </w:pPr>
    </w:p>
    <w:p w14:paraId="139FE362" w14:textId="522503E9" w:rsidR="000F74C6" w:rsidRPr="00F253B3" w:rsidRDefault="000F74C6" w:rsidP="000F5E6D">
      <w:pPr>
        <w:pStyle w:val="BodyText2"/>
        <w:ind w:left="540"/>
        <w:rPr>
          <w:i/>
          <w:iCs/>
          <w:cs/>
          <w:lang w:val="en-GB" w:eastAsia="en-GB"/>
        </w:rPr>
      </w:pPr>
      <w:r w:rsidRPr="00F253B3">
        <w:rPr>
          <w:i/>
          <w:iCs/>
          <w:lang w:val="en-GB" w:eastAsia="en-GB"/>
        </w:rPr>
        <w:lastRenderedPageBreak/>
        <w:t>16.</w:t>
      </w:r>
      <w:r w:rsidR="00474B32">
        <w:rPr>
          <w:i/>
          <w:iCs/>
          <w:lang w:val="en-GB" w:eastAsia="en-GB"/>
        </w:rPr>
        <w:t>7</w:t>
      </w:r>
      <w:r w:rsidRPr="00F253B3">
        <w:rPr>
          <w:i/>
          <w:iCs/>
          <w:cs/>
          <w:lang w:val="en-GB" w:eastAsia="en-GB"/>
        </w:rPr>
        <w:t xml:space="preserve">) </w:t>
      </w:r>
      <w:r w:rsidRPr="00F253B3">
        <w:rPr>
          <w:rFonts w:hint="cs"/>
          <w:i/>
          <w:iCs/>
          <w:cs/>
          <w:lang w:val="en-GB" w:eastAsia="en-GB"/>
        </w:rPr>
        <w:t>วงเงินสินเชื่อที่ยังไม่ได้เบิกใช้</w:t>
      </w:r>
    </w:p>
    <w:p w14:paraId="275C7732" w14:textId="77777777" w:rsidR="003F41AC" w:rsidRDefault="003F41AC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65AC9A67" w14:textId="061577C9" w:rsidR="00F61EB1" w:rsidRPr="003F6130" w:rsidRDefault="00F61EB1" w:rsidP="00CA2D8C">
      <w:pPr>
        <w:pStyle w:val="BodyText2"/>
        <w:ind w:left="990"/>
        <w:rPr>
          <w:rFonts w:eastAsia="MS Mincho"/>
          <w:lang w:val="en-US"/>
        </w:rPr>
      </w:pPr>
      <w:r w:rsidRPr="00F01F7B">
        <w:rPr>
          <w:rFonts w:eastAsia="MS Mincho"/>
          <w:cs/>
          <w:lang w:val="en-US"/>
        </w:rPr>
        <w:t xml:space="preserve">ณ วันที่ </w:t>
      </w:r>
      <w:r w:rsidR="00A301CB" w:rsidRPr="00F01F7B">
        <w:rPr>
          <w:rFonts w:eastAsia="MS Mincho"/>
          <w:lang w:val="en-US"/>
        </w:rPr>
        <w:t>31</w:t>
      </w:r>
      <w:r w:rsidR="005171F9" w:rsidRPr="00F01F7B">
        <w:rPr>
          <w:rFonts w:eastAsia="MS Mincho"/>
          <w:cs/>
          <w:lang w:val="en-US"/>
        </w:rPr>
        <w:t xml:space="preserve"> </w:t>
      </w:r>
      <w:r w:rsidR="005171F9" w:rsidRPr="00F01F7B">
        <w:rPr>
          <w:rFonts w:eastAsia="MS Mincho" w:hint="cs"/>
          <w:cs/>
          <w:lang w:val="en-US"/>
        </w:rPr>
        <w:t>ธันวาคม</w:t>
      </w:r>
      <w:r w:rsidRPr="00F01F7B">
        <w:rPr>
          <w:rFonts w:eastAsia="MS Mincho"/>
          <w:cs/>
          <w:lang w:val="en-US"/>
        </w:rPr>
        <w:t xml:space="preserve"> </w:t>
      </w:r>
      <w:r w:rsidR="00A301CB" w:rsidRPr="00F01F7B">
        <w:rPr>
          <w:rFonts w:eastAsia="MS Mincho"/>
          <w:lang w:val="en-US"/>
        </w:rPr>
        <w:t>256</w:t>
      </w:r>
      <w:r w:rsidR="006D2653" w:rsidRPr="00F01F7B">
        <w:rPr>
          <w:rFonts w:eastAsia="MS Mincho"/>
          <w:lang w:val="en-US"/>
        </w:rPr>
        <w:t>8</w:t>
      </w:r>
      <w:r w:rsidRPr="00F01F7B">
        <w:rPr>
          <w:rFonts w:eastAsia="MS Mincho"/>
          <w:lang w:val="en-US"/>
        </w:rPr>
        <w:t xml:space="preserve"> </w:t>
      </w:r>
      <w:r w:rsidRPr="00F01F7B">
        <w:rPr>
          <w:rFonts w:eastAsia="MS Mincho"/>
          <w:cs/>
          <w:lang w:val="en-US"/>
        </w:rPr>
        <w:t>กลุ่มบริษัทและบริษัทมีวงเงินสินเชื่อซึ่งยัง</w:t>
      </w:r>
      <w:r w:rsidR="000F74C6" w:rsidRPr="00F01F7B">
        <w:rPr>
          <w:rFonts w:eastAsia="MS Mincho" w:hint="cs"/>
          <w:cs/>
          <w:lang w:val="en-US"/>
        </w:rPr>
        <w:t>ไม่</w:t>
      </w:r>
      <w:r w:rsidRPr="00F01F7B">
        <w:rPr>
          <w:rFonts w:eastAsia="MS Mincho"/>
          <w:cs/>
          <w:lang w:val="en-US"/>
        </w:rPr>
        <w:t>ได้เบิกใช้เป็นจำนวนเงินรวม</w:t>
      </w:r>
      <w:r w:rsidRPr="00F01F7B">
        <w:rPr>
          <w:rFonts w:eastAsia="MS Mincho"/>
          <w:lang w:val="en-US"/>
        </w:rPr>
        <w:t xml:space="preserve"> </w:t>
      </w:r>
      <w:r w:rsidR="00F01F7B" w:rsidRPr="00F01F7B">
        <w:rPr>
          <w:rFonts w:eastAsia="MS Mincho"/>
          <w:lang w:val="en-US"/>
        </w:rPr>
        <w:t>16.</w:t>
      </w:r>
      <w:r w:rsidR="00D62402" w:rsidRPr="00D62402">
        <w:rPr>
          <w:rFonts w:eastAsia="MS Mincho" w:hint="cs"/>
          <w:lang w:val="en-US"/>
        </w:rPr>
        <w:t>8</w:t>
      </w:r>
      <w:r w:rsidRPr="00F01F7B">
        <w:rPr>
          <w:rFonts w:eastAsia="MS Mincho"/>
          <w:lang w:val="en-US"/>
        </w:rPr>
        <w:t xml:space="preserve"> </w:t>
      </w:r>
      <w:r w:rsidRPr="00F01F7B">
        <w:rPr>
          <w:rFonts w:eastAsia="MS Mincho"/>
          <w:cs/>
          <w:lang w:val="en-US"/>
        </w:rPr>
        <w:t>ล้านบาท แล</w:t>
      </w:r>
      <w:r w:rsidRPr="00F01F7B">
        <w:rPr>
          <w:rFonts w:eastAsia="MS Mincho" w:hint="cs"/>
          <w:cs/>
          <w:lang w:val="en-US"/>
        </w:rPr>
        <w:t>ะ</w:t>
      </w:r>
      <w:r w:rsidR="00CA2D8C" w:rsidRPr="00F01F7B">
        <w:rPr>
          <w:rFonts w:eastAsia="MS Mincho" w:hint="cs"/>
          <w:cs/>
          <w:lang w:val="en-US"/>
        </w:rPr>
        <w:t xml:space="preserve"> </w:t>
      </w:r>
      <w:r w:rsidR="00F01F7B" w:rsidRPr="00F01F7B">
        <w:rPr>
          <w:rFonts w:eastAsia="MS Mincho"/>
          <w:lang w:val="en-US"/>
        </w:rPr>
        <w:t>2.2</w:t>
      </w:r>
      <w:r w:rsidR="006D2653" w:rsidRPr="00F01F7B">
        <w:rPr>
          <w:rFonts w:eastAsia="MS Mincho"/>
          <w:lang w:val="en-US"/>
        </w:rPr>
        <w:t xml:space="preserve"> </w:t>
      </w:r>
      <w:r w:rsidRPr="00F01F7B">
        <w:rPr>
          <w:rFonts w:eastAsia="MS Mincho"/>
          <w:cs/>
          <w:lang w:val="en-US"/>
        </w:rPr>
        <w:t xml:space="preserve">ล้านบาท ตามลำดับ </w:t>
      </w:r>
      <w:r w:rsidRPr="00267DB5">
        <w:rPr>
          <w:rFonts w:eastAsia="MS Mincho"/>
          <w:i/>
          <w:iCs/>
          <w:lang w:val="en-US"/>
        </w:rPr>
        <w:t>(</w:t>
      </w:r>
      <w:r w:rsidR="00A301CB" w:rsidRPr="00267DB5">
        <w:rPr>
          <w:rFonts w:eastAsia="MS Mincho"/>
          <w:i/>
          <w:iCs/>
          <w:lang w:val="en-US"/>
        </w:rPr>
        <w:t>31</w:t>
      </w:r>
      <w:r w:rsidRPr="00267DB5">
        <w:rPr>
          <w:rFonts w:eastAsia="MS Mincho"/>
          <w:i/>
          <w:iCs/>
          <w:lang w:val="en-US"/>
        </w:rPr>
        <w:t xml:space="preserve"> </w:t>
      </w:r>
      <w:r w:rsidRPr="00267DB5">
        <w:rPr>
          <w:rFonts w:eastAsia="MS Mincho"/>
          <w:i/>
          <w:iCs/>
          <w:cs/>
          <w:lang w:val="en-US"/>
        </w:rPr>
        <w:t xml:space="preserve">ธันวาคม </w:t>
      </w:r>
      <w:r w:rsidR="00A301CB" w:rsidRPr="00267DB5">
        <w:rPr>
          <w:rFonts w:eastAsia="MS Mincho"/>
          <w:i/>
          <w:iCs/>
          <w:lang w:val="en-US"/>
        </w:rPr>
        <w:t>256</w:t>
      </w:r>
      <w:r w:rsidR="006D2653" w:rsidRPr="00267DB5">
        <w:rPr>
          <w:rFonts w:eastAsia="MS Mincho"/>
          <w:i/>
          <w:iCs/>
          <w:lang w:val="en-US"/>
        </w:rPr>
        <w:t>7</w:t>
      </w:r>
      <w:r w:rsidRPr="00267DB5">
        <w:rPr>
          <w:rFonts w:eastAsia="MS Mincho"/>
          <w:i/>
          <w:iCs/>
          <w:lang w:val="en-US"/>
        </w:rPr>
        <w:t xml:space="preserve">: </w:t>
      </w:r>
      <w:r w:rsidR="006D2653" w:rsidRPr="00267DB5">
        <w:rPr>
          <w:rFonts w:eastAsia="MS Mincho"/>
          <w:i/>
          <w:iCs/>
          <w:lang w:val="en-US"/>
        </w:rPr>
        <w:t>16</w:t>
      </w:r>
      <w:r w:rsidRPr="00267DB5">
        <w:rPr>
          <w:rFonts w:eastAsia="MS Mincho"/>
          <w:i/>
          <w:iCs/>
          <w:lang w:val="en-US"/>
        </w:rPr>
        <w:t>.</w:t>
      </w:r>
      <w:r w:rsidR="006D2653" w:rsidRPr="00267DB5">
        <w:rPr>
          <w:rFonts w:eastAsia="MS Mincho"/>
          <w:i/>
          <w:iCs/>
          <w:lang w:val="en-US"/>
        </w:rPr>
        <w:t>3</w:t>
      </w:r>
      <w:r w:rsidRPr="00267DB5">
        <w:rPr>
          <w:rFonts w:eastAsia="MS Mincho"/>
          <w:i/>
          <w:iCs/>
          <w:lang w:val="en-US"/>
        </w:rPr>
        <w:t xml:space="preserve"> </w:t>
      </w:r>
      <w:r w:rsidRPr="00267DB5">
        <w:rPr>
          <w:rFonts w:eastAsia="MS Mincho"/>
          <w:i/>
          <w:iCs/>
          <w:cs/>
          <w:lang w:val="en-US"/>
        </w:rPr>
        <w:t xml:space="preserve">ล้านบาท และ </w:t>
      </w:r>
      <w:r w:rsidR="00A301CB" w:rsidRPr="00267DB5">
        <w:rPr>
          <w:rFonts w:eastAsia="MS Mincho"/>
          <w:i/>
          <w:iCs/>
          <w:lang w:val="en-US"/>
        </w:rPr>
        <w:t>2</w:t>
      </w:r>
      <w:r w:rsidRPr="00267DB5">
        <w:rPr>
          <w:rFonts w:eastAsia="MS Mincho"/>
          <w:i/>
          <w:iCs/>
          <w:lang w:val="en-US"/>
        </w:rPr>
        <w:t>.</w:t>
      </w:r>
      <w:r w:rsidR="006D2653" w:rsidRPr="00267DB5">
        <w:rPr>
          <w:rFonts w:eastAsia="MS Mincho"/>
          <w:i/>
          <w:iCs/>
          <w:lang w:val="en-US"/>
        </w:rPr>
        <w:t>2</w:t>
      </w:r>
      <w:r w:rsidRPr="00267DB5">
        <w:rPr>
          <w:rFonts w:eastAsia="MS Mincho"/>
          <w:i/>
          <w:iCs/>
          <w:cs/>
          <w:lang w:val="en-US"/>
        </w:rPr>
        <w:t xml:space="preserve"> ล้านบาท ตามลำดับ)</w:t>
      </w:r>
      <w:r w:rsidRPr="003F6130">
        <w:rPr>
          <w:rFonts w:eastAsia="MS Mincho"/>
          <w:cs/>
          <w:lang w:val="en-US"/>
        </w:rPr>
        <w:t xml:space="preserve"> </w:t>
      </w:r>
    </w:p>
    <w:p w14:paraId="5812BF9A" w14:textId="77777777" w:rsidR="000F74C6" w:rsidRDefault="000F74C6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4C4ED31D" w14:textId="77777777" w:rsidR="000F74C6" w:rsidRDefault="000F74C6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04C4BCD2" w14:textId="77777777" w:rsidR="000F74C6" w:rsidRDefault="000F74C6" w:rsidP="00E4353C">
      <w:pPr>
        <w:pStyle w:val="BodyText2"/>
        <w:rPr>
          <w:rFonts w:asciiTheme="majorBidi" w:hAnsiTheme="majorBidi" w:cstheme="majorBidi"/>
          <w:lang w:val="en-US"/>
        </w:rPr>
      </w:pPr>
    </w:p>
    <w:p w14:paraId="732941E9" w14:textId="77777777" w:rsidR="000D3F6A" w:rsidRDefault="000D3F6A" w:rsidP="00E4353C">
      <w:pPr>
        <w:pStyle w:val="BodyText2"/>
        <w:rPr>
          <w:rFonts w:asciiTheme="majorBidi" w:hAnsiTheme="majorBidi" w:cstheme="majorBidi"/>
          <w:lang w:val="en-US"/>
        </w:rPr>
        <w:sectPr w:rsidR="000D3F6A" w:rsidSect="00281458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B1BAA95" w14:textId="5B59990A" w:rsidR="00943414" w:rsidRPr="00F253B3" w:rsidRDefault="000D3F6A" w:rsidP="00DB61ED">
      <w:pPr>
        <w:pStyle w:val="BodyText2"/>
        <w:numPr>
          <w:ilvl w:val="0"/>
          <w:numId w:val="29"/>
        </w:numPr>
        <w:tabs>
          <w:tab w:val="left" w:pos="540"/>
          <w:tab w:val="left" w:pos="630"/>
          <w:tab w:val="left" w:pos="720"/>
          <w:tab w:val="left" w:pos="900"/>
        </w:tabs>
        <w:ind w:left="450" w:hanging="450"/>
        <w:rPr>
          <w:rFonts w:asciiTheme="minorHAnsi" w:hAnsiTheme="minorHAnsi" w:cstheme="minorHAnsi"/>
          <w:b/>
          <w:bCs/>
          <w:lang w:val="en-US"/>
        </w:rPr>
      </w:pPr>
      <w:r w:rsidRPr="00F253B3"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หุ้นกู้</w:t>
      </w:r>
    </w:p>
    <w:p w14:paraId="3DD9C0F1" w14:textId="77777777" w:rsidR="00943414" w:rsidRPr="00F253B3" w:rsidRDefault="00943414" w:rsidP="0072288C">
      <w:pPr>
        <w:pStyle w:val="BodyText2"/>
        <w:rPr>
          <w:rFonts w:asciiTheme="majorHAnsi" w:hAnsiTheme="majorHAnsi" w:cstheme="majorHAnsi"/>
          <w:lang w:val="en-US"/>
        </w:rPr>
      </w:pPr>
    </w:p>
    <w:tbl>
      <w:tblPr>
        <w:tblW w:w="146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246"/>
        <w:gridCol w:w="1350"/>
        <w:gridCol w:w="1532"/>
        <w:gridCol w:w="1617"/>
        <w:gridCol w:w="1168"/>
        <w:gridCol w:w="1259"/>
        <w:gridCol w:w="901"/>
        <w:gridCol w:w="2250"/>
        <w:gridCol w:w="2347"/>
      </w:tblGrid>
      <w:tr w:rsidR="000D3F6A" w:rsidRPr="00F253B3" w14:paraId="6201C283" w14:textId="77777777" w:rsidTr="000B1603">
        <w:trPr>
          <w:trHeight w:hRule="exact" w:val="413"/>
          <w:tblHeader/>
        </w:trPr>
        <w:tc>
          <w:tcPr>
            <w:tcW w:w="5000" w:type="pct"/>
            <w:gridSpan w:val="9"/>
            <w:vAlign w:val="bottom"/>
          </w:tcPr>
          <w:p w14:paraId="0A0AF911" w14:textId="192EABA9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D3F6A" w:rsidRPr="00F253B3" w14:paraId="3487DFDD" w14:textId="77777777" w:rsidTr="000B1603">
        <w:trPr>
          <w:trHeight w:hRule="exact" w:val="413"/>
          <w:tblHeader/>
        </w:trPr>
        <w:tc>
          <w:tcPr>
            <w:tcW w:w="766" w:type="pct"/>
            <w:vAlign w:val="bottom"/>
          </w:tcPr>
          <w:p w14:paraId="78900469" w14:textId="377C16AB" w:rsidR="000D3F6A" w:rsidRPr="00F253B3" w:rsidRDefault="007014DA" w:rsidP="00DB4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70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>
              <w:rPr>
                <w:rFonts w:asciiTheme="minorHAnsi" w:hAnsiTheme="minorHAnsi" w:cstheme="minorHAnsi" w:hint="cs"/>
                <w:spacing w:val="-6"/>
                <w:sz w:val="28"/>
                <w:szCs w:val="28"/>
                <w:cs/>
              </w:rPr>
              <w:t>รหัสหุ้นกู้</w:t>
            </w:r>
          </w:p>
        </w:tc>
        <w:tc>
          <w:tcPr>
            <w:tcW w:w="460" w:type="pct"/>
            <w:vAlign w:val="bottom"/>
          </w:tcPr>
          <w:p w14:paraId="480634C4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22" w:type="pct"/>
            <w:vAlign w:val="bottom"/>
          </w:tcPr>
          <w:p w14:paraId="31233086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551" w:type="pct"/>
            <w:vAlign w:val="bottom"/>
          </w:tcPr>
          <w:p w14:paraId="2E095F0B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398" w:type="pct"/>
            <w:vAlign w:val="bottom"/>
          </w:tcPr>
          <w:p w14:paraId="38900515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429" w:type="pct"/>
            <w:vAlign w:val="bottom"/>
          </w:tcPr>
          <w:p w14:paraId="081FD98A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874" w:type="pct"/>
            <w:gridSpan w:val="3"/>
            <w:vAlign w:val="bottom"/>
          </w:tcPr>
          <w:p w14:paraId="48E92D9E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อัตราดอกเบี้ย</w:t>
            </w:r>
          </w:p>
        </w:tc>
      </w:tr>
      <w:tr w:rsidR="000D3F6A" w:rsidRPr="00F253B3" w14:paraId="64104531" w14:textId="77777777" w:rsidTr="000B1603">
        <w:trPr>
          <w:trHeight w:hRule="exact" w:val="413"/>
          <w:tblHeader/>
        </w:trPr>
        <w:tc>
          <w:tcPr>
            <w:tcW w:w="766" w:type="pct"/>
            <w:vAlign w:val="bottom"/>
          </w:tcPr>
          <w:p w14:paraId="5BA3F67A" w14:textId="77777777" w:rsidR="000D3F6A" w:rsidRPr="00F253B3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46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3C339451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22" w:type="pct"/>
            <w:vAlign w:val="bottom"/>
          </w:tcPr>
          <w:p w14:paraId="21CDB3C8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6B76B6A7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398" w:type="pct"/>
            <w:vAlign w:val="bottom"/>
          </w:tcPr>
          <w:p w14:paraId="444A0AF2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</w:rPr>
              <w:t>(</w:t>
            </w:r>
            <w:r w:rsidRPr="00F253B3"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  <w:cs/>
              </w:rPr>
              <w:t>หน่วย)</w:t>
            </w:r>
          </w:p>
        </w:tc>
        <w:tc>
          <w:tcPr>
            <w:tcW w:w="429" w:type="pct"/>
            <w:vAlign w:val="bottom"/>
          </w:tcPr>
          <w:p w14:paraId="6792BD81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</w:rPr>
              <w:t>(</w:t>
            </w:r>
            <w:r w:rsidRPr="00F253B3">
              <w:rPr>
                <w:rFonts w:asciiTheme="minorHAnsi" w:hAnsiTheme="minorHAnsi" w:cstheme="minorHAnsi"/>
                <w:i/>
                <w:iCs/>
                <w:spacing w:val="-6"/>
                <w:sz w:val="28"/>
                <w:szCs w:val="28"/>
                <w:cs/>
              </w:rPr>
              <w:t>พันบาท)</w:t>
            </w:r>
          </w:p>
        </w:tc>
        <w:tc>
          <w:tcPr>
            <w:tcW w:w="307" w:type="pct"/>
            <w:tcBorders>
              <w:top w:val="single" w:sz="4" w:space="0" w:color="auto"/>
            </w:tcBorders>
            <w:vAlign w:val="bottom"/>
          </w:tcPr>
          <w:p w14:paraId="037CE4AB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ร้อยละ</w:t>
            </w: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695D2FB0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ตั้งแต่</w:t>
            </w: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36FB5C4A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>จนถึง</w:t>
            </w:r>
          </w:p>
        </w:tc>
      </w:tr>
      <w:tr w:rsidR="000D3F6A" w:rsidRPr="00F253B3" w14:paraId="2739C1CA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5F3B5F7C" w14:textId="3C90D31C" w:rsidR="000D3F6A" w:rsidRPr="00F253B3" w:rsidRDefault="000D3F6A" w:rsidP="00765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"/>
              </w:tabs>
              <w:spacing w:after="0" w:line="240" w:lineRule="auto"/>
              <w:ind w:left="163" w:right="-246" w:hanging="1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SABUY24DA</w:t>
            </w:r>
          </w:p>
        </w:tc>
        <w:tc>
          <w:tcPr>
            <w:tcW w:w="460" w:type="pct"/>
            <w:vAlign w:val="bottom"/>
          </w:tcPr>
          <w:p w14:paraId="03CB0D77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8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ครั้งที่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2/2565</w:t>
            </w:r>
          </w:p>
        </w:tc>
        <w:tc>
          <w:tcPr>
            <w:tcW w:w="522" w:type="pct"/>
            <w:vAlign w:val="bottom"/>
          </w:tcPr>
          <w:p w14:paraId="1FD0338C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30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551" w:type="pct"/>
            <w:vAlign w:val="bottom"/>
          </w:tcPr>
          <w:p w14:paraId="115646DF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30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2570</w:t>
            </w:r>
          </w:p>
        </w:tc>
        <w:tc>
          <w:tcPr>
            <w:tcW w:w="398" w:type="pct"/>
            <w:vAlign w:val="bottom"/>
          </w:tcPr>
          <w:p w14:paraId="35E997A7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1,500,000</w:t>
            </w:r>
          </w:p>
        </w:tc>
        <w:tc>
          <w:tcPr>
            <w:tcW w:w="429" w:type="pct"/>
            <w:vAlign w:val="bottom"/>
          </w:tcPr>
          <w:p w14:paraId="5D6BB5D0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1,500,000</w:t>
            </w:r>
          </w:p>
        </w:tc>
        <w:tc>
          <w:tcPr>
            <w:tcW w:w="307" w:type="pct"/>
            <w:vAlign w:val="bottom"/>
          </w:tcPr>
          <w:p w14:paraId="082AC5BB" w14:textId="423D807F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6.2</w:t>
            </w:r>
            <w:r w:rsidR="00422952" w:rsidRPr="00422952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767" w:type="pct"/>
            <w:vAlign w:val="bottom"/>
          </w:tcPr>
          <w:p w14:paraId="6BF05040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30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800" w:type="pct"/>
            <w:vAlign w:val="bottom"/>
          </w:tcPr>
          <w:p w14:paraId="7D43A5BA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</w:tr>
      <w:tr w:rsidR="000D3F6A" w:rsidRPr="00F253B3" w14:paraId="7EC000F3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6DCC278A" w14:textId="799CCABA" w:rsidR="000D3F6A" w:rsidRPr="00F253B3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4C15CC13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8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22" w:type="pct"/>
            <w:vAlign w:val="bottom"/>
          </w:tcPr>
          <w:p w14:paraId="7B42C0F4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AF1387E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23110A53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9" w:type="pct"/>
            <w:vAlign w:val="bottom"/>
          </w:tcPr>
          <w:p w14:paraId="5FC5CFBE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42BF91B4" w14:textId="2651DB4B" w:rsidR="000D3F6A" w:rsidRPr="00F253B3" w:rsidRDefault="005E1396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2</w:t>
            </w:r>
            <w:r w:rsidR="000D3F6A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.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 w:rsidR="007B7977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67" w:type="pct"/>
            <w:vAlign w:val="bottom"/>
          </w:tcPr>
          <w:p w14:paraId="4A456C86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  <w:tc>
          <w:tcPr>
            <w:tcW w:w="800" w:type="pct"/>
            <w:vAlign w:val="bottom"/>
          </w:tcPr>
          <w:p w14:paraId="64612B1E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</w:tr>
      <w:tr w:rsidR="000D3F6A" w:rsidRPr="00F253B3" w14:paraId="7CE70707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26F16F6D" w14:textId="77777777" w:rsidR="000D3F6A" w:rsidRPr="00F253B3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174C79E6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8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22" w:type="pct"/>
            <w:vAlign w:val="bottom"/>
          </w:tcPr>
          <w:p w14:paraId="6BED231A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03687F48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5AE790BF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9" w:type="pct"/>
            <w:vAlign w:val="bottom"/>
          </w:tcPr>
          <w:p w14:paraId="00A8D3F2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67D7953F" w14:textId="19D9F24C" w:rsidR="000D3F6A" w:rsidRPr="00F253B3" w:rsidRDefault="00422952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422952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5</w:t>
            </w:r>
            <w:r w:rsidR="000D3F6A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.</w:t>
            </w:r>
            <w:r w:rsidR="005E1396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 w:rsidR="007B7977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67" w:type="pct"/>
            <w:vAlign w:val="bottom"/>
          </w:tcPr>
          <w:p w14:paraId="548583C7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  <w:tc>
          <w:tcPr>
            <w:tcW w:w="800" w:type="pct"/>
            <w:vAlign w:val="bottom"/>
          </w:tcPr>
          <w:p w14:paraId="211D5232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</w:tr>
      <w:tr w:rsidR="000D3F6A" w:rsidRPr="00F253B3" w14:paraId="7D1DFF3A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46058098" w14:textId="13357844" w:rsidR="000D3F6A" w:rsidRPr="00F253B3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5C23142B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8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22" w:type="pct"/>
            <w:vAlign w:val="bottom"/>
          </w:tcPr>
          <w:p w14:paraId="48C9A45D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7AB36F74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50C7B604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9" w:type="pct"/>
            <w:vAlign w:val="bottom"/>
          </w:tcPr>
          <w:p w14:paraId="189EA17B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18A59FFC" w14:textId="229778AA" w:rsidR="000D3F6A" w:rsidRPr="00F253B3" w:rsidRDefault="00422952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422952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7</w:t>
            </w:r>
            <w:r w:rsidR="000D3F6A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.</w:t>
            </w:r>
            <w:r w:rsidR="005E1396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 w:rsidR="007B7977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  <w:p w14:paraId="24F75825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767" w:type="pct"/>
            <w:vAlign w:val="bottom"/>
          </w:tcPr>
          <w:p w14:paraId="3FFD55DD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  <w:tc>
          <w:tcPr>
            <w:tcW w:w="800" w:type="pct"/>
            <w:vAlign w:val="bottom"/>
          </w:tcPr>
          <w:p w14:paraId="74D3D1A1" w14:textId="27913C29" w:rsidR="000D3F6A" w:rsidRPr="00F253B3" w:rsidRDefault="00D5762E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HAnsi" w:hAnsiTheme="minorHAnsi" w:cstheme="minorHAnsi" w:hint="cs"/>
                <w:spacing w:val="-6"/>
                <w:sz w:val="28"/>
                <w:szCs w:val="28"/>
                <w:cs/>
                <w:lang w:bidi="th-TH"/>
              </w:rPr>
              <w:t>วันครบกำหนดไถ่ถอน</w:t>
            </w:r>
          </w:p>
        </w:tc>
      </w:tr>
      <w:tr w:rsidR="000D3F6A" w:rsidRPr="00F253B3" w14:paraId="077BA2A1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02D54A16" w14:textId="77777777" w:rsidR="000D3F6A" w:rsidRPr="00F253B3" w:rsidRDefault="000D3F6A" w:rsidP="00765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"/>
              </w:tabs>
              <w:spacing w:after="0" w:line="240" w:lineRule="auto"/>
              <w:ind w:left="163" w:right="-246" w:hanging="1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SABUY254A</w:t>
            </w:r>
          </w:p>
        </w:tc>
        <w:tc>
          <w:tcPr>
            <w:tcW w:w="460" w:type="pct"/>
            <w:vAlign w:val="bottom"/>
          </w:tcPr>
          <w:p w14:paraId="4B87E4C4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 w:hanging="173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ครั้งที่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3/2565</w:t>
            </w:r>
          </w:p>
        </w:tc>
        <w:tc>
          <w:tcPr>
            <w:tcW w:w="522" w:type="pct"/>
            <w:vAlign w:val="bottom"/>
          </w:tcPr>
          <w:p w14:paraId="37600494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7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ตุลาคม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551" w:type="pct"/>
            <w:vAlign w:val="bottom"/>
          </w:tcPr>
          <w:p w14:paraId="799C7648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7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เมษายน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2571</w:t>
            </w:r>
          </w:p>
        </w:tc>
        <w:tc>
          <w:tcPr>
            <w:tcW w:w="398" w:type="pct"/>
            <w:vAlign w:val="bottom"/>
          </w:tcPr>
          <w:p w14:paraId="0272A42B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1,000,000</w:t>
            </w:r>
          </w:p>
        </w:tc>
        <w:tc>
          <w:tcPr>
            <w:tcW w:w="429" w:type="pct"/>
            <w:vAlign w:val="bottom"/>
          </w:tcPr>
          <w:p w14:paraId="0310AA6A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1,000,000</w:t>
            </w:r>
          </w:p>
        </w:tc>
        <w:tc>
          <w:tcPr>
            <w:tcW w:w="307" w:type="pct"/>
            <w:vAlign w:val="bottom"/>
          </w:tcPr>
          <w:p w14:paraId="31665F1B" w14:textId="4B987169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6.2</w:t>
            </w:r>
            <w:r w:rsidR="00422952" w:rsidRPr="00422952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767" w:type="pct"/>
            <w:vAlign w:val="bottom"/>
          </w:tcPr>
          <w:p w14:paraId="3F5B5AEE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7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ตุลาคม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2565</w:t>
            </w:r>
          </w:p>
        </w:tc>
        <w:tc>
          <w:tcPr>
            <w:tcW w:w="800" w:type="pct"/>
            <w:vAlign w:val="bottom"/>
          </w:tcPr>
          <w:p w14:paraId="2EBC43A3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</w:tr>
      <w:tr w:rsidR="000D3F6A" w:rsidRPr="00F253B3" w14:paraId="71FF5E1B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2D1AA8DF" w14:textId="77777777" w:rsidR="000D3F6A" w:rsidRPr="00F253B3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72CD3732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22" w:type="pct"/>
            <w:vAlign w:val="bottom"/>
          </w:tcPr>
          <w:p w14:paraId="45CB5E3E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25EB4BB7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4EC46121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9" w:type="pct"/>
            <w:vAlign w:val="bottom"/>
          </w:tcPr>
          <w:p w14:paraId="5ECF0AEC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47E2FB11" w14:textId="6E685719" w:rsidR="000D3F6A" w:rsidRPr="00F253B3" w:rsidRDefault="005E1396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2</w:t>
            </w:r>
            <w:r w:rsidR="000D3F6A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.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 w:rsidR="007B7977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67" w:type="pct"/>
            <w:vAlign w:val="bottom"/>
          </w:tcPr>
          <w:p w14:paraId="69C69443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  <w:tc>
          <w:tcPr>
            <w:tcW w:w="800" w:type="pct"/>
            <w:vAlign w:val="bottom"/>
          </w:tcPr>
          <w:p w14:paraId="0232CD6C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</w:tr>
      <w:tr w:rsidR="000D3F6A" w:rsidRPr="00F253B3" w14:paraId="185591BE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6CCA22A7" w14:textId="77777777" w:rsidR="000D3F6A" w:rsidRPr="00F253B3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21A0405B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22" w:type="pct"/>
            <w:vAlign w:val="bottom"/>
          </w:tcPr>
          <w:p w14:paraId="1BD194E3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52499A49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6CB0C9D8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9" w:type="pct"/>
            <w:vAlign w:val="bottom"/>
          </w:tcPr>
          <w:p w14:paraId="553C4FD0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05CED195" w14:textId="663561B6" w:rsidR="000D3F6A" w:rsidRPr="00F253B3" w:rsidRDefault="00422952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422952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5</w:t>
            </w:r>
            <w:r w:rsidR="000D3F6A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.</w:t>
            </w:r>
            <w:r w:rsidR="005E1396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 w:rsidR="007B7977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67" w:type="pct"/>
            <w:vAlign w:val="bottom"/>
          </w:tcPr>
          <w:p w14:paraId="6A4AEDA2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  <w:tc>
          <w:tcPr>
            <w:tcW w:w="800" w:type="pct"/>
            <w:vAlign w:val="bottom"/>
          </w:tcPr>
          <w:p w14:paraId="578B5C02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</w:tr>
      <w:tr w:rsidR="000D3F6A" w:rsidRPr="00F253B3" w14:paraId="3929C705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25C4F7C6" w14:textId="77777777" w:rsidR="000D3F6A" w:rsidRPr="00F253B3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106220ED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22" w:type="pct"/>
            <w:vAlign w:val="bottom"/>
          </w:tcPr>
          <w:p w14:paraId="1F95EE34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55E00D04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0F604146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9" w:type="pct"/>
            <w:vAlign w:val="bottom"/>
          </w:tcPr>
          <w:p w14:paraId="7AB4E6B4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09038426" w14:textId="289A2FCA" w:rsidR="000D3F6A" w:rsidRPr="00F253B3" w:rsidRDefault="00422952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422952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7</w:t>
            </w:r>
            <w:r w:rsidR="000D3F6A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.</w:t>
            </w:r>
            <w:r w:rsidR="005E1396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 w:rsidR="007B7977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  <w:p w14:paraId="66F169EA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767" w:type="pct"/>
            <w:vAlign w:val="bottom"/>
          </w:tcPr>
          <w:p w14:paraId="5679141E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  <w:tc>
          <w:tcPr>
            <w:tcW w:w="800" w:type="pct"/>
            <w:vAlign w:val="bottom"/>
          </w:tcPr>
          <w:p w14:paraId="7E05A221" w14:textId="26E55DD5" w:rsidR="000D3F6A" w:rsidRPr="00F253B3" w:rsidRDefault="00D5762E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 w:hint="cs"/>
                <w:spacing w:val="-6"/>
                <w:sz w:val="28"/>
                <w:szCs w:val="28"/>
                <w:cs/>
                <w:lang w:bidi="th-TH"/>
              </w:rPr>
              <w:t>วันครบกำหนดไถ่ถอน</w:t>
            </w:r>
          </w:p>
        </w:tc>
      </w:tr>
      <w:tr w:rsidR="000D3F6A" w:rsidRPr="00F253B3" w14:paraId="76932975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12C4EE8D" w14:textId="77777777" w:rsidR="000D3F6A" w:rsidRPr="00F253B3" w:rsidRDefault="000D3F6A" w:rsidP="00765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"/>
              </w:tabs>
              <w:spacing w:after="0" w:line="240" w:lineRule="auto"/>
              <w:ind w:left="163" w:right="-246" w:hanging="1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SABUY258A</w:t>
            </w:r>
          </w:p>
        </w:tc>
        <w:tc>
          <w:tcPr>
            <w:tcW w:w="460" w:type="pct"/>
            <w:vAlign w:val="bottom"/>
          </w:tcPr>
          <w:p w14:paraId="280041A2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 w:hanging="173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ครั้งที่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1/2566</w:t>
            </w:r>
          </w:p>
        </w:tc>
        <w:tc>
          <w:tcPr>
            <w:tcW w:w="522" w:type="pct"/>
            <w:vAlign w:val="bottom"/>
          </w:tcPr>
          <w:p w14:paraId="2CE2B659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17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กุมภาพันธ์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551" w:type="pct"/>
            <w:vAlign w:val="bottom"/>
          </w:tcPr>
          <w:p w14:paraId="107A4DA6" w14:textId="77777777" w:rsidR="000D3F6A" w:rsidRPr="00F253B3" w:rsidRDefault="000D3F6A" w:rsidP="00134C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17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สิงหาคม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2571</w:t>
            </w:r>
          </w:p>
        </w:tc>
        <w:tc>
          <w:tcPr>
            <w:tcW w:w="398" w:type="pct"/>
            <w:vAlign w:val="bottom"/>
          </w:tcPr>
          <w:p w14:paraId="3F01A090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1,295,800</w:t>
            </w:r>
          </w:p>
        </w:tc>
        <w:tc>
          <w:tcPr>
            <w:tcW w:w="429" w:type="pct"/>
            <w:vAlign w:val="bottom"/>
          </w:tcPr>
          <w:p w14:paraId="3C798430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1,295,800</w:t>
            </w:r>
          </w:p>
        </w:tc>
        <w:tc>
          <w:tcPr>
            <w:tcW w:w="307" w:type="pct"/>
            <w:vAlign w:val="bottom"/>
          </w:tcPr>
          <w:p w14:paraId="1CD0F10B" w14:textId="76E77D86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6.</w:t>
            </w:r>
            <w:r w:rsidR="00807625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4</w:t>
            </w:r>
            <w:r w:rsidR="00422952" w:rsidRPr="00422952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767" w:type="pct"/>
            <w:vAlign w:val="bottom"/>
          </w:tcPr>
          <w:p w14:paraId="16BBF10A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17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กุมภาพันธ์ 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800" w:type="pct"/>
            <w:vAlign w:val="bottom"/>
          </w:tcPr>
          <w:p w14:paraId="431ACF65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</w:tr>
      <w:tr w:rsidR="000D3F6A" w:rsidRPr="00F253B3" w14:paraId="40CC2070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06AA708F" w14:textId="77777777" w:rsidR="000D3F6A" w:rsidRPr="00F253B3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53ACC596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22" w:type="pct"/>
            <w:vAlign w:val="bottom"/>
          </w:tcPr>
          <w:p w14:paraId="2624E8B4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710019BA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2BE7FAB2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9" w:type="pct"/>
            <w:vAlign w:val="bottom"/>
          </w:tcPr>
          <w:p w14:paraId="7D893788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14245771" w14:textId="0C192694" w:rsidR="000D3F6A" w:rsidRPr="00F253B3" w:rsidRDefault="005E1396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2</w:t>
            </w:r>
            <w:r w:rsidR="000D3F6A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.</w:t>
            </w:r>
            <w:r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 w:rsidR="007B7977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67" w:type="pct"/>
            <w:vAlign w:val="bottom"/>
          </w:tcPr>
          <w:p w14:paraId="513B476B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2567</w:t>
            </w:r>
          </w:p>
        </w:tc>
        <w:tc>
          <w:tcPr>
            <w:tcW w:w="800" w:type="pct"/>
            <w:vAlign w:val="bottom"/>
          </w:tcPr>
          <w:p w14:paraId="6A2FA4A4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</w:tr>
      <w:tr w:rsidR="000D3F6A" w:rsidRPr="00F253B3" w14:paraId="2B169414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72054200" w14:textId="77777777" w:rsidR="000D3F6A" w:rsidRPr="00F253B3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4EC1E79F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22" w:type="pct"/>
            <w:vAlign w:val="bottom"/>
          </w:tcPr>
          <w:p w14:paraId="7FDF8EB5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E72AEB0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50A4765F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9" w:type="pct"/>
            <w:vAlign w:val="bottom"/>
          </w:tcPr>
          <w:p w14:paraId="505DEB95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3E23A180" w14:textId="63D388AE" w:rsidR="000D3F6A" w:rsidRPr="00F253B3" w:rsidRDefault="00422952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422952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5</w:t>
            </w:r>
            <w:r w:rsidR="000D3F6A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.</w:t>
            </w:r>
            <w:r w:rsidR="005E1396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 w:rsidR="007B7977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67" w:type="pct"/>
            <w:vAlign w:val="bottom"/>
          </w:tcPr>
          <w:p w14:paraId="77F77454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2569</w:t>
            </w:r>
          </w:p>
        </w:tc>
        <w:tc>
          <w:tcPr>
            <w:tcW w:w="800" w:type="pct"/>
            <w:vAlign w:val="bottom"/>
          </w:tcPr>
          <w:p w14:paraId="6B36A9A2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</w:tr>
      <w:tr w:rsidR="000D3F6A" w:rsidRPr="00F253B3" w14:paraId="095A5AC1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1C3B9038" w14:textId="77777777" w:rsidR="000D3F6A" w:rsidRPr="00F253B3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34187CBA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22" w:type="pct"/>
            <w:vAlign w:val="bottom"/>
          </w:tcPr>
          <w:p w14:paraId="2A75B0E1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000F8242" w14:textId="77777777" w:rsidR="000D3F6A" w:rsidRPr="00F253B3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6E04BB45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9" w:type="pct"/>
            <w:vAlign w:val="bottom"/>
          </w:tcPr>
          <w:p w14:paraId="46914718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4E61431A" w14:textId="221C5FEE" w:rsidR="000D3F6A" w:rsidRPr="00F253B3" w:rsidRDefault="00422952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422952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7</w:t>
            </w:r>
            <w:r w:rsidR="000D3F6A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.</w:t>
            </w:r>
            <w:r w:rsidR="005E1396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 w:rsidR="007B7977" w:rsidRPr="00F253B3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  <w:p w14:paraId="04581F0E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767" w:type="pct"/>
            <w:vAlign w:val="bottom"/>
          </w:tcPr>
          <w:p w14:paraId="43AC110F" w14:textId="77777777" w:rsidR="000D3F6A" w:rsidRPr="00F253B3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253B3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253B3">
              <w:rPr>
                <w:rFonts w:asciiTheme="minorHAnsi" w:hAnsiTheme="minorHAnsi" w:cstheme="minorHAnsi"/>
                <w:sz w:val="28"/>
                <w:szCs w:val="28"/>
              </w:rPr>
              <w:t>2570</w:t>
            </w:r>
          </w:p>
        </w:tc>
        <w:tc>
          <w:tcPr>
            <w:tcW w:w="800" w:type="pct"/>
            <w:vAlign w:val="bottom"/>
          </w:tcPr>
          <w:p w14:paraId="3B175666" w14:textId="4E710B24" w:rsidR="000D3F6A" w:rsidRPr="00912B93" w:rsidRDefault="00D5762E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>
              <w:rPr>
                <w:rFonts w:asciiTheme="minorHAnsi" w:hAnsiTheme="minorHAnsi" w:cstheme="minorHAnsi" w:hint="cs"/>
                <w:spacing w:val="-6"/>
                <w:sz w:val="28"/>
                <w:szCs w:val="28"/>
                <w:cs/>
                <w:lang w:bidi="th-TH"/>
              </w:rPr>
              <w:t>วันครบกำหนดไถ่ถอน</w:t>
            </w:r>
          </w:p>
        </w:tc>
      </w:tr>
      <w:tr w:rsidR="00807625" w:rsidRPr="00F253B3" w14:paraId="6324099C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4AF7455B" w14:textId="77777777" w:rsidR="00807625" w:rsidRPr="00F253B3" w:rsidRDefault="00807625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0B2C8236" w14:textId="77777777" w:rsidR="00807625" w:rsidRPr="00F253B3" w:rsidRDefault="00807625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22" w:type="pct"/>
            <w:vAlign w:val="bottom"/>
          </w:tcPr>
          <w:p w14:paraId="458C1667" w14:textId="77777777" w:rsidR="00807625" w:rsidRPr="00F253B3" w:rsidRDefault="00807625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2A443D85" w14:textId="77777777" w:rsidR="00807625" w:rsidRPr="00F253B3" w:rsidRDefault="00807625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16F8D177" w14:textId="77777777" w:rsidR="00807625" w:rsidRPr="00F253B3" w:rsidRDefault="00807625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9" w:type="pct"/>
            <w:vAlign w:val="bottom"/>
          </w:tcPr>
          <w:p w14:paraId="628873E8" w14:textId="77777777" w:rsidR="00807625" w:rsidRPr="00F253B3" w:rsidRDefault="00807625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27D37588" w14:textId="77777777" w:rsidR="00807625" w:rsidRPr="00F253B3" w:rsidRDefault="00807625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67" w:type="pct"/>
            <w:vAlign w:val="bottom"/>
          </w:tcPr>
          <w:p w14:paraId="7650AB9C" w14:textId="77777777" w:rsidR="00807625" w:rsidRPr="00F253B3" w:rsidRDefault="00807625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0" w:type="pct"/>
            <w:vAlign w:val="bottom"/>
          </w:tcPr>
          <w:p w14:paraId="0FD46B46" w14:textId="77777777" w:rsidR="00807625" w:rsidRPr="00F253B3" w:rsidRDefault="00807625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</w:tr>
      <w:tr w:rsidR="00807625" w:rsidRPr="00F253B3" w14:paraId="12F2C885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34C7EAB9" w14:textId="77777777" w:rsidR="00807625" w:rsidRPr="00F253B3" w:rsidRDefault="00807625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74848F59" w14:textId="77777777" w:rsidR="00807625" w:rsidRPr="00F253B3" w:rsidRDefault="00807625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22" w:type="pct"/>
            <w:vAlign w:val="bottom"/>
          </w:tcPr>
          <w:p w14:paraId="1C7C48DD" w14:textId="77777777" w:rsidR="00807625" w:rsidRPr="00F253B3" w:rsidRDefault="00807625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6703FFC1" w14:textId="77777777" w:rsidR="00807625" w:rsidRPr="00F253B3" w:rsidRDefault="00807625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1F77752B" w14:textId="77777777" w:rsidR="00807625" w:rsidRPr="00F253B3" w:rsidRDefault="00807625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9" w:type="pct"/>
            <w:vAlign w:val="bottom"/>
          </w:tcPr>
          <w:p w14:paraId="44D6B53B" w14:textId="77777777" w:rsidR="00807625" w:rsidRPr="00F253B3" w:rsidRDefault="00807625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7BF384A0" w14:textId="77777777" w:rsidR="00807625" w:rsidRPr="00F253B3" w:rsidRDefault="00807625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67" w:type="pct"/>
            <w:vAlign w:val="bottom"/>
          </w:tcPr>
          <w:p w14:paraId="4833F96B" w14:textId="77777777" w:rsidR="00807625" w:rsidRPr="00F253B3" w:rsidRDefault="00807625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0" w:type="pct"/>
            <w:vAlign w:val="bottom"/>
          </w:tcPr>
          <w:p w14:paraId="0CF44B20" w14:textId="77777777" w:rsidR="00807625" w:rsidRPr="00F253B3" w:rsidRDefault="00807625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</w:tr>
      <w:tr w:rsidR="000D3F6A" w:rsidRPr="00F253B3" w14:paraId="2933E543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6A584D77" w14:textId="77777777" w:rsidR="000D3F6A" w:rsidRPr="00F318AB" w:rsidRDefault="000D3F6A" w:rsidP="008B5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"/>
              </w:tabs>
              <w:spacing w:after="0" w:line="240" w:lineRule="auto"/>
              <w:ind w:left="163" w:right="-246" w:firstLine="89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F318AB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lastRenderedPageBreak/>
              <w:t>SABUY263A</w:t>
            </w:r>
          </w:p>
        </w:tc>
        <w:tc>
          <w:tcPr>
            <w:tcW w:w="460" w:type="pct"/>
            <w:vAlign w:val="bottom"/>
          </w:tcPr>
          <w:p w14:paraId="58A0C6A4" w14:textId="77777777" w:rsidR="000D3F6A" w:rsidRPr="00F318AB" w:rsidRDefault="000D3F6A" w:rsidP="008D1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after="0" w:line="240" w:lineRule="auto"/>
              <w:ind w:left="-109" w:right="-128" w:hanging="173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F318AB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ครั้งที่ </w:t>
            </w:r>
            <w:r w:rsidRPr="00F318AB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2/2566</w:t>
            </w:r>
          </w:p>
        </w:tc>
        <w:tc>
          <w:tcPr>
            <w:tcW w:w="522" w:type="pct"/>
            <w:vAlign w:val="bottom"/>
          </w:tcPr>
          <w:p w14:paraId="2AF15773" w14:textId="77777777" w:rsidR="000D3F6A" w:rsidRPr="00F318AB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F318AB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21 </w:t>
            </w:r>
            <w:r w:rsidRPr="00F318AB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F318AB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551" w:type="pct"/>
            <w:vAlign w:val="bottom"/>
          </w:tcPr>
          <w:p w14:paraId="07B49067" w14:textId="5C22BD0D" w:rsidR="000D3F6A" w:rsidRPr="00F318AB" w:rsidRDefault="000D3F6A" w:rsidP="00AB1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F318AB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21 </w:t>
            </w:r>
            <w:r w:rsidRPr="00F318AB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มีนาคม </w:t>
            </w:r>
            <w:r w:rsidRPr="00F318AB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</w:t>
            </w:r>
            <w:r w:rsidR="00055FC0" w:rsidRPr="00055FC0">
              <w:rPr>
                <w:rFonts w:asciiTheme="minorHAnsi" w:hAnsiTheme="minorHAnsi" w:cstheme="minorHAnsi" w:hint="cs"/>
                <w:spacing w:val="-6"/>
                <w:sz w:val="28"/>
                <w:szCs w:val="28"/>
              </w:rPr>
              <w:t>70</w:t>
            </w:r>
          </w:p>
        </w:tc>
        <w:tc>
          <w:tcPr>
            <w:tcW w:w="398" w:type="pct"/>
            <w:vAlign w:val="bottom"/>
          </w:tcPr>
          <w:p w14:paraId="351466AE" w14:textId="77777777" w:rsidR="000D3F6A" w:rsidRPr="00F318AB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  <w:r w:rsidRPr="00F318AB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195,700</w:t>
            </w:r>
          </w:p>
        </w:tc>
        <w:tc>
          <w:tcPr>
            <w:tcW w:w="429" w:type="pct"/>
            <w:vAlign w:val="bottom"/>
          </w:tcPr>
          <w:p w14:paraId="6AB401F1" w14:textId="77777777" w:rsidR="000D3F6A" w:rsidRPr="00F318AB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318AB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151,178</w:t>
            </w:r>
          </w:p>
        </w:tc>
        <w:tc>
          <w:tcPr>
            <w:tcW w:w="307" w:type="pct"/>
            <w:vAlign w:val="bottom"/>
          </w:tcPr>
          <w:p w14:paraId="16BB6780" w14:textId="4506B813" w:rsidR="000D3F6A" w:rsidRPr="00F318AB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318AB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6.</w:t>
            </w:r>
            <w:r w:rsidR="00807625" w:rsidRPr="00F318AB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4</w:t>
            </w:r>
            <w:r w:rsidR="00422952" w:rsidRPr="00F318AB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767" w:type="pct"/>
            <w:vAlign w:val="bottom"/>
          </w:tcPr>
          <w:p w14:paraId="2E7E5106" w14:textId="77777777" w:rsidR="000D3F6A" w:rsidRPr="00F318AB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318AB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21 </w:t>
            </w:r>
            <w:r w:rsidRPr="00F318AB"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F318AB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800" w:type="pct"/>
            <w:vAlign w:val="bottom"/>
          </w:tcPr>
          <w:p w14:paraId="3EF71D82" w14:textId="4986547B" w:rsidR="000D3F6A" w:rsidRPr="00F318AB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318AB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318AB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318AB">
              <w:rPr>
                <w:rFonts w:asciiTheme="minorHAnsi" w:hAnsiTheme="minorHAnsi" w:cstheme="minorHAnsi"/>
                <w:sz w:val="28"/>
                <w:szCs w:val="28"/>
              </w:rPr>
              <w:t>25</w:t>
            </w:r>
            <w:r w:rsidR="00422952" w:rsidRPr="00F318A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67</w:t>
            </w:r>
          </w:p>
        </w:tc>
      </w:tr>
      <w:tr w:rsidR="000D3F6A" w:rsidRPr="00F253B3" w14:paraId="4474EAE2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46EEF76F" w14:textId="77777777" w:rsidR="000D3F6A" w:rsidRPr="00F318AB" w:rsidRDefault="000D3F6A" w:rsidP="000D3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246" w:hanging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460" w:type="pct"/>
            <w:vAlign w:val="bottom"/>
          </w:tcPr>
          <w:p w14:paraId="58972AB9" w14:textId="77777777" w:rsidR="000D3F6A" w:rsidRPr="00F318AB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22" w:type="pct"/>
            <w:vAlign w:val="bottom"/>
          </w:tcPr>
          <w:p w14:paraId="3A4EED66" w14:textId="77777777" w:rsidR="000D3F6A" w:rsidRPr="00F318AB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00F63501" w14:textId="77777777" w:rsidR="000D3F6A" w:rsidRPr="00F318AB" w:rsidRDefault="000D3F6A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005C1DC4" w14:textId="77777777" w:rsidR="000D3F6A" w:rsidRPr="00F318AB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68EE96BC" w14:textId="77777777" w:rsidR="000D3F6A" w:rsidRPr="00F318AB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07" w:type="pct"/>
            <w:vAlign w:val="bottom"/>
          </w:tcPr>
          <w:p w14:paraId="241987EB" w14:textId="11D1AE38" w:rsidR="000D3F6A" w:rsidRPr="00F318AB" w:rsidRDefault="005E1396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318AB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2</w:t>
            </w:r>
            <w:r w:rsidR="000D3F6A" w:rsidRPr="00F318AB"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  <w:t>.</w:t>
            </w:r>
            <w:r w:rsidRPr="00F318AB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  <w:r w:rsidR="007B7977" w:rsidRPr="00F318AB"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767" w:type="pct"/>
            <w:vAlign w:val="bottom"/>
          </w:tcPr>
          <w:p w14:paraId="028019BE" w14:textId="2F700269" w:rsidR="000D3F6A" w:rsidRPr="00F318AB" w:rsidRDefault="000D3F6A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 w:rsidRPr="00F318AB">
              <w:rPr>
                <w:rFonts w:asciiTheme="minorHAnsi" w:hAnsiTheme="minorHAnsi" w:cstheme="minorHAnsi"/>
                <w:sz w:val="28"/>
                <w:szCs w:val="28"/>
              </w:rPr>
              <w:t>20</w:t>
            </w:r>
            <w:r w:rsidRPr="00F318AB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พฤศจิกายน </w:t>
            </w:r>
            <w:r w:rsidRPr="00F318AB">
              <w:rPr>
                <w:rFonts w:asciiTheme="minorHAnsi" w:hAnsiTheme="minorHAnsi" w:cstheme="minorHAnsi"/>
                <w:sz w:val="28"/>
                <w:szCs w:val="28"/>
              </w:rPr>
              <w:t>25</w:t>
            </w:r>
            <w:r w:rsidR="00422952" w:rsidRPr="00F318AB">
              <w:rPr>
                <w:rFonts w:asciiTheme="minorHAnsi" w:hAnsiTheme="minorHAnsi" w:cstheme="minorHAnsi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800" w:type="pct"/>
            <w:vAlign w:val="bottom"/>
          </w:tcPr>
          <w:p w14:paraId="07683990" w14:textId="49DC39A5" w:rsidR="000D3F6A" w:rsidRPr="00F318AB" w:rsidRDefault="00D5762E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HAnsi" w:hAnsiTheme="minorHAnsi" w:cstheme="minorHAnsi" w:hint="cs"/>
                <w:spacing w:val="-6"/>
                <w:sz w:val="28"/>
                <w:szCs w:val="28"/>
                <w:cs/>
                <w:lang w:bidi="th-TH"/>
              </w:rPr>
              <w:t>วันครบกำหนดไถ่ถอน</w:t>
            </w:r>
          </w:p>
        </w:tc>
      </w:tr>
      <w:tr w:rsidR="00050642" w:rsidRPr="00F253B3" w14:paraId="1D3CE0AD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4876A1FA" w14:textId="05B37466" w:rsidR="00050642" w:rsidRPr="00F318AB" w:rsidRDefault="00050642" w:rsidP="008B5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46" w:firstLine="252"/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</w:rPr>
            </w:pPr>
            <w:r w:rsidRPr="00F318AB">
              <w:rPr>
                <w:rFonts w:asciiTheme="minorHAnsi" w:hAnsiTheme="minorHAnsi" w:cstheme="minorHAnsi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460" w:type="pct"/>
            <w:vAlign w:val="bottom"/>
          </w:tcPr>
          <w:p w14:paraId="0A30DC0D" w14:textId="77777777" w:rsidR="00050642" w:rsidRPr="00F318AB" w:rsidRDefault="00050642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</w:p>
        </w:tc>
        <w:tc>
          <w:tcPr>
            <w:tcW w:w="522" w:type="pct"/>
            <w:vAlign w:val="bottom"/>
          </w:tcPr>
          <w:p w14:paraId="0F76853D" w14:textId="77777777" w:rsidR="00050642" w:rsidRPr="00F318AB" w:rsidRDefault="00050642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50E23692" w14:textId="77777777" w:rsidR="00050642" w:rsidRPr="00F318AB" w:rsidRDefault="00050642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11546ED6" w14:textId="77777777" w:rsidR="00050642" w:rsidRPr="00F318AB" w:rsidRDefault="00050642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vAlign w:val="bottom"/>
          </w:tcPr>
          <w:p w14:paraId="6F2CBB84" w14:textId="4940E651" w:rsidR="00050642" w:rsidRPr="00F318AB" w:rsidRDefault="00050642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F318AB"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lang w:val="en-US" w:bidi="th-TH"/>
              </w:rPr>
              <w:t>3,946,978</w:t>
            </w:r>
          </w:p>
        </w:tc>
        <w:tc>
          <w:tcPr>
            <w:tcW w:w="307" w:type="pct"/>
            <w:vAlign w:val="bottom"/>
          </w:tcPr>
          <w:p w14:paraId="2222A480" w14:textId="77777777" w:rsidR="00050642" w:rsidRPr="00F318AB" w:rsidRDefault="00050642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67" w:type="pct"/>
            <w:vAlign w:val="bottom"/>
          </w:tcPr>
          <w:p w14:paraId="260D8B8F" w14:textId="77777777" w:rsidR="00050642" w:rsidRPr="00F318AB" w:rsidRDefault="00050642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0" w:type="pct"/>
            <w:vAlign w:val="bottom"/>
          </w:tcPr>
          <w:p w14:paraId="70AFA43E" w14:textId="77777777" w:rsidR="00050642" w:rsidRPr="00F318AB" w:rsidRDefault="00050642" w:rsidP="0041214F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</w:tr>
      <w:tr w:rsidR="000B7E78" w:rsidRPr="00F253B3" w14:paraId="4EBF90C6" w14:textId="77777777" w:rsidTr="000B1603">
        <w:trPr>
          <w:trHeight w:hRule="exact" w:val="413"/>
        </w:trPr>
        <w:tc>
          <w:tcPr>
            <w:tcW w:w="1748" w:type="pct"/>
            <w:gridSpan w:val="3"/>
            <w:vAlign w:val="bottom"/>
          </w:tcPr>
          <w:p w14:paraId="5463B8F5" w14:textId="1D1D3622" w:rsidR="000B7E78" w:rsidRPr="00F253B3" w:rsidRDefault="000B7E78" w:rsidP="008B5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firstLine="252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51" w:type="pct"/>
            <w:vAlign w:val="bottom"/>
          </w:tcPr>
          <w:p w14:paraId="10BB69E5" w14:textId="77777777" w:rsidR="000B7E78" w:rsidRPr="00F253B3" w:rsidRDefault="000B7E78" w:rsidP="000B7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00DA3656" w14:textId="77777777" w:rsidR="000B7E78" w:rsidRPr="00F253B3" w:rsidRDefault="000B7E78" w:rsidP="000B7E7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9" w:type="pct"/>
            <w:vAlign w:val="bottom"/>
          </w:tcPr>
          <w:p w14:paraId="4E6320F0" w14:textId="428935D7" w:rsidR="000B7E78" w:rsidRPr="00F253B3" w:rsidRDefault="007D4092" w:rsidP="000B7E78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7,864</w:t>
            </w:r>
          </w:p>
        </w:tc>
        <w:tc>
          <w:tcPr>
            <w:tcW w:w="307" w:type="pct"/>
            <w:vAlign w:val="bottom"/>
          </w:tcPr>
          <w:p w14:paraId="4BF36AA9" w14:textId="77777777" w:rsidR="000B7E78" w:rsidRPr="00F253B3" w:rsidRDefault="000B7E78" w:rsidP="000B7E78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767" w:type="pct"/>
            <w:vAlign w:val="bottom"/>
          </w:tcPr>
          <w:p w14:paraId="544FA1AC" w14:textId="77777777" w:rsidR="000B7E78" w:rsidRPr="00F253B3" w:rsidRDefault="000B7E78" w:rsidP="000B7E78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800" w:type="pct"/>
            <w:vAlign w:val="bottom"/>
          </w:tcPr>
          <w:p w14:paraId="0DFA19E1" w14:textId="77777777" w:rsidR="000B7E78" w:rsidRPr="00F253B3" w:rsidRDefault="000B7E78" w:rsidP="000B7E78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0B7E78" w:rsidRPr="00F253B3" w14:paraId="6954C24F" w14:textId="77777777" w:rsidTr="000B1603">
        <w:trPr>
          <w:trHeight w:hRule="exact" w:val="413"/>
        </w:trPr>
        <w:tc>
          <w:tcPr>
            <w:tcW w:w="1748" w:type="pct"/>
            <w:gridSpan w:val="3"/>
            <w:vAlign w:val="bottom"/>
          </w:tcPr>
          <w:p w14:paraId="4C542EA8" w14:textId="15E20435" w:rsidR="000B7E78" w:rsidRPr="00F253B3" w:rsidRDefault="000B7E78" w:rsidP="008B5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firstLine="252"/>
              <w:rPr>
                <w:rFonts w:asciiTheme="minorHAnsi" w:hAnsiTheme="minorHAnsi" w:cstheme="minorHAnsi"/>
                <w:spacing w:val="-6"/>
                <w:sz w:val="28"/>
                <w:szCs w:val="28"/>
                <w:cs/>
              </w:rPr>
            </w:pPr>
            <w:r w:rsidRPr="00F253B3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ปรับปรุงมูลค่ายุติธรรมที่สะท้อนเงื่อนไขที่เปลี่ยนแปลง</w:t>
            </w:r>
          </w:p>
        </w:tc>
        <w:tc>
          <w:tcPr>
            <w:tcW w:w="551" w:type="pct"/>
            <w:vAlign w:val="bottom"/>
          </w:tcPr>
          <w:p w14:paraId="548EAFD5" w14:textId="77777777" w:rsidR="000B7E78" w:rsidRPr="00F253B3" w:rsidRDefault="000B7E78" w:rsidP="000B7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00FC5F31" w14:textId="77777777" w:rsidR="000B7E78" w:rsidRPr="00F253B3" w:rsidRDefault="000B7E78" w:rsidP="000B7E7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9" w:type="pct"/>
            <w:vAlign w:val="bottom"/>
          </w:tcPr>
          <w:p w14:paraId="6CDC81FC" w14:textId="6B909653" w:rsidR="000B7E78" w:rsidRPr="00F253B3" w:rsidRDefault="007D4092" w:rsidP="000B7E78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  <w:t>69,14</w:t>
            </w:r>
            <w:r w:rsidR="005B511C" w:rsidRPr="005B511C">
              <w:rPr>
                <w:rFonts w:asciiTheme="minorHAnsi" w:hAnsiTheme="minorHAnsi" w:cstheme="minorHAnsi" w:hint="cs"/>
                <w:spacing w:val="-6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307" w:type="pct"/>
            <w:vAlign w:val="bottom"/>
          </w:tcPr>
          <w:p w14:paraId="6273A0AC" w14:textId="77777777" w:rsidR="000B7E78" w:rsidRPr="00F253B3" w:rsidRDefault="000B7E78" w:rsidP="000B7E78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767" w:type="pct"/>
            <w:vAlign w:val="bottom"/>
          </w:tcPr>
          <w:p w14:paraId="08E7E318" w14:textId="77777777" w:rsidR="000B7E78" w:rsidRPr="00F253B3" w:rsidRDefault="000B7E78" w:rsidP="000B7E78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800" w:type="pct"/>
            <w:vAlign w:val="bottom"/>
          </w:tcPr>
          <w:p w14:paraId="42FFC5D1" w14:textId="77777777" w:rsidR="000B7E78" w:rsidRPr="00F253B3" w:rsidRDefault="000B7E78" w:rsidP="000B7E78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0B7E78" w:rsidRPr="00F253B3" w14:paraId="7FA7A07C" w14:textId="77777777" w:rsidTr="000B1603">
        <w:trPr>
          <w:trHeight w:hRule="exact" w:val="413"/>
        </w:trPr>
        <w:tc>
          <w:tcPr>
            <w:tcW w:w="766" w:type="pct"/>
            <w:vAlign w:val="bottom"/>
          </w:tcPr>
          <w:p w14:paraId="7D835F80" w14:textId="77777777" w:rsidR="000B7E78" w:rsidRPr="00F253B3" w:rsidRDefault="000B7E78" w:rsidP="008B5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2"/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cs/>
              </w:rPr>
            </w:pPr>
            <w:r w:rsidRPr="00F253B3"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cs/>
              </w:rPr>
              <w:t>หุ้นกู้ - สุทธิ</w:t>
            </w:r>
          </w:p>
        </w:tc>
        <w:tc>
          <w:tcPr>
            <w:tcW w:w="460" w:type="pct"/>
            <w:vAlign w:val="bottom"/>
          </w:tcPr>
          <w:p w14:paraId="33F3ACE8" w14:textId="77777777" w:rsidR="000B7E78" w:rsidRPr="00F253B3" w:rsidRDefault="000B7E78" w:rsidP="000B7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22" w:type="pct"/>
            <w:vAlign w:val="bottom"/>
          </w:tcPr>
          <w:p w14:paraId="263D206B" w14:textId="77777777" w:rsidR="000B7E78" w:rsidRPr="00F253B3" w:rsidRDefault="000B7E78" w:rsidP="000B7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12115E13" w14:textId="77777777" w:rsidR="000B7E78" w:rsidRPr="00F253B3" w:rsidRDefault="000B7E78" w:rsidP="000B7E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pacing w:val="-6"/>
                <w:sz w:val="28"/>
                <w:szCs w:val="28"/>
              </w:rPr>
            </w:pPr>
          </w:p>
        </w:tc>
        <w:tc>
          <w:tcPr>
            <w:tcW w:w="398" w:type="pct"/>
            <w:vAlign w:val="bottom"/>
          </w:tcPr>
          <w:p w14:paraId="3F52B108" w14:textId="77777777" w:rsidR="000B7E78" w:rsidRPr="00F253B3" w:rsidRDefault="000B7E78" w:rsidP="000B7E7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E473C" w14:textId="5706F52D" w:rsidR="000B7E78" w:rsidRPr="00F253B3" w:rsidRDefault="007D4092" w:rsidP="000B7E78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jc w:val="right"/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pacing w:val="-6"/>
                <w:sz w:val="28"/>
                <w:szCs w:val="28"/>
                <w:lang w:val="en-US" w:bidi="th-TH"/>
              </w:rPr>
              <w:t>4,023,98</w:t>
            </w:r>
            <w:r w:rsidR="005B511C" w:rsidRPr="005B511C">
              <w:rPr>
                <w:rFonts w:asciiTheme="minorHAnsi" w:hAnsiTheme="minorHAnsi" w:cstheme="minorHAnsi" w:hint="cs"/>
                <w:b/>
                <w:bCs/>
                <w:spacing w:val="-6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307" w:type="pct"/>
            <w:vAlign w:val="bottom"/>
          </w:tcPr>
          <w:p w14:paraId="55DFC600" w14:textId="77777777" w:rsidR="000B7E78" w:rsidRPr="00F253B3" w:rsidRDefault="000B7E78" w:rsidP="000B7E7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767" w:type="pct"/>
            <w:vAlign w:val="bottom"/>
          </w:tcPr>
          <w:p w14:paraId="04BBDBD9" w14:textId="77777777" w:rsidR="000B7E78" w:rsidRPr="00F253B3" w:rsidRDefault="000B7E78" w:rsidP="000B7E7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800" w:type="pct"/>
            <w:vAlign w:val="bottom"/>
          </w:tcPr>
          <w:p w14:paraId="35EDD240" w14:textId="77777777" w:rsidR="000B7E78" w:rsidRPr="00F253B3" w:rsidRDefault="000B7E78" w:rsidP="000B7E7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inorHAnsi" w:hAnsiTheme="minorHAnsi" w:cstheme="minorHAnsi"/>
                <w:spacing w:val="-6"/>
                <w:sz w:val="28"/>
                <w:szCs w:val="28"/>
                <w:lang w:val="en-US" w:bidi="th-TH"/>
              </w:rPr>
            </w:pPr>
          </w:p>
        </w:tc>
      </w:tr>
    </w:tbl>
    <w:p w14:paraId="39EF98B3" w14:textId="77777777" w:rsidR="000D3F6A" w:rsidRPr="00F253B3" w:rsidRDefault="000D3F6A" w:rsidP="0072288C">
      <w:pPr>
        <w:pStyle w:val="BodyText2"/>
        <w:rPr>
          <w:rFonts w:asciiTheme="majorHAnsi" w:hAnsiTheme="majorHAnsi" w:cstheme="majorHAnsi"/>
          <w:lang w:val="en-US"/>
        </w:rPr>
      </w:pPr>
    </w:p>
    <w:p w14:paraId="19DCF176" w14:textId="6E2A476C" w:rsidR="000D3F6A" w:rsidRDefault="000B7E78" w:rsidP="008B501C">
      <w:pPr>
        <w:pStyle w:val="BodyText2"/>
        <w:ind w:left="540"/>
        <w:rPr>
          <w:rFonts w:asciiTheme="minorHAnsi" w:hAnsiTheme="minorHAnsi"/>
          <w:lang w:val="en-US"/>
        </w:rPr>
      </w:pPr>
      <w:r w:rsidRPr="00E86E15">
        <w:rPr>
          <w:rFonts w:asciiTheme="minorHAnsi" w:hAnsiTheme="minorHAnsi"/>
          <w:cs/>
          <w:lang w:val="en-US"/>
        </w:rPr>
        <w:t xml:space="preserve">หุ้นกู้มีกำหนดชำระดอกเบี้ยทุก </w:t>
      </w:r>
      <w:r w:rsidR="00422952" w:rsidRPr="00E86E15">
        <w:rPr>
          <w:rFonts w:asciiTheme="minorHAnsi" w:hAnsiTheme="minorHAnsi"/>
          <w:lang w:val="en-US"/>
        </w:rPr>
        <w:t>3</w:t>
      </w:r>
      <w:r w:rsidRPr="00E86E15">
        <w:rPr>
          <w:rFonts w:asciiTheme="minorHAnsi" w:hAnsiTheme="minorHAnsi"/>
          <w:cs/>
          <w:lang w:val="en-US"/>
        </w:rPr>
        <w:t xml:space="preserve"> เดือน ไม่ด้อยสิทธิและไม่มีหลักประกันสำหรับหุ้นกู้ </w:t>
      </w:r>
      <w:r w:rsidRPr="00E86E15">
        <w:rPr>
          <w:rFonts w:asciiTheme="minorHAnsi" w:hAnsiTheme="minorHAnsi"/>
          <w:lang w:val="en-US"/>
        </w:rPr>
        <w:t>SABUY</w:t>
      </w:r>
      <w:r w:rsidR="00422952" w:rsidRPr="00E86E15">
        <w:rPr>
          <w:rFonts w:asciiTheme="minorHAnsi" w:hAnsiTheme="minorHAnsi"/>
          <w:lang w:val="en-US"/>
        </w:rPr>
        <w:t>24</w:t>
      </w:r>
      <w:r w:rsidRPr="00E86E15">
        <w:rPr>
          <w:rFonts w:asciiTheme="minorHAnsi" w:hAnsiTheme="minorHAnsi"/>
          <w:lang w:val="en-US"/>
        </w:rPr>
        <w:t>DA, SABUY</w:t>
      </w:r>
      <w:r w:rsidR="00422952" w:rsidRPr="00E86E15">
        <w:rPr>
          <w:rFonts w:asciiTheme="minorHAnsi" w:hAnsiTheme="minorHAnsi"/>
          <w:lang w:val="en-US"/>
        </w:rPr>
        <w:t>254</w:t>
      </w:r>
      <w:r w:rsidRPr="00E86E15">
        <w:rPr>
          <w:rFonts w:asciiTheme="minorHAnsi" w:hAnsiTheme="minorHAnsi"/>
          <w:lang w:val="en-US"/>
        </w:rPr>
        <w:t xml:space="preserve">A </w:t>
      </w:r>
      <w:r w:rsidRPr="00E86E15">
        <w:rPr>
          <w:rFonts w:asciiTheme="minorHAnsi" w:hAnsiTheme="minorHAnsi"/>
          <w:cs/>
          <w:lang w:val="en-US"/>
        </w:rPr>
        <w:t xml:space="preserve">และ </w:t>
      </w:r>
      <w:r w:rsidRPr="00E86E15">
        <w:rPr>
          <w:rFonts w:asciiTheme="minorHAnsi" w:hAnsiTheme="minorHAnsi"/>
          <w:lang w:val="en-US"/>
        </w:rPr>
        <w:t>SABUY</w:t>
      </w:r>
      <w:r w:rsidR="00422952" w:rsidRPr="00E86E15">
        <w:rPr>
          <w:rFonts w:asciiTheme="minorHAnsi" w:hAnsiTheme="minorHAnsi"/>
          <w:lang w:val="en-US"/>
        </w:rPr>
        <w:t>258</w:t>
      </w:r>
      <w:r w:rsidRPr="00E86E15">
        <w:rPr>
          <w:rFonts w:asciiTheme="minorHAnsi" w:hAnsiTheme="minorHAnsi"/>
          <w:lang w:val="en-US"/>
        </w:rPr>
        <w:t xml:space="preserve">A </w:t>
      </w:r>
      <w:r w:rsidRPr="00E86E15">
        <w:rPr>
          <w:rFonts w:asciiTheme="minorHAnsi" w:hAnsiTheme="minorHAnsi"/>
          <w:cs/>
          <w:lang w:val="en-US"/>
        </w:rPr>
        <w:t xml:space="preserve">และมีหลักประกันสำหรับหุ้นกู้ </w:t>
      </w:r>
      <w:r w:rsidRPr="00E86E15">
        <w:rPr>
          <w:rFonts w:asciiTheme="minorHAnsi" w:hAnsiTheme="minorHAnsi"/>
          <w:lang w:val="en-US"/>
        </w:rPr>
        <w:t>SABUY</w:t>
      </w:r>
      <w:r w:rsidR="00422952" w:rsidRPr="00E86E15">
        <w:rPr>
          <w:rFonts w:asciiTheme="minorHAnsi" w:hAnsiTheme="minorHAnsi"/>
          <w:lang w:val="en-US"/>
        </w:rPr>
        <w:t>263</w:t>
      </w:r>
      <w:r w:rsidRPr="00E86E15">
        <w:rPr>
          <w:rFonts w:asciiTheme="minorHAnsi" w:hAnsiTheme="minorHAnsi"/>
          <w:lang w:val="en-US"/>
        </w:rPr>
        <w:t>A</w:t>
      </w:r>
    </w:p>
    <w:p w14:paraId="4D340745" w14:textId="77777777" w:rsidR="00DB4C1E" w:rsidRDefault="00DB4C1E" w:rsidP="000F5E6D">
      <w:pPr>
        <w:pStyle w:val="BodyText2"/>
        <w:ind w:left="990"/>
        <w:rPr>
          <w:rFonts w:asciiTheme="minorHAnsi" w:hAnsiTheme="minorHAnsi"/>
          <w:lang w:val="en-US"/>
        </w:rPr>
      </w:pPr>
    </w:p>
    <w:p w14:paraId="30039A96" w14:textId="77777777" w:rsidR="00DB4C1E" w:rsidRPr="00F253B3" w:rsidRDefault="00DB4C1E" w:rsidP="00E76B19">
      <w:pPr>
        <w:ind w:left="540" w:hanging="90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F253B3">
        <w:rPr>
          <w:rFonts w:ascii="Angsana New" w:hAnsi="Angsana New"/>
          <w:i/>
          <w:iCs/>
          <w:spacing w:val="-6"/>
          <w:sz w:val="30"/>
          <w:szCs w:val="30"/>
          <w:cs/>
        </w:rPr>
        <w:t>การจัดประชุมผู้ถือหุ้นกู้</w:t>
      </w:r>
    </w:p>
    <w:p w14:paraId="154E4104" w14:textId="77777777" w:rsidR="00DB4C1E" w:rsidRPr="00F253B3" w:rsidRDefault="00DB4C1E" w:rsidP="00DB4C1E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620E5BB" w14:textId="292D1CAD" w:rsidR="00DB4C1E" w:rsidRPr="00F253B3" w:rsidRDefault="00DB4C1E" w:rsidP="00C92BCE">
      <w:pPr>
        <w:tabs>
          <w:tab w:val="clear" w:pos="454"/>
          <w:tab w:val="left" w:pos="450"/>
        </w:tabs>
        <w:ind w:left="45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Pr="00A53D5C">
        <w:rPr>
          <w:rFonts w:ascii="Angsana New" w:hAnsi="Angsana New"/>
          <w:spacing w:val="-6"/>
          <w:sz w:val="30"/>
          <w:szCs w:val="30"/>
          <w:cs/>
        </w:rPr>
        <w:t xml:space="preserve">การจัดการประชุมผู้ถือหุ้นกู้ครั้งที่ </w:t>
      </w:r>
      <w:r w:rsidRPr="00A53D5C">
        <w:rPr>
          <w:rFonts w:ascii="Angsana New" w:hAnsi="Angsana New"/>
          <w:spacing w:val="-6"/>
          <w:sz w:val="30"/>
          <w:szCs w:val="30"/>
        </w:rPr>
        <w:t>1</w:t>
      </w:r>
      <w:r w:rsidRPr="00A53D5C">
        <w:rPr>
          <w:rFonts w:ascii="Angsana New" w:hAnsi="Angsana New"/>
          <w:spacing w:val="-6"/>
          <w:sz w:val="30"/>
          <w:szCs w:val="30"/>
          <w:cs/>
        </w:rPr>
        <w:t>/</w:t>
      </w:r>
      <w:r w:rsidRPr="00A53D5C">
        <w:rPr>
          <w:rFonts w:ascii="Angsana New" w:hAnsi="Angsana New"/>
          <w:spacing w:val="-6"/>
          <w:sz w:val="30"/>
          <w:szCs w:val="30"/>
        </w:rPr>
        <w:t>2569</w:t>
      </w:r>
      <w:r w:rsidRPr="00A53D5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6"/>
          <w:sz w:val="30"/>
          <w:szCs w:val="30"/>
        </w:rPr>
        <w:t xml:space="preserve">30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pacing w:val="-6"/>
          <w:sz w:val="30"/>
          <w:szCs w:val="30"/>
        </w:rPr>
        <w:t xml:space="preserve">2569 </w:t>
      </w:r>
      <w:r w:rsidRPr="00A53D5C">
        <w:rPr>
          <w:rFonts w:ascii="Angsana New" w:hAnsi="Angsana New"/>
          <w:spacing w:val="-6"/>
          <w:sz w:val="30"/>
          <w:szCs w:val="30"/>
          <w:cs/>
        </w:rPr>
        <w:t xml:space="preserve">ที่ประชุมมีมติอนุมัติการแก้ไขเปลี่ยนแปลงวันครบกำหนดไถ่ถอนหุ้นกู้ สำหรับหุ้นกู้รุ่น </w:t>
      </w:r>
      <w:r w:rsidRPr="00A53D5C">
        <w:rPr>
          <w:rFonts w:ascii="Angsana New" w:hAnsi="Angsana New"/>
          <w:spacing w:val="-6"/>
          <w:sz w:val="30"/>
          <w:szCs w:val="30"/>
        </w:rPr>
        <w:t xml:space="preserve">SABUY263A </w:t>
      </w:r>
      <w:r w:rsidRPr="00A53D5C">
        <w:rPr>
          <w:rFonts w:ascii="Angsana New" w:hAnsi="Angsana New"/>
          <w:spacing w:val="-6"/>
          <w:sz w:val="30"/>
          <w:szCs w:val="30"/>
          <w:cs/>
        </w:rPr>
        <w:t>จากเดิม</w:t>
      </w:r>
      <w:r w:rsidR="00C92BCE">
        <w:rPr>
          <w:rFonts w:ascii="Angsana New" w:hAnsi="Angsana New" w:hint="cs"/>
          <w:spacing w:val="-6"/>
          <w:sz w:val="30"/>
          <w:szCs w:val="30"/>
          <w:cs/>
        </w:rPr>
        <w:t xml:space="preserve">   </w:t>
      </w:r>
      <w:r w:rsidRPr="00A53D5C">
        <w:rPr>
          <w:rFonts w:ascii="Angsana New" w:hAnsi="Angsana New"/>
          <w:spacing w:val="-6"/>
          <w:sz w:val="30"/>
          <w:szCs w:val="30"/>
          <w:cs/>
        </w:rPr>
        <w:t xml:space="preserve">ครบกำหนดในวันที่ </w:t>
      </w:r>
      <w:r w:rsidRPr="00A53D5C">
        <w:rPr>
          <w:rFonts w:ascii="Angsana New" w:hAnsi="Angsana New"/>
          <w:spacing w:val="-6"/>
          <w:sz w:val="30"/>
          <w:szCs w:val="30"/>
        </w:rPr>
        <w:t>21</w:t>
      </w:r>
      <w:r w:rsidRPr="00A53D5C">
        <w:rPr>
          <w:rFonts w:ascii="Angsana New" w:hAnsi="Angsana New"/>
          <w:spacing w:val="-6"/>
          <w:sz w:val="30"/>
          <w:szCs w:val="30"/>
          <w:cs/>
        </w:rPr>
        <w:t xml:space="preserve"> มีนาคม </w:t>
      </w:r>
      <w:r w:rsidRPr="00A53D5C">
        <w:rPr>
          <w:rFonts w:ascii="Angsana New" w:hAnsi="Angsana New"/>
          <w:spacing w:val="-6"/>
          <w:sz w:val="30"/>
          <w:szCs w:val="30"/>
        </w:rPr>
        <w:t>2569</w:t>
      </w:r>
      <w:r w:rsidRPr="00A53D5C">
        <w:rPr>
          <w:rFonts w:ascii="Angsana New" w:hAnsi="Angsana New"/>
          <w:spacing w:val="-6"/>
          <w:sz w:val="30"/>
          <w:szCs w:val="30"/>
          <w:cs/>
        </w:rPr>
        <w:t xml:space="preserve"> เป็นวันที่ </w:t>
      </w:r>
      <w:r w:rsidRPr="00A53D5C">
        <w:rPr>
          <w:rFonts w:ascii="Angsana New" w:hAnsi="Angsana New"/>
          <w:spacing w:val="-6"/>
          <w:sz w:val="30"/>
          <w:szCs w:val="30"/>
        </w:rPr>
        <w:t>21</w:t>
      </w:r>
      <w:r w:rsidRPr="00A53D5C">
        <w:rPr>
          <w:rFonts w:ascii="Angsana New" w:hAnsi="Angsana New"/>
          <w:spacing w:val="-6"/>
          <w:sz w:val="30"/>
          <w:szCs w:val="30"/>
          <w:cs/>
        </w:rPr>
        <w:t xml:space="preserve"> มีนาคม </w:t>
      </w:r>
      <w:r w:rsidRPr="00A53D5C">
        <w:rPr>
          <w:rFonts w:ascii="Angsana New" w:hAnsi="Angsana New"/>
          <w:spacing w:val="-6"/>
          <w:sz w:val="30"/>
          <w:szCs w:val="30"/>
        </w:rPr>
        <w:t>2570</w:t>
      </w:r>
      <w:r w:rsidRPr="00A53D5C">
        <w:rPr>
          <w:rFonts w:ascii="Angsana New" w:hAnsi="Angsana New"/>
          <w:spacing w:val="-6"/>
          <w:sz w:val="30"/>
          <w:szCs w:val="30"/>
          <w:cs/>
        </w:rPr>
        <w:t xml:space="preserve"> รวมถึงการเปลี่ยนแปลงเงื่อนไขอื่น ๆ </w:t>
      </w:r>
    </w:p>
    <w:p w14:paraId="21A41D45" w14:textId="77777777" w:rsidR="00DB4C1E" w:rsidRDefault="00DB4C1E" w:rsidP="000F5E6D">
      <w:pPr>
        <w:pStyle w:val="BodyText2"/>
        <w:ind w:left="990"/>
        <w:rPr>
          <w:rFonts w:asciiTheme="minorHAnsi" w:hAnsiTheme="minorHAnsi"/>
          <w:lang w:val="en-US"/>
        </w:rPr>
      </w:pPr>
    </w:p>
    <w:p w14:paraId="3E58E3D5" w14:textId="77777777" w:rsidR="000D3F6A" w:rsidRDefault="000D3F6A" w:rsidP="0072288C">
      <w:pPr>
        <w:pStyle w:val="BodyText2"/>
        <w:rPr>
          <w:rFonts w:asciiTheme="majorHAnsi" w:hAnsiTheme="majorHAnsi" w:cstheme="majorHAnsi"/>
          <w:lang w:val="en-US"/>
        </w:rPr>
        <w:sectPr w:rsidR="000D3F6A" w:rsidSect="00AD590D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8247D9B" w14:textId="10AB795B" w:rsidR="006836D5" w:rsidRPr="00F253B3" w:rsidRDefault="000B7AC3" w:rsidP="00DB61ED">
      <w:pPr>
        <w:pStyle w:val="BodyText2"/>
        <w:numPr>
          <w:ilvl w:val="0"/>
          <w:numId w:val="29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 w:rsidRPr="00F253B3">
        <w:rPr>
          <w:rFonts w:asciiTheme="minorHAnsi" w:hAnsiTheme="minorHAnsi" w:cstheme="minorHAnsi"/>
          <w:b/>
          <w:bCs/>
          <w:cs/>
          <w:lang w:val="en-US"/>
        </w:rPr>
        <w:lastRenderedPageBreak/>
        <w:t>เจ้าหนี้</w:t>
      </w:r>
      <w:r w:rsidR="0072288C" w:rsidRPr="00F253B3">
        <w:rPr>
          <w:rFonts w:asciiTheme="minorHAnsi" w:hAnsiTheme="minorHAnsi" w:cstheme="minorHAnsi" w:hint="cs"/>
          <w:b/>
          <w:bCs/>
          <w:cs/>
          <w:lang w:val="en-US"/>
        </w:rPr>
        <w:t>หมุนเวียนอื่น</w:t>
      </w:r>
    </w:p>
    <w:p w14:paraId="0DD911F6" w14:textId="77777777" w:rsidR="00773E69" w:rsidRPr="00F253B3" w:rsidRDefault="00773E69" w:rsidP="00773E69">
      <w:pPr>
        <w:pStyle w:val="BodyText2"/>
        <w:ind w:left="540"/>
        <w:rPr>
          <w:rFonts w:asciiTheme="minorHAnsi" w:hAnsiTheme="minorHAnsi" w:cstheme="minorHAnsi"/>
          <w:b/>
          <w:bCs/>
          <w:sz w:val="24"/>
          <w:szCs w:val="24"/>
          <w:cs/>
          <w:lang w:val="en-US"/>
        </w:rPr>
      </w:pPr>
    </w:p>
    <w:tbl>
      <w:tblPr>
        <w:tblW w:w="91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08"/>
        <w:gridCol w:w="237"/>
        <w:gridCol w:w="1090"/>
        <w:gridCol w:w="263"/>
        <w:gridCol w:w="1106"/>
        <w:gridCol w:w="237"/>
        <w:gridCol w:w="1080"/>
        <w:gridCol w:w="22"/>
        <w:gridCol w:w="241"/>
        <w:gridCol w:w="1071"/>
      </w:tblGrid>
      <w:tr w:rsidR="00782D91" w:rsidRPr="00F253B3" w14:paraId="270BAD85" w14:textId="77777777" w:rsidTr="00375DD6">
        <w:tc>
          <w:tcPr>
            <w:tcW w:w="1627" w:type="pct"/>
          </w:tcPr>
          <w:p w14:paraId="66C5982D" w14:textId="77777777" w:rsidR="00782D91" w:rsidRPr="00F253B3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456BF115" w14:textId="77777777" w:rsidR="00782D91" w:rsidRPr="00F253B3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90C7A56" w14:textId="77777777" w:rsidR="00782D91" w:rsidRPr="00F253B3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4EBE0890" w14:textId="77777777" w:rsidR="00782D91" w:rsidRPr="00F253B3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253B3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0" w:type="pct"/>
          </w:tcPr>
          <w:p w14:paraId="6B5B558D" w14:textId="77777777" w:rsidR="00782D91" w:rsidRPr="00F253B3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23" w:type="pct"/>
            <w:gridSpan w:val="4"/>
          </w:tcPr>
          <w:p w14:paraId="29EDE8E0" w14:textId="77777777" w:rsidR="00782D91" w:rsidRPr="00F253B3" w:rsidRDefault="00782D91" w:rsidP="00572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253B3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653" w:rsidRPr="00F253B3" w14:paraId="3BBC3B30" w14:textId="77777777" w:rsidTr="00375DD6">
        <w:tc>
          <w:tcPr>
            <w:tcW w:w="1627" w:type="pct"/>
          </w:tcPr>
          <w:p w14:paraId="060CA07C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2D756E5E" w14:textId="6016B7CB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F253B3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0" w:type="pct"/>
          </w:tcPr>
          <w:p w14:paraId="0D17E444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689CCF8E" w14:textId="2A7DA2CD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253B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44" w:type="pct"/>
            <w:vAlign w:val="center"/>
          </w:tcPr>
          <w:p w14:paraId="62D36608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62FE2CE0" w14:textId="69C08E4C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253B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30" w:type="pct"/>
          </w:tcPr>
          <w:p w14:paraId="4C0C83C3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1727A962" w14:textId="62A44B0B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253B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44" w:type="pct"/>
            <w:gridSpan w:val="2"/>
            <w:vAlign w:val="center"/>
          </w:tcPr>
          <w:p w14:paraId="6799CA66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11F694EE" w14:textId="4C8BA82D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253B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2567</w:t>
            </w:r>
          </w:p>
        </w:tc>
      </w:tr>
      <w:tr w:rsidR="000434B4" w:rsidRPr="00F253B3" w14:paraId="2331B3AA" w14:textId="77777777" w:rsidTr="00A44BD9">
        <w:tc>
          <w:tcPr>
            <w:tcW w:w="1627" w:type="pct"/>
          </w:tcPr>
          <w:p w14:paraId="3F377A47" w14:textId="77777777" w:rsidR="000434B4" w:rsidRPr="00F253B3" w:rsidRDefault="000434B4" w:rsidP="0004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4E5AC777" w14:textId="77777777" w:rsidR="000434B4" w:rsidRPr="00F253B3" w:rsidRDefault="000434B4" w:rsidP="0004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BA2F9A0" w14:textId="77777777" w:rsidR="000434B4" w:rsidRPr="00F253B3" w:rsidRDefault="000434B4" w:rsidP="0004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00" w:type="pct"/>
            <w:gridSpan w:val="8"/>
          </w:tcPr>
          <w:p w14:paraId="064F16FE" w14:textId="77777777" w:rsidR="000434B4" w:rsidRPr="00F253B3" w:rsidRDefault="000434B4" w:rsidP="0004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0"/>
                <w:tab w:val="center" w:pos="2447"/>
              </w:tabs>
              <w:spacing w:after="0" w:line="240" w:lineRule="auto"/>
              <w:ind w:left="-108" w:right="-110"/>
              <w:rPr>
                <w:rFonts w:asciiTheme="majorHAnsi" w:hAnsiTheme="majorHAnsi" w:cstheme="majorHAnsi"/>
                <w:sz w:val="30"/>
                <w:szCs w:val="30"/>
              </w:rPr>
            </w:pPr>
            <w:r w:rsidRPr="00F253B3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ab/>
            </w:r>
            <w:r w:rsidRPr="00F253B3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831B69" w:rsidRPr="00776A03" w14:paraId="2FBA5C88" w14:textId="77777777" w:rsidTr="00A44BD9">
        <w:tc>
          <w:tcPr>
            <w:tcW w:w="1627" w:type="pct"/>
            <w:vAlign w:val="center"/>
          </w:tcPr>
          <w:p w14:paraId="44C64CBC" w14:textId="1167562D" w:rsidR="00831B69" w:rsidRPr="00F253B3" w:rsidRDefault="00A44BD9" w:rsidP="0083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F253B3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3" w:type="pct"/>
          </w:tcPr>
          <w:p w14:paraId="067AA92F" w14:textId="01DDD9CD" w:rsidR="00831B69" w:rsidRPr="00F253B3" w:rsidRDefault="00265E1B" w:rsidP="0083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F253B3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2AB91E3B" w14:textId="77777777" w:rsidR="00831B69" w:rsidRPr="00F253B3" w:rsidRDefault="00831B69" w:rsidP="0083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1AC99314" w14:textId="751A7FB8" w:rsidR="00831B69" w:rsidRPr="00F253B3" w:rsidRDefault="00831B69" w:rsidP="00831B6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421C3158" w14:textId="77777777" w:rsidR="00831B69" w:rsidRPr="00F253B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E9DD6F5" w14:textId="6AF1667D" w:rsidR="00831B69" w:rsidRPr="00F253B3" w:rsidRDefault="00831B69" w:rsidP="00831B6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84C549D" w14:textId="77777777" w:rsidR="00831B69" w:rsidRPr="00F253B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4356DC2F" w14:textId="540C78E8" w:rsidR="00831B69" w:rsidRPr="00F253B3" w:rsidRDefault="00831B69" w:rsidP="00831B6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  <w:vAlign w:val="bottom"/>
          </w:tcPr>
          <w:p w14:paraId="7649C60C" w14:textId="77777777" w:rsidR="00831B69" w:rsidRPr="00F253B3" w:rsidRDefault="00831B69" w:rsidP="0083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73FA570" w14:textId="434FE42D" w:rsidR="00831B69" w:rsidRPr="00F253B3" w:rsidRDefault="00831B69" w:rsidP="00831B6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D2653" w:rsidRPr="00776A03" w14:paraId="3F266556" w14:textId="77777777" w:rsidTr="00A44BD9">
        <w:tc>
          <w:tcPr>
            <w:tcW w:w="1627" w:type="pct"/>
            <w:vAlign w:val="center"/>
          </w:tcPr>
          <w:p w14:paraId="08EAB382" w14:textId="3A62CEF4" w:rsidR="006D2653" w:rsidRPr="00776A0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B500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43" w:type="pct"/>
          </w:tcPr>
          <w:p w14:paraId="2EF53AFC" w14:textId="77777777" w:rsidR="006D2653" w:rsidRPr="00A301CB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0E4B2F3" w14:textId="77777777" w:rsidR="006D2653" w:rsidRPr="00776A0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30B1C47F" w14:textId="2A89BC0D" w:rsidR="006D2653" w:rsidRPr="009B4538" w:rsidRDefault="00757E62" w:rsidP="006D265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</w:t>
            </w:r>
            <w:r w:rsidR="00094D7C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44" w:type="pct"/>
            <w:vAlign w:val="bottom"/>
          </w:tcPr>
          <w:p w14:paraId="2ECBFE6A" w14:textId="77777777" w:rsidR="006D2653" w:rsidRPr="009B4538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2EBE22A" w14:textId="27C09C51" w:rsidR="006D2653" w:rsidRPr="009B4538" w:rsidRDefault="00640F16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36,098</w:t>
            </w:r>
          </w:p>
        </w:tc>
        <w:tc>
          <w:tcPr>
            <w:tcW w:w="130" w:type="pct"/>
            <w:vAlign w:val="bottom"/>
          </w:tcPr>
          <w:p w14:paraId="0E50498D" w14:textId="77777777" w:rsidR="006D2653" w:rsidRPr="009B4538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392271C0" w14:textId="6511A21C" w:rsidR="006D2653" w:rsidRPr="009B4538" w:rsidRDefault="00BA3C03" w:rsidP="006D265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34</w:t>
            </w:r>
            <w:r w:rsidR="00094D7C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7,951</w:t>
            </w:r>
          </w:p>
        </w:tc>
        <w:tc>
          <w:tcPr>
            <w:tcW w:w="132" w:type="pct"/>
            <w:vAlign w:val="bottom"/>
          </w:tcPr>
          <w:p w14:paraId="7972B02F" w14:textId="77777777" w:rsidR="006D2653" w:rsidRPr="009B4538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FDDE852" w14:textId="56B91EA7" w:rsidR="006D2653" w:rsidRPr="009B4538" w:rsidRDefault="006D2653" w:rsidP="00BA711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9B4538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31</w:t>
            </w: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7</w:t>
            </w:r>
            <w:r w:rsidRPr="009B4538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,293</w:t>
            </w:r>
          </w:p>
        </w:tc>
      </w:tr>
      <w:tr w:rsidR="006D2653" w:rsidRPr="00776A03" w14:paraId="4D33BC89" w14:textId="77777777" w:rsidTr="009B4538">
        <w:tc>
          <w:tcPr>
            <w:tcW w:w="1627" w:type="pct"/>
            <w:vAlign w:val="center"/>
          </w:tcPr>
          <w:p w14:paraId="3AA7081D" w14:textId="77777777" w:rsidR="006D2653" w:rsidRPr="007B5000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34EF0BEA" w14:textId="77777777" w:rsidR="006D2653" w:rsidRPr="00A44BD9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1A8DF82" w14:textId="77777777" w:rsidR="006D2653" w:rsidRPr="00A44BD9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56934D5A" w14:textId="404D87AB" w:rsidR="006D2653" w:rsidRPr="00A44BD9" w:rsidRDefault="00757E62" w:rsidP="006D265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1</w:t>
            </w:r>
            <w:r w:rsidR="00094D7C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44" w:type="pct"/>
            <w:vAlign w:val="bottom"/>
          </w:tcPr>
          <w:p w14:paraId="6C0B4857" w14:textId="77777777" w:rsidR="006D2653" w:rsidRPr="00A44BD9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07E318DC" w14:textId="1937A1B4" w:rsidR="006D2653" w:rsidRPr="00A44BD9" w:rsidRDefault="00640F16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36,098</w:t>
            </w:r>
          </w:p>
        </w:tc>
        <w:tc>
          <w:tcPr>
            <w:tcW w:w="130" w:type="pct"/>
            <w:vAlign w:val="bottom"/>
          </w:tcPr>
          <w:p w14:paraId="2E3D6F16" w14:textId="77777777" w:rsidR="006D2653" w:rsidRPr="00A44BD9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</w:tcBorders>
            <w:vAlign w:val="bottom"/>
          </w:tcPr>
          <w:p w14:paraId="05DB7D8E" w14:textId="752BE46A" w:rsidR="006D2653" w:rsidRPr="00A44BD9" w:rsidRDefault="00094D7C" w:rsidP="00BA3C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347,951</w:t>
            </w:r>
          </w:p>
        </w:tc>
        <w:tc>
          <w:tcPr>
            <w:tcW w:w="132" w:type="pct"/>
            <w:vAlign w:val="bottom"/>
          </w:tcPr>
          <w:p w14:paraId="506C6CE7" w14:textId="77777777" w:rsidR="006D2653" w:rsidRPr="00A44BD9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6A9ABC39" w14:textId="33C4080D" w:rsidR="006D2653" w:rsidRPr="00A44BD9" w:rsidRDefault="0041214F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317,293</w:t>
            </w:r>
          </w:p>
        </w:tc>
      </w:tr>
      <w:tr w:rsidR="006D2653" w:rsidRPr="00776A03" w14:paraId="66E58BD2" w14:textId="77777777" w:rsidTr="00A44BD9">
        <w:tc>
          <w:tcPr>
            <w:tcW w:w="1627" w:type="pct"/>
            <w:vAlign w:val="center"/>
          </w:tcPr>
          <w:p w14:paraId="3D06DBF1" w14:textId="77777777" w:rsidR="006D2653" w:rsidRPr="007B5000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4B307E99" w14:textId="77777777" w:rsidR="006D2653" w:rsidRPr="00A44BD9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E758974" w14:textId="77777777" w:rsidR="006D2653" w:rsidRPr="00A44BD9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1E26E0C3" w14:textId="77777777" w:rsidR="006D2653" w:rsidRPr="00A44BD9" w:rsidRDefault="006D2653" w:rsidP="006D265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54896677" w14:textId="77777777" w:rsidR="006D2653" w:rsidRPr="00A44BD9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62CC3F7" w14:textId="77777777" w:rsidR="006D2653" w:rsidRDefault="006D2653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6E66A14F" w14:textId="77777777" w:rsidR="006D2653" w:rsidRPr="00A44BD9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724757F2" w14:textId="77777777" w:rsidR="006D2653" w:rsidRPr="00A44BD9" w:rsidRDefault="006D2653" w:rsidP="006D265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605CFAF" w14:textId="77777777" w:rsidR="006D2653" w:rsidRPr="00A44BD9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7FD2E4A" w14:textId="77777777" w:rsidR="006D2653" w:rsidRDefault="006D2653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D2653" w:rsidRPr="00776A03" w14:paraId="0765A7ED" w14:textId="77777777" w:rsidTr="00375DD6">
        <w:tc>
          <w:tcPr>
            <w:tcW w:w="1627" w:type="pct"/>
            <w:vAlign w:val="center"/>
          </w:tcPr>
          <w:p w14:paraId="1B7C92A4" w14:textId="672000B5" w:rsidR="006D2653" w:rsidRPr="00776A0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76A03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43" w:type="pct"/>
          </w:tcPr>
          <w:p w14:paraId="15127120" w14:textId="77777777" w:rsidR="006D2653" w:rsidRPr="00776A0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F8AA067" w14:textId="77777777" w:rsidR="006D2653" w:rsidRPr="00776A0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4389013" w14:textId="77777777" w:rsidR="006D2653" w:rsidRPr="00776A03" w:rsidRDefault="006D2653" w:rsidP="006D265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08FBD7BC" w14:textId="77777777" w:rsidR="006D2653" w:rsidRPr="00776A0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0900EEE" w14:textId="77777777" w:rsidR="006D2653" w:rsidRPr="00776A03" w:rsidRDefault="006D2653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vAlign w:val="bottom"/>
          </w:tcPr>
          <w:p w14:paraId="71998CCF" w14:textId="77777777" w:rsidR="006D2653" w:rsidRPr="00776A0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2ABBE4ED" w14:textId="77777777" w:rsidR="006D2653" w:rsidRPr="00776A03" w:rsidRDefault="006D2653" w:rsidP="006D265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54A182A" w14:textId="77777777" w:rsidR="006D2653" w:rsidRPr="00776A0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68DC25A" w14:textId="77777777" w:rsidR="006D2653" w:rsidRPr="00776A03" w:rsidRDefault="006D2653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6D2653" w:rsidRPr="00776A03" w14:paraId="3ACBE831" w14:textId="77777777" w:rsidTr="00375DD6">
        <w:tc>
          <w:tcPr>
            <w:tcW w:w="1627" w:type="pct"/>
            <w:vAlign w:val="center"/>
          </w:tcPr>
          <w:p w14:paraId="61E7EF89" w14:textId="77777777" w:rsidR="006D2653" w:rsidRPr="00776A0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bookmarkStart w:id="10" w:name="_Hlk127807980"/>
            <w:r w:rsidRPr="00776A03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43" w:type="pct"/>
          </w:tcPr>
          <w:p w14:paraId="19DD3CB4" w14:textId="77777777" w:rsidR="006D2653" w:rsidRPr="00776A0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76E8860" w14:textId="77777777" w:rsidR="006D2653" w:rsidRPr="00776A0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672B38D" w14:textId="0226F269" w:rsidR="006D2653" w:rsidRPr="00776A03" w:rsidRDefault="00D76DCE" w:rsidP="006D265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8</w:t>
            </w:r>
            <w:r w:rsidR="00EA581C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5,291</w:t>
            </w:r>
          </w:p>
        </w:tc>
        <w:tc>
          <w:tcPr>
            <w:tcW w:w="144" w:type="pct"/>
            <w:vAlign w:val="bottom"/>
          </w:tcPr>
          <w:p w14:paraId="395EF88C" w14:textId="77777777" w:rsidR="006D2653" w:rsidRPr="00776A0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B71E1EA" w14:textId="525CAB03" w:rsidR="006D2653" w:rsidRPr="00776A03" w:rsidRDefault="006D2653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135,291</w:t>
            </w:r>
          </w:p>
        </w:tc>
        <w:tc>
          <w:tcPr>
            <w:tcW w:w="130" w:type="pct"/>
            <w:vAlign w:val="bottom"/>
          </w:tcPr>
          <w:p w14:paraId="2AF47353" w14:textId="048DC2EB" w:rsidR="006D2653" w:rsidRPr="00776A0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7EF8FC28" w14:textId="72C9E775" w:rsidR="006D2653" w:rsidRPr="00776A03" w:rsidRDefault="00E71737" w:rsidP="006D265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4,873</w:t>
            </w:r>
          </w:p>
        </w:tc>
        <w:tc>
          <w:tcPr>
            <w:tcW w:w="132" w:type="pct"/>
            <w:vAlign w:val="bottom"/>
          </w:tcPr>
          <w:p w14:paraId="30EE95E6" w14:textId="272E0471" w:rsidR="006D2653" w:rsidRPr="00776A0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BF96CB3" w14:textId="731FE9E7" w:rsidR="006D2653" w:rsidRPr="00776A03" w:rsidRDefault="006D2653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11,865</w:t>
            </w:r>
          </w:p>
        </w:tc>
      </w:tr>
      <w:tr w:rsidR="006D2653" w:rsidRPr="00776A03" w14:paraId="59CFAD3B" w14:textId="77777777" w:rsidTr="00375DD6">
        <w:tc>
          <w:tcPr>
            <w:tcW w:w="1627" w:type="pct"/>
            <w:vAlign w:val="center"/>
          </w:tcPr>
          <w:p w14:paraId="3B977F7C" w14:textId="77777777" w:rsidR="006D2653" w:rsidRPr="00776A0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76A03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เงินรับล่วงหน้าจากผู้ใช้บริการ</w:t>
            </w:r>
          </w:p>
        </w:tc>
        <w:tc>
          <w:tcPr>
            <w:tcW w:w="443" w:type="pct"/>
          </w:tcPr>
          <w:p w14:paraId="3E02902A" w14:textId="77777777" w:rsidR="006D2653" w:rsidRPr="00776A0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361661D" w14:textId="77777777" w:rsidR="006D2653" w:rsidRPr="00776A0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A972B9E" w14:textId="6C1AC3CD" w:rsidR="006D2653" w:rsidRPr="00776A03" w:rsidRDefault="00D76DCE" w:rsidP="006D265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62,966</w:t>
            </w:r>
          </w:p>
        </w:tc>
        <w:tc>
          <w:tcPr>
            <w:tcW w:w="144" w:type="pct"/>
            <w:vAlign w:val="bottom"/>
          </w:tcPr>
          <w:p w14:paraId="2471385F" w14:textId="77777777" w:rsidR="006D2653" w:rsidRPr="00776A0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  <w:cs/>
              </w:rPr>
            </w:pPr>
          </w:p>
        </w:tc>
        <w:tc>
          <w:tcPr>
            <w:tcW w:w="606" w:type="pct"/>
            <w:vAlign w:val="bottom"/>
          </w:tcPr>
          <w:p w14:paraId="268C6489" w14:textId="67942EC9" w:rsidR="006D2653" w:rsidRPr="00776A03" w:rsidRDefault="006D2653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36,885</w:t>
            </w:r>
          </w:p>
        </w:tc>
        <w:tc>
          <w:tcPr>
            <w:tcW w:w="130" w:type="pct"/>
            <w:vAlign w:val="bottom"/>
          </w:tcPr>
          <w:p w14:paraId="72F9B54E" w14:textId="6EBF7574" w:rsidR="006D2653" w:rsidRPr="00776A0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70AD73DC" w14:textId="562C6B5A" w:rsidR="006D2653" w:rsidRPr="00776A03" w:rsidRDefault="00BA3C03" w:rsidP="006D265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9,257</w:t>
            </w:r>
          </w:p>
        </w:tc>
        <w:tc>
          <w:tcPr>
            <w:tcW w:w="132" w:type="pct"/>
            <w:vAlign w:val="bottom"/>
          </w:tcPr>
          <w:p w14:paraId="4942A8F2" w14:textId="77777777" w:rsidR="006D2653" w:rsidRPr="00776A0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D5826A8" w14:textId="240C91B5" w:rsidR="006D2653" w:rsidRPr="00776A03" w:rsidRDefault="006D2653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10,579</w:t>
            </w:r>
          </w:p>
        </w:tc>
      </w:tr>
      <w:bookmarkEnd w:id="10"/>
      <w:tr w:rsidR="006D2653" w:rsidRPr="00776A03" w14:paraId="68F260F7" w14:textId="77777777" w:rsidTr="00375DD6">
        <w:tc>
          <w:tcPr>
            <w:tcW w:w="1627" w:type="pct"/>
            <w:vAlign w:val="center"/>
          </w:tcPr>
          <w:p w14:paraId="27FD7792" w14:textId="77777777" w:rsidR="006D2653" w:rsidRPr="00776A0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76A03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443" w:type="pct"/>
          </w:tcPr>
          <w:p w14:paraId="41E0F61A" w14:textId="77777777" w:rsidR="006D2653" w:rsidRPr="00776A0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E4E2A05" w14:textId="77777777" w:rsidR="006D2653" w:rsidRPr="00776A0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7AEF535" w14:textId="32FBE742" w:rsidR="006D2653" w:rsidRPr="00776A03" w:rsidRDefault="00D76DCE" w:rsidP="006D265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1,323</w:t>
            </w:r>
          </w:p>
        </w:tc>
        <w:tc>
          <w:tcPr>
            <w:tcW w:w="144" w:type="pct"/>
            <w:vAlign w:val="bottom"/>
          </w:tcPr>
          <w:p w14:paraId="1E01C19B" w14:textId="77777777" w:rsidR="006D2653" w:rsidRPr="00776A0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46D187F" w14:textId="7B9FE112" w:rsidR="006D2653" w:rsidRPr="00776A03" w:rsidRDefault="006D2653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6,865</w:t>
            </w:r>
          </w:p>
        </w:tc>
        <w:tc>
          <w:tcPr>
            <w:tcW w:w="130" w:type="pct"/>
            <w:vAlign w:val="bottom"/>
          </w:tcPr>
          <w:p w14:paraId="28519B07" w14:textId="77777777" w:rsidR="006D2653" w:rsidRPr="00776A0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5DB51BAE" w14:textId="695090FC" w:rsidR="006D2653" w:rsidRPr="00776A03" w:rsidRDefault="00BA3C03" w:rsidP="006D2653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7F3CEA3" w14:textId="3ED4343A" w:rsidR="006D2653" w:rsidRPr="00776A0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F4AF053" w14:textId="2CC0C7A6" w:rsidR="006D2653" w:rsidRPr="00776A03" w:rsidRDefault="006D2653" w:rsidP="00330D4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5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6D2653" w:rsidRPr="00776A03" w14:paraId="77B3B104" w14:textId="77777777" w:rsidTr="00375DD6">
        <w:tc>
          <w:tcPr>
            <w:tcW w:w="1627" w:type="pct"/>
            <w:vAlign w:val="center"/>
          </w:tcPr>
          <w:p w14:paraId="27A242F1" w14:textId="77777777" w:rsidR="006D2653" w:rsidRPr="00776A0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76A03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443" w:type="pct"/>
          </w:tcPr>
          <w:p w14:paraId="16EEE986" w14:textId="77777777" w:rsidR="006D2653" w:rsidRPr="00776A0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6818894" w14:textId="77777777" w:rsidR="006D2653" w:rsidRPr="00776A0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126179DF" w14:textId="0AB0486F" w:rsidR="006D2653" w:rsidRPr="00776A03" w:rsidRDefault="00996E9C" w:rsidP="006D265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4,523</w:t>
            </w:r>
          </w:p>
        </w:tc>
        <w:tc>
          <w:tcPr>
            <w:tcW w:w="144" w:type="pct"/>
            <w:vAlign w:val="bottom"/>
          </w:tcPr>
          <w:p w14:paraId="408D2D43" w14:textId="77777777" w:rsidR="006D2653" w:rsidRPr="00776A0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30E4799" w14:textId="68EAF642" w:rsidR="006D2653" w:rsidRPr="00776A03" w:rsidRDefault="006D2653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12,912</w:t>
            </w:r>
          </w:p>
        </w:tc>
        <w:tc>
          <w:tcPr>
            <w:tcW w:w="130" w:type="pct"/>
            <w:vAlign w:val="bottom"/>
          </w:tcPr>
          <w:p w14:paraId="55DD6D68" w14:textId="77777777" w:rsidR="006D2653" w:rsidRPr="00776A0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vAlign w:val="bottom"/>
          </w:tcPr>
          <w:p w14:paraId="2ABB0ACC" w14:textId="42DAEEFD" w:rsidR="006D2653" w:rsidRPr="00776A03" w:rsidRDefault="00BA3C03" w:rsidP="006D265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3,733</w:t>
            </w:r>
          </w:p>
        </w:tc>
        <w:tc>
          <w:tcPr>
            <w:tcW w:w="132" w:type="pct"/>
            <w:vAlign w:val="bottom"/>
          </w:tcPr>
          <w:p w14:paraId="649A00AF" w14:textId="77777777" w:rsidR="006D2653" w:rsidRPr="00776A0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3192BD8" w14:textId="10992C51" w:rsidR="006D2653" w:rsidRPr="00776A03" w:rsidRDefault="006D2653" w:rsidP="006D265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10,621</w:t>
            </w:r>
          </w:p>
        </w:tc>
      </w:tr>
      <w:tr w:rsidR="006D2653" w:rsidRPr="00F253B3" w14:paraId="27846D7D" w14:textId="77777777" w:rsidTr="00375DD6">
        <w:tc>
          <w:tcPr>
            <w:tcW w:w="1627" w:type="pct"/>
            <w:vAlign w:val="center"/>
          </w:tcPr>
          <w:p w14:paraId="439AE576" w14:textId="2AB61E3A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</w:rPr>
            </w:pPr>
            <w:r w:rsidRPr="00F253B3">
              <w:rPr>
                <w:rFonts w:asciiTheme="majorHAnsi" w:hAnsiTheme="majorHAnsi" w:cstheme="majorHAnsi"/>
                <w:sz w:val="30"/>
                <w:szCs w:val="30"/>
                <w:cs/>
              </w:rPr>
              <w:t>อื่น</w:t>
            </w:r>
            <w:r w:rsidR="00C04603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</w:t>
            </w:r>
            <w:r w:rsidRPr="00F253B3">
              <w:rPr>
                <w:rFonts w:asciiTheme="majorHAnsi" w:hAnsiTheme="majorHAnsi" w:cstheme="majorHAnsi"/>
                <w:sz w:val="30"/>
                <w:szCs w:val="30"/>
                <w:cs/>
              </w:rPr>
              <w:t>ๆ</w:t>
            </w:r>
          </w:p>
        </w:tc>
        <w:tc>
          <w:tcPr>
            <w:tcW w:w="443" w:type="pct"/>
          </w:tcPr>
          <w:p w14:paraId="2861A5C7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52188D4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328AF612" w14:textId="4094BA85" w:rsidR="006D2653" w:rsidRPr="00F253B3" w:rsidRDefault="00996E9C" w:rsidP="006D265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17</w:t>
            </w:r>
            <w:r w:rsidR="00EA581C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3,83</w:t>
            </w:r>
            <w:r w:rsidR="00094D7C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" w:type="pct"/>
            <w:vAlign w:val="bottom"/>
          </w:tcPr>
          <w:p w14:paraId="180EEE34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0FD4F651" w14:textId="359F593A" w:rsidR="006D2653" w:rsidRPr="00F253B3" w:rsidRDefault="006D2653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F253B3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18</w:t>
            </w:r>
            <w:r w:rsidR="00640F16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2,921</w:t>
            </w:r>
          </w:p>
        </w:tc>
        <w:tc>
          <w:tcPr>
            <w:tcW w:w="130" w:type="pct"/>
            <w:vAlign w:val="bottom"/>
          </w:tcPr>
          <w:p w14:paraId="77FA4874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  <w:vAlign w:val="bottom"/>
          </w:tcPr>
          <w:p w14:paraId="57BA91D6" w14:textId="0407C03B" w:rsidR="006D2653" w:rsidRPr="00F253B3" w:rsidRDefault="00BA3C03" w:rsidP="006D265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</w:t>
            </w:r>
            <w:r w:rsidR="00E71737">
              <w:rPr>
                <w:rFonts w:asciiTheme="majorHAnsi" w:hAnsiTheme="majorHAnsi" w:cstheme="majorHAnsi"/>
                <w:sz w:val="30"/>
                <w:szCs w:val="30"/>
              </w:rPr>
              <w:t>07,</w:t>
            </w:r>
            <w:r w:rsidR="00094D7C">
              <w:rPr>
                <w:rFonts w:asciiTheme="majorHAnsi" w:hAnsiTheme="majorHAnsi" w:cstheme="majorHAnsi"/>
                <w:sz w:val="30"/>
                <w:szCs w:val="30"/>
              </w:rPr>
              <w:t>330</w:t>
            </w:r>
          </w:p>
        </w:tc>
        <w:tc>
          <w:tcPr>
            <w:tcW w:w="132" w:type="pct"/>
            <w:vAlign w:val="bottom"/>
          </w:tcPr>
          <w:p w14:paraId="2B7996C9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29A60E7" w14:textId="1FDF02C4" w:rsidR="006D2653" w:rsidRPr="00F253B3" w:rsidRDefault="006D2653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F253B3">
              <w:rPr>
                <w:rFonts w:asciiTheme="majorHAnsi" w:hAnsiTheme="majorHAnsi" w:cstheme="majorHAnsi"/>
                <w:sz w:val="30"/>
                <w:szCs w:val="30"/>
              </w:rPr>
              <w:t>97,03</w:t>
            </w:r>
            <w:r w:rsidR="00640F16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</w:tr>
      <w:tr w:rsidR="006D2653" w:rsidRPr="00F253B3" w14:paraId="316B97C3" w14:textId="77777777" w:rsidTr="00375DD6">
        <w:tc>
          <w:tcPr>
            <w:tcW w:w="1627" w:type="pct"/>
            <w:vAlign w:val="center"/>
          </w:tcPr>
          <w:p w14:paraId="058B9F7D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58721EDA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D1683FD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23EE0" w14:textId="1BFA1FC0" w:rsidR="006D2653" w:rsidRPr="00F253B3" w:rsidRDefault="006F7785" w:rsidP="006D265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3</w:t>
            </w:r>
            <w:r w:rsidR="00E71737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27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,</w:t>
            </w:r>
            <w:r w:rsidR="00E71737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93</w:t>
            </w:r>
            <w:r w:rsidR="00094D7C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44" w:type="pct"/>
            <w:vAlign w:val="bottom"/>
          </w:tcPr>
          <w:p w14:paraId="43C2F988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BAE4C" w14:textId="02D26D50" w:rsidR="006D2653" w:rsidRPr="00F253B3" w:rsidRDefault="0041214F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3</w:t>
            </w:r>
            <w:r w:rsidR="00640F16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74,874</w:t>
            </w:r>
          </w:p>
        </w:tc>
        <w:tc>
          <w:tcPr>
            <w:tcW w:w="130" w:type="pct"/>
            <w:vAlign w:val="bottom"/>
          </w:tcPr>
          <w:p w14:paraId="518A75EC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AB02E" w14:textId="212C1C2A" w:rsidR="006D2653" w:rsidRPr="00F253B3" w:rsidRDefault="00BA3C03" w:rsidP="006D265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12</w:t>
            </w:r>
            <w:r w:rsidR="00996003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5,1</w:t>
            </w:r>
            <w:r w:rsidR="00094D7C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32" w:type="pct"/>
            <w:vAlign w:val="bottom"/>
          </w:tcPr>
          <w:p w14:paraId="2BA5BF8F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2AB8A" w14:textId="44E32F31" w:rsidR="006D2653" w:rsidRPr="00F253B3" w:rsidRDefault="0041214F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130,10</w:t>
            </w:r>
            <w:r w:rsidR="00640F16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</w:t>
            </w:r>
          </w:p>
        </w:tc>
      </w:tr>
      <w:tr w:rsidR="00F46B6C" w:rsidRPr="00F253B3" w14:paraId="121A2CB0" w14:textId="77777777" w:rsidTr="00F46B6C">
        <w:tc>
          <w:tcPr>
            <w:tcW w:w="1627" w:type="pct"/>
            <w:vAlign w:val="center"/>
          </w:tcPr>
          <w:p w14:paraId="37CEDB8A" w14:textId="77777777" w:rsidR="00F46B6C" w:rsidRPr="00F253B3" w:rsidRDefault="00F46B6C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15C90059" w14:textId="77777777" w:rsidR="00F46B6C" w:rsidRPr="00F253B3" w:rsidRDefault="00F46B6C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B1F072F" w14:textId="77777777" w:rsidR="00F46B6C" w:rsidRPr="00F253B3" w:rsidRDefault="00F46B6C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50638066" w14:textId="77777777" w:rsidR="00F46B6C" w:rsidRPr="00F253B3" w:rsidRDefault="00F46B6C" w:rsidP="006D265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1441993B" w14:textId="77777777" w:rsidR="00F46B6C" w:rsidRPr="00F253B3" w:rsidRDefault="00F46B6C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33A02D8C" w14:textId="77777777" w:rsidR="00F46B6C" w:rsidRPr="00F253B3" w:rsidRDefault="00F46B6C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vAlign w:val="bottom"/>
          </w:tcPr>
          <w:p w14:paraId="230027C8" w14:textId="77777777" w:rsidR="00F46B6C" w:rsidRPr="00F253B3" w:rsidRDefault="00F46B6C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</w:tcBorders>
            <w:vAlign w:val="bottom"/>
          </w:tcPr>
          <w:p w14:paraId="5802E7EA" w14:textId="77777777" w:rsidR="00F46B6C" w:rsidRPr="00F253B3" w:rsidRDefault="00F46B6C" w:rsidP="006D265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0287E80F" w14:textId="77777777" w:rsidR="00F46B6C" w:rsidRPr="00F253B3" w:rsidRDefault="00F46B6C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32DE3814" w14:textId="77777777" w:rsidR="00F46B6C" w:rsidRPr="00F253B3" w:rsidRDefault="00F46B6C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D2653" w:rsidRPr="00F253B3" w14:paraId="71050F9B" w14:textId="77777777" w:rsidTr="00375DD6">
        <w:tc>
          <w:tcPr>
            <w:tcW w:w="1627" w:type="pct"/>
            <w:vAlign w:val="center"/>
          </w:tcPr>
          <w:p w14:paraId="1E6919B9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F253B3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3" w:type="pct"/>
          </w:tcPr>
          <w:p w14:paraId="410C825B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7F1C716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vAlign w:val="bottom"/>
          </w:tcPr>
          <w:p w14:paraId="316F4B4B" w14:textId="52306DEB" w:rsidR="006D2653" w:rsidRPr="00F253B3" w:rsidRDefault="006F7785" w:rsidP="006D265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</w:t>
            </w:r>
            <w:r w:rsidR="00E71737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28,073</w:t>
            </w:r>
          </w:p>
        </w:tc>
        <w:tc>
          <w:tcPr>
            <w:tcW w:w="144" w:type="pct"/>
            <w:vAlign w:val="bottom"/>
          </w:tcPr>
          <w:p w14:paraId="15A84DD9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bottom"/>
          </w:tcPr>
          <w:p w14:paraId="74BF29E3" w14:textId="25AC580E" w:rsidR="006D2653" w:rsidRPr="00F253B3" w:rsidRDefault="00640F16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410,972</w:t>
            </w:r>
          </w:p>
        </w:tc>
        <w:tc>
          <w:tcPr>
            <w:tcW w:w="130" w:type="pct"/>
            <w:vAlign w:val="bottom"/>
          </w:tcPr>
          <w:p w14:paraId="64B6E22C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  <w:gridSpan w:val="2"/>
            <w:tcBorders>
              <w:bottom w:val="double" w:sz="4" w:space="0" w:color="auto"/>
            </w:tcBorders>
            <w:vAlign w:val="bottom"/>
          </w:tcPr>
          <w:p w14:paraId="570FA3CD" w14:textId="6E5C892B" w:rsidR="006D2653" w:rsidRPr="00F253B3" w:rsidRDefault="00BA3C03" w:rsidP="006D265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47</w:t>
            </w:r>
            <w:r w:rsidR="00996003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3,144</w:t>
            </w:r>
          </w:p>
        </w:tc>
        <w:tc>
          <w:tcPr>
            <w:tcW w:w="132" w:type="pct"/>
            <w:vAlign w:val="bottom"/>
          </w:tcPr>
          <w:p w14:paraId="0E0BC5F1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74B5798D" w14:textId="53B423A7" w:rsidR="006D2653" w:rsidRPr="00F253B3" w:rsidRDefault="0041214F" w:rsidP="006D265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447,39</w:t>
            </w:r>
            <w:r w:rsidR="00640F16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</w:t>
            </w:r>
          </w:p>
        </w:tc>
      </w:tr>
    </w:tbl>
    <w:p w14:paraId="6B2D262C" w14:textId="77777777" w:rsidR="00BA3C03" w:rsidRDefault="00BA3C03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42D42E57" w14:textId="77777777" w:rsidR="0019496E" w:rsidRDefault="0019496E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3CE4EF27" w14:textId="77777777" w:rsidR="0019496E" w:rsidRDefault="0019496E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5DE09F1A" w14:textId="77777777" w:rsidR="0019496E" w:rsidRDefault="0019496E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1AE1DE31" w14:textId="77777777" w:rsidR="0019496E" w:rsidRDefault="0019496E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69A07E11" w14:textId="77777777" w:rsidR="0019496E" w:rsidRDefault="0019496E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28C0D0E2" w14:textId="77777777" w:rsidR="0019496E" w:rsidRDefault="0019496E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70781A8D" w14:textId="77777777" w:rsidR="0019496E" w:rsidRDefault="0019496E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660198B0" w14:textId="77777777" w:rsidR="0019496E" w:rsidRDefault="0019496E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7BBC9E65" w14:textId="77777777" w:rsidR="0019496E" w:rsidRDefault="0019496E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6B1D6BC4" w14:textId="77777777" w:rsidR="0019496E" w:rsidRDefault="0019496E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5DA80D79" w14:textId="77777777" w:rsidR="0019496E" w:rsidRPr="00F253B3" w:rsidRDefault="0019496E" w:rsidP="00D63259">
      <w:pPr>
        <w:pStyle w:val="BodyText2"/>
        <w:rPr>
          <w:rFonts w:asciiTheme="minorHAnsi" w:hAnsiTheme="minorHAnsi" w:cstheme="minorHAnsi"/>
          <w:b/>
          <w:bCs/>
          <w:lang w:val="en-US"/>
        </w:rPr>
      </w:pPr>
    </w:p>
    <w:p w14:paraId="1185F267" w14:textId="3E298AE7" w:rsidR="0027046F" w:rsidRPr="00F253B3" w:rsidRDefault="00FD5A00" w:rsidP="00DB61ED">
      <w:pPr>
        <w:pStyle w:val="BodyText2"/>
        <w:numPr>
          <w:ilvl w:val="0"/>
          <w:numId w:val="29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 w:rsidRPr="00F253B3">
        <w:rPr>
          <w:rFonts w:asciiTheme="minorHAnsi" w:hAnsiTheme="minorHAnsi" w:cstheme="minorHAnsi"/>
          <w:b/>
          <w:bCs/>
          <w:cs/>
          <w:lang w:val="en-US"/>
        </w:rPr>
        <w:lastRenderedPageBreak/>
        <w:t>ทุนเรือนหุ้น</w:t>
      </w:r>
    </w:p>
    <w:p w14:paraId="22924F24" w14:textId="77777777" w:rsidR="007B09A8" w:rsidRPr="00F253B3" w:rsidRDefault="007B09A8" w:rsidP="007B09A8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Theme="minorHAnsi" w:hAnsiTheme="minorHAnsi" w:cstheme="minorHAnsi"/>
          <w:sz w:val="24"/>
          <w:szCs w:val="24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810"/>
        <w:gridCol w:w="270"/>
        <w:gridCol w:w="1080"/>
        <w:gridCol w:w="270"/>
        <w:gridCol w:w="1076"/>
        <w:gridCol w:w="283"/>
        <w:gridCol w:w="1071"/>
        <w:gridCol w:w="270"/>
        <w:gridCol w:w="1080"/>
      </w:tblGrid>
      <w:tr w:rsidR="00D907BB" w:rsidRPr="00F253B3" w14:paraId="30D75BE3" w14:textId="77777777" w:rsidTr="00375DD6">
        <w:trPr>
          <w:trHeight w:hRule="exact" w:val="403"/>
          <w:tblHeader/>
        </w:trPr>
        <w:tc>
          <w:tcPr>
            <w:tcW w:w="2970" w:type="dxa"/>
          </w:tcPr>
          <w:p w14:paraId="42FC527A" w14:textId="77777777" w:rsidR="00D907BB" w:rsidRPr="00F253B3" w:rsidRDefault="00D907BB" w:rsidP="00D90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4F4E69D" w14:textId="77777777" w:rsidR="00D907BB" w:rsidRPr="00F253B3" w:rsidRDefault="00D907B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23FFC23" w14:textId="77777777" w:rsidR="00D907BB" w:rsidRPr="00F253B3" w:rsidRDefault="00D907B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tcBorders>
              <w:bottom w:val="single" w:sz="4" w:space="0" w:color="auto"/>
            </w:tcBorders>
            <w:vAlign w:val="center"/>
          </w:tcPr>
          <w:p w14:paraId="0BB8A229" w14:textId="608247D6" w:rsidR="00D907BB" w:rsidRPr="00F253B3" w:rsidRDefault="00A301C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F253B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 w:rsidR="006D2653" w:rsidRPr="00F253B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83" w:type="dxa"/>
            <w:vAlign w:val="center"/>
          </w:tcPr>
          <w:p w14:paraId="4531B165" w14:textId="77777777" w:rsidR="00D907BB" w:rsidRPr="00F253B3" w:rsidRDefault="00D907B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  <w:vAlign w:val="center"/>
          </w:tcPr>
          <w:p w14:paraId="1E6F59DE" w14:textId="17B14E43" w:rsidR="00D907BB" w:rsidRPr="00F253B3" w:rsidRDefault="00A301CB" w:rsidP="00D907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F253B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 w:rsidR="006D2653" w:rsidRPr="00F253B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</w:p>
        </w:tc>
      </w:tr>
      <w:tr w:rsidR="00DF72CC" w:rsidRPr="00F253B3" w14:paraId="3A4846C1" w14:textId="77777777" w:rsidTr="00375DD6">
        <w:trPr>
          <w:trHeight w:hRule="exact" w:val="403"/>
          <w:tblHeader/>
        </w:trPr>
        <w:tc>
          <w:tcPr>
            <w:tcW w:w="2970" w:type="dxa"/>
          </w:tcPr>
          <w:p w14:paraId="50ECDCD2" w14:textId="77777777" w:rsidR="00DF72CC" w:rsidRPr="00F253B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29E03776" w14:textId="77777777" w:rsidR="00DF72CC" w:rsidRPr="00F253B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9BC752C" w14:textId="77777777" w:rsidR="00DF72CC" w:rsidRPr="00F253B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E7E183" w14:textId="77777777" w:rsidR="00DF72CC" w:rsidRPr="00F253B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C35832" w14:textId="77777777" w:rsidR="00DF72CC" w:rsidRPr="00F253B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81B6EE0" w14:textId="77777777" w:rsidR="00DF72CC" w:rsidRPr="00F253B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3" w:type="dxa"/>
          </w:tcPr>
          <w:p w14:paraId="3F7952D4" w14:textId="77777777" w:rsidR="00DF72CC" w:rsidRPr="00F253B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C6B657C" w14:textId="77777777" w:rsidR="00DF72CC" w:rsidRPr="00F253B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21110D" w14:textId="77777777" w:rsidR="00DF72CC" w:rsidRPr="00F253B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97F2BF" w14:textId="77777777" w:rsidR="00DF72CC" w:rsidRPr="00F253B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F72CC" w:rsidRPr="00F253B3" w14:paraId="32513593" w14:textId="77777777" w:rsidTr="00375DD6">
        <w:trPr>
          <w:trHeight w:hRule="exact" w:val="403"/>
          <w:tblHeader/>
        </w:trPr>
        <w:tc>
          <w:tcPr>
            <w:tcW w:w="2970" w:type="dxa"/>
          </w:tcPr>
          <w:p w14:paraId="01CF2AE4" w14:textId="77777777" w:rsidR="00DF72CC" w:rsidRPr="00F253B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3AD18F7" w14:textId="77777777" w:rsidR="00DF72CC" w:rsidRPr="00F253B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2A36EB0" w14:textId="77777777" w:rsidR="00DF72CC" w:rsidRPr="00F253B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2DA0DD2" w14:textId="77777777" w:rsidR="00DF72CC" w:rsidRPr="00F253B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F253B3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  <w:t xml:space="preserve"> / </w:t>
            </w:r>
            <w:r w:rsidRPr="00F253B3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72CC" w:rsidRPr="00F253B3" w14:paraId="7C73303B" w14:textId="77777777" w:rsidTr="00375DD6">
        <w:trPr>
          <w:trHeight w:hRule="exact" w:val="403"/>
        </w:trPr>
        <w:tc>
          <w:tcPr>
            <w:tcW w:w="2970" w:type="dxa"/>
          </w:tcPr>
          <w:p w14:paraId="7081296F" w14:textId="1B500840" w:rsidR="00DF72CC" w:rsidRPr="00F253B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261F69C8" w14:textId="77777777" w:rsidR="00DF72CC" w:rsidRPr="00F253B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9EB36" w14:textId="77777777" w:rsidR="00DF72CC" w:rsidRPr="00F253B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312A05" w14:textId="77777777" w:rsidR="00DF72CC" w:rsidRPr="00F253B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25CC84" w14:textId="77777777" w:rsidR="00DF72CC" w:rsidRPr="00F253B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0B23E7D5" w14:textId="77777777" w:rsidR="00DF72CC" w:rsidRPr="00F253B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B817DDD" w14:textId="77777777" w:rsidR="00DF72CC" w:rsidRPr="00F253B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1C67CEC" w14:textId="77777777" w:rsidR="00DF72CC" w:rsidRPr="00F253B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B34A78" w14:textId="77777777" w:rsidR="00DF72CC" w:rsidRPr="00F253B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3CA42D" w14:textId="77777777" w:rsidR="00DF72CC" w:rsidRPr="00F253B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DF72CC" w:rsidRPr="00F253B3" w14:paraId="45C16D6C" w14:textId="77777777" w:rsidTr="00375DD6">
        <w:trPr>
          <w:trHeight w:hRule="exact" w:val="403"/>
        </w:trPr>
        <w:tc>
          <w:tcPr>
            <w:tcW w:w="2970" w:type="dxa"/>
          </w:tcPr>
          <w:p w14:paraId="6A0E3820" w14:textId="622C550F" w:rsidR="00DF72CC" w:rsidRPr="00F253B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="00A301CB" w:rsidRPr="00F253B3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3E8C04A8" w14:textId="77777777" w:rsidR="00DF72CC" w:rsidRPr="00F253B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B837D" w14:textId="77777777" w:rsidR="00DF72CC" w:rsidRPr="00F253B3" w:rsidRDefault="00DF72CC" w:rsidP="00214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01FD0" w14:textId="77777777" w:rsidR="00DF72CC" w:rsidRPr="00F253B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A13A64" w14:textId="77777777" w:rsidR="00DF72CC" w:rsidRPr="00F253B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1249E147" w14:textId="77777777" w:rsidR="00DF72CC" w:rsidRPr="00F253B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7541731" w14:textId="77777777" w:rsidR="00DF72CC" w:rsidRPr="00F253B3" w:rsidRDefault="00DF72CC" w:rsidP="0021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0A87B2" w14:textId="77777777" w:rsidR="00DF72CC" w:rsidRPr="00F253B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0489CA" w14:textId="77777777" w:rsidR="00DF72CC" w:rsidRPr="00F253B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26C0DC" w14:textId="77777777" w:rsidR="00DF72CC" w:rsidRPr="00F253B3" w:rsidRDefault="00DF72CC" w:rsidP="0021495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6D2653" w:rsidRPr="00F253B3" w14:paraId="6B255EF7" w14:textId="77777777" w:rsidTr="0041214F">
        <w:trPr>
          <w:trHeight w:hRule="exact" w:val="403"/>
        </w:trPr>
        <w:tc>
          <w:tcPr>
            <w:tcW w:w="2970" w:type="dxa"/>
          </w:tcPr>
          <w:p w14:paraId="288F963D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</w:rPr>
              <w:t>-</w:t>
            </w: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27835902" w14:textId="6AD09869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FA7A10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29BDEF" w14:textId="2BBB2491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3,184,077</w:t>
            </w:r>
          </w:p>
        </w:tc>
        <w:tc>
          <w:tcPr>
            <w:tcW w:w="270" w:type="dxa"/>
            <w:vAlign w:val="bottom"/>
          </w:tcPr>
          <w:p w14:paraId="04685910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322D691F" w14:textId="70998ABF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3,184,077</w:t>
            </w:r>
          </w:p>
        </w:tc>
        <w:tc>
          <w:tcPr>
            <w:tcW w:w="283" w:type="dxa"/>
          </w:tcPr>
          <w:p w14:paraId="1326877B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8283C85" w14:textId="28C4EC3A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2,108,310</w:t>
            </w:r>
          </w:p>
        </w:tc>
        <w:tc>
          <w:tcPr>
            <w:tcW w:w="270" w:type="dxa"/>
          </w:tcPr>
          <w:p w14:paraId="4AA6950E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3B112A6" w14:textId="1BDCBB64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2,108,310</w:t>
            </w:r>
          </w:p>
        </w:tc>
      </w:tr>
      <w:tr w:rsidR="006D2653" w:rsidRPr="00F253B3" w14:paraId="2244F5AF" w14:textId="77777777" w:rsidTr="0041214F">
        <w:trPr>
          <w:trHeight w:hRule="exact" w:val="403"/>
        </w:trPr>
        <w:tc>
          <w:tcPr>
            <w:tcW w:w="2970" w:type="dxa"/>
          </w:tcPr>
          <w:p w14:paraId="68F6C359" w14:textId="4613A13E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</w:tcPr>
          <w:p w14:paraId="5DB12E48" w14:textId="319FB69B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1497125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869559" w14:textId="6F22AD2F" w:rsidR="006D2653" w:rsidRPr="00F253B3" w:rsidRDefault="00E57C8E" w:rsidP="00AF77B8">
            <w:pPr>
              <w:pStyle w:val="30"/>
              <w:tabs>
                <w:tab w:val="clear" w:pos="360"/>
                <w:tab w:val="clear" w:pos="720"/>
                <w:tab w:val="decimal" w:pos="519"/>
              </w:tabs>
              <w:ind w:right="3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B1C4961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7737E41A" w14:textId="3CD71380" w:rsidR="006D2653" w:rsidRPr="00F253B3" w:rsidRDefault="00E57C8E" w:rsidP="00AF77B8">
            <w:pPr>
              <w:pStyle w:val="30"/>
              <w:tabs>
                <w:tab w:val="clear" w:pos="360"/>
                <w:tab w:val="clear" w:pos="720"/>
                <w:tab w:val="decimal" w:pos="519"/>
              </w:tabs>
              <w:ind w:right="3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636BFCB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D689C72" w14:textId="6C894B62" w:rsidR="006D2653" w:rsidRPr="00F253B3" w:rsidRDefault="006D2653" w:rsidP="00BA7119">
            <w:pPr>
              <w:pStyle w:val="30"/>
              <w:tabs>
                <w:tab w:val="clear" w:pos="360"/>
                <w:tab w:val="clear" w:pos="720"/>
                <w:tab w:val="decimal" w:pos="789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171,233</w:t>
            </w: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146A91D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ED2A65B" w14:textId="17EF3724" w:rsidR="006D2653" w:rsidRPr="00F253B3" w:rsidRDefault="006D2653" w:rsidP="00BA7119">
            <w:pPr>
              <w:pStyle w:val="30"/>
              <w:tabs>
                <w:tab w:val="clear" w:pos="360"/>
                <w:tab w:val="clear" w:pos="720"/>
                <w:tab w:val="decimal" w:pos="869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171,233</w:t>
            </w: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D2653" w:rsidRPr="00F253B3" w14:paraId="3CA2E7A8" w14:textId="77777777" w:rsidTr="0041214F">
        <w:trPr>
          <w:trHeight w:hRule="exact" w:val="403"/>
        </w:trPr>
        <w:tc>
          <w:tcPr>
            <w:tcW w:w="2970" w:type="dxa"/>
          </w:tcPr>
          <w:p w14:paraId="13B922E4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407C53BA" w14:textId="35AAFDDA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CA4EAAC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CBBC19" w14:textId="205AD751" w:rsidR="006D2653" w:rsidRPr="00F253B3" w:rsidRDefault="00E57C8E" w:rsidP="00AF77B8">
            <w:pPr>
              <w:pStyle w:val="30"/>
              <w:tabs>
                <w:tab w:val="clear" w:pos="360"/>
                <w:tab w:val="clear" w:pos="720"/>
                <w:tab w:val="decimal" w:pos="519"/>
              </w:tabs>
              <w:ind w:right="3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BFBEF69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3B1C714D" w14:textId="2213DD6F" w:rsidR="006D2653" w:rsidRPr="00F253B3" w:rsidRDefault="00E57C8E" w:rsidP="00AF77B8">
            <w:pPr>
              <w:pStyle w:val="30"/>
              <w:tabs>
                <w:tab w:val="clear" w:pos="360"/>
                <w:tab w:val="clear" w:pos="720"/>
                <w:tab w:val="decimal" w:pos="519"/>
              </w:tabs>
              <w:ind w:right="3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D336F03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936B057" w14:textId="0F3C2590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1,247,000</w:t>
            </w:r>
          </w:p>
        </w:tc>
        <w:tc>
          <w:tcPr>
            <w:tcW w:w="270" w:type="dxa"/>
            <w:vAlign w:val="bottom"/>
          </w:tcPr>
          <w:p w14:paraId="5217C2CF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4996ACB" w14:textId="07F4B510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1,247,000</w:t>
            </w:r>
          </w:p>
        </w:tc>
      </w:tr>
      <w:tr w:rsidR="006D2653" w:rsidRPr="00F253B3" w14:paraId="1F499AB3" w14:textId="77777777" w:rsidTr="00375DD6">
        <w:trPr>
          <w:trHeight w:hRule="exact" w:val="403"/>
        </w:trPr>
        <w:tc>
          <w:tcPr>
            <w:tcW w:w="2970" w:type="dxa"/>
          </w:tcPr>
          <w:p w14:paraId="509DDFE3" w14:textId="59993994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31 </w:t>
            </w:r>
            <w:r w:rsidRPr="00F253B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53A2E8B9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6D235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7AFC4C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2D9632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1E7EAE9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92BB1F4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C56B827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85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E39A32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9F248A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E57C8E" w:rsidRPr="00F253B3" w14:paraId="568A0333" w14:textId="77777777" w:rsidTr="0041214F">
        <w:trPr>
          <w:trHeight w:hRule="exact" w:val="403"/>
        </w:trPr>
        <w:tc>
          <w:tcPr>
            <w:tcW w:w="2970" w:type="dxa"/>
          </w:tcPr>
          <w:p w14:paraId="65C09353" w14:textId="77777777" w:rsidR="00E57C8E" w:rsidRPr="00F253B3" w:rsidRDefault="00E57C8E" w:rsidP="00E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7E0D03D" w14:textId="1969C266" w:rsidR="00E57C8E" w:rsidRPr="00F253B3" w:rsidRDefault="00E57C8E" w:rsidP="00E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6A17C03" w14:textId="77777777" w:rsidR="00E57C8E" w:rsidRPr="00F253B3" w:rsidRDefault="00E57C8E" w:rsidP="00E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C1F86B6" w14:textId="1E82BFEF" w:rsidR="00E57C8E" w:rsidRPr="00F253B3" w:rsidRDefault="00E57C8E" w:rsidP="00E57C8E">
            <w:pPr>
              <w:pStyle w:val="30"/>
              <w:tabs>
                <w:tab w:val="clear" w:pos="360"/>
                <w:tab w:val="clear" w:pos="720"/>
                <w:tab w:val="decimal" w:pos="858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3,184,077</w:t>
            </w:r>
          </w:p>
        </w:tc>
        <w:tc>
          <w:tcPr>
            <w:tcW w:w="270" w:type="dxa"/>
            <w:vAlign w:val="bottom"/>
          </w:tcPr>
          <w:p w14:paraId="507FC544" w14:textId="77777777" w:rsidR="00E57C8E" w:rsidRPr="00F253B3" w:rsidRDefault="00E57C8E" w:rsidP="00E57C8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858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14:paraId="50BF90AD" w14:textId="1909FF34" w:rsidR="00E57C8E" w:rsidRPr="00F253B3" w:rsidRDefault="00E57C8E" w:rsidP="00E57C8E">
            <w:pPr>
              <w:pStyle w:val="30"/>
              <w:tabs>
                <w:tab w:val="clear" w:pos="360"/>
                <w:tab w:val="clear" w:pos="720"/>
                <w:tab w:val="decimal" w:pos="858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3,184,077</w:t>
            </w:r>
          </w:p>
        </w:tc>
        <w:tc>
          <w:tcPr>
            <w:tcW w:w="283" w:type="dxa"/>
          </w:tcPr>
          <w:p w14:paraId="601E27EB" w14:textId="77777777" w:rsidR="00E57C8E" w:rsidRPr="00F253B3" w:rsidRDefault="00E57C8E" w:rsidP="00E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58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7FEE51DC" w14:textId="2354A04E" w:rsidR="00E57C8E" w:rsidRPr="00F253B3" w:rsidRDefault="00E57C8E" w:rsidP="00E57C8E">
            <w:pPr>
              <w:pStyle w:val="30"/>
              <w:tabs>
                <w:tab w:val="clear" w:pos="360"/>
                <w:tab w:val="clear" w:pos="720"/>
                <w:tab w:val="decimal" w:pos="858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3,184,077</w:t>
            </w:r>
          </w:p>
        </w:tc>
        <w:tc>
          <w:tcPr>
            <w:tcW w:w="270" w:type="dxa"/>
            <w:vAlign w:val="bottom"/>
          </w:tcPr>
          <w:p w14:paraId="74C76FE9" w14:textId="77777777" w:rsidR="00E57C8E" w:rsidRPr="00F253B3" w:rsidRDefault="00E57C8E" w:rsidP="00E57C8E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858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21D3BC0" w14:textId="2A56E835" w:rsidR="00E57C8E" w:rsidRPr="00F253B3" w:rsidRDefault="00E57C8E" w:rsidP="00E57C8E">
            <w:pPr>
              <w:pStyle w:val="30"/>
              <w:tabs>
                <w:tab w:val="clear" w:pos="360"/>
                <w:tab w:val="clear" w:pos="720"/>
                <w:tab w:val="decimal" w:pos="858"/>
              </w:tabs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3,184,077</w:t>
            </w:r>
          </w:p>
        </w:tc>
      </w:tr>
      <w:tr w:rsidR="007A4B30" w:rsidRPr="00F253B3" w14:paraId="356F29A5" w14:textId="77777777" w:rsidTr="00375DD6">
        <w:trPr>
          <w:trHeight w:hRule="exact" w:val="403"/>
        </w:trPr>
        <w:tc>
          <w:tcPr>
            <w:tcW w:w="2970" w:type="dxa"/>
          </w:tcPr>
          <w:p w14:paraId="78662654" w14:textId="77777777" w:rsidR="007A4B30" w:rsidRPr="00F253B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1D94A1F" w14:textId="77777777" w:rsidR="007A4B30" w:rsidRPr="00F253B3" w:rsidRDefault="007A4B30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D466E" w14:textId="77777777" w:rsidR="007A4B30" w:rsidRPr="00F253B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A83A22A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F0D235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1FBD053F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17F16B5" w14:textId="77777777" w:rsidR="007A4B30" w:rsidRPr="00F253B3" w:rsidRDefault="007A4B30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7396E8E7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71ED3C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0A718CC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838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A4B30" w:rsidRPr="00F253B3" w14:paraId="2C29645C" w14:textId="77777777" w:rsidTr="00375DD6">
        <w:trPr>
          <w:trHeight w:hRule="exact" w:val="403"/>
        </w:trPr>
        <w:tc>
          <w:tcPr>
            <w:tcW w:w="2970" w:type="dxa"/>
          </w:tcPr>
          <w:p w14:paraId="6D287C02" w14:textId="77777777" w:rsidR="007A4B30" w:rsidRPr="00F253B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452A4FF0" w14:textId="77777777" w:rsidR="007A4B30" w:rsidRPr="00F253B3" w:rsidRDefault="007A4B30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983BB" w14:textId="77777777" w:rsidR="007A4B30" w:rsidRPr="00F253B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F52BC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25B9D0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6E561DED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8C7043B" w14:textId="77777777" w:rsidR="007A4B30" w:rsidRPr="00F253B3" w:rsidRDefault="007A4B30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5FA4472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208A60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697139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A4B30" w:rsidRPr="00F253B3" w14:paraId="3BE5B90D" w14:textId="77777777" w:rsidTr="00375DD6">
        <w:trPr>
          <w:trHeight w:hRule="exact" w:val="403"/>
        </w:trPr>
        <w:tc>
          <w:tcPr>
            <w:tcW w:w="2970" w:type="dxa"/>
          </w:tcPr>
          <w:p w14:paraId="4AFBF04B" w14:textId="27C3C4DA" w:rsidR="007A4B30" w:rsidRPr="00F253B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="00A301CB" w:rsidRPr="00F253B3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3E3E430A" w14:textId="77777777" w:rsidR="007A4B30" w:rsidRPr="00F253B3" w:rsidRDefault="007A4B30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EAFA5" w14:textId="77777777" w:rsidR="007A4B30" w:rsidRPr="00F253B3" w:rsidRDefault="007A4B30" w:rsidP="007A4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C5450D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F6E428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179BA39B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8E03951" w14:textId="77777777" w:rsidR="007A4B30" w:rsidRPr="00F253B3" w:rsidRDefault="007A4B30" w:rsidP="007A4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D03A141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4E29BB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A3D316" w14:textId="77777777" w:rsidR="007A4B30" w:rsidRPr="00F253B3" w:rsidRDefault="007A4B30" w:rsidP="007A4B30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6D2653" w:rsidRPr="00F253B3" w14:paraId="7A5D4760" w14:textId="77777777" w:rsidTr="0041214F">
        <w:trPr>
          <w:trHeight w:hRule="exact" w:val="403"/>
        </w:trPr>
        <w:tc>
          <w:tcPr>
            <w:tcW w:w="2970" w:type="dxa"/>
          </w:tcPr>
          <w:p w14:paraId="76F8FB31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8C96DFA" w14:textId="37C16B53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8CEE4D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9F020D" w14:textId="1FC585D0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2,431,768</w:t>
            </w:r>
          </w:p>
        </w:tc>
        <w:tc>
          <w:tcPr>
            <w:tcW w:w="270" w:type="dxa"/>
            <w:vAlign w:val="bottom"/>
          </w:tcPr>
          <w:p w14:paraId="261E6CCA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78404078" w14:textId="00473FD0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2,431,768</w:t>
            </w:r>
          </w:p>
        </w:tc>
        <w:tc>
          <w:tcPr>
            <w:tcW w:w="283" w:type="dxa"/>
          </w:tcPr>
          <w:p w14:paraId="53F6398C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80A96BD" w14:textId="04768CBE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/>
                <w:sz w:val="30"/>
                <w:szCs w:val="30"/>
                <w:lang w:val="en-US"/>
              </w:rPr>
              <w:t>1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F253B3">
              <w:rPr>
                <w:rFonts w:asciiTheme="minorHAnsi" w:hAnsiTheme="minorHAnsi"/>
                <w:sz w:val="30"/>
                <w:szCs w:val="30"/>
                <w:lang w:val="en-US"/>
              </w:rPr>
              <w:t>766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F253B3">
              <w:rPr>
                <w:rFonts w:asciiTheme="minorHAnsi" w:hAnsiTheme="minorHAns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70" w:type="dxa"/>
          </w:tcPr>
          <w:p w14:paraId="39459332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D2CCA65" w14:textId="12C768C0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869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/>
                <w:sz w:val="30"/>
                <w:szCs w:val="30"/>
                <w:lang w:val="en-US"/>
              </w:rPr>
              <w:t>1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F253B3">
              <w:rPr>
                <w:rFonts w:asciiTheme="minorHAnsi" w:hAnsiTheme="minorHAnsi"/>
                <w:sz w:val="30"/>
                <w:szCs w:val="30"/>
                <w:lang w:val="en-US"/>
              </w:rPr>
              <w:t>766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F253B3">
              <w:rPr>
                <w:rFonts w:asciiTheme="minorHAnsi" w:hAnsiTheme="minorHAnsi"/>
                <w:sz w:val="30"/>
                <w:szCs w:val="30"/>
                <w:lang w:val="en-US"/>
              </w:rPr>
              <w:t>497</w:t>
            </w:r>
          </w:p>
        </w:tc>
      </w:tr>
      <w:tr w:rsidR="006D2653" w:rsidRPr="00F253B3" w14:paraId="0EF63280" w14:textId="77777777" w:rsidTr="0041214F">
        <w:trPr>
          <w:trHeight w:hRule="exact" w:val="403"/>
        </w:trPr>
        <w:tc>
          <w:tcPr>
            <w:tcW w:w="2970" w:type="dxa"/>
          </w:tcPr>
          <w:p w14:paraId="4190BBFD" w14:textId="01B4C3E0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</w:tcPr>
          <w:p w14:paraId="6888C302" w14:textId="172D787A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1AE055B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1067E5" w14:textId="14395333" w:rsidR="006D2653" w:rsidRPr="00F253B3" w:rsidRDefault="00E57C8E" w:rsidP="00AF77B8">
            <w:pPr>
              <w:pStyle w:val="30"/>
              <w:tabs>
                <w:tab w:val="clear" w:pos="360"/>
                <w:tab w:val="clear" w:pos="720"/>
                <w:tab w:val="decimal" w:pos="519"/>
              </w:tabs>
              <w:ind w:right="3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C6EB55A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4E300C98" w14:textId="0B6530BF" w:rsidR="006D2653" w:rsidRPr="00F253B3" w:rsidRDefault="00E57C8E" w:rsidP="00AF77B8">
            <w:pPr>
              <w:pStyle w:val="30"/>
              <w:tabs>
                <w:tab w:val="clear" w:pos="360"/>
                <w:tab w:val="clear" w:pos="720"/>
                <w:tab w:val="decimal" w:pos="519"/>
              </w:tabs>
              <w:ind w:right="3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4600753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1305C868" w14:textId="2ECB8760" w:rsidR="006D2653" w:rsidRPr="00F253B3" w:rsidRDefault="006D2653" w:rsidP="00BA7119">
            <w:pPr>
              <w:pStyle w:val="30"/>
              <w:tabs>
                <w:tab w:val="clear" w:pos="360"/>
                <w:tab w:val="clear" w:pos="720"/>
                <w:tab w:val="decimal" w:pos="789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95,000</w:t>
            </w: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FE5FBAC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left="-301" w:right="224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4F4D0AD" w14:textId="348D55C5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869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95,000</w:t>
            </w: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D2653" w:rsidRPr="00F253B3" w14:paraId="3C718ACE" w14:textId="77777777" w:rsidTr="0041214F">
        <w:trPr>
          <w:trHeight w:hRule="exact" w:val="403"/>
        </w:trPr>
        <w:tc>
          <w:tcPr>
            <w:tcW w:w="2970" w:type="dxa"/>
          </w:tcPr>
          <w:p w14:paraId="6788210A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6C685D83" w14:textId="5BC8C178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AD86578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B9A899" w14:textId="76398226" w:rsidR="006D2653" w:rsidRPr="00F253B3" w:rsidRDefault="00E57C8E" w:rsidP="00AF77B8">
            <w:pPr>
              <w:pStyle w:val="30"/>
              <w:tabs>
                <w:tab w:val="clear" w:pos="360"/>
                <w:tab w:val="clear" w:pos="720"/>
                <w:tab w:val="decimal" w:pos="519"/>
              </w:tabs>
              <w:ind w:right="3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85E71A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6EFF8B09" w14:textId="440BD00D" w:rsidR="006D2653" w:rsidRPr="00F253B3" w:rsidRDefault="00E57C8E" w:rsidP="00AF77B8">
            <w:pPr>
              <w:pStyle w:val="30"/>
              <w:tabs>
                <w:tab w:val="clear" w:pos="360"/>
                <w:tab w:val="clear" w:pos="720"/>
                <w:tab w:val="decimal" w:pos="519"/>
              </w:tabs>
              <w:ind w:right="3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C85DA1E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160DA8DD" w14:textId="499B8438" w:rsidR="006D2653" w:rsidRPr="00F253B3" w:rsidRDefault="006D2653" w:rsidP="00BA7119">
            <w:pPr>
              <w:pStyle w:val="30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760,271</w:t>
            </w:r>
          </w:p>
        </w:tc>
        <w:tc>
          <w:tcPr>
            <w:tcW w:w="270" w:type="dxa"/>
            <w:vAlign w:val="bottom"/>
          </w:tcPr>
          <w:p w14:paraId="2513D258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left="-301" w:right="224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4794C52" w14:textId="324B92B4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869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760,271</w:t>
            </w:r>
          </w:p>
        </w:tc>
      </w:tr>
      <w:tr w:rsidR="006D2653" w:rsidRPr="00F253B3" w14:paraId="36F217D1" w14:textId="77777777" w:rsidTr="00807625">
        <w:trPr>
          <w:trHeight w:hRule="exact" w:val="403"/>
        </w:trPr>
        <w:tc>
          <w:tcPr>
            <w:tcW w:w="2970" w:type="dxa"/>
          </w:tcPr>
          <w:p w14:paraId="6AE6D055" w14:textId="7D8EDF3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</w:t>
            </w:r>
            <w:r w:rsidRPr="00F253B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33D3425E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5E2CB" w14:textId="77777777" w:rsidR="006D2653" w:rsidRPr="00F253B3" w:rsidRDefault="006D2653" w:rsidP="006D2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FA6CFF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52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345804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5216213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6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CBC5DD3" w14:textId="77777777" w:rsidR="006D2653" w:rsidRPr="00F253B3" w:rsidRDefault="006D2653" w:rsidP="006D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1684935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CD6320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60999F" w14:textId="77777777" w:rsidR="006D2653" w:rsidRPr="00F253B3" w:rsidRDefault="006D2653" w:rsidP="006D2653">
            <w:pPr>
              <w:pStyle w:val="30"/>
              <w:tabs>
                <w:tab w:val="clear" w:pos="360"/>
                <w:tab w:val="clear" w:pos="720"/>
                <w:tab w:val="decimal" w:pos="57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</w:tr>
      <w:tr w:rsidR="00E57C8E" w:rsidRPr="00F253B3" w14:paraId="4F97B139" w14:textId="77777777" w:rsidTr="0041214F">
        <w:trPr>
          <w:trHeight w:hRule="exact" w:val="403"/>
        </w:trPr>
        <w:tc>
          <w:tcPr>
            <w:tcW w:w="2970" w:type="dxa"/>
          </w:tcPr>
          <w:p w14:paraId="00888977" w14:textId="77777777" w:rsidR="00E57C8E" w:rsidRPr="00F253B3" w:rsidRDefault="00E57C8E" w:rsidP="00E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10E5A39" w14:textId="6854D632" w:rsidR="00E57C8E" w:rsidRPr="00F253B3" w:rsidRDefault="00E57C8E" w:rsidP="00E57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EA7F4D4" w14:textId="77777777" w:rsidR="00E57C8E" w:rsidRPr="00F253B3" w:rsidRDefault="00E57C8E" w:rsidP="00E5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68503B" w14:textId="488B7034" w:rsidR="00E57C8E" w:rsidRPr="00F253B3" w:rsidRDefault="00E57C8E" w:rsidP="00E57C8E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2,431,768</w:t>
            </w:r>
          </w:p>
        </w:tc>
        <w:tc>
          <w:tcPr>
            <w:tcW w:w="270" w:type="dxa"/>
            <w:vAlign w:val="bottom"/>
          </w:tcPr>
          <w:p w14:paraId="08DAB630" w14:textId="77777777" w:rsidR="00E57C8E" w:rsidRPr="00F253B3" w:rsidRDefault="00E57C8E" w:rsidP="00E57C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14:paraId="498BFF3E" w14:textId="285C6358" w:rsidR="00E57C8E" w:rsidRPr="00F253B3" w:rsidRDefault="00E57C8E" w:rsidP="00E57C8E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2,431,768</w:t>
            </w:r>
          </w:p>
        </w:tc>
        <w:tc>
          <w:tcPr>
            <w:tcW w:w="283" w:type="dxa"/>
          </w:tcPr>
          <w:p w14:paraId="1ACBC305" w14:textId="77777777" w:rsidR="00E57C8E" w:rsidRPr="00F253B3" w:rsidRDefault="00E57C8E" w:rsidP="00E57C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160553F6" w14:textId="14335DD2" w:rsidR="00E57C8E" w:rsidRPr="00F253B3" w:rsidRDefault="00E57C8E" w:rsidP="00E57C8E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2,431,768</w:t>
            </w:r>
          </w:p>
        </w:tc>
        <w:tc>
          <w:tcPr>
            <w:tcW w:w="270" w:type="dxa"/>
            <w:vAlign w:val="bottom"/>
          </w:tcPr>
          <w:p w14:paraId="6572C03C" w14:textId="77777777" w:rsidR="00E57C8E" w:rsidRPr="00F253B3" w:rsidRDefault="00E57C8E" w:rsidP="00E57C8E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459CA7" w14:textId="3549C138" w:rsidR="00E57C8E" w:rsidRPr="00F253B3" w:rsidRDefault="00E57C8E" w:rsidP="00E57C8E">
            <w:pPr>
              <w:pStyle w:val="30"/>
              <w:tabs>
                <w:tab w:val="clear" w:pos="360"/>
                <w:tab w:val="clear" w:pos="720"/>
                <w:tab w:val="decimal" w:pos="869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2,431,768</w:t>
            </w:r>
          </w:p>
        </w:tc>
      </w:tr>
    </w:tbl>
    <w:p w14:paraId="18BDB3D9" w14:textId="6AC49ADB" w:rsidR="0004322C" w:rsidRPr="00F253B3" w:rsidRDefault="0004322C" w:rsidP="00FC5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inorHAnsi" w:hAnsiTheme="minorHAnsi"/>
          <w:sz w:val="30"/>
          <w:szCs w:val="30"/>
        </w:rPr>
      </w:pPr>
    </w:p>
    <w:p w14:paraId="2E0C155E" w14:textId="2FEBC813" w:rsidR="00B90A31" w:rsidRPr="00F253B3" w:rsidRDefault="00B90A31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spacing w:val="-6"/>
          <w:sz w:val="30"/>
          <w:szCs w:val="30"/>
        </w:rPr>
      </w:pPr>
      <w:r w:rsidRPr="00F253B3">
        <w:rPr>
          <w:rFonts w:asciiTheme="minorHAnsi" w:hAnsiTheme="minorHAnsi"/>
          <w:spacing w:val="-6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46DC419F" w14:textId="77777777" w:rsidR="00535F56" w:rsidRPr="00F253B3" w:rsidRDefault="00535F56" w:rsidP="00BC1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189DE6F0" w14:textId="4D5BF43B" w:rsidR="0009255A" w:rsidRPr="00F253B3" w:rsidRDefault="0009255A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</w:pPr>
      <w:r w:rsidRPr="00F253B3"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  <w:t>2567</w:t>
      </w:r>
    </w:p>
    <w:p w14:paraId="54EBC33E" w14:textId="77777777" w:rsidR="0009255A" w:rsidRPr="00F253B3" w:rsidRDefault="0009255A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78647F64" w14:textId="0CEB6DDB" w:rsidR="00A44BD9" w:rsidRPr="00F253B3" w:rsidRDefault="00A44BD9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i/>
          <w:iCs/>
          <w:spacing w:val="-6"/>
          <w:sz w:val="30"/>
          <w:szCs w:val="30"/>
        </w:rPr>
      </w:pPr>
      <w:r w:rsidRPr="00F253B3">
        <w:rPr>
          <w:rFonts w:asciiTheme="minorHAnsi" w:hAnsiTheme="minorHAnsi" w:hint="cs"/>
          <w:i/>
          <w:iCs/>
          <w:spacing w:val="-6"/>
          <w:sz w:val="30"/>
          <w:szCs w:val="30"/>
          <w:cs/>
        </w:rPr>
        <w:t>การใช้สิทธิแปลงใบสำคัญแสดงสิทธิ</w:t>
      </w:r>
    </w:p>
    <w:p w14:paraId="477A84D7" w14:textId="77777777" w:rsidR="00FF61EB" w:rsidRPr="00F253B3" w:rsidRDefault="00FF61EB" w:rsidP="007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i/>
          <w:iCs/>
          <w:spacing w:val="-6"/>
          <w:sz w:val="30"/>
          <w:szCs w:val="30"/>
          <w:u w:val="single"/>
          <w:cs/>
        </w:rPr>
      </w:pPr>
    </w:p>
    <w:p w14:paraId="22C7C4ED" w14:textId="1FC8F764" w:rsidR="00E12D05" w:rsidRPr="00F253B3" w:rsidRDefault="00D63259" w:rsidP="00BC1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HAnsi" w:hAnsiTheme="majorHAnsi" w:cstheme="majorHAnsi"/>
          <w:spacing w:val="-6"/>
          <w:sz w:val="30"/>
          <w:szCs w:val="30"/>
        </w:rPr>
      </w:pPr>
      <w:r w:rsidRPr="00F253B3">
        <w:rPr>
          <w:rFonts w:ascii="Angsana New" w:hAnsi="Angsana New"/>
          <w:spacing w:val="-6"/>
          <w:sz w:val="30"/>
          <w:szCs w:val="30"/>
          <w:cs/>
        </w:rPr>
        <w:t>ในระหว่าง</w:t>
      </w:r>
      <w:r w:rsidR="00375DD6" w:rsidRPr="00F253B3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F253B3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A301CB" w:rsidRPr="00F253B3">
        <w:rPr>
          <w:rFonts w:ascii="Angsana New" w:hAnsi="Angsana New"/>
          <w:spacing w:val="-6"/>
          <w:sz w:val="30"/>
          <w:szCs w:val="30"/>
        </w:rPr>
        <w:t>31</w:t>
      </w:r>
      <w:r w:rsidR="005171F9" w:rsidRPr="00F253B3">
        <w:rPr>
          <w:rFonts w:ascii="Angsana New" w:hAnsi="Angsana New"/>
          <w:spacing w:val="-6"/>
          <w:sz w:val="30"/>
          <w:szCs w:val="30"/>
        </w:rPr>
        <w:t xml:space="preserve"> </w:t>
      </w:r>
      <w:r w:rsidR="005171F9" w:rsidRPr="00F253B3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Pr="00F253B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301CB" w:rsidRPr="00F253B3">
        <w:rPr>
          <w:rFonts w:ascii="Angsana New" w:hAnsi="Angsana New"/>
          <w:spacing w:val="-6"/>
          <w:sz w:val="30"/>
          <w:szCs w:val="30"/>
        </w:rPr>
        <w:t>2567</w:t>
      </w:r>
      <w:r w:rsidRPr="00F253B3">
        <w:rPr>
          <w:rFonts w:ascii="Angsana New" w:hAnsi="Angsana New"/>
          <w:spacing w:val="-6"/>
          <w:sz w:val="30"/>
          <w:szCs w:val="30"/>
        </w:rPr>
        <w:t xml:space="preserve"> </w:t>
      </w:r>
      <w:r w:rsidRPr="00F253B3">
        <w:rPr>
          <w:rFonts w:ascii="Angsana New" w:hAnsi="Angsana New"/>
          <w:spacing w:val="-6"/>
          <w:sz w:val="30"/>
          <w:szCs w:val="30"/>
          <w:cs/>
        </w:rPr>
        <w:t>มีผู้ใช้สิทธิแปลงใบสำคัญแสดงสิทธิที่จะซื้อหุ้นสามัญ</w:t>
      </w:r>
      <w:r w:rsidRPr="00F253B3">
        <w:rPr>
          <w:rFonts w:asciiTheme="majorHAnsi" w:hAnsiTheme="majorHAnsi" w:cstheme="majorHAnsi" w:hint="cs"/>
          <w:spacing w:val="-6"/>
          <w:sz w:val="30"/>
          <w:szCs w:val="30"/>
          <w:cs/>
        </w:rPr>
        <w:t xml:space="preserve"> </w:t>
      </w:r>
      <w:r w:rsidRPr="00F253B3">
        <w:rPr>
          <w:rFonts w:asciiTheme="majorHAnsi" w:hAnsiTheme="majorHAnsi" w:cstheme="majorHAnsi"/>
          <w:spacing w:val="-6"/>
          <w:sz w:val="30"/>
          <w:szCs w:val="30"/>
        </w:rPr>
        <w:t xml:space="preserve"> SABUY-W</w:t>
      </w:r>
      <w:r w:rsidR="00A301CB" w:rsidRPr="00F253B3">
        <w:rPr>
          <w:rFonts w:asciiTheme="majorHAnsi" w:hAnsiTheme="majorHAnsi" w:cstheme="majorHAnsi"/>
          <w:spacing w:val="-6"/>
          <w:sz w:val="30"/>
          <w:szCs w:val="30"/>
        </w:rPr>
        <w:t>1</w:t>
      </w:r>
      <w:r w:rsidRPr="00F253B3">
        <w:rPr>
          <w:rFonts w:asciiTheme="majorHAnsi" w:hAnsiTheme="majorHAnsi" w:cstheme="majorHAnsi"/>
          <w:spacing w:val="-6"/>
          <w:sz w:val="30"/>
          <w:szCs w:val="30"/>
          <w:cs/>
        </w:rPr>
        <w:t xml:space="preserve"> จำนวน </w:t>
      </w:r>
      <w:r w:rsidR="00A301CB" w:rsidRPr="00F253B3">
        <w:rPr>
          <w:rFonts w:asciiTheme="majorHAnsi" w:hAnsiTheme="majorHAnsi" w:cstheme="majorHAnsi"/>
          <w:spacing w:val="-6"/>
          <w:sz w:val="30"/>
          <w:szCs w:val="30"/>
        </w:rPr>
        <w:t>201</w:t>
      </w:r>
      <w:r w:rsidRPr="00F253B3">
        <w:rPr>
          <w:rFonts w:asciiTheme="majorHAnsi" w:hAnsiTheme="majorHAnsi" w:cstheme="majorHAnsi"/>
          <w:spacing w:val="-6"/>
          <w:sz w:val="30"/>
          <w:szCs w:val="30"/>
        </w:rPr>
        <w:t>,</w:t>
      </w:r>
      <w:r w:rsidR="00A301CB" w:rsidRPr="00F253B3">
        <w:rPr>
          <w:rFonts w:asciiTheme="majorHAnsi" w:hAnsiTheme="majorHAnsi" w:cstheme="majorHAnsi"/>
          <w:spacing w:val="-6"/>
          <w:sz w:val="30"/>
          <w:szCs w:val="30"/>
        </w:rPr>
        <w:t>70</w:t>
      </w:r>
      <w:r w:rsidR="00115258" w:rsidRPr="00F253B3">
        <w:rPr>
          <w:rFonts w:asciiTheme="majorHAnsi" w:hAnsiTheme="majorHAnsi" w:cstheme="majorHAnsi"/>
          <w:spacing w:val="-6"/>
          <w:sz w:val="30"/>
          <w:szCs w:val="30"/>
        </w:rPr>
        <w:t>8</w:t>
      </w:r>
      <w:r w:rsidRPr="00F253B3">
        <w:rPr>
          <w:rFonts w:asciiTheme="majorHAnsi" w:hAnsiTheme="majorHAnsi" w:cstheme="majorHAnsi"/>
          <w:spacing w:val="-6"/>
          <w:sz w:val="30"/>
          <w:szCs w:val="30"/>
        </w:rPr>
        <w:t xml:space="preserve"> </w:t>
      </w:r>
      <w:r w:rsidRPr="00F253B3">
        <w:rPr>
          <w:rFonts w:asciiTheme="majorHAnsi" w:hAnsiTheme="majorHAnsi" w:cstheme="majorHAnsi"/>
          <w:spacing w:val="-6"/>
          <w:sz w:val="30"/>
          <w:szCs w:val="30"/>
          <w:cs/>
        </w:rPr>
        <w:t xml:space="preserve">หน่วย เป็นหุ้นสามัญจำนวน </w:t>
      </w:r>
      <w:r w:rsidR="00A301CB" w:rsidRPr="00F253B3">
        <w:rPr>
          <w:rFonts w:asciiTheme="majorHAnsi" w:hAnsiTheme="majorHAnsi" w:cstheme="majorHAnsi"/>
          <w:spacing w:val="-6"/>
          <w:sz w:val="30"/>
          <w:szCs w:val="30"/>
        </w:rPr>
        <w:t>271</w:t>
      </w:r>
      <w:r w:rsidRPr="00F253B3">
        <w:rPr>
          <w:rFonts w:asciiTheme="majorHAnsi" w:hAnsiTheme="majorHAnsi" w:cstheme="majorHAnsi"/>
          <w:spacing w:val="-6"/>
          <w:sz w:val="30"/>
          <w:szCs w:val="30"/>
        </w:rPr>
        <w:t>,</w:t>
      </w:r>
      <w:r w:rsidR="00A301CB" w:rsidRPr="00F253B3">
        <w:rPr>
          <w:rFonts w:asciiTheme="majorHAnsi" w:hAnsiTheme="majorHAnsi" w:cstheme="majorHAnsi"/>
          <w:spacing w:val="-6"/>
          <w:sz w:val="30"/>
          <w:szCs w:val="30"/>
        </w:rPr>
        <w:t>734</w:t>
      </w:r>
      <w:r w:rsidRPr="00F253B3">
        <w:rPr>
          <w:rFonts w:asciiTheme="majorHAnsi" w:hAnsiTheme="majorHAnsi" w:cstheme="majorHAnsi"/>
          <w:spacing w:val="-6"/>
          <w:sz w:val="30"/>
          <w:szCs w:val="30"/>
        </w:rPr>
        <w:t xml:space="preserve"> </w:t>
      </w:r>
      <w:r w:rsidRPr="00F253B3">
        <w:rPr>
          <w:rFonts w:asciiTheme="majorHAnsi" w:hAnsiTheme="majorHAnsi" w:cstheme="majorHAnsi"/>
          <w:spacing w:val="-6"/>
          <w:sz w:val="30"/>
          <w:szCs w:val="30"/>
          <w:cs/>
        </w:rPr>
        <w:t>หุ้น</w:t>
      </w:r>
      <w:r w:rsidRPr="00F253B3">
        <w:rPr>
          <w:rFonts w:asciiTheme="majorHAnsi" w:hAnsiTheme="majorHAnsi" w:cstheme="majorHAnsi"/>
          <w:sz w:val="30"/>
          <w:szCs w:val="30"/>
          <w:cs/>
        </w:rPr>
        <w:t xml:space="preserve"> ในราคาใช้สิทธิหุ้นละ </w:t>
      </w:r>
      <w:r w:rsidR="00A301CB" w:rsidRPr="00F253B3">
        <w:rPr>
          <w:rFonts w:asciiTheme="majorHAnsi" w:hAnsiTheme="majorHAnsi" w:cstheme="majorHAnsi"/>
          <w:sz w:val="30"/>
          <w:szCs w:val="30"/>
        </w:rPr>
        <w:t>2</w:t>
      </w:r>
      <w:r w:rsidRPr="00F253B3">
        <w:rPr>
          <w:rFonts w:asciiTheme="majorHAnsi" w:hAnsiTheme="majorHAnsi" w:cstheme="majorHAnsi"/>
          <w:sz w:val="30"/>
          <w:szCs w:val="30"/>
        </w:rPr>
        <w:t>.</w:t>
      </w:r>
      <w:r w:rsidR="00A301CB" w:rsidRPr="00F253B3">
        <w:rPr>
          <w:rFonts w:asciiTheme="majorHAnsi" w:hAnsiTheme="majorHAnsi" w:cstheme="majorHAnsi"/>
          <w:sz w:val="30"/>
          <w:szCs w:val="30"/>
        </w:rPr>
        <w:t>41</w:t>
      </w:r>
      <w:r w:rsidRPr="00F253B3">
        <w:rPr>
          <w:rFonts w:asciiTheme="majorHAnsi" w:hAnsiTheme="majorHAnsi" w:cstheme="majorHAnsi"/>
          <w:sz w:val="30"/>
          <w:szCs w:val="30"/>
        </w:rPr>
        <w:t xml:space="preserve"> </w:t>
      </w:r>
      <w:r w:rsidRPr="00F253B3">
        <w:rPr>
          <w:rFonts w:asciiTheme="majorHAnsi" w:hAnsiTheme="majorHAnsi" w:cstheme="majorHAnsi"/>
          <w:sz w:val="30"/>
          <w:szCs w:val="30"/>
          <w:cs/>
        </w:rPr>
        <w:t xml:space="preserve">บาท (มูลค่าที่ตราไว้ </w:t>
      </w:r>
      <w:r w:rsidR="00A301CB" w:rsidRPr="00F253B3">
        <w:rPr>
          <w:rFonts w:asciiTheme="majorHAnsi" w:hAnsiTheme="majorHAnsi" w:cstheme="majorHAnsi"/>
          <w:sz w:val="30"/>
          <w:szCs w:val="30"/>
        </w:rPr>
        <w:t>1</w:t>
      </w:r>
      <w:r w:rsidRPr="00F253B3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F253B3">
        <w:rPr>
          <w:rFonts w:asciiTheme="minorHAnsi" w:hAnsiTheme="minorHAnsi"/>
          <w:spacing w:val="-6"/>
          <w:sz w:val="30"/>
          <w:szCs w:val="30"/>
          <w:cs/>
        </w:rPr>
        <w:t>บาท</w:t>
      </w:r>
      <w:r w:rsidRPr="00F253B3">
        <w:rPr>
          <w:rFonts w:asciiTheme="majorHAnsi" w:hAnsiTheme="majorHAnsi" w:cstheme="majorHAnsi"/>
          <w:sz w:val="30"/>
          <w:szCs w:val="30"/>
          <w:cs/>
        </w:rPr>
        <w:t xml:space="preserve">ต่อหุ้น และส่วนเกินมูลค่าหุ้น </w:t>
      </w:r>
      <w:r w:rsidR="00A301CB" w:rsidRPr="00F253B3">
        <w:rPr>
          <w:rFonts w:asciiTheme="majorHAnsi" w:hAnsiTheme="majorHAnsi" w:cstheme="majorHAnsi"/>
          <w:sz w:val="30"/>
          <w:szCs w:val="30"/>
        </w:rPr>
        <w:t>1</w:t>
      </w:r>
      <w:r w:rsidRPr="00F253B3">
        <w:rPr>
          <w:rFonts w:asciiTheme="majorHAnsi" w:hAnsiTheme="majorHAnsi" w:cstheme="majorHAnsi"/>
          <w:sz w:val="30"/>
          <w:szCs w:val="30"/>
        </w:rPr>
        <w:t>.</w:t>
      </w:r>
      <w:r w:rsidR="00A301CB" w:rsidRPr="00F253B3">
        <w:rPr>
          <w:rFonts w:asciiTheme="majorHAnsi" w:hAnsiTheme="majorHAnsi" w:cstheme="majorHAnsi"/>
          <w:sz w:val="30"/>
          <w:szCs w:val="30"/>
        </w:rPr>
        <w:t>41</w:t>
      </w:r>
      <w:r w:rsidRPr="00F253B3">
        <w:rPr>
          <w:rFonts w:asciiTheme="majorHAnsi" w:hAnsiTheme="majorHAnsi" w:cstheme="majorHAnsi"/>
          <w:sz w:val="30"/>
          <w:szCs w:val="30"/>
          <w:cs/>
        </w:rPr>
        <w:t xml:space="preserve"> บาทต่อหุ้น) </w:t>
      </w:r>
    </w:p>
    <w:p w14:paraId="0109D99C" w14:textId="240AB08B" w:rsidR="00E12D05" w:rsidRPr="00F253B3" w:rsidRDefault="00E12D05" w:rsidP="00E12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HAnsi" w:hAnsiTheme="majorHAnsi" w:cstheme="majorHAnsi"/>
          <w:i/>
          <w:iCs/>
          <w:spacing w:val="-6"/>
          <w:sz w:val="30"/>
          <w:szCs w:val="30"/>
        </w:rPr>
      </w:pPr>
      <w:r w:rsidRPr="00F253B3">
        <w:rPr>
          <w:rFonts w:asciiTheme="majorHAnsi" w:hAnsiTheme="majorHAnsi" w:cstheme="majorHAnsi" w:hint="cs"/>
          <w:i/>
          <w:iCs/>
          <w:spacing w:val="-6"/>
          <w:sz w:val="30"/>
          <w:szCs w:val="30"/>
          <w:cs/>
        </w:rPr>
        <w:lastRenderedPageBreak/>
        <w:t>การลดทุนจดทะเบียน</w:t>
      </w:r>
    </w:p>
    <w:p w14:paraId="43E9D49D" w14:textId="77777777" w:rsidR="008F0B7F" w:rsidRPr="00F253B3" w:rsidRDefault="008F0B7F" w:rsidP="00E12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HAnsi" w:hAnsiTheme="majorHAnsi" w:cstheme="majorHAnsi"/>
          <w:b/>
          <w:bCs/>
          <w:i/>
          <w:iCs/>
          <w:spacing w:val="-6"/>
          <w:sz w:val="30"/>
          <w:szCs w:val="30"/>
          <w:u w:val="single"/>
        </w:rPr>
      </w:pPr>
    </w:p>
    <w:p w14:paraId="5212657E" w14:textId="3BC2ADE8" w:rsidR="00D63259" w:rsidRPr="00F253B3" w:rsidRDefault="00D63259" w:rsidP="00776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pacing w:val="-6"/>
          <w:sz w:val="30"/>
          <w:szCs w:val="30"/>
        </w:rPr>
      </w:pPr>
      <w:r w:rsidRPr="00F253B3">
        <w:rPr>
          <w:rFonts w:ascii="Angsana New" w:hAnsi="Angsana New"/>
          <w:spacing w:val="-6"/>
          <w:sz w:val="30"/>
          <w:szCs w:val="30"/>
          <w:cs/>
        </w:rPr>
        <w:t>ในการประชุม</w:t>
      </w:r>
      <w:r w:rsidR="00412830" w:rsidRPr="00F253B3">
        <w:rPr>
          <w:rFonts w:ascii="Angsana New" w:hAnsi="Angsana New" w:hint="cs"/>
          <w:spacing w:val="-6"/>
          <w:sz w:val="30"/>
          <w:szCs w:val="30"/>
          <w:cs/>
        </w:rPr>
        <w:t>คณะ</w:t>
      </w:r>
      <w:r w:rsidRPr="00F253B3">
        <w:rPr>
          <w:rFonts w:asciiTheme="minorHAnsi" w:hAnsiTheme="minorHAnsi" w:hint="cs"/>
          <w:spacing w:val="-6"/>
          <w:sz w:val="30"/>
          <w:szCs w:val="30"/>
          <w:cs/>
        </w:rPr>
        <w:t>กรรมการ</w:t>
      </w:r>
      <w:r w:rsidRPr="00F253B3">
        <w:rPr>
          <w:rFonts w:ascii="Angsana New" w:hAnsi="Angsana New"/>
          <w:spacing w:val="-6"/>
          <w:sz w:val="30"/>
          <w:szCs w:val="30"/>
          <w:cs/>
        </w:rPr>
        <w:t xml:space="preserve">บริษัท เมื่อวันที่ </w:t>
      </w:r>
      <w:r w:rsidR="00A301CB" w:rsidRPr="00F253B3">
        <w:rPr>
          <w:rFonts w:ascii="Angsana New" w:hAnsi="Angsana New"/>
          <w:spacing w:val="-6"/>
          <w:sz w:val="30"/>
          <w:szCs w:val="30"/>
        </w:rPr>
        <w:t>30</w:t>
      </w:r>
      <w:r w:rsidRPr="00F253B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253B3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F253B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301CB" w:rsidRPr="00F253B3">
        <w:rPr>
          <w:rFonts w:ascii="Angsana New" w:hAnsi="Angsana New"/>
          <w:spacing w:val="-6"/>
          <w:sz w:val="30"/>
          <w:szCs w:val="30"/>
        </w:rPr>
        <w:t>2567</w:t>
      </w:r>
      <w:r w:rsidRPr="00F253B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12D05" w:rsidRPr="00F253B3">
        <w:rPr>
          <w:rFonts w:ascii="Angsana New" w:hAnsi="Angsana New" w:hint="cs"/>
          <w:spacing w:val="-6"/>
          <w:sz w:val="30"/>
          <w:szCs w:val="30"/>
          <w:cs/>
        </w:rPr>
        <w:t>คณะกรรมการ</w:t>
      </w:r>
      <w:r w:rsidRPr="00F253B3">
        <w:rPr>
          <w:rFonts w:ascii="Angsana New" w:hAnsi="Angsana New"/>
          <w:spacing w:val="-6"/>
          <w:sz w:val="30"/>
          <w:szCs w:val="30"/>
          <w:cs/>
        </w:rPr>
        <w:t xml:space="preserve">มีมติอนุมัติการลดทุนจดทะเบียนของบริษัท จำนวน </w:t>
      </w:r>
      <w:r w:rsidR="00A301CB" w:rsidRPr="00F253B3">
        <w:rPr>
          <w:rFonts w:ascii="Angsana New" w:hAnsi="Angsana New"/>
          <w:spacing w:val="-6"/>
          <w:sz w:val="30"/>
          <w:szCs w:val="30"/>
        </w:rPr>
        <w:t>95</w:t>
      </w:r>
      <w:r w:rsidRPr="00F253B3">
        <w:rPr>
          <w:rFonts w:ascii="Angsana New" w:hAnsi="Angsana New"/>
          <w:spacing w:val="-6"/>
          <w:sz w:val="30"/>
          <w:szCs w:val="30"/>
          <w:cs/>
        </w:rPr>
        <w:t>.</w:t>
      </w:r>
      <w:r w:rsidR="00A301CB" w:rsidRPr="00F253B3">
        <w:rPr>
          <w:rFonts w:ascii="Angsana New" w:hAnsi="Angsana New"/>
          <w:spacing w:val="-6"/>
          <w:sz w:val="30"/>
          <w:szCs w:val="30"/>
        </w:rPr>
        <w:t>0</w:t>
      </w:r>
      <w:r w:rsidRPr="00F253B3">
        <w:rPr>
          <w:rFonts w:ascii="Angsana New" w:hAnsi="Angsana New"/>
          <w:spacing w:val="-6"/>
          <w:sz w:val="30"/>
          <w:szCs w:val="30"/>
          <w:cs/>
        </w:rPr>
        <w:t xml:space="preserve"> ล้านหุ้น มูลค่าที่ตราไว้ </w:t>
      </w:r>
      <w:r w:rsidR="00A301CB" w:rsidRPr="00F253B3">
        <w:rPr>
          <w:rFonts w:ascii="Angsana New" w:hAnsi="Angsana New"/>
          <w:spacing w:val="-6"/>
          <w:sz w:val="30"/>
          <w:szCs w:val="30"/>
        </w:rPr>
        <w:t>1</w:t>
      </w:r>
      <w:r w:rsidR="00E12D05" w:rsidRPr="00F253B3">
        <w:rPr>
          <w:rFonts w:ascii="Angsana New" w:hAnsi="Angsana New"/>
          <w:spacing w:val="-6"/>
          <w:sz w:val="30"/>
          <w:szCs w:val="30"/>
        </w:rPr>
        <w:t>.0</w:t>
      </w:r>
      <w:r w:rsidRPr="00F253B3">
        <w:rPr>
          <w:rFonts w:ascii="Angsana New" w:hAnsi="Angsana New"/>
          <w:spacing w:val="-6"/>
          <w:sz w:val="30"/>
          <w:szCs w:val="30"/>
          <w:cs/>
        </w:rPr>
        <w:t xml:space="preserve"> บาทต่อหุ้น จากทุนจดทะเบียนจำนวน </w:t>
      </w:r>
      <w:r w:rsidR="00A301CB" w:rsidRPr="00F253B3">
        <w:rPr>
          <w:rFonts w:ascii="Angsana New" w:hAnsi="Angsana New"/>
          <w:spacing w:val="-6"/>
          <w:sz w:val="30"/>
          <w:szCs w:val="30"/>
        </w:rPr>
        <w:t>2</w:t>
      </w:r>
      <w:r w:rsidRPr="00F253B3">
        <w:rPr>
          <w:rFonts w:ascii="Angsana New" w:hAnsi="Angsana New"/>
          <w:spacing w:val="-6"/>
          <w:sz w:val="30"/>
          <w:szCs w:val="30"/>
        </w:rPr>
        <w:t>,</w:t>
      </w:r>
      <w:r w:rsidR="00A301CB" w:rsidRPr="00F253B3">
        <w:rPr>
          <w:rFonts w:ascii="Angsana New" w:hAnsi="Angsana New"/>
          <w:spacing w:val="-6"/>
          <w:sz w:val="30"/>
          <w:szCs w:val="30"/>
        </w:rPr>
        <w:t>10</w:t>
      </w:r>
      <w:r w:rsidR="00115258" w:rsidRPr="00F253B3">
        <w:rPr>
          <w:rFonts w:ascii="Angsana New" w:hAnsi="Angsana New"/>
          <w:spacing w:val="-6"/>
          <w:sz w:val="30"/>
          <w:szCs w:val="30"/>
        </w:rPr>
        <w:t>8</w:t>
      </w:r>
      <w:r w:rsidRPr="00F253B3">
        <w:rPr>
          <w:rFonts w:ascii="Angsana New" w:hAnsi="Angsana New"/>
          <w:spacing w:val="-6"/>
          <w:sz w:val="30"/>
          <w:szCs w:val="30"/>
          <w:cs/>
        </w:rPr>
        <w:t>.</w:t>
      </w:r>
      <w:r w:rsidR="00A301CB" w:rsidRPr="00F253B3">
        <w:rPr>
          <w:rFonts w:ascii="Angsana New" w:hAnsi="Angsana New"/>
          <w:spacing w:val="-6"/>
          <w:sz w:val="30"/>
          <w:szCs w:val="30"/>
        </w:rPr>
        <w:t>3</w:t>
      </w:r>
      <w:r w:rsidRPr="00F253B3">
        <w:rPr>
          <w:rFonts w:ascii="Angsana New" w:hAnsi="Angsana New"/>
          <w:spacing w:val="-6"/>
          <w:sz w:val="30"/>
          <w:szCs w:val="30"/>
          <w:cs/>
        </w:rPr>
        <w:t xml:space="preserve"> ล้านบาท เป็นทุนจดทะเบียนจำนวน </w:t>
      </w:r>
      <w:r w:rsidR="00A301CB" w:rsidRPr="00F253B3">
        <w:rPr>
          <w:rFonts w:ascii="Angsana New" w:hAnsi="Angsana New"/>
          <w:spacing w:val="-6"/>
          <w:sz w:val="30"/>
          <w:szCs w:val="30"/>
        </w:rPr>
        <w:t>2</w:t>
      </w:r>
      <w:r w:rsidRPr="00F253B3">
        <w:rPr>
          <w:rFonts w:ascii="Angsana New" w:hAnsi="Angsana New"/>
          <w:spacing w:val="-6"/>
          <w:sz w:val="30"/>
          <w:szCs w:val="30"/>
        </w:rPr>
        <w:t>,</w:t>
      </w:r>
      <w:r w:rsidR="00A301CB" w:rsidRPr="00F253B3">
        <w:rPr>
          <w:rFonts w:ascii="Angsana New" w:hAnsi="Angsana New"/>
          <w:spacing w:val="-6"/>
          <w:sz w:val="30"/>
          <w:szCs w:val="30"/>
        </w:rPr>
        <w:t>013</w:t>
      </w:r>
      <w:r w:rsidRPr="00F253B3">
        <w:rPr>
          <w:rFonts w:ascii="Angsana New" w:hAnsi="Angsana New"/>
          <w:spacing w:val="-6"/>
          <w:sz w:val="30"/>
          <w:szCs w:val="30"/>
          <w:cs/>
        </w:rPr>
        <w:t>.</w:t>
      </w:r>
      <w:r w:rsidR="00A301CB" w:rsidRPr="00F253B3">
        <w:rPr>
          <w:rFonts w:ascii="Angsana New" w:hAnsi="Angsana New"/>
          <w:spacing w:val="-6"/>
          <w:sz w:val="30"/>
          <w:szCs w:val="30"/>
        </w:rPr>
        <w:t>3</w:t>
      </w:r>
      <w:r w:rsidRPr="00F253B3">
        <w:rPr>
          <w:rFonts w:ascii="Angsana New" w:hAnsi="Angsana New"/>
          <w:spacing w:val="-6"/>
          <w:sz w:val="30"/>
          <w:szCs w:val="30"/>
          <w:cs/>
        </w:rPr>
        <w:t xml:space="preserve"> ล้านบาท รวมถึงอนุมัติการแก้ไขเพิ่มเติมหนังสือบริคณห์สนธิของบริษัทให้สอดคล้องกับการลดทุนจดทะเบียนของบริษัท ทั้งนี้ บริษัทได้จดทะเบียนการลดทุนกับกระทรวงพาณิชย์เมื่อวันที่ </w:t>
      </w:r>
      <w:r w:rsidR="00A301CB" w:rsidRPr="00F253B3">
        <w:rPr>
          <w:rFonts w:ascii="Angsana New" w:hAnsi="Angsana New"/>
          <w:spacing w:val="-6"/>
          <w:sz w:val="30"/>
          <w:szCs w:val="30"/>
        </w:rPr>
        <w:t>17</w:t>
      </w:r>
      <w:r w:rsidRPr="00F253B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253B3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F253B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301CB" w:rsidRPr="00F253B3">
        <w:rPr>
          <w:rFonts w:ascii="Angsana New" w:hAnsi="Angsana New"/>
          <w:spacing w:val="-6"/>
          <w:sz w:val="30"/>
          <w:szCs w:val="30"/>
        </w:rPr>
        <w:t>2567</w:t>
      </w:r>
    </w:p>
    <w:p w14:paraId="0A3C028C" w14:textId="77777777" w:rsidR="00D63259" w:rsidRPr="00F253B3" w:rsidRDefault="00D63259" w:rsidP="0006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</w:pPr>
    </w:p>
    <w:p w14:paraId="55359A07" w14:textId="78C35784" w:rsidR="00E12D05" w:rsidRPr="00F253B3" w:rsidRDefault="00E12D05" w:rsidP="0006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</w:pPr>
      <w:r w:rsidRPr="00F253B3">
        <w:rPr>
          <w:rFonts w:asciiTheme="minorHAnsi" w:eastAsia="Calibri" w:hAnsiTheme="minorHAnsi"/>
          <w:sz w:val="30"/>
          <w:szCs w:val="30"/>
          <w:cs/>
          <w:lang w:val="en-GB"/>
        </w:rPr>
        <w:t xml:space="preserve">เมื่อวันที่ </w:t>
      </w:r>
      <w:r w:rsidRPr="00F253B3">
        <w:rPr>
          <w:rFonts w:asciiTheme="minorHAnsi" w:eastAsia="Calibri" w:hAnsiTheme="minorHAnsi"/>
          <w:sz w:val="30"/>
          <w:szCs w:val="30"/>
          <w:lang w:val="en-GB"/>
        </w:rPr>
        <w:t>8</w:t>
      </w:r>
      <w:r w:rsidRPr="00F253B3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ตุลาคม </w:t>
      </w:r>
      <w:r w:rsidRPr="00F253B3">
        <w:rPr>
          <w:rFonts w:asciiTheme="minorHAnsi" w:eastAsia="Calibri" w:hAnsiTheme="minorHAnsi"/>
          <w:sz w:val="30"/>
          <w:szCs w:val="30"/>
          <w:lang w:val="en-GB"/>
        </w:rPr>
        <w:t>2567</w:t>
      </w:r>
      <w:r w:rsidRPr="00F253B3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ที่ประชุมวิสามัญผู้ถือหุ้นมติอนุมัติการลดทุนจดทะเบียน จำนวน </w:t>
      </w:r>
      <w:r w:rsidRPr="00F253B3">
        <w:rPr>
          <w:rFonts w:asciiTheme="minorHAnsi" w:eastAsia="Calibri" w:hAnsiTheme="minorHAnsi"/>
          <w:sz w:val="30"/>
          <w:szCs w:val="30"/>
          <w:lang w:val="en-GB"/>
        </w:rPr>
        <w:t>76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.2 </w:t>
      </w:r>
      <w:r w:rsidRPr="00F253B3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ล้าน</w:t>
      </w:r>
      <w:r w:rsidRPr="00F253B3">
        <w:rPr>
          <w:rFonts w:asciiTheme="minorHAnsi" w:eastAsia="Calibri" w:hAnsiTheme="minorHAnsi"/>
          <w:sz w:val="30"/>
          <w:szCs w:val="30"/>
          <w:cs/>
          <w:lang w:val="en-GB"/>
        </w:rPr>
        <w:t xml:space="preserve">บาท จากทุนจดทะเบียนเดิม จำนวน </w:t>
      </w:r>
      <w:r w:rsidRPr="00F253B3">
        <w:rPr>
          <w:rFonts w:asciiTheme="minorHAnsi" w:eastAsia="Calibri" w:hAnsiTheme="minorHAnsi"/>
          <w:sz w:val="30"/>
          <w:szCs w:val="30"/>
          <w:lang w:val="en-GB"/>
        </w:rPr>
        <w:t>2</w:t>
      </w:r>
      <w:r w:rsidRPr="00F253B3">
        <w:rPr>
          <w:rFonts w:asciiTheme="minorHAnsi" w:eastAsia="Calibri" w:hAnsiTheme="minorHAnsi" w:cstheme="minorHAnsi"/>
          <w:sz w:val="30"/>
          <w:szCs w:val="30"/>
        </w:rPr>
        <w:t xml:space="preserve">,013.3 </w:t>
      </w:r>
      <w:r w:rsidRPr="00F253B3">
        <w:rPr>
          <w:rFonts w:asciiTheme="minorHAnsi" w:eastAsia="Calibri" w:hAnsiTheme="minorHAnsi" w:cstheme="minorHAnsi" w:hint="cs"/>
          <w:sz w:val="30"/>
          <w:szCs w:val="30"/>
          <w:cs/>
        </w:rPr>
        <w:t>ล้าน</w:t>
      </w:r>
      <w:r w:rsidRPr="00F253B3">
        <w:rPr>
          <w:rFonts w:asciiTheme="minorHAnsi" w:eastAsia="Calibri" w:hAnsiTheme="minorHAnsi"/>
          <w:sz w:val="30"/>
          <w:szCs w:val="30"/>
          <w:cs/>
          <w:lang w:val="en-GB"/>
        </w:rPr>
        <w:t xml:space="preserve">บาท เป็นทุนจดทะเบียนใหม่ จำนวน </w:t>
      </w:r>
      <w:r w:rsidRPr="00F253B3">
        <w:rPr>
          <w:rFonts w:asciiTheme="minorHAnsi" w:eastAsia="Calibri" w:hAnsiTheme="minorHAnsi"/>
          <w:sz w:val="30"/>
          <w:szCs w:val="30"/>
          <w:lang w:val="en-GB"/>
        </w:rPr>
        <w:t>1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>,</w:t>
      </w:r>
      <w:r w:rsidR="00422952" w:rsidRPr="00422952">
        <w:rPr>
          <w:rFonts w:asciiTheme="minorHAnsi" w:eastAsia="Calibri" w:hAnsiTheme="minorHAnsi"/>
          <w:sz w:val="30"/>
          <w:szCs w:val="30"/>
        </w:rPr>
        <w:t>9</w:t>
      </w:r>
      <w:r w:rsidR="005E1396" w:rsidRPr="00F253B3">
        <w:rPr>
          <w:rFonts w:asciiTheme="minorHAnsi" w:eastAsia="Calibri" w:hAnsiTheme="minorHAnsi"/>
          <w:sz w:val="30"/>
          <w:szCs w:val="30"/>
        </w:rPr>
        <w:t>3</w:t>
      </w:r>
      <w:r w:rsidR="00422952" w:rsidRPr="00422952">
        <w:rPr>
          <w:rFonts w:asciiTheme="minorHAnsi" w:eastAsia="Calibri" w:hAnsiTheme="minorHAnsi"/>
          <w:sz w:val="30"/>
          <w:szCs w:val="30"/>
        </w:rPr>
        <w:t>7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.1 </w:t>
      </w:r>
      <w:r w:rsidRPr="00F253B3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ล้าน</w:t>
      </w:r>
      <w:r w:rsidRPr="00F253B3">
        <w:rPr>
          <w:rFonts w:asciiTheme="minorHAnsi" w:eastAsia="Calibri" w:hAnsiTheme="minorHAnsi"/>
          <w:sz w:val="30"/>
          <w:szCs w:val="30"/>
          <w:cs/>
          <w:lang w:val="en-GB"/>
        </w:rPr>
        <w:t xml:space="preserve">บาท โดยการตัดหุ้นสามัญในส่วนที่ยังมิได้ออกจำหน่ายจำนวน </w:t>
      </w:r>
      <w:r w:rsidRPr="00F253B3">
        <w:rPr>
          <w:rFonts w:asciiTheme="minorHAnsi" w:eastAsia="Calibri" w:hAnsiTheme="minorHAnsi"/>
          <w:sz w:val="30"/>
          <w:szCs w:val="30"/>
          <w:lang w:val="en-GB"/>
        </w:rPr>
        <w:t>76</w:t>
      </w:r>
      <w:r w:rsidRPr="00F253B3">
        <w:rPr>
          <w:rFonts w:asciiTheme="minorHAnsi" w:eastAsia="Calibri" w:hAnsiTheme="minorHAnsi" w:cstheme="minorHAnsi"/>
          <w:sz w:val="30"/>
          <w:szCs w:val="30"/>
        </w:rPr>
        <w:t>.2</w:t>
      </w:r>
      <w:r w:rsidRPr="00F253B3">
        <w:rPr>
          <w:rFonts w:asciiTheme="minorHAnsi" w:eastAsia="Calibri" w:hAnsiTheme="minorHAnsi" w:cstheme="minorHAnsi" w:hint="cs"/>
          <w:sz w:val="30"/>
          <w:szCs w:val="30"/>
          <w:cs/>
        </w:rPr>
        <w:t xml:space="preserve"> ล้าน</w:t>
      </w:r>
      <w:r w:rsidRPr="00F253B3">
        <w:rPr>
          <w:rFonts w:asciiTheme="minorHAnsi" w:eastAsia="Calibri" w:hAnsiTheme="minorHAnsi" w:hint="cs"/>
          <w:sz w:val="30"/>
          <w:szCs w:val="30"/>
          <w:cs/>
          <w:lang w:val="en-GB"/>
        </w:rPr>
        <w:t>หุ้น</w:t>
      </w:r>
      <w:r w:rsidRPr="00F253B3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มูลค่าตราไว้หุ้นละ </w:t>
      </w:r>
      <w:r w:rsidRPr="00F253B3">
        <w:rPr>
          <w:rFonts w:asciiTheme="minorHAnsi" w:eastAsia="Calibri" w:hAnsiTheme="minorHAnsi"/>
          <w:sz w:val="30"/>
          <w:szCs w:val="30"/>
          <w:lang w:val="en-GB"/>
        </w:rPr>
        <w:t>1</w:t>
      </w:r>
      <w:r w:rsidRPr="00F253B3">
        <w:rPr>
          <w:rFonts w:asciiTheme="minorHAnsi" w:eastAsia="Calibri" w:hAnsiTheme="minorHAnsi"/>
          <w:sz w:val="30"/>
          <w:szCs w:val="30"/>
        </w:rPr>
        <w:t>.0</w:t>
      </w:r>
      <w:r w:rsidRPr="00F253B3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บาท เนื่องจากเป็นหุ้นที่จัดสรรไว้เพื่อรองรับการแปลงสภาพของ 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SABUY-WA </w:t>
      </w:r>
      <w:r w:rsidRPr="00F253B3">
        <w:rPr>
          <w:rFonts w:asciiTheme="minorHAnsi" w:eastAsia="Calibri" w:hAnsiTheme="minorHAnsi"/>
          <w:sz w:val="30"/>
          <w:szCs w:val="30"/>
          <w:cs/>
          <w:lang w:val="en-GB"/>
        </w:rPr>
        <w:t xml:space="preserve">และ 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SABUY-WB </w:t>
      </w:r>
      <w:r w:rsidRPr="00F253B3">
        <w:rPr>
          <w:rFonts w:asciiTheme="minorHAnsi" w:eastAsia="Calibri" w:hAnsiTheme="minorHAnsi"/>
          <w:sz w:val="30"/>
          <w:szCs w:val="30"/>
          <w:cs/>
          <w:lang w:val="en-GB"/>
        </w:rPr>
        <w:t xml:space="preserve">ที่หมดอายุการใช้สิทธิ และ 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SABUY-WC </w:t>
      </w:r>
      <w:r w:rsidRPr="00F253B3">
        <w:rPr>
          <w:rFonts w:asciiTheme="minorHAnsi" w:eastAsia="Calibri" w:hAnsiTheme="minorHAnsi"/>
          <w:sz w:val="30"/>
          <w:szCs w:val="30"/>
          <w:cs/>
          <w:lang w:val="en-GB"/>
        </w:rPr>
        <w:t xml:space="preserve">เดิมที่ยกเลิกและไม่ได้มีการจัดสรรภายในระยะเวลา </w:t>
      </w:r>
      <w:r w:rsidRPr="00F253B3">
        <w:rPr>
          <w:rFonts w:asciiTheme="minorHAnsi" w:eastAsia="Calibri" w:hAnsiTheme="minorHAnsi"/>
          <w:sz w:val="30"/>
          <w:szCs w:val="30"/>
          <w:lang w:val="en-GB"/>
        </w:rPr>
        <w:t>1</w:t>
      </w:r>
      <w:r w:rsidRPr="00F253B3">
        <w:rPr>
          <w:rFonts w:asciiTheme="minorHAnsi" w:eastAsia="Calibri" w:hAnsiTheme="minorHAnsi"/>
          <w:sz w:val="30"/>
          <w:szCs w:val="30"/>
          <w:cs/>
          <w:lang w:val="en-GB"/>
        </w:rPr>
        <w:t xml:space="preserve"> ปี</w:t>
      </w:r>
    </w:p>
    <w:p w14:paraId="54509ADE" w14:textId="77777777" w:rsidR="003F41AC" w:rsidRPr="00F253B3" w:rsidRDefault="003F41AC" w:rsidP="0006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</w:pPr>
    </w:p>
    <w:p w14:paraId="0F5617C2" w14:textId="77777777" w:rsidR="00412830" w:rsidRPr="00F253B3" w:rsidRDefault="00412830" w:rsidP="00412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HAnsi" w:hAnsiTheme="majorHAnsi" w:cstheme="majorHAnsi"/>
          <w:i/>
          <w:iCs/>
          <w:spacing w:val="-6"/>
          <w:sz w:val="30"/>
          <w:szCs w:val="30"/>
        </w:rPr>
      </w:pPr>
      <w:r w:rsidRPr="00F253B3">
        <w:rPr>
          <w:rFonts w:asciiTheme="majorHAnsi" w:hAnsiTheme="majorHAnsi" w:cstheme="majorHAnsi"/>
          <w:i/>
          <w:iCs/>
          <w:spacing w:val="-6"/>
          <w:sz w:val="30"/>
          <w:szCs w:val="30"/>
          <w:cs/>
        </w:rPr>
        <w:t xml:space="preserve">การเพิ่มทุนจดทะเบียน </w:t>
      </w:r>
    </w:p>
    <w:p w14:paraId="74DA1AF5" w14:textId="77777777" w:rsidR="00412830" w:rsidRPr="00F253B3" w:rsidRDefault="00412830" w:rsidP="00412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b/>
          <w:bCs/>
          <w:i/>
          <w:iCs/>
          <w:spacing w:val="-6"/>
          <w:sz w:val="30"/>
          <w:szCs w:val="30"/>
        </w:rPr>
      </w:pPr>
    </w:p>
    <w:p w14:paraId="3350E683" w14:textId="67AF296F" w:rsidR="00435ECD" w:rsidRPr="00F253B3" w:rsidRDefault="00412830" w:rsidP="007B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 w:cstheme="minorHAnsi"/>
          <w:sz w:val="30"/>
          <w:szCs w:val="30"/>
        </w:rPr>
      </w:pPr>
      <w:r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เมื่อวันที่ 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8 </w:t>
      </w:r>
      <w:r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ตุลาคม 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2567 </w:t>
      </w:r>
      <w:r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ที่ประชุมวิสามัญผู้ถือหุ้นมีมติอนุมัติการเพิ่มทุนจดทะเบียน จำนวน 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>1,247</w:t>
      </w:r>
      <w:r w:rsidR="00012488"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>.</w:t>
      </w:r>
      <w:r w:rsidR="005E1396" w:rsidRPr="00F253B3">
        <w:rPr>
          <w:rFonts w:asciiTheme="minorHAnsi" w:eastAsia="Calibri" w:hAnsiTheme="minorHAnsi" w:cstheme="minorHAnsi"/>
          <w:sz w:val="30"/>
          <w:szCs w:val="30"/>
        </w:rPr>
        <w:t>0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="00012488" w:rsidRPr="00F253B3">
        <w:rPr>
          <w:rFonts w:asciiTheme="minorHAnsi" w:eastAsia="Calibri" w:hAnsiTheme="minorHAnsi" w:cstheme="minorHAnsi"/>
          <w:sz w:val="30"/>
          <w:szCs w:val="30"/>
          <w:cs/>
        </w:rPr>
        <w:t>ล้าน</w:t>
      </w:r>
      <w:r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บาท จากทุนจดทะเบียนเดิม จำนวน 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>1,937</w:t>
      </w:r>
      <w:r w:rsidR="00012488"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>.1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="00012488"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ล้าน</w:t>
      </w:r>
      <w:r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บาท เป็นทุนจดทะเบียนใหม่ จำนวน 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>3,184</w:t>
      </w:r>
      <w:r w:rsidR="00012488"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>.1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="00012488"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ล้าน</w:t>
      </w:r>
      <w:r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บาท โดยการออกหุ้นสามัญเพิ่มทุน จำนวน 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>1,247</w:t>
      </w:r>
      <w:r w:rsidR="00012488"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>.0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="00012488"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ล้าน</w:t>
      </w:r>
      <w:r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บาท มูลค่าที่ตราไว้หุ้นละ 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>1</w:t>
      </w:r>
      <w:r w:rsidR="00012488" w:rsidRPr="00F253B3">
        <w:rPr>
          <w:rFonts w:asciiTheme="minorHAnsi" w:eastAsia="Calibri" w:hAnsiTheme="minorHAnsi" w:cstheme="minorHAnsi"/>
          <w:sz w:val="30"/>
          <w:szCs w:val="30"/>
        </w:rPr>
        <w:t>.0</w:t>
      </w:r>
      <w:r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บาท</w:t>
      </w:r>
      <w:r w:rsidR="005170B6"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="005170B6"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และจัดสรรหุ้นเพิ่มทุน </w:t>
      </w:r>
      <w:r w:rsidR="00435ECD"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จำนวน </w:t>
      </w:r>
      <w:r w:rsidR="00435ECD"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>760.0</w:t>
      </w:r>
      <w:r w:rsidR="00435ECD"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</w:t>
      </w:r>
      <w:r w:rsidR="00435ECD" w:rsidRPr="00F253B3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ล้าน</w:t>
      </w:r>
      <w:r w:rsidR="00435ECD"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หุ้น มูลค่าที่ตราไว้ </w:t>
      </w:r>
      <w:r w:rsidR="005E1396" w:rsidRPr="00F253B3">
        <w:rPr>
          <w:rFonts w:asciiTheme="minorHAnsi" w:eastAsia="Calibri" w:hAnsiTheme="minorHAnsi" w:cstheme="minorHAnsi"/>
          <w:sz w:val="30"/>
          <w:szCs w:val="30"/>
        </w:rPr>
        <w:t>1</w:t>
      </w:r>
      <w:r w:rsidR="00435ECD"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บาท ให้แก่บุคคลในวงจำกัด ซึ่งแบ่งออกเป็น (ก) หุ้นสามัญเพิ่มทุนจำนวน </w:t>
      </w:r>
      <w:r w:rsidR="00435ECD"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>350.0</w:t>
      </w:r>
      <w:r w:rsidR="00435ECD"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</w:t>
      </w:r>
      <w:r w:rsidR="00435ECD" w:rsidRPr="00F253B3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ล้าน</w:t>
      </w:r>
      <w:r w:rsidR="00435ECD"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หุ้น ให้แก่ </w:t>
      </w:r>
      <w:r w:rsidR="00435ECD"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>Insignia Holding Limited (“Insignia”) (</w:t>
      </w:r>
      <w:r w:rsidR="00435ECD"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ข) หุ้นสามัญเพิ่มทุนจำนวน </w:t>
      </w:r>
      <w:r w:rsidR="00435ECD"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>50.0</w:t>
      </w:r>
      <w:r w:rsidR="00435ECD"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</w:t>
      </w:r>
      <w:r w:rsidR="00435ECD" w:rsidRPr="00F253B3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ล้าน</w:t>
      </w:r>
      <w:r w:rsidR="00435ECD"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หุ้น ให้แก่บุคคลรายหนึ่ง และ (ค) หุ้นสามัญเพิ่มทุนจำนวน </w:t>
      </w:r>
      <w:r w:rsidR="00435ECD" w:rsidRPr="00F253B3">
        <w:rPr>
          <w:rFonts w:asciiTheme="minorHAnsi" w:eastAsia="Calibri" w:hAnsiTheme="minorHAnsi" w:cstheme="minorHAnsi"/>
          <w:sz w:val="30"/>
          <w:szCs w:val="30"/>
          <w:lang w:val="en-GB"/>
        </w:rPr>
        <w:t>360.0</w:t>
      </w:r>
      <w:r w:rsidR="00435ECD"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</w:t>
      </w:r>
      <w:r w:rsidR="00435ECD" w:rsidRPr="00F253B3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ล้าน</w:t>
      </w:r>
      <w:r w:rsidR="00435ECD"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หุ้น ให้แก่ บริษัท โฮลดิ้ง แอล โค จำกัด ในราคาเสนอขายหุ้นละ </w:t>
      </w:r>
      <w:r w:rsidR="00435ECD" w:rsidRPr="00F253B3">
        <w:rPr>
          <w:rFonts w:asciiTheme="minorHAnsi" w:eastAsia="Calibri" w:hAnsiTheme="minorHAnsi" w:cstheme="minorHAnsi"/>
          <w:sz w:val="30"/>
          <w:szCs w:val="30"/>
        </w:rPr>
        <w:t>1</w:t>
      </w:r>
      <w:r w:rsidR="00435ECD" w:rsidRPr="00F253B3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บาท</w:t>
      </w:r>
    </w:p>
    <w:p w14:paraId="142AD223" w14:textId="77777777" w:rsidR="009D7219" w:rsidRPr="00F253B3" w:rsidRDefault="009D7219" w:rsidP="007A4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25E9ECCB" w14:textId="77777777" w:rsidR="00B90A31" w:rsidRPr="00F253B3" w:rsidRDefault="00B90A31" w:rsidP="007A4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i/>
          <w:iCs/>
          <w:spacing w:val="-6"/>
          <w:sz w:val="30"/>
          <w:szCs w:val="30"/>
        </w:rPr>
      </w:pPr>
      <w:r w:rsidRPr="00F253B3">
        <w:rPr>
          <w:rFonts w:asciiTheme="minorHAnsi" w:hAnsiTheme="minorHAnsi"/>
          <w:i/>
          <w:iCs/>
          <w:spacing w:val="-6"/>
          <w:sz w:val="30"/>
          <w:szCs w:val="30"/>
          <w:cs/>
        </w:rPr>
        <w:t>ส่วนเกินมูลค่าหุ้นสามัญ</w:t>
      </w:r>
    </w:p>
    <w:p w14:paraId="1A2DEBA2" w14:textId="77777777" w:rsidR="00B90A31" w:rsidRPr="00F253B3" w:rsidRDefault="00B90A31" w:rsidP="00B90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HAnsi" w:hAnsiTheme="minorHAnsi"/>
          <w:spacing w:val="-6"/>
          <w:sz w:val="30"/>
          <w:szCs w:val="30"/>
        </w:rPr>
      </w:pPr>
    </w:p>
    <w:p w14:paraId="45A99169" w14:textId="52EE7E62" w:rsidR="00BB40DC" w:rsidRPr="00F253B3" w:rsidRDefault="00B90A31" w:rsidP="007A4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inorHAnsi" w:hAnsiTheme="minorHAnsi"/>
          <w:spacing w:val="-6"/>
          <w:sz w:val="30"/>
          <w:szCs w:val="30"/>
        </w:rPr>
      </w:pPr>
      <w:r w:rsidRPr="00F253B3">
        <w:rPr>
          <w:rFonts w:asciiTheme="minorHAnsi" w:hAnsiTheme="minorHAnsi"/>
          <w:spacing w:val="-6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301CB" w:rsidRPr="00F253B3">
        <w:rPr>
          <w:rFonts w:asciiTheme="minorHAnsi" w:hAnsiTheme="minorHAnsi"/>
          <w:spacing w:val="-6"/>
          <w:sz w:val="30"/>
          <w:szCs w:val="30"/>
        </w:rPr>
        <w:t>2535</w:t>
      </w:r>
      <w:r w:rsidRPr="00F253B3">
        <w:rPr>
          <w:rFonts w:asciiTheme="minorHAnsi" w:hAnsiTheme="minorHAnsi"/>
          <w:spacing w:val="-6"/>
          <w:sz w:val="30"/>
          <w:szCs w:val="30"/>
          <w:cs/>
        </w:rPr>
        <w:t xml:space="preserve"> มาตรา </w:t>
      </w:r>
      <w:r w:rsidR="00A301CB" w:rsidRPr="00F253B3">
        <w:rPr>
          <w:rFonts w:asciiTheme="minorHAnsi" w:hAnsiTheme="minorHAnsi"/>
          <w:spacing w:val="-6"/>
          <w:sz w:val="30"/>
          <w:szCs w:val="30"/>
        </w:rPr>
        <w:t>51</w:t>
      </w:r>
      <w:r w:rsidRPr="00F253B3">
        <w:rPr>
          <w:rFonts w:asciiTheme="minorHAnsi" w:hAnsiTheme="minorHAnsi"/>
          <w:spacing w:val="-6"/>
          <w:sz w:val="30"/>
          <w:szCs w:val="30"/>
          <w:cs/>
        </w:rPr>
        <w:t xml:space="preserve"> ในกรณีที่บริษัทเสนอขายหุ้นสูงกว่า </w:t>
      </w:r>
      <w:r w:rsidRPr="00F253B3">
        <w:rPr>
          <w:rFonts w:asciiTheme="minorHAnsi" w:hAnsiTheme="minorHAnsi" w:hint="cs"/>
          <w:spacing w:val="-6"/>
          <w:sz w:val="30"/>
          <w:szCs w:val="30"/>
          <w:cs/>
        </w:rPr>
        <w:t xml:space="preserve"> </w:t>
      </w:r>
      <w:r w:rsidR="00243B36" w:rsidRPr="00F253B3">
        <w:rPr>
          <w:rFonts w:asciiTheme="minorHAnsi" w:hAnsiTheme="minorHAnsi"/>
          <w:spacing w:val="-6"/>
          <w:sz w:val="30"/>
          <w:szCs w:val="30"/>
        </w:rPr>
        <w:t xml:space="preserve">       </w:t>
      </w:r>
      <w:r w:rsidRPr="00F253B3">
        <w:rPr>
          <w:rFonts w:asciiTheme="minorHAnsi" w:hAnsiTheme="minorHAnsi"/>
          <w:spacing w:val="-6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="00243B36" w:rsidRPr="00F253B3">
        <w:rPr>
          <w:rFonts w:asciiTheme="minorHAnsi" w:hAnsiTheme="minorHAnsi"/>
          <w:spacing w:val="-6"/>
          <w:sz w:val="30"/>
          <w:szCs w:val="30"/>
        </w:rPr>
        <w:t xml:space="preserve">   </w:t>
      </w:r>
      <w:r w:rsidRPr="00F253B3">
        <w:rPr>
          <w:rFonts w:asciiTheme="minorHAnsi" w:hAnsiTheme="minorHAnsi"/>
          <w:spacing w:val="-6"/>
          <w:sz w:val="30"/>
          <w:szCs w:val="30"/>
          <w:cs/>
        </w:rPr>
        <w:t>จะนำไปจ่ายเป็นเงินปันผลไม่ได้</w:t>
      </w:r>
    </w:p>
    <w:p w14:paraId="705337CB" w14:textId="04BEC1B2" w:rsidR="006A5F42" w:rsidRPr="00F253B3" w:rsidRDefault="006A5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A283C33" w14:textId="77777777" w:rsidR="00BC1288" w:rsidRPr="00F253B3" w:rsidRDefault="00BC1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E3AC8C9" w14:textId="77777777" w:rsidR="00BC1288" w:rsidRPr="00F253B3" w:rsidRDefault="00BC1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24B0CB" w14:textId="77777777" w:rsidR="008630B1" w:rsidRPr="00F253B3" w:rsidRDefault="008630B1" w:rsidP="00A1166F">
      <w:pPr>
        <w:pStyle w:val="BodyText2"/>
        <w:ind w:right="-25"/>
        <w:rPr>
          <w:i/>
          <w:iCs/>
          <w:lang w:val="en-US"/>
        </w:rPr>
      </w:pPr>
    </w:p>
    <w:p w14:paraId="2A76BDE5" w14:textId="5B78FB81" w:rsidR="00145EAF" w:rsidRPr="00F253B3" w:rsidRDefault="00145EAF" w:rsidP="00DB61ED">
      <w:pPr>
        <w:pStyle w:val="BodyText2"/>
        <w:numPr>
          <w:ilvl w:val="0"/>
          <w:numId w:val="29"/>
        </w:numPr>
        <w:ind w:left="540" w:hanging="540"/>
        <w:rPr>
          <w:rFonts w:asciiTheme="minorHAnsi" w:hAnsiTheme="minorHAnsi" w:cstheme="minorHAnsi"/>
          <w:b/>
          <w:bCs/>
          <w:rtl/>
          <w:cs/>
          <w:lang w:val="en-US"/>
        </w:rPr>
      </w:pPr>
      <w:r w:rsidRPr="00F253B3">
        <w:rPr>
          <w:rFonts w:asciiTheme="minorHAnsi" w:hAnsiTheme="minorHAnsi" w:cstheme="minorHAnsi"/>
          <w:b/>
          <w:bCs/>
          <w:cs/>
          <w:lang w:val="en-US"/>
        </w:rPr>
        <w:lastRenderedPageBreak/>
        <w:t>สำรอง</w:t>
      </w:r>
      <w:r w:rsidR="007D55EF" w:rsidRPr="00F253B3">
        <w:rPr>
          <w:rFonts w:asciiTheme="minorHAnsi" w:hAnsiTheme="minorHAnsi" w:cstheme="minorHAnsi" w:hint="cs"/>
          <w:b/>
          <w:bCs/>
          <w:cs/>
          <w:lang w:val="en-US"/>
        </w:rPr>
        <w:t>ตามกฎหมาย</w:t>
      </w:r>
    </w:p>
    <w:p w14:paraId="210CC509" w14:textId="77777777" w:rsidR="006D0991" w:rsidRPr="00F253B3" w:rsidRDefault="006D0991" w:rsidP="00061218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19EE2" w14:textId="2F05DC5F" w:rsidR="00576F4D" w:rsidRPr="00F253B3" w:rsidRDefault="007D55EF" w:rsidP="00061218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F253B3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301CB" w:rsidRPr="00F253B3">
        <w:rPr>
          <w:rFonts w:asciiTheme="majorBidi" w:hAnsiTheme="majorBidi"/>
          <w:sz w:val="30"/>
          <w:szCs w:val="30"/>
        </w:rPr>
        <w:t>2535</w:t>
      </w:r>
      <w:r w:rsidRPr="00F253B3">
        <w:rPr>
          <w:rFonts w:asciiTheme="majorBidi" w:hAnsiTheme="majorBidi"/>
          <w:sz w:val="30"/>
          <w:szCs w:val="30"/>
          <w:cs/>
        </w:rPr>
        <w:t xml:space="preserve"> มาตรา </w:t>
      </w:r>
      <w:r w:rsidR="00A301CB" w:rsidRPr="00F253B3">
        <w:rPr>
          <w:rFonts w:asciiTheme="majorBidi" w:hAnsiTheme="majorBidi"/>
          <w:sz w:val="30"/>
          <w:szCs w:val="30"/>
        </w:rPr>
        <w:t>116</w:t>
      </w:r>
      <w:r w:rsidRPr="00F253B3">
        <w:rPr>
          <w:rFonts w:asciiTheme="majorBidi" w:hAnsi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19496E">
        <w:rPr>
          <w:rFonts w:asciiTheme="majorBidi" w:hAnsiTheme="majorBidi"/>
          <w:sz w:val="30"/>
          <w:szCs w:val="30"/>
        </w:rPr>
        <w:t>5</w:t>
      </w:r>
      <w:r w:rsidR="0019496E">
        <w:rPr>
          <w:rFonts w:asciiTheme="majorBidi" w:hAnsiTheme="majorBidi" w:hint="cs"/>
          <w:sz w:val="30"/>
          <w:szCs w:val="30"/>
          <w:cs/>
        </w:rPr>
        <w:t>.</w:t>
      </w:r>
      <w:r w:rsidR="0019496E">
        <w:rPr>
          <w:rFonts w:asciiTheme="majorBidi" w:hAnsiTheme="majorBidi"/>
          <w:sz w:val="30"/>
          <w:szCs w:val="30"/>
        </w:rPr>
        <w:t>00</w:t>
      </w:r>
      <w:r w:rsidRPr="00F253B3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301CB" w:rsidRPr="00F253B3">
        <w:rPr>
          <w:rFonts w:asciiTheme="majorBidi" w:hAnsiTheme="majorBidi"/>
          <w:sz w:val="30"/>
          <w:szCs w:val="30"/>
        </w:rPr>
        <w:t>10</w:t>
      </w:r>
      <w:r w:rsidR="0019496E">
        <w:rPr>
          <w:rFonts w:asciiTheme="majorBidi" w:hAnsiTheme="majorBidi"/>
          <w:sz w:val="30"/>
          <w:szCs w:val="30"/>
        </w:rPr>
        <w:t>.00</w:t>
      </w:r>
      <w:r w:rsidRPr="00F253B3">
        <w:rPr>
          <w:rFonts w:asciiTheme="majorBidi" w:hAnsi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0721A4C" w14:textId="77777777" w:rsidR="007D55EF" w:rsidRPr="00F253B3" w:rsidRDefault="007D55EF" w:rsidP="007D55E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4B767" w14:textId="77777777" w:rsidR="00054DA5" w:rsidRPr="00F253B3" w:rsidRDefault="00054DA5" w:rsidP="00054DA5">
      <w:pPr>
        <w:pStyle w:val="BodyText2"/>
        <w:ind w:left="540"/>
        <w:rPr>
          <w:rFonts w:asciiTheme="minorHAnsi" w:hAnsiTheme="minorHAnsi" w:cstheme="minorHAnsi"/>
          <w:i/>
          <w:iCs/>
          <w:lang w:val="en-US"/>
        </w:rPr>
      </w:pPr>
      <w:r w:rsidRPr="00F253B3">
        <w:rPr>
          <w:rFonts w:asciiTheme="minorHAnsi" w:hAnsiTheme="minorHAnsi"/>
          <w:i/>
          <w:iCs/>
          <w:cs/>
          <w:lang w:val="en-US"/>
        </w:rPr>
        <w:t>ส่วนต่างจากการรวมธุรกิจภายใต้การควบคุมเดียวกัน</w:t>
      </w:r>
      <w:r w:rsidRPr="00F253B3">
        <w:rPr>
          <w:rFonts w:asciiTheme="minorHAnsi" w:hAnsiTheme="minorHAnsi" w:cstheme="minorHAnsi"/>
          <w:i/>
          <w:iCs/>
          <w:lang w:val="en-US"/>
        </w:rPr>
        <w:t> </w:t>
      </w:r>
    </w:p>
    <w:p w14:paraId="211CC875" w14:textId="77777777" w:rsidR="00054DA5" w:rsidRPr="00F253B3" w:rsidRDefault="00054DA5" w:rsidP="00054DA5">
      <w:pPr>
        <w:pStyle w:val="BodyText2"/>
        <w:ind w:left="540"/>
        <w:rPr>
          <w:rFonts w:asciiTheme="minorHAnsi" w:hAnsiTheme="minorHAnsi" w:cstheme="minorHAnsi"/>
          <w:b/>
          <w:bCs/>
          <w:lang w:val="en-US"/>
        </w:rPr>
      </w:pPr>
    </w:p>
    <w:p w14:paraId="6842E267" w14:textId="77777777" w:rsidR="00054DA5" w:rsidRPr="00F253B3" w:rsidRDefault="00054DA5" w:rsidP="00054DA5">
      <w:pPr>
        <w:pStyle w:val="BodyText2"/>
        <w:ind w:left="540"/>
        <w:rPr>
          <w:rFonts w:asciiTheme="minorHAnsi" w:hAnsiTheme="minorHAnsi" w:cstheme="minorHAnsi"/>
          <w:lang w:val="en-US"/>
        </w:rPr>
      </w:pPr>
      <w:r w:rsidRPr="00F253B3">
        <w:rPr>
          <w:rFonts w:asciiTheme="minorHAnsi" w:hAnsiTheme="minorHAnsi"/>
          <w:cs/>
          <w:lang w:val="en-US"/>
        </w:rPr>
        <w:t>ส่วนต่างจากการรวมธุรกิจภายใต้การควบคุมเดียวกัน ได้แก่ส่วนต่างระหว่างมูลค่าตามบัญชีของกิจการภายใต้การควบคุมเดียวกัน ณ วันที่ซื้อกิจการ และถูกบันทึกเป็นส่วนต่าง ซึ่งจะไม่จำหน่ายและจะคงอยู่จนกว่าบริษัทย่อยที่เกี่ยวข้องจะถูกขายหรือจำหน่ายออกไป</w:t>
      </w:r>
    </w:p>
    <w:p w14:paraId="60DD8B26" w14:textId="77777777" w:rsidR="004576D0" w:rsidRPr="00F253B3" w:rsidRDefault="004576D0" w:rsidP="00A1166F">
      <w:pPr>
        <w:tabs>
          <w:tab w:val="clear" w:pos="227"/>
          <w:tab w:val="clear" w:pos="454"/>
          <w:tab w:val="clear" w:pos="680"/>
          <w:tab w:val="left" w:pos="72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774EEB" w14:textId="2DDEE240" w:rsidR="00EF2244" w:rsidRPr="00F253B3" w:rsidRDefault="00EF2244" w:rsidP="00DB61ED">
      <w:pPr>
        <w:pStyle w:val="BodyText2"/>
        <w:numPr>
          <w:ilvl w:val="0"/>
          <w:numId w:val="29"/>
        </w:numPr>
        <w:ind w:left="540" w:hanging="540"/>
        <w:rPr>
          <w:rFonts w:asciiTheme="minorHAnsi" w:hAnsiTheme="minorHAnsi" w:cstheme="minorHAnsi"/>
          <w:b/>
          <w:bCs/>
          <w:rtl/>
          <w:cs/>
          <w:lang w:val="en-US"/>
        </w:rPr>
      </w:pPr>
      <w:r w:rsidRPr="00F253B3">
        <w:rPr>
          <w:rFonts w:asciiTheme="minorHAnsi" w:hAnsiTheme="minorHAnsi" w:cstheme="minorHAnsi"/>
          <w:b/>
          <w:bCs/>
          <w:cs/>
          <w:lang w:val="en-US"/>
        </w:rPr>
        <w:t>ส่วนงานดำเนินงาน</w:t>
      </w:r>
      <w:r w:rsidR="007155A5" w:rsidRPr="00F253B3">
        <w:rPr>
          <w:rFonts w:asciiTheme="minorHAnsi" w:hAnsiTheme="minorHAnsi" w:cstheme="minorHAnsi" w:hint="cs"/>
          <w:b/>
          <w:bCs/>
          <w:cs/>
          <w:lang w:val="en-US"/>
        </w:rPr>
        <w:t>และการจำแนกรายได้</w:t>
      </w:r>
    </w:p>
    <w:p w14:paraId="5C1B75E5" w14:textId="00072229" w:rsidR="00F61AEF" w:rsidRPr="00F253B3" w:rsidRDefault="00F61AEF" w:rsidP="00F61AEF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2CB63CC9" w14:textId="2FF8CF9B" w:rsidR="00D616C7" w:rsidRPr="00F253B3" w:rsidRDefault="00D616C7" w:rsidP="00A1166F">
      <w:pPr>
        <w:pStyle w:val="BodyText2"/>
        <w:ind w:left="540"/>
        <w:rPr>
          <w:rFonts w:asciiTheme="minorHAnsi" w:hAnsiTheme="minorHAnsi" w:cstheme="minorHAnsi"/>
          <w:i/>
          <w:iCs/>
          <w:lang w:val="en-US"/>
        </w:rPr>
      </w:pPr>
      <w:r w:rsidRPr="00F253B3">
        <w:rPr>
          <w:rFonts w:asciiTheme="minorHAnsi" w:hAnsiTheme="minorHAnsi" w:cstheme="minorHAnsi" w:hint="cs"/>
          <w:i/>
          <w:iCs/>
          <w:cs/>
          <w:lang w:val="en-US"/>
        </w:rPr>
        <w:t>ส่วนงานดำเนินงาน</w:t>
      </w:r>
    </w:p>
    <w:p w14:paraId="774138AF" w14:textId="1C288770" w:rsidR="00D616C7" w:rsidRPr="00F253B3" w:rsidRDefault="00D616C7" w:rsidP="00D616C7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05F8E07" w14:textId="06A327B4" w:rsidR="00487520" w:rsidRPr="00F253B3" w:rsidRDefault="00A1166F" w:rsidP="00A1166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253B3">
        <w:rPr>
          <w:rFonts w:asciiTheme="majorBidi" w:hAnsi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รายการที่ไม่สามารถปันส่วนได้ส่วนใหญ่เป็นรายการต้นทุนในการจัดจำหน่ายและการบริหาร ต้นทุนทางการเงิน สินทรัพย์และหนี้สินอื่น</w:t>
      </w:r>
    </w:p>
    <w:p w14:paraId="16599B2F" w14:textId="77777777" w:rsidR="00A1166F" w:rsidRPr="00F253B3" w:rsidRDefault="00A1166F" w:rsidP="00A1166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8D26785" w14:textId="0C6191DA" w:rsidR="00A1166F" w:rsidRPr="00F253B3" w:rsidRDefault="00A1166F" w:rsidP="00A11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F253B3">
        <w:rPr>
          <w:rFonts w:asciiTheme="majorBidi" w:hAnsiTheme="majorBidi"/>
          <w:sz w:val="30"/>
          <w:szCs w:val="30"/>
          <w:cs/>
        </w:rPr>
        <w:t>ในระหว่าง</w:t>
      </w:r>
      <w:r w:rsidRPr="00F253B3">
        <w:rPr>
          <w:rFonts w:asciiTheme="majorBidi" w:hAnsiTheme="majorBidi" w:hint="cs"/>
          <w:sz w:val="30"/>
          <w:szCs w:val="30"/>
          <w:cs/>
        </w:rPr>
        <w:t>ปี</w:t>
      </w:r>
      <w:r w:rsidRPr="00F253B3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Pr="00F253B3">
        <w:rPr>
          <w:rFonts w:asciiTheme="majorBidi" w:hAnsiTheme="majorBidi"/>
          <w:sz w:val="30"/>
          <w:szCs w:val="30"/>
        </w:rPr>
        <w:t xml:space="preserve">31 </w:t>
      </w:r>
      <w:r w:rsidRPr="00F253B3">
        <w:rPr>
          <w:rFonts w:asciiTheme="majorBidi" w:hAnsiTheme="majorBidi" w:hint="cs"/>
          <w:sz w:val="30"/>
          <w:szCs w:val="30"/>
          <w:cs/>
        </w:rPr>
        <w:t>ธันวาคม</w:t>
      </w:r>
      <w:r w:rsidRPr="00F253B3">
        <w:rPr>
          <w:rFonts w:asciiTheme="majorBidi" w:hAnsiTheme="majorBidi"/>
          <w:sz w:val="30"/>
          <w:szCs w:val="30"/>
        </w:rPr>
        <w:t xml:space="preserve"> 2568</w:t>
      </w:r>
      <w:r w:rsidRPr="00F253B3">
        <w:rPr>
          <w:rFonts w:asciiTheme="majorBidi" w:hAnsiTheme="majorBidi"/>
          <w:sz w:val="30"/>
          <w:szCs w:val="30"/>
          <w:cs/>
        </w:rPr>
        <w:t xml:space="preserve"> กลุ่มบริษัทได้ปรับโครงสร้างการดำเนินงานเพื่อให้สอดคล้องกับเป้าหมาย ในการเป็นองค์กรที่มีศักยภาพทางธุรกิจ โดยการลดกลุ่มธุรกิจในการดำเนินงาน ผู้มีอำนาจตัดสินใจสูงสุดด้านการดำเนินงานทบทวนวิธีการประเมินรายงานของกลุ่มบริษัทในปี </w:t>
      </w:r>
      <w:r w:rsidRPr="00F253B3">
        <w:rPr>
          <w:rFonts w:asciiTheme="majorBidi" w:hAnsiTheme="majorBidi"/>
          <w:sz w:val="30"/>
          <w:szCs w:val="30"/>
        </w:rPr>
        <w:t>2568</w:t>
      </w:r>
      <w:r w:rsidRPr="00F253B3">
        <w:rPr>
          <w:rFonts w:asciiTheme="majorBidi" w:hAnsiTheme="majorBidi"/>
          <w:sz w:val="30"/>
          <w:szCs w:val="30"/>
          <w:cs/>
        </w:rPr>
        <w:t xml:space="preserve"> ส่งผลให้ส่วนงานที่รายงานของกลุ่มบริษัทมีการเปลี่ยนแปลงดังนี้</w:t>
      </w:r>
    </w:p>
    <w:p w14:paraId="1ADA38A1" w14:textId="77777777" w:rsidR="00A1166F" w:rsidRPr="00F253B3" w:rsidRDefault="00A1166F" w:rsidP="00A11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70489E8" w14:textId="77777777" w:rsidR="00297B30" w:rsidRPr="00F253B3" w:rsidRDefault="00297B30" w:rsidP="00A11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4D0512D" w14:textId="77777777" w:rsidR="00297B30" w:rsidRPr="00F253B3" w:rsidRDefault="00297B30" w:rsidP="00A11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4F7C67D" w14:textId="77777777" w:rsidR="00297B30" w:rsidRPr="00F253B3" w:rsidRDefault="00297B30" w:rsidP="00A11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5CA4461" w14:textId="77777777" w:rsidR="00297B30" w:rsidRPr="00F253B3" w:rsidRDefault="00297B30" w:rsidP="00A11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B96870A" w14:textId="77777777" w:rsidR="00297B30" w:rsidRPr="00F253B3" w:rsidRDefault="00297B30" w:rsidP="00A11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0BB2DC3" w14:textId="77777777" w:rsidR="00A1166F" w:rsidRPr="00F253B3" w:rsidRDefault="00A1166F" w:rsidP="00A1166F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F253B3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ส่วนงานที่รายงานในปี </w:t>
      </w:r>
      <w:r w:rsidRPr="00F253B3">
        <w:rPr>
          <w:rFonts w:ascii="Angsana New" w:hAnsi="Angsana New"/>
          <w:i/>
          <w:iCs/>
          <w:sz w:val="30"/>
          <w:szCs w:val="30"/>
        </w:rPr>
        <w:t>2567</w:t>
      </w:r>
    </w:p>
    <w:p w14:paraId="67D7714C" w14:textId="77777777" w:rsidR="00A1166F" w:rsidRPr="00F253B3" w:rsidRDefault="00A1166F" w:rsidP="00A1166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F225A2F" w14:textId="77777777" w:rsidR="00A1166F" w:rsidRPr="00F253B3" w:rsidRDefault="00A1166F" w:rsidP="00A1166F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F253B3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F253B3">
        <w:rPr>
          <w:rFonts w:ascii="Angsana New" w:hAnsi="Angsana New" w:cs="Angsana New"/>
          <w:sz w:val="30"/>
          <w:szCs w:val="30"/>
        </w:rPr>
        <w:t>1</w:t>
      </w:r>
      <w:r w:rsidRPr="00F253B3">
        <w:rPr>
          <w:rFonts w:ascii="Angsana New" w:hAnsi="Angsana New" w:cs="Angsana New"/>
          <w:sz w:val="30"/>
          <w:szCs w:val="30"/>
          <w:cs/>
        </w:rPr>
        <w:t xml:space="preserve"> ธุรกิจช่องทางการจัดจำหน่ายและเชื่อมต่อเข้าถึงลูกค้า</w:t>
      </w:r>
    </w:p>
    <w:p w14:paraId="73EA944A" w14:textId="77777777" w:rsidR="00A1166F" w:rsidRPr="00F253B3" w:rsidRDefault="00A1166F" w:rsidP="00A1166F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F253B3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F253B3">
        <w:rPr>
          <w:rFonts w:ascii="Angsana New" w:hAnsi="Angsana New" w:cs="Angsana New"/>
          <w:sz w:val="30"/>
          <w:szCs w:val="30"/>
        </w:rPr>
        <w:t>2</w:t>
      </w:r>
      <w:r w:rsidRPr="00F253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53B3">
        <w:rPr>
          <w:rFonts w:ascii="Angsana New" w:hAnsi="Angsana New" w:cs="Angsana New"/>
          <w:color w:val="000000"/>
          <w:sz w:val="30"/>
          <w:szCs w:val="30"/>
          <w:cs/>
        </w:rPr>
        <w:t>ธุรกิจให้บริการสำหรับองค์กรและไลฟ์สไตล์</w:t>
      </w:r>
    </w:p>
    <w:p w14:paraId="0947C536" w14:textId="77777777" w:rsidR="00A1166F" w:rsidRPr="00F253B3" w:rsidRDefault="00A1166F" w:rsidP="00A1166F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F253B3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F253B3">
        <w:rPr>
          <w:rFonts w:ascii="Angsana New" w:hAnsi="Angsana New" w:cs="Angsana New"/>
          <w:sz w:val="30"/>
          <w:szCs w:val="30"/>
        </w:rPr>
        <w:t>3</w:t>
      </w:r>
      <w:r w:rsidRPr="00F253B3">
        <w:rPr>
          <w:rFonts w:ascii="Angsana New" w:hAnsi="Angsana New" w:cs="Angsana New"/>
          <w:sz w:val="30"/>
          <w:szCs w:val="30"/>
          <w:cs/>
        </w:rPr>
        <w:t xml:space="preserve"> ธุรกิจบริการด้านชำระเงินและระบบการเงินอิเลคทรอนิกส์</w:t>
      </w:r>
    </w:p>
    <w:p w14:paraId="21655281" w14:textId="77777777" w:rsidR="00A1166F" w:rsidRPr="00F253B3" w:rsidRDefault="00A1166F" w:rsidP="00A1166F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F253B3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F253B3">
        <w:rPr>
          <w:rFonts w:ascii="Angsana New" w:hAnsi="Angsana New" w:cs="Angsana New"/>
          <w:sz w:val="30"/>
          <w:szCs w:val="30"/>
        </w:rPr>
        <w:t xml:space="preserve">4 </w:t>
      </w:r>
      <w:r w:rsidRPr="00F253B3">
        <w:rPr>
          <w:rFonts w:ascii="Angsana New" w:hAnsi="Angsana New" w:cs="Angsana New"/>
          <w:sz w:val="30"/>
          <w:szCs w:val="30"/>
          <w:cs/>
        </w:rPr>
        <w:t>ธุรกิจให้บริการสินเชื่อและประกันภัย</w:t>
      </w:r>
    </w:p>
    <w:p w14:paraId="471AE6F2" w14:textId="77777777" w:rsidR="00A1166F" w:rsidRPr="00F253B3" w:rsidRDefault="00A1166F" w:rsidP="00A1166F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F253B3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F253B3">
        <w:rPr>
          <w:rFonts w:ascii="Angsana New" w:hAnsi="Angsana New" w:cs="Angsana New"/>
          <w:sz w:val="30"/>
          <w:szCs w:val="30"/>
        </w:rPr>
        <w:t xml:space="preserve">5 </w:t>
      </w:r>
      <w:r w:rsidRPr="00F253B3">
        <w:rPr>
          <w:rFonts w:ascii="Angsana New" w:hAnsi="Angsana New" w:cs="Angsana New"/>
          <w:sz w:val="30"/>
          <w:szCs w:val="30"/>
          <w:cs/>
        </w:rPr>
        <w:t>ธุรกิจนวัตกรรมทางสื่อดิจิทัลมีเดียและเครือข่าย</w:t>
      </w:r>
    </w:p>
    <w:p w14:paraId="6E1AA1B6" w14:textId="77777777" w:rsidR="00A1166F" w:rsidRPr="00F253B3" w:rsidRDefault="00A1166F" w:rsidP="00A1166F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F253B3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F253B3">
        <w:rPr>
          <w:rFonts w:ascii="Angsana New" w:hAnsi="Angsana New" w:cs="Angsana New"/>
          <w:sz w:val="30"/>
          <w:szCs w:val="30"/>
        </w:rPr>
        <w:t xml:space="preserve">6 </w:t>
      </w:r>
      <w:r w:rsidRPr="00F253B3">
        <w:rPr>
          <w:rFonts w:ascii="Angsana New" w:hAnsi="Angsana New" w:cs="Angsana New"/>
          <w:sz w:val="30"/>
          <w:szCs w:val="30"/>
          <w:cs/>
        </w:rPr>
        <w:t>ธุรกิจการลงทุนเพื่อสนับสนุนการเติบโตที่ยั่งยืน</w:t>
      </w:r>
    </w:p>
    <w:p w14:paraId="0EBAAE1E" w14:textId="77777777" w:rsidR="00A1166F" w:rsidRPr="00F253B3" w:rsidRDefault="00A1166F" w:rsidP="00A11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AB67710" w14:textId="77777777" w:rsidR="00A1166F" w:rsidRPr="00F253B3" w:rsidRDefault="00A1166F" w:rsidP="00A1166F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253B3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ส่วนงานที่รายงานในปี </w:t>
      </w:r>
      <w:r w:rsidRPr="00F253B3">
        <w:rPr>
          <w:rFonts w:ascii="Angsana New" w:hAnsi="Angsana New"/>
          <w:i/>
          <w:iCs/>
          <w:sz w:val="30"/>
          <w:szCs w:val="30"/>
        </w:rPr>
        <w:t>2568</w:t>
      </w:r>
    </w:p>
    <w:p w14:paraId="35026333" w14:textId="77777777" w:rsidR="00A1166F" w:rsidRPr="00F253B3" w:rsidRDefault="00A1166F" w:rsidP="00A11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7A472D2" w14:textId="77777777" w:rsidR="00A1166F" w:rsidRPr="00F253B3" w:rsidRDefault="00A1166F" w:rsidP="00A1166F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F253B3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F253B3">
        <w:rPr>
          <w:rFonts w:ascii="Angsana New" w:hAnsi="Angsana New" w:cs="Angsana New"/>
          <w:sz w:val="30"/>
          <w:szCs w:val="30"/>
          <w:lang w:val="en-US"/>
        </w:rPr>
        <w:t>1</w:t>
      </w:r>
      <w:r w:rsidRPr="00F253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53B3">
        <w:rPr>
          <w:rFonts w:ascii="Angsana New" w:hAnsi="Angsana New" w:cs="Angsana New"/>
          <w:color w:val="000000"/>
          <w:sz w:val="30"/>
          <w:szCs w:val="30"/>
          <w:cs/>
        </w:rPr>
        <w:t>ธุรกิจการจำหน่ายสินค้าและให้บริการสำหรับองค์กร</w:t>
      </w:r>
    </w:p>
    <w:p w14:paraId="3AD5AD38" w14:textId="77777777" w:rsidR="00A1166F" w:rsidRPr="00F253B3" w:rsidRDefault="00A1166F" w:rsidP="00A1166F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F253B3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F253B3">
        <w:rPr>
          <w:rFonts w:ascii="Angsana New" w:hAnsi="Angsana New" w:cs="Angsana New"/>
          <w:sz w:val="30"/>
          <w:szCs w:val="30"/>
          <w:lang w:val="en-US"/>
        </w:rPr>
        <w:t>2</w:t>
      </w:r>
      <w:r w:rsidRPr="00F253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53B3">
        <w:rPr>
          <w:rFonts w:ascii="Angsana New" w:hAnsi="Angsana New" w:cs="Angsana New"/>
          <w:color w:val="000000"/>
          <w:sz w:val="30"/>
          <w:szCs w:val="30"/>
          <w:cs/>
        </w:rPr>
        <w:t>ธุรกิจการจำหน่ายสินค้าและให้บริการสำหรับผู้บริโภค</w:t>
      </w:r>
    </w:p>
    <w:p w14:paraId="32630966" w14:textId="77777777" w:rsidR="00A1166F" w:rsidRPr="00F253B3" w:rsidRDefault="00A1166F" w:rsidP="00A1166F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F253B3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F253B3">
        <w:rPr>
          <w:rFonts w:ascii="Angsana New" w:hAnsi="Angsana New" w:cs="Angsana New"/>
          <w:sz w:val="30"/>
          <w:szCs w:val="30"/>
          <w:lang w:val="en-US"/>
        </w:rPr>
        <w:t>3</w:t>
      </w:r>
      <w:r w:rsidRPr="00F253B3">
        <w:rPr>
          <w:rFonts w:ascii="Angsana New" w:hAnsi="Angsana New" w:cs="Angsana New"/>
          <w:sz w:val="30"/>
          <w:szCs w:val="30"/>
          <w:cs/>
          <w:lang w:val="en-US"/>
        </w:rPr>
        <w:t xml:space="preserve"> ธุรกิจสินเชื่อและตัวแทนชำระเงิน</w:t>
      </w:r>
    </w:p>
    <w:p w14:paraId="1C6C4F8B" w14:textId="77777777" w:rsidR="00A1166F" w:rsidRPr="00F253B3" w:rsidRDefault="00A1166F" w:rsidP="00A1166F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F253B3">
        <w:rPr>
          <w:rFonts w:ascii="Angsana New" w:hAnsi="Angsana New" w:cs="Angsana New"/>
          <w:sz w:val="30"/>
          <w:szCs w:val="30"/>
          <w:cs/>
        </w:rPr>
        <w:t xml:space="preserve">ส่วนงาน </w:t>
      </w:r>
      <w:r w:rsidRPr="00F253B3">
        <w:rPr>
          <w:rFonts w:ascii="Angsana New" w:hAnsi="Angsana New" w:cs="Angsana New"/>
          <w:sz w:val="30"/>
          <w:szCs w:val="30"/>
          <w:lang w:val="en-US"/>
        </w:rPr>
        <w:t xml:space="preserve">4 </w:t>
      </w:r>
      <w:r w:rsidRPr="00F253B3">
        <w:rPr>
          <w:rFonts w:ascii="Angsana New" w:hAnsi="Angsana New" w:cs="Angsana New"/>
          <w:sz w:val="30"/>
          <w:szCs w:val="30"/>
          <w:cs/>
          <w:lang w:val="en-US"/>
        </w:rPr>
        <w:t>ธุรกิจเดิมที่ไม่ใช่ธุรกิจหลักในปัจจุบัน</w:t>
      </w:r>
    </w:p>
    <w:p w14:paraId="7C32A664" w14:textId="77777777" w:rsidR="0089177B" w:rsidRPr="00F253B3" w:rsidRDefault="0089177B" w:rsidP="00A1166F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26B07E32" w14:textId="454C8051" w:rsidR="00A1166F" w:rsidRPr="00F253B3" w:rsidRDefault="00A1166F" w:rsidP="00A1166F">
      <w:pPr>
        <w:tabs>
          <w:tab w:val="clear" w:pos="907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53B3">
        <w:rPr>
          <w:rFonts w:ascii="Angsana New" w:hAnsi="Angsana New"/>
          <w:sz w:val="30"/>
          <w:szCs w:val="30"/>
          <w:cs/>
        </w:rPr>
        <w:t xml:space="preserve">ดังนั้น กลุ่มบริษัทได้ปรับปรุงข้อมูลส่วนงานที่รายงานสำหรับปี </w:t>
      </w:r>
      <w:r w:rsidRPr="00F253B3">
        <w:rPr>
          <w:rFonts w:ascii="Angsana New" w:hAnsi="Angsana New"/>
          <w:sz w:val="30"/>
          <w:szCs w:val="30"/>
        </w:rPr>
        <w:t xml:space="preserve">2567 </w:t>
      </w:r>
      <w:r w:rsidRPr="00F253B3">
        <w:rPr>
          <w:rFonts w:ascii="Angsana New" w:hAnsi="Angsana New"/>
          <w:sz w:val="30"/>
          <w:szCs w:val="30"/>
          <w:cs/>
        </w:rPr>
        <w:t>ที่แสดงเปรียบเทียบใหม่</w:t>
      </w:r>
    </w:p>
    <w:p w14:paraId="4E7C2E19" w14:textId="77777777" w:rsidR="00A1166F" w:rsidRPr="00F253B3" w:rsidRDefault="00A1166F" w:rsidP="0089177B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24FF46F1" w14:textId="4D4508B5" w:rsidR="00D43563" w:rsidRPr="00F253B3" w:rsidRDefault="00A1166F" w:rsidP="005C5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HAnsi" w:hAnsiTheme="minorHAnsi" w:cstheme="minorHAnsi"/>
          <w:sz w:val="30"/>
          <w:szCs w:val="30"/>
        </w:rPr>
        <w:sectPr w:rsidR="00D43563" w:rsidRPr="00F253B3" w:rsidSect="000D3F6A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 w:rsidRPr="00F253B3">
        <w:rPr>
          <w:rFonts w:asciiTheme="minorHAnsi" w:hAnsiTheme="minorHAns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7B180F" w:rsidRPr="00F253B3">
        <w:rPr>
          <w:rFonts w:asciiTheme="minorHAnsi" w:hAnsiTheme="minorHAnsi" w:hint="cs"/>
          <w:sz w:val="30"/>
          <w:szCs w:val="30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page" w:horzAnchor="page" w:tblpX="1717" w:tblpY="2833"/>
        <w:tblW w:w="14400" w:type="dxa"/>
        <w:tblLayout w:type="fixed"/>
        <w:tblLook w:val="00A0" w:firstRow="1" w:lastRow="0" w:firstColumn="1" w:lastColumn="0" w:noHBand="0" w:noVBand="0"/>
      </w:tblPr>
      <w:tblGrid>
        <w:gridCol w:w="2700"/>
        <w:gridCol w:w="2070"/>
        <w:gridCol w:w="270"/>
        <w:gridCol w:w="2070"/>
        <w:gridCol w:w="270"/>
        <w:gridCol w:w="1620"/>
        <w:gridCol w:w="270"/>
        <w:gridCol w:w="1530"/>
        <w:gridCol w:w="270"/>
        <w:gridCol w:w="1530"/>
        <w:gridCol w:w="270"/>
        <w:gridCol w:w="1530"/>
      </w:tblGrid>
      <w:tr w:rsidR="00EA66AB" w:rsidRPr="00F253B3" w14:paraId="51D9C7B1" w14:textId="77777777" w:rsidTr="00F24EF9">
        <w:trPr>
          <w:trHeight w:val="9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C45BD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bookmarkStart w:id="11" w:name="_Hlk221188307"/>
          </w:p>
        </w:tc>
        <w:tc>
          <w:tcPr>
            <w:tcW w:w="11700" w:type="dxa"/>
            <w:gridSpan w:val="11"/>
            <w:tcBorders>
              <w:left w:val="nil"/>
              <w:right w:val="nil"/>
            </w:tcBorders>
            <w:vAlign w:val="bottom"/>
          </w:tcPr>
          <w:p w14:paraId="756C2BD0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253B3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24EF9" w:rsidRPr="00F253B3" w14:paraId="019BBC4F" w14:textId="77777777" w:rsidTr="00F24EF9">
        <w:trPr>
          <w:trHeight w:val="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3D305" w14:textId="4BEA4AB5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66332FDF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F253B3">
              <w:rPr>
                <w:rFonts w:ascii="Angsana New" w:hAnsi="Angsana New"/>
                <w:bCs/>
                <w:sz w:val="28"/>
                <w:szCs w:val="28"/>
                <w:cs/>
              </w:rPr>
              <w:t>ธุรกิจการจำหน่ายสินค้า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C05BAC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289B145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F253B3">
              <w:rPr>
                <w:rFonts w:ascii="Angsana New" w:hAnsi="Angsana New"/>
                <w:bCs/>
                <w:sz w:val="28"/>
                <w:szCs w:val="28"/>
                <w:cs/>
              </w:rPr>
              <w:t>ธุรกิจการจำหน่ายสินค้า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629177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B733D3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F253B3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ธุรกิจสินเชื่อ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FA57E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07CB60F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F253B3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ธุรกิจเดิมที่ไม่ใช่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61046A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3F31B5D" w14:textId="006CEC41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6DBC37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CDA6685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</w:tr>
      <w:tr w:rsidR="00F24EF9" w:rsidRPr="00F253B3" w14:paraId="539C1BE2" w14:textId="77777777" w:rsidTr="00F24EF9">
        <w:trPr>
          <w:trHeight w:val="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8A761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253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F253B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</w:p>
          <w:p w14:paraId="4E93DAD2" w14:textId="1E030350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253B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31 </w:t>
            </w:r>
            <w:r w:rsidRPr="00F253B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193E8601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253B3">
              <w:rPr>
                <w:rFonts w:ascii="Angsana New" w:hAnsi="Angsana New"/>
                <w:bCs/>
                <w:sz w:val="28"/>
                <w:szCs w:val="28"/>
                <w:cs/>
              </w:rPr>
              <w:t>และให้บริการสำหรับองค์กร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A79FE5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4FADCB43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253B3">
              <w:rPr>
                <w:rFonts w:ascii="Angsana New" w:hAnsi="Angsana New"/>
                <w:bCs/>
                <w:sz w:val="28"/>
                <w:szCs w:val="28"/>
                <w:cs/>
              </w:rPr>
              <w:t>และให้บริการสำหรับบริโภค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5BB696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E786BE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F253B3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และตัวแทนชำระเงิน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CFC3AC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992800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F253B3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ธุรกิจหลักในปัจจุบัน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45EDD2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9C17F5C" w14:textId="0EDC0604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F253B3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รายการตัดบัญชี</w:t>
            </w:r>
            <w:r w:rsidRPr="00F253B3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3FBFD1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BAE9522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F253B3"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EA66AB" w:rsidRPr="00F253B3" w14:paraId="032F3B15" w14:textId="77777777" w:rsidTr="00F24EF9">
        <w:trPr>
          <w:trHeight w:val="14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68179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700" w:type="dxa"/>
            <w:gridSpan w:val="11"/>
            <w:tcBorders>
              <w:left w:val="nil"/>
              <w:right w:val="nil"/>
            </w:tcBorders>
            <w:vAlign w:val="bottom"/>
          </w:tcPr>
          <w:p w14:paraId="7401C6A9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F253B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F253B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F24EF9" w:rsidRPr="00F253B3" w14:paraId="451000A9" w14:textId="77777777" w:rsidTr="00F24EF9">
        <w:trPr>
          <w:trHeight w:val="22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FA4781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F253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D960685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84E0F3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57B6B2CD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F64B4D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1B380E0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63B1D1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1A991B8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4814D0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55348A7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70761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98316D7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24EF9" w:rsidRPr="00F253B3" w14:paraId="09D1D209" w14:textId="77777777" w:rsidTr="00F24EF9">
        <w:trPr>
          <w:trHeight w:val="22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F622F9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253B3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AA85A30" w14:textId="37F76827" w:rsidR="00EA66AB" w:rsidRPr="00F253B3" w:rsidRDefault="00837A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434,120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98B1F7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57F011FE" w14:textId="611B0688" w:rsidR="00EA66AB" w:rsidRPr="00F253B3" w:rsidRDefault="00837A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813,875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EF1F22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38A1760" w14:textId="794C0A4E" w:rsidR="00EA66AB" w:rsidRPr="00F253B3" w:rsidRDefault="00837A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874,316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AF5DF1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9B3DCDC" w14:textId="75E00652" w:rsidR="00EA66AB" w:rsidRPr="00F253B3" w:rsidRDefault="00837A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3,936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2CDCDB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8219DD8" w14:textId="693155FB" w:rsidR="00EA66AB" w:rsidRPr="00F253B3" w:rsidRDefault="00837A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B12A9B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3BC4C8F" w14:textId="00CF4F68" w:rsidR="00EA66AB" w:rsidRPr="00F253B3" w:rsidRDefault="00837A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2,126,247</w:t>
            </w:r>
          </w:p>
        </w:tc>
      </w:tr>
      <w:tr w:rsidR="00F24EF9" w:rsidRPr="00F253B3" w14:paraId="5AA9217C" w14:textId="77777777" w:rsidTr="00F24EF9">
        <w:trPr>
          <w:trHeight w:val="22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734CB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253B3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528063" w14:textId="214BA961" w:rsidR="00EA66AB" w:rsidRPr="00F253B3" w:rsidRDefault="00837A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10,709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143E7E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E2A29" w14:textId="2B1ED5AB" w:rsidR="00EA66AB" w:rsidRPr="00F253B3" w:rsidRDefault="00837A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13,609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943E30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22825F" w14:textId="389706B5" w:rsidR="00EA66AB" w:rsidRPr="00F253B3" w:rsidRDefault="00837A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145,390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F01C3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6B861" w14:textId="2E5F71B3" w:rsidR="00EA66AB" w:rsidRPr="00F253B3" w:rsidRDefault="00837AB0" w:rsidP="00CE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1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8C31A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A59103B" w14:textId="359D16FD" w:rsidR="00EA66AB" w:rsidRPr="00F253B3" w:rsidRDefault="00837A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(169,708)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0955B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FE950E" w14:textId="48DA3CCE" w:rsidR="00EA66AB" w:rsidRPr="00F253B3" w:rsidRDefault="00CE328B" w:rsidP="00CE3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4EF9" w:rsidRPr="00F253B3" w14:paraId="5D14A540" w14:textId="77777777" w:rsidTr="00F24EF9">
        <w:trPr>
          <w:trHeight w:val="22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76855D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F253B3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รวมรายได้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E7092A" w14:textId="14E0C68F" w:rsidR="00EA66AB" w:rsidRPr="00F253B3" w:rsidRDefault="00837A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444,829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577BEF" w14:textId="56BF8638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double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A33FA" w14:textId="5E98B0BD" w:rsidR="00EA66AB" w:rsidRPr="00F253B3" w:rsidRDefault="00837A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827,484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E8C17B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36659" w14:textId="5737A075" w:rsidR="00EA66AB" w:rsidRPr="00F253B3" w:rsidRDefault="00837A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1,019,706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8A35ED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43BDE1" w14:textId="71F9D2AD" w:rsidR="00EA66AB" w:rsidRPr="00F253B3" w:rsidRDefault="00837A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3,936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D85973" w14:textId="4D559A5E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C5C3C" w14:textId="02E0B9AF" w:rsidR="00EA66AB" w:rsidRPr="00F253B3" w:rsidRDefault="00837A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(169,708)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9B19E8" w14:textId="38315631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D7DED" w14:textId="67E7D4EC" w:rsidR="00EA66AB" w:rsidRPr="00F253B3" w:rsidRDefault="00CE328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2,126,247</w:t>
            </w:r>
          </w:p>
        </w:tc>
      </w:tr>
      <w:tr w:rsidR="00F24EF9" w:rsidRPr="00F253B3" w14:paraId="35AC014A" w14:textId="77777777" w:rsidTr="00F24EF9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147300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8CC8DA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0224CB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4A522C" w14:textId="737A0A29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3F0DF8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07AE7A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BD35D9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C769CC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32982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037F8A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407853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54BB8F" w14:textId="1915FC3F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4EF9" w:rsidRPr="00F253B3" w14:paraId="08DD5F10" w14:textId="77777777" w:rsidTr="00F24EF9">
        <w:trPr>
          <w:trHeight w:val="227"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22BA5165" w14:textId="2CF958E5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253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F253B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60D15D8A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FE6CC5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6D9FA226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1C6AD1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D3A93B0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40B6E1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CB4BDF8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E8799C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D8E1715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18706C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79DB95F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66AB" w:rsidRPr="00F253B3" w14:paraId="10757440" w14:textId="77777777" w:rsidTr="00F24EF9">
        <w:trPr>
          <w:trHeight w:val="227"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15E37599" w14:textId="57CF143C" w:rsidR="00EA66AB" w:rsidRPr="00F253B3" w:rsidRDefault="00EA66AB" w:rsidP="00EA6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253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31 </w:t>
            </w:r>
            <w:r w:rsidRPr="00F253B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GB"/>
              </w:rPr>
              <w:t>25</w:t>
            </w:r>
            <w:r w:rsidR="005F419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GB"/>
              </w:rPr>
              <w:t>67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52233A42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7EE15A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1A97F857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1ECF63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006E221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1DEBAD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DE6FD9A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BC7CE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04CDF90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2953DB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C82C969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4EF9" w:rsidRPr="00F253B3" w14:paraId="75670A3A" w14:textId="77777777" w:rsidTr="00F24EF9">
        <w:trPr>
          <w:trHeight w:val="227"/>
        </w:trPr>
        <w:tc>
          <w:tcPr>
            <w:tcW w:w="2700" w:type="dxa"/>
            <w:tcBorders>
              <w:left w:val="nil"/>
              <w:right w:val="nil"/>
            </w:tcBorders>
            <w:noWrap/>
          </w:tcPr>
          <w:p w14:paraId="5DD7A9DC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253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59C44A0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017096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1D4908C1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E19AEC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B011C2A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A23539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DE0ADDE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7ACF2D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56ACDA9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609DD7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E942BF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4EF9" w:rsidRPr="00F253B3" w14:paraId="4AE36F6B" w14:textId="77777777" w:rsidTr="00F24EF9">
        <w:trPr>
          <w:trHeight w:val="227"/>
        </w:trPr>
        <w:tc>
          <w:tcPr>
            <w:tcW w:w="2700" w:type="dxa"/>
            <w:tcBorders>
              <w:left w:val="nil"/>
              <w:right w:val="nil"/>
            </w:tcBorders>
            <w:noWrap/>
          </w:tcPr>
          <w:p w14:paraId="0D004411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F253B3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5E3FF05A" w14:textId="05A6A471" w:rsidR="00EA66AB" w:rsidRPr="00F253B3" w:rsidRDefault="005F419F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479,048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F4A507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56BF2CF" w14:textId="2CBFADB9" w:rsidR="00EA66AB" w:rsidRPr="00F253B3" w:rsidRDefault="005F419F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1,487,074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4EACF1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A4D66CE" w14:textId="037F09CC" w:rsidR="00EA66AB" w:rsidRPr="00F253B3" w:rsidRDefault="005F419F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980,744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6DAABB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83B7CC2" w14:textId="12441FAB" w:rsidR="00EA66AB" w:rsidRPr="00F253B3" w:rsidRDefault="005F419F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2,435,828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2DFA7C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7EF6958" w14:textId="60504A8E" w:rsidR="00EA66AB" w:rsidRPr="00F253B3" w:rsidRDefault="005F419F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A95060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87D52F0" w14:textId="5356C973" w:rsidR="00EA66AB" w:rsidRPr="00F253B3" w:rsidRDefault="005F419F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5,382,694</w:t>
            </w:r>
          </w:p>
        </w:tc>
      </w:tr>
      <w:tr w:rsidR="00F24EF9" w:rsidRPr="00F253B3" w14:paraId="346C2F49" w14:textId="77777777" w:rsidTr="00F24EF9">
        <w:trPr>
          <w:trHeight w:val="227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noWrap/>
          </w:tcPr>
          <w:p w14:paraId="1236387C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F253B3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21B401" w14:textId="73B14E76" w:rsidR="00EA66AB" w:rsidRPr="00F253B3" w:rsidRDefault="005F419F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37,198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0364BA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3C0FA8" w14:textId="131F14B8" w:rsidR="00EA66AB" w:rsidRPr="00F253B3" w:rsidRDefault="005F419F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76,261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53182EF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790209" w14:textId="44F37619" w:rsidR="00EA66AB" w:rsidRPr="00F253B3" w:rsidRDefault="005F419F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88,784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4FECBC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39BD7D" w14:textId="26B33B81" w:rsidR="00EA66AB" w:rsidRPr="00F253B3" w:rsidRDefault="005F419F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14,257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275267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E912C23" w14:textId="2DA812BE" w:rsidR="00EA66AB" w:rsidRPr="00F253B3" w:rsidRDefault="005F419F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(216,500)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56F1B6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83B966" w14:textId="437B1BAA" w:rsidR="00EA66AB" w:rsidRPr="00F253B3" w:rsidRDefault="005F419F" w:rsidP="00E22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4EF9" w:rsidRPr="00F253B3" w14:paraId="623AABD5" w14:textId="77777777" w:rsidTr="00F24EF9">
        <w:trPr>
          <w:trHeight w:val="227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noWrap/>
          </w:tcPr>
          <w:p w14:paraId="355EC3F5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F253B3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รวมรายได้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06FF0" w14:textId="4FCC64D2" w:rsidR="00EA66AB" w:rsidRPr="00F253B3" w:rsidRDefault="005F419F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516,246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3230D2D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BD39A8" w14:textId="55309E34" w:rsidR="00EA66AB" w:rsidRPr="00F253B3" w:rsidRDefault="005F419F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1,563,335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59D8B9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DBD9E4" w14:textId="55404524" w:rsidR="00EA66AB" w:rsidRPr="00F253B3" w:rsidRDefault="005F419F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1,069,528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A42F1DE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45BD06" w14:textId="05F21F7C" w:rsidR="00EA66AB" w:rsidRPr="00F253B3" w:rsidRDefault="005F419F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2,450,085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714DD1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C34570" w14:textId="3B8F78B4" w:rsidR="00EA66AB" w:rsidRPr="00F253B3" w:rsidRDefault="005F419F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(216,500)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4B8C7E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597717" w14:textId="182D7644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5,382,694</w:t>
            </w:r>
          </w:p>
        </w:tc>
      </w:tr>
      <w:tr w:rsidR="00F24EF9" w:rsidRPr="00F253B3" w14:paraId="359C191D" w14:textId="77777777" w:rsidTr="00F24EF9">
        <w:trPr>
          <w:trHeight w:val="227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DEFB98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66E1AB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EC22E2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02EFB3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B2775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7988811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A8B0A6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F8D73D2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A11CE0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DD9DA9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F61F87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474A7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bookmarkEnd w:id="11"/>
    </w:tbl>
    <w:p w14:paraId="407C3D7C" w14:textId="4952674F" w:rsidR="00EA66AB" w:rsidRPr="00F253B3" w:rsidRDefault="00EA66AB" w:rsidP="00EA66AB">
      <w:pPr>
        <w:pStyle w:val="BodyText2"/>
        <w:rPr>
          <w:lang w:val="en-US"/>
        </w:rPr>
      </w:pPr>
    </w:p>
    <w:p w14:paraId="794F909D" w14:textId="77777777" w:rsidR="00EA66AB" w:rsidRPr="00F253B3" w:rsidRDefault="00EA66AB" w:rsidP="00EA66AB">
      <w:pPr>
        <w:pStyle w:val="BodyText2"/>
        <w:rPr>
          <w:lang w:val="en-US"/>
        </w:rPr>
      </w:pPr>
    </w:p>
    <w:p w14:paraId="7C6BDDAE" w14:textId="77777777" w:rsidR="00EA66AB" w:rsidRPr="00F253B3" w:rsidRDefault="00EA66AB" w:rsidP="00EA66AB">
      <w:pPr>
        <w:pStyle w:val="BodyText2"/>
        <w:rPr>
          <w:lang w:val="en-US"/>
        </w:rPr>
      </w:pPr>
    </w:p>
    <w:p w14:paraId="512445C9" w14:textId="77777777" w:rsidR="00EA66AB" w:rsidRPr="00F253B3" w:rsidRDefault="00EA66AB" w:rsidP="00EA66AB">
      <w:pPr>
        <w:pStyle w:val="BodyText2"/>
        <w:rPr>
          <w:b/>
          <w:bCs/>
          <w:cs/>
        </w:rPr>
        <w:sectPr w:rsidR="00EA66AB" w:rsidRPr="00F253B3" w:rsidSect="00EA66AB">
          <w:pgSz w:w="16834" w:h="11909" w:orient="landscape" w:code="9"/>
          <w:pgMar w:top="691" w:right="1152" w:bottom="180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page" w:horzAnchor="page" w:tblpX="1633" w:tblpY="2548"/>
        <w:tblW w:w="14762" w:type="dxa"/>
        <w:tblLayout w:type="fixed"/>
        <w:tblLook w:val="00A0" w:firstRow="1" w:lastRow="0" w:firstColumn="1" w:lastColumn="0" w:noHBand="0" w:noVBand="0"/>
      </w:tblPr>
      <w:tblGrid>
        <w:gridCol w:w="3510"/>
        <w:gridCol w:w="900"/>
        <w:gridCol w:w="270"/>
        <w:gridCol w:w="900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92"/>
      </w:tblGrid>
      <w:tr w:rsidR="00EA66AB" w:rsidRPr="00F253B3" w14:paraId="01B3A654" w14:textId="77777777" w:rsidTr="00EA66AB">
        <w:trPr>
          <w:trHeight w:val="92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6074F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252" w:type="dxa"/>
            <w:gridSpan w:val="19"/>
            <w:tcBorders>
              <w:left w:val="nil"/>
              <w:right w:val="nil"/>
            </w:tcBorders>
            <w:vAlign w:val="bottom"/>
          </w:tcPr>
          <w:p w14:paraId="51A352FD" w14:textId="631823B4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EA66AB" w:rsidRPr="00F253B3" w14:paraId="1BE1541A" w14:textId="77777777" w:rsidTr="00EA66AB">
        <w:trPr>
          <w:trHeight w:val="16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0A600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07ED44C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ธุรกิจการจำหน่ายสินค้า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73D9DD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5B79B1C6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ธุรกิจการจำหน่ายสินค้า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A5E580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056240E9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ธุรกิจสินเชื่อ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60E338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10F99425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ธุรกิจเดิมที่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B4F6C7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162" w:type="dxa"/>
            <w:gridSpan w:val="3"/>
            <w:tcBorders>
              <w:left w:val="nil"/>
              <w:right w:val="nil"/>
            </w:tcBorders>
            <w:vAlign w:val="bottom"/>
          </w:tcPr>
          <w:p w14:paraId="266C17FF" w14:textId="79522F2B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</w:tr>
      <w:tr w:rsidR="00EA66AB" w:rsidRPr="00F253B3" w14:paraId="252DB107" w14:textId="77777777" w:rsidTr="00EA66AB">
        <w:trPr>
          <w:trHeight w:val="83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42158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525FF3C6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และให้บริการสำหรับองค์กร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17E5B8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1DD4A82D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และให้บริการสำหรับบริโภค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448225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194176F9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และตัวแทนชำระเงิน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7DE467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1BB0523C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ไม่ใช่ธุรกิจหลักในปัจจุบัน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4F835D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162" w:type="dxa"/>
            <w:gridSpan w:val="3"/>
            <w:tcBorders>
              <w:left w:val="nil"/>
              <w:right w:val="nil"/>
            </w:tcBorders>
            <w:vAlign w:val="bottom"/>
          </w:tcPr>
          <w:p w14:paraId="436F7022" w14:textId="6A6B37D3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bCs/>
                <w:sz w:val="22"/>
                <w:szCs w:val="22"/>
                <w:cs/>
                <w:lang w:val="en-GB"/>
              </w:rPr>
              <w:t>รวมส่วนงานที่รายงาน</w:t>
            </w:r>
          </w:p>
        </w:tc>
      </w:tr>
      <w:tr w:rsidR="00EA66AB" w:rsidRPr="00F253B3" w14:paraId="505C9158" w14:textId="77777777" w:rsidTr="00EA66AB">
        <w:trPr>
          <w:trHeight w:val="146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D29DD" w14:textId="5CF08CBE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F253B3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สำหรับ</w:t>
            </w:r>
            <w:r w:rsidRPr="00F253B3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ปี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สิ้นสุดวันที่ 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GB"/>
              </w:rPr>
              <w:t xml:space="preserve">31 </w:t>
            </w:r>
            <w:r w:rsidRPr="00F253B3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ธันวาคม</w:t>
            </w:r>
            <w:r w:rsidRPr="00F253B3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6BF8B2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30B6B5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DE02E9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229795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1E218B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F9B96D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4B3B99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3A54D8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D5C168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696B9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F50DA77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D9EEEF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B0094A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6113C8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40A676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3EEFA9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57CE45D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517F9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89828A9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lang w:eastAsia="en-GB"/>
              </w:rPr>
              <w:t>2567</w:t>
            </w:r>
          </w:p>
        </w:tc>
      </w:tr>
      <w:tr w:rsidR="00EA66AB" w:rsidRPr="00F253B3" w14:paraId="5A3D94A5" w14:textId="77777777" w:rsidTr="00EA66AB">
        <w:trPr>
          <w:trHeight w:val="203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0AE6B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252" w:type="dxa"/>
            <w:gridSpan w:val="19"/>
            <w:tcBorders>
              <w:left w:val="nil"/>
              <w:right w:val="nil"/>
            </w:tcBorders>
            <w:vAlign w:val="bottom"/>
          </w:tcPr>
          <w:p w14:paraId="6E70035A" w14:textId="68B469AC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</w:t>
            </w:r>
            <w:r w:rsidRPr="00F253B3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EA66AB" w:rsidRPr="00F253B3" w14:paraId="3C217A27" w14:textId="77777777" w:rsidTr="00EA66AB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7C6F03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ขาดทุนจากกิจกรรมดำเนินงาน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7D3D" w14:textId="59822704" w:rsidR="00EA66AB" w:rsidRPr="00F253B3" w:rsidRDefault="00B328D3" w:rsidP="003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(236,852)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5B02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0515D" w14:textId="66922CFD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(194,314)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3D8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DDE6" w14:textId="613469DA" w:rsidR="00EA66AB" w:rsidRPr="00F253B3" w:rsidRDefault="006C324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(101,092)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F9E70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E1F62" w14:textId="7FB1BC95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(209,134)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AD45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1286" w14:textId="2EE4F165" w:rsidR="00EA66AB" w:rsidRPr="00F253B3" w:rsidRDefault="000D5EF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(333,902)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6C1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82D75" w14:textId="12FE8A36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(380,296)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4B473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1BB7C8A" w14:textId="4BD9BD92" w:rsidR="00EA66AB" w:rsidRPr="00F253B3" w:rsidRDefault="00624FBA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(75,917)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0A58F08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CD1AA" w14:textId="20FCF41D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(103,732)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BB44398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2058B" w14:textId="3C3C23F1" w:rsidR="00EA66AB" w:rsidRPr="00F253B3" w:rsidRDefault="001E7F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(747,763)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91EA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B7EB" w14:textId="35F91B19" w:rsidR="00EA66AB" w:rsidRPr="00F253B3" w:rsidRDefault="003C49B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(887,476)</w:t>
            </w:r>
          </w:p>
        </w:tc>
      </w:tr>
      <w:tr w:rsidR="00EA66AB" w:rsidRPr="00F253B3" w14:paraId="77C0DB66" w14:textId="77777777" w:rsidTr="00EA66AB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58047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FD1A0" w14:textId="298329CE" w:rsidR="00EA66AB" w:rsidRPr="00F253B3" w:rsidRDefault="00B328D3" w:rsidP="003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(7,060)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9A7CA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6C0DB" w14:textId="6D3417E6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(11,353)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16E8C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B44B" w14:textId="5C777A3A" w:rsidR="00EA66AB" w:rsidRPr="00F253B3" w:rsidRDefault="006C324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(9,289)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8D5E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32D1B" w14:textId="705339CD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(13,992)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5C78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64481" w14:textId="4F3CFE42" w:rsidR="00EA66AB" w:rsidRPr="00F253B3" w:rsidRDefault="000D5EF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(214,973)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EEBB2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4D58B" w14:textId="01D2C491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</w:t>
            </w:r>
            <w:r w:rsidR="00BD54D6" w:rsidRPr="00BD54D6">
              <w:rPr>
                <w:rFonts w:ascii="Angsana New" w:hAnsi="Angsana New" w:hint="cs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6,761)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1131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F15E173" w14:textId="5D90FEDE" w:rsidR="00EA66AB" w:rsidRPr="00F253B3" w:rsidRDefault="00624FBA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76C3EF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7626B" w14:textId="2FBA0D1E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(28,415)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5977E5C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760F1" w14:textId="6DEBC86E" w:rsidR="00EA66AB" w:rsidRPr="00F253B3" w:rsidRDefault="001E7F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(231,448)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EF5D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1BF9E" w14:textId="2CA15CF9" w:rsidR="00EA66AB" w:rsidRPr="00F253B3" w:rsidRDefault="003C49B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(500,521)</w:t>
            </w:r>
          </w:p>
        </w:tc>
      </w:tr>
      <w:tr w:rsidR="00EA66AB" w:rsidRPr="00F253B3" w14:paraId="220C87C1" w14:textId="77777777" w:rsidTr="00EA66AB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ADD170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ขาดทุนจากการยกเลิกสัญญา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996A" w14:textId="3B4F1090" w:rsidR="00EA66AB" w:rsidRPr="00F253B3" w:rsidRDefault="00B328D3" w:rsidP="003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26EA5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8297" w14:textId="0285C9D8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D9BBF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CAD68" w14:textId="6E98F99B" w:rsidR="00EA66AB" w:rsidRPr="00F253B3" w:rsidRDefault="006C324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248C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BBB5" w14:textId="43DD644F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CA5B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0513" w14:textId="751CB024" w:rsidR="00EA66AB" w:rsidRPr="00F253B3" w:rsidRDefault="000D5EF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(87,582)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77D72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6C90" w14:textId="7F37E460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(93,830)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5846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E44AD04" w14:textId="1E8E71C1" w:rsidR="00EA66AB" w:rsidRPr="00F253B3" w:rsidRDefault="00624FBA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left="-16" w:right="-197" w:hanging="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BAE779A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F203E" w14:textId="72FBB166" w:rsidR="00EA66AB" w:rsidRPr="00F253B3" w:rsidRDefault="0016195E" w:rsidP="005B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(111,743)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DF4C770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3D028" w14:textId="7C7E3647" w:rsidR="00EA66AB" w:rsidRPr="00F253B3" w:rsidRDefault="001E7F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(89,271)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5586A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D91BB" w14:textId="439E7A72" w:rsidR="00EA66AB" w:rsidRPr="00F253B3" w:rsidRDefault="003C49B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(93,830)</w:t>
            </w:r>
          </w:p>
        </w:tc>
      </w:tr>
      <w:tr w:rsidR="00EA66AB" w:rsidRPr="00F253B3" w14:paraId="6306CD2F" w14:textId="77777777" w:rsidTr="00EA66AB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C0C24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ผลขาดทุนจากการด้อยค่าซึ่งเป็นไปตาม </w:t>
            </w:r>
            <w:r w:rsidRPr="00F253B3">
              <w:rPr>
                <w:rFonts w:ascii="Angsana New" w:hAnsi="Angsana New"/>
                <w:sz w:val="22"/>
                <w:szCs w:val="22"/>
                <w:lang w:eastAsia="en-GB"/>
              </w:rPr>
              <w:t>TFRS9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8BA9" w14:textId="7C4B42F7" w:rsidR="00EA66AB" w:rsidRPr="00F253B3" w:rsidRDefault="00B328D3" w:rsidP="003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(21,420)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ADE2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E88A0" w14:textId="3F782433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(28,142)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C2D95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D5D3B" w14:textId="310A1A97" w:rsidR="00EA66AB" w:rsidRPr="00F253B3" w:rsidRDefault="006C324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(37,042)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E91CC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C387D" w14:textId="3C6292A8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(45,644)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01D82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8AEB7" w14:textId="0A74039F" w:rsidR="00EA66AB" w:rsidRPr="00F253B3" w:rsidRDefault="000D5EF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(459,715)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35596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0A52" w14:textId="373E2DDB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(136,916)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3D9C8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0F6C05F" w14:textId="2357BB25" w:rsidR="00EA66AB" w:rsidRPr="00F253B3" w:rsidRDefault="00624FBA" w:rsidP="005B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(76,565)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53ED9F2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062A" w14:textId="7E6A965C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(7,660)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4C52671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084D5" w14:textId="723936B1" w:rsidR="00EA66AB" w:rsidRPr="00F253B3" w:rsidRDefault="001E7FB0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(594,742)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4B9AB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3AA3E" w14:textId="46FBDD4A" w:rsidR="00EA66AB" w:rsidRPr="00F253B3" w:rsidRDefault="003C49B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(322,445)</w:t>
            </w:r>
          </w:p>
        </w:tc>
      </w:tr>
      <w:tr w:rsidR="00A50952" w:rsidRPr="00F253B3" w14:paraId="5C91D618" w14:textId="77777777" w:rsidTr="00EA66AB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FD88A8" w14:textId="564007C6" w:rsidR="00A50952" w:rsidRPr="00F253B3" w:rsidRDefault="00A50952" w:rsidP="00A5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A50952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ค่าใช้จ่ายจากคดีความและภาระค้ำประกัน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091B7" w14:textId="11B50728" w:rsidR="00A50952" w:rsidRPr="00F253B3" w:rsidRDefault="007F0AE0" w:rsidP="00010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2D68C" w14:textId="77777777" w:rsidR="00A50952" w:rsidRPr="00F253B3" w:rsidRDefault="00A5095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D9420" w14:textId="337E92E0" w:rsidR="00A50952" w:rsidRDefault="00DD11DB" w:rsidP="00D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4C3E" w14:textId="77777777" w:rsidR="00A50952" w:rsidRPr="00F253B3" w:rsidRDefault="00A5095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BE58" w14:textId="6BAAE19A" w:rsidR="00A50952" w:rsidRPr="00F253B3" w:rsidRDefault="006C324E" w:rsidP="00D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FE4F3" w14:textId="77777777" w:rsidR="00A50952" w:rsidRPr="00F253B3" w:rsidRDefault="00A5095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F13D8" w14:textId="1F2B77DE" w:rsidR="00A50952" w:rsidRDefault="00DD11DB" w:rsidP="00D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92FF1" w14:textId="77777777" w:rsidR="00A50952" w:rsidRPr="00F253B3" w:rsidRDefault="00A5095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10EBC" w14:textId="414C095F" w:rsidR="00A50952" w:rsidRPr="00F253B3" w:rsidRDefault="000D5EF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(195,083)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2880" w14:textId="77777777" w:rsidR="00A50952" w:rsidRPr="00F253B3" w:rsidRDefault="00A5095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1870D" w14:textId="61A232D3" w:rsidR="00A50952" w:rsidRDefault="00DD11DB" w:rsidP="00D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BB50" w14:textId="77777777" w:rsidR="00A50952" w:rsidRPr="00F253B3" w:rsidRDefault="00A5095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FDCD1BD" w14:textId="5A1DBBE1" w:rsidR="00A50952" w:rsidRPr="00F253B3" w:rsidRDefault="00B93017" w:rsidP="005B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(5,310)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5672C29" w14:textId="77777777" w:rsidR="00A50952" w:rsidRPr="00F253B3" w:rsidRDefault="00A5095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D4F8" w14:textId="532611CF" w:rsidR="00A50952" w:rsidRDefault="00DD11DB" w:rsidP="005B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 w:firstLine="6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A981125" w14:textId="77777777" w:rsidR="00A50952" w:rsidRPr="00F253B3" w:rsidRDefault="00A5095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6BD97" w14:textId="304255B7" w:rsidR="00A50952" w:rsidRPr="00F253B3" w:rsidRDefault="002A452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(200,393)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41B27" w14:textId="77777777" w:rsidR="00A50952" w:rsidRPr="00F253B3" w:rsidRDefault="00A5095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28414" w14:textId="13F53BB8" w:rsidR="00A50952" w:rsidRDefault="00DD11DB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702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A66AB" w:rsidRPr="00F253B3" w14:paraId="67BD7BD2" w14:textId="77777777" w:rsidTr="00EA66AB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FA7AEA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กำไร (ขาดทุน) จากการวัดมูลค่าสินทรัพย์ทางการเงิน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A19A2" w14:textId="5886A9A5" w:rsidR="00EA66AB" w:rsidRPr="00F253B3" w:rsidRDefault="007F0AE0" w:rsidP="00010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1F4A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AB1FA4" w14:textId="7F11851A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9B48A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FE36E" w14:textId="4EE1C00C" w:rsidR="00EA66AB" w:rsidRPr="00F253B3" w:rsidRDefault="006C324E" w:rsidP="00D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4CFE0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2780D7" w14:textId="2CA11AFD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6A858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53BEB" w14:textId="1D1067CB" w:rsidR="00EA66AB" w:rsidRPr="00F253B3" w:rsidRDefault="000D5EF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7B44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B1D3" w14:textId="117FF9AE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(103,786)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C87E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1573F47" w14:textId="48468F6B" w:rsidR="00EA66AB" w:rsidRPr="00F253B3" w:rsidRDefault="00B93017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(1,109,370)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B232E6F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90F2C" w14:textId="7969126D" w:rsidR="00EA66AB" w:rsidRPr="00F253B3" w:rsidRDefault="0016195E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987EED3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20319" w14:textId="450E5DF4" w:rsidR="00EA66AB" w:rsidRPr="00F253B3" w:rsidRDefault="002A4523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(1,109,870)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DA5E1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93BC" w14:textId="441B0E1A" w:rsidR="00EA66AB" w:rsidRPr="00F253B3" w:rsidRDefault="003C49B6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(111,446)</w:t>
            </w:r>
          </w:p>
        </w:tc>
      </w:tr>
      <w:tr w:rsidR="00EA66AB" w:rsidRPr="00F253B3" w14:paraId="0CE1FACA" w14:textId="77777777" w:rsidTr="00601CD7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44101D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ส่วนแบ่งกำไร </w:t>
            </w:r>
            <w:r w:rsidRPr="00F253B3">
              <w:rPr>
                <w:rFonts w:ascii="Angsana New" w:hAnsi="Angsana New"/>
                <w:sz w:val="22"/>
                <w:szCs w:val="22"/>
                <w:lang w:eastAsia="en-GB"/>
              </w:rPr>
              <w:t>(</w:t>
            </w: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ขาดทุน)</w:t>
            </w:r>
            <w:r w:rsidRPr="00F253B3">
              <w:rPr>
                <w:rFonts w:ascii="Angsana New" w:hAnsi="Angsana New"/>
                <w:sz w:val="22"/>
                <w:szCs w:val="22"/>
                <w:lang w:eastAsia="en-GB"/>
              </w:rPr>
              <w:t xml:space="preserve"> </w:t>
            </w: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ของบริษัทร่วมและ</w:t>
            </w:r>
          </w:p>
          <w:p w14:paraId="2D2B06CC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  การร่วมค้าที่ใช้วิธีส่วนได้เสีย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B08710" w14:textId="2553EB89" w:rsidR="00EA66AB" w:rsidRPr="00F253B3" w:rsidRDefault="007F0AE0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A718B" w14:textId="21D592F9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10223F" w14:textId="5EAFD9A3" w:rsidR="00EA66AB" w:rsidRPr="00F253B3" w:rsidRDefault="0016195E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EC218" w14:textId="7DEFE1D4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69128C" w14:textId="2CFC86F9" w:rsidR="00EA66AB" w:rsidRPr="00F253B3" w:rsidRDefault="006C324E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F95A34" w14:textId="3D35BBB3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065275" w14:textId="28F108D9" w:rsidR="00EA66AB" w:rsidRPr="00F253B3" w:rsidRDefault="0016195E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963CFA" w14:textId="77777777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AE20EF" w14:textId="2C1201CC" w:rsidR="00EA66AB" w:rsidRPr="00F253B3" w:rsidRDefault="000D5EF4" w:rsidP="0052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3229B2" w14:textId="4B66B414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766655" w14:textId="492A9471" w:rsidR="00EA66AB" w:rsidRPr="00F253B3" w:rsidRDefault="0016195E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40AE76" w14:textId="77C0D10F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6D71A7C7" w14:textId="2757F992" w:rsidR="00EA66AB" w:rsidRPr="00F253B3" w:rsidRDefault="00B93017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3C3E5F00" w14:textId="77777777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CF5772" w14:textId="4EF4D53C" w:rsidR="00EA66AB" w:rsidRPr="00F253B3" w:rsidRDefault="0016195E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 w:firstLine="6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105A7F18" w14:textId="77777777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CA648D" w14:textId="45F5182A" w:rsidR="00EA66AB" w:rsidRPr="00F253B3" w:rsidRDefault="002A4523" w:rsidP="00833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807533" w14:textId="77777777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1D08A8" w14:textId="4C79CDD7" w:rsidR="00EA66AB" w:rsidRPr="00F253B3" w:rsidRDefault="003C49B6" w:rsidP="006D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17,215</w:t>
            </w:r>
          </w:p>
        </w:tc>
      </w:tr>
      <w:tr w:rsidR="00EA66AB" w:rsidRPr="00F253B3" w14:paraId="14A91232" w14:textId="77777777" w:rsidTr="00601CD7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5EBE45" w14:textId="26AD48B5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ผล</w:t>
            </w:r>
            <w:r w:rsidR="00FB093A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>กำไร (</w:t>
            </w: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ขาดทุน</w:t>
            </w:r>
            <w:r w:rsidR="00FB093A"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 xml:space="preserve">) </w:t>
            </w: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จากการจำหน่ายเงินลงทุนใน</w:t>
            </w:r>
          </w:p>
          <w:p w14:paraId="51B64152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lang w:eastAsia="en-GB"/>
              </w:rPr>
              <w:t xml:space="preserve">   </w:t>
            </w: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บริษัทร่วมและการร่วมค้า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F4C1FA" w14:textId="5AA19D16" w:rsidR="00EA66AB" w:rsidRPr="00F253B3" w:rsidRDefault="007F0AE0" w:rsidP="00010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C26FD5" w14:textId="767C6DA7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491A51" w14:textId="3B94AF75" w:rsidR="00EA66AB" w:rsidRPr="00F253B3" w:rsidRDefault="0016195E" w:rsidP="00D57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836A65" w14:textId="59C580E2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957DC8" w14:textId="71E584CC" w:rsidR="00EA66AB" w:rsidRPr="00F253B3" w:rsidRDefault="006C324E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73A5E" w14:textId="70743324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0FD24D" w14:textId="420A1088" w:rsidR="00EA66AB" w:rsidRPr="00F253B3" w:rsidRDefault="0016195E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03C9E8" w14:textId="3DF8BC32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65C5E2" w14:textId="256713BD" w:rsidR="00EA66AB" w:rsidRPr="00F253B3" w:rsidRDefault="000D5EF4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(9,654)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6571FF" w14:textId="77777777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D3506E" w14:textId="4B09EE01" w:rsidR="00EA66AB" w:rsidRPr="00F253B3" w:rsidRDefault="0016195E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(1,653,067)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C14B21" w14:textId="35EA49D8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576BE92F" w14:textId="6A54D2C3" w:rsidR="00EA66AB" w:rsidRPr="00F253B3" w:rsidRDefault="00B93017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left="-16" w:right="-197" w:hanging="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61DD92C1" w14:textId="77777777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53D86C" w14:textId="5AA30691" w:rsidR="00EA66AB" w:rsidRPr="00F253B3" w:rsidRDefault="0016195E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 w:firstLine="6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07A266B4" w14:textId="0895FACB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4AB518" w14:textId="17B5891E" w:rsidR="00EA66AB" w:rsidRPr="00F253B3" w:rsidRDefault="002A4523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(9,654)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125247" w14:textId="5A3DCCA4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EB51AC" w14:textId="14D20E22" w:rsidR="00EA66AB" w:rsidRPr="00F253B3" w:rsidRDefault="003C49B6" w:rsidP="006D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(1,653,067)</w:t>
            </w:r>
          </w:p>
        </w:tc>
      </w:tr>
      <w:tr w:rsidR="00EA66AB" w:rsidRPr="00F253B3" w14:paraId="45593E59" w14:textId="77777777" w:rsidTr="00601CD7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BD26B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ผลขาดทุนจากการด้อยค่าเงินลงทุนใน</w:t>
            </w:r>
          </w:p>
          <w:p w14:paraId="6D342CEF" w14:textId="77777777" w:rsidR="00EA66AB" w:rsidRPr="00F253B3" w:rsidRDefault="00EA66AB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lang w:eastAsia="en-GB"/>
              </w:rPr>
              <w:t xml:space="preserve">   </w:t>
            </w: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บริษัทร่วมและการร่วมค้า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ACB368" w14:textId="2272F977" w:rsidR="00EA66AB" w:rsidRPr="00F253B3" w:rsidRDefault="007F0AE0" w:rsidP="00010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B4385" w14:textId="77777777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0A1BA3" w14:textId="521BE4A2" w:rsidR="00EA66AB" w:rsidRPr="00F253B3" w:rsidRDefault="0016195E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D2F948" w14:textId="77777777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B21A6B" w14:textId="5732927B" w:rsidR="00EA66AB" w:rsidRPr="00F253B3" w:rsidRDefault="006C324E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AC5DD9" w14:textId="77777777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994C04" w14:textId="66AC51C5" w:rsidR="00EA66AB" w:rsidRPr="00F253B3" w:rsidRDefault="0016195E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05E46E" w14:textId="24201CC2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194BE5" w14:textId="7897C8EE" w:rsidR="00EA66AB" w:rsidRPr="00F253B3" w:rsidRDefault="000D5EF4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(1,010,015</w:t>
            </w:r>
            <w:r w:rsidR="00FB093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15473" w14:textId="77777777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91ABD3" w14:textId="6563E7A6" w:rsidR="00EA66AB" w:rsidRPr="00F253B3" w:rsidRDefault="0016195E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7994A5" w14:textId="77777777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6748535C" w14:textId="1E3AAAF1" w:rsidR="00EA66AB" w:rsidRPr="00F253B3" w:rsidRDefault="00B93017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left="-16" w:right="-197" w:hanging="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5CB2CCF5" w14:textId="77777777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6DB95B" w14:textId="12B10679" w:rsidR="00EA66AB" w:rsidRPr="00F253B3" w:rsidRDefault="0016195E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 w:firstLine="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566CB68B" w14:textId="44DB877F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A3CE36" w14:textId="2B2D3E61" w:rsidR="00EA66AB" w:rsidRPr="00F253B3" w:rsidRDefault="000C7B5F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(1,010,015)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2AADAE" w14:textId="7FC95817" w:rsidR="00EA66AB" w:rsidRPr="00F253B3" w:rsidRDefault="00EA66AB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55D1AA" w14:textId="6F8F7542" w:rsidR="00EA66AB" w:rsidRPr="00F253B3" w:rsidRDefault="003C49B6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702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B093A" w:rsidRPr="00F253B3" w14:paraId="647405FA" w14:textId="77777777" w:rsidTr="00EA66AB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4F821D" w14:textId="2DBF29B1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D90799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ผลขาดทุนจากการด้อยค่าค่าความนิยม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F7ECF" w14:textId="13FB7F4B" w:rsidR="00FB093A" w:rsidRPr="00F253B3" w:rsidRDefault="00FB093A" w:rsidP="003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(953,986)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090BC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455B" w14:textId="7FE500F3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(528,697)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A6B5C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55DD9" w14:textId="4143F018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(93,007)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E14DD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3439D" w14:textId="446D638E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5DC5D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3BF37" w14:textId="11251EF9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7C3F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A3982" w14:textId="33911CEC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CE1AE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CDAA58E" w14:textId="0B465E34" w:rsidR="00FB093A" w:rsidRPr="00F253B3" w:rsidRDefault="00FB093A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left="-16" w:right="-197" w:hanging="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B0E0E27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D8A3" w14:textId="3D600C5F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 w:firstLine="6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(549,207)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A20E9AF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1E42C" w14:textId="698ABE4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>(1,046,993)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B40BA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F0A1E" w14:textId="130924BE" w:rsidR="00FB093A" w:rsidRDefault="00FB093A" w:rsidP="006D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(1,077,904)</w:t>
            </w:r>
          </w:p>
        </w:tc>
      </w:tr>
      <w:tr w:rsidR="00FB093A" w:rsidRPr="005B4215" w14:paraId="3E715563" w14:textId="77777777" w:rsidTr="00601CD7">
        <w:trPr>
          <w:trHeight w:val="7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FCDE76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ผลขาดทุนจากการด้อยค่าสินทรัพย์ไม่มีตัวตนอื่น</w:t>
            </w:r>
          </w:p>
          <w:p w14:paraId="707FD148" w14:textId="48D69D8A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eastAsia="en-GB"/>
              </w:rPr>
              <w:t xml:space="preserve">   </w:t>
            </w: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นอกจากค่าความนิยม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8CA081" w14:textId="35736CB5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(26,868)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F65DB1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750745" w14:textId="410D1F0F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A4D634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BA7790" w14:textId="665EB118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898DA8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F3599F" w14:textId="007EFE3D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206F3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91581E" w14:textId="5821F432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EE4772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752FD3" w14:textId="55A759FE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B89E25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7597F23D" w14:textId="43CE9C8E" w:rsidR="00FB093A" w:rsidRPr="00F253B3" w:rsidRDefault="00FB093A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613517A7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D9477F" w14:textId="6C0A141C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(74,126)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4698A735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536E73" w14:textId="79C8D2C6" w:rsidR="00FB093A" w:rsidRPr="00F253B3" w:rsidRDefault="00FB093A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(28,188)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11595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65CCDF" w14:textId="6493EC15" w:rsidR="00FB093A" w:rsidRPr="00F253B3" w:rsidRDefault="00FB093A" w:rsidP="006D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(74,126)</w:t>
            </w:r>
          </w:p>
        </w:tc>
      </w:tr>
      <w:tr w:rsidR="00FB093A" w:rsidRPr="00F253B3" w14:paraId="5294275B" w14:textId="77777777" w:rsidTr="00601CD7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D3830A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ผลขาดทุนจากการด้อยค่ากลุ่มสินทรัพย์และหนี้สินที่จะ</w:t>
            </w:r>
          </w:p>
          <w:p w14:paraId="352080D6" w14:textId="37AD4A9C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>
              <w:rPr>
                <w:rFonts w:ascii="Angsana New" w:hAnsi="Angsana New"/>
                <w:sz w:val="22"/>
                <w:szCs w:val="22"/>
                <w:lang w:eastAsia="en-GB"/>
              </w:rPr>
              <w:t xml:space="preserve">   </w:t>
            </w: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จำหน่ายที่จัดประเภทเป็นสินทรัพย์ที่ถือไว้เพื่อขาย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AFB5F38" w14:textId="281E2047" w:rsidR="00FB093A" w:rsidRPr="00F253B3" w:rsidRDefault="00FB093A" w:rsidP="00010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80BA23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D71C5E7" w14:textId="368B7068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C20C0D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F554675" w14:textId="59BCC088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7CDA88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1D8800E" w14:textId="0B85CDE5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B55B18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74A8E5" w14:textId="41B8E382" w:rsidR="00FB093A" w:rsidRPr="00F253B3" w:rsidRDefault="00FB093A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(108,235)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804FBB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87F7A32" w14:textId="4901FB3B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7FB204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6DD4C33" w14:textId="6858BE70" w:rsidR="00FB093A" w:rsidRPr="00F253B3" w:rsidRDefault="00FB093A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left="-16" w:right="-197" w:hanging="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12C1070A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237BB31" w14:textId="146C8171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 w:firstLine="6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7F14EEE2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11D5B1F" w14:textId="54F860A2" w:rsidR="00FB093A" w:rsidRPr="00F253B3" w:rsidRDefault="00FB093A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eastAsia="en-GB"/>
              </w:rPr>
              <w:t>108</w:t>
            </w:r>
            <w:r>
              <w:rPr>
                <w:rFonts w:ascii="Angsana New" w:hAnsi="Angsana New"/>
                <w:sz w:val="22"/>
                <w:szCs w:val="22"/>
              </w:rPr>
              <w:t>,235)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3D9A64" w14:textId="77777777" w:rsidR="00FB093A" w:rsidRPr="00F253B3" w:rsidRDefault="00FB093A" w:rsidP="0060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C58B7E8" w14:textId="29B1A26D" w:rsidR="00FB093A" w:rsidRPr="00F253B3" w:rsidRDefault="00FB093A" w:rsidP="00B7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702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B093A" w:rsidRPr="00F253B3" w14:paraId="2DAC61DE" w14:textId="77777777" w:rsidTr="00B721E9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AC2A1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1098052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777F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BD11556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C41AE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FE0AE52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27E0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0E29D08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F21E3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9B3BD1B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A51F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94DA141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125A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93CFB6F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386AB29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0613BEF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D44F2FF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92B2329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C5EA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3DE5A309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  <w:tab w:val="decimal" w:pos="702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093A" w:rsidRPr="00F253B3" w14:paraId="07548B27" w14:textId="77777777" w:rsidTr="00B721E9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50DE96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477EF9D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530B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0EEB440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5BA45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5479354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BC213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0813FF7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F957C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E969D13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BDFD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DC975D1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A3C7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0CCBC66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96443E2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68D2319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F884DE7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B2145E5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35E1F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38BEB5E3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  <w:tab w:val="decimal" w:pos="702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67003" w:rsidRPr="00F253B3" w14:paraId="1F7E66D4" w14:textId="77777777" w:rsidTr="00B721E9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974C51" w14:textId="77777777" w:rsidR="00A67003" w:rsidRPr="00F253B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757BA01" w14:textId="77777777" w:rsidR="00A6700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BEDB" w14:textId="77777777" w:rsidR="00A67003" w:rsidRPr="00F253B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1B1D990" w14:textId="77777777" w:rsidR="00A6700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4227C" w14:textId="77777777" w:rsidR="00A67003" w:rsidRPr="00F253B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6DBB93A" w14:textId="77777777" w:rsidR="00A6700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DB92B" w14:textId="77777777" w:rsidR="00A67003" w:rsidRPr="00F253B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4956AF4" w14:textId="77777777" w:rsidR="00A6700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505A8" w14:textId="77777777" w:rsidR="00A67003" w:rsidRPr="00F253B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26D0FA" w14:textId="77777777" w:rsidR="00A6700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BE395" w14:textId="77777777" w:rsidR="00A67003" w:rsidRPr="00F253B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EC6A006" w14:textId="77777777" w:rsidR="00A6700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5D84D" w14:textId="77777777" w:rsidR="00A67003" w:rsidRPr="00F253B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677DECF" w14:textId="77777777" w:rsidR="00A6700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FAB8710" w14:textId="77777777" w:rsidR="00A67003" w:rsidRPr="00F253B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2693ED1" w14:textId="77777777" w:rsidR="00A6700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A9B8EC7" w14:textId="77777777" w:rsidR="00A67003" w:rsidRPr="00F253B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CC11A45" w14:textId="77777777" w:rsidR="00A6700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9BFD3" w14:textId="77777777" w:rsidR="00A67003" w:rsidRPr="00F253B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31E0FE09" w14:textId="77777777" w:rsidR="00A67003" w:rsidRDefault="00A67003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  <w:tab w:val="decimal" w:pos="702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093A" w:rsidRPr="00F253B3" w14:paraId="31370B29" w14:textId="77777777" w:rsidTr="00B721E9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D72DE6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C08CDD5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D5931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8E38D75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A77C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643FBB0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B7F42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EDC53F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B331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94B2636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9D11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967588A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64EB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27893D0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6CB89EC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9770A24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6CCADAB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52F4180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0B72C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DAFED80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  <w:tab w:val="decimal" w:pos="702"/>
              </w:tabs>
              <w:spacing w:line="240" w:lineRule="auto"/>
              <w:ind w:right="-197" w:hanging="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093A" w:rsidRPr="00F253B3" w14:paraId="5F372445" w14:textId="77777777" w:rsidTr="00002CDF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B6B35D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lastRenderedPageBreak/>
              <w:t>กำไร (ขาดทุน) จากการสูญเสียอำนาจการ</w:t>
            </w:r>
          </w:p>
          <w:p w14:paraId="340BC071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  ควบคุมในบริษัทย่อยและอิทธิพลอย่างมี</w:t>
            </w:r>
          </w:p>
          <w:p w14:paraId="41E277BB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 xml:space="preserve">   สาระสำคัญในบริษัทร่วมและการร่วมค้า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8221E" w14:textId="41D6A91E" w:rsidR="00FB093A" w:rsidRPr="00F253B3" w:rsidRDefault="00FB093A" w:rsidP="0000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E1A2EE" w14:textId="77777777" w:rsidR="00FB093A" w:rsidRPr="00F253B3" w:rsidRDefault="00FB093A" w:rsidP="0000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4499F" w14:textId="1E6428C4" w:rsidR="00FB093A" w:rsidRPr="00F253B3" w:rsidRDefault="00FB093A" w:rsidP="0000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15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92557" w14:textId="77777777" w:rsidR="00FB093A" w:rsidRPr="00F253B3" w:rsidRDefault="00FB093A" w:rsidP="0000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A4682" w14:textId="393300F1" w:rsidR="00FB093A" w:rsidRPr="00F253B3" w:rsidRDefault="00FB093A" w:rsidP="0000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0FC324" w14:textId="77777777" w:rsidR="00FB093A" w:rsidRPr="00F253B3" w:rsidRDefault="00FB093A" w:rsidP="0000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E14B7" w14:textId="273892E0" w:rsidR="00FB093A" w:rsidRPr="00F253B3" w:rsidRDefault="00FB093A" w:rsidP="0000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2DAC1C" w14:textId="77777777" w:rsidR="00FB093A" w:rsidRPr="00F253B3" w:rsidRDefault="00FB093A" w:rsidP="0000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0A34A" w14:textId="7738191F" w:rsidR="00FB093A" w:rsidRPr="00F253B3" w:rsidRDefault="00FB093A" w:rsidP="0052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90,453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F4FDB1" w14:textId="77777777" w:rsidR="00FB093A" w:rsidRPr="00F253B3" w:rsidRDefault="00FB093A" w:rsidP="0000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51E6D" w14:textId="3F496EE6" w:rsidR="00FB093A" w:rsidRPr="00F253B3" w:rsidRDefault="00FB093A" w:rsidP="0000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(1,979,029)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5D4578" w14:textId="77777777" w:rsidR="00FB093A" w:rsidRPr="00F253B3" w:rsidRDefault="00FB093A" w:rsidP="0000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D3EC877" w14:textId="68212493" w:rsidR="00FB093A" w:rsidRPr="00F253B3" w:rsidRDefault="00FB093A" w:rsidP="0000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 w:hanging="2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C9D35BB" w14:textId="77777777" w:rsidR="00FB093A" w:rsidRPr="00F253B3" w:rsidRDefault="00FB093A" w:rsidP="0000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2F8C4" w14:textId="21AE86B9" w:rsidR="00FB093A" w:rsidRPr="00F253B3" w:rsidRDefault="00FB093A" w:rsidP="0000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97" w:firstLine="7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6AE22AA" w14:textId="77777777" w:rsidR="00FB093A" w:rsidRPr="00F253B3" w:rsidRDefault="00FB093A" w:rsidP="0000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494B8" w14:textId="7040CBEA" w:rsidR="00FB093A" w:rsidRPr="00F253B3" w:rsidRDefault="00FB093A" w:rsidP="0013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90,453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7A4330" w14:textId="5238782A" w:rsidR="00FB093A" w:rsidRPr="00F253B3" w:rsidRDefault="00FB093A" w:rsidP="0000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07B4D" w14:textId="2B264B04" w:rsidR="00FB093A" w:rsidRPr="00F253B3" w:rsidRDefault="00FB093A" w:rsidP="0013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(1,979,029)</w:t>
            </w:r>
          </w:p>
        </w:tc>
      </w:tr>
      <w:tr w:rsidR="00FB093A" w:rsidRPr="00F253B3" w14:paraId="2C0E00E7" w14:textId="77777777" w:rsidTr="005A235C">
        <w:trPr>
          <w:trHeight w:val="22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</w:tcPr>
          <w:p w14:paraId="6177491A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ขาดทุนตามส่วนงานก่อนหักภาษีเงินได้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3C42B6" w14:textId="2ECE7913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D11DB">
              <w:rPr>
                <w:rFonts w:ascii="Angsana New" w:hAnsi="Angsana New"/>
                <w:b/>
                <w:bCs/>
                <w:sz w:val="22"/>
                <w:szCs w:val="22"/>
              </w:rPr>
              <w:t>(1,248,619)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D818E7" w14:textId="77777777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405F7C" w14:textId="089C9F51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11DB">
              <w:rPr>
                <w:rFonts w:ascii="Angsana New" w:hAnsi="Angsana New"/>
                <w:b/>
                <w:bCs/>
                <w:sz w:val="22"/>
                <w:szCs w:val="22"/>
              </w:rPr>
              <w:t>(760,601)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9C04C4" w14:textId="77777777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FC28C" w14:textId="40EC1964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11DB">
              <w:rPr>
                <w:rFonts w:ascii="Angsana New" w:hAnsi="Angsana New"/>
                <w:b/>
                <w:bCs/>
                <w:sz w:val="22"/>
                <w:szCs w:val="22"/>
              </w:rPr>
              <w:t>(240,930)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874BB4" w14:textId="77777777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6FFFE0" w14:textId="4A26F273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D11DB">
              <w:rPr>
                <w:rFonts w:ascii="Angsana New" w:hAnsi="Angsana New"/>
                <w:b/>
                <w:bCs/>
                <w:sz w:val="22"/>
                <w:szCs w:val="22"/>
              </w:rPr>
              <w:t>(266,908)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7F2CB" w14:textId="77777777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EA14FC" w14:textId="100CBAA1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11DB">
              <w:rPr>
                <w:rFonts w:ascii="Angsana New" w:hAnsi="Angsana New"/>
                <w:b/>
                <w:bCs/>
                <w:sz w:val="22"/>
                <w:szCs w:val="22"/>
              </w:rPr>
              <w:t>(2,323,061)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33ED12" w14:textId="77777777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1AD076" w14:textId="41FE91B8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11DB">
              <w:rPr>
                <w:rFonts w:ascii="Angsana New" w:hAnsi="Angsana New"/>
                <w:b/>
                <w:bCs/>
                <w:sz w:val="22"/>
                <w:szCs w:val="22"/>
              </w:rPr>
              <w:t>(4,792,985)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BC21B3" w14:textId="77777777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756599E7" w14:textId="7B20BD5D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11DB">
              <w:rPr>
                <w:rFonts w:ascii="Angsana New" w:hAnsi="Angsana New"/>
                <w:b/>
                <w:bCs/>
                <w:sz w:val="22"/>
                <w:szCs w:val="22"/>
              </w:rPr>
              <w:t>(1,269,094)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5CE36DE" w14:textId="77777777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1BB78A" w14:textId="28CE7740" w:rsidR="00FB093A" w:rsidRPr="004C2E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C2E08">
              <w:rPr>
                <w:rFonts w:ascii="Angsana New" w:hAnsi="Angsana New"/>
                <w:b/>
                <w:bCs/>
                <w:sz w:val="22"/>
                <w:szCs w:val="22"/>
              </w:rPr>
              <w:t>(862,135)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395D219E" w14:textId="77777777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DF873C" w14:textId="23BD374F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 w:rsidRPr="00DD11DB"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(5,081,704)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53E4A9" w14:textId="77777777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7F566" w14:textId="75333E1D" w:rsidR="00FB093A" w:rsidRPr="00DD11DB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11DB">
              <w:rPr>
                <w:rFonts w:ascii="Angsana New" w:hAnsi="Angsana New"/>
                <w:b/>
                <w:bCs/>
                <w:sz w:val="22"/>
                <w:szCs w:val="22"/>
              </w:rPr>
              <w:t>(6,682,629)</w:t>
            </w:r>
          </w:p>
        </w:tc>
      </w:tr>
      <w:tr w:rsidR="00FB093A" w:rsidRPr="00F253B3" w14:paraId="7300D8F4" w14:textId="77777777" w:rsidTr="005A235C">
        <w:trPr>
          <w:trHeight w:val="22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</w:tcPr>
          <w:p w14:paraId="5F568BE5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41C4A2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2138AA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87CC57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B705BD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63FF38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430633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5199F0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8B43A2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AE8794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93F78E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8CE4AA" w14:textId="77777777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2D450A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000000" w:fill="auto"/>
            <w:vAlign w:val="bottom"/>
          </w:tcPr>
          <w:p w14:paraId="64BE976D" w14:textId="7597CE54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EC4281B" w14:textId="1D55EFEA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438925" w14:textId="5D0B82C8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40" w:lineRule="auto"/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27F13BAA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8ABFD2" w14:textId="353E249C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EDDE0B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6BFE20" w14:textId="46F663C6" w:rsidR="00FB093A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093A" w:rsidRPr="00F253B3" w14:paraId="28D68FA5" w14:textId="77777777" w:rsidTr="008B472E">
        <w:trPr>
          <w:trHeight w:val="227"/>
        </w:trPr>
        <w:tc>
          <w:tcPr>
            <w:tcW w:w="3510" w:type="dxa"/>
            <w:tcBorders>
              <w:left w:val="nil"/>
              <w:right w:val="nil"/>
            </w:tcBorders>
            <w:noWrap/>
          </w:tcPr>
          <w:p w14:paraId="7096F720" w14:textId="655ED8BC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F253B3">
              <w:rPr>
                <w:sz w:val="22"/>
                <w:szCs w:val="22"/>
                <w:cs/>
              </w:rPr>
              <w:t xml:space="preserve">สินทรัพย์ส่วนงาน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93882C" w14:textId="5F326245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712,480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DC026F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563F3A" w14:textId="5EAC152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1,852,338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C48B47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2022B3" w14:textId="63A3956F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627,553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DFE2D3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0DA287" w14:textId="19D995BC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1,514,819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20E1D8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84FC48" w14:textId="5F04D8FA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1,896,633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CEFD58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D9F2BD" w14:textId="2CFFE289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3,772,106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41F801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2D412CF" w14:textId="1791D8F0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49,929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2CE25DE0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382994" w14:textId="75AD4C96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2,019,676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1C9FC605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7C6A96" w14:textId="3F7276B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A1908">
              <w:rPr>
                <w:rFonts w:ascii="Angsana New" w:hAnsi="Angsana New"/>
                <w:sz w:val="22"/>
                <w:szCs w:val="22"/>
                <w:lang w:eastAsia="en-GB"/>
              </w:rPr>
              <w:t>3,286,595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11D2E3" w14:textId="1F1699A5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ED4127F" w14:textId="2884918D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9,158,939</w:t>
            </w:r>
          </w:p>
        </w:tc>
      </w:tr>
      <w:tr w:rsidR="00FB093A" w:rsidRPr="00F253B3" w14:paraId="1814A201" w14:textId="77777777" w:rsidTr="008B472E">
        <w:trPr>
          <w:trHeight w:val="227"/>
        </w:trPr>
        <w:tc>
          <w:tcPr>
            <w:tcW w:w="3510" w:type="dxa"/>
            <w:tcBorders>
              <w:left w:val="nil"/>
              <w:right w:val="nil"/>
            </w:tcBorders>
            <w:noWrap/>
          </w:tcPr>
          <w:p w14:paraId="3A32CF5B" w14:textId="02AD9E5C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  <w:r w:rsidRPr="00F253B3">
              <w:rPr>
                <w:sz w:val="22"/>
                <w:szCs w:val="22"/>
                <w:cs/>
              </w:rPr>
              <w:t xml:space="preserve">หนี้สินส่วนงาน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49AFF9" w14:textId="514972FC" w:rsidR="00FB093A" w:rsidRPr="00BA1908" w:rsidRDefault="00BA1908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230,462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F0BC1A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6CE05A" w14:textId="24029DC1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286,058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E7AB4C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A34AD6" w14:textId="3C4E1B65" w:rsidR="00FB093A" w:rsidRPr="00BA1908" w:rsidRDefault="00BA1908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114,552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7AF7D6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82D5EF" w14:textId="5B447FC5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518,532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562224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A68A3B5" w14:textId="569F0319" w:rsidR="00FB093A" w:rsidRPr="00BA1908" w:rsidRDefault="00BA1908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5,758,683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5D2E6B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CAACA4" w14:textId="334B9625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6,210,148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4DED77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5A9BB88F" w14:textId="40679E32" w:rsidR="00FB093A" w:rsidRPr="00BA1908" w:rsidRDefault="00BA1908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29,612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230426FC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584DA3" w14:textId="10BE57E4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94,789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3A759FA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633BE16" w14:textId="64008199" w:rsidR="00FB093A" w:rsidRPr="00BA1908" w:rsidRDefault="00BA1908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  <w:r w:rsidRPr="00BA1908">
              <w:rPr>
                <w:rFonts w:ascii="Angsana New" w:hAnsi="Angsana New"/>
                <w:sz w:val="22"/>
                <w:szCs w:val="22"/>
                <w:lang w:eastAsia="en-GB"/>
              </w:rPr>
              <w:t>6,133,309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102BE8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9713BEC" w14:textId="05E2C9F3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7,109,527</w:t>
            </w:r>
          </w:p>
        </w:tc>
      </w:tr>
      <w:tr w:rsidR="00FB093A" w:rsidRPr="00F253B3" w14:paraId="21C4E558" w14:textId="77777777" w:rsidTr="008B472E">
        <w:trPr>
          <w:trHeight w:val="22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</w:tcPr>
          <w:p w14:paraId="69C0BEC7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63D13B" w14:textId="7E83D88B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5E7E5A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222C32" w14:textId="7EC15332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064A6A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618C98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5B4CA7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988DAB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7F9B49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77501E8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D6F893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80AEA55" w14:textId="08500A7B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CC8AEF" w14:textId="78C215E2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2FAB44F" w14:textId="41BBEB5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46E43176" w14:textId="2375CBFF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B4A51E3" w14:textId="2C55C4F9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2D343906" w14:textId="0A4D119D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7C6090" w14:textId="28202869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9155CC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79532A6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093A" w:rsidRPr="00F253B3" w14:paraId="50E67355" w14:textId="77777777" w:rsidTr="00EA66AB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ABFF9A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F253B3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จังหวะในการรับรู้รายได้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798B8B" w14:textId="77777777" w:rsidR="00FB093A" w:rsidRPr="00BA1908" w:rsidRDefault="00FB093A" w:rsidP="001C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EB09BF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E1AB58" w14:textId="544D685C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772955" w14:textId="1E3FAE36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797DF7" w14:textId="612C7019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E24FA4" w14:textId="43790E2C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15F111" w14:textId="09B50D9C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CDCC47" w14:textId="72A74F9A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2294FC" w14:textId="29B4B9D0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BA758B" w14:textId="631B17E4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3C21DA" w14:textId="3D898BF3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EB5F32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BAFC115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708EF3C7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2B1F7E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C63E48A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434BB6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BC6D32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EB5D62D" w14:textId="77777777" w:rsidR="00FB093A" w:rsidRPr="00BA1908" w:rsidRDefault="00FB093A" w:rsidP="0074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B093A" w:rsidRPr="00F253B3" w14:paraId="6E8AB769" w14:textId="77777777" w:rsidTr="00EA66AB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E36ECD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F253B3">
              <w:rPr>
                <w:rFonts w:ascii="Angsana New" w:hAnsi="Angsana New"/>
                <w:sz w:val="22"/>
                <w:szCs w:val="22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1E9008" w14:textId="12884838" w:rsidR="00FB093A" w:rsidRPr="00BA1908" w:rsidRDefault="00FB093A" w:rsidP="001C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249,935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88496A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9753E6D" w14:textId="6AA0D0EB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286"/>
              <w:rPr>
                <w:rFonts w:ascii="Angsana New" w:hAnsi="Angsana New"/>
                <w:sz w:val="22"/>
                <w:szCs w:val="22"/>
                <w:cs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288,861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E8AA0C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D06F04" w14:textId="0D34E715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26,966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3FD26E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378A7F7" w14:textId="4342D783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410,487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D09F0C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C7273FD" w14:textId="030F40E2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443,865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D888A8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46FF3D0B" w14:textId="329709EE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442,804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D5A8AF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47B52BAC" w14:textId="4C42002F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2,451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0C59471F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80A1760" w14:textId="7A6B465D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2,139,507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162F90AC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CDE54F" w14:textId="1AC10181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723,217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E2E4D6" w14:textId="77777777" w:rsidR="00FB093A" w:rsidRPr="00BA1908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D71B71D" w14:textId="7F321B9E" w:rsidR="00FB093A" w:rsidRPr="00BA1908" w:rsidRDefault="00FB093A" w:rsidP="0074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 w:rsidRPr="00BA1908">
              <w:rPr>
                <w:rFonts w:ascii="Angsana New" w:hAnsi="Angsana New"/>
                <w:sz w:val="22"/>
                <w:szCs w:val="22"/>
              </w:rPr>
              <w:t>3,281,659</w:t>
            </w:r>
          </w:p>
        </w:tc>
      </w:tr>
      <w:tr w:rsidR="00FB093A" w:rsidRPr="00F253B3" w14:paraId="0F7B3FA3" w14:textId="77777777" w:rsidTr="00EA66AB">
        <w:trPr>
          <w:trHeight w:val="22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B3C37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F253B3">
              <w:rPr>
                <w:rFonts w:ascii="Angsana New" w:hAnsi="Angsana New"/>
                <w:sz w:val="22"/>
                <w:szCs w:val="22"/>
                <w:cs/>
                <w:lang w:val="en-GB"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31FA98" w14:textId="116AA571" w:rsidR="00FB093A" w:rsidRPr="00F253B3" w:rsidRDefault="00FB093A" w:rsidP="001C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184,185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6799A5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7E35AA" w14:textId="6CD8653A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190,187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DDBC29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883F0D" w14:textId="40DB1816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786,909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E77426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B5F7F8B" w14:textId="7FEE1495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1,076,587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ACBD23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E0C6C3" w14:textId="0AF14AC6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430,451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35FD4E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56438AB4" w14:textId="540A370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537,940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2CEE7C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6EC5F5BE" w14:textId="611B4389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3B716D0A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970EB95" w14:textId="5B8BF39F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296,321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auto"/>
            <w:vAlign w:val="bottom"/>
          </w:tcPr>
          <w:p w14:paraId="4C0A6987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7F34F0" w14:textId="3D57743C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1,403,030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1EAD50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8EB8C89" w14:textId="75DC4A5C" w:rsidR="00FB093A" w:rsidRPr="00F253B3" w:rsidRDefault="00FB093A" w:rsidP="0074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2,101,035</w:t>
            </w:r>
          </w:p>
        </w:tc>
      </w:tr>
      <w:tr w:rsidR="00FB093A" w:rsidRPr="00F253B3" w14:paraId="7D408AB9" w14:textId="77777777" w:rsidTr="00EA66AB">
        <w:trPr>
          <w:trHeight w:val="22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</w:tcPr>
          <w:p w14:paraId="0644F7DB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</w:pPr>
            <w:r w:rsidRPr="00F253B3">
              <w:rPr>
                <w:rFonts w:ascii="Angsana New" w:hAnsi="Angsan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54369" w14:textId="1904F982" w:rsidR="00FB093A" w:rsidRPr="001C5B92" w:rsidRDefault="00FB093A" w:rsidP="001C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B92">
              <w:rPr>
                <w:rFonts w:ascii="Angsana New" w:hAnsi="Angsana New"/>
                <w:b/>
                <w:bCs/>
                <w:sz w:val="22"/>
                <w:szCs w:val="22"/>
              </w:rPr>
              <w:t>434,120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C51F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21606" w14:textId="60E1206F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479,048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9CE6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710A7" w14:textId="53B7B9FB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813,875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9C20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906014" w14:textId="0E7375FF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1,487,074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29AAF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B506FC" w14:textId="1B5C16DD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874,316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9E276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D1BEE0" w14:textId="09FA1A3D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980,744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9AE1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010654D4" w14:textId="145D2BBA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3,936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AF0E722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0044E" w14:textId="500DADCE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2,435,828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B11FA94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C6DC3B" w14:textId="30CE671E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  <w:t>2,126,247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B7C74" w14:textId="77777777" w:rsidR="00FB093A" w:rsidRPr="00F253B3" w:rsidRDefault="00FB093A" w:rsidP="00FB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E250BF" w14:textId="7258BF5C" w:rsidR="00FB093A" w:rsidRPr="00A53C3B" w:rsidRDefault="00FB093A" w:rsidP="00A53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9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C3B">
              <w:rPr>
                <w:rFonts w:ascii="Angsana New" w:hAnsi="Angsana New"/>
                <w:b/>
                <w:bCs/>
                <w:sz w:val="22"/>
                <w:szCs w:val="22"/>
              </w:rPr>
              <w:t>5,382,694</w:t>
            </w:r>
          </w:p>
        </w:tc>
      </w:tr>
    </w:tbl>
    <w:p w14:paraId="59AE40E3" w14:textId="382A9107" w:rsidR="005308B2" w:rsidRDefault="00746403" w:rsidP="00EA6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8DBC9D" wp14:editId="7043E46F">
                <wp:simplePos x="0" y="0"/>
                <wp:positionH relativeFrom="column">
                  <wp:posOffset>9566231</wp:posOffset>
                </wp:positionH>
                <wp:positionV relativeFrom="paragraph">
                  <wp:posOffset>-14988540</wp:posOffset>
                </wp:positionV>
                <wp:extent cx="0" cy="3609975"/>
                <wp:effectExtent l="0" t="0" r="38100" b="28575"/>
                <wp:wrapNone/>
                <wp:docPr id="217038015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9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63ECBB" id="Straight Connector 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3.25pt,-1180.2pt" to="753.25pt,-8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" strokecolor="#4579b8 [3044]"/>
            </w:pict>
          </mc:Fallback>
        </mc:AlternateContent>
      </w:r>
    </w:p>
    <w:p w14:paraId="33EA721A" w14:textId="77777777" w:rsidR="00002CDF" w:rsidRDefault="00002CDF" w:rsidP="00EA6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54A4DD1A" w14:textId="77777777" w:rsidR="00002CDF" w:rsidRDefault="00002CDF" w:rsidP="00EA6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7FA281D7" w14:textId="77777777" w:rsidR="00002CDF" w:rsidRDefault="00002CDF" w:rsidP="00EA6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1CA22C5E" w14:textId="77777777" w:rsidR="00002CDF" w:rsidRDefault="00002CDF" w:rsidP="00EA6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</w:p>
    <w:p w14:paraId="78863149" w14:textId="77777777" w:rsidR="00002CDF" w:rsidRPr="00F253B3" w:rsidRDefault="00002CDF" w:rsidP="00EA6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 w:hint="cs"/>
          <w:sz w:val="30"/>
          <w:szCs w:val="30"/>
        </w:rPr>
      </w:pPr>
    </w:p>
    <w:p w14:paraId="0ED21770" w14:textId="4F6FF44C" w:rsidR="00453780" w:rsidRPr="00F253B3" w:rsidRDefault="00453780" w:rsidP="007D55EF">
      <w:pPr>
        <w:ind w:left="450"/>
        <w:jc w:val="thaiDistribute"/>
        <w:outlineLvl w:val="0"/>
        <w:rPr>
          <w:rFonts w:asciiTheme="minorHAnsi" w:hAnsiTheme="minorHAnsi" w:cstheme="minorHAnsi"/>
          <w:sz w:val="30"/>
          <w:szCs w:val="30"/>
        </w:rPr>
      </w:pPr>
      <w:r w:rsidRPr="00F253B3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lastRenderedPageBreak/>
        <w:t>ผู้บริหาร</w:t>
      </w:r>
      <w:r w:rsidRPr="00F253B3">
        <w:rPr>
          <w:rFonts w:asciiTheme="minorHAnsi" w:hAnsiTheme="minorHAnsi" w:cstheme="minorHAnsi" w:hint="cs"/>
          <w:sz w:val="30"/>
          <w:szCs w:val="30"/>
          <w:cs/>
        </w:rPr>
        <w:t xml:space="preserve">พิจารณาว่าบริษัทดำเนินกิจการในส่วนงานเดียวคือ </w:t>
      </w:r>
      <w:r w:rsidR="007F33FD" w:rsidRPr="00F253B3">
        <w:rPr>
          <w:rFonts w:asciiTheme="minorHAnsi" w:hAnsiTheme="minorHAnsi" w:cstheme="minorHAnsi" w:hint="cs"/>
          <w:sz w:val="30"/>
          <w:szCs w:val="30"/>
          <w:cs/>
        </w:rPr>
        <w:t>ธุรกิจบริการด้านชำระเงินและร</w:t>
      </w:r>
      <w:r w:rsidR="00DC4769" w:rsidRPr="00F253B3">
        <w:rPr>
          <w:rFonts w:asciiTheme="minorHAnsi" w:hAnsiTheme="minorHAnsi" w:cstheme="minorHAnsi" w:hint="cs"/>
          <w:sz w:val="30"/>
          <w:szCs w:val="30"/>
          <w:cs/>
        </w:rPr>
        <w:t>ะ</w:t>
      </w:r>
      <w:r w:rsidR="007F33FD" w:rsidRPr="00F253B3">
        <w:rPr>
          <w:rFonts w:asciiTheme="minorHAnsi" w:hAnsiTheme="minorHAnsi" w:cstheme="minorHAnsi" w:hint="cs"/>
          <w:sz w:val="30"/>
          <w:szCs w:val="30"/>
          <w:cs/>
        </w:rPr>
        <w:t>บบการเงินอิเล็คทรอนิกส์</w:t>
      </w:r>
      <w:r w:rsidR="00495D7F" w:rsidRPr="00F253B3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Pr="00F253B3">
        <w:rPr>
          <w:rFonts w:asciiTheme="minorHAnsi" w:hAnsiTheme="minorHAnsi" w:cstheme="minorHAnsi" w:hint="cs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7D2909F5" w14:textId="25541063" w:rsidR="00495D7F" w:rsidRPr="00F253B3" w:rsidRDefault="00495D7F" w:rsidP="007D55EF">
      <w:pPr>
        <w:ind w:left="450"/>
        <w:jc w:val="thaiDistribute"/>
        <w:outlineLvl w:val="0"/>
        <w:rPr>
          <w:rFonts w:asciiTheme="minorHAnsi" w:hAnsiTheme="minorHAnsi" w:cstheme="minorHAnsi"/>
          <w:sz w:val="30"/>
          <w:szCs w:val="30"/>
        </w:rPr>
      </w:pPr>
    </w:p>
    <w:p w14:paraId="0DA39C3C" w14:textId="4BFBD627" w:rsidR="0019198B" w:rsidRPr="00F253B3" w:rsidRDefault="0019198B" w:rsidP="007D55EF">
      <w:pPr>
        <w:ind w:left="450"/>
        <w:jc w:val="thaiDistribute"/>
        <w:outlineLvl w:val="0"/>
        <w:rPr>
          <w:rFonts w:asciiTheme="minorHAnsi" w:hAnsiTheme="minorHAnsi" w:cstheme="minorHAnsi"/>
          <w:b/>
          <w:bCs/>
          <w:sz w:val="30"/>
          <w:szCs w:val="30"/>
        </w:rPr>
      </w:pPr>
      <w:r w:rsidRPr="00F253B3">
        <w:rPr>
          <w:rFonts w:asciiTheme="minorHAnsi" w:hAnsiTheme="minorHAnsi" w:cstheme="minorHAnsi" w:hint="cs"/>
          <w:b/>
          <w:bCs/>
          <w:sz w:val="30"/>
          <w:szCs w:val="30"/>
          <w:cs/>
        </w:rPr>
        <w:t>ส่วนงานภูมิศาสตร์</w:t>
      </w:r>
    </w:p>
    <w:p w14:paraId="50577362" w14:textId="77777777" w:rsidR="00495D7F" w:rsidRPr="00F253B3" w:rsidRDefault="00495D7F" w:rsidP="007D55EF">
      <w:pPr>
        <w:ind w:left="450"/>
        <w:jc w:val="thaiDistribute"/>
        <w:outlineLvl w:val="0"/>
        <w:rPr>
          <w:rFonts w:asciiTheme="minorHAnsi" w:hAnsiTheme="minorHAnsi" w:cstheme="minorHAnsi"/>
          <w:sz w:val="30"/>
          <w:szCs w:val="30"/>
        </w:rPr>
      </w:pPr>
    </w:p>
    <w:p w14:paraId="0D561E50" w14:textId="1668DF9E" w:rsidR="0019198B" w:rsidRPr="00F253B3" w:rsidRDefault="0019198B" w:rsidP="007D55EF">
      <w:pPr>
        <w:ind w:left="450"/>
        <w:jc w:val="thaiDistribute"/>
        <w:outlineLvl w:val="0"/>
        <w:rPr>
          <w:rFonts w:asciiTheme="minorHAnsi" w:hAnsiTheme="minorHAnsi" w:cstheme="minorHAnsi"/>
          <w:sz w:val="30"/>
          <w:szCs w:val="30"/>
        </w:rPr>
      </w:pPr>
      <w:r w:rsidRPr="00F253B3">
        <w:rPr>
          <w:rFonts w:asciiTheme="minorHAnsi" w:hAnsiTheme="minorHAnsi" w:cstheme="minorHAnsi" w:hint="cs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3BD59C15" w14:textId="77777777" w:rsidR="0019198B" w:rsidRPr="00F253B3" w:rsidRDefault="0019198B" w:rsidP="007D55EF">
      <w:pPr>
        <w:ind w:left="450"/>
        <w:jc w:val="thaiDistribute"/>
        <w:outlineLvl w:val="0"/>
        <w:rPr>
          <w:rFonts w:asciiTheme="minorHAnsi" w:hAnsiTheme="minorHAnsi" w:cstheme="minorHAnsi"/>
          <w:sz w:val="30"/>
          <w:szCs w:val="30"/>
        </w:rPr>
      </w:pPr>
    </w:p>
    <w:p w14:paraId="0CD1B43D" w14:textId="77777777" w:rsidR="0019198B" w:rsidRPr="00F253B3" w:rsidRDefault="0019198B" w:rsidP="007D55EF">
      <w:pPr>
        <w:ind w:left="450"/>
        <w:jc w:val="thaiDistribute"/>
        <w:outlineLvl w:val="0"/>
        <w:rPr>
          <w:rFonts w:asciiTheme="minorHAnsi" w:hAnsiTheme="minorHAnsi" w:cstheme="minorHAnsi"/>
          <w:b/>
          <w:bCs/>
          <w:sz w:val="30"/>
          <w:szCs w:val="30"/>
        </w:rPr>
      </w:pPr>
      <w:r w:rsidRPr="00F253B3">
        <w:rPr>
          <w:rFonts w:asciiTheme="minorHAnsi" w:hAnsiTheme="minorHAnsi" w:cstheme="minorHAnsi" w:hint="cs"/>
          <w:b/>
          <w:bCs/>
          <w:sz w:val="30"/>
          <w:szCs w:val="30"/>
          <w:cs/>
        </w:rPr>
        <w:t>ลูกค้ารายใหญ่</w:t>
      </w:r>
    </w:p>
    <w:p w14:paraId="63FC3D22" w14:textId="77777777" w:rsidR="0019198B" w:rsidRPr="00F253B3" w:rsidRDefault="0019198B" w:rsidP="007D55EF">
      <w:pPr>
        <w:ind w:left="450"/>
        <w:jc w:val="thaiDistribute"/>
        <w:outlineLvl w:val="0"/>
        <w:rPr>
          <w:rFonts w:asciiTheme="minorHAnsi" w:hAnsiTheme="minorHAnsi" w:cstheme="minorHAnsi"/>
          <w:sz w:val="30"/>
          <w:szCs w:val="30"/>
          <w:cs/>
        </w:rPr>
      </w:pPr>
    </w:p>
    <w:p w14:paraId="5EC22B4C" w14:textId="77777777" w:rsidR="0019198B" w:rsidRPr="000F2BBF" w:rsidRDefault="0019198B" w:rsidP="007D55EF">
      <w:pPr>
        <w:ind w:left="450"/>
        <w:jc w:val="thaiDistribute"/>
        <w:outlineLvl w:val="0"/>
        <w:rPr>
          <w:rFonts w:asciiTheme="minorHAnsi" w:hAnsiTheme="minorHAnsi" w:cstheme="minorHAnsi"/>
          <w:sz w:val="30"/>
          <w:szCs w:val="30"/>
          <w:cs/>
        </w:rPr>
      </w:pPr>
      <w:r w:rsidRPr="00F253B3">
        <w:rPr>
          <w:rFonts w:asciiTheme="minorHAnsi" w:hAnsiTheme="minorHAnsi" w:cstheme="minorHAnsi" w:hint="cs"/>
          <w:sz w:val="30"/>
          <w:szCs w:val="30"/>
          <w:cs/>
        </w:rPr>
        <w:t>กลุ่มบริษัทมีฐานลูกค้าจำนวนมาก ดังนั้น กลุ่มบริษัทจึงไม่มีรายได้จากลูกค้าภายนอกรายใหญ่จากรายได้รวมของกลุ่มบริษัท</w:t>
      </w:r>
    </w:p>
    <w:p w14:paraId="2AF7173D" w14:textId="07A8A57B" w:rsidR="0019198B" w:rsidRPr="00453780" w:rsidRDefault="0019198B" w:rsidP="006E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  <w:cs/>
        </w:rPr>
        <w:sectPr w:rsidR="0019198B" w:rsidRPr="00453780" w:rsidSect="00453780">
          <w:pgSz w:w="16834" w:h="11909" w:orient="landscape" w:code="9"/>
          <w:pgMar w:top="691" w:right="1152" w:bottom="360" w:left="1152" w:header="720" w:footer="720" w:gutter="0"/>
          <w:paperSrc w:first="7" w:other="7"/>
          <w:cols w:space="720"/>
          <w:docGrid w:linePitch="245"/>
        </w:sectPr>
      </w:pPr>
    </w:p>
    <w:p w14:paraId="49093234" w14:textId="514E0FE5" w:rsidR="00EC5C9E" w:rsidRPr="00F253B3" w:rsidRDefault="00362B49" w:rsidP="00DB61ED">
      <w:pPr>
        <w:pStyle w:val="BodyText2"/>
        <w:numPr>
          <w:ilvl w:val="0"/>
          <w:numId w:val="29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 w:rsidRPr="00F253B3">
        <w:rPr>
          <w:rFonts w:asciiTheme="minorHAnsi" w:hAnsiTheme="minorHAnsi" w:cstheme="minorHAnsi"/>
          <w:b/>
          <w:bCs/>
          <w:cs/>
          <w:lang w:val="en-US"/>
        </w:rPr>
        <w:lastRenderedPageBreak/>
        <w:t>ค่าใช้จ่ายตามธรรมชาติ</w:t>
      </w:r>
    </w:p>
    <w:p w14:paraId="7192F412" w14:textId="5BFA7691" w:rsidR="00EC5C9E" w:rsidRPr="00F253B3" w:rsidRDefault="00EC5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24"/>
          <w:szCs w:val="24"/>
          <w:cs/>
        </w:rPr>
      </w:pPr>
    </w:p>
    <w:tbl>
      <w:tblPr>
        <w:tblW w:w="950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999"/>
        <w:gridCol w:w="383"/>
        <w:gridCol w:w="1004"/>
        <w:gridCol w:w="239"/>
        <w:gridCol w:w="1057"/>
        <w:gridCol w:w="254"/>
        <w:gridCol w:w="1128"/>
        <w:gridCol w:w="270"/>
        <w:gridCol w:w="1170"/>
      </w:tblGrid>
      <w:tr w:rsidR="00EC5C9E" w:rsidRPr="00F253B3" w14:paraId="2F4277C9" w14:textId="77777777" w:rsidTr="00253EAA">
        <w:trPr>
          <w:trHeight w:val="407"/>
          <w:tblHeader/>
        </w:trPr>
        <w:tc>
          <w:tcPr>
            <w:tcW w:w="3999" w:type="dxa"/>
            <w:shd w:val="clear" w:color="auto" w:fill="FFFFFF"/>
          </w:tcPr>
          <w:p w14:paraId="2DAA3E2B" w14:textId="77777777" w:rsidR="00EC5C9E" w:rsidRPr="00F253B3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  <w:rtl/>
                <w:cs/>
              </w:rPr>
            </w:pPr>
            <w:r w:rsidRPr="00F253B3">
              <w:rPr>
                <w:rFonts w:asciiTheme="minorHAnsi" w:hAnsiTheme="minorHAnsi" w:cstheme="minorHAnsi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383" w:type="dxa"/>
            <w:shd w:val="clear" w:color="auto" w:fill="FFFFFF"/>
          </w:tcPr>
          <w:p w14:paraId="771FBEBA" w14:textId="77777777" w:rsidR="00EC5C9E" w:rsidRPr="00F253B3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</w:p>
        </w:tc>
        <w:tc>
          <w:tcPr>
            <w:tcW w:w="2300" w:type="dxa"/>
            <w:gridSpan w:val="3"/>
            <w:shd w:val="clear" w:color="auto" w:fill="FFFFFF"/>
          </w:tcPr>
          <w:p w14:paraId="17E4CDE0" w14:textId="77777777" w:rsidR="00EC5C9E" w:rsidRPr="00F253B3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  <w:shd w:val="clear" w:color="auto" w:fill="FFFFFF"/>
          </w:tcPr>
          <w:p w14:paraId="3FBAB7DB" w14:textId="77777777" w:rsidR="00EC5C9E" w:rsidRPr="00F253B3" w:rsidRDefault="00EC5C9E" w:rsidP="0056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2568" w:type="dxa"/>
            <w:gridSpan w:val="3"/>
            <w:shd w:val="clear" w:color="auto" w:fill="FFFFFF"/>
          </w:tcPr>
          <w:p w14:paraId="792C3036" w14:textId="77777777" w:rsidR="00EC5C9E" w:rsidRPr="00F253B3" w:rsidRDefault="00EC5C9E" w:rsidP="0026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23"/>
              </w:tabs>
              <w:ind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38D9" w:rsidRPr="00F253B3" w14:paraId="0778BB22" w14:textId="77777777" w:rsidTr="00253EAA">
        <w:trPr>
          <w:trHeight w:val="418"/>
          <w:tblHeader/>
        </w:trPr>
        <w:tc>
          <w:tcPr>
            <w:tcW w:w="3999" w:type="dxa"/>
            <w:shd w:val="clear" w:color="auto" w:fill="FFFFFF"/>
          </w:tcPr>
          <w:p w14:paraId="23FA30B7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383" w:type="dxa"/>
            <w:shd w:val="clear" w:color="auto" w:fill="FFFFFF"/>
          </w:tcPr>
          <w:p w14:paraId="502B9606" w14:textId="3A3A7BA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004" w:type="dxa"/>
            <w:vAlign w:val="center"/>
          </w:tcPr>
          <w:p w14:paraId="33275134" w14:textId="0FEE0A08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Cs/>
                <w:sz w:val="30"/>
                <w:szCs w:val="30"/>
              </w:rPr>
              <w:t>2568</w:t>
            </w:r>
          </w:p>
        </w:tc>
        <w:tc>
          <w:tcPr>
            <w:tcW w:w="239" w:type="dxa"/>
            <w:vAlign w:val="center"/>
          </w:tcPr>
          <w:p w14:paraId="0662F662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1D92D3D0" w14:textId="34AAE83D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Cs/>
                <w:sz w:val="30"/>
                <w:szCs w:val="30"/>
              </w:rPr>
              <w:t>2567</w:t>
            </w:r>
          </w:p>
        </w:tc>
        <w:tc>
          <w:tcPr>
            <w:tcW w:w="254" w:type="dxa"/>
          </w:tcPr>
          <w:p w14:paraId="24D48D9C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28" w:type="dxa"/>
            <w:vAlign w:val="center"/>
          </w:tcPr>
          <w:p w14:paraId="0949523F" w14:textId="343BA83F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 w:right="-10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CE4F3AE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6654E46" w14:textId="257BADFF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 w:right="-10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Cs/>
                <w:sz w:val="30"/>
                <w:szCs w:val="30"/>
              </w:rPr>
              <w:t>2567</w:t>
            </w:r>
          </w:p>
        </w:tc>
      </w:tr>
      <w:tr w:rsidR="00453F43" w:rsidRPr="00F253B3" w14:paraId="54EC2A4B" w14:textId="77777777" w:rsidTr="00253EAA">
        <w:trPr>
          <w:trHeight w:val="397"/>
          <w:tblHeader/>
        </w:trPr>
        <w:tc>
          <w:tcPr>
            <w:tcW w:w="3999" w:type="dxa"/>
          </w:tcPr>
          <w:p w14:paraId="3DAFC9D0" w14:textId="77777777" w:rsidR="00453F43" w:rsidRPr="00F253B3" w:rsidRDefault="00453F43" w:rsidP="0045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inorHAnsi" w:hAnsiTheme="minorHAnsi" w:cstheme="minorHAns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3" w:type="dxa"/>
          </w:tcPr>
          <w:p w14:paraId="1BDE0ED3" w14:textId="77777777" w:rsidR="00453F43" w:rsidRPr="00F253B3" w:rsidRDefault="00453F43" w:rsidP="0045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2" w:type="dxa"/>
            <w:gridSpan w:val="7"/>
          </w:tcPr>
          <w:p w14:paraId="30EB7B76" w14:textId="77777777" w:rsidR="00453F43" w:rsidRPr="00F253B3" w:rsidRDefault="00453F43" w:rsidP="0045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38D9" w:rsidRPr="00F253B3" w14:paraId="0E51A651" w14:textId="77777777" w:rsidTr="00253EAA">
        <w:trPr>
          <w:trHeight w:val="407"/>
        </w:trPr>
        <w:tc>
          <w:tcPr>
            <w:tcW w:w="3999" w:type="dxa"/>
          </w:tcPr>
          <w:p w14:paraId="448027C1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</w:tabs>
              <w:ind w:left="166" w:right="-130" w:hanging="12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F253B3">
              <w:rPr>
                <w:rFonts w:asciiTheme="minorHAnsi" w:hAnsiTheme="minorHAnsi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383" w:type="dxa"/>
          </w:tcPr>
          <w:p w14:paraId="0381E1F8" w14:textId="77777777" w:rsidR="003D38D9" w:rsidRPr="00F253B3" w:rsidRDefault="003D38D9" w:rsidP="003D38D9">
            <w:pPr>
              <w:pStyle w:val="acctfourfigures"/>
              <w:tabs>
                <w:tab w:val="clear" w:pos="765"/>
              </w:tabs>
              <w:spacing w:line="240" w:lineRule="atLeast"/>
              <w:ind w:left="282" w:right="-26" w:hanging="240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</w:tcPr>
          <w:p w14:paraId="28C6AC2E" w14:textId="195E864F" w:rsidR="003D38D9" w:rsidRPr="00F253B3" w:rsidRDefault="00196CF3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</w:t>
            </w:r>
            <w:r w:rsidR="00351DA2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50,828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68C82651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6172E7D0" w14:textId="505D38CB" w:rsidR="003D38D9" w:rsidRPr="00F253B3" w:rsidRDefault="003D38D9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(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10,489</w:t>
            </w: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4" w:type="dxa"/>
          </w:tcPr>
          <w:p w14:paraId="1033F01B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28" w:type="dxa"/>
          </w:tcPr>
          <w:p w14:paraId="338EF19C" w14:textId="6E0E224B" w:rsidR="003D38D9" w:rsidRPr="00F253B3" w:rsidRDefault="00196CF3" w:rsidP="003D38D9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D7B130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B524CD" w14:textId="63503C4A" w:rsidR="003D38D9" w:rsidRPr="00F253B3" w:rsidRDefault="003D38D9" w:rsidP="00253EA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8" w:right="-198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</w:tr>
      <w:tr w:rsidR="003D38D9" w:rsidRPr="00F253B3" w14:paraId="6EAEA683" w14:textId="77777777" w:rsidTr="00253EAA">
        <w:trPr>
          <w:trHeight w:val="407"/>
        </w:trPr>
        <w:tc>
          <w:tcPr>
            <w:tcW w:w="3999" w:type="dxa"/>
          </w:tcPr>
          <w:p w14:paraId="653322B6" w14:textId="70B01B29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383" w:type="dxa"/>
          </w:tcPr>
          <w:p w14:paraId="75C77B9A" w14:textId="77777777" w:rsidR="003D38D9" w:rsidRPr="00F253B3" w:rsidRDefault="003D38D9" w:rsidP="003D38D9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4" w:type="dxa"/>
          </w:tcPr>
          <w:p w14:paraId="00DDBAD6" w14:textId="70EAD07F" w:rsidR="003D38D9" w:rsidRPr="00F253B3" w:rsidRDefault="00351DA2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600,423</w:t>
            </w:r>
          </w:p>
        </w:tc>
        <w:tc>
          <w:tcPr>
            <w:tcW w:w="239" w:type="dxa"/>
          </w:tcPr>
          <w:p w14:paraId="555548D5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3D7E9D9" w14:textId="19323A36" w:rsidR="003D38D9" w:rsidRPr="00F253B3" w:rsidRDefault="003D38D9" w:rsidP="00BA711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848,680</w:t>
            </w:r>
          </w:p>
        </w:tc>
        <w:tc>
          <w:tcPr>
            <w:tcW w:w="254" w:type="dxa"/>
          </w:tcPr>
          <w:p w14:paraId="4D33004C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89F54FA" w14:textId="6590DA19" w:rsidR="003D38D9" w:rsidRPr="00F253B3" w:rsidRDefault="00196CF3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1,289</w:t>
            </w:r>
          </w:p>
        </w:tc>
        <w:tc>
          <w:tcPr>
            <w:tcW w:w="270" w:type="dxa"/>
          </w:tcPr>
          <w:p w14:paraId="538BCDD7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494D6" w14:textId="7AF3D4CE" w:rsidR="003D38D9" w:rsidRPr="00F253B3" w:rsidRDefault="003D38D9" w:rsidP="00253E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8" w:right="-198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4,174</w:t>
            </w:r>
          </w:p>
        </w:tc>
      </w:tr>
      <w:tr w:rsidR="003D38D9" w:rsidRPr="00F253B3" w14:paraId="52B1AE02" w14:textId="77777777" w:rsidTr="00253EAA">
        <w:trPr>
          <w:trHeight w:val="397"/>
        </w:trPr>
        <w:tc>
          <w:tcPr>
            <w:tcW w:w="3999" w:type="dxa"/>
          </w:tcPr>
          <w:p w14:paraId="1EDA69A4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</w:rPr>
              <w:t>ค่าใช้จ่ายผลประโยชน์</w:t>
            </w: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ของ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383" w:type="dxa"/>
          </w:tcPr>
          <w:p w14:paraId="3C137A97" w14:textId="77777777" w:rsidR="003D38D9" w:rsidRPr="00F253B3" w:rsidRDefault="003D38D9" w:rsidP="003D38D9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4" w:type="dxa"/>
          </w:tcPr>
          <w:p w14:paraId="5252CDAB" w14:textId="433EAC38" w:rsidR="003D38D9" w:rsidRPr="00F253B3" w:rsidRDefault="00351DA2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</w:t>
            </w:r>
            <w:r w:rsidR="004D6BF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46,745</w:t>
            </w:r>
          </w:p>
        </w:tc>
        <w:tc>
          <w:tcPr>
            <w:tcW w:w="239" w:type="dxa"/>
          </w:tcPr>
          <w:p w14:paraId="4DA8F8A7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6580F35" w14:textId="2C0747A0" w:rsidR="003D38D9" w:rsidRPr="00F253B3" w:rsidRDefault="003D38D9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1,196,254</w:t>
            </w:r>
          </w:p>
        </w:tc>
        <w:tc>
          <w:tcPr>
            <w:tcW w:w="254" w:type="dxa"/>
          </w:tcPr>
          <w:p w14:paraId="5B4C5DB6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BB3F9D1" w14:textId="73464455" w:rsidR="003D38D9" w:rsidRPr="00F253B3" w:rsidRDefault="004D6BFB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99,444</w:t>
            </w:r>
          </w:p>
        </w:tc>
        <w:tc>
          <w:tcPr>
            <w:tcW w:w="270" w:type="dxa"/>
          </w:tcPr>
          <w:p w14:paraId="62839393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167A2" w14:textId="379A7689" w:rsidR="003D38D9" w:rsidRPr="00F253B3" w:rsidRDefault="003D38D9" w:rsidP="00253E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8" w:right="-19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253EAA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152,592</w:t>
            </w:r>
          </w:p>
        </w:tc>
      </w:tr>
      <w:tr w:rsidR="003D38D9" w:rsidRPr="00F253B3" w14:paraId="50CD2FB4" w14:textId="77777777" w:rsidTr="00253EAA">
        <w:trPr>
          <w:trHeight w:val="397"/>
        </w:trPr>
        <w:tc>
          <w:tcPr>
            <w:tcW w:w="3999" w:type="dxa"/>
          </w:tcPr>
          <w:p w14:paraId="3CA0EEF1" w14:textId="45B93ECE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</w:rPr>
              <w:t>ค่าเสื่อมราคา</w:t>
            </w: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และ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383" w:type="dxa"/>
          </w:tcPr>
          <w:p w14:paraId="04FB6BBF" w14:textId="77777777" w:rsidR="003D38D9" w:rsidRPr="00F253B3" w:rsidRDefault="003D38D9" w:rsidP="003D38D9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4" w:type="dxa"/>
          </w:tcPr>
          <w:p w14:paraId="3C6129D8" w14:textId="572BBA43" w:rsidR="003D38D9" w:rsidRPr="00196CF3" w:rsidRDefault="00351DA2" w:rsidP="00196CF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</w:t>
            </w:r>
            <w:r w:rsidR="004D6BF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79,1</w:t>
            </w:r>
            <w:r w:rsidR="00502D8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239" w:type="dxa"/>
          </w:tcPr>
          <w:p w14:paraId="768F2ACB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D699A17" w14:textId="547FCF85" w:rsidR="003D38D9" w:rsidRPr="00F253B3" w:rsidRDefault="003D38D9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650,233</w:t>
            </w:r>
          </w:p>
        </w:tc>
        <w:tc>
          <w:tcPr>
            <w:tcW w:w="254" w:type="dxa"/>
          </w:tcPr>
          <w:p w14:paraId="07495760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3A9AA76" w14:textId="6C792164" w:rsidR="003D38D9" w:rsidRPr="00F253B3" w:rsidRDefault="00196CF3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</w:t>
            </w:r>
            <w:r w:rsidR="004D6BF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67,</w:t>
            </w:r>
            <w:r w:rsidR="00502D89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270" w:type="dxa"/>
          </w:tcPr>
          <w:p w14:paraId="3EFD2744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D8309A" w14:textId="224F008A" w:rsidR="003D38D9" w:rsidRPr="00F253B3" w:rsidRDefault="003D38D9" w:rsidP="00253E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8" w:right="-19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253EAA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234,710</w:t>
            </w:r>
          </w:p>
        </w:tc>
      </w:tr>
      <w:tr w:rsidR="003D38D9" w:rsidRPr="00F253B3" w14:paraId="6A4758EB" w14:textId="77777777" w:rsidTr="00253EAA">
        <w:trPr>
          <w:trHeight w:val="407"/>
        </w:trPr>
        <w:tc>
          <w:tcPr>
            <w:tcW w:w="3999" w:type="dxa"/>
          </w:tcPr>
          <w:p w14:paraId="53EF33AC" w14:textId="74909FD5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ค่าส่วนแบ่งผลตอบแทน</w:t>
            </w:r>
          </w:p>
        </w:tc>
        <w:tc>
          <w:tcPr>
            <w:tcW w:w="383" w:type="dxa"/>
          </w:tcPr>
          <w:p w14:paraId="1A9E2647" w14:textId="77777777" w:rsidR="003D38D9" w:rsidRPr="00F253B3" w:rsidRDefault="003D38D9" w:rsidP="003D38D9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4" w:type="dxa"/>
          </w:tcPr>
          <w:p w14:paraId="402F2EA3" w14:textId="4DB4846C" w:rsidR="003D38D9" w:rsidRPr="00F253B3" w:rsidRDefault="00196CF3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89</w:t>
            </w:r>
            <w:r w:rsidR="00351DA2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,091</w:t>
            </w:r>
          </w:p>
        </w:tc>
        <w:tc>
          <w:tcPr>
            <w:tcW w:w="239" w:type="dxa"/>
          </w:tcPr>
          <w:p w14:paraId="6D1CE992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9397563" w14:textId="7A730CB5" w:rsidR="003D38D9" w:rsidRPr="00F253B3" w:rsidRDefault="003D38D9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112,848</w:t>
            </w:r>
          </w:p>
        </w:tc>
        <w:tc>
          <w:tcPr>
            <w:tcW w:w="254" w:type="dxa"/>
          </w:tcPr>
          <w:p w14:paraId="7C590771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7E7F67E4" w14:textId="60FE367F" w:rsidR="003D38D9" w:rsidRPr="00F253B3" w:rsidRDefault="00196CF3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88,696</w:t>
            </w:r>
          </w:p>
        </w:tc>
        <w:tc>
          <w:tcPr>
            <w:tcW w:w="270" w:type="dxa"/>
          </w:tcPr>
          <w:p w14:paraId="78C1A11E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EEF83" w14:textId="32ADB5ED" w:rsidR="003D38D9" w:rsidRPr="00253EAA" w:rsidRDefault="003D38D9" w:rsidP="00253E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8" w:right="-19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253EAA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111,321</w:t>
            </w:r>
          </w:p>
        </w:tc>
      </w:tr>
      <w:tr w:rsidR="00E27F02" w:rsidRPr="00F253B3" w14:paraId="1F9DF75E" w14:textId="77777777" w:rsidTr="00253EAA">
        <w:trPr>
          <w:trHeight w:val="407"/>
        </w:trPr>
        <w:tc>
          <w:tcPr>
            <w:tcW w:w="3999" w:type="dxa"/>
            <w:vAlign w:val="bottom"/>
          </w:tcPr>
          <w:p w14:paraId="3E2D1F65" w14:textId="77777777" w:rsidR="00E27F02" w:rsidRDefault="00E27F02" w:rsidP="003D38D9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/>
                <w:sz w:val="30"/>
                <w:szCs w:val="30"/>
              </w:rPr>
            </w:pPr>
            <w:r>
              <w:rPr>
                <w:rFonts w:asciiTheme="minorHAnsi" w:hAnsiTheme="minorHAnsi" w:hint="cs"/>
                <w:sz w:val="30"/>
                <w:szCs w:val="30"/>
                <w:cs/>
              </w:rPr>
              <w:t>ค่าใช้จ่ายขั้นต่ำที่ต้องจ่ายตามสัญญาเช่า</w:t>
            </w:r>
          </w:p>
          <w:p w14:paraId="6F41E62C" w14:textId="641A3E8E" w:rsidR="00351DA2" w:rsidRPr="00F253B3" w:rsidRDefault="00351DA2" w:rsidP="003D38D9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hint="cs"/>
                <w:sz w:val="30"/>
                <w:szCs w:val="30"/>
                <w:cs/>
              </w:rPr>
              <w:t xml:space="preserve">   ดำเนินงาน</w:t>
            </w:r>
          </w:p>
        </w:tc>
        <w:tc>
          <w:tcPr>
            <w:tcW w:w="383" w:type="dxa"/>
            <w:vAlign w:val="bottom"/>
          </w:tcPr>
          <w:p w14:paraId="4E280A03" w14:textId="77777777" w:rsidR="00E27F02" w:rsidRPr="00F253B3" w:rsidRDefault="00E27F02" w:rsidP="003D38D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711501CF" w14:textId="6F2767DC" w:rsidR="00E27F02" w:rsidRDefault="004D6BFB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28,959</w:t>
            </w:r>
          </w:p>
        </w:tc>
        <w:tc>
          <w:tcPr>
            <w:tcW w:w="239" w:type="dxa"/>
            <w:vAlign w:val="bottom"/>
          </w:tcPr>
          <w:p w14:paraId="4DF3518B" w14:textId="77777777" w:rsidR="00E27F02" w:rsidRPr="00F253B3" w:rsidRDefault="00E27F02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A8C1857" w14:textId="14B411ED" w:rsidR="00E27F02" w:rsidRPr="00F253B3" w:rsidRDefault="00351DA2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94,237</w:t>
            </w:r>
          </w:p>
        </w:tc>
        <w:tc>
          <w:tcPr>
            <w:tcW w:w="254" w:type="dxa"/>
            <w:vAlign w:val="bottom"/>
          </w:tcPr>
          <w:p w14:paraId="3B8E8916" w14:textId="503C23E9" w:rsidR="00E27F02" w:rsidRPr="00F253B3" w:rsidRDefault="00E27F02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662DF5C5" w14:textId="59818B07" w:rsidR="00E27F02" w:rsidRDefault="00351DA2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9,587</w:t>
            </w:r>
          </w:p>
        </w:tc>
        <w:tc>
          <w:tcPr>
            <w:tcW w:w="270" w:type="dxa"/>
            <w:vAlign w:val="bottom"/>
          </w:tcPr>
          <w:p w14:paraId="0C3A6C2C" w14:textId="27A41E5F" w:rsidR="00E27F02" w:rsidRPr="00F253B3" w:rsidRDefault="00E27F02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549326" w14:textId="46D55A0D" w:rsidR="00E27F02" w:rsidRPr="00F253B3" w:rsidRDefault="00351DA2" w:rsidP="00253E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8" w:right="-19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7,729</w:t>
            </w:r>
          </w:p>
        </w:tc>
      </w:tr>
      <w:tr w:rsidR="003D38D9" w:rsidRPr="00F253B3" w14:paraId="4AF9BB5D" w14:textId="77777777" w:rsidTr="00253EAA">
        <w:trPr>
          <w:trHeight w:val="407"/>
        </w:trPr>
        <w:tc>
          <w:tcPr>
            <w:tcW w:w="3999" w:type="dxa"/>
            <w:vAlign w:val="bottom"/>
          </w:tcPr>
          <w:p w14:paraId="77B0AEB3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/>
                <w:sz w:val="30"/>
                <w:szCs w:val="30"/>
                <w:cs/>
              </w:rPr>
              <w:t>ค่าส่งเสริมการขาย</w:t>
            </w: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และโฆษณา</w:t>
            </w:r>
          </w:p>
        </w:tc>
        <w:tc>
          <w:tcPr>
            <w:tcW w:w="383" w:type="dxa"/>
            <w:vAlign w:val="bottom"/>
          </w:tcPr>
          <w:p w14:paraId="502AEF61" w14:textId="77777777" w:rsidR="003D38D9" w:rsidRPr="00F253B3" w:rsidRDefault="003D38D9" w:rsidP="003D38D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1A2E3AE0" w14:textId="63240654" w:rsidR="003D38D9" w:rsidRPr="00F253B3" w:rsidRDefault="00351DA2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45,1</w:t>
            </w:r>
            <w:r w:rsidR="00872CA9">
              <w:rPr>
                <w:rFonts w:asciiTheme="minorHAnsi" w:hAnsiTheme="minorHAnsi" w:cstheme="minorHAnsi"/>
                <w:sz w:val="30"/>
                <w:szCs w:val="30"/>
              </w:rPr>
              <w:t>59</w:t>
            </w:r>
          </w:p>
        </w:tc>
        <w:tc>
          <w:tcPr>
            <w:tcW w:w="239" w:type="dxa"/>
            <w:vAlign w:val="bottom"/>
          </w:tcPr>
          <w:p w14:paraId="7A9566A8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0903F94" w14:textId="736A3060" w:rsidR="003D38D9" w:rsidRPr="00F253B3" w:rsidRDefault="003D38D9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302,995</w:t>
            </w:r>
          </w:p>
        </w:tc>
        <w:tc>
          <w:tcPr>
            <w:tcW w:w="254" w:type="dxa"/>
            <w:vAlign w:val="bottom"/>
          </w:tcPr>
          <w:p w14:paraId="48E3F70B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6C893883" w14:textId="46CDBC14" w:rsidR="003D38D9" w:rsidRPr="00F253B3" w:rsidRDefault="00196CF3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5,3</w:t>
            </w:r>
            <w:r w:rsidR="00351DA2">
              <w:rPr>
                <w:rFonts w:asciiTheme="minorHAnsi" w:hAnsiTheme="minorHAnsi" w:cstheme="minorHAnsi"/>
                <w:sz w:val="30"/>
                <w:szCs w:val="30"/>
              </w:rPr>
              <w:t>65</w:t>
            </w:r>
          </w:p>
        </w:tc>
        <w:tc>
          <w:tcPr>
            <w:tcW w:w="270" w:type="dxa"/>
            <w:vAlign w:val="bottom"/>
          </w:tcPr>
          <w:p w14:paraId="6749D96C" w14:textId="77777777" w:rsidR="003D38D9" w:rsidRPr="00F253B3" w:rsidRDefault="003D38D9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26EA5D" w14:textId="39841DAD" w:rsidR="003D38D9" w:rsidRPr="00F253B3" w:rsidRDefault="003D38D9" w:rsidP="00253E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8" w:right="-19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11,113</w:t>
            </w:r>
          </w:p>
        </w:tc>
      </w:tr>
      <w:tr w:rsidR="00E27F02" w:rsidRPr="00F253B3" w14:paraId="5014BADE" w14:textId="77777777" w:rsidTr="00253EAA">
        <w:trPr>
          <w:trHeight w:val="407"/>
        </w:trPr>
        <w:tc>
          <w:tcPr>
            <w:tcW w:w="3999" w:type="dxa"/>
          </w:tcPr>
          <w:p w14:paraId="4D874609" w14:textId="77777777" w:rsidR="00E27F02" w:rsidRDefault="00E27F02" w:rsidP="0041214F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ค่าบริการอินเทอร์เน็ตสำหรับเครื่อง</w:t>
            </w:r>
          </w:p>
          <w:p w14:paraId="599699FD" w14:textId="060D35AA" w:rsidR="00E27F02" w:rsidRPr="00F253B3" w:rsidRDefault="0022087A" w:rsidP="0041214F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 xml:space="preserve">   </w:t>
            </w:r>
            <w:r w:rsidR="00E27F02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รับชำระอัตโนมัติ</w:t>
            </w:r>
          </w:p>
        </w:tc>
        <w:tc>
          <w:tcPr>
            <w:tcW w:w="383" w:type="dxa"/>
          </w:tcPr>
          <w:p w14:paraId="019E6D22" w14:textId="77777777" w:rsidR="00E27F02" w:rsidRPr="00F253B3" w:rsidRDefault="00E27F02" w:rsidP="0041214F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4" w:type="dxa"/>
          </w:tcPr>
          <w:p w14:paraId="59E76620" w14:textId="77777777" w:rsidR="00E27F02" w:rsidRDefault="00E27F02" w:rsidP="0041214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35CD6C3F" w14:textId="138DE5E0" w:rsidR="00351DA2" w:rsidRDefault="00351DA2" w:rsidP="0041214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20,266</w:t>
            </w:r>
          </w:p>
        </w:tc>
        <w:tc>
          <w:tcPr>
            <w:tcW w:w="239" w:type="dxa"/>
          </w:tcPr>
          <w:p w14:paraId="24BE7DE3" w14:textId="77777777" w:rsidR="00E27F02" w:rsidRPr="00F253B3" w:rsidRDefault="00E27F0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55DAA74B" w14:textId="77777777" w:rsidR="00E27F02" w:rsidRDefault="00E27F02" w:rsidP="0041214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3AF039F8" w14:textId="4432FAAB" w:rsidR="00351DA2" w:rsidRPr="00F253B3" w:rsidRDefault="00351DA2" w:rsidP="0041214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25,369</w:t>
            </w:r>
          </w:p>
        </w:tc>
        <w:tc>
          <w:tcPr>
            <w:tcW w:w="254" w:type="dxa"/>
          </w:tcPr>
          <w:p w14:paraId="2CECA407" w14:textId="77777777" w:rsidR="00E27F02" w:rsidRPr="00F253B3" w:rsidRDefault="00E27F0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28" w:type="dxa"/>
          </w:tcPr>
          <w:p w14:paraId="0C096FB4" w14:textId="77777777" w:rsidR="00E27F02" w:rsidRDefault="00E27F02" w:rsidP="0041214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0D5D7E95" w14:textId="19525152" w:rsidR="00351DA2" w:rsidRDefault="00351DA2" w:rsidP="0041214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20,266</w:t>
            </w:r>
          </w:p>
        </w:tc>
        <w:tc>
          <w:tcPr>
            <w:tcW w:w="270" w:type="dxa"/>
          </w:tcPr>
          <w:p w14:paraId="56CDCC08" w14:textId="77777777" w:rsidR="00E27F02" w:rsidRPr="00F253B3" w:rsidRDefault="00E27F02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92F4DF" w14:textId="77777777" w:rsidR="00E27F02" w:rsidRDefault="00E27F02" w:rsidP="00253EA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98"/>
              <w:rPr>
                <w:rFonts w:asciiTheme="minorHAnsi" w:hAnsiTheme="minorHAnsi" w:cstheme="minorHAnsi"/>
                <w:sz w:val="30"/>
                <w:szCs w:val="30"/>
              </w:rPr>
            </w:pPr>
          </w:p>
          <w:p w14:paraId="301927B3" w14:textId="58E3FFC3" w:rsidR="00351DA2" w:rsidRPr="00F253B3" w:rsidRDefault="00351DA2" w:rsidP="00253E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8" w:right="-19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25,369</w:t>
            </w:r>
          </w:p>
        </w:tc>
      </w:tr>
      <w:tr w:rsidR="003A078F" w:rsidRPr="00F253B3" w14:paraId="4CC50930" w14:textId="77777777" w:rsidTr="00253EAA">
        <w:trPr>
          <w:trHeight w:val="407"/>
        </w:trPr>
        <w:tc>
          <w:tcPr>
            <w:tcW w:w="3999" w:type="dxa"/>
          </w:tcPr>
          <w:p w14:paraId="211F9456" w14:textId="2EB90008" w:rsidR="003A078F" w:rsidRPr="00F253B3" w:rsidRDefault="003A078F" w:rsidP="003D38D9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383" w:type="dxa"/>
          </w:tcPr>
          <w:p w14:paraId="538A7C6F" w14:textId="77777777" w:rsidR="003A078F" w:rsidRPr="00F253B3" w:rsidRDefault="003A078F" w:rsidP="003D38D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4" w:type="dxa"/>
          </w:tcPr>
          <w:p w14:paraId="02D49C53" w14:textId="60E3B075" w:rsidR="003A078F" w:rsidRPr="00F253B3" w:rsidRDefault="003A078F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12</w:t>
            </w:r>
            <w:r w:rsidR="004D6BFB">
              <w:rPr>
                <w:rFonts w:asciiTheme="minorHAnsi" w:hAnsiTheme="minorHAnsi" w:cstheme="minorHAnsi"/>
                <w:sz w:val="30"/>
                <w:szCs w:val="30"/>
              </w:rPr>
              <w:t>8,515</w:t>
            </w:r>
          </w:p>
        </w:tc>
        <w:tc>
          <w:tcPr>
            <w:tcW w:w="239" w:type="dxa"/>
          </w:tcPr>
          <w:p w14:paraId="317DC224" w14:textId="77777777" w:rsidR="003A078F" w:rsidRPr="00F253B3" w:rsidRDefault="003A078F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08DBC71" w14:textId="45111DD0" w:rsidR="003A078F" w:rsidRPr="00F253B3" w:rsidRDefault="003A078F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150,806</w:t>
            </w:r>
          </w:p>
        </w:tc>
        <w:tc>
          <w:tcPr>
            <w:tcW w:w="254" w:type="dxa"/>
          </w:tcPr>
          <w:p w14:paraId="188311F8" w14:textId="77777777" w:rsidR="003A078F" w:rsidRPr="00F253B3" w:rsidRDefault="003A078F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28" w:type="dxa"/>
          </w:tcPr>
          <w:p w14:paraId="7755258A" w14:textId="0150F1E5" w:rsidR="003A078F" w:rsidRPr="00F253B3" w:rsidRDefault="004D6BFB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88E2628" w14:textId="77777777" w:rsidR="003A078F" w:rsidRPr="00F253B3" w:rsidRDefault="003A078F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5A8C4C" w14:textId="057C96E4" w:rsidR="003A078F" w:rsidRPr="00F253B3" w:rsidRDefault="003A078F" w:rsidP="00253EA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8" w:right="-19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</w:tr>
      <w:tr w:rsidR="003A078F" w:rsidRPr="00F253B3" w14:paraId="23DD4FB1" w14:textId="77777777" w:rsidTr="00253EAA">
        <w:trPr>
          <w:trHeight w:val="418"/>
        </w:trPr>
        <w:tc>
          <w:tcPr>
            <w:tcW w:w="3999" w:type="dxa"/>
          </w:tcPr>
          <w:p w14:paraId="05ADC9D8" w14:textId="25047E1A" w:rsidR="003A078F" w:rsidRPr="00F253B3" w:rsidRDefault="003A078F" w:rsidP="003D38D9">
            <w:pPr>
              <w:tabs>
                <w:tab w:val="clear" w:pos="227"/>
                <w:tab w:val="clear" w:pos="454"/>
                <w:tab w:val="clear" w:pos="680"/>
              </w:tabs>
              <w:ind w:left="166" w:hanging="126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ค่าใช้จ่ายจากความเสียหายจากทรัพย์สิน</w:t>
            </w:r>
          </w:p>
        </w:tc>
        <w:tc>
          <w:tcPr>
            <w:tcW w:w="383" w:type="dxa"/>
          </w:tcPr>
          <w:p w14:paraId="772527A7" w14:textId="77777777" w:rsidR="003A078F" w:rsidRPr="00F253B3" w:rsidRDefault="003A078F" w:rsidP="003D38D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04" w:type="dxa"/>
          </w:tcPr>
          <w:p w14:paraId="676F16BF" w14:textId="3ED44170" w:rsidR="003A078F" w:rsidRPr="00F253B3" w:rsidRDefault="00A60720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42</w:t>
            </w:r>
            <w:r w:rsidR="004D6BFB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239" w:type="dxa"/>
          </w:tcPr>
          <w:p w14:paraId="2BC87893" w14:textId="77777777" w:rsidR="003A078F" w:rsidRPr="00F253B3" w:rsidRDefault="003A078F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4C67B6A" w14:textId="5431D6B5" w:rsidR="003A078F" w:rsidRPr="00F253B3" w:rsidRDefault="003A078F" w:rsidP="003D38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214,408</w:t>
            </w:r>
          </w:p>
        </w:tc>
        <w:tc>
          <w:tcPr>
            <w:tcW w:w="254" w:type="dxa"/>
          </w:tcPr>
          <w:p w14:paraId="0D796D73" w14:textId="77777777" w:rsidR="003A078F" w:rsidRPr="00F253B3" w:rsidRDefault="003A078F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28" w:type="dxa"/>
          </w:tcPr>
          <w:p w14:paraId="06688363" w14:textId="005A7C03" w:rsidR="003A078F" w:rsidRPr="00351DA2" w:rsidRDefault="00A60720" w:rsidP="00351DA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8" w:right="-106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8</w:t>
            </w:r>
            <w:r w:rsidR="003A078F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72851FB0" w14:textId="77777777" w:rsidR="003A078F" w:rsidRPr="00F253B3" w:rsidRDefault="003A078F" w:rsidP="003D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8" w:right="-106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1DA203" w14:textId="3AEFF563" w:rsidR="003A078F" w:rsidRPr="00F253B3" w:rsidRDefault="003A078F" w:rsidP="00253EA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8" w:right="-198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D83B61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125,407</w:t>
            </w:r>
          </w:p>
        </w:tc>
      </w:tr>
    </w:tbl>
    <w:p w14:paraId="7C6625F7" w14:textId="78D73FB9" w:rsidR="00484E90" w:rsidRPr="004A54AF" w:rsidRDefault="00484E90" w:rsidP="004A54AF">
      <w:pPr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38F83B4B" w14:textId="063EB4E0" w:rsidR="00453F43" w:rsidRDefault="004A54AF" w:rsidP="00267DB5">
      <w:pPr>
        <w:tabs>
          <w:tab w:val="clear" w:pos="454"/>
        </w:tabs>
        <w:ind w:left="540" w:right="-25"/>
        <w:jc w:val="thaiDistribute"/>
        <w:rPr>
          <w:rFonts w:asciiTheme="minorHAnsi" w:hAnsiTheme="minorHAnsi" w:cstheme="minorHAnsi"/>
          <w:sz w:val="30"/>
          <w:szCs w:val="30"/>
        </w:rPr>
      </w:pPr>
      <w:r w:rsidRPr="00537DBE">
        <w:rPr>
          <w:rFonts w:asciiTheme="minorHAnsi" w:hAnsiTheme="minorHAnsi" w:cstheme="minorHAnsi"/>
          <w:sz w:val="30"/>
          <w:szCs w:val="30"/>
          <w:cs/>
        </w:rPr>
        <w:t xml:space="preserve">ในระหว่างปี </w:t>
      </w:r>
      <w:r w:rsidR="00A301CB" w:rsidRPr="00A301CB">
        <w:rPr>
          <w:rFonts w:asciiTheme="minorHAnsi" w:hAnsiTheme="minorHAnsi" w:cstheme="minorHAnsi"/>
          <w:sz w:val="30"/>
          <w:szCs w:val="30"/>
        </w:rPr>
        <w:t>256</w:t>
      </w:r>
      <w:r w:rsidR="003D38D9">
        <w:rPr>
          <w:rFonts w:asciiTheme="minorHAnsi" w:hAnsiTheme="minorHAnsi" w:cstheme="minorHAnsi"/>
          <w:sz w:val="30"/>
          <w:szCs w:val="30"/>
        </w:rPr>
        <w:t>8</w:t>
      </w:r>
      <w:r w:rsidRPr="00537DBE">
        <w:rPr>
          <w:rFonts w:asciiTheme="minorHAnsi" w:hAnsiTheme="minorHAnsi" w:cstheme="minorHAnsi"/>
          <w:sz w:val="30"/>
          <w:szCs w:val="30"/>
          <w:cs/>
        </w:rPr>
        <w:t xml:space="preserve"> กลุ่มบริษัทจ่ายเงินสมทบกองทุนสำรองเลี้ยงชีพสำหรับพนักงานของกลุ่มบริษัทเป็น</w:t>
      </w:r>
      <w:r w:rsidR="000051E2">
        <w:rPr>
          <w:rFonts w:asciiTheme="minorHAnsi" w:hAnsiTheme="minorHAnsi" w:cstheme="minorHAnsi"/>
          <w:sz w:val="30"/>
          <w:szCs w:val="30"/>
        </w:rPr>
        <w:br/>
      </w:r>
      <w:r w:rsidRPr="00537DBE">
        <w:rPr>
          <w:rFonts w:asciiTheme="minorHAnsi" w:hAnsiTheme="minorHAnsi" w:cstheme="minorHAnsi"/>
          <w:sz w:val="30"/>
          <w:szCs w:val="30"/>
          <w:cs/>
        </w:rPr>
        <w:t>จำนวน</w:t>
      </w:r>
      <w:r w:rsidR="00E66F57">
        <w:rPr>
          <w:rFonts w:asciiTheme="minorHAnsi" w:hAnsiTheme="minorHAnsi" w:cstheme="minorHAnsi"/>
          <w:sz w:val="30"/>
          <w:szCs w:val="30"/>
        </w:rPr>
        <w:t xml:space="preserve"> </w:t>
      </w:r>
      <w:r w:rsidR="0080233A">
        <w:rPr>
          <w:rFonts w:asciiTheme="minorHAnsi" w:hAnsiTheme="minorHAnsi" w:cstheme="minorHAnsi"/>
          <w:sz w:val="30"/>
          <w:szCs w:val="30"/>
        </w:rPr>
        <w:t>2</w:t>
      </w:r>
      <w:r w:rsidR="0080233A">
        <w:rPr>
          <w:rFonts w:asciiTheme="minorHAnsi" w:hAnsiTheme="minorHAnsi" w:cstheme="minorHAnsi" w:hint="cs"/>
          <w:sz w:val="30"/>
          <w:szCs w:val="30"/>
          <w:cs/>
        </w:rPr>
        <w:t>.</w:t>
      </w:r>
      <w:r w:rsidR="00055FC0" w:rsidRPr="00055FC0">
        <w:rPr>
          <w:rFonts w:asciiTheme="minorHAnsi" w:hAnsiTheme="minorHAnsi" w:cstheme="minorHAnsi" w:hint="cs"/>
          <w:sz w:val="30"/>
          <w:szCs w:val="30"/>
        </w:rPr>
        <w:t>7</w:t>
      </w:r>
      <w:r w:rsidR="00E15AC0" w:rsidRPr="00671157">
        <w:rPr>
          <w:rFonts w:asciiTheme="minorHAnsi" w:hAnsiTheme="minorHAnsi" w:cstheme="minorHAnsi"/>
          <w:sz w:val="30"/>
          <w:szCs w:val="30"/>
        </w:rPr>
        <w:t xml:space="preserve"> </w:t>
      </w:r>
      <w:r w:rsidRPr="00671157">
        <w:rPr>
          <w:rFonts w:asciiTheme="minorHAnsi" w:hAnsiTheme="minorHAnsi" w:cstheme="minorHAnsi"/>
          <w:spacing w:val="-6"/>
          <w:sz w:val="30"/>
          <w:szCs w:val="30"/>
          <w:cs/>
        </w:rPr>
        <w:t>ล้านบาท</w:t>
      </w:r>
      <w:r w:rsidRPr="00537DBE">
        <w:rPr>
          <w:rFonts w:asciiTheme="minorHAnsi" w:hAnsiTheme="minorHAnsi" w:cstheme="minorHAnsi"/>
          <w:spacing w:val="-6"/>
          <w:sz w:val="30"/>
          <w:szCs w:val="30"/>
          <w:cs/>
        </w:rPr>
        <w:t xml:space="preserve"> </w:t>
      </w:r>
      <w:r w:rsidRPr="00537DBE"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  <w:t>(</w:t>
      </w:r>
      <w:r w:rsidR="00A301CB" w:rsidRPr="00A301CB">
        <w:rPr>
          <w:rFonts w:asciiTheme="minorHAnsi" w:hAnsiTheme="minorHAnsi" w:cstheme="minorHAnsi"/>
          <w:i/>
          <w:iCs/>
          <w:spacing w:val="-6"/>
          <w:sz w:val="30"/>
          <w:szCs w:val="30"/>
        </w:rPr>
        <w:t>256</w:t>
      </w:r>
      <w:r w:rsidR="003D38D9">
        <w:rPr>
          <w:rFonts w:asciiTheme="minorHAnsi" w:hAnsiTheme="minorHAnsi" w:cstheme="minorHAnsi"/>
          <w:i/>
          <w:iCs/>
          <w:spacing w:val="-6"/>
          <w:sz w:val="30"/>
          <w:szCs w:val="30"/>
        </w:rPr>
        <w:t>7</w:t>
      </w:r>
      <w:r w:rsidRPr="00537DBE"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  <w:t xml:space="preserve">: </w:t>
      </w:r>
      <w:r w:rsidR="003D38D9">
        <w:rPr>
          <w:rFonts w:asciiTheme="minorHAnsi" w:hAnsiTheme="minorHAnsi" w:cstheme="minorHAnsi"/>
          <w:i/>
          <w:iCs/>
          <w:spacing w:val="-6"/>
          <w:sz w:val="30"/>
          <w:szCs w:val="30"/>
        </w:rPr>
        <w:t>7</w:t>
      </w:r>
      <w:r w:rsidR="00831B69" w:rsidRPr="00831B69">
        <w:rPr>
          <w:rFonts w:asciiTheme="minorHAnsi" w:hAnsiTheme="minorHAnsi" w:cstheme="minorHAnsi"/>
          <w:i/>
          <w:iCs/>
          <w:spacing w:val="-6"/>
          <w:sz w:val="30"/>
          <w:szCs w:val="30"/>
        </w:rPr>
        <w:t>.</w:t>
      </w:r>
      <w:r w:rsidR="003D38D9">
        <w:rPr>
          <w:rFonts w:asciiTheme="minorHAnsi" w:hAnsiTheme="minorHAnsi" w:cstheme="minorHAnsi"/>
          <w:i/>
          <w:iCs/>
          <w:spacing w:val="-6"/>
          <w:sz w:val="30"/>
          <w:szCs w:val="30"/>
        </w:rPr>
        <w:t>7</w:t>
      </w:r>
      <w:r w:rsidR="00831B69" w:rsidRPr="00831B69">
        <w:rPr>
          <w:rFonts w:asciiTheme="minorHAnsi" w:hAnsiTheme="minorHAnsi" w:cstheme="minorHAnsi"/>
          <w:i/>
          <w:iCs/>
          <w:spacing w:val="-6"/>
          <w:sz w:val="30"/>
          <w:szCs w:val="30"/>
        </w:rPr>
        <w:t xml:space="preserve"> </w:t>
      </w:r>
      <w:r w:rsidRPr="00537DBE">
        <w:rPr>
          <w:rFonts w:asciiTheme="minorHAnsi" w:hAnsiTheme="minorHAnsi" w:cstheme="minorHAnsi"/>
          <w:i/>
          <w:iCs/>
          <w:spacing w:val="-6"/>
          <w:sz w:val="30"/>
          <w:szCs w:val="30"/>
          <w:cs/>
        </w:rPr>
        <w:t>ล้านบาท)</w:t>
      </w:r>
      <w:r w:rsidRPr="00537DBE">
        <w:rPr>
          <w:rFonts w:asciiTheme="minorHAnsi" w:hAnsiTheme="minorHAnsi" w:cstheme="minorHAnsi"/>
          <w:spacing w:val="-6"/>
          <w:sz w:val="30"/>
          <w:szCs w:val="30"/>
          <w:cs/>
        </w:rPr>
        <w:t xml:space="preserve"> ซึ่งแสดงเป็นส่วนหนึ่ง</w:t>
      </w:r>
      <w:r w:rsidRPr="00537DBE">
        <w:rPr>
          <w:rFonts w:asciiTheme="minorHAnsi" w:hAnsiTheme="minorHAnsi" w:cstheme="minorHAnsi"/>
          <w:sz w:val="30"/>
          <w:szCs w:val="30"/>
          <w:cs/>
        </w:rPr>
        <w:t>ของค่าใช้จ่ายผลประโยชน์ของพนักงาน</w:t>
      </w:r>
    </w:p>
    <w:p w14:paraId="06B32E12" w14:textId="77777777" w:rsidR="00453F43" w:rsidRDefault="00453F43" w:rsidP="004A54AF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13EAB419" w14:textId="77777777" w:rsidR="00453F43" w:rsidRDefault="00453F43" w:rsidP="004A54AF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7D99859B" w14:textId="3BE0DEDF" w:rsidR="0016606C" w:rsidRPr="00FB1709" w:rsidRDefault="0016606C" w:rsidP="00FB1709">
      <w:pPr>
        <w:jc w:val="thaiDistribute"/>
        <w:rPr>
          <w:rFonts w:ascii="Angsana New" w:hAnsi="Angsana New"/>
          <w:b/>
          <w:bCs/>
          <w:sz w:val="30"/>
          <w:szCs w:val="30"/>
          <w:lang w:val="en-GB" w:bidi="ar-SA"/>
        </w:rPr>
      </w:pPr>
      <w:r w:rsidRPr="00250E7B">
        <w:rPr>
          <w:rFonts w:asciiTheme="majorHAnsi" w:hAnsiTheme="majorHAnsi" w:cstheme="majorHAnsi"/>
          <w:sz w:val="30"/>
          <w:szCs w:val="30"/>
          <w:highlight w:val="cyan"/>
        </w:rPr>
        <w:br w:type="page"/>
      </w:r>
    </w:p>
    <w:p w14:paraId="75E038F5" w14:textId="4A3D2553" w:rsidR="00D5170D" w:rsidRPr="00F253B3" w:rsidRDefault="006919D9" w:rsidP="00DB61ED">
      <w:pPr>
        <w:pStyle w:val="BodyText2"/>
        <w:numPr>
          <w:ilvl w:val="0"/>
          <w:numId w:val="29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 w:rsidRPr="00F253B3">
        <w:rPr>
          <w:rFonts w:asciiTheme="minorHAnsi" w:hAnsiTheme="minorHAnsi" w:cstheme="minorHAnsi" w:hint="cs"/>
          <w:b/>
          <w:bCs/>
          <w:cs/>
          <w:lang w:val="en-US"/>
        </w:rPr>
        <w:lastRenderedPageBreak/>
        <w:t>ขาดทุน</w:t>
      </w:r>
      <w:r w:rsidR="00D01B0D" w:rsidRPr="00F253B3">
        <w:rPr>
          <w:rFonts w:asciiTheme="minorHAnsi" w:hAnsiTheme="minorHAnsi" w:cstheme="minorHAnsi" w:hint="cs"/>
          <w:b/>
          <w:bCs/>
          <w:cs/>
          <w:lang w:val="en-US"/>
        </w:rPr>
        <w:t>ต่อหุ้น</w:t>
      </w:r>
    </w:p>
    <w:p w14:paraId="0DD11CA7" w14:textId="1FF3BE55" w:rsidR="002E58C8" w:rsidRPr="00F253B3" w:rsidRDefault="002E58C8" w:rsidP="002E58C8">
      <w:pPr>
        <w:pStyle w:val="index"/>
        <w:tabs>
          <w:tab w:val="clear" w:pos="1134"/>
        </w:tabs>
        <w:spacing w:after="0" w:line="240" w:lineRule="auto"/>
        <w:ind w:left="518" w:firstLine="0"/>
        <w:jc w:val="thaiDistribute"/>
        <w:rPr>
          <w:rFonts w:asciiTheme="minorHAnsi" w:hAnsiTheme="minorHAnsi" w:cstheme="minorHAnsi"/>
          <w:sz w:val="24"/>
          <w:szCs w:val="24"/>
          <w:lang w:val="en-US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209"/>
        <w:gridCol w:w="270"/>
        <w:gridCol w:w="1131"/>
        <w:gridCol w:w="270"/>
        <w:gridCol w:w="1084"/>
        <w:gridCol w:w="270"/>
        <w:gridCol w:w="1037"/>
      </w:tblGrid>
      <w:tr w:rsidR="00B92FF9" w:rsidRPr="00F253B3" w14:paraId="77699701" w14:textId="77777777" w:rsidTr="00B92FF9">
        <w:trPr>
          <w:trHeight w:val="30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9785F" w14:textId="77777777" w:rsidR="00B92FF9" w:rsidRPr="00F253B3" w:rsidRDefault="00B92FF9" w:rsidP="00B92FF9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BAFB2" w14:textId="77777777" w:rsidR="00B92FF9" w:rsidRPr="00F253B3" w:rsidRDefault="00B92FF9" w:rsidP="00B92FF9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A0420B" w14:textId="77777777" w:rsidR="00B92FF9" w:rsidRPr="00F253B3" w:rsidRDefault="00B92FF9" w:rsidP="00B92FF9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1125592" w14:textId="77777777" w:rsidR="00B92FF9" w:rsidRPr="00F253B3" w:rsidRDefault="00B92FF9" w:rsidP="00B92FF9">
            <w:pPr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D52" w:rsidRPr="00F253B3" w14:paraId="15E8CBA3" w14:textId="77777777">
        <w:trPr>
          <w:trHeight w:val="30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300D1" w14:textId="2CD302D2" w:rsidR="002F2D52" w:rsidRPr="00F253B3" w:rsidRDefault="002F2D52" w:rsidP="002F2D52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32AB7" w14:textId="2F7DFC8C" w:rsidR="002F2D52" w:rsidRPr="00F253B3" w:rsidRDefault="002F2D52" w:rsidP="002F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D1A91AF" w14:textId="77777777" w:rsidR="002F2D52" w:rsidRPr="00F253B3" w:rsidRDefault="002F2D52" w:rsidP="002F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center"/>
          </w:tcPr>
          <w:p w14:paraId="5F53D34B" w14:textId="4834BA80" w:rsidR="002F2D52" w:rsidRPr="00F253B3" w:rsidRDefault="002F2D52" w:rsidP="002F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DDD397" w14:textId="77777777" w:rsidR="002F2D52" w:rsidRPr="00F253B3" w:rsidRDefault="002F2D52" w:rsidP="002F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0B1E8C" w14:textId="2FE023F6" w:rsidR="002F2D52" w:rsidRPr="00F253B3" w:rsidRDefault="002F2D52" w:rsidP="002F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F9FC0C4" w14:textId="77777777" w:rsidR="002F2D52" w:rsidRPr="00F253B3" w:rsidRDefault="002F2D52" w:rsidP="002F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EB30C39" w14:textId="07E7BE0C" w:rsidR="002F2D52" w:rsidRPr="00F253B3" w:rsidRDefault="002F2D52" w:rsidP="002F2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Cs/>
                <w:sz w:val="30"/>
                <w:szCs w:val="30"/>
              </w:rPr>
              <w:t>2567</w:t>
            </w:r>
          </w:p>
        </w:tc>
      </w:tr>
      <w:tr w:rsidR="00B40E4C" w:rsidRPr="00F253B3" w14:paraId="45A8BC58" w14:textId="77777777" w:rsidTr="00B92FF9">
        <w:trPr>
          <w:trHeight w:val="11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D8F965" w14:textId="77777777" w:rsidR="00B40E4C" w:rsidRPr="00F253B3" w:rsidRDefault="00B40E4C" w:rsidP="00B40E4C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271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04E44E9E" w14:textId="77777777" w:rsidR="00B40E4C" w:rsidRPr="00F253B3" w:rsidRDefault="00B40E4C" w:rsidP="00B4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(พันบาท</w:t>
            </w:r>
            <w:r w:rsidRPr="00F253B3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/</w:t>
            </w:r>
            <w:r w:rsidRPr="00F253B3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F253B3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F2D52" w:rsidRPr="00F253B3" w14:paraId="718B6F10" w14:textId="77777777" w:rsidTr="00B92FF9">
        <w:trPr>
          <w:trHeight w:val="30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noWrap/>
          </w:tcPr>
          <w:p w14:paraId="754E579A" w14:textId="4B1FFDFA" w:rsidR="002F2D52" w:rsidRPr="00F253B3" w:rsidRDefault="002F2D52" w:rsidP="002F2D52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ขาดทุน</w:t>
            </w: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br/>
              <w:t xml:space="preserve">    </w:t>
            </w: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83B4C4" w14:textId="71AD4CB1" w:rsidR="002F2D52" w:rsidRPr="00F253B3" w:rsidRDefault="006B18DD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="003815A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4,</w:t>
            </w:r>
            <w:r w:rsidR="00785842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82</w:t>
            </w:r>
            <w:r w:rsidR="00EE6FF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4,703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BAACEE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88E541" w14:textId="703EB64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(6,238,387)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CFAA54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C64FCE" w14:textId="17E12402" w:rsidR="002F2D52" w:rsidRPr="00F253B3" w:rsidRDefault="009F03DF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="0029723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4,19</w:t>
            </w:r>
            <w:r w:rsidR="00EE6FF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4,835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5F04BE7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E9CD45A" w14:textId="2FEAC951" w:rsidR="002F2D52" w:rsidRPr="00F253B3" w:rsidRDefault="002F2D52" w:rsidP="00BA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(8,818,026)</w:t>
            </w:r>
          </w:p>
        </w:tc>
      </w:tr>
      <w:tr w:rsidR="002F2D52" w:rsidRPr="00F253B3" w14:paraId="10727313" w14:textId="77777777" w:rsidTr="00B92FF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30A802" w14:textId="77777777" w:rsidR="002F2D52" w:rsidRPr="00F253B3" w:rsidRDefault="002F2D52" w:rsidP="002F2D52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EAA1D7C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39DFD5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4CDAA6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CFE47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D63B9D0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5DC6078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26D9178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F2D52" w:rsidRPr="00F253B3" w14:paraId="69E27265" w14:textId="77777777" w:rsidTr="00B92FF9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B56883" w14:textId="77777777" w:rsidR="002F2D52" w:rsidRPr="00F253B3" w:rsidRDefault="002F2D52" w:rsidP="002F2D52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77771D70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B14634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3EDEFDC0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985D2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74F7F4F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FD3F87A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noWrap/>
            <w:vAlign w:val="bottom"/>
          </w:tcPr>
          <w:p w14:paraId="31F0470C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2F2D52" w:rsidRPr="00F253B3" w14:paraId="3113AA30" w14:textId="77777777" w:rsidTr="00B92FF9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4B8122" w14:textId="5C1E1B36" w:rsidR="002F2D52" w:rsidRPr="00F253B3" w:rsidRDefault="002F2D52" w:rsidP="002F2D52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F253B3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7EA5B32A" w14:textId="7A504F3E" w:rsidR="002F2D52" w:rsidRPr="00F253B3" w:rsidRDefault="006B18DD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2,431,768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D74CD7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1FABB43E" w14:textId="2BE9AD25" w:rsidR="002F2D52" w:rsidRPr="00F253B3" w:rsidRDefault="002F2D52" w:rsidP="00BA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1,766,497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2E63BA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23B488B3" w14:textId="3DCF2DB4" w:rsidR="002F2D52" w:rsidRPr="00F253B3" w:rsidRDefault="009F03DF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2,431,768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FED025C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noWrap/>
            <w:vAlign w:val="bottom"/>
          </w:tcPr>
          <w:p w14:paraId="22805A44" w14:textId="13F48DB5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1,766,497</w:t>
            </w:r>
          </w:p>
        </w:tc>
      </w:tr>
      <w:tr w:rsidR="002F2D52" w:rsidRPr="00F253B3" w14:paraId="60C1D10B" w14:textId="77777777" w:rsidTr="00B92FF9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E94885" w14:textId="7A987F18" w:rsidR="002F2D52" w:rsidRPr="00F253B3" w:rsidRDefault="002F2D52" w:rsidP="002F2D52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368FF759" w14:textId="75FD09C9" w:rsidR="002F2D52" w:rsidRPr="00F253B3" w:rsidRDefault="006B18DD" w:rsidP="0013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10F3CA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416559C9" w14:textId="3BBFDB4E" w:rsidR="002F2D52" w:rsidRPr="00F253B3" w:rsidRDefault="002F2D52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103,825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23FD8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AC83AC6" w14:textId="1463287B" w:rsidR="002F2D52" w:rsidRPr="00F253B3" w:rsidRDefault="009F03DF" w:rsidP="009F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E83C10E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noWrap/>
            <w:vAlign w:val="bottom"/>
          </w:tcPr>
          <w:p w14:paraId="3F920B21" w14:textId="4E2E6BC2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103,825</w:t>
            </w:r>
          </w:p>
        </w:tc>
      </w:tr>
      <w:tr w:rsidR="002F2D52" w:rsidRPr="00F253B3" w14:paraId="02F5CE66" w14:textId="77777777" w:rsidTr="00B92FF9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313498" w14:textId="584224A7" w:rsidR="002F2D52" w:rsidRPr="00F253B3" w:rsidRDefault="002F2D52" w:rsidP="002F2D52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1DBBB34A" w14:textId="076D656D" w:rsidR="002F2D52" w:rsidRPr="00F253B3" w:rsidRDefault="006B18DD" w:rsidP="0013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D9F254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78324F30" w14:textId="5F650117" w:rsidR="002F2D52" w:rsidRPr="00F253B3" w:rsidRDefault="002F2D52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(58,735)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14DA00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3FC0BB0" w14:textId="3B14C057" w:rsidR="002F2D52" w:rsidRPr="00F253B3" w:rsidRDefault="009F03DF" w:rsidP="009F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7594909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noWrap/>
            <w:vAlign w:val="bottom"/>
          </w:tcPr>
          <w:p w14:paraId="1753BFE7" w14:textId="2230D54A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(58,735)</w:t>
            </w:r>
          </w:p>
        </w:tc>
      </w:tr>
      <w:tr w:rsidR="002F2D52" w:rsidRPr="00F253B3" w14:paraId="7E1AC85B" w14:textId="77777777" w:rsidTr="00B92FF9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44176A" w14:textId="1898581C" w:rsidR="002F2D52" w:rsidRPr="00F253B3" w:rsidRDefault="002F2D52" w:rsidP="002F2D52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ผลกระทบจากหุ้นที่ออกให้แล้วตาม</w:t>
            </w:r>
          </w:p>
          <w:p w14:paraId="5997B2EA" w14:textId="3AB02F93" w:rsidR="002F2D52" w:rsidRPr="00F253B3" w:rsidRDefault="002F2D52" w:rsidP="002F2D52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 ใบสำคัญแสดงสิทธิ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2BB795AC" w14:textId="1D205DEA" w:rsidR="002F2D52" w:rsidRPr="00F253B3" w:rsidRDefault="006B18DD" w:rsidP="00137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F5B915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39CA2D0D" w14:textId="0F7B4C50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146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2F1E12" w14:textId="1593A64B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56A163EA" w14:textId="24ECD349" w:rsidR="002F2D52" w:rsidRPr="00F253B3" w:rsidRDefault="009F03DF" w:rsidP="009F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882FDE0" w14:textId="6865DC4A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noWrap/>
            <w:vAlign w:val="bottom"/>
          </w:tcPr>
          <w:p w14:paraId="24522323" w14:textId="3ABDB582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sz w:val="30"/>
                <w:szCs w:val="30"/>
              </w:rPr>
              <w:t>146</w:t>
            </w:r>
          </w:p>
        </w:tc>
      </w:tr>
      <w:tr w:rsidR="002F2D52" w:rsidRPr="00F253B3" w14:paraId="2F2C934D" w14:textId="77777777" w:rsidTr="00B92FF9">
        <w:trPr>
          <w:trHeight w:val="685"/>
        </w:trPr>
        <w:tc>
          <w:tcPr>
            <w:tcW w:w="3870" w:type="dxa"/>
            <w:tcBorders>
              <w:left w:val="nil"/>
              <w:right w:val="nil"/>
            </w:tcBorders>
            <w:noWrap/>
          </w:tcPr>
          <w:p w14:paraId="067D8DF5" w14:textId="77777777" w:rsidR="002F2D52" w:rsidRPr="00F253B3" w:rsidRDefault="002F2D52" w:rsidP="002F2D52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19BBA641" w14:textId="72D2A9A6" w:rsidR="002F2D52" w:rsidRPr="00F253B3" w:rsidRDefault="002F2D52" w:rsidP="002F2D52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   (</w:t>
            </w: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ขั้นพื้นฐาน)</w:t>
            </w: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  <w:r w:rsidR="00B84C1D" w:rsidRPr="00F253B3"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84C1D" w:rsidRPr="00F253B3">
              <w:rPr>
                <w:rFonts w:asciiTheme="minorHAnsi" w:hAnsiTheme="minorHAnsi"/>
                <w:b/>
                <w:bCs/>
                <w:sz w:val="30"/>
                <w:szCs w:val="30"/>
              </w:rPr>
              <w:t>31</w:t>
            </w:r>
            <w:r w:rsidR="00B84C1D" w:rsidRPr="00F253B3"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EE5D292" w14:textId="168CDDDE" w:rsidR="002F2D52" w:rsidRPr="00F253B3" w:rsidRDefault="006B18DD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2,431,768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CC0567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F81C81" w14:textId="1F8B7462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1,811,733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6A63C5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824D6A" w14:textId="3E2EE10A" w:rsidR="002F2D52" w:rsidRPr="00F253B3" w:rsidRDefault="009F03DF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2,431,768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0E0B4F8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78B89A7" w14:textId="3631E2AA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1,811,733</w:t>
            </w:r>
          </w:p>
        </w:tc>
      </w:tr>
      <w:tr w:rsidR="002F2D52" w:rsidRPr="00F253B3" w14:paraId="04DB5857" w14:textId="77777777" w:rsidTr="00B84C1D">
        <w:trPr>
          <w:trHeight w:val="323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noWrap/>
          </w:tcPr>
          <w:p w14:paraId="3467AA05" w14:textId="77777777" w:rsidR="002F2D52" w:rsidRPr="00F253B3" w:rsidRDefault="002F2D52" w:rsidP="002F2D52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7F24901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E74DE7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</w:tcPr>
          <w:p w14:paraId="68A48D01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C24365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36A03FFA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CC31BD5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240F9532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F2D52" w:rsidRPr="003F7487" w14:paraId="72A88309" w14:textId="77777777" w:rsidTr="00B92FF9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D8A56B" w14:textId="4F85D2F3" w:rsidR="002F2D52" w:rsidRPr="00F253B3" w:rsidRDefault="002F2D52" w:rsidP="002F2D52">
            <w:pPr>
              <w:spacing w:line="240" w:lineRule="auto"/>
              <w:ind w:firstLine="72"/>
              <w:rPr>
                <w:rFonts w:asciiTheme="minorHAnsi" w:hAnsiTheme="minorHAnsi"/>
                <w:b/>
                <w:bCs/>
                <w:sz w:val="30"/>
                <w:szCs w:val="30"/>
              </w:rPr>
            </w:pPr>
            <w:r w:rsidRPr="00F253B3"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>ขาดทุน</w:t>
            </w:r>
            <w:r w:rsidRPr="00F253B3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F253B3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B4EF355" w14:textId="3D1D7DCE" w:rsidR="002F2D52" w:rsidRPr="00F253B3" w:rsidRDefault="006B18DD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(1</w:t>
            </w:r>
            <w:r w:rsidR="003815A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.</w:t>
            </w:r>
            <w:r w:rsidR="0029723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984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D9C84B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E59280" w14:textId="6821C9C5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(3.443)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322D9D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50CB635" w14:textId="4FA73CC5" w:rsidR="002F2D52" w:rsidRPr="00F253B3" w:rsidRDefault="009F03DF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="00A853C2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1.</w:t>
            </w:r>
            <w:r w:rsidR="0029723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725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B6BE62" w14:textId="77777777" w:rsidR="002F2D52" w:rsidRPr="00F253B3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558" w:right="18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B2991C" w14:textId="509B4ED2" w:rsidR="002F2D52" w:rsidRPr="003F7487" w:rsidRDefault="002F2D52" w:rsidP="002F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2" w:right="-2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(4.</w:t>
            </w:r>
            <w:r w:rsidR="008B544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867</w:t>
            </w:r>
            <w:r w:rsidRPr="00F253B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</w:tr>
    </w:tbl>
    <w:p w14:paraId="14B9A13D" w14:textId="77777777" w:rsidR="00CE0C13" w:rsidRPr="00601D2C" w:rsidRDefault="00CE0C13" w:rsidP="00B92FF9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7728E266" w14:textId="0420B859" w:rsidR="00917523" w:rsidRPr="00556A4F" w:rsidRDefault="00917523" w:rsidP="00DB61ED">
      <w:pPr>
        <w:pStyle w:val="BodyText2"/>
        <w:numPr>
          <w:ilvl w:val="0"/>
          <w:numId w:val="29"/>
        </w:numPr>
        <w:ind w:left="540" w:hanging="540"/>
        <w:rPr>
          <w:rFonts w:asciiTheme="minorHAnsi" w:hAnsiTheme="minorHAnsi" w:cstheme="minorHAnsi"/>
          <w:b/>
          <w:bCs/>
          <w:rtl/>
          <w:cs/>
          <w:lang w:val="en-US"/>
        </w:rPr>
      </w:pPr>
      <w:r w:rsidRPr="00556A4F">
        <w:rPr>
          <w:rFonts w:asciiTheme="minorHAnsi" w:hAnsiTheme="minorHAnsi" w:cstheme="minorHAnsi"/>
          <w:b/>
          <w:bCs/>
          <w:cs/>
          <w:lang w:val="en-US"/>
        </w:rPr>
        <w:t>เครื่องมือทางการเงิน</w:t>
      </w:r>
    </w:p>
    <w:p w14:paraId="76824788" w14:textId="5CD85682" w:rsidR="006750E2" w:rsidRPr="0048700C" w:rsidRDefault="006750E2" w:rsidP="00917523">
      <w:pPr>
        <w:pStyle w:val="block"/>
        <w:spacing w:after="0" w:line="240" w:lineRule="atLeast"/>
        <w:ind w:right="-7"/>
        <w:jc w:val="both"/>
        <w:rPr>
          <w:rFonts w:asciiTheme="minorHAnsi" w:hAnsiTheme="minorHAnsi" w:cstheme="minorHAnsi"/>
          <w:sz w:val="30"/>
          <w:szCs w:val="30"/>
          <w:cs/>
          <w:lang w:val="en-US" w:bidi="th-TH"/>
        </w:rPr>
      </w:pPr>
    </w:p>
    <w:p w14:paraId="727B96A9" w14:textId="45B980A8" w:rsidR="0048700C" w:rsidRPr="00EB58B3" w:rsidRDefault="0048700C" w:rsidP="005D7A9F">
      <w:pPr>
        <w:pStyle w:val="ListParagraph"/>
        <w:numPr>
          <w:ilvl w:val="0"/>
          <w:numId w:val="24"/>
        </w:numPr>
        <w:spacing w:after="0"/>
        <w:ind w:left="547" w:hanging="547"/>
        <w:jc w:val="thaiDistribute"/>
        <w:rPr>
          <w:rFonts w:asciiTheme="minorHAnsi" w:hAnsiTheme="minorHAnsi" w:cstheme="minorHAnsi"/>
          <w:i/>
          <w:iCs/>
          <w:sz w:val="30"/>
          <w:szCs w:val="30"/>
          <w:cs/>
        </w:rPr>
      </w:pPr>
      <w:r w:rsidRPr="00EB58B3">
        <w:rPr>
          <w:rFonts w:asciiTheme="minorHAnsi" w:hAnsiTheme="minorHAnsi" w:cstheme="minorHAns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0516D20" w14:textId="3ED42C68" w:rsidR="0048700C" w:rsidRPr="0048700C" w:rsidRDefault="0048700C" w:rsidP="00917523">
      <w:pPr>
        <w:pStyle w:val="block"/>
        <w:spacing w:after="0" w:line="240" w:lineRule="atLeast"/>
        <w:ind w:right="-7"/>
        <w:jc w:val="both"/>
        <w:rPr>
          <w:rFonts w:asciiTheme="minorHAnsi" w:hAnsiTheme="minorHAnsi" w:cstheme="minorHAnsi"/>
          <w:sz w:val="30"/>
          <w:szCs w:val="30"/>
          <w:lang w:bidi="th-TH"/>
        </w:rPr>
      </w:pPr>
    </w:p>
    <w:p w14:paraId="610D63F4" w14:textId="5D1D33E8" w:rsidR="000C212A" w:rsidRDefault="001F7695" w:rsidP="001F769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F7695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7695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1F7695">
        <w:rPr>
          <w:rFonts w:ascii="Angsana New" w:hAnsi="Angsana New"/>
          <w:sz w:val="30"/>
          <w:szCs w:val="30"/>
          <w:cs/>
        </w:rPr>
        <w:t>ราคาทุนตัดจำหน่ายหากมูลค่าตามบัญชีใกล้เคียงกับมูลค่ายุติธรรมอย่างสมเหตุสมผล</w:t>
      </w:r>
    </w:p>
    <w:p w14:paraId="6838F3E1" w14:textId="77777777" w:rsidR="00B71202" w:rsidRDefault="00B71202" w:rsidP="001F769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315E767" w14:textId="77777777" w:rsidR="00B71202" w:rsidRDefault="00B71202" w:rsidP="001F769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0DAF61" w14:textId="77777777" w:rsidR="00B71202" w:rsidRDefault="00B71202" w:rsidP="001F769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9FA7B97" w14:textId="77777777" w:rsidR="003C7F60" w:rsidRDefault="003C7F60" w:rsidP="00474B32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83"/>
        <w:gridCol w:w="991"/>
        <w:gridCol w:w="269"/>
        <w:gridCol w:w="1087"/>
        <w:gridCol w:w="273"/>
        <w:gridCol w:w="987"/>
        <w:gridCol w:w="267"/>
        <w:gridCol w:w="895"/>
        <w:gridCol w:w="263"/>
        <w:gridCol w:w="816"/>
        <w:gridCol w:w="273"/>
        <w:gridCol w:w="806"/>
        <w:gridCol w:w="251"/>
        <w:gridCol w:w="749"/>
      </w:tblGrid>
      <w:tr w:rsidR="006C014E" w:rsidRPr="00EC4267" w14:paraId="32441A24" w14:textId="77777777" w:rsidTr="00D176DC">
        <w:tc>
          <w:tcPr>
            <w:tcW w:w="960" w:type="pct"/>
          </w:tcPr>
          <w:p w14:paraId="61DBEC46" w14:textId="77777777" w:rsidR="006C014E" w:rsidRPr="00EC4267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4040" w:type="pct"/>
            <w:gridSpan w:val="13"/>
          </w:tcPr>
          <w:p w14:paraId="4D041FC8" w14:textId="77777777" w:rsidR="006C014E" w:rsidRPr="00EC4267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C014E" w:rsidRPr="00EC4267" w14:paraId="3889BDD2" w14:textId="77777777" w:rsidTr="00D176DC">
        <w:tc>
          <w:tcPr>
            <w:tcW w:w="960" w:type="pct"/>
          </w:tcPr>
          <w:p w14:paraId="79ABB2CA" w14:textId="77777777" w:rsidR="006C014E" w:rsidRPr="00EC4267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38" w:type="pct"/>
            <w:gridSpan w:val="5"/>
          </w:tcPr>
          <w:p w14:paraId="4AF6D5CF" w14:textId="77777777" w:rsidR="006C014E" w:rsidRPr="00EC4267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6" w:type="pct"/>
          </w:tcPr>
          <w:p w14:paraId="7A754BB9" w14:textId="77777777" w:rsidR="006C014E" w:rsidRPr="00EC4267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66" w:type="pct"/>
            <w:gridSpan w:val="7"/>
          </w:tcPr>
          <w:p w14:paraId="00E6FD22" w14:textId="77777777" w:rsidR="006C014E" w:rsidRPr="00EC4267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426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C014E" w:rsidRPr="00EC4267" w14:paraId="061D9957" w14:textId="77777777" w:rsidTr="00D176DC">
        <w:tc>
          <w:tcPr>
            <w:tcW w:w="960" w:type="pct"/>
          </w:tcPr>
          <w:p w14:paraId="725102E2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7ECE7294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78FBAC7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D5A3D28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E223C23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743EB2C" w14:textId="35FC4A92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505" w:type="pct"/>
          </w:tcPr>
          <w:p w14:paraId="23A1B9AC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0E5CC84A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187C7954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  <w:p w14:paraId="7A475910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ผ่านกำไร</w:t>
            </w:r>
          </w:p>
          <w:p w14:paraId="1E30BAF1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37" w:type="pct"/>
          </w:tcPr>
          <w:p w14:paraId="4E807A67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4" w:type="pct"/>
          </w:tcPr>
          <w:p w14:paraId="31E4ACDE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2CC88642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23D36201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</w:t>
            </w:r>
          </w:p>
          <w:p w14:paraId="7F637389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  <w:p w14:paraId="2554514C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  <w:r w:rsidRPr="009C5E1F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9" w:type="pct"/>
          </w:tcPr>
          <w:p w14:paraId="2EBF9445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3" w:type="pct"/>
          </w:tcPr>
          <w:p w14:paraId="06A7F5BC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48AD887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DA1ABD5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E49B65D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CE5D92A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8C8EFC1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5E1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pct"/>
          </w:tcPr>
          <w:p w14:paraId="2FA2B49A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0FF74A98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CF56A1C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DF47331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5F3C90F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4752F60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EA73125" w14:textId="43214969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A301CB" w:rsidRPr="00A301C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pct"/>
          </w:tcPr>
          <w:p w14:paraId="2F1525EB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</w:tcPr>
          <w:p w14:paraId="595C7B2A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BEDEF72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207C58E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F328397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FEF421A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8C7AECC" w14:textId="4647AF1D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A301CB" w:rsidRPr="00A301C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9" w:type="pct"/>
          </w:tcPr>
          <w:p w14:paraId="0F89894D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</w:tcPr>
          <w:p w14:paraId="2A650380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04405A5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C992AA3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B0582B0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D736924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F953D55" w14:textId="429C8D42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A301CB" w:rsidRPr="00A301C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8" w:type="pct"/>
          </w:tcPr>
          <w:p w14:paraId="3B5EA2A5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82" w:type="pct"/>
          </w:tcPr>
          <w:p w14:paraId="389279B2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6536EC3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9CD2B86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F0B70BF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4F12AA6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2FE0549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C014E" w:rsidRPr="00EC4267" w14:paraId="19E8AEED" w14:textId="77777777" w:rsidTr="00D176DC">
        <w:tc>
          <w:tcPr>
            <w:tcW w:w="960" w:type="pct"/>
          </w:tcPr>
          <w:p w14:paraId="38904D96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040" w:type="pct"/>
            <w:gridSpan w:val="13"/>
          </w:tcPr>
          <w:p w14:paraId="12FD4910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5E1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9C5E1F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9C5E1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C014E" w:rsidRPr="00EC4267" w14:paraId="2E63F46B" w14:textId="77777777" w:rsidTr="00D176DC">
        <w:tc>
          <w:tcPr>
            <w:tcW w:w="960" w:type="pct"/>
          </w:tcPr>
          <w:p w14:paraId="5C136E1C" w14:textId="5131EC8C" w:rsidR="006C014E" w:rsidRPr="009C5E1F" w:rsidRDefault="00E9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301CB" w:rsidRPr="00A301C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5E1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301CB" w:rsidRPr="00A301C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D176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4040" w:type="pct"/>
            <w:gridSpan w:val="13"/>
          </w:tcPr>
          <w:p w14:paraId="70740801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6C014E" w:rsidRPr="00EC4267" w14:paraId="5351BDB4" w14:textId="77777777" w:rsidTr="00D176DC">
        <w:tc>
          <w:tcPr>
            <w:tcW w:w="960" w:type="pct"/>
          </w:tcPr>
          <w:p w14:paraId="13F8068F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05" w:type="pct"/>
          </w:tcPr>
          <w:p w14:paraId="2D20501A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4BADB91B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62A31B78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2661C28E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03" w:type="pct"/>
          </w:tcPr>
          <w:p w14:paraId="0F719403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1347E313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47DF1B48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552668A7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3D89C428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6937052D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7ECE7698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51A8B0F6" w14:textId="77777777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2" w:type="pct"/>
          </w:tcPr>
          <w:p w14:paraId="4F999E10" w14:textId="6A59D5DC" w:rsidR="006C014E" w:rsidRPr="009C5E1F" w:rsidRDefault="006C0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6A4E20" w:rsidRPr="00EC4267" w14:paraId="3508B24F" w14:textId="77777777" w:rsidTr="00D176DC">
        <w:tc>
          <w:tcPr>
            <w:tcW w:w="960" w:type="pct"/>
          </w:tcPr>
          <w:p w14:paraId="2C8128F8" w14:textId="77777777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05" w:type="pct"/>
          </w:tcPr>
          <w:p w14:paraId="720D6D49" w14:textId="58580F1E" w:rsidR="006A4E20" w:rsidRPr="009C5E1F" w:rsidRDefault="00C6416C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3</w:t>
            </w:r>
            <w:r w:rsidR="00FB093A">
              <w:rPr>
                <w:rFonts w:ascii="Angsana New" w:eastAsia="Cordia New" w:hAnsi="Angsana New"/>
                <w:sz w:val="24"/>
                <w:szCs w:val="24"/>
              </w:rPr>
              <w:t>00,40</w:t>
            </w:r>
            <w:r w:rsidR="00FE704D">
              <w:rPr>
                <w:rFonts w:ascii="Angsana New" w:eastAsia="Cordia New" w:hAnsi="Angsana New"/>
                <w:sz w:val="24"/>
                <w:szCs w:val="24"/>
              </w:rPr>
              <w:t>1</w:t>
            </w:r>
          </w:p>
        </w:tc>
        <w:tc>
          <w:tcPr>
            <w:tcW w:w="137" w:type="pct"/>
          </w:tcPr>
          <w:p w14:paraId="08267665" w14:textId="7B54284B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4698B152" w14:textId="75BA9D28" w:rsidR="006A4E20" w:rsidRPr="009C5E1F" w:rsidRDefault="00823A98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6AD76C34" w14:textId="77777777" w:rsidR="006A4E20" w:rsidRPr="006A4E20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86"/>
              </w:tabs>
              <w:spacing w:line="240" w:lineRule="auto"/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03" w:type="pct"/>
          </w:tcPr>
          <w:p w14:paraId="655F09CA" w14:textId="502F2226" w:rsidR="006A4E20" w:rsidRPr="009C5E1F" w:rsidRDefault="00FB093A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300,40</w:t>
            </w:r>
            <w:r w:rsidR="00FE704D">
              <w:rPr>
                <w:rFonts w:ascii="Angsana New" w:eastAsia="Cordia New" w:hAnsi="Angsana New"/>
                <w:sz w:val="24"/>
                <w:szCs w:val="24"/>
              </w:rPr>
              <w:t>1</w:t>
            </w:r>
          </w:p>
        </w:tc>
        <w:tc>
          <w:tcPr>
            <w:tcW w:w="136" w:type="pct"/>
          </w:tcPr>
          <w:p w14:paraId="0A0770D0" w14:textId="24B2176E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5A7F9AA7" w14:textId="05F85A4C" w:rsidR="006A4E20" w:rsidRPr="009C5E1F" w:rsidRDefault="00823A98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215,747</w:t>
            </w:r>
          </w:p>
        </w:tc>
        <w:tc>
          <w:tcPr>
            <w:tcW w:w="134" w:type="pct"/>
          </w:tcPr>
          <w:p w14:paraId="6C5CD042" w14:textId="3BDB1440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3FAE5AC7" w14:textId="695C684B" w:rsidR="006A4E20" w:rsidRPr="009C5E1F" w:rsidRDefault="00823A98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1EDD663A" w14:textId="77777777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2EA7820F" w14:textId="231C510E" w:rsidR="006A4E20" w:rsidRPr="009C5E1F" w:rsidRDefault="00FB093A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84,65</w:t>
            </w:r>
            <w:r w:rsidR="00FE704D"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128" w:type="pct"/>
          </w:tcPr>
          <w:p w14:paraId="6B353BC2" w14:textId="77777777" w:rsidR="006A4E20" w:rsidRPr="009C5E1F" w:rsidRDefault="006A4E20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82" w:type="pct"/>
          </w:tcPr>
          <w:p w14:paraId="74427829" w14:textId="0F1A1E34" w:rsidR="006A4E20" w:rsidRPr="009C5E1F" w:rsidRDefault="00FB093A" w:rsidP="006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300,40</w:t>
            </w:r>
            <w:r w:rsidR="00FE704D">
              <w:rPr>
                <w:rFonts w:ascii="Angsana New" w:eastAsia="Cordia New" w:hAnsi="Angsana New"/>
                <w:sz w:val="24"/>
                <w:szCs w:val="24"/>
              </w:rPr>
              <w:t>1</w:t>
            </w:r>
          </w:p>
        </w:tc>
      </w:tr>
      <w:tr w:rsidR="00B3340F" w:rsidRPr="00EC4267" w14:paraId="76A41B69" w14:textId="77777777" w:rsidTr="00D176DC">
        <w:tc>
          <w:tcPr>
            <w:tcW w:w="960" w:type="pct"/>
          </w:tcPr>
          <w:p w14:paraId="56AFB329" w14:textId="77777777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5" w:type="pct"/>
          </w:tcPr>
          <w:p w14:paraId="2D791505" w14:textId="77777777" w:rsidR="00B3340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19283497" w14:textId="77777777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36763B2E" w14:textId="77777777" w:rsidR="00B3340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70C921A2" w14:textId="77777777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6F1C4074" w14:textId="77777777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29E1A50B" w14:textId="77777777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5085570F" w14:textId="77777777" w:rsidR="00B3340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2669BFE7" w14:textId="77777777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41F3D882" w14:textId="20A75078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42C5DA07" w14:textId="577F503A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3B4A207A" w14:textId="79C06F88" w:rsidR="00B3340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25CCAB4F" w14:textId="4F628B49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82" w:type="pct"/>
          </w:tcPr>
          <w:p w14:paraId="37D4B803" w14:textId="57AC4ED9" w:rsidR="00B3340F" w:rsidRPr="009C5E1F" w:rsidRDefault="00B3340F" w:rsidP="00FB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B3340F" w:rsidRPr="00EC4267" w14:paraId="2997B7EA" w14:textId="77777777" w:rsidTr="00D176DC">
        <w:tc>
          <w:tcPr>
            <w:tcW w:w="960" w:type="pct"/>
          </w:tcPr>
          <w:p w14:paraId="08084955" w14:textId="2D37FF1A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A301CB" w:rsidRPr="00A301C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5E1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301CB" w:rsidRPr="00A301C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D176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040" w:type="pct"/>
            <w:gridSpan w:val="13"/>
          </w:tcPr>
          <w:p w14:paraId="06EF68E4" w14:textId="77777777" w:rsidR="00B3340F" w:rsidRPr="009C5E1F" w:rsidRDefault="00B3340F" w:rsidP="00B3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</w:tr>
      <w:tr w:rsidR="00D176DC" w:rsidRPr="00EC4267" w14:paraId="4B0C4772" w14:textId="77777777" w:rsidTr="00D176DC">
        <w:tc>
          <w:tcPr>
            <w:tcW w:w="960" w:type="pct"/>
          </w:tcPr>
          <w:p w14:paraId="039B136F" w14:textId="60736948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05" w:type="pct"/>
          </w:tcPr>
          <w:p w14:paraId="6F453B86" w14:textId="3BBE2B97" w:rsidR="00D176DC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4E097858" w14:textId="77777777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5C5A9AC3" w14:textId="77777777" w:rsidR="00D176DC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1AF02008" w14:textId="77777777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090989AF" w14:textId="77777777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4DF3A995" w14:textId="77777777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17BD9D03" w14:textId="77777777" w:rsidR="00D176DC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603D346F" w14:textId="77777777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271176F1" w14:textId="77777777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640CD59D" w14:textId="77777777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5B6BCE9C" w14:textId="77777777" w:rsidR="00D176DC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51E22A10" w14:textId="77777777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82" w:type="pct"/>
          </w:tcPr>
          <w:p w14:paraId="6C747729" w14:textId="77777777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D176DC" w:rsidRPr="00EC4267" w14:paraId="0229B140" w14:textId="77777777" w:rsidTr="00D176DC">
        <w:tc>
          <w:tcPr>
            <w:tcW w:w="960" w:type="pct"/>
          </w:tcPr>
          <w:p w14:paraId="05B18BFD" w14:textId="469AC65F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05" w:type="pct"/>
          </w:tcPr>
          <w:p w14:paraId="0754277B" w14:textId="3AB914D6" w:rsidR="00D176DC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1,063,853</w:t>
            </w:r>
          </w:p>
        </w:tc>
        <w:tc>
          <w:tcPr>
            <w:tcW w:w="137" w:type="pct"/>
          </w:tcPr>
          <w:p w14:paraId="427B407F" w14:textId="77777777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0D66256D" w14:textId="696125EA" w:rsidR="00D176DC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22B67F8C" w14:textId="77777777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4E47D322" w14:textId="4EF8697C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1,063,853</w:t>
            </w:r>
          </w:p>
        </w:tc>
        <w:tc>
          <w:tcPr>
            <w:tcW w:w="136" w:type="pct"/>
          </w:tcPr>
          <w:p w14:paraId="347B9ED0" w14:textId="77777777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058854C7" w14:textId="2AF38DF8" w:rsidR="00D176DC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214,373</w:t>
            </w:r>
          </w:p>
        </w:tc>
        <w:tc>
          <w:tcPr>
            <w:tcW w:w="134" w:type="pct"/>
          </w:tcPr>
          <w:p w14:paraId="5A290725" w14:textId="77777777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730400C3" w14:textId="5C9A275A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7B9E2F60" w14:textId="77777777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7E8C5D7F" w14:textId="20E493BE" w:rsidR="00D176DC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849,480</w:t>
            </w:r>
          </w:p>
        </w:tc>
        <w:tc>
          <w:tcPr>
            <w:tcW w:w="128" w:type="pct"/>
          </w:tcPr>
          <w:p w14:paraId="69EBD96E" w14:textId="77777777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82" w:type="pct"/>
          </w:tcPr>
          <w:p w14:paraId="18013A63" w14:textId="7C04B703" w:rsidR="00D176DC" w:rsidRPr="009C5E1F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1,063,853</w:t>
            </w:r>
          </w:p>
        </w:tc>
      </w:tr>
    </w:tbl>
    <w:p w14:paraId="6FBFD464" w14:textId="77777777" w:rsidR="00797634" w:rsidRDefault="00797634"/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83"/>
        <w:gridCol w:w="991"/>
        <w:gridCol w:w="269"/>
        <w:gridCol w:w="1087"/>
        <w:gridCol w:w="273"/>
        <w:gridCol w:w="987"/>
        <w:gridCol w:w="267"/>
        <w:gridCol w:w="895"/>
        <w:gridCol w:w="263"/>
        <w:gridCol w:w="816"/>
        <w:gridCol w:w="273"/>
        <w:gridCol w:w="806"/>
        <w:gridCol w:w="251"/>
        <w:gridCol w:w="749"/>
      </w:tblGrid>
      <w:tr w:rsidR="00C1456C" w:rsidRPr="00EC4267" w14:paraId="27D547F8" w14:textId="77777777" w:rsidTr="00797634">
        <w:trPr>
          <w:tblHeader/>
        </w:trPr>
        <w:tc>
          <w:tcPr>
            <w:tcW w:w="960" w:type="pct"/>
          </w:tcPr>
          <w:p w14:paraId="2489429F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4040" w:type="pct"/>
            <w:gridSpan w:val="13"/>
          </w:tcPr>
          <w:p w14:paraId="40CD8788" w14:textId="2023D654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E4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1456C" w:rsidRPr="00EC4267" w14:paraId="1C66442E" w14:textId="77777777" w:rsidTr="00797634">
        <w:trPr>
          <w:tblHeader/>
        </w:trPr>
        <w:tc>
          <w:tcPr>
            <w:tcW w:w="960" w:type="pct"/>
          </w:tcPr>
          <w:p w14:paraId="3C36CD96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38" w:type="pct"/>
            <w:gridSpan w:val="5"/>
          </w:tcPr>
          <w:p w14:paraId="1D79BAD4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6" w:type="pct"/>
          </w:tcPr>
          <w:p w14:paraId="6201077E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66" w:type="pct"/>
            <w:gridSpan w:val="7"/>
          </w:tcPr>
          <w:p w14:paraId="5C895A9E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E4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1456C" w:rsidRPr="00EC4267" w14:paraId="162B5A78" w14:textId="77777777" w:rsidTr="00797634">
        <w:trPr>
          <w:tblHeader/>
        </w:trPr>
        <w:tc>
          <w:tcPr>
            <w:tcW w:w="960" w:type="pct"/>
          </w:tcPr>
          <w:p w14:paraId="1A5257F4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6404EACE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2BB0BF66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6AB685F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68CFE6D1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AD6C5C2" w14:textId="14AD2F5A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77E4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301C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477E4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77E4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05" w:type="pct"/>
            <w:vAlign w:val="bottom"/>
          </w:tcPr>
          <w:p w14:paraId="6C6D512E" w14:textId="4C57E933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38D04A45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29BE1CF3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  <w:p w14:paraId="7D694E9F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ผ่านกำไร</w:t>
            </w:r>
          </w:p>
          <w:p w14:paraId="4BFA1A61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37" w:type="pct"/>
            <w:vAlign w:val="bottom"/>
          </w:tcPr>
          <w:p w14:paraId="54D2D560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4" w:type="pct"/>
            <w:vAlign w:val="bottom"/>
          </w:tcPr>
          <w:p w14:paraId="3750B16C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2DB34524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517045CD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</w:t>
            </w:r>
          </w:p>
          <w:p w14:paraId="5B32AD80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  <w:p w14:paraId="4236F425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  <w:r w:rsidRPr="00477E49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9" w:type="pct"/>
            <w:vAlign w:val="bottom"/>
          </w:tcPr>
          <w:p w14:paraId="514117D1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3" w:type="pct"/>
            <w:vAlign w:val="bottom"/>
          </w:tcPr>
          <w:p w14:paraId="493B87BD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BD33D32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1DF7158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40C1011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DD12083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AD90E3D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pct"/>
            <w:vAlign w:val="bottom"/>
          </w:tcPr>
          <w:p w14:paraId="24043365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50347FA2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91150CF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855B856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B8DC2B7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873A98A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83C02C6" w14:textId="4E327C10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A301C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pct"/>
            <w:vAlign w:val="bottom"/>
          </w:tcPr>
          <w:p w14:paraId="6143587E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6FA6CF8F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D758F77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20DC56F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55C213E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A743345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6DFBFB4" w14:textId="39DDDEB3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A301C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9" w:type="pct"/>
            <w:vAlign w:val="bottom"/>
          </w:tcPr>
          <w:p w14:paraId="50CA0381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11" w:type="pct"/>
            <w:vAlign w:val="bottom"/>
          </w:tcPr>
          <w:p w14:paraId="70F53EA8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B71A839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24F497B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6C2C50E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90E8DF8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E691B71" w14:textId="009A32B1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A301C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8" w:type="pct"/>
            <w:vAlign w:val="bottom"/>
          </w:tcPr>
          <w:p w14:paraId="714E884D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82" w:type="pct"/>
            <w:vAlign w:val="bottom"/>
          </w:tcPr>
          <w:p w14:paraId="6CCFF266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09319C9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650E8B2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8FBC2BF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D6ABC57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2C83879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1456C" w:rsidRPr="00EC4267" w14:paraId="652920A1" w14:textId="77777777" w:rsidTr="00797634">
        <w:trPr>
          <w:tblHeader/>
        </w:trPr>
        <w:tc>
          <w:tcPr>
            <w:tcW w:w="960" w:type="pct"/>
          </w:tcPr>
          <w:p w14:paraId="183A5F46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040" w:type="pct"/>
            <w:gridSpan w:val="13"/>
          </w:tcPr>
          <w:p w14:paraId="1265C451" w14:textId="0C82B241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77E4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477E49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477E4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C1456C" w:rsidRPr="00EC4267" w14:paraId="6D56C4FD" w14:textId="77777777" w:rsidTr="00D176DC">
        <w:tc>
          <w:tcPr>
            <w:tcW w:w="960" w:type="pct"/>
          </w:tcPr>
          <w:p w14:paraId="75D5AC15" w14:textId="193ACA3A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A301C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D176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4040" w:type="pct"/>
            <w:gridSpan w:val="13"/>
          </w:tcPr>
          <w:p w14:paraId="21379B8A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C1456C" w:rsidRPr="00EC4267" w14:paraId="709DD78F" w14:textId="77777777" w:rsidTr="00D176DC">
        <w:tc>
          <w:tcPr>
            <w:tcW w:w="960" w:type="pct"/>
          </w:tcPr>
          <w:p w14:paraId="34CFFF2B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05" w:type="pct"/>
          </w:tcPr>
          <w:p w14:paraId="2A7CE5C5" w14:textId="7611228F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1487858B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2E1AEA35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5997BC62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03" w:type="pct"/>
          </w:tcPr>
          <w:p w14:paraId="2D22E03B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2E010F1A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79AD1FD9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01ABCC02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36BE2C17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38AE2D26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0D06DD87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5B6D4BE6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2" w:type="pct"/>
          </w:tcPr>
          <w:p w14:paraId="0B0597D1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C1456C" w:rsidRPr="00EC4267" w14:paraId="04A7CB90" w14:textId="77777777" w:rsidTr="00D176DC">
        <w:tc>
          <w:tcPr>
            <w:tcW w:w="960" w:type="pct"/>
          </w:tcPr>
          <w:p w14:paraId="4572A6E7" w14:textId="174E6ECE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05" w:type="pct"/>
          </w:tcPr>
          <w:p w14:paraId="5A79B69F" w14:textId="2B31624C" w:rsidR="00C1456C" w:rsidRPr="00477E49" w:rsidRDefault="00823A98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251,212</w:t>
            </w:r>
          </w:p>
        </w:tc>
        <w:tc>
          <w:tcPr>
            <w:tcW w:w="137" w:type="pct"/>
            <w:vAlign w:val="bottom"/>
          </w:tcPr>
          <w:p w14:paraId="0A5FCF47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189F7E48" w14:textId="02B2B162" w:rsidR="00C1456C" w:rsidRPr="00477E49" w:rsidRDefault="00823A98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39BC5F6E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03" w:type="pct"/>
            <w:vAlign w:val="bottom"/>
          </w:tcPr>
          <w:p w14:paraId="0AA5DF8C" w14:textId="59C5EBF0" w:rsidR="00C1456C" w:rsidRPr="00477E49" w:rsidRDefault="00823A98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251,212</w:t>
            </w:r>
          </w:p>
        </w:tc>
        <w:tc>
          <w:tcPr>
            <w:tcW w:w="136" w:type="pct"/>
            <w:vAlign w:val="bottom"/>
          </w:tcPr>
          <w:p w14:paraId="187DB682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29CF58FE" w14:textId="7862B582" w:rsidR="00C1456C" w:rsidRPr="00477E49" w:rsidRDefault="00823A98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215,747</w:t>
            </w:r>
          </w:p>
        </w:tc>
        <w:tc>
          <w:tcPr>
            <w:tcW w:w="134" w:type="pct"/>
          </w:tcPr>
          <w:p w14:paraId="1295D1DB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18A08046" w14:textId="7DDA3D8D" w:rsidR="00C1456C" w:rsidRPr="00477E49" w:rsidRDefault="00823A98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6065BC5E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7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39F8522B" w14:textId="7E93C244" w:rsidR="00C1456C" w:rsidRPr="00477E49" w:rsidRDefault="00823A98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35,465</w:t>
            </w:r>
          </w:p>
        </w:tc>
        <w:tc>
          <w:tcPr>
            <w:tcW w:w="128" w:type="pct"/>
          </w:tcPr>
          <w:p w14:paraId="0675044E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10"/>
              </w:tabs>
              <w:spacing w:line="240" w:lineRule="auto"/>
              <w:ind w:left="90" w:right="-10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82" w:type="pct"/>
          </w:tcPr>
          <w:p w14:paraId="5232DF27" w14:textId="0C6CD8E8" w:rsidR="00C1456C" w:rsidRPr="00477E49" w:rsidRDefault="00823A98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251,212</w:t>
            </w:r>
          </w:p>
        </w:tc>
      </w:tr>
      <w:tr w:rsidR="00C1456C" w:rsidRPr="00EC4267" w14:paraId="7042E494" w14:textId="77777777" w:rsidTr="00D176DC">
        <w:tc>
          <w:tcPr>
            <w:tcW w:w="960" w:type="pct"/>
          </w:tcPr>
          <w:p w14:paraId="0503D2D8" w14:textId="577865EE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301C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D176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505" w:type="pct"/>
          </w:tcPr>
          <w:p w14:paraId="7EBC5652" w14:textId="658A0B01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1A488E4A" w14:textId="1FDC52A3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6C876228" w14:textId="498A340E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20CD77FE" w14:textId="696BE602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05810EA3" w14:textId="1B6543C9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431B4201" w14:textId="5F6A437D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07C00273" w14:textId="061B1CB8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6C2AA056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3A55E3AD" w14:textId="3E95AF18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0C0C3500" w14:textId="770F705E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4B59E99C" w14:textId="2521D4B1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5363F0BE" w14:textId="1AA42F6C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82" w:type="pct"/>
          </w:tcPr>
          <w:p w14:paraId="3C179884" w14:textId="099B99A3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C1456C" w:rsidRPr="00EC4267" w14:paraId="3260421A" w14:textId="77777777" w:rsidTr="00D176DC">
        <w:tc>
          <w:tcPr>
            <w:tcW w:w="960" w:type="pct"/>
          </w:tcPr>
          <w:p w14:paraId="1D3071E4" w14:textId="06FD219E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05" w:type="pct"/>
          </w:tcPr>
          <w:p w14:paraId="668DF20C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6E8B955E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7BEE1D46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78E5F672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</w:tcPr>
          <w:p w14:paraId="292C6289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26CCE3A2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1D458ABB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4" w:type="pct"/>
          </w:tcPr>
          <w:p w14:paraId="0FE7E959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4EEFC4C3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14:paraId="5F5C46FA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721BD25D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3062290E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82" w:type="pct"/>
          </w:tcPr>
          <w:p w14:paraId="40CDCDE3" w14:textId="77777777" w:rsidR="00C1456C" w:rsidRPr="00477E49" w:rsidRDefault="00C1456C" w:rsidP="00C14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D176DC" w:rsidRPr="00EC4267" w14:paraId="6F540B54" w14:textId="77777777" w:rsidTr="0041214F">
        <w:tc>
          <w:tcPr>
            <w:tcW w:w="960" w:type="pct"/>
          </w:tcPr>
          <w:p w14:paraId="7B9B8570" w14:textId="05D17729" w:rsidR="00D176DC" w:rsidRPr="00477E49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05" w:type="pct"/>
          </w:tcPr>
          <w:p w14:paraId="185B213C" w14:textId="5933E7F9" w:rsidR="00D176DC" w:rsidRPr="00477E49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290,986</w:t>
            </w:r>
          </w:p>
        </w:tc>
        <w:tc>
          <w:tcPr>
            <w:tcW w:w="137" w:type="pct"/>
            <w:vAlign w:val="bottom"/>
          </w:tcPr>
          <w:p w14:paraId="7B16C4E6" w14:textId="77777777" w:rsidR="00D176DC" w:rsidRPr="00477E49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338C9E0C" w14:textId="22ECF561" w:rsidR="00D176DC" w:rsidRPr="00477E49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3497FAD1" w14:textId="77777777" w:rsidR="00D176DC" w:rsidRPr="00477E49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3" w:type="pct"/>
            <w:vAlign w:val="bottom"/>
          </w:tcPr>
          <w:p w14:paraId="457DF034" w14:textId="283E3781" w:rsidR="00D176DC" w:rsidRPr="00477E49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290,986</w:t>
            </w:r>
          </w:p>
        </w:tc>
        <w:tc>
          <w:tcPr>
            <w:tcW w:w="136" w:type="pct"/>
            <w:vAlign w:val="bottom"/>
          </w:tcPr>
          <w:p w14:paraId="0B74D149" w14:textId="77777777" w:rsidR="00D176DC" w:rsidRPr="00477E49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1B8DA18F" w14:textId="4D153094" w:rsidR="00D176DC" w:rsidRPr="00477E49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214,373</w:t>
            </w:r>
          </w:p>
        </w:tc>
        <w:tc>
          <w:tcPr>
            <w:tcW w:w="134" w:type="pct"/>
          </w:tcPr>
          <w:p w14:paraId="237B9BBB" w14:textId="77777777" w:rsidR="00D176DC" w:rsidRPr="00477E49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6" w:type="pct"/>
          </w:tcPr>
          <w:p w14:paraId="581211ED" w14:textId="26672B0C" w:rsidR="00D176DC" w:rsidRPr="00477E49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48468564" w14:textId="77777777" w:rsidR="00D176DC" w:rsidRPr="00477E49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1" w:type="pct"/>
          </w:tcPr>
          <w:p w14:paraId="5478346E" w14:textId="018E556E" w:rsidR="00D176DC" w:rsidRPr="00477E49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76,613</w:t>
            </w:r>
          </w:p>
        </w:tc>
        <w:tc>
          <w:tcPr>
            <w:tcW w:w="128" w:type="pct"/>
          </w:tcPr>
          <w:p w14:paraId="22803768" w14:textId="77777777" w:rsidR="00D176DC" w:rsidRPr="00477E49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382" w:type="pct"/>
          </w:tcPr>
          <w:p w14:paraId="2BDA4349" w14:textId="0113F74C" w:rsidR="00D176DC" w:rsidRPr="00477E49" w:rsidRDefault="00D176DC" w:rsidP="00D1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290,986</w:t>
            </w:r>
          </w:p>
        </w:tc>
      </w:tr>
    </w:tbl>
    <w:p w14:paraId="34199C2F" w14:textId="77777777" w:rsidR="00AE18E8" w:rsidRDefault="00AE18E8" w:rsidP="000C212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4D4AAF5" w14:textId="77777777" w:rsidR="0004183F" w:rsidRDefault="0004183F" w:rsidP="000C212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6DE793" w14:textId="77777777" w:rsidR="0004183F" w:rsidRDefault="0004183F" w:rsidP="000C212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D9CB4CE" w14:textId="77777777" w:rsidR="00522279" w:rsidRDefault="00522279" w:rsidP="000C212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6E0CC98" w14:textId="77777777" w:rsidR="00522279" w:rsidRDefault="00522279" w:rsidP="000C212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C85F6E0" w14:textId="54A8C67C" w:rsidR="00907278" w:rsidRPr="00FC7F4C" w:rsidRDefault="00907278" w:rsidP="00907278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FC7F4C">
        <w:rPr>
          <w:rFonts w:ascii="Angsana New" w:hAnsi="Angsana New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486C2A">
        <w:rPr>
          <w:rFonts w:ascii="Angsana New" w:hAnsi="Angsana New"/>
          <w:sz w:val="30"/>
          <w:szCs w:val="30"/>
          <w:cs/>
        </w:rPr>
        <w:t>งบฐานะการเงิน</w:t>
      </w:r>
      <w:r w:rsidRPr="00FC7F4C">
        <w:rPr>
          <w:rFonts w:ascii="Angsana New" w:hAnsi="Angsana New"/>
          <w:spacing w:val="-6"/>
          <w:sz w:val="30"/>
          <w:szCs w:val="30"/>
          <w:cs/>
        </w:rPr>
        <w:t>และข้อมูลที่ไม่สามารถสังเกตได้ที่มีนัยสำคัญในระหว่างงวด</w:t>
      </w:r>
    </w:p>
    <w:p w14:paraId="4628FF8B" w14:textId="77777777" w:rsidR="00907278" w:rsidRDefault="00907278" w:rsidP="00907278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907278" w:rsidRPr="00FC7F4C" w14:paraId="21144D75" w14:textId="77777777" w:rsidTr="000B0C80">
        <w:trPr>
          <w:tblHeader/>
        </w:trPr>
        <w:tc>
          <w:tcPr>
            <w:tcW w:w="2430" w:type="dxa"/>
            <w:vAlign w:val="bottom"/>
          </w:tcPr>
          <w:p w14:paraId="127ED565" w14:textId="77777777" w:rsidR="00907278" w:rsidRPr="00FC7F4C" w:rsidRDefault="00907278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C7F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6CD470E" w14:textId="77777777" w:rsidR="00907278" w:rsidRPr="00FC7F4C" w:rsidRDefault="0090727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  <w:vAlign w:val="bottom"/>
          </w:tcPr>
          <w:p w14:paraId="2C2BA2E1" w14:textId="77777777" w:rsidR="00907278" w:rsidRPr="00FC7F4C" w:rsidRDefault="00907278">
            <w:pPr>
              <w:pStyle w:val="block"/>
              <w:spacing w:after="0" w:line="240" w:lineRule="auto"/>
              <w:ind w:left="0"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C7F4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07278" w:rsidRPr="00040331" w14:paraId="07E665B5" w14:textId="77777777" w:rsidTr="000B0C80">
        <w:tc>
          <w:tcPr>
            <w:tcW w:w="2430" w:type="dxa"/>
          </w:tcPr>
          <w:p w14:paraId="56720EDE" w14:textId="77777777" w:rsidR="00907278" w:rsidRPr="00FC7F4C" w:rsidRDefault="0090727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C7F4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70B13203" w14:textId="77777777" w:rsidR="00907278" w:rsidRPr="00FC7F4C" w:rsidRDefault="0090727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8D89559" w14:textId="77777777" w:rsidR="00907278" w:rsidRPr="00904C91" w:rsidRDefault="00907278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C7F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วิธีรายได้ (</w:t>
            </w:r>
            <w:r w:rsidRPr="00FC7F4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Income Approach) </w:t>
            </w:r>
            <w:r w:rsidRPr="00FC7F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โดยมีข้อมูลที่ไม่สามารถสังเกตได้ที่มีนัยสำคัญ</w:t>
            </w:r>
            <w:r w:rsidRPr="00FC7F4C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คือ อัตราคิดลดและอัตราการเติบโตสุดท้าย ทั้งนี้มูลค่ายุติธรรมที่ประมาณการไว้</w:t>
            </w:r>
            <w:r w:rsidRPr="00FC7F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จะเพิ่มขึ้น (ลดลง)</w:t>
            </w:r>
            <w:r w:rsidRPr="00FC7F4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FC7F4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หากอัตราคิดลดต่ำลง (สูงขึ้น) และอัตราการเติบโตสุดท้ายสูงขึ้น (ต่ำลง) นอกจากนี้ ยังมีความไม่แน่นอนในความสามารถในการทำกำไรของตราสารทุนดังกล่าวในอนาคต</w:t>
            </w:r>
          </w:p>
        </w:tc>
      </w:tr>
    </w:tbl>
    <w:p w14:paraId="094259D1" w14:textId="77777777" w:rsidR="00B71202" w:rsidRDefault="00B71202" w:rsidP="00B71202">
      <w:pPr>
        <w:pStyle w:val="ListParagraph"/>
        <w:spacing w:after="0"/>
        <w:ind w:left="547"/>
        <w:jc w:val="thaiDistribute"/>
        <w:rPr>
          <w:rFonts w:asciiTheme="minorHAnsi" w:hAnsiTheme="minorHAnsi" w:cstheme="minorHAnsi"/>
          <w:i/>
          <w:iCs/>
          <w:sz w:val="30"/>
          <w:szCs w:val="30"/>
        </w:rPr>
      </w:pPr>
    </w:p>
    <w:p w14:paraId="7EFF1C92" w14:textId="01DCA8BF" w:rsidR="0034529F" w:rsidRPr="00EB58B3" w:rsidRDefault="0034529F" w:rsidP="005D7A9F">
      <w:pPr>
        <w:pStyle w:val="ListParagraph"/>
        <w:numPr>
          <w:ilvl w:val="0"/>
          <w:numId w:val="24"/>
        </w:numPr>
        <w:spacing w:after="0"/>
        <w:ind w:left="547" w:hanging="547"/>
        <w:jc w:val="thaiDistribute"/>
        <w:rPr>
          <w:rFonts w:asciiTheme="minorHAnsi" w:hAnsiTheme="minorHAnsi" w:cstheme="minorHAnsi"/>
          <w:i/>
          <w:iCs/>
          <w:sz w:val="30"/>
          <w:szCs w:val="30"/>
        </w:rPr>
      </w:pPr>
      <w:r w:rsidRPr="00EB58B3">
        <w:rPr>
          <w:rFonts w:asciiTheme="minorHAnsi" w:hAnsiTheme="minorHAnsi" w:cstheme="minorHAns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6E55DFA" w14:textId="77777777" w:rsidR="00BA7119" w:rsidRPr="00C66FD9" w:rsidRDefault="00BA7119" w:rsidP="00B71202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8B2F384" w14:textId="3C2AF716" w:rsidR="000C212A" w:rsidRPr="00EB58B3" w:rsidRDefault="000C212A" w:rsidP="000C212A">
      <w:pPr>
        <w:ind w:left="540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EB58B3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กรอบการบริหารจัดการความเสี่ยง</w:t>
      </w:r>
    </w:p>
    <w:p w14:paraId="5C076E99" w14:textId="72B8377B" w:rsidR="000C212A" w:rsidRPr="00C66FD9" w:rsidRDefault="000C212A" w:rsidP="000C212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B4A6701" w14:textId="0A12E857" w:rsidR="000C212A" w:rsidRPr="008B7406" w:rsidRDefault="000C212A" w:rsidP="000C212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02341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02341">
        <w:rPr>
          <w:rFonts w:ascii="Angsana New" w:hAnsi="Angsana New" w:hint="cs"/>
          <w:sz w:val="30"/>
          <w:szCs w:val="30"/>
          <w:cs/>
        </w:rPr>
        <w:t xml:space="preserve"> </w:t>
      </w:r>
      <w:r w:rsidRPr="00002341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</w:t>
      </w:r>
      <w:r w:rsidRPr="008B7406">
        <w:rPr>
          <w:rFonts w:ascii="Angsana New" w:hAnsi="Angsana New"/>
          <w:sz w:val="30"/>
          <w:szCs w:val="30"/>
          <w:cs/>
        </w:rPr>
        <w:t>คณะกรรมการบริษัทอย่างสม่ำเสมอ</w:t>
      </w:r>
    </w:p>
    <w:p w14:paraId="401B4CCA" w14:textId="77777777" w:rsidR="00C66FD9" w:rsidRPr="008B7406" w:rsidRDefault="00C66FD9" w:rsidP="00907278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DB7246F" w14:textId="53EC5892" w:rsidR="000C212A" w:rsidRPr="008B7406" w:rsidRDefault="000C212A" w:rsidP="00C23EA7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8B7406">
        <w:rPr>
          <w:rFonts w:ascii="Angsana New" w:hAnsi="Angsana New"/>
          <w:spacing w:val="-6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Pr="008B7406">
        <w:rPr>
          <w:rFonts w:ascii="Angsana New" w:hAnsi="Angsana New" w:hint="cs"/>
          <w:spacing w:val="-6"/>
          <w:sz w:val="30"/>
          <w:szCs w:val="30"/>
          <w:cs/>
        </w:rPr>
        <w:t xml:space="preserve">             </w:t>
      </w:r>
      <w:r w:rsidRPr="008B7406">
        <w:rPr>
          <w:rFonts w:ascii="Angsana New" w:hAnsi="Angsana New"/>
          <w:spacing w:val="-6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Pr="008B7406">
        <w:rPr>
          <w:rFonts w:ascii="Angsana New" w:hAnsi="Angsana New" w:hint="cs"/>
          <w:spacing w:val="-6"/>
          <w:sz w:val="30"/>
          <w:szCs w:val="30"/>
          <w:cs/>
        </w:rPr>
        <w:t xml:space="preserve">       </w:t>
      </w:r>
      <w:r w:rsidRPr="008B7406">
        <w:rPr>
          <w:rFonts w:ascii="Angsana New" w:hAnsi="Angsana New"/>
          <w:spacing w:val="-6"/>
          <w:sz w:val="30"/>
          <w:szCs w:val="30"/>
          <w:cs/>
        </w:rPr>
        <w:t>การดำเนินงานของกลุ่มบริษัท</w:t>
      </w:r>
      <w:r w:rsidRPr="008B740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</w:p>
    <w:p w14:paraId="02E69B49" w14:textId="77777777" w:rsidR="00F253B3" w:rsidRPr="008B7406" w:rsidRDefault="00F253B3" w:rsidP="00F253B3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0356ADD" w14:textId="5426B808" w:rsidR="000C212A" w:rsidRPr="008B7406" w:rsidRDefault="000C212A" w:rsidP="000C212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8B7406">
        <w:rPr>
          <w:rFonts w:ascii="Angsana New" w:hAnsi="Angsana New"/>
          <w:spacing w:val="-6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8B7406">
        <w:rPr>
          <w:rFonts w:ascii="Angsana New" w:hAnsi="Angsana New" w:hint="cs"/>
          <w:spacing w:val="-6"/>
          <w:sz w:val="30"/>
          <w:szCs w:val="30"/>
          <w:cs/>
        </w:rPr>
        <w:t xml:space="preserve">           </w:t>
      </w:r>
      <w:r w:rsidRPr="008B7406">
        <w:rPr>
          <w:rFonts w:ascii="Angsana New" w:hAnsi="Angsana New"/>
          <w:spacing w:val="-6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</w:t>
      </w:r>
      <w:r w:rsidR="00A77651" w:rsidRPr="008B7406">
        <w:rPr>
          <w:rFonts w:ascii="Angsana New" w:hAnsi="Angsana New" w:hint="cs"/>
          <w:spacing w:val="-6"/>
          <w:sz w:val="30"/>
          <w:szCs w:val="30"/>
          <w:cs/>
        </w:rPr>
        <w:t xml:space="preserve">       </w:t>
      </w:r>
      <w:r w:rsidRPr="008B7406">
        <w:rPr>
          <w:rFonts w:ascii="Angsana New" w:hAnsi="Angsana New"/>
          <w:spacing w:val="-6"/>
          <w:sz w:val="30"/>
          <w:szCs w:val="30"/>
          <w:cs/>
        </w:rPr>
        <w:t>ผลที่ได้ต่อคณะกรรมการตรวจสอบ</w:t>
      </w:r>
    </w:p>
    <w:p w14:paraId="2DF05C76" w14:textId="77777777" w:rsidR="00114DE5" w:rsidRDefault="00114DE5" w:rsidP="00601D2C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4B10714" w14:textId="77777777" w:rsidR="00CD3397" w:rsidRPr="008B7406" w:rsidRDefault="00CD3397" w:rsidP="00601D2C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59505D2" w14:textId="0C504981" w:rsidR="000C212A" w:rsidRPr="008B7406" w:rsidRDefault="00DE3126" w:rsidP="00DE3126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B7406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8B7406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8B7406">
        <w:rPr>
          <w:rFonts w:ascii="Angsana New" w:hAnsi="Angsana New"/>
          <w:i/>
          <w:iCs/>
          <w:sz w:val="30"/>
          <w:szCs w:val="30"/>
        </w:rPr>
        <w:t>.</w:t>
      </w:r>
      <w:r w:rsidR="00A301CB" w:rsidRPr="00A301CB">
        <w:rPr>
          <w:rFonts w:ascii="Angsana New" w:hAnsi="Angsana New"/>
          <w:i/>
          <w:iCs/>
          <w:sz w:val="30"/>
          <w:szCs w:val="30"/>
        </w:rPr>
        <w:t>1</w:t>
      </w:r>
      <w:r w:rsidRPr="008B7406">
        <w:rPr>
          <w:rFonts w:ascii="Angsana New" w:hAnsi="Angsana New"/>
          <w:i/>
          <w:iCs/>
          <w:sz w:val="30"/>
          <w:szCs w:val="30"/>
        </w:rPr>
        <w:t>)</w:t>
      </w:r>
      <w:r w:rsidRPr="008B7406">
        <w:rPr>
          <w:rFonts w:ascii="Angsana New" w:hAnsi="Angsana New"/>
          <w:i/>
          <w:iCs/>
          <w:sz w:val="30"/>
          <w:szCs w:val="30"/>
        </w:rPr>
        <w:tab/>
      </w:r>
      <w:r w:rsidRPr="008B7406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ความเสี่ยงด้านเครดิต</w:t>
      </w:r>
    </w:p>
    <w:p w14:paraId="5E0F916C" w14:textId="164AB208" w:rsidR="000C212A" w:rsidRPr="008B7406" w:rsidRDefault="000C212A" w:rsidP="00D02771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0183B76" w14:textId="69B9796C" w:rsidR="00255AA9" w:rsidRPr="008B7406" w:rsidRDefault="00A77651" w:rsidP="008B7406">
      <w:pPr>
        <w:tabs>
          <w:tab w:val="clear" w:pos="1644"/>
          <w:tab w:val="left" w:pos="1080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8B7406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8B7406">
        <w:rPr>
          <w:rFonts w:ascii="Angsana New" w:hAnsi="Angsana New" w:hint="cs"/>
          <w:sz w:val="30"/>
          <w:szCs w:val="30"/>
          <w:cs/>
        </w:rPr>
        <w:t xml:space="preserve"> </w:t>
      </w:r>
      <w:r w:rsidRPr="008B7406">
        <w:rPr>
          <w:rFonts w:ascii="Angsana New" w:hAnsi="Angsana New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60D39AE4" w14:textId="77777777" w:rsidR="008B7406" w:rsidRDefault="008B7406" w:rsidP="008B7406">
      <w:pPr>
        <w:tabs>
          <w:tab w:val="clear" w:pos="1644"/>
          <w:tab w:val="left" w:pos="1080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14:paraId="07C8EEC8" w14:textId="19067220" w:rsidR="00D02771" w:rsidRDefault="00D02771" w:rsidP="00D02771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E6A9B">
        <w:rPr>
          <w:rFonts w:ascii="Angsana New" w:hAnsi="Angsana New"/>
          <w:sz w:val="30"/>
          <w:szCs w:val="30"/>
          <w:cs/>
        </w:rPr>
        <w:tab/>
      </w:r>
      <w:r w:rsidRPr="005E6A9B">
        <w:rPr>
          <w:rFonts w:ascii="Angsana New" w:hAnsi="Angsana New"/>
          <w:sz w:val="30"/>
          <w:szCs w:val="30"/>
          <w:cs/>
        </w:rPr>
        <w:tab/>
      </w:r>
      <w:r w:rsidRPr="005E6A9B">
        <w:rPr>
          <w:rFonts w:ascii="Angsana New" w:hAnsi="Angsana New"/>
          <w:sz w:val="30"/>
          <w:szCs w:val="30"/>
          <w:cs/>
        </w:rPr>
        <w:tab/>
      </w:r>
      <w:r w:rsidRPr="005E6A9B">
        <w:rPr>
          <w:rFonts w:ascii="Angsana New" w:hAnsi="Angsana New"/>
          <w:sz w:val="30"/>
          <w:szCs w:val="30"/>
        </w:rPr>
        <w:t>(</w:t>
      </w:r>
      <w:r w:rsidRPr="005E6A9B">
        <w:rPr>
          <w:rFonts w:ascii="Angsana New" w:hAnsi="Angsana New" w:hint="cs"/>
          <w:sz w:val="30"/>
          <w:szCs w:val="30"/>
          <w:cs/>
        </w:rPr>
        <w:t>ข</w:t>
      </w:r>
      <w:r w:rsidRPr="005E6A9B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5E6A9B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5E6A9B">
        <w:rPr>
          <w:rFonts w:ascii="Angsana New" w:hAnsi="Angsana New"/>
          <w:sz w:val="30"/>
          <w:szCs w:val="30"/>
        </w:rPr>
        <w:t>)</w:t>
      </w:r>
      <w:r w:rsidRPr="005E6A9B">
        <w:rPr>
          <w:rFonts w:ascii="Angsana New" w:hAnsi="Angsana New"/>
          <w:sz w:val="30"/>
          <w:szCs w:val="30"/>
        </w:rPr>
        <w:tab/>
      </w:r>
      <w:r w:rsidRPr="005E6A9B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="00AE2982">
        <w:rPr>
          <w:rFonts w:ascii="Angsana New" w:hAnsi="Angsana New"/>
          <w:sz w:val="30"/>
          <w:szCs w:val="30"/>
        </w:rPr>
        <w:t xml:space="preserve"> </w:t>
      </w:r>
      <w:r w:rsidRPr="005E6A9B">
        <w:rPr>
          <w:rFonts w:ascii="Angsana New" w:hAnsi="Angsana New" w:hint="cs"/>
          <w:sz w:val="30"/>
          <w:szCs w:val="30"/>
          <w:cs/>
        </w:rPr>
        <w:t>ลูกหนี้ผ่อนชำระ</w:t>
      </w:r>
      <w:r w:rsidR="00AE2982">
        <w:rPr>
          <w:rFonts w:ascii="Angsana New" w:hAnsi="Angsana New"/>
          <w:sz w:val="30"/>
          <w:szCs w:val="30"/>
        </w:rPr>
        <w:t xml:space="preserve"> </w:t>
      </w:r>
      <w:r w:rsidR="00AE2982">
        <w:rPr>
          <w:rFonts w:ascii="Angsana New" w:hAnsi="Angsana New" w:hint="cs"/>
          <w:sz w:val="30"/>
          <w:szCs w:val="30"/>
          <w:cs/>
        </w:rPr>
        <w:t>และลูกหนี้เงินให้สินเชื่อ</w:t>
      </w:r>
    </w:p>
    <w:p w14:paraId="7B813AD3" w14:textId="77777777" w:rsidR="00255AA9" w:rsidRPr="005E6A9B" w:rsidRDefault="00255AA9" w:rsidP="00D02771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137F25B" w14:textId="487333CC" w:rsidR="00D02771" w:rsidRPr="00AF2A7A" w:rsidRDefault="00D02771" w:rsidP="00D02771">
      <w:pPr>
        <w:tabs>
          <w:tab w:val="clear" w:pos="454"/>
          <w:tab w:val="clear" w:pos="680"/>
          <w:tab w:val="clear" w:pos="907"/>
          <w:tab w:val="clear" w:pos="1644"/>
          <w:tab w:val="left" w:pos="900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  <w:r w:rsidRPr="00AF2A7A">
        <w:rPr>
          <w:rFonts w:ascii="Angsana New" w:hAnsi="Angsana New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ซึ่งรวมถึงความเสี่ยงของการผิดนัดชำระซึ่งเกี่ยวข้องกับอุตสาหกรรมที่ลูกค้าดำเนินธุรกิจอยู่ </w:t>
      </w:r>
    </w:p>
    <w:p w14:paraId="2A593BAA" w14:textId="77777777" w:rsidR="00D02771" w:rsidRPr="00002341" w:rsidRDefault="00D02771" w:rsidP="00D02771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2FCD0748" w14:textId="7917E92A" w:rsidR="00D02771" w:rsidRPr="008B7406" w:rsidRDefault="00507D54" w:rsidP="00D02771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  <w:r w:rsidRPr="008B7406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จากอายุหนี้คงค้างนับจากวันที่ถึงกำหนดชำระ</w:t>
      </w:r>
      <w:r w:rsidR="007E13FF">
        <w:rPr>
          <w:rFonts w:ascii="Angsana New" w:hAnsi="Angsana New" w:hint="cs"/>
          <w:sz w:val="30"/>
          <w:szCs w:val="30"/>
          <w:cs/>
        </w:rPr>
        <w:t>ประกอบกับพิจารณา</w:t>
      </w:r>
      <w:r w:rsidRPr="008B7406">
        <w:rPr>
          <w:rFonts w:ascii="Angsana New" w:hAnsi="Angsana New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F82CC94" w14:textId="27EEFBBF" w:rsidR="00507D54" w:rsidRPr="008B7406" w:rsidRDefault="00507D54" w:rsidP="00D02771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94D7A31" w14:textId="11DAFB7E" w:rsidR="007F6095" w:rsidRPr="00601D2C" w:rsidRDefault="00507D54" w:rsidP="00601D2C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pacing w:val="-6"/>
          <w:sz w:val="30"/>
          <w:szCs w:val="30"/>
        </w:rPr>
      </w:pPr>
      <w:r w:rsidRPr="008B7406">
        <w:rPr>
          <w:rFonts w:ascii="Angsana New" w:hAnsi="Angsana New"/>
          <w:spacing w:val="-6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F965CB">
        <w:rPr>
          <w:rFonts w:ascii="Angsana New" w:hAnsi="Angsana New"/>
          <w:spacing w:val="-6"/>
          <w:sz w:val="30"/>
          <w:szCs w:val="30"/>
        </w:rPr>
        <w:t>7</w:t>
      </w:r>
      <w:r w:rsidRPr="008B7406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4EF55C09" w14:textId="77777777" w:rsidR="00DB06B4" w:rsidRPr="00601D2C" w:rsidRDefault="00DB06B4" w:rsidP="00601D2C">
      <w:pPr>
        <w:tabs>
          <w:tab w:val="clear" w:pos="1644"/>
          <w:tab w:val="left" w:pos="108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01F69F70" w14:textId="3C715A54" w:rsidR="00F5216E" w:rsidRPr="008B7406" w:rsidRDefault="00F5216E" w:rsidP="007B7977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80"/>
          <w:tab w:val="left" w:pos="1440"/>
        </w:tabs>
        <w:ind w:left="2160" w:hanging="1170"/>
        <w:jc w:val="thaiDistribute"/>
        <w:rPr>
          <w:rFonts w:ascii="Angsana New" w:hAnsi="Angsana New"/>
          <w:spacing w:val="-6"/>
          <w:sz w:val="30"/>
          <w:szCs w:val="30"/>
        </w:rPr>
      </w:pPr>
      <w:r w:rsidRPr="005D7FD7">
        <w:rPr>
          <w:rFonts w:ascii="Angsana New" w:hAnsi="Angsana New"/>
          <w:spacing w:val="-6"/>
          <w:sz w:val="30"/>
          <w:szCs w:val="30"/>
        </w:rPr>
        <w:t>(</w:t>
      </w:r>
      <w:r w:rsidRPr="005D7FD7">
        <w:rPr>
          <w:rFonts w:ascii="Angsana New" w:hAnsi="Angsana New"/>
          <w:spacing w:val="-6"/>
          <w:sz w:val="30"/>
          <w:szCs w:val="30"/>
          <w:cs/>
        </w:rPr>
        <w:t>ข.</w:t>
      </w:r>
      <w:r w:rsidR="00A301CB" w:rsidRPr="005D7FD7">
        <w:rPr>
          <w:rFonts w:ascii="Angsana New" w:hAnsi="Angsana New"/>
          <w:spacing w:val="-6"/>
          <w:sz w:val="30"/>
          <w:szCs w:val="30"/>
        </w:rPr>
        <w:t>1</w:t>
      </w:r>
      <w:r w:rsidRPr="005D7FD7">
        <w:rPr>
          <w:rFonts w:ascii="Angsana New" w:hAnsi="Angsana New"/>
          <w:spacing w:val="-6"/>
          <w:sz w:val="30"/>
          <w:szCs w:val="30"/>
        </w:rPr>
        <w:t>.</w:t>
      </w:r>
      <w:r w:rsidR="00A301CB" w:rsidRPr="005D7FD7">
        <w:rPr>
          <w:rFonts w:ascii="Angsana New" w:hAnsi="Angsana New"/>
          <w:spacing w:val="-6"/>
          <w:sz w:val="30"/>
          <w:szCs w:val="30"/>
        </w:rPr>
        <w:t>2</w:t>
      </w:r>
      <w:r w:rsidRPr="005D7FD7">
        <w:rPr>
          <w:rFonts w:ascii="Angsana New" w:hAnsi="Angsana New"/>
          <w:spacing w:val="-6"/>
          <w:sz w:val="30"/>
          <w:szCs w:val="30"/>
        </w:rPr>
        <w:t>)</w:t>
      </w:r>
      <w:r w:rsidR="008239A2" w:rsidRPr="005D7FD7">
        <w:rPr>
          <w:rFonts w:ascii="Angsana New" w:hAnsi="Angsana New"/>
          <w:spacing w:val="-6"/>
          <w:sz w:val="30"/>
          <w:szCs w:val="30"/>
        </w:rPr>
        <w:t xml:space="preserve">       </w:t>
      </w:r>
      <w:r w:rsidRPr="005D7FD7">
        <w:rPr>
          <w:rFonts w:ascii="Angsana New" w:hAnsi="Angsana New"/>
          <w:spacing w:val="-6"/>
          <w:sz w:val="30"/>
          <w:szCs w:val="30"/>
          <w:cs/>
        </w:rPr>
        <w:t>ลูกหนี้ตามสัญญาเช่าซื้อ</w:t>
      </w:r>
    </w:p>
    <w:p w14:paraId="7651655B" w14:textId="77777777" w:rsidR="003C27C9" w:rsidRPr="008B7406" w:rsidRDefault="003C27C9" w:rsidP="008239A2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E4629F7" w14:textId="53D0DBF0" w:rsidR="00437612" w:rsidRDefault="003C27C9" w:rsidP="00601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66" w:firstLine="324"/>
        <w:jc w:val="thaiDistribute"/>
        <w:rPr>
          <w:rFonts w:asciiTheme="majorBidi" w:hAnsiTheme="majorBidi" w:cstheme="majorBidi"/>
          <w:sz w:val="30"/>
          <w:szCs w:val="30"/>
        </w:rPr>
      </w:pPr>
      <w:r w:rsidRPr="008B7406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Pr="008B7406">
        <w:rPr>
          <w:rFonts w:asciiTheme="majorBidi" w:hAnsiTheme="majorBidi" w:cstheme="majorBidi"/>
          <w:sz w:val="30"/>
          <w:szCs w:val="30"/>
        </w:rPr>
        <w:t xml:space="preserve"> </w:t>
      </w:r>
      <w:r w:rsidR="00A301CB" w:rsidRPr="00A301CB">
        <w:rPr>
          <w:rFonts w:asciiTheme="majorBidi" w:hAnsiTheme="majorBidi" w:cstheme="majorBidi"/>
          <w:sz w:val="30"/>
          <w:szCs w:val="30"/>
        </w:rPr>
        <w:t>31</w:t>
      </w:r>
      <w:r w:rsidRPr="008B7406">
        <w:rPr>
          <w:rFonts w:asciiTheme="majorBidi" w:hAnsiTheme="majorBidi" w:cstheme="majorBidi"/>
          <w:sz w:val="30"/>
          <w:szCs w:val="30"/>
        </w:rPr>
        <w:t xml:space="preserve"> </w:t>
      </w:r>
      <w:r w:rsidRPr="008B740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301CB" w:rsidRPr="00A301CB">
        <w:rPr>
          <w:rFonts w:asciiTheme="majorBidi" w:hAnsiTheme="majorBidi" w:cstheme="majorBidi"/>
          <w:sz w:val="30"/>
          <w:szCs w:val="30"/>
        </w:rPr>
        <w:t>256</w:t>
      </w:r>
      <w:r w:rsidR="00D176DC">
        <w:rPr>
          <w:rFonts w:asciiTheme="majorBidi" w:hAnsiTheme="majorBidi" w:cstheme="majorBidi"/>
          <w:sz w:val="30"/>
          <w:szCs w:val="30"/>
        </w:rPr>
        <w:t>8</w:t>
      </w:r>
      <w:r w:rsidR="00F965CB">
        <w:rPr>
          <w:rFonts w:asciiTheme="majorBidi" w:hAnsiTheme="majorBidi" w:cstheme="majorBidi"/>
          <w:sz w:val="30"/>
          <w:szCs w:val="30"/>
        </w:rPr>
        <w:t xml:space="preserve"> </w:t>
      </w:r>
      <w:r w:rsidR="00F965C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9D5822" w:rsidRPr="009D5822">
        <w:rPr>
          <w:rFonts w:asciiTheme="majorBidi" w:hAnsiTheme="majorBidi" w:cstheme="majorBidi" w:hint="cs"/>
          <w:sz w:val="30"/>
          <w:szCs w:val="30"/>
        </w:rPr>
        <w:t>2567</w:t>
      </w:r>
      <w:r w:rsidRPr="008B7406">
        <w:rPr>
          <w:rFonts w:asciiTheme="majorBidi" w:hAnsiTheme="majorBidi" w:cstheme="majorBidi"/>
          <w:sz w:val="30"/>
          <w:szCs w:val="30"/>
        </w:rPr>
        <w:t xml:space="preserve"> </w:t>
      </w:r>
      <w:r w:rsidRPr="008B7406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ลูกหนี้ตามสัญญาเช่าซื้อจำแนกตามการจัดชั้นได้ดังนี</w:t>
      </w:r>
      <w:r w:rsidR="007160FD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2FCBA0C4" w14:textId="77777777" w:rsidR="00660CBD" w:rsidRDefault="00660CBD" w:rsidP="00601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66" w:firstLine="32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42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2821"/>
        <w:gridCol w:w="1476"/>
        <w:gridCol w:w="236"/>
        <w:gridCol w:w="7"/>
        <w:gridCol w:w="1449"/>
        <w:gridCol w:w="242"/>
        <w:gridCol w:w="1288"/>
        <w:gridCol w:w="243"/>
        <w:gridCol w:w="1080"/>
      </w:tblGrid>
      <w:tr w:rsidR="00DB06B4" w:rsidRPr="00002312" w14:paraId="7A741825" w14:textId="77777777" w:rsidTr="0041214F">
        <w:trPr>
          <w:tblHeader/>
        </w:trPr>
        <w:tc>
          <w:tcPr>
            <w:tcW w:w="2821" w:type="dxa"/>
            <w:vAlign w:val="bottom"/>
            <w:hideMark/>
          </w:tcPr>
          <w:p w14:paraId="674CB2CD" w14:textId="77777777" w:rsidR="00DB06B4" w:rsidRPr="00145188" w:rsidRDefault="00DB06B4" w:rsidP="0041214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021" w:type="dxa"/>
            <w:gridSpan w:val="8"/>
            <w:vAlign w:val="bottom"/>
            <w:hideMark/>
          </w:tcPr>
          <w:p w14:paraId="04743DD0" w14:textId="77777777" w:rsidR="00DB06B4" w:rsidRPr="00145188" w:rsidRDefault="00DB06B4" w:rsidP="0041214F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06B4" w:rsidRPr="00002312" w14:paraId="3E116F43" w14:textId="77777777" w:rsidTr="0041214F">
        <w:trPr>
          <w:tblHeader/>
        </w:trPr>
        <w:tc>
          <w:tcPr>
            <w:tcW w:w="2821" w:type="dxa"/>
            <w:vAlign w:val="bottom"/>
          </w:tcPr>
          <w:p w14:paraId="52CF3D80" w14:textId="77777777" w:rsidR="00DB06B4" w:rsidRPr="00145188" w:rsidRDefault="00DB06B4" w:rsidP="0041214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021" w:type="dxa"/>
            <w:gridSpan w:val="8"/>
            <w:vAlign w:val="bottom"/>
          </w:tcPr>
          <w:p w14:paraId="73772D4A" w14:textId="7B35844F" w:rsidR="00DB06B4" w:rsidRPr="00145188" w:rsidRDefault="00DB06B4" w:rsidP="0041214F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D176DC" w:rsidRPr="00D176DC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DB06B4" w:rsidRPr="00002312" w14:paraId="142F5631" w14:textId="77777777" w:rsidTr="0041214F">
        <w:trPr>
          <w:tblHeader/>
        </w:trPr>
        <w:tc>
          <w:tcPr>
            <w:tcW w:w="2821" w:type="dxa"/>
            <w:vAlign w:val="bottom"/>
          </w:tcPr>
          <w:p w14:paraId="3DE62F16" w14:textId="77777777" w:rsidR="00DB06B4" w:rsidRPr="00145188" w:rsidRDefault="00DB06B4" w:rsidP="0041214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42A93F5A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71F029CC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2580699A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4A600167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02298B1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A48BB0F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3CF27C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DB06B4" w:rsidRPr="00002312" w14:paraId="1D30828F" w14:textId="77777777" w:rsidTr="0041214F">
        <w:trPr>
          <w:tblHeader/>
        </w:trPr>
        <w:tc>
          <w:tcPr>
            <w:tcW w:w="2821" w:type="dxa"/>
            <w:vAlign w:val="bottom"/>
          </w:tcPr>
          <w:p w14:paraId="770A52CA" w14:textId="77777777" w:rsidR="00DB06B4" w:rsidRPr="00145188" w:rsidRDefault="00DB06B4" w:rsidP="0041214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62170A0A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28E908D0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0F03CB9D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1FA6F46B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2FB710E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32D0B2A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12255F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DB06B4" w:rsidRPr="00002312" w14:paraId="2698BD32" w14:textId="77777777" w:rsidTr="0041214F">
        <w:trPr>
          <w:tblHeader/>
        </w:trPr>
        <w:tc>
          <w:tcPr>
            <w:tcW w:w="2821" w:type="dxa"/>
            <w:vAlign w:val="bottom"/>
          </w:tcPr>
          <w:p w14:paraId="690D61A4" w14:textId="77777777" w:rsidR="00DB06B4" w:rsidRPr="00145188" w:rsidRDefault="00DB06B4" w:rsidP="0041214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4167CB89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45F82362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5B722D8F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464AA150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81B5626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0BC4D2B7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8D460F8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DB06B4" w:rsidRPr="00002312" w14:paraId="66012532" w14:textId="77777777" w:rsidTr="0041214F">
        <w:trPr>
          <w:tblHeader/>
        </w:trPr>
        <w:tc>
          <w:tcPr>
            <w:tcW w:w="2821" w:type="dxa"/>
            <w:vAlign w:val="bottom"/>
          </w:tcPr>
          <w:p w14:paraId="4C9EFC5B" w14:textId="77777777" w:rsidR="00DB06B4" w:rsidRPr="00145188" w:rsidRDefault="00DB06B4" w:rsidP="0041214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0A441D0F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721B6E6F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21689C0D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45375EC9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783C2A78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37363B8D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9750BD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DB06B4" w:rsidRPr="00002312" w14:paraId="1501BD9C" w14:textId="77777777" w:rsidTr="0041214F">
        <w:trPr>
          <w:tblHeader/>
        </w:trPr>
        <w:tc>
          <w:tcPr>
            <w:tcW w:w="2821" w:type="dxa"/>
            <w:vAlign w:val="bottom"/>
          </w:tcPr>
          <w:p w14:paraId="54FCD464" w14:textId="77777777" w:rsidR="00DB06B4" w:rsidRPr="00145188" w:rsidRDefault="00DB06B4" w:rsidP="0041214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026CE962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2741FB0B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29488F72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5FB3C69A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ED6F902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681B8D41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06D40E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DB06B4" w:rsidRPr="00002312" w14:paraId="05CD96B7" w14:textId="77777777" w:rsidTr="0041214F">
        <w:trPr>
          <w:tblHeader/>
        </w:trPr>
        <w:tc>
          <w:tcPr>
            <w:tcW w:w="2821" w:type="dxa"/>
            <w:vAlign w:val="bottom"/>
          </w:tcPr>
          <w:p w14:paraId="7ED3B6B3" w14:textId="77777777" w:rsidR="00DB06B4" w:rsidRPr="00145188" w:rsidRDefault="00DB06B4" w:rsidP="0041214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1B14F79A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0E6B8B1E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4EC4ABE7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6A03AAFC" w14:textId="77777777" w:rsidR="00DB06B4" w:rsidRPr="00145188" w:rsidRDefault="00DB06B4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9C37F3B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4BF4D3AC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A695424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DB06B4" w:rsidRPr="00002312" w14:paraId="4549CA8F" w14:textId="77777777" w:rsidTr="0041214F">
        <w:trPr>
          <w:tblHeader/>
        </w:trPr>
        <w:tc>
          <w:tcPr>
            <w:tcW w:w="2821" w:type="dxa"/>
            <w:hideMark/>
          </w:tcPr>
          <w:p w14:paraId="3B1B8F59" w14:textId="77777777" w:rsidR="00DB06B4" w:rsidRPr="00145188" w:rsidRDefault="00DB06B4" w:rsidP="0041214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21" w:type="dxa"/>
            <w:gridSpan w:val="8"/>
          </w:tcPr>
          <w:p w14:paraId="2B570AE5" w14:textId="77777777" w:rsidR="00DB06B4" w:rsidRPr="00145188" w:rsidRDefault="00DB06B4" w:rsidP="0041214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451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B06B4" w:rsidRPr="00002312" w14:paraId="1633262D" w14:textId="77777777" w:rsidTr="0041214F">
        <w:trPr>
          <w:tblHeader/>
        </w:trPr>
        <w:tc>
          <w:tcPr>
            <w:tcW w:w="2821" w:type="dxa"/>
          </w:tcPr>
          <w:p w14:paraId="3AECA1D9" w14:textId="77777777" w:rsidR="00DB06B4" w:rsidRPr="00145188" w:rsidRDefault="00DB06B4" w:rsidP="0041214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476" w:type="dxa"/>
          </w:tcPr>
          <w:p w14:paraId="2309C9C4" w14:textId="5B41C632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498E2611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6D57270D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43820580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E19C901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E410C78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84104" w14:textId="77777777" w:rsidR="00DB06B4" w:rsidRPr="00145188" w:rsidRDefault="00DB06B4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C24606" w:rsidRPr="00002312" w14:paraId="5BE80C1E" w14:textId="77777777" w:rsidTr="0041214F">
        <w:trPr>
          <w:tblHeader/>
        </w:trPr>
        <w:tc>
          <w:tcPr>
            <w:tcW w:w="2821" w:type="dxa"/>
          </w:tcPr>
          <w:p w14:paraId="434C3928" w14:textId="77777777" w:rsidR="00C24606" w:rsidRPr="00145188" w:rsidRDefault="00C24606" w:rsidP="00C24606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76" w:type="dxa"/>
          </w:tcPr>
          <w:p w14:paraId="5E397ED5" w14:textId="359288B4" w:rsidR="00C24606" w:rsidRPr="00145188" w:rsidRDefault="004B50E9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4B50E9">
              <w:rPr>
                <w:rFonts w:ascii="Angsana New" w:eastAsia="MS Mincho" w:hAnsi="Angsana New" w:hint="cs"/>
                <w:sz w:val="30"/>
                <w:szCs w:val="30"/>
              </w:rPr>
              <w:t>205</w:t>
            </w:r>
            <w:r w:rsidR="00C24606">
              <w:rPr>
                <w:rFonts w:ascii="Angsana New" w:eastAsia="MS Mincho" w:hAnsi="Angsana New"/>
                <w:sz w:val="30"/>
                <w:szCs w:val="30"/>
              </w:rPr>
              <w:t>,1</w:t>
            </w:r>
            <w:r w:rsidR="00C73374">
              <w:rPr>
                <w:rFonts w:ascii="Angsana New" w:eastAsia="MS Mincho" w:hAnsi="Angsana New"/>
                <w:sz w:val="30"/>
                <w:szCs w:val="30"/>
              </w:rPr>
              <w:t>59</w:t>
            </w:r>
          </w:p>
        </w:tc>
        <w:tc>
          <w:tcPr>
            <w:tcW w:w="243" w:type="dxa"/>
            <w:gridSpan w:val="2"/>
          </w:tcPr>
          <w:p w14:paraId="5EC3A045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11E870AE" w14:textId="46AC2DE2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D376F1F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2AEBCAB" w14:textId="56691775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488E61B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F06890" w14:textId="14D01599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C24606">
              <w:rPr>
                <w:rFonts w:ascii="Angsana New" w:eastAsia="MS Mincho" w:hAnsi="Angsana New"/>
                <w:sz w:val="30"/>
                <w:szCs w:val="30"/>
              </w:rPr>
              <w:t>205,1</w:t>
            </w:r>
            <w:r w:rsidR="00C73374">
              <w:rPr>
                <w:rFonts w:ascii="Angsana New" w:eastAsia="MS Mincho" w:hAnsi="Angsana New"/>
                <w:sz w:val="30"/>
                <w:szCs w:val="30"/>
              </w:rPr>
              <w:t>59</w:t>
            </w:r>
          </w:p>
        </w:tc>
      </w:tr>
      <w:tr w:rsidR="00C24606" w:rsidRPr="00002312" w14:paraId="2F77A35C" w14:textId="77777777" w:rsidTr="0041214F">
        <w:trPr>
          <w:tblHeader/>
        </w:trPr>
        <w:tc>
          <w:tcPr>
            <w:tcW w:w="2821" w:type="dxa"/>
          </w:tcPr>
          <w:p w14:paraId="7025B064" w14:textId="77777777" w:rsidR="00C24606" w:rsidRPr="00145188" w:rsidRDefault="00C24606" w:rsidP="00C24606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145188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70ECE6D5" w14:textId="6F7AA6AF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62,047</w:t>
            </w:r>
          </w:p>
        </w:tc>
        <w:tc>
          <w:tcPr>
            <w:tcW w:w="243" w:type="dxa"/>
            <w:gridSpan w:val="2"/>
          </w:tcPr>
          <w:p w14:paraId="4B6078FB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4F0E1BE9" w14:textId="25D0647F" w:rsidR="00C24606" w:rsidRPr="00145188" w:rsidRDefault="00C24606" w:rsidP="0081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B51949B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3BEEBC8" w14:textId="0ED009AB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E6819AB" w14:textId="1E3A745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D8FEF" w14:textId="69A91FA0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62,047</w:t>
            </w:r>
          </w:p>
        </w:tc>
      </w:tr>
      <w:tr w:rsidR="00C24606" w:rsidRPr="00002312" w14:paraId="5B10FF1C" w14:textId="77777777" w:rsidTr="0041214F">
        <w:trPr>
          <w:tblHeader/>
        </w:trPr>
        <w:tc>
          <w:tcPr>
            <w:tcW w:w="2821" w:type="dxa"/>
          </w:tcPr>
          <w:p w14:paraId="1BC2CA9A" w14:textId="77777777" w:rsidR="00C24606" w:rsidRPr="00145188" w:rsidRDefault="00C24606" w:rsidP="00C24606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145188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1AE3490B" w14:textId="11B12C04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C75EF55" w14:textId="29DE44A8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736B5C87" w14:textId="2C476535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630290">
              <w:rPr>
                <w:rFonts w:ascii="Angsana New" w:eastAsia="MS Mincho" w:hAnsi="Angsana New"/>
                <w:sz w:val="30"/>
                <w:szCs w:val="30"/>
              </w:rPr>
              <w:t>32,955</w:t>
            </w:r>
          </w:p>
        </w:tc>
        <w:tc>
          <w:tcPr>
            <w:tcW w:w="242" w:type="dxa"/>
          </w:tcPr>
          <w:p w14:paraId="78C9A046" w14:textId="012165FB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A1699BC" w14:textId="68FDF889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014A854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8A48A0" w14:textId="5BDA9FD2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630290">
              <w:rPr>
                <w:rFonts w:ascii="Angsana New" w:eastAsia="MS Mincho" w:hAnsi="Angsana New"/>
                <w:sz w:val="30"/>
                <w:szCs w:val="30"/>
              </w:rPr>
              <w:t>32,955</w:t>
            </w:r>
          </w:p>
        </w:tc>
      </w:tr>
      <w:tr w:rsidR="00C24606" w:rsidRPr="00002312" w14:paraId="3AFBEF87" w14:textId="77777777" w:rsidTr="0041214F">
        <w:trPr>
          <w:tblHeader/>
        </w:trPr>
        <w:tc>
          <w:tcPr>
            <w:tcW w:w="2821" w:type="dxa"/>
          </w:tcPr>
          <w:p w14:paraId="3617CC9C" w14:textId="77777777" w:rsidR="00C24606" w:rsidRPr="00145188" w:rsidRDefault="00C24606" w:rsidP="00C24606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145188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4A1144AD" w14:textId="43095282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384900B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5F96BEC0" w14:textId="4B34DB53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630290">
              <w:rPr>
                <w:rFonts w:ascii="Angsana New" w:eastAsia="MS Mincho" w:hAnsi="Angsana New"/>
                <w:sz w:val="30"/>
                <w:szCs w:val="30"/>
              </w:rPr>
              <w:t>24,539 </w:t>
            </w:r>
          </w:p>
        </w:tc>
        <w:tc>
          <w:tcPr>
            <w:tcW w:w="242" w:type="dxa"/>
          </w:tcPr>
          <w:p w14:paraId="3520B3E7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2A26AD4" w14:textId="7D0919F2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BE90C8C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34647" w14:textId="2341D6CB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630290">
              <w:rPr>
                <w:rFonts w:ascii="Angsana New" w:eastAsia="MS Mincho" w:hAnsi="Angsana New"/>
                <w:sz w:val="30"/>
                <w:szCs w:val="30"/>
              </w:rPr>
              <w:t>24,539 </w:t>
            </w:r>
          </w:p>
        </w:tc>
      </w:tr>
      <w:tr w:rsidR="00C24606" w:rsidRPr="00002312" w14:paraId="3459931C" w14:textId="77777777" w:rsidTr="0041214F">
        <w:trPr>
          <w:tblHeader/>
        </w:trPr>
        <w:tc>
          <w:tcPr>
            <w:tcW w:w="2821" w:type="dxa"/>
          </w:tcPr>
          <w:p w14:paraId="6E20F0CC" w14:textId="77777777" w:rsidR="00C24606" w:rsidRPr="00145188" w:rsidRDefault="00C24606" w:rsidP="00C24606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145188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0C2AB63" w14:textId="27218CF6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735B062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1BC7B03" w14:textId="524F4ABD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6C81E78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645CF84" w14:textId="40D094B5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C24606">
              <w:rPr>
                <w:rFonts w:ascii="Angsana New" w:eastAsia="MS Mincho" w:hAnsi="Angsana New"/>
                <w:sz w:val="30"/>
                <w:szCs w:val="30"/>
              </w:rPr>
              <w:t>89,148 </w:t>
            </w:r>
          </w:p>
        </w:tc>
        <w:tc>
          <w:tcPr>
            <w:tcW w:w="243" w:type="dxa"/>
          </w:tcPr>
          <w:p w14:paraId="5F36C056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7D84B9" w14:textId="4906DD21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C24606">
              <w:rPr>
                <w:rFonts w:ascii="Angsana New" w:eastAsia="MS Mincho" w:hAnsi="Angsana New"/>
                <w:sz w:val="30"/>
                <w:szCs w:val="30"/>
              </w:rPr>
              <w:t>89,148 </w:t>
            </w:r>
          </w:p>
        </w:tc>
      </w:tr>
      <w:tr w:rsidR="00C24606" w:rsidRPr="00002312" w14:paraId="2BED7E89" w14:textId="77777777" w:rsidTr="0041214F">
        <w:trPr>
          <w:tblHeader/>
        </w:trPr>
        <w:tc>
          <w:tcPr>
            <w:tcW w:w="2821" w:type="dxa"/>
          </w:tcPr>
          <w:p w14:paraId="6B6D7435" w14:textId="77777777" w:rsidR="00C24606" w:rsidRPr="00145188" w:rsidRDefault="00C24606" w:rsidP="00C24606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11009B1" w14:textId="179B86DB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267,20</w:t>
            </w:r>
            <w:r w:rsidR="00C73374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  <w:gridSpan w:val="2"/>
          </w:tcPr>
          <w:p w14:paraId="3F50AFA1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56E95A6" w14:textId="75A3CAFC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630290">
              <w:rPr>
                <w:rFonts w:ascii="Angsana New" w:eastAsia="MS Mincho" w:hAnsi="Angsana New"/>
                <w:sz w:val="30"/>
                <w:szCs w:val="30"/>
              </w:rPr>
              <w:t>57,494 </w:t>
            </w:r>
          </w:p>
        </w:tc>
        <w:tc>
          <w:tcPr>
            <w:tcW w:w="242" w:type="dxa"/>
          </w:tcPr>
          <w:p w14:paraId="4E6FB2D5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E2C71B1" w14:textId="197F0434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C24606">
              <w:rPr>
                <w:rFonts w:ascii="Angsana New" w:eastAsia="MS Mincho" w:hAnsi="Angsana New"/>
                <w:sz w:val="30"/>
                <w:szCs w:val="30"/>
              </w:rPr>
              <w:t>89,148 </w:t>
            </w:r>
          </w:p>
        </w:tc>
        <w:tc>
          <w:tcPr>
            <w:tcW w:w="243" w:type="dxa"/>
          </w:tcPr>
          <w:p w14:paraId="7A1264BF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AFDE3C" w14:textId="650CB0FF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413,84</w:t>
            </w:r>
            <w:r w:rsidR="00C73374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</w:tr>
      <w:tr w:rsidR="00C24606" w:rsidRPr="00002312" w14:paraId="3D3C0AF9" w14:textId="77777777" w:rsidTr="0041214F">
        <w:trPr>
          <w:tblHeader/>
        </w:trPr>
        <w:tc>
          <w:tcPr>
            <w:tcW w:w="2821" w:type="dxa"/>
          </w:tcPr>
          <w:p w14:paraId="511C2656" w14:textId="77777777" w:rsidR="00C24606" w:rsidRPr="00145188" w:rsidRDefault="00C24606" w:rsidP="00C24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4518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45188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476" w:type="dxa"/>
            <w:vAlign w:val="bottom"/>
          </w:tcPr>
          <w:p w14:paraId="3FF77F8B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4E4CA38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282E8E34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1D121BC9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5AC0BF04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6CE3DB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6E1582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C24606" w:rsidRPr="00002312" w14:paraId="5C431715" w14:textId="77777777" w:rsidTr="0041214F">
        <w:trPr>
          <w:tblHeader/>
        </w:trPr>
        <w:tc>
          <w:tcPr>
            <w:tcW w:w="2821" w:type="dxa"/>
          </w:tcPr>
          <w:p w14:paraId="437DB7EA" w14:textId="77777777" w:rsidR="00C24606" w:rsidRPr="00145188" w:rsidRDefault="00C24606" w:rsidP="00C24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57475" w14:textId="5AF0DCD0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30290">
              <w:rPr>
                <w:rFonts w:ascii="Angsana New" w:eastAsia="MS Mincho" w:hAnsi="Angsana New"/>
                <w:sz w:val="30"/>
                <w:szCs w:val="30"/>
              </w:rPr>
              <w:t>(13,322)</w:t>
            </w:r>
          </w:p>
        </w:tc>
        <w:tc>
          <w:tcPr>
            <w:tcW w:w="243" w:type="dxa"/>
            <w:gridSpan w:val="2"/>
          </w:tcPr>
          <w:p w14:paraId="71518E48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60CC61EE" w14:textId="642A6691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630290">
              <w:rPr>
                <w:rFonts w:ascii="Angsana New" w:eastAsia="MS Mincho" w:hAnsi="Angsana New"/>
                <w:sz w:val="30"/>
                <w:szCs w:val="30"/>
              </w:rPr>
              <w:t>(14,506)</w:t>
            </w:r>
          </w:p>
        </w:tc>
        <w:tc>
          <w:tcPr>
            <w:tcW w:w="242" w:type="dxa"/>
            <w:vAlign w:val="center"/>
          </w:tcPr>
          <w:p w14:paraId="1BD5D861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AD0CF" w14:textId="19C8862D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C24606">
              <w:rPr>
                <w:rFonts w:ascii="Angsana New" w:eastAsia="MS Mincho" w:hAnsi="Angsana New"/>
                <w:sz w:val="30"/>
                <w:szCs w:val="30"/>
              </w:rPr>
              <w:t>(80,049)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68991A7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5A8A2" w14:textId="4E9F1F8A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(107,877)</w:t>
            </w:r>
          </w:p>
        </w:tc>
      </w:tr>
      <w:tr w:rsidR="00C24606" w:rsidRPr="00002312" w14:paraId="260EDA5D" w14:textId="77777777" w:rsidTr="0041214F">
        <w:trPr>
          <w:tblHeader/>
        </w:trPr>
        <w:tc>
          <w:tcPr>
            <w:tcW w:w="2821" w:type="dxa"/>
          </w:tcPr>
          <w:p w14:paraId="14D95E5E" w14:textId="77777777" w:rsidR="00C24606" w:rsidRPr="00145188" w:rsidRDefault="00C24606" w:rsidP="00C24606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14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05F88A" w14:textId="3103AC1B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253,88</w:t>
            </w:r>
            <w:r w:rsidR="00C7337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  <w:gridSpan w:val="2"/>
          </w:tcPr>
          <w:p w14:paraId="6A1CAF68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69820A8F" w14:textId="7760D04C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42,988</w:t>
            </w:r>
          </w:p>
        </w:tc>
        <w:tc>
          <w:tcPr>
            <w:tcW w:w="242" w:type="dxa"/>
            <w:vAlign w:val="center"/>
          </w:tcPr>
          <w:p w14:paraId="3CDC11BA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A0D71F" w14:textId="2485A6F3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9,099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7269B632" w14:textId="77777777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7F989E" w14:textId="11E3EBFF" w:rsidR="00C24606" w:rsidRPr="00145188" w:rsidRDefault="00C24606" w:rsidP="00C24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305,97</w:t>
            </w:r>
            <w:r w:rsidR="00C7337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9D04A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5A5E5A7C" w14:textId="77777777" w:rsidR="00DB06B4" w:rsidRDefault="00DB06B4" w:rsidP="00DB0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64" w:firstLine="129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</w:pPr>
    </w:p>
    <w:p w14:paraId="36E337CA" w14:textId="3EAAF262" w:rsidR="00DB06B4" w:rsidRPr="00145188" w:rsidRDefault="00DB06B4" w:rsidP="00145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64" w:firstLine="129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002312">
        <w:rPr>
          <w:rFonts w:asciiTheme="majorBidi" w:hAnsiTheme="majorBidi" w:cstheme="majorBidi" w:hint="cs"/>
          <w:color w:val="000000" w:themeColor="text1"/>
          <w:sz w:val="26"/>
          <w:szCs w:val="26"/>
          <w:vertAlign w:val="superscript"/>
          <w:cs/>
        </w:rPr>
        <w:t>*</w:t>
      </w:r>
      <w:r w:rsidRPr="00002312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</w:t>
      </w:r>
      <w:r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และภาษีขายรอตัดบัญชี</w:t>
      </w:r>
    </w:p>
    <w:tbl>
      <w:tblPr>
        <w:tblW w:w="8842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2821"/>
        <w:gridCol w:w="1476"/>
        <w:gridCol w:w="236"/>
        <w:gridCol w:w="7"/>
        <w:gridCol w:w="1449"/>
        <w:gridCol w:w="242"/>
        <w:gridCol w:w="1288"/>
        <w:gridCol w:w="243"/>
        <w:gridCol w:w="1080"/>
      </w:tblGrid>
      <w:tr w:rsidR="00D176DC" w:rsidRPr="00002312" w14:paraId="0D3E2C47" w14:textId="77777777" w:rsidTr="0041214F">
        <w:trPr>
          <w:tblHeader/>
        </w:trPr>
        <w:tc>
          <w:tcPr>
            <w:tcW w:w="2821" w:type="dxa"/>
            <w:vAlign w:val="bottom"/>
            <w:hideMark/>
          </w:tcPr>
          <w:p w14:paraId="185618FC" w14:textId="77777777" w:rsidR="00D176DC" w:rsidRPr="00145188" w:rsidRDefault="00D176DC" w:rsidP="0041214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021" w:type="dxa"/>
            <w:gridSpan w:val="8"/>
            <w:vAlign w:val="bottom"/>
            <w:hideMark/>
          </w:tcPr>
          <w:p w14:paraId="3A092E33" w14:textId="77777777" w:rsidR="00D176DC" w:rsidRPr="00145188" w:rsidRDefault="00D176DC" w:rsidP="0041214F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176DC" w:rsidRPr="00002312" w14:paraId="5E95DB89" w14:textId="77777777" w:rsidTr="0041214F">
        <w:trPr>
          <w:tblHeader/>
        </w:trPr>
        <w:tc>
          <w:tcPr>
            <w:tcW w:w="2821" w:type="dxa"/>
            <w:vAlign w:val="bottom"/>
          </w:tcPr>
          <w:p w14:paraId="253559CA" w14:textId="77777777" w:rsidR="00D176DC" w:rsidRPr="00145188" w:rsidRDefault="00D176DC" w:rsidP="0041214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021" w:type="dxa"/>
            <w:gridSpan w:val="8"/>
            <w:vAlign w:val="bottom"/>
          </w:tcPr>
          <w:p w14:paraId="0AC2647E" w14:textId="5604C119" w:rsidR="00D176DC" w:rsidRPr="00145188" w:rsidRDefault="00D176DC" w:rsidP="0041214F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422952" w:rsidRPr="00422952">
              <w:rPr>
                <w:rFonts w:ascii="Angsana New" w:hAnsi="Angsana New" w:hint="cs"/>
                <w:b/>
                <w:sz w:val="30"/>
                <w:szCs w:val="30"/>
              </w:rPr>
              <w:t>7</w:t>
            </w:r>
          </w:p>
        </w:tc>
      </w:tr>
      <w:tr w:rsidR="00D176DC" w:rsidRPr="00002312" w14:paraId="73700DEC" w14:textId="77777777" w:rsidTr="0041214F">
        <w:trPr>
          <w:tblHeader/>
        </w:trPr>
        <w:tc>
          <w:tcPr>
            <w:tcW w:w="2821" w:type="dxa"/>
            <w:vAlign w:val="bottom"/>
          </w:tcPr>
          <w:p w14:paraId="36140597" w14:textId="77777777" w:rsidR="00D176DC" w:rsidRPr="00145188" w:rsidRDefault="00D176DC" w:rsidP="0041214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39273E22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318774BF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3496876C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0DD61161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865733A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70272BB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F830AC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D176DC" w:rsidRPr="00002312" w14:paraId="1CFE5FD7" w14:textId="77777777" w:rsidTr="0041214F">
        <w:trPr>
          <w:tblHeader/>
        </w:trPr>
        <w:tc>
          <w:tcPr>
            <w:tcW w:w="2821" w:type="dxa"/>
            <w:vAlign w:val="bottom"/>
          </w:tcPr>
          <w:p w14:paraId="2CD315F7" w14:textId="77777777" w:rsidR="00D176DC" w:rsidRPr="00145188" w:rsidRDefault="00D176DC" w:rsidP="0041214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38FE68B1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13031E7A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79B4EF6E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2D52493F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48D0BA25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A82097E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B2D767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D176DC" w:rsidRPr="00002312" w14:paraId="53D6C00F" w14:textId="77777777" w:rsidTr="0041214F">
        <w:trPr>
          <w:tblHeader/>
        </w:trPr>
        <w:tc>
          <w:tcPr>
            <w:tcW w:w="2821" w:type="dxa"/>
            <w:vAlign w:val="bottom"/>
          </w:tcPr>
          <w:p w14:paraId="65AF7147" w14:textId="77777777" w:rsidR="00D176DC" w:rsidRPr="00145188" w:rsidRDefault="00D176DC" w:rsidP="0041214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16999726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1D4844EE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788913CF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3DC9D2A0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2A229A8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2224CA3B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6EF5C0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D176DC" w:rsidRPr="00002312" w14:paraId="7464F2EC" w14:textId="77777777" w:rsidTr="0041214F">
        <w:trPr>
          <w:tblHeader/>
        </w:trPr>
        <w:tc>
          <w:tcPr>
            <w:tcW w:w="2821" w:type="dxa"/>
            <w:vAlign w:val="bottom"/>
          </w:tcPr>
          <w:p w14:paraId="7092DC48" w14:textId="77777777" w:rsidR="00D176DC" w:rsidRPr="00145188" w:rsidRDefault="00D176DC" w:rsidP="0041214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4D19B862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6EC355C0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56BD91E5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4192F4CE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DC64AEB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7B34E92B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E2019F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D176DC" w:rsidRPr="00002312" w14:paraId="0D509CBB" w14:textId="77777777" w:rsidTr="0041214F">
        <w:trPr>
          <w:tblHeader/>
        </w:trPr>
        <w:tc>
          <w:tcPr>
            <w:tcW w:w="2821" w:type="dxa"/>
            <w:vAlign w:val="bottom"/>
          </w:tcPr>
          <w:p w14:paraId="5FC8307C" w14:textId="77777777" w:rsidR="00D176DC" w:rsidRPr="00145188" w:rsidRDefault="00D176DC" w:rsidP="0041214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1DF8DC7E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6F2F8046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0C58E79B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49B9E79F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7BF78F15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63390E0A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DC87C0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D176DC" w:rsidRPr="00002312" w14:paraId="11FDD4A9" w14:textId="77777777" w:rsidTr="0041214F">
        <w:trPr>
          <w:tblHeader/>
        </w:trPr>
        <w:tc>
          <w:tcPr>
            <w:tcW w:w="2821" w:type="dxa"/>
            <w:vAlign w:val="bottom"/>
          </w:tcPr>
          <w:p w14:paraId="68996C73" w14:textId="77777777" w:rsidR="00D176DC" w:rsidRPr="00145188" w:rsidRDefault="00D176DC" w:rsidP="0041214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60E272A8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6A559309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6FF6B1B5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660C6D1B" w14:textId="77777777" w:rsidR="00D176DC" w:rsidRPr="00145188" w:rsidRDefault="00D176DC" w:rsidP="004121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5C2847F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1261ADE4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58CEAE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D176DC" w:rsidRPr="00002312" w14:paraId="5748D281" w14:textId="77777777" w:rsidTr="0041214F">
        <w:trPr>
          <w:tblHeader/>
        </w:trPr>
        <w:tc>
          <w:tcPr>
            <w:tcW w:w="2821" w:type="dxa"/>
            <w:hideMark/>
          </w:tcPr>
          <w:p w14:paraId="51D41D01" w14:textId="77777777" w:rsidR="00D176DC" w:rsidRPr="00145188" w:rsidRDefault="00D176DC" w:rsidP="0041214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21" w:type="dxa"/>
            <w:gridSpan w:val="8"/>
          </w:tcPr>
          <w:p w14:paraId="51697F63" w14:textId="77777777" w:rsidR="00D176DC" w:rsidRPr="00145188" w:rsidRDefault="00D176DC" w:rsidP="0041214F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451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176DC" w:rsidRPr="00002312" w14:paraId="01C2615D" w14:textId="77777777" w:rsidTr="0041214F">
        <w:trPr>
          <w:tblHeader/>
        </w:trPr>
        <w:tc>
          <w:tcPr>
            <w:tcW w:w="2821" w:type="dxa"/>
          </w:tcPr>
          <w:p w14:paraId="1FC07B07" w14:textId="77777777" w:rsidR="00D176DC" w:rsidRPr="00145188" w:rsidRDefault="00D176DC" w:rsidP="0041214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476" w:type="dxa"/>
          </w:tcPr>
          <w:p w14:paraId="363C7F0E" w14:textId="6CE5A105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49E308D0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25D5ED67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B015A18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DE9FDBF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4B8569D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F90CA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176DC" w:rsidRPr="00002312" w14:paraId="0F57270E" w14:textId="77777777" w:rsidTr="0041214F">
        <w:trPr>
          <w:tblHeader/>
        </w:trPr>
        <w:tc>
          <w:tcPr>
            <w:tcW w:w="2821" w:type="dxa"/>
          </w:tcPr>
          <w:p w14:paraId="191DE74F" w14:textId="77777777" w:rsidR="00D176DC" w:rsidRPr="00145188" w:rsidRDefault="00D176DC" w:rsidP="0041214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76" w:type="dxa"/>
          </w:tcPr>
          <w:p w14:paraId="2B3F6FDC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194,789</w:t>
            </w:r>
          </w:p>
        </w:tc>
        <w:tc>
          <w:tcPr>
            <w:tcW w:w="243" w:type="dxa"/>
            <w:gridSpan w:val="2"/>
          </w:tcPr>
          <w:p w14:paraId="3BB31135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5FA7E044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6536B84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950867E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1443396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7BFAF3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194,789</w:t>
            </w:r>
          </w:p>
        </w:tc>
      </w:tr>
      <w:tr w:rsidR="00D176DC" w:rsidRPr="00002312" w14:paraId="40A03482" w14:textId="77777777" w:rsidTr="0041214F">
        <w:trPr>
          <w:tblHeader/>
        </w:trPr>
        <w:tc>
          <w:tcPr>
            <w:tcW w:w="2821" w:type="dxa"/>
          </w:tcPr>
          <w:p w14:paraId="1D81F158" w14:textId="77777777" w:rsidR="00D176DC" w:rsidRPr="00145188" w:rsidRDefault="00D176DC" w:rsidP="0041214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145188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1D148BB9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48,221</w:t>
            </w:r>
          </w:p>
        </w:tc>
        <w:tc>
          <w:tcPr>
            <w:tcW w:w="243" w:type="dxa"/>
            <w:gridSpan w:val="2"/>
          </w:tcPr>
          <w:p w14:paraId="3840E803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2D119096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5E487A3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B343414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CBEE87E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9DBC0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48,221</w:t>
            </w:r>
          </w:p>
        </w:tc>
      </w:tr>
      <w:tr w:rsidR="00D176DC" w:rsidRPr="00002312" w14:paraId="798FD5F6" w14:textId="77777777" w:rsidTr="0041214F">
        <w:trPr>
          <w:tblHeader/>
        </w:trPr>
        <w:tc>
          <w:tcPr>
            <w:tcW w:w="2821" w:type="dxa"/>
          </w:tcPr>
          <w:p w14:paraId="5D0B3E4F" w14:textId="77777777" w:rsidR="00D176DC" w:rsidRPr="00145188" w:rsidRDefault="00D176DC" w:rsidP="0041214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145188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136249CC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3CB5DC92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27DB8F21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26,563</w:t>
            </w:r>
          </w:p>
        </w:tc>
        <w:tc>
          <w:tcPr>
            <w:tcW w:w="242" w:type="dxa"/>
          </w:tcPr>
          <w:p w14:paraId="2D0EA068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52C9132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9CAF5B8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1636B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26,563</w:t>
            </w:r>
          </w:p>
        </w:tc>
      </w:tr>
      <w:tr w:rsidR="00D176DC" w:rsidRPr="00002312" w14:paraId="32711FF5" w14:textId="77777777" w:rsidTr="0041214F">
        <w:trPr>
          <w:tblHeader/>
        </w:trPr>
        <w:tc>
          <w:tcPr>
            <w:tcW w:w="2821" w:type="dxa"/>
          </w:tcPr>
          <w:p w14:paraId="1E103342" w14:textId="77777777" w:rsidR="00D176DC" w:rsidRPr="00145188" w:rsidRDefault="00D176DC" w:rsidP="0041214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145188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6E8B2C3D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C2D0204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15B335FD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18,183</w:t>
            </w:r>
          </w:p>
        </w:tc>
        <w:tc>
          <w:tcPr>
            <w:tcW w:w="242" w:type="dxa"/>
          </w:tcPr>
          <w:p w14:paraId="172AD8FE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1D356F2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3BB777B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E35CEF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18,183</w:t>
            </w:r>
          </w:p>
        </w:tc>
      </w:tr>
      <w:tr w:rsidR="00D176DC" w:rsidRPr="00002312" w14:paraId="2CB13801" w14:textId="77777777" w:rsidTr="0041214F">
        <w:trPr>
          <w:tblHeader/>
        </w:trPr>
        <w:tc>
          <w:tcPr>
            <w:tcW w:w="2821" w:type="dxa"/>
          </w:tcPr>
          <w:p w14:paraId="38E3B965" w14:textId="77777777" w:rsidR="00D176DC" w:rsidRPr="00145188" w:rsidRDefault="00D176DC" w:rsidP="0041214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145188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34C24CC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B2C5610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EEE873F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FC730DD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7AA51DF" w14:textId="77777777" w:rsidR="00D176DC" w:rsidRPr="00145188" w:rsidRDefault="00D176DC" w:rsidP="006E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80,908</w:t>
            </w:r>
          </w:p>
        </w:tc>
        <w:tc>
          <w:tcPr>
            <w:tcW w:w="243" w:type="dxa"/>
          </w:tcPr>
          <w:p w14:paraId="3C13ABB5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AF1478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80,908</w:t>
            </w:r>
          </w:p>
        </w:tc>
      </w:tr>
      <w:tr w:rsidR="00D176DC" w:rsidRPr="00002312" w14:paraId="36A56136" w14:textId="77777777" w:rsidTr="0041214F">
        <w:trPr>
          <w:tblHeader/>
        </w:trPr>
        <w:tc>
          <w:tcPr>
            <w:tcW w:w="2821" w:type="dxa"/>
          </w:tcPr>
          <w:p w14:paraId="25BE543C" w14:textId="77777777" w:rsidR="00D176DC" w:rsidRPr="00145188" w:rsidRDefault="00D176DC" w:rsidP="0041214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1B23B6B" w14:textId="20757D69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243,010</w:t>
            </w:r>
          </w:p>
        </w:tc>
        <w:tc>
          <w:tcPr>
            <w:tcW w:w="243" w:type="dxa"/>
            <w:gridSpan w:val="2"/>
          </w:tcPr>
          <w:p w14:paraId="7D9E457E" w14:textId="36446162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BDCF9DF" w14:textId="28E4B14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44,746</w:t>
            </w:r>
          </w:p>
        </w:tc>
        <w:tc>
          <w:tcPr>
            <w:tcW w:w="242" w:type="dxa"/>
          </w:tcPr>
          <w:p w14:paraId="276AA6AC" w14:textId="4605F4E6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4188D2FA" w14:textId="252ACB5C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80,908</w:t>
            </w:r>
          </w:p>
        </w:tc>
        <w:tc>
          <w:tcPr>
            <w:tcW w:w="243" w:type="dxa"/>
          </w:tcPr>
          <w:p w14:paraId="39128707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D2F8F4" w14:textId="69B7150F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368,664</w:t>
            </w:r>
          </w:p>
        </w:tc>
      </w:tr>
      <w:tr w:rsidR="00D176DC" w:rsidRPr="00002312" w14:paraId="593EAF3E" w14:textId="77777777" w:rsidTr="0041214F">
        <w:trPr>
          <w:tblHeader/>
        </w:trPr>
        <w:tc>
          <w:tcPr>
            <w:tcW w:w="2821" w:type="dxa"/>
          </w:tcPr>
          <w:p w14:paraId="018F33C8" w14:textId="77777777" w:rsidR="00D176DC" w:rsidRPr="00145188" w:rsidRDefault="00D176D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4518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45188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476" w:type="dxa"/>
            <w:vAlign w:val="bottom"/>
          </w:tcPr>
          <w:p w14:paraId="6DC226FE" w14:textId="43050AFA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4C5EC5FA" w14:textId="12F0FDB0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6ADDD5D2" w14:textId="3B78E46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5B60B680" w14:textId="3CCE5700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84624D8" w14:textId="50E1E2D1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6002BDE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9F9C5E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176DC" w:rsidRPr="00002312" w14:paraId="7498DD42" w14:textId="77777777" w:rsidTr="0041214F">
        <w:trPr>
          <w:tblHeader/>
        </w:trPr>
        <w:tc>
          <w:tcPr>
            <w:tcW w:w="2821" w:type="dxa"/>
          </w:tcPr>
          <w:p w14:paraId="54D5C958" w14:textId="77777777" w:rsidR="00D176DC" w:rsidRPr="00145188" w:rsidRDefault="00D176DC" w:rsidP="00412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A1D6C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</w:rPr>
              <w:t>7,903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gridSpan w:val="2"/>
          </w:tcPr>
          <w:p w14:paraId="3B6773A7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ACCA916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</w:rPr>
              <w:t>14,753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  <w:vAlign w:val="center"/>
          </w:tcPr>
          <w:p w14:paraId="687F552E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F3BBA5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</w:rPr>
              <w:t>64,158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C72A565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4008A8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</w:rPr>
              <w:t>86,814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)</w:t>
            </w:r>
          </w:p>
        </w:tc>
      </w:tr>
      <w:tr w:rsidR="00D176DC" w:rsidRPr="00002312" w14:paraId="5CBF58C3" w14:textId="77777777" w:rsidTr="0041214F">
        <w:trPr>
          <w:tblHeader/>
        </w:trPr>
        <w:tc>
          <w:tcPr>
            <w:tcW w:w="2821" w:type="dxa"/>
          </w:tcPr>
          <w:p w14:paraId="276D3114" w14:textId="77777777" w:rsidR="00D176DC" w:rsidRPr="00145188" w:rsidRDefault="00D176DC" w:rsidP="0041214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14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0088BC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235,107</w:t>
            </w:r>
          </w:p>
        </w:tc>
        <w:tc>
          <w:tcPr>
            <w:tcW w:w="243" w:type="dxa"/>
            <w:gridSpan w:val="2"/>
          </w:tcPr>
          <w:p w14:paraId="668A5E2D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654BC1EE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29,993</w:t>
            </w:r>
          </w:p>
        </w:tc>
        <w:tc>
          <w:tcPr>
            <w:tcW w:w="242" w:type="dxa"/>
            <w:vAlign w:val="center"/>
          </w:tcPr>
          <w:p w14:paraId="265BC2A5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46FF19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16,750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23B51CAE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19F455" w14:textId="77777777" w:rsidR="00D176DC" w:rsidRPr="00145188" w:rsidRDefault="00D176DC" w:rsidP="00412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281,850</w:t>
            </w:r>
          </w:p>
        </w:tc>
      </w:tr>
    </w:tbl>
    <w:p w14:paraId="15F622EF" w14:textId="77777777" w:rsidR="00851CCF" w:rsidRPr="00BB14CC" w:rsidRDefault="00851CCF" w:rsidP="0085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06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vertAlign w:val="superscript"/>
        </w:rPr>
      </w:pPr>
    </w:p>
    <w:p w14:paraId="1EA6D71C" w14:textId="6C96A4B3" w:rsidR="00851CCF" w:rsidRPr="00002312" w:rsidRDefault="00851CCF" w:rsidP="00030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64" w:firstLine="129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002312">
        <w:rPr>
          <w:rFonts w:asciiTheme="majorBidi" w:hAnsiTheme="majorBidi" w:cstheme="majorBidi" w:hint="cs"/>
          <w:color w:val="000000" w:themeColor="text1"/>
          <w:sz w:val="26"/>
          <w:szCs w:val="26"/>
          <w:vertAlign w:val="superscript"/>
          <w:cs/>
        </w:rPr>
        <w:t>*</w:t>
      </w:r>
      <w:r w:rsidRPr="00002312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</w:t>
      </w:r>
      <w:r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และภาษีขายรอตัดบัญชี</w:t>
      </w:r>
    </w:p>
    <w:p w14:paraId="26A3D617" w14:textId="77777777" w:rsidR="00601D2C" w:rsidRDefault="00601D2C" w:rsidP="003D41D1">
      <w:pPr>
        <w:tabs>
          <w:tab w:val="clear" w:pos="907"/>
          <w:tab w:val="clear" w:pos="1644"/>
          <w:tab w:val="left" w:pos="1080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00C89B3A" w14:textId="0AC53236" w:rsidR="00525A0F" w:rsidRPr="008239A2" w:rsidRDefault="00790B23" w:rsidP="007B7977">
      <w:pPr>
        <w:tabs>
          <w:tab w:val="clear" w:pos="907"/>
          <w:tab w:val="clear" w:pos="1644"/>
          <w:tab w:val="left" w:pos="990"/>
          <w:tab w:val="left" w:pos="1080"/>
        </w:tabs>
        <w:ind w:left="540" w:firstLine="180"/>
        <w:jc w:val="thaiDistribute"/>
        <w:rPr>
          <w:rFonts w:ascii="Angsana New" w:hAnsi="Angsana New"/>
          <w:sz w:val="30"/>
          <w:szCs w:val="30"/>
        </w:rPr>
      </w:pPr>
      <w:r w:rsidRPr="008239A2">
        <w:rPr>
          <w:rFonts w:ascii="Angsana New" w:hAnsi="Angsana New"/>
          <w:sz w:val="30"/>
          <w:szCs w:val="30"/>
        </w:rPr>
        <w:tab/>
        <w:t>(</w:t>
      </w:r>
      <w:r w:rsidRPr="008239A2">
        <w:rPr>
          <w:rFonts w:ascii="Angsana New" w:hAnsi="Angsana New" w:hint="cs"/>
          <w:sz w:val="30"/>
          <w:szCs w:val="30"/>
          <w:cs/>
        </w:rPr>
        <w:t>ข</w:t>
      </w:r>
      <w:r w:rsidRPr="008239A2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8239A2">
        <w:rPr>
          <w:rFonts w:ascii="Angsana New" w:hAnsi="Angsana New"/>
          <w:sz w:val="30"/>
          <w:szCs w:val="30"/>
        </w:rPr>
        <w:t>.</w:t>
      </w:r>
      <w:r w:rsidR="005E1396" w:rsidRPr="005E1396">
        <w:rPr>
          <w:rFonts w:ascii="Angsana New" w:hAnsi="Angsana New" w:hint="cs"/>
          <w:sz w:val="30"/>
          <w:szCs w:val="30"/>
        </w:rPr>
        <w:t>3</w:t>
      </w:r>
      <w:r w:rsidRPr="008239A2">
        <w:rPr>
          <w:rFonts w:ascii="Angsana New" w:hAnsi="Angsana New"/>
          <w:sz w:val="30"/>
          <w:szCs w:val="30"/>
        </w:rPr>
        <w:t>)</w:t>
      </w:r>
      <w:r w:rsidRPr="008239A2">
        <w:rPr>
          <w:rFonts w:ascii="Angsana New" w:hAnsi="Angsana New"/>
          <w:sz w:val="30"/>
          <w:szCs w:val="30"/>
        </w:rPr>
        <w:tab/>
      </w:r>
      <w:r w:rsidRPr="008239A2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</w:p>
    <w:p w14:paraId="7B9BB46F" w14:textId="47676873" w:rsidR="00525A0F" w:rsidRPr="008239A2" w:rsidRDefault="00790B23" w:rsidP="005E6A9B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  <w:r w:rsidRPr="008239A2">
        <w:rPr>
          <w:rFonts w:ascii="Angsana New" w:hAnsi="Angsana New"/>
          <w:sz w:val="30"/>
          <w:szCs w:val="30"/>
        </w:rPr>
        <w:t xml:space="preserve">  </w:t>
      </w:r>
    </w:p>
    <w:p w14:paraId="651EE6D5" w14:textId="31F61195" w:rsidR="00790B23" w:rsidRPr="008239A2" w:rsidRDefault="00790B23" w:rsidP="005E6A9B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  <w:r w:rsidRPr="008239A2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7E72F5" w:rsidRPr="008239A2">
        <w:rPr>
          <w:rFonts w:ascii="Angsana New" w:hAnsi="Angsana New" w:hint="cs"/>
          <w:sz w:val="30"/>
          <w:szCs w:val="30"/>
          <w:cs/>
        </w:rPr>
        <w:t>มี</w:t>
      </w:r>
      <w:r w:rsidRPr="008239A2">
        <w:rPr>
          <w:rFonts w:ascii="Angsana New" w:hAnsi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7E72F5" w:rsidRPr="008239A2">
        <w:rPr>
          <w:rFonts w:ascii="Angsana New" w:hAnsi="Angsana New" w:hint="cs"/>
          <w:sz w:val="30"/>
          <w:szCs w:val="30"/>
          <w:cs/>
        </w:rPr>
        <w:t xml:space="preserve"> </w:t>
      </w:r>
      <w:r w:rsidRPr="008239A2">
        <w:rPr>
          <w:rFonts w:ascii="Angsana New" w:hAnsi="Angsana New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11DF76C7" w14:textId="77777777" w:rsidR="00CD3397" w:rsidRDefault="00CD3397" w:rsidP="00CD3397">
      <w:pPr>
        <w:tabs>
          <w:tab w:val="clear" w:pos="454"/>
          <w:tab w:val="clear" w:pos="680"/>
          <w:tab w:val="clear" w:pos="1644"/>
          <w:tab w:val="left" w:pos="1080"/>
        </w:tabs>
        <w:jc w:val="thaiDistribute"/>
        <w:rPr>
          <w:rFonts w:ascii="Angsana New" w:hAnsi="Angsana New"/>
          <w:sz w:val="30"/>
          <w:szCs w:val="30"/>
        </w:rPr>
      </w:pPr>
    </w:p>
    <w:p w14:paraId="465A3484" w14:textId="77777777" w:rsidR="00CD3397" w:rsidRDefault="00CD3397" w:rsidP="00CD3397">
      <w:pPr>
        <w:tabs>
          <w:tab w:val="clear" w:pos="454"/>
          <w:tab w:val="clear" w:pos="680"/>
          <w:tab w:val="clear" w:pos="1644"/>
          <w:tab w:val="left" w:pos="1080"/>
        </w:tabs>
        <w:jc w:val="thaiDistribute"/>
        <w:rPr>
          <w:rFonts w:ascii="Angsana New" w:hAnsi="Angsana New"/>
          <w:sz w:val="30"/>
          <w:szCs w:val="30"/>
        </w:rPr>
      </w:pPr>
    </w:p>
    <w:p w14:paraId="70E8B9FB" w14:textId="77777777" w:rsidR="00CD3397" w:rsidRDefault="00CD3397" w:rsidP="00CD3397">
      <w:pPr>
        <w:tabs>
          <w:tab w:val="clear" w:pos="454"/>
          <w:tab w:val="clear" w:pos="680"/>
          <w:tab w:val="clear" w:pos="1644"/>
          <w:tab w:val="left" w:pos="1080"/>
        </w:tabs>
        <w:jc w:val="thaiDistribute"/>
        <w:rPr>
          <w:rFonts w:ascii="Angsana New" w:hAnsi="Angsana New"/>
          <w:sz w:val="30"/>
          <w:szCs w:val="30"/>
        </w:rPr>
      </w:pPr>
    </w:p>
    <w:p w14:paraId="7E31F0AC" w14:textId="77777777" w:rsidR="00CD3397" w:rsidRDefault="00CD3397" w:rsidP="00CD3397">
      <w:pPr>
        <w:tabs>
          <w:tab w:val="clear" w:pos="454"/>
          <w:tab w:val="clear" w:pos="680"/>
          <w:tab w:val="clear" w:pos="1644"/>
          <w:tab w:val="left" w:pos="1080"/>
        </w:tabs>
        <w:jc w:val="thaiDistribute"/>
        <w:rPr>
          <w:rFonts w:ascii="Angsana New" w:hAnsi="Angsana New"/>
          <w:sz w:val="30"/>
          <w:szCs w:val="30"/>
        </w:rPr>
      </w:pPr>
    </w:p>
    <w:p w14:paraId="3ECF9B32" w14:textId="3380310F" w:rsidR="00CD3397" w:rsidRPr="008239A2" w:rsidRDefault="00CD3397" w:rsidP="00CD3397">
      <w:pPr>
        <w:tabs>
          <w:tab w:val="clear" w:pos="454"/>
          <w:tab w:val="clear" w:pos="680"/>
          <w:tab w:val="clear" w:pos="1644"/>
          <w:tab w:val="left" w:pos="1080"/>
        </w:tabs>
        <w:jc w:val="thaiDistribute"/>
        <w:rPr>
          <w:rFonts w:ascii="Angsana New" w:hAnsi="Angsana New"/>
          <w:sz w:val="30"/>
          <w:szCs w:val="30"/>
        </w:rPr>
      </w:pPr>
    </w:p>
    <w:p w14:paraId="587B360A" w14:textId="76022969" w:rsidR="00AF2A7A" w:rsidRPr="008239A2" w:rsidRDefault="00AF2A7A" w:rsidP="007B7977">
      <w:pPr>
        <w:tabs>
          <w:tab w:val="clear" w:pos="454"/>
          <w:tab w:val="clear" w:pos="680"/>
          <w:tab w:val="clear" w:pos="907"/>
          <w:tab w:val="clear" w:pos="1644"/>
          <w:tab w:val="left" w:pos="450"/>
          <w:tab w:val="left" w:pos="990"/>
          <w:tab w:val="left" w:pos="1080"/>
        </w:tabs>
        <w:ind w:left="540" w:hanging="90"/>
        <w:jc w:val="thaiDistribute"/>
        <w:rPr>
          <w:rFonts w:ascii="Angsana New" w:hAnsi="Angsana New"/>
          <w:sz w:val="30"/>
          <w:szCs w:val="30"/>
          <w:cs/>
        </w:rPr>
      </w:pPr>
      <w:r w:rsidRPr="008239A2">
        <w:rPr>
          <w:rFonts w:ascii="Angsana New" w:hAnsi="Angsana New"/>
          <w:sz w:val="30"/>
          <w:szCs w:val="30"/>
        </w:rPr>
        <w:lastRenderedPageBreak/>
        <w:tab/>
      </w:r>
      <w:r w:rsidRPr="008239A2">
        <w:rPr>
          <w:rFonts w:ascii="Angsana New" w:hAnsi="Angsana New"/>
          <w:sz w:val="30"/>
          <w:szCs w:val="30"/>
        </w:rPr>
        <w:tab/>
        <w:t>(</w:t>
      </w:r>
      <w:r w:rsidRPr="008239A2">
        <w:rPr>
          <w:rFonts w:ascii="Angsana New" w:hAnsi="Angsana New" w:hint="cs"/>
          <w:sz w:val="30"/>
          <w:szCs w:val="30"/>
          <w:cs/>
        </w:rPr>
        <w:t>ข</w:t>
      </w:r>
      <w:r w:rsidRPr="008239A2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8239A2">
        <w:rPr>
          <w:rFonts w:ascii="Angsana New" w:hAnsi="Angsana New"/>
          <w:sz w:val="30"/>
          <w:szCs w:val="30"/>
        </w:rPr>
        <w:t>.</w:t>
      </w:r>
      <w:r w:rsidR="00422952" w:rsidRPr="00422952">
        <w:rPr>
          <w:rFonts w:ascii="Angsana New" w:hAnsi="Angsana New" w:hint="cs"/>
          <w:sz w:val="30"/>
          <w:szCs w:val="30"/>
        </w:rPr>
        <w:t>4</w:t>
      </w:r>
      <w:r w:rsidRPr="008239A2">
        <w:rPr>
          <w:rFonts w:ascii="Angsana New" w:hAnsi="Angsana New"/>
          <w:sz w:val="30"/>
          <w:szCs w:val="30"/>
        </w:rPr>
        <w:t>)</w:t>
      </w:r>
      <w:r w:rsidRPr="008239A2">
        <w:rPr>
          <w:rFonts w:ascii="Angsana New" w:hAnsi="Angsana New"/>
          <w:sz w:val="30"/>
          <w:szCs w:val="30"/>
        </w:rPr>
        <w:tab/>
      </w:r>
      <w:r w:rsidRPr="008239A2">
        <w:rPr>
          <w:rFonts w:ascii="Angsana New" w:hAnsi="Angsana New" w:hint="cs"/>
          <w:sz w:val="30"/>
          <w:szCs w:val="30"/>
          <w:cs/>
        </w:rPr>
        <w:t>การค้ำประกัน</w:t>
      </w:r>
    </w:p>
    <w:p w14:paraId="18497557" w14:textId="63DF7665" w:rsidR="00525A0F" w:rsidRPr="008239A2" w:rsidRDefault="00525A0F" w:rsidP="005E6A9B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</w:p>
    <w:p w14:paraId="46365428" w14:textId="7E693595" w:rsidR="008239A2" w:rsidRDefault="00EF38DB" w:rsidP="00145188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  <w:r w:rsidRPr="008239A2">
        <w:rPr>
          <w:rFonts w:ascii="Angsana New" w:hAnsi="Angsana New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303E7C" w:rsidRPr="008239A2">
        <w:rPr>
          <w:rFonts w:ascii="Angsana New" w:hAnsi="Angsana New"/>
          <w:sz w:val="30"/>
          <w:szCs w:val="30"/>
          <w:cs/>
        </w:rPr>
        <w:br/>
      </w:r>
      <w:r w:rsidR="00A301CB" w:rsidRPr="00A301CB">
        <w:rPr>
          <w:rFonts w:ascii="Angsana New" w:hAnsi="Angsana New"/>
          <w:sz w:val="30"/>
          <w:szCs w:val="30"/>
        </w:rPr>
        <w:t>31</w:t>
      </w:r>
      <w:r w:rsidR="008D2732" w:rsidRPr="008239A2">
        <w:rPr>
          <w:rFonts w:ascii="Angsana New" w:hAnsi="Angsana New"/>
          <w:sz w:val="30"/>
          <w:szCs w:val="30"/>
        </w:rPr>
        <w:t xml:space="preserve"> </w:t>
      </w:r>
      <w:r w:rsidRPr="008239A2">
        <w:rPr>
          <w:rFonts w:ascii="Angsana New" w:hAnsi="Angsana New"/>
          <w:sz w:val="30"/>
          <w:szCs w:val="30"/>
          <w:cs/>
        </w:rPr>
        <w:t>ธันวาคม</w:t>
      </w:r>
      <w:r w:rsidR="008D2732" w:rsidRPr="008239A2">
        <w:rPr>
          <w:rFonts w:ascii="Angsana New" w:hAnsi="Angsana New"/>
          <w:sz w:val="30"/>
          <w:szCs w:val="30"/>
        </w:rPr>
        <w:t xml:space="preserve"> </w:t>
      </w:r>
      <w:r w:rsidR="00A301CB" w:rsidRPr="00A301CB">
        <w:rPr>
          <w:rFonts w:ascii="Angsana New" w:hAnsi="Angsana New"/>
          <w:sz w:val="30"/>
          <w:szCs w:val="30"/>
        </w:rPr>
        <w:t>256</w:t>
      </w:r>
      <w:r w:rsidR="0049090B">
        <w:rPr>
          <w:rFonts w:ascii="Angsana New" w:hAnsi="Angsana New"/>
          <w:sz w:val="30"/>
          <w:szCs w:val="30"/>
        </w:rPr>
        <w:t>8</w:t>
      </w:r>
      <w:r w:rsidR="008D2732" w:rsidRPr="008239A2">
        <w:rPr>
          <w:rFonts w:ascii="Angsana New" w:hAnsi="Angsana New"/>
          <w:sz w:val="30"/>
          <w:szCs w:val="30"/>
        </w:rPr>
        <w:t xml:space="preserve"> </w:t>
      </w:r>
      <w:r w:rsidRPr="008239A2">
        <w:rPr>
          <w:rFonts w:ascii="Angsana New" w:hAnsi="Angsana New"/>
          <w:sz w:val="30"/>
          <w:szCs w:val="30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="00303E7C" w:rsidRPr="008239A2">
        <w:rPr>
          <w:rFonts w:ascii="Angsana New" w:hAnsi="Angsana New"/>
          <w:sz w:val="30"/>
          <w:szCs w:val="30"/>
          <w:cs/>
        </w:rPr>
        <w:br/>
      </w:r>
      <w:r w:rsidR="003B762C">
        <w:rPr>
          <w:rFonts w:ascii="Angsana New" w:hAnsi="Angsana New"/>
          <w:sz w:val="30"/>
          <w:szCs w:val="30"/>
        </w:rPr>
        <w:t>1</w:t>
      </w:r>
      <w:r w:rsidR="008D2732" w:rsidRPr="008239A2">
        <w:rPr>
          <w:rFonts w:ascii="Angsana New" w:hAnsi="Angsana New"/>
          <w:sz w:val="30"/>
          <w:szCs w:val="30"/>
        </w:rPr>
        <w:t xml:space="preserve"> </w:t>
      </w:r>
      <w:r w:rsidRPr="008239A2">
        <w:rPr>
          <w:rFonts w:ascii="Angsana New" w:hAnsi="Angsana New"/>
          <w:sz w:val="30"/>
          <w:szCs w:val="30"/>
          <w:cs/>
        </w:rPr>
        <w:t xml:space="preserve">แห่ง </w:t>
      </w:r>
    </w:p>
    <w:p w14:paraId="5070D2CE" w14:textId="77777777" w:rsidR="00CD3397" w:rsidRDefault="00CD3397" w:rsidP="00145188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</w:p>
    <w:p w14:paraId="0BF1DDE1" w14:textId="542AD7CB" w:rsidR="005E6A9B" w:rsidRDefault="005E6A9B" w:rsidP="008239A2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4AA2">
        <w:rPr>
          <w:rFonts w:ascii="Angsana New" w:hAnsi="Angsana New"/>
          <w:i/>
          <w:iCs/>
          <w:sz w:val="30"/>
          <w:szCs w:val="30"/>
        </w:rPr>
        <w:t>(</w:t>
      </w:r>
      <w:r w:rsidRPr="00EF4AA2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EF4AA2">
        <w:rPr>
          <w:rFonts w:ascii="Angsana New" w:hAnsi="Angsana New"/>
          <w:i/>
          <w:iCs/>
          <w:sz w:val="30"/>
          <w:szCs w:val="30"/>
        </w:rPr>
        <w:t>.</w:t>
      </w:r>
      <w:r w:rsidR="00A301CB" w:rsidRPr="00EF4AA2">
        <w:rPr>
          <w:rFonts w:ascii="Angsana New" w:hAnsi="Angsana New"/>
          <w:i/>
          <w:iCs/>
          <w:sz w:val="30"/>
          <w:szCs w:val="30"/>
        </w:rPr>
        <w:t>2</w:t>
      </w:r>
      <w:r w:rsidRPr="00EF4AA2">
        <w:rPr>
          <w:rFonts w:ascii="Angsana New" w:hAnsi="Angsana New"/>
          <w:i/>
          <w:iCs/>
          <w:sz w:val="30"/>
          <w:szCs w:val="30"/>
        </w:rPr>
        <w:t>)</w:t>
      </w:r>
      <w:r w:rsidRPr="00EF4AA2">
        <w:rPr>
          <w:rFonts w:ascii="Angsana New" w:hAnsi="Angsana New"/>
          <w:i/>
          <w:iCs/>
          <w:sz w:val="30"/>
          <w:szCs w:val="30"/>
          <w:cs/>
        </w:rPr>
        <w:tab/>
      </w:r>
      <w:r w:rsidRPr="00EF4AA2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570C231A" w14:textId="77777777" w:rsidR="008239A2" w:rsidRPr="008239A2" w:rsidRDefault="008239A2" w:rsidP="008239A2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BB2493" w14:textId="1F050D94" w:rsidR="005E6A9B" w:rsidRDefault="005E6A9B" w:rsidP="005E6A9B">
      <w:pPr>
        <w:tabs>
          <w:tab w:val="clear" w:pos="1644"/>
          <w:tab w:val="left" w:pos="1080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5E6A9B">
        <w:rPr>
          <w:rFonts w:ascii="Angsana New" w:hAnsi="Angsana New"/>
          <w:sz w:val="30"/>
          <w:szCs w:val="30"/>
          <w:cs/>
        </w:rPr>
        <w:t>กลุ่มบริษัท</w:t>
      </w:r>
      <w:r w:rsidR="00133D09">
        <w:rPr>
          <w:rFonts w:ascii="Angsana New" w:hAnsi="Angsana New" w:hint="cs"/>
          <w:sz w:val="30"/>
          <w:szCs w:val="30"/>
          <w:cs/>
        </w:rPr>
        <w:t>กำ</w:t>
      </w:r>
      <w:r w:rsidRPr="005E6A9B">
        <w:rPr>
          <w:rFonts w:ascii="Angsana New" w:hAnsi="Angsana New"/>
          <w:sz w:val="30"/>
          <w:szCs w:val="30"/>
          <w:cs/>
        </w:rPr>
        <w:t>กับดูแลความเสี่ยงด้านสภาพคล่องและรักษาระดับของเงินสดและรายการเทียบเท่าเงินสด</w:t>
      </w:r>
      <w:r w:rsidR="00133D09">
        <w:rPr>
          <w:rFonts w:ascii="Angsana New" w:hAnsi="Angsana New" w:hint="cs"/>
          <w:sz w:val="30"/>
          <w:szCs w:val="30"/>
          <w:cs/>
        </w:rPr>
        <w:t xml:space="preserve">         </w:t>
      </w:r>
      <w:r w:rsidRPr="005E6A9B">
        <w:rPr>
          <w:rFonts w:ascii="Angsana New" w:hAnsi="Angsana New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ที่ผู้บริหารพิจารณาว่าเพียงพอในการจัดหาเงินเพื่อใช้ในการดำเนินงานของกลุ่มบริษัท</w:t>
      </w:r>
      <w:r w:rsidR="00133D09">
        <w:rPr>
          <w:rFonts w:ascii="Angsana New" w:hAnsi="Angsana New" w:hint="cs"/>
          <w:sz w:val="30"/>
          <w:szCs w:val="30"/>
          <w:cs/>
        </w:rPr>
        <w:t xml:space="preserve"> </w:t>
      </w:r>
      <w:r w:rsidRPr="005E6A9B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5D21F05A" w14:textId="77777777" w:rsidR="008239A2" w:rsidRDefault="008239A2" w:rsidP="00133D09">
      <w:pPr>
        <w:tabs>
          <w:tab w:val="clear" w:pos="1644"/>
          <w:tab w:val="left" w:pos="1080"/>
        </w:tabs>
        <w:ind w:left="1080"/>
        <w:jc w:val="thaiDistribute"/>
        <w:rPr>
          <w:rFonts w:ascii="Angsana New" w:hAnsi="Angsana New"/>
          <w:sz w:val="24"/>
          <w:szCs w:val="24"/>
        </w:rPr>
      </w:pPr>
    </w:p>
    <w:p w14:paraId="71B415A8" w14:textId="2A5A169B" w:rsidR="00133D09" w:rsidRDefault="00133D09" w:rsidP="00133D09">
      <w:pPr>
        <w:tabs>
          <w:tab w:val="clear" w:pos="1644"/>
          <w:tab w:val="left" w:pos="1080"/>
        </w:tabs>
        <w:ind w:left="1080"/>
        <w:jc w:val="thaiDistribute"/>
        <w:rPr>
          <w:rFonts w:ascii="Angsana New" w:hAnsi="Angsana New"/>
          <w:spacing w:val="-6"/>
          <w:sz w:val="30"/>
          <w:szCs w:val="30"/>
        </w:rPr>
      </w:pPr>
      <w:r w:rsidRPr="00532DD0">
        <w:rPr>
          <w:rFonts w:ascii="Angsana New" w:hAnsi="Angsana New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769458F" w14:textId="610EF46E" w:rsidR="003D41D1" w:rsidRDefault="003D4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270"/>
        <w:gridCol w:w="990"/>
        <w:gridCol w:w="272"/>
        <w:gridCol w:w="988"/>
        <w:gridCol w:w="270"/>
        <w:gridCol w:w="990"/>
        <w:gridCol w:w="270"/>
        <w:gridCol w:w="990"/>
      </w:tblGrid>
      <w:tr w:rsidR="008D3C31" w:rsidRPr="00023D33" w14:paraId="4D53A8A0" w14:textId="77777777" w:rsidTr="008D3C31">
        <w:trPr>
          <w:tblHeader/>
        </w:trPr>
        <w:tc>
          <w:tcPr>
            <w:tcW w:w="2520" w:type="dxa"/>
            <w:vAlign w:val="bottom"/>
          </w:tcPr>
          <w:p w14:paraId="16499CF3" w14:textId="77777777" w:rsidR="008D3C31" w:rsidRPr="00023D33" w:rsidRDefault="008D3C31" w:rsidP="00586B42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0040B45B" w14:textId="46C900AE" w:rsidR="008D3C31" w:rsidRPr="008D3C31" w:rsidRDefault="008D3C31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  <w:r w:rsidRPr="008D3C31">
              <w:rPr>
                <w:rFonts w:asciiTheme="minorHAnsi" w:hAnsiTheme="minorHAnsi" w:cstheme="minorHAns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3C31" w:rsidRPr="00023D33" w14:paraId="46C081CE" w14:textId="77777777" w:rsidTr="008D3C31">
        <w:trPr>
          <w:tblHeader/>
        </w:trPr>
        <w:tc>
          <w:tcPr>
            <w:tcW w:w="2520" w:type="dxa"/>
            <w:vAlign w:val="bottom"/>
          </w:tcPr>
          <w:p w14:paraId="352BE0DC" w14:textId="77777777" w:rsidR="008D3C31" w:rsidRPr="00023D33" w:rsidRDefault="008D3C31" w:rsidP="00586B42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F5E307C" w14:textId="77777777" w:rsidR="008D3C31" w:rsidRPr="00023D33" w:rsidRDefault="008D3C31" w:rsidP="00586B42">
            <w:pPr>
              <w:spacing w:line="240" w:lineRule="auto"/>
              <w:ind w:left="-20" w:right="-19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B76F9B7" w14:textId="77777777" w:rsidR="008D3C31" w:rsidRPr="00023D33" w:rsidRDefault="008D3C31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38F915A7" w14:textId="25362855" w:rsidR="008D3C31" w:rsidRPr="00023D33" w:rsidRDefault="008D3C31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C4AC7" w:rsidRPr="00023D33" w14:paraId="34FC843F" w14:textId="77777777" w:rsidTr="008D3C31">
        <w:trPr>
          <w:tblHeader/>
        </w:trPr>
        <w:tc>
          <w:tcPr>
            <w:tcW w:w="2520" w:type="dxa"/>
            <w:vAlign w:val="bottom"/>
            <w:hideMark/>
          </w:tcPr>
          <w:p w14:paraId="51793F88" w14:textId="013DA684" w:rsidR="009C4AC7" w:rsidRPr="00023D33" w:rsidRDefault="009C4AC7" w:rsidP="00586B42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31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338713FB" w14:textId="77777777" w:rsidR="009C4AC7" w:rsidRPr="00023D33" w:rsidRDefault="009C4AC7" w:rsidP="00586B42">
            <w:pPr>
              <w:spacing w:line="240" w:lineRule="auto"/>
              <w:ind w:left="-20" w:right="-1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มูลค่า</w:t>
            </w:r>
          </w:p>
          <w:p w14:paraId="60165A46" w14:textId="77777777" w:rsidR="009C4AC7" w:rsidRPr="00023D33" w:rsidRDefault="009C4AC7" w:rsidP="00586B42">
            <w:pPr>
              <w:spacing w:line="240" w:lineRule="auto"/>
              <w:ind w:left="-20" w:right="-1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54922451" w14:textId="77777777" w:rsidR="009C4AC7" w:rsidRPr="00023D33" w:rsidRDefault="009C4AC7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D2A89AC" w14:textId="34EE1429" w:rsidR="008D3C31" w:rsidRDefault="009C4AC7" w:rsidP="008D3C31">
            <w:pPr>
              <w:tabs>
                <w:tab w:val="clear" w:pos="680"/>
                <w:tab w:val="clear" w:pos="907"/>
                <w:tab w:val="left" w:pos="520"/>
                <w:tab w:val="left" w:pos="610"/>
              </w:tabs>
              <w:spacing w:line="240" w:lineRule="auto"/>
              <w:ind w:left="-110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ภายใน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ปี</w:t>
            </w:r>
          </w:p>
          <w:p w14:paraId="05881F0E" w14:textId="0EC881DC" w:rsidR="009C4AC7" w:rsidRPr="00023D33" w:rsidRDefault="009C4AC7" w:rsidP="008D3C31">
            <w:pPr>
              <w:tabs>
                <w:tab w:val="clear" w:pos="680"/>
                <w:tab w:val="clear" w:pos="907"/>
                <w:tab w:val="left" w:pos="520"/>
                <w:tab w:val="left" w:pos="610"/>
              </w:tabs>
              <w:spacing w:line="240" w:lineRule="auto"/>
              <w:ind w:left="-110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521C1794" w14:textId="77777777" w:rsidR="009C4AC7" w:rsidRPr="00023D33" w:rsidRDefault="009C4AC7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  <w:hideMark/>
          </w:tcPr>
          <w:p w14:paraId="1AC16B26" w14:textId="15398D81" w:rsidR="009C4AC7" w:rsidRPr="00023D33" w:rsidRDefault="009C4AC7" w:rsidP="00586B4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 xml:space="preserve">มากกว่า </w:t>
            </w:r>
            <w:r w:rsidR="00A301CB" w:rsidRPr="00A301C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ปี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 xml:space="preserve">แต่ไม่เกิน </w:t>
            </w:r>
            <w:r w:rsidR="00A301CB" w:rsidRPr="00A301CB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938573E" w14:textId="77777777" w:rsidR="009C4AC7" w:rsidRPr="00023D33" w:rsidRDefault="009C4AC7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362144E" w14:textId="11637636" w:rsidR="009C4AC7" w:rsidRPr="00023D33" w:rsidRDefault="009C4AC7" w:rsidP="00586B42">
            <w:pPr>
              <w:spacing w:line="240" w:lineRule="auto"/>
              <w:ind w:left="-100" w:right="-10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มากกว่า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4B1DDE9" w14:textId="77777777" w:rsidR="009C4AC7" w:rsidRPr="00023D33" w:rsidRDefault="009C4AC7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69B0ADC" w14:textId="77777777" w:rsidR="009C4AC7" w:rsidRPr="00023D33" w:rsidRDefault="009C4AC7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รวม</w:t>
            </w:r>
          </w:p>
        </w:tc>
      </w:tr>
      <w:tr w:rsidR="001E2E5C" w:rsidRPr="00023D33" w14:paraId="6E025588" w14:textId="77777777" w:rsidTr="003E65D3">
        <w:trPr>
          <w:tblHeader/>
        </w:trPr>
        <w:tc>
          <w:tcPr>
            <w:tcW w:w="2520" w:type="dxa"/>
            <w:vAlign w:val="bottom"/>
          </w:tcPr>
          <w:p w14:paraId="6C55ECC1" w14:textId="77777777" w:rsidR="001E2E5C" w:rsidRPr="00023D33" w:rsidRDefault="001E2E5C" w:rsidP="00586B42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798E954B" w14:textId="1F1C0ADE" w:rsidR="001E2E5C" w:rsidRPr="001E2E5C" w:rsidRDefault="001E2E5C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  <w:cs/>
              </w:rPr>
            </w:pPr>
            <w:r w:rsidRPr="001E2E5C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E1EE9" w:rsidRPr="00023D33" w14:paraId="3EB7A9F6" w14:textId="77777777" w:rsidTr="00D176DC">
        <w:tc>
          <w:tcPr>
            <w:tcW w:w="2520" w:type="dxa"/>
          </w:tcPr>
          <w:p w14:paraId="374D6EEA" w14:textId="71FE9CD8" w:rsidR="00AE1EE9" w:rsidRPr="00023D33" w:rsidRDefault="00A301CB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256</w:t>
            </w:r>
            <w:r w:rsidR="00D176DC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14:paraId="30A4CF17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DA97528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00442B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A43E7C9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6A1FCC67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0F18912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D2468D5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8D67F6E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7E386D1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E1EE9" w:rsidRPr="00023D33" w14:paraId="37F8DA27" w14:textId="77777777" w:rsidTr="00D176DC">
        <w:tc>
          <w:tcPr>
            <w:tcW w:w="2520" w:type="dxa"/>
            <w:hideMark/>
          </w:tcPr>
          <w:p w14:paraId="27001863" w14:textId="77777777" w:rsidR="00AE1EE9" w:rsidRPr="00023D33" w:rsidRDefault="00AE1EE9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49B45585" w14:textId="171B3379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41BB11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B2364B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9D9C126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41D3A9D8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27918B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90765AD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D47224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02BB62E" w14:textId="77777777" w:rsidR="00AE1EE9" w:rsidRPr="00023D33" w:rsidRDefault="00AE1EE9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3340F" w:rsidRPr="00023D33" w14:paraId="6D603093" w14:textId="77777777" w:rsidTr="00D176DC">
        <w:tc>
          <w:tcPr>
            <w:tcW w:w="2520" w:type="dxa"/>
          </w:tcPr>
          <w:p w14:paraId="60D5E308" w14:textId="77777777" w:rsidR="00B3340F" w:rsidRPr="00023D33" w:rsidRDefault="00B3340F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08739415" w14:textId="70E024A6" w:rsidR="00B3340F" w:rsidRPr="002B216B" w:rsidRDefault="00795C40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156,432</w:t>
            </w:r>
          </w:p>
        </w:tc>
        <w:tc>
          <w:tcPr>
            <w:tcW w:w="270" w:type="dxa"/>
          </w:tcPr>
          <w:p w14:paraId="5504ABDD" w14:textId="77777777" w:rsidR="00B3340F" w:rsidRPr="002B216B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F422D01" w14:textId="68021B61" w:rsidR="00B3340F" w:rsidRPr="002B216B" w:rsidRDefault="00795C40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156,432</w:t>
            </w:r>
          </w:p>
        </w:tc>
        <w:tc>
          <w:tcPr>
            <w:tcW w:w="272" w:type="dxa"/>
          </w:tcPr>
          <w:p w14:paraId="18C55289" w14:textId="77777777" w:rsidR="00B3340F" w:rsidRPr="002B216B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64FC1D12" w14:textId="31162061" w:rsidR="00B3340F" w:rsidRPr="002B216B" w:rsidRDefault="00795C40" w:rsidP="00B3340F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F42A6F" w14:textId="77777777" w:rsidR="00B3340F" w:rsidRPr="002B216B" w:rsidRDefault="00B3340F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0CB792" w14:textId="4A586BE7" w:rsidR="00B3340F" w:rsidRPr="002B216B" w:rsidRDefault="00795C40" w:rsidP="00B3340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EB2E50" w14:textId="77777777" w:rsidR="00B3340F" w:rsidRPr="002B216B" w:rsidRDefault="00B3340F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5C7778" w14:textId="10E76A18" w:rsidR="00B3340F" w:rsidRPr="002B216B" w:rsidRDefault="00795C40" w:rsidP="00B3340F">
            <w:pPr>
              <w:tabs>
                <w:tab w:val="decimal" w:pos="770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156,432</w:t>
            </w:r>
          </w:p>
        </w:tc>
      </w:tr>
      <w:tr w:rsidR="00865719" w:rsidRPr="00023D33" w14:paraId="22C9A06C" w14:textId="77777777" w:rsidTr="00D176DC">
        <w:tc>
          <w:tcPr>
            <w:tcW w:w="2520" w:type="dxa"/>
          </w:tcPr>
          <w:p w14:paraId="32F45E2A" w14:textId="032D816E" w:rsidR="00865719" w:rsidRPr="00023D33" w:rsidRDefault="00865719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0" w:type="dxa"/>
          </w:tcPr>
          <w:p w14:paraId="63CD46D3" w14:textId="2C56A736" w:rsidR="00865719" w:rsidRDefault="00795C40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10,71</w:t>
            </w:r>
            <w:r w:rsidR="00655AAB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5522F720" w14:textId="77777777" w:rsidR="00865719" w:rsidRPr="002B216B" w:rsidRDefault="00865719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96F64BC" w14:textId="67C9AEF9" w:rsidR="00865719" w:rsidRDefault="00795C40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11,620</w:t>
            </w:r>
          </w:p>
        </w:tc>
        <w:tc>
          <w:tcPr>
            <w:tcW w:w="272" w:type="dxa"/>
          </w:tcPr>
          <w:p w14:paraId="01785F89" w14:textId="77777777" w:rsidR="00865719" w:rsidRPr="002B216B" w:rsidRDefault="00865719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1F5B914" w14:textId="38E4F37E" w:rsidR="00865719" w:rsidRDefault="00795C40" w:rsidP="00B3340F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C9F17C" w14:textId="77777777" w:rsidR="00865719" w:rsidRPr="002B216B" w:rsidRDefault="00865719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41F062" w14:textId="3D3054E2" w:rsidR="00865719" w:rsidRDefault="00795C40" w:rsidP="00B3340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AFB206" w14:textId="77777777" w:rsidR="00865719" w:rsidRPr="002B216B" w:rsidRDefault="00865719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B4D6287" w14:textId="1B95ED7A" w:rsidR="00865719" w:rsidRDefault="00795C40" w:rsidP="00B3340F">
            <w:pPr>
              <w:tabs>
                <w:tab w:val="decimal" w:pos="770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11,620</w:t>
            </w:r>
          </w:p>
        </w:tc>
      </w:tr>
      <w:tr w:rsidR="00B3340F" w:rsidRPr="00023D33" w14:paraId="58E4D1FA" w14:textId="77777777" w:rsidTr="00D176DC">
        <w:tc>
          <w:tcPr>
            <w:tcW w:w="2520" w:type="dxa"/>
            <w:hideMark/>
          </w:tcPr>
          <w:p w14:paraId="1E346C85" w14:textId="77777777" w:rsidR="00B3340F" w:rsidRPr="00023D33" w:rsidRDefault="00B3340F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5C33DA32" w14:textId="6E52D781" w:rsidR="00B3340F" w:rsidRPr="002B216B" w:rsidRDefault="00795C40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1,156,38</w:t>
            </w:r>
            <w:r w:rsidR="00655AAB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4C468CA0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8DB582" w14:textId="041C5C8F" w:rsidR="00B3340F" w:rsidRPr="002B216B" w:rsidRDefault="00795C40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1,107,635</w:t>
            </w:r>
          </w:p>
        </w:tc>
        <w:tc>
          <w:tcPr>
            <w:tcW w:w="272" w:type="dxa"/>
          </w:tcPr>
          <w:p w14:paraId="5C791ED5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</w:tcPr>
          <w:p w14:paraId="2DA0ACB8" w14:textId="71F01A0A" w:rsidR="00B3340F" w:rsidRPr="002B216B" w:rsidRDefault="00795C40" w:rsidP="00B3340F">
            <w:pPr>
              <w:tabs>
                <w:tab w:val="decimal" w:pos="770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125,468</w:t>
            </w:r>
          </w:p>
        </w:tc>
        <w:tc>
          <w:tcPr>
            <w:tcW w:w="270" w:type="dxa"/>
          </w:tcPr>
          <w:p w14:paraId="080ED26F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AB99A8" w14:textId="02354563" w:rsidR="00B3340F" w:rsidRPr="002B216B" w:rsidRDefault="00795C40" w:rsidP="00B3340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3297C0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F472CC" w14:textId="037485B3" w:rsidR="00B3340F" w:rsidRPr="002B216B" w:rsidRDefault="00795C40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1,233,103</w:t>
            </w:r>
          </w:p>
        </w:tc>
      </w:tr>
      <w:tr w:rsidR="00437612" w:rsidRPr="00023D33" w14:paraId="48DC1981" w14:textId="77777777" w:rsidTr="00D176DC">
        <w:tc>
          <w:tcPr>
            <w:tcW w:w="2520" w:type="dxa"/>
          </w:tcPr>
          <w:p w14:paraId="75FE72F5" w14:textId="5ED873F1" w:rsidR="00437612" w:rsidRPr="00023D33" w:rsidRDefault="00437612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เงินกู้ยืมจากบุคคลอื่น</w:t>
            </w:r>
          </w:p>
        </w:tc>
        <w:tc>
          <w:tcPr>
            <w:tcW w:w="1080" w:type="dxa"/>
          </w:tcPr>
          <w:p w14:paraId="3D8D1FC8" w14:textId="55679130" w:rsidR="00437612" w:rsidRDefault="00795C40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17,000</w:t>
            </w:r>
          </w:p>
        </w:tc>
        <w:tc>
          <w:tcPr>
            <w:tcW w:w="270" w:type="dxa"/>
          </w:tcPr>
          <w:p w14:paraId="6A092261" w14:textId="77777777" w:rsidR="00437612" w:rsidRPr="002B216B" w:rsidRDefault="00437612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78E490" w14:textId="5C059260" w:rsidR="00437612" w:rsidRDefault="00795C40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17,497</w:t>
            </w:r>
          </w:p>
        </w:tc>
        <w:tc>
          <w:tcPr>
            <w:tcW w:w="272" w:type="dxa"/>
          </w:tcPr>
          <w:p w14:paraId="67E555C8" w14:textId="77777777" w:rsidR="00437612" w:rsidRPr="002B216B" w:rsidRDefault="00437612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418C208" w14:textId="24E405F5" w:rsidR="00437612" w:rsidRDefault="00795C40" w:rsidP="00865719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D887B9" w14:textId="77777777" w:rsidR="00437612" w:rsidRPr="002B216B" w:rsidRDefault="00437612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DB7D61" w14:textId="50B38DED" w:rsidR="00437612" w:rsidRDefault="00795C40" w:rsidP="00B3340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65BC6A" w14:textId="77777777" w:rsidR="00437612" w:rsidRPr="002B216B" w:rsidRDefault="00437612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FA27F7" w14:textId="6E5656C6" w:rsidR="00437612" w:rsidRDefault="00795C40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17,497</w:t>
            </w:r>
          </w:p>
        </w:tc>
      </w:tr>
      <w:tr w:rsidR="00B3340F" w:rsidRPr="00023D33" w14:paraId="622682A8" w14:textId="77777777" w:rsidTr="00D176DC">
        <w:trPr>
          <w:trHeight w:val="119"/>
        </w:trPr>
        <w:tc>
          <w:tcPr>
            <w:tcW w:w="2520" w:type="dxa"/>
            <w:hideMark/>
          </w:tcPr>
          <w:p w14:paraId="5D5843CD" w14:textId="77777777" w:rsidR="00B3340F" w:rsidRPr="00023D33" w:rsidRDefault="00B3340F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E2E0377" w14:textId="0938C42C" w:rsidR="00B3340F" w:rsidRPr="002B216B" w:rsidRDefault="00795C40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56,705</w:t>
            </w:r>
          </w:p>
        </w:tc>
        <w:tc>
          <w:tcPr>
            <w:tcW w:w="270" w:type="dxa"/>
            <w:vAlign w:val="bottom"/>
          </w:tcPr>
          <w:p w14:paraId="6647A699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CF2887" w14:textId="044E791E" w:rsidR="00B3340F" w:rsidRPr="002B216B" w:rsidRDefault="00795C40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30,838</w:t>
            </w:r>
          </w:p>
        </w:tc>
        <w:tc>
          <w:tcPr>
            <w:tcW w:w="272" w:type="dxa"/>
            <w:vAlign w:val="bottom"/>
          </w:tcPr>
          <w:p w14:paraId="5752A0ED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17F494CB" w14:textId="00B5F520" w:rsidR="00B3340F" w:rsidRPr="002B216B" w:rsidRDefault="00795C40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31,463</w:t>
            </w:r>
          </w:p>
        </w:tc>
        <w:tc>
          <w:tcPr>
            <w:tcW w:w="270" w:type="dxa"/>
            <w:vAlign w:val="bottom"/>
          </w:tcPr>
          <w:p w14:paraId="1CFCEA6B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B9C6F7" w14:textId="1358A853" w:rsidR="00B3340F" w:rsidRPr="002B216B" w:rsidRDefault="00795C40" w:rsidP="00B3340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B12BF22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3B472E" w14:textId="2BD4849B" w:rsidR="00B3340F" w:rsidRPr="002B216B" w:rsidRDefault="00795C40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62,301</w:t>
            </w:r>
          </w:p>
        </w:tc>
      </w:tr>
      <w:tr w:rsidR="005440CE" w:rsidRPr="00023D33" w14:paraId="576D5BA9" w14:textId="77777777" w:rsidTr="00D176DC">
        <w:trPr>
          <w:trHeight w:val="119"/>
        </w:trPr>
        <w:tc>
          <w:tcPr>
            <w:tcW w:w="2520" w:type="dxa"/>
          </w:tcPr>
          <w:p w14:paraId="51E3F396" w14:textId="341CC87E" w:rsidR="005440CE" w:rsidRPr="00023D33" w:rsidRDefault="005440CE" w:rsidP="005440CE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3104B183" w14:textId="2B9E0D85" w:rsidR="005440CE" w:rsidRPr="002B216B" w:rsidRDefault="00795C40" w:rsidP="005440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3,</w:t>
            </w:r>
            <w:r w:rsidR="00586A05">
              <w:rPr>
                <w:rFonts w:asciiTheme="minorHAnsi" w:hAnsiTheme="minorHAnsi" w:cstheme="minorHAnsi"/>
                <w:sz w:val="24"/>
                <w:szCs w:val="24"/>
              </w:rPr>
              <w:t>944,916</w:t>
            </w:r>
          </w:p>
        </w:tc>
        <w:tc>
          <w:tcPr>
            <w:tcW w:w="270" w:type="dxa"/>
            <w:vAlign w:val="bottom"/>
          </w:tcPr>
          <w:p w14:paraId="1C1AB746" w14:textId="77777777" w:rsidR="005440CE" w:rsidRPr="002B216B" w:rsidRDefault="005440CE" w:rsidP="005440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F5B340" w14:textId="5C937A1A" w:rsidR="005440CE" w:rsidRPr="002B216B" w:rsidRDefault="00795C40" w:rsidP="00660C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586A05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="006A7032">
              <w:rPr>
                <w:rFonts w:asciiTheme="minorHAnsi" w:hAnsiTheme="minorHAnsi" w:cstheme="minorHAnsi"/>
                <w:sz w:val="24"/>
                <w:szCs w:val="24"/>
              </w:rPr>
              <w:t>,368</w:t>
            </w:r>
          </w:p>
        </w:tc>
        <w:tc>
          <w:tcPr>
            <w:tcW w:w="272" w:type="dxa"/>
          </w:tcPr>
          <w:p w14:paraId="37EA6848" w14:textId="77777777" w:rsidR="005440CE" w:rsidRPr="002B216B" w:rsidRDefault="005440CE" w:rsidP="005440CE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6AF5751" w14:textId="09E028C1" w:rsidR="005440CE" w:rsidRPr="002B216B" w:rsidRDefault="006A7032" w:rsidP="005440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4,009,620</w:t>
            </w:r>
          </w:p>
        </w:tc>
        <w:tc>
          <w:tcPr>
            <w:tcW w:w="270" w:type="dxa"/>
            <w:vAlign w:val="bottom"/>
          </w:tcPr>
          <w:p w14:paraId="7FB58B00" w14:textId="77777777" w:rsidR="005440CE" w:rsidRPr="002B216B" w:rsidRDefault="005440CE" w:rsidP="005440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A27143" w14:textId="4B3E3FDC" w:rsidR="005440CE" w:rsidRDefault="00795C40" w:rsidP="005440CE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CE017B1" w14:textId="77777777" w:rsidR="005440CE" w:rsidRPr="002B216B" w:rsidRDefault="005440CE" w:rsidP="005440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F9C0FD" w14:textId="26B85071" w:rsidR="005440CE" w:rsidRPr="002B216B" w:rsidRDefault="00795C40" w:rsidP="005440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4,023,988</w:t>
            </w:r>
          </w:p>
        </w:tc>
      </w:tr>
      <w:tr w:rsidR="00B3340F" w:rsidRPr="00023D33" w14:paraId="2D700857" w14:textId="77777777" w:rsidTr="00D176DC">
        <w:tc>
          <w:tcPr>
            <w:tcW w:w="2520" w:type="dxa"/>
          </w:tcPr>
          <w:p w14:paraId="7A6F43CA" w14:textId="77777777" w:rsidR="00B3340F" w:rsidRPr="00023D33" w:rsidRDefault="00B3340F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897A4" w14:textId="77EF6174" w:rsidR="00B3340F" w:rsidRPr="002B216B" w:rsidRDefault="00795C40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5,</w:t>
            </w:r>
            <w:r w:rsidR="00586A0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342,155</w:t>
            </w:r>
          </w:p>
        </w:tc>
        <w:tc>
          <w:tcPr>
            <w:tcW w:w="270" w:type="dxa"/>
          </w:tcPr>
          <w:p w14:paraId="282E40C7" w14:textId="77777777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77CFBD" w14:textId="2FD4BE1B" w:rsidR="00B3340F" w:rsidRPr="002B216B" w:rsidRDefault="00795C40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1,</w:t>
            </w:r>
            <w:r w:rsidR="00BD02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338</w:t>
            </w:r>
            <w:r w:rsidR="00AA4FC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</w:t>
            </w:r>
            <w:r w:rsidR="00BD02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390</w:t>
            </w:r>
          </w:p>
        </w:tc>
        <w:tc>
          <w:tcPr>
            <w:tcW w:w="272" w:type="dxa"/>
          </w:tcPr>
          <w:p w14:paraId="3C69370A" w14:textId="013699FA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14902" w14:textId="2F09EE5C" w:rsidR="00B3340F" w:rsidRPr="002B216B" w:rsidRDefault="00795C40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4,</w:t>
            </w:r>
            <w:r w:rsidR="006A70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 w:rsidR="00847D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66,551</w:t>
            </w:r>
          </w:p>
        </w:tc>
        <w:tc>
          <w:tcPr>
            <w:tcW w:w="270" w:type="dxa"/>
          </w:tcPr>
          <w:p w14:paraId="340AAB6B" w14:textId="310EAA71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EEB9C" w14:textId="07D07630" w:rsidR="00B3340F" w:rsidRPr="002B216B" w:rsidRDefault="00795C40" w:rsidP="00B3340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817AF2" w14:textId="74F0C04F" w:rsidR="00B3340F" w:rsidRPr="002B216B" w:rsidRDefault="00B3340F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63D06" w14:textId="272219B4" w:rsidR="00B3340F" w:rsidRPr="002B216B" w:rsidRDefault="00795C40" w:rsidP="00B334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5,504,94</w:t>
            </w:r>
            <w:r w:rsidR="00847D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</w:tr>
      <w:tr w:rsidR="00114DE5" w:rsidRPr="00023D33" w14:paraId="3716B5BC" w14:textId="77777777" w:rsidTr="00D176DC">
        <w:tc>
          <w:tcPr>
            <w:tcW w:w="2520" w:type="dxa"/>
          </w:tcPr>
          <w:p w14:paraId="183CA0EE" w14:textId="77777777" w:rsidR="00114DE5" w:rsidRDefault="00114DE5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</w:p>
          <w:p w14:paraId="531F13CC" w14:textId="77777777" w:rsidR="00CD3397" w:rsidRDefault="00CD3397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</w:p>
          <w:p w14:paraId="50B87E3F" w14:textId="77777777" w:rsidR="00CD3397" w:rsidRDefault="00CD3397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</w:p>
          <w:p w14:paraId="592CE098" w14:textId="77777777" w:rsidR="00CD3397" w:rsidRDefault="00CD3397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</w:p>
          <w:p w14:paraId="091A7040" w14:textId="77777777" w:rsidR="00CD3397" w:rsidRDefault="00CD3397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</w:p>
          <w:p w14:paraId="262234ED" w14:textId="77777777" w:rsidR="00CD3397" w:rsidRDefault="00CD3397" w:rsidP="00B3340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552565" w14:textId="1AC86F1F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883722" w14:textId="1DA08FFC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EB7E9F8" w14:textId="4060A96F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097A808" w14:textId="77777777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65162C0C" w14:textId="77777777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A4ACD7" w14:textId="77777777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E877DD6" w14:textId="77777777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F34A65" w14:textId="77777777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679BB63" w14:textId="6DB86103" w:rsidR="00114DE5" w:rsidRPr="00023D33" w:rsidRDefault="00114DE5" w:rsidP="00B3340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176DC" w:rsidRPr="00023D33" w14:paraId="6176D422" w14:textId="77777777" w:rsidTr="00D1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EFCAEC1" w14:textId="77777777" w:rsidR="00D176DC" w:rsidRPr="00023D33" w:rsidRDefault="00D176DC" w:rsidP="0041214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lastRenderedPageBreak/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C90B76" w14:textId="77777777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C9968C" w14:textId="77777777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A122D1" w14:textId="77777777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9C1A157" w14:textId="77777777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457525D" w14:textId="77777777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FF5F67" w14:textId="77777777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FBACEF" w14:textId="77777777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2647B6" w14:textId="77777777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99C065" w14:textId="77777777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176DC" w:rsidRPr="00023D33" w14:paraId="56BE7C29" w14:textId="77777777" w:rsidTr="00D1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4F67E" w14:textId="77777777" w:rsidR="00D176DC" w:rsidRPr="00023D33" w:rsidRDefault="00D176DC" w:rsidP="0041214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6106F6" w14:textId="6579D821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54ADE9" w14:textId="77777777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A0935E" w14:textId="77777777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A42612E" w14:textId="77777777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F96E7FD" w14:textId="77777777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4EE3A6" w14:textId="77777777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803230" w14:textId="77777777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12684D" w14:textId="77777777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383E65" w14:textId="77777777" w:rsidR="00D176DC" w:rsidRPr="00023D33" w:rsidRDefault="00D176DC" w:rsidP="0041214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176DC" w:rsidRPr="00023D33" w14:paraId="618CE8E8" w14:textId="77777777" w:rsidTr="00D1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4AE1812" w14:textId="77777777" w:rsidR="00D176DC" w:rsidRPr="00023D33" w:rsidRDefault="00D176DC" w:rsidP="0041214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DE48F4" w14:textId="77777777" w:rsidR="00D176DC" w:rsidRPr="002B216B" w:rsidRDefault="00D176DC" w:rsidP="0041214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406,074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A16706" w14:textId="77777777" w:rsidR="00D176DC" w:rsidRPr="002B216B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FA155D" w14:textId="77777777" w:rsidR="00D176DC" w:rsidRPr="002B216B" w:rsidRDefault="00D176DC" w:rsidP="0041214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406,074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A1275DD" w14:textId="77777777" w:rsidR="00D176DC" w:rsidRPr="002B216B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1407A66" w14:textId="77777777" w:rsidR="00D176DC" w:rsidRPr="002B216B" w:rsidRDefault="00D176DC" w:rsidP="0041214F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A47019" w14:textId="77777777" w:rsidR="00D176DC" w:rsidRPr="002B216B" w:rsidRDefault="00D176DC" w:rsidP="0041214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6D4F23" w14:textId="77777777" w:rsidR="00D176DC" w:rsidRPr="002B216B" w:rsidRDefault="00D176DC" w:rsidP="0041214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1ECAD" w14:textId="77777777" w:rsidR="00D176DC" w:rsidRPr="002B216B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615F2B" w14:textId="77777777" w:rsidR="00D176DC" w:rsidRPr="002B216B" w:rsidRDefault="00D176DC" w:rsidP="0041214F">
            <w:pPr>
              <w:tabs>
                <w:tab w:val="decimal" w:pos="770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406,074</w:t>
            </w:r>
          </w:p>
        </w:tc>
      </w:tr>
      <w:tr w:rsidR="00D176DC" w:rsidRPr="00023D33" w14:paraId="05B4B94F" w14:textId="77777777" w:rsidTr="00D1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5D008E2" w14:textId="77777777" w:rsidR="00D176DC" w:rsidRPr="00023D33" w:rsidRDefault="00D176DC" w:rsidP="0041214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F1C8ED" w14:textId="77777777" w:rsidR="00D176DC" w:rsidRDefault="00D176DC" w:rsidP="0041214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9,815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B60BA1" w14:textId="77777777" w:rsidR="00D176DC" w:rsidRPr="002B216B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E91008" w14:textId="77777777" w:rsidR="00D176DC" w:rsidRDefault="00D176DC" w:rsidP="0041214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9,984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18D628" w14:textId="77777777" w:rsidR="00D176DC" w:rsidRPr="002B216B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3DC6871" w14:textId="77777777" w:rsidR="00D176DC" w:rsidRDefault="00D176DC" w:rsidP="0041214F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F7B76" w14:textId="77777777" w:rsidR="00D176DC" w:rsidRPr="002B216B" w:rsidRDefault="00D176DC" w:rsidP="0041214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50317C" w14:textId="77777777" w:rsidR="00D176DC" w:rsidRDefault="00D176DC" w:rsidP="0041214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875729" w14:textId="77777777" w:rsidR="00D176DC" w:rsidRPr="002B216B" w:rsidRDefault="00D176DC" w:rsidP="0041214F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279610" w14:textId="77777777" w:rsidR="00D176DC" w:rsidRDefault="00D176DC" w:rsidP="0041214F">
            <w:pPr>
              <w:tabs>
                <w:tab w:val="decimal" w:pos="770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9,984</w:t>
            </w:r>
          </w:p>
        </w:tc>
      </w:tr>
      <w:tr w:rsidR="00D176DC" w:rsidRPr="00023D33" w14:paraId="1A8D80E0" w14:textId="77777777" w:rsidTr="00D1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5C8D8" w14:textId="77777777" w:rsidR="00D176DC" w:rsidRPr="00023D33" w:rsidRDefault="00D176DC" w:rsidP="0041214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66C257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1,243,021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3A3C1B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209523" w14:textId="5E93A3A6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621,737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A06402F" w14:textId="7103D58A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6CD932CF" w14:textId="77777777" w:rsidR="00D176DC" w:rsidRPr="002B216B" w:rsidRDefault="00D176DC" w:rsidP="0041214F">
            <w:pPr>
              <w:tabs>
                <w:tab w:val="decimal" w:pos="770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588,286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7F2EBA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307568" w14:textId="77777777" w:rsidR="00D176DC" w:rsidRPr="002B216B" w:rsidRDefault="00D176DC" w:rsidP="0041214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807,805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14D678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74A291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2,017,828</w:t>
            </w:r>
          </w:p>
        </w:tc>
      </w:tr>
      <w:tr w:rsidR="00D176DC" w:rsidRPr="00023D33" w14:paraId="1671AE25" w14:textId="77777777" w:rsidTr="00D1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195CFF1" w14:textId="77777777" w:rsidR="00D176DC" w:rsidRPr="00023D33" w:rsidRDefault="00D176DC" w:rsidP="0041214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เงินกู้ยืมจากบุคคลอื่น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571DBA" w14:textId="7CA64F12" w:rsidR="00D176DC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644,002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C45DB" w14:textId="1D11B59F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B0C1DD" w14:textId="0431C108" w:rsidR="00D176DC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688,453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B0A3D49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2DDF90E" w14:textId="1EFB6C7E" w:rsidR="00D176DC" w:rsidRDefault="00D176DC" w:rsidP="0041214F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A85843" w14:textId="79AF012A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4EFBCD" w14:textId="0B733BAB" w:rsidR="00D176DC" w:rsidRDefault="00D176DC" w:rsidP="0041214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1EABCE" w14:textId="7E187DE0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B1F0DB" w14:textId="61A8027E" w:rsidR="00D176DC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688,453</w:t>
            </w:r>
          </w:p>
        </w:tc>
      </w:tr>
      <w:tr w:rsidR="00D176DC" w:rsidRPr="00023D33" w14:paraId="304BB6D5" w14:textId="77777777" w:rsidTr="00D1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277D7" w14:textId="77777777" w:rsidR="00D176DC" w:rsidRPr="00023D33" w:rsidRDefault="00D176DC" w:rsidP="0041214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2C4801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218,244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2FA20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D25419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122,890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5F11EF1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E3CF7EA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113,205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FA94B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0E818E" w14:textId="77777777" w:rsidR="00D176DC" w:rsidRPr="002B216B" w:rsidRDefault="00D176DC" w:rsidP="0041214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8D0039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4E6A2A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236,095</w:t>
            </w:r>
          </w:p>
        </w:tc>
      </w:tr>
      <w:tr w:rsidR="00D176DC" w:rsidRPr="00023D33" w14:paraId="2B9739BF" w14:textId="77777777" w:rsidTr="001326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3B1E098" w14:textId="77777777" w:rsidR="00D176DC" w:rsidRPr="00023D33" w:rsidRDefault="00D176DC" w:rsidP="0041214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2118B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3,943,758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67D1AA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37499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78,940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1FCE593" w14:textId="77777777" w:rsidR="00D176DC" w:rsidRPr="002B216B" w:rsidRDefault="00D176DC" w:rsidP="0041214F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029FF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4,307,629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57DD33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DC4E5" w14:textId="77777777" w:rsidR="00D176DC" w:rsidRDefault="00D176DC" w:rsidP="0041214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075717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4D54A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4,386,569</w:t>
            </w:r>
          </w:p>
        </w:tc>
      </w:tr>
      <w:tr w:rsidR="00D176DC" w:rsidRPr="00023D33" w14:paraId="5274B683" w14:textId="77777777" w:rsidTr="001326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38F2143" w14:textId="77777777" w:rsidR="00D176DC" w:rsidRPr="00023D33" w:rsidRDefault="00D176DC" w:rsidP="0041214F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FBFA9F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6,464,914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CA5783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8C2DCE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1,928,078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C62348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46D21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5,009,120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1B5B03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7F5BA1" w14:textId="77777777" w:rsidR="00D176DC" w:rsidRPr="002B216B" w:rsidRDefault="00D176DC" w:rsidP="0041214F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807,805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EB0BA6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AC92E" w14:textId="77777777" w:rsidR="00D176DC" w:rsidRPr="002B216B" w:rsidRDefault="00D176DC" w:rsidP="0041214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7,745,003</w:t>
            </w:r>
          </w:p>
        </w:tc>
      </w:tr>
    </w:tbl>
    <w:p w14:paraId="7BA2CBB8" w14:textId="77777777" w:rsidR="002162D7" w:rsidRDefault="002162D7">
      <w:pPr>
        <w:rPr>
          <w:rFonts w:asciiTheme="minorHAnsi" w:hAnsiTheme="minorHAnsi" w:cstheme="minorHAnsi"/>
          <w:sz w:val="30"/>
          <w:szCs w:val="30"/>
        </w:rPr>
      </w:pP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270"/>
        <w:gridCol w:w="990"/>
        <w:gridCol w:w="272"/>
        <w:gridCol w:w="988"/>
        <w:gridCol w:w="270"/>
        <w:gridCol w:w="990"/>
        <w:gridCol w:w="270"/>
        <w:gridCol w:w="990"/>
      </w:tblGrid>
      <w:tr w:rsidR="006B5FD2" w:rsidRPr="00023D33" w14:paraId="45CB66DC" w14:textId="77777777" w:rsidTr="003E65D3">
        <w:trPr>
          <w:tblHeader/>
        </w:trPr>
        <w:tc>
          <w:tcPr>
            <w:tcW w:w="2520" w:type="dxa"/>
            <w:vAlign w:val="bottom"/>
          </w:tcPr>
          <w:p w14:paraId="4F4384BF" w14:textId="77777777" w:rsidR="006B5FD2" w:rsidRPr="00023D33" w:rsidRDefault="006B5FD2" w:rsidP="00586B42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6797CE1F" w14:textId="140DD8C0" w:rsidR="006B5FD2" w:rsidRPr="006B5FD2" w:rsidRDefault="006B5FD2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  <w:r w:rsidRPr="006B5FD2">
              <w:rPr>
                <w:rFonts w:asciiTheme="minorHAnsi" w:hAnsiTheme="minorHAnsi" w:cstheme="minorHAns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B5FD2" w:rsidRPr="00023D33" w14:paraId="51E95675" w14:textId="77777777" w:rsidTr="003E65D3">
        <w:trPr>
          <w:tblHeader/>
        </w:trPr>
        <w:tc>
          <w:tcPr>
            <w:tcW w:w="2520" w:type="dxa"/>
            <w:vAlign w:val="bottom"/>
          </w:tcPr>
          <w:p w14:paraId="46863082" w14:textId="77777777" w:rsidR="006B5FD2" w:rsidRPr="00023D33" w:rsidRDefault="006B5FD2" w:rsidP="00586B42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4FFCC69" w14:textId="77777777" w:rsidR="006B5FD2" w:rsidRPr="00023D33" w:rsidRDefault="006B5FD2" w:rsidP="00586B42">
            <w:pPr>
              <w:spacing w:line="240" w:lineRule="auto"/>
              <w:ind w:left="-20" w:right="-19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51A22D" w14:textId="77777777" w:rsidR="006B5FD2" w:rsidRPr="00023D33" w:rsidRDefault="006B5FD2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6A7E42C" w14:textId="06908C8B" w:rsidR="006B5FD2" w:rsidRPr="00023D33" w:rsidRDefault="006B5FD2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D4753" w:rsidRPr="00023D33" w14:paraId="643B37E4" w14:textId="77777777" w:rsidTr="00DD4753">
        <w:trPr>
          <w:tblHeader/>
        </w:trPr>
        <w:tc>
          <w:tcPr>
            <w:tcW w:w="2520" w:type="dxa"/>
            <w:vAlign w:val="bottom"/>
            <w:hideMark/>
          </w:tcPr>
          <w:p w14:paraId="22538C41" w14:textId="0F1BB72A" w:rsidR="00DD4753" w:rsidRPr="00023D33" w:rsidRDefault="00DD4753" w:rsidP="00586B42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31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7A386B0F" w14:textId="77777777" w:rsidR="00DD4753" w:rsidRPr="00023D33" w:rsidRDefault="00DD4753" w:rsidP="00586B42">
            <w:pPr>
              <w:spacing w:line="240" w:lineRule="auto"/>
              <w:ind w:left="-20" w:right="-1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มูลค่า</w:t>
            </w:r>
          </w:p>
          <w:p w14:paraId="6170094C" w14:textId="77777777" w:rsidR="00DD4753" w:rsidRPr="00023D33" w:rsidRDefault="00DD4753" w:rsidP="00586B42">
            <w:pPr>
              <w:spacing w:line="240" w:lineRule="auto"/>
              <w:ind w:left="-20" w:right="-1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2221835A" w14:textId="77777777" w:rsidR="00DD4753" w:rsidRPr="00023D33" w:rsidRDefault="00DD4753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3631AEE" w14:textId="3D68B0FF" w:rsidR="006B5FD2" w:rsidRDefault="00DD4753" w:rsidP="006B5FD2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10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ภายใน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ปี</w:t>
            </w:r>
          </w:p>
          <w:p w14:paraId="7AB8C5E5" w14:textId="53154E21" w:rsidR="00DD4753" w:rsidRPr="00023D33" w:rsidRDefault="00DD4753" w:rsidP="006B5FD2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10" w:right="-11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1D8CD6DB" w14:textId="77777777" w:rsidR="00DD4753" w:rsidRPr="00023D33" w:rsidRDefault="00DD4753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  <w:hideMark/>
          </w:tcPr>
          <w:p w14:paraId="3F1B625B" w14:textId="0A81FF0B" w:rsidR="00DD4753" w:rsidRPr="00023D33" w:rsidRDefault="00DD4753" w:rsidP="00586B4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 xml:space="preserve">มากกว่า </w:t>
            </w:r>
            <w:r w:rsidR="00A301CB" w:rsidRPr="00A301C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ปี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 xml:space="preserve">แต่ไม่เกิน </w:t>
            </w:r>
            <w:r w:rsidR="00A301CB" w:rsidRPr="00A301CB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8990BE3" w14:textId="77777777" w:rsidR="00DD4753" w:rsidRPr="00023D33" w:rsidRDefault="00DD4753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DCE5049" w14:textId="0D916098" w:rsidR="00DD4753" w:rsidRPr="00023D33" w:rsidRDefault="00DD4753" w:rsidP="00586B42">
            <w:pPr>
              <w:spacing w:line="240" w:lineRule="auto"/>
              <w:ind w:left="-100" w:right="-10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มากกว่า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301CB" w:rsidRPr="00A301CB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023D3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EEADF4D" w14:textId="77777777" w:rsidR="00DD4753" w:rsidRPr="00023D33" w:rsidRDefault="00DD4753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385848E" w14:textId="77777777" w:rsidR="00DD4753" w:rsidRPr="00023D33" w:rsidRDefault="00DD4753" w:rsidP="00586B4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รวม</w:t>
            </w:r>
          </w:p>
        </w:tc>
      </w:tr>
      <w:tr w:rsidR="006B5FD2" w:rsidRPr="00023D33" w14:paraId="287C8C06" w14:textId="77777777" w:rsidTr="003E65D3">
        <w:trPr>
          <w:tblHeader/>
        </w:trPr>
        <w:tc>
          <w:tcPr>
            <w:tcW w:w="2520" w:type="dxa"/>
            <w:vAlign w:val="bottom"/>
          </w:tcPr>
          <w:p w14:paraId="0CB15D56" w14:textId="77777777" w:rsidR="006B5FD2" w:rsidRPr="00023D33" w:rsidRDefault="006B5FD2" w:rsidP="006B5FD2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DC6A388" w14:textId="0218340C" w:rsidR="006B5FD2" w:rsidRPr="00023D33" w:rsidRDefault="006B5FD2" w:rsidP="006B5FD2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 w:rsidRPr="001E2E5C">
              <w:rPr>
                <w:rFonts w:asciiTheme="minorHAnsi" w:hAnsiTheme="minorHAnsi" w:cstheme="minorHAns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C5268" w:rsidRPr="00023D33" w14:paraId="582F7C0B" w14:textId="77777777" w:rsidTr="00D176DC">
        <w:tc>
          <w:tcPr>
            <w:tcW w:w="2520" w:type="dxa"/>
          </w:tcPr>
          <w:p w14:paraId="46101442" w14:textId="6D2A8B48" w:rsidR="00BC5268" w:rsidRPr="00023D33" w:rsidRDefault="00A301CB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256</w:t>
            </w:r>
            <w:r w:rsidR="00D176DC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14:paraId="71E5FC0B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032A8F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7846D77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E684CF1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525C83CE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394FE6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BBB1122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8D1261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906E297" w14:textId="77777777" w:rsidR="00BC5268" w:rsidRPr="00023D33" w:rsidRDefault="00BC526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C5268" w:rsidRPr="00023D33" w14:paraId="442085A4" w14:textId="77777777" w:rsidTr="00D176DC">
        <w:tc>
          <w:tcPr>
            <w:tcW w:w="2520" w:type="dxa"/>
            <w:hideMark/>
          </w:tcPr>
          <w:p w14:paraId="30B68CE3" w14:textId="77777777" w:rsidR="00BC5268" w:rsidRPr="00023D33" w:rsidRDefault="00BC5268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6647A09A" w14:textId="307E0B91" w:rsidR="00BC5268" w:rsidRPr="00131735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E9205D" w14:textId="77777777" w:rsidR="00BC5268" w:rsidRPr="00131735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E8B899E" w14:textId="77777777" w:rsidR="00BC5268" w:rsidRPr="00131735" w:rsidRDefault="00BC526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A2B5994" w14:textId="77777777" w:rsidR="00BC5268" w:rsidRPr="00131735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5C183AD0" w14:textId="77777777" w:rsidR="00BC5268" w:rsidRPr="00131735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95124F" w14:textId="77777777" w:rsidR="00BC5268" w:rsidRPr="00131735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9EC24E1" w14:textId="77777777" w:rsidR="00BC5268" w:rsidRPr="00131735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34FD72D" w14:textId="77777777" w:rsidR="00BC5268" w:rsidRPr="00131735" w:rsidRDefault="00BC5268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8FEDAE6" w14:textId="77777777" w:rsidR="00BC5268" w:rsidRPr="00131735" w:rsidRDefault="00BC526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77C1" w:rsidRPr="00023D33" w14:paraId="3100A77E" w14:textId="77777777" w:rsidTr="00D176DC">
        <w:tc>
          <w:tcPr>
            <w:tcW w:w="2520" w:type="dxa"/>
          </w:tcPr>
          <w:p w14:paraId="2EB3C77C" w14:textId="77777777" w:rsidR="006377C1" w:rsidRPr="00023D33" w:rsidRDefault="006377C1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1F8B0E5" w14:textId="35BACC5F" w:rsidR="006377C1" w:rsidRPr="00F4510C" w:rsidRDefault="006377C1" w:rsidP="009D04A8">
            <w:pPr>
              <w:tabs>
                <w:tab w:val="clear" w:pos="907"/>
                <w:tab w:val="decimal" w:pos="708"/>
                <w:tab w:val="left" w:pos="796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5FFD">
              <w:rPr>
                <w:rFonts w:asciiTheme="minorBidi" w:hAnsiTheme="minorBidi" w:cstheme="minorBidi"/>
                <w:sz w:val="24"/>
                <w:szCs w:val="24"/>
              </w:rPr>
              <w:t>65,413</w:t>
            </w:r>
          </w:p>
        </w:tc>
        <w:tc>
          <w:tcPr>
            <w:tcW w:w="270" w:type="dxa"/>
          </w:tcPr>
          <w:p w14:paraId="7CA71AA7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1B6743A" w14:textId="51630C12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C45FFD">
              <w:rPr>
                <w:rFonts w:asciiTheme="minorBidi" w:hAnsiTheme="minorBidi" w:cstheme="minorBidi"/>
                <w:sz w:val="24"/>
                <w:szCs w:val="24"/>
              </w:rPr>
              <w:t>65,413 </w:t>
            </w:r>
          </w:p>
        </w:tc>
        <w:tc>
          <w:tcPr>
            <w:tcW w:w="272" w:type="dxa"/>
          </w:tcPr>
          <w:p w14:paraId="3F959CC7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69AC519C" w14:textId="48DE1C50" w:rsidR="006377C1" w:rsidRPr="00131735" w:rsidRDefault="006377C1" w:rsidP="006377C1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C3CD47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A6DD14" w14:textId="0FD8100E" w:rsidR="006377C1" w:rsidRPr="00131735" w:rsidRDefault="006377C1" w:rsidP="006377C1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7C42A0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14BF6E" w14:textId="16CD527D" w:rsidR="006377C1" w:rsidRPr="00131735" w:rsidRDefault="006377C1" w:rsidP="006377C1">
            <w:pPr>
              <w:tabs>
                <w:tab w:val="decimal" w:pos="770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C45FFD">
              <w:rPr>
                <w:rFonts w:asciiTheme="minorBidi" w:hAnsiTheme="minorBidi" w:cstheme="minorBidi"/>
                <w:sz w:val="24"/>
                <w:szCs w:val="24"/>
              </w:rPr>
              <w:t>65,413</w:t>
            </w:r>
          </w:p>
        </w:tc>
      </w:tr>
      <w:tr w:rsidR="006377C1" w:rsidRPr="00023D33" w14:paraId="53BA28ED" w14:textId="77777777" w:rsidTr="00D176DC">
        <w:tc>
          <w:tcPr>
            <w:tcW w:w="2520" w:type="dxa"/>
          </w:tcPr>
          <w:p w14:paraId="01266006" w14:textId="129DAC88" w:rsidR="006377C1" w:rsidRPr="00023D33" w:rsidRDefault="006377C1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เงินกู้ยืม</w:t>
            </w: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080" w:type="dxa"/>
          </w:tcPr>
          <w:p w14:paraId="383E7217" w14:textId="44777470" w:rsidR="006377C1" w:rsidRPr="00F4510C" w:rsidRDefault="006377C1" w:rsidP="006377C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5FFD">
              <w:rPr>
                <w:rFonts w:asciiTheme="minorBidi" w:hAnsiTheme="minorBidi" w:cstheme="minorBidi"/>
                <w:sz w:val="24"/>
                <w:szCs w:val="24"/>
              </w:rPr>
              <w:t>81,484</w:t>
            </w:r>
          </w:p>
        </w:tc>
        <w:tc>
          <w:tcPr>
            <w:tcW w:w="270" w:type="dxa"/>
          </w:tcPr>
          <w:p w14:paraId="4EABA0C4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435E4A" w14:textId="58638235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C45FFD">
              <w:rPr>
                <w:rFonts w:asciiTheme="minorHAnsi" w:hAnsiTheme="minorHAnsi" w:cstheme="minorHAnsi"/>
                <w:sz w:val="24"/>
                <w:szCs w:val="24"/>
              </w:rPr>
              <w:t>87,832 </w:t>
            </w:r>
          </w:p>
        </w:tc>
        <w:tc>
          <w:tcPr>
            <w:tcW w:w="272" w:type="dxa"/>
          </w:tcPr>
          <w:p w14:paraId="1885039E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1E889DB" w14:textId="36AEE388" w:rsidR="006377C1" w:rsidRPr="00131735" w:rsidRDefault="006377C1" w:rsidP="006377C1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FD7F03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FE5182" w14:textId="067E4F25" w:rsidR="006377C1" w:rsidRPr="00131735" w:rsidRDefault="006377C1" w:rsidP="006377C1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89C3A4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A233522" w14:textId="7ED39A24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C45FFD">
              <w:rPr>
                <w:rFonts w:asciiTheme="minorHAnsi" w:hAnsiTheme="minorHAnsi" w:cstheme="minorHAnsi"/>
                <w:sz w:val="24"/>
                <w:szCs w:val="24"/>
              </w:rPr>
              <w:t>87,832</w:t>
            </w:r>
          </w:p>
        </w:tc>
      </w:tr>
      <w:tr w:rsidR="006377C1" w:rsidRPr="00023D33" w14:paraId="6A29B4E9" w14:textId="77777777" w:rsidTr="00D176DC">
        <w:tc>
          <w:tcPr>
            <w:tcW w:w="2520" w:type="dxa"/>
            <w:hideMark/>
          </w:tcPr>
          <w:p w14:paraId="27C0E231" w14:textId="77777777" w:rsidR="006377C1" w:rsidRPr="00023D33" w:rsidRDefault="006377C1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2DB24054" w14:textId="559807FE" w:rsidR="006377C1" w:rsidRPr="00F4510C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5FFD">
              <w:rPr>
                <w:rFonts w:asciiTheme="minorBidi" w:hAnsiTheme="minorBidi" w:cstheme="minorBidi"/>
                <w:sz w:val="24"/>
                <w:szCs w:val="24"/>
              </w:rPr>
              <w:t>1,100,410</w:t>
            </w:r>
          </w:p>
        </w:tc>
        <w:tc>
          <w:tcPr>
            <w:tcW w:w="270" w:type="dxa"/>
          </w:tcPr>
          <w:p w14:paraId="2A5A97C8" w14:textId="7A57427C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7D8F26" w14:textId="228A4D65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C45FFD">
              <w:rPr>
                <w:rFonts w:asciiTheme="minorHAnsi" w:hAnsiTheme="minorHAnsi" w:cstheme="minorHAnsi"/>
                <w:sz w:val="24"/>
                <w:szCs w:val="24"/>
              </w:rPr>
              <w:t>1,090,755 </w:t>
            </w:r>
          </w:p>
        </w:tc>
        <w:tc>
          <w:tcPr>
            <w:tcW w:w="272" w:type="dxa"/>
          </w:tcPr>
          <w:p w14:paraId="1BE98730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8F402F1" w14:textId="5E2F3811" w:rsidR="006377C1" w:rsidRPr="00131735" w:rsidRDefault="006377C1" w:rsidP="00DE6116">
            <w:pPr>
              <w:tabs>
                <w:tab w:val="decimal" w:pos="76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584E0B">
              <w:rPr>
                <w:rFonts w:asciiTheme="minorHAnsi" w:hAnsiTheme="minorHAnsi" w:cstheme="minorHAnsi"/>
                <w:sz w:val="24"/>
                <w:szCs w:val="24"/>
              </w:rPr>
              <w:t xml:space="preserve">86,349 </w:t>
            </w:r>
          </w:p>
        </w:tc>
        <w:tc>
          <w:tcPr>
            <w:tcW w:w="270" w:type="dxa"/>
          </w:tcPr>
          <w:p w14:paraId="7421D4D4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EEBDD4" w14:textId="6C4FFA81" w:rsidR="006377C1" w:rsidRPr="00131735" w:rsidRDefault="006377C1" w:rsidP="006377C1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F54EBF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DAE255" w14:textId="6AFCC9B8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6377C1">
              <w:rPr>
                <w:rFonts w:asciiTheme="minorHAnsi" w:hAnsiTheme="minorHAnsi" w:cstheme="minorHAnsi"/>
                <w:sz w:val="24"/>
                <w:szCs w:val="24"/>
              </w:rPr>
              <w:t>1,177,104</w:t>
            </w:r>
          </w:p>
        </w:tc>
      </w:tr>
      <w:tr w:rsidR="006377C1" w:rsidRPr="00023D33" w14:paraId="612FB58B" w14:textId="77777777" w:rsidTr="00D176DC">
        <w:tc>
          <w:tcPr>
            <w:tcW w:w="2520" w:type="dxa"/>
          </w:tcPr>
          <w:p w14:paraId="31C45341" w14:textId="0DDF91C4" w:rsidR="006377C1" w:rsidRPr="00023D33" w:rsidRDefault="006377C1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เงินกู้ยืมจากบุคคลอื่น</w:t>
            </w:r>
          </w:p>
        </w:tc>
        <w:tc>
          <w:tcPr>
            <w:tcW w:w="1080" w:type="dxa"/>
          </w:tcPr>
          <w:p w14:paraId="53BAC3D9" w14:textId="1FB3F3AD" w:rsidR="006377C1" w:rsidRPr="00F4510C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5FFD">
              <w:rPr>
                <w:rFonts w:asciiTheme="minorBidi" w:hAnsiTheme="minorBidi" w:cstheme="minorBidi"/>
                <w:sz w:val="24"/>
                <w:szCs w:val="24"/>
              </w:rPr>
              <w:t>7,000</w:t>
            </w:r>
          </w:p>
        </w:tc>
        <w:tc>
          <w:tcPr>
            <w:tcW w:w="270" w:type="dxa"/>
          </w:tcPr>
          <w:p w14:paraId="3EF83080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698214" w14:textId="35FA8F6D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C45FFD">
              <w:rPr>
                <w:rFonts w:asciiTheme="minorHAnsi" w:hAnsiTheme="minorHAnsi" w:cstheme="minorHAnsi"/>
                <w:sz w:val="24"/>
                <w:szCs w:val="24"/>
              </w:rPr>
              <w:t>7,022 </w:t>
            </w:r>
          </w:p>
        </w:tc>
        <w:tc>
          <w:tcPr>
            <w:tcW w:w="272" w:type="dxa"/>
          </w:tcPr>
          <w:p w14:paraId="34B02277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42709F7" w14:textId="6E5BAEDF" w:rsidR="006377C1" w:rsidRPr="00131735" w:rsidRDefault="006377C1" w:rsidP="006377C1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B647A9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E7ECB3" w14:textId="534A11EF" w:rsidR="006377C1" w:rsidRPr="00131735" w:rsidRDefault="006377C1" w:rsidP="006377C1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703B63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A30CD2" w14:textId="73009868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6377C1">
              <w:rPr>
                <w:rFonts w:asciiTheme="minorHAnsi" w:hAnsiTheme="minorHAnsi" w:cstheme="minorHAnsi"/>
                <w:sz w:val="24"/>
                <w:szCs w:val="24"/>
              </w:rPr>
              <w:t>7,022</w:t>
            </w:r>
          </w:p>
        </w:tc>
      </w:tr>
      <w:tr w:rsidR="006377C1" w:rsidRPr="00023D33" w14:paraId="09705776" w14:textId="77777777" w:rsidTr="00D176DC">
        <w:trPr>
          <w:trHeight w:val="119"/>
        </w:trPr>
        <w:tc>
          <w:tcPr>
            <w:tcW w:w="2520" w:type="dxa"/>
            <w:hideMark/>
          </w:tcPr>
          <w:p w14:paraId="5D0E4D59" w14:textId="77777777" w:rsidR="006377C1" w:rsidRPr="00023D33" w:rsidRDefault="006377C1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8BA2F18" w14:textId="54B7869C" w:rsidR="006377C1" w:rsidRPr="00F4510C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5FFD">
              <w:rPr>
                <w:rFonts w:asciiTheme="minorBidi" w:hAnsiTheme="minorBidi" w:cstheme="minorBidi"/>
                <w:sz w:val="24"/>
                <w:szCs w:val="24"/>
              </w:rPr>
              <w:t>8,881</w:t>
            </w:r>
          </w:p>
        </w:tc>
        <w:tc>
          <w:tcPr>
            <w:tcW w:w="270" w:type="dxa"/>
            <w:vAlign w:val="bottom"/>
          </w:tcPr>
          <w:p w14:paraId="69AD6470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F309C9" w14:textId="7E3B2E15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C45FFD">
              <w:rPr>
                <w:rFonts w:asciiTheme="minorHAnsi" w:hAnsiTheme="minorHAnsi" w:cstheme="minorHAnsi"/>
                <w:sz w:val="24"/>
                <w:szCs w:val="24"/>
              </w:rPr>
              <w:t>4,476</w:t>
            </w:r>
            <w:r w:rsidR="00DE55B9" w:rsidRPr="00C45FFD">
              <w:rPr>
                <w:rFonts w:asciiTheme="minorBidi" w:hAnsiTheme="minorBidi" w:cstheme="minorBidi"/>
                <w:sz w:val="24"/>
                <w:szCs w:val="24"/>
              </w:rPr>
              <w:t> </w:t>
            </w:r>
          </w:p>
        </w:tc>
        <w:tc>
          <w:tcPr>
            <w:tcW w:w="272" w:type="dxa"/>
            <w:vAlign w:val="bottom"/>
          </w:tcPr>
          <w:p w14:paraId="75CB297A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0E0315C6" w14:textId="5A3F30A0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584E0B">
              <w:rPr>
                <w:rFonts w:asciiTheme="minorHAnsi" w:hAnsiTheme="minorHAnsi" w:cstheme="minorHAnsi"/>
                <w:sz w:val="24"/>
                <w:szCs w:val="24"/>
              </w:rPr>
              <w:t>5,146</w:t>
            </w:r>
          </w:p>
        </w:tc>
        <w:tc>
          <w:tcPr>
            <w:tcW w:w="270" w:type="dxa"/>
            <w:vAlign w:val="bottom"/>
          </w:tcPr>
          <w:p w14:paraId="27670880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BDD97D" w14:textId="5B9EED64" w:rsidR="006377C1" w:rsidRPr="00131735" w:rsidRDefault="006377C1" w:rsidP="006377C1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C4D52B9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6B5388" w14:textId="1F108D4F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6377C1">
              <w:rPr>
                <w:rFonts w:asciiTheme="minorHAnsi" w:hAnsiTheme="minorHAnsi" w:cstheme="minorHAnsi"/>
                <w:sz w:val="24"/>
                <w:szCs w:val="24"/>
              </w:rPr>
              <w:t>9,622</w:t>
            </w:r>
          </w:p>
        </w:tc>
      </w:tr>
      <w:tr w:rsidR="006377C1" w:rsidRPr="00023D33" w14:paraId="251F36EB" w14:textId="77777777" w:rsidTr="00D176DC">
        <w:trPr>
          <w:trHeight w:val="119"/>
        </w:trPr>
        <w:tc>
          <w:tcPr>
            <w:tcW w:w="2520" w:type="dxa"/>
          </w:tcPr>
          <w:p w14:paraId="4FE43853" w14:textId="5329928D" w:rsidR="006377C1" w:rsidRPr="00023D33" w:rsidRDefault="006377C1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</w:tcPr>
          <w:p w14:paraId="01519FBF" w14:textId="2FE73A62" w:rsidR="006377C1" w:rsidRPr="00F4510C" w:rsidRDefault="00847D1C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3,944,916</w:t>
            </w:r>
          </w:p>
        </w:tc>
        <w:tc>
          <w:tcPr>
            <w:tcW w:w="270" w:type="dxa"/>
            <w:vAlign w:val="bottom"/>
          </w:tcPr>
          <w:p w14:paraId="336A22D3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C6DA97" w14:textId="65ED7405" w:rsidR="006377C1" w:rsidRPr="00131735" w:rsidRDefault="00847D1C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14,368</w:t>
            </w:r>
            <w:r w:rsidR="006377C1" w:rsidRPr="00C45FFD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272" w:type="dxa"/>
            <w:vAlign w:val="bottom"/>
          </w:tcPr>
          <w:p w14:paraId="2CBC7AFB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55C6C025" w14:textId="45395B57" w:rsidR="006377C1" w:rsidRPr="00131735" w:rsidRDefault="00847D1C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4,009,620</w:t>
            </w:r>
          </w:p>
        </w:tc>
        <w:tc>
          <w:tcPr>
            <w:tcW w:w="270" w:type="dxa"/>
            <w:vAlign w:val="bottom"/>
          </w:tcPr>
          <w:p w14:paraId="44C61C2D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33CC80" w14:textId="7B0600EC" w:rsidR="006377C1" w:rsidRPr="00131735" w:rsidRDefault="006377C1" w:rsidP="006377C1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3948C2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A8F081" w14:textId="13225C59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6377C1">
              <w:rPr>
                <w:rFonts w:asciiTheme="minorHAnsi" w:hAnsiTheme="minorHAnsi" w:cstheme="minorHAnsi"/>
                <w:sz w:val="24"/>
                <w:szCs w:val="24"/>
              </w:rPr>
              <w:t>4,023,988</w:t>
            </w:r>
          </w:p>
        </w:tc>
      </w:tr>
      <w:tr w:rsidR="006377C1" w:rsidRPr="00023D33" w14:paraId="5B0C05C5" w14:textId="77777777" w:rsidTr="00D176DC">
        <w:tc>
          <w:tcPr>
            <w:tcW w:w="2520" w:type="dxa"/>
          </w:tcPr>
          <w:p w14:paraId="35D7EF2F" w14:textId="77777777" w:rsidR="006377C1" w:rsidRPr="00023D33" w:rsidRDefault="006377C1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FA316" w14:textId="34904A4B" w:rsidR="006377C1" w:rsidRPr="00DE6116" w:rsidRDefault="00847D1C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E611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5,208,10</w:t>
            </w:r>
            <w:r w:rsidR="00AC092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652041A1" w14:textId="2BA16A18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2B800" w14:textId="765C2845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1,</w:t>
            </w:r>
            <w:r w:rsidR="00847D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269,866</w:t>
            </w:r>
            <w:r w:rsidR="00DE55B9" w:rsidRPr="00C45FFD">
              <w:rPr>
                <w:rFonts w:asciiTheme="minorBidi" w:hAnsiTheme="minorBidi" w:cstheme="minorBidi"/>
                <w:sz w:val="24"/>
                <w:szCs w:val="24"/>
              </w:rPr>
              <w:t> </w:t>
            </w:r>
          </w:p>
        </w:tc>
        <w:tc>
          <w:tcPr>
            <w:tcW w:w="272" w:type="dxa"/>
          </w:tcPr>
          <w:p w14:paraId="2ED98ACE" w14:textId="2246A66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EBA27" w14:textId="43D3CBBE" w:rsidR="006377C1" w:rsidRPr="00DE6116" w:rsidRDefault="00847D1C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E61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4,101,115</w:t>
            </w:r>
          </w:p>
        </w:tc>
        <w:tc>
          <w:tcPr>
            <w:tcW w:w="270" w:type="dxa"/>
          </w:tcPr>
          <w:p w14:paraId="4C2868A6" w14:textId="4EC3B0BC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37328" w14:textId="39368E21" w:rsidR="006377C1" w:rsidRPr="006377C1" w:rsidRDefault="006377C1" w:rsidP="006377C1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377C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A5B0FA" w14:textId="39A0F9ED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8352CB" w14:textId="6EEBFE8E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5,</w:t>
            </w:r>
            <w:r w:rsidR="00847D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370,981</w:t>
            </w:r>
          </w:p>
        </w:tc>
      </w:tr>
      <w:tr w:rsidR="006377C1" w:rsidRPr="00023D33" w14:paraId="11975448" w14:textId="77777777" w:rsidTr="00D176DC">
        <w:tc>
          <w:tcPr>
            <w:tcW w:w="2520" w:type="dxa"/>
          </w:tcPr>
          <w:p w14:paraId="4E79536E" w14:textId="77777777" w:rsidR="006377C1" w:rsidRDefault="006377C1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AFDA186" w14:textId="77777777" w:rsidR="00CD3397" w:rsidRDefault="00CD3397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BF541D6" w14:textId="77777777" w:rsidR="00CD3397" w:rsidRDefault="00CD3397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84574EA" w14:textId="77777777" w:rsidR="00CD3397" w:rsidRDefault="00CD3397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E5135C" w14:textId="77777777" w:rsidR="00CD3397" w:rsidRDefault="00CD3397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E047317" w14:textId="77777777" w:rsidR="00CD3397" w:rsidRDefault="00CD3397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58D15BB" w14:textId="77777777" w:rsidR="00CD3397" w:rsidRDefault="00CD3397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BDBD1BA" w14:textId="77777777" w:rsidR="00CD3397" w:rsidRDefault="00CD3397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6D250AB" w14:textId="77777777" w:rsidR="00BB1D8D" w:rsidRPr="00023D33" w:rsidRDefault="00BB1D8D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D6DA322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21848A8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8A8583C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D4DAB5F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</w:tcPr>
          <w:p w14:paraId="07B4307C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B4B7C6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DFAFFA4" w14:textId="77777777" w:rsidR="006377C1" w:rsidRPr="00131735" w:rsidRDefault="006377C1" w:rsidP="006377C1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2E392E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5546445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</w:p>
        </w:tc>
      </w:tr>
      <w:tr w:rsidR="006377C1" w:rsidRPr="00023D33" w14:paraId="75C3EADE" w14:textId="77777777" w:rsidTr="00D1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CA36E3D" w14:textId="77777777" w:rsidR="006377C1" w:rsidRPr="00023D33" w:rsidRDefault="006377C1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A301CB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lastRenderedPageBreak/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C912CC" w14:textId="77777777" w:rsidR="006377C1" w:rsidRPr="00023D33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E2EE4E" w14:textId="77777777" w:rsidR="006377C1" w:rsidRPr="00023D33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DD0A24" w14:textId="77777777" w:rsidR="006377C1" w:rsidRPr="00023D33" w:rsidRDefault="006377C1" w:rsidP="006377C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6DADED2" w14:textId="77777777" w:rsidR="006377C1" w:rsidRPr="00023D33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5A2ECAA" w14:textId="77777777" w:rsidR="006377C1" w:rsidRPr="00023D33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5E0F72" w14:textId="77777777" w:rsidR="006377C1" w:rsidRPr="00023D33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837284" w14:textId="77777777" w:rsidR="006377C1" w:rsidRPr="00023D33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CCED39" w14:textId="77777777" w:rsidR="006377C1" w:rsidRPr="00023D33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B5712F" w14:textId="77777777" w:rsidR="006377C1" w:rsidRPr="00023D33" w:rsidRDefault="006377C1" w:rsidP="006377C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77C1" w:rsidRPr="00023D33" w14:paraId="40581225" w14:textId="77777777" w:rsidTr="00D1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63BD5" w14:textId="77777777" w:rsidR="006377C1" w:rsidRPr="00023D33" w:rsidRDefault="006377C1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23D33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025DE2" w14:textId="2C913753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D8522F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D5BFEC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309B52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8C389C8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99432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073A80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C0F66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C7A028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77C1" w:rsidRPr="00023D33" w14:paraId="51177FB1" w14:textId="77777777" w:rsidTr="00D1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BCF9C6" w14:textId="77777777" w:rsidR="006377C1" w:rsidRPr="00023D33" w:rsidRDefault="006377C1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C6DCB9" w14:textId="77777777" w:rsidR="006377C1" w:rsidRPr="00F4510C" w:rsidRDefault="006377C1" w:rsidP="006377C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49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 xml:space="preserve">,250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0E7D19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E20465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49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 xml:space="preserve">,250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8CF6823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7DAF190" w14:textId="77777777" w:rsidR="006377C1" w:rsidRPr="00131735" w:rsidRDefault="006377C1" w:rsidP="006377C1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71FBE8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D9978D" w14:textId="77777777" w:rsidR="006377C1" w:rsidRPr="00131735" w:rsidRDefault="006377C1" w:rsidP="006377C1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97AC67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BDBD63" w14:textId="77777777" w:rsidR="006377C1" w:rsidRPr="00131735" w:rsidRDefault="006377C1" w:rsidP="006377C1">
            <w:pPr>
              <w:tabs>
                <w:tab w:val="decimal" w:pos="770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49,250</w:t>
            </w:r>
          </w:p>
        </w:tc>
      </w:tr>
      <w:tr w:rsidR="006377C1" w:rsidRPr="00023D33" w14:paraId="231CFC52" w14:textId="77777777" w:rsidTr="00D1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8A858A" w14:textId="77777777" w:rsidR="006377C1" w:rsidRPr="00023D33" w:rsidRDefault="006377C1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cs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เงินกู้ยืม</w:t>
            </w: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31C99D" w14:textId="77777777" w:rsidR="006377C1" w:rsidRPr="00F4510C" w:rsidRDefault="006377C1" w:rsidP="006377C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366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227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1054A5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8BF1CC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382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210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3C7C6E6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2262A56" w14:textId="77777777" w:rsidR="006377C1" w:rsidRPr="00131735" w:rsidRDefault="006377C1" w:rsidP="006377C1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332735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73E528" w14:textId="77777777" w:rsidR="006377C1" w:rsidRPr="00131735" w:rsidRDefault="006377C1" w:rsidP="006377C1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B259E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4F026D" w14:textId="77777777" w:rsidR="006377C1" w:rsidRPr="00131735" w:rsidRDefault="006377C1" w:rsidP="006377C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382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210</w:t>
            </w:r>
          </w:p>
        </w:tc>
      </w:tr>
      <w:tr w:rsidR="006377C1" w:rsidRPr="00023D33" w14:paraId="160228C5" w14:textId="77777777" w:rsidTr="00D1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89EC5" w14:textId="77777777" w:rsidR="006377C1" w:rsidRPr="00023D33" w:rsidRDefault="006377C1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BFC243" w14:textId="77777777" w:rsidR="006377C1" w:rsidRPr="00F4510C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>,145,01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8C3DE4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2EF41F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550,007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582E1D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6EE121C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558,891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399483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034559" w14:textId="77777777" w:rsidR="006377C1" w:rsidRPr="00131735" w:rsidRDefault="006377C1" w:rsidP="006377C1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807,805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8466A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023D9A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1,916,703</w:t>
            </w:r>
          </w:p>
        </w:tc>
      </w:tr>
      <w:tr w:rsidR="006377C1" w:rsidRPr="00023D33" w14:paraId="14F34845" w14:textId="77777777" w:rsidTr="00D176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BE2CFA7" w14:textId="77777777" w:rsidR="006377C1" w:rsidRPr="00023D33" w:rsidRDefault="006377C1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เงินกู้ยืมจากบุคคลอื่น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451B72" w14:textId="77777777" w:rsidR="006377C1" w:rsidRPr="00F4510C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 xml:space="preserve">44,002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3AE644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A0904D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688,453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9CCAC65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BFE7109" w14:textId="77777777" w:rsidR="006377C1" w:rsidRPr="00131735" w:rsidRDefault="006377C1" w:rsidP="006377C1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435803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943A96" w14:textId="77777777" w:rsidR="006377C1" w:rsidRPr="00131735" w:rsidRDefault="006377C1" w:rsidP="006377C1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881FA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BF4CD5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688,453</w:t>
            </w:r>
          </w:p>
        </w:tc>
      </w:tr>
      <w:tr w:rsidR="006377C1" w:rsidRPr="00023D33" w14:paraId="00D1D200" w14:textId="77777777" w:rsidTr="001326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83E15" w14:textId="77777777" w:rsidR="006377C1" w:rsidRPr="00023D33" w:rsidRDefault="006377C1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  <w:r w:rsidRPr="00023D33">
              <w:rPr>
                <w:rFonts w:asciiTheme="minorHAnsi" w:hAnsiTheme="minorHAnsi" w:cstheme="minorHAns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E27C41" w14:textId="77777777" w:rsidR="006377C1" w:rsidRPr="00F4510C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>6,48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C58E2C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EC0F8B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12,408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D1D0E02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EAF1347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16,763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837F9C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C33E0A" w14:textId="77777777" w:rsidR="006377C1" w:rsidRPr="00131735" w:rsidRDefault="006377C1" w:rsidP="006377C1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2FF294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79F5A7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29,171</w:t>
            </w:r>
          </w:p>
        </w:tc>
      </w:tr>
      <w:tr w:rsidR="006377C1" w:rsidRPr="00023D33" w14:paraId="720A6288" w14:textId="77777777" w:rsidTr="001326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7204AC" w14:textId="77777777" w:rsidR="006377C1" w:rsidRPr="00023D33" w:rsidRDefault="006377C1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9F695" w14:textId="77777777" w:rsidR="006377C1" w:rsidRPr="00F4510C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Pr="00F4510C">
              <w:rPr>
                <w:rFonts w:asciiTheme="minorBidi" w:hAnsiTheme="minorBidi" w:cstheme="minorBidi"/>
                <w:sz w:val="24"/>
                <w:szCs w:val="24"/>
              </w:rPr>
              <w:t xml:space="preserve">,943,758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E564AC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3CE9A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78,940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E2996F1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06518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4,307,629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831B22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49535" w14:textId="77777777" w:rsidR="006377C1" w:rsidRPr="00131735" w:rsidRDefault="006377C1" w:rsidP="006377C1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CCF263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B9B88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4,386,569</w:t>
            </w:r>
          </w:p>
        </w:tc>
      </w:tr>
      <w:tr w:rsidR="006377C1" w:rsidRPr="00023D33" w14:paraId="11B6B14F" w14:textId="77777777" w:rsidTr="001326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72E91B" w14:textId="77777777" w:rsidR="006377C1" w:rsidRPr="00023D33" w:rsidRDefault="006377C1" w:rsidP="006377C1">
            <w:pPr>
              <w:spacing w:line="240" w:lineRule="auto"/>
              <w:ind w:left="73" w:right="-24" w:hanging="7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5614A" w14:textId="77777777" w:rsidR="006377C1" w:rsidRPr="00F87E5E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87E5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6,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174</w:t>
            </w:r>
            <w:r w:rsidRPr="00F87E5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,73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</w:t>
            </w:r>
            <w:r w:rsidRPr="00F87E5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521B5D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0A391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1,761,268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0BFB0EA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F2E68A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4,883,283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82F454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41D32" w14:textId="77777777" w:rsidR="006377C1" w:rsidRPr="00131735" w:rsidRDefault="006377C1" w:rsidP="006377C1">
            <w:pPr>
              <w:tabs>
                <w:tab w:val="clear" w:pos="680"/>
                <w:tab w:val="left" w:pos="380"/>
                <w:tab w:val="decimal" w:pos="708"/>
              </w:tabs>
              <w:spacing w:line="240" w:lineRule="auto"/>
              <w:ind w:right="-20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807,805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40E979" w14:textId="77777777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9866D" w14:textId="701F9E38" w:rsidR="006377C1" w:rsidRPr="00131735" w:rsidRDefault="006377C1" w:rsidP="006377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7,452,356</w:t>
            </w:r>
          </w:p>
        </w:tc>
      </w:tr>
    </w:tbl>
    <w:p w14:paraId="01F2D262" w14:textId="599BE8FB" w:rsidR="00114DE5" w:rsidRPr="00106F7A" w:rsidRDefault="00114DE5">
      <w:pPr>
        <w:rPr>
          <w:rFonts w:asciiTheme="minorHAnsi" w:hAnsiTheme="minorHAnsi" w:cstheme="minorHAnsi"/>
          <w:sz w:val="30"/>
          <w:szCs w:val="30"/>
        </w:rPr>
      </w:pPr>
    </w:p>
    <w:p w14:paraId="3A63EABB" w14:textId="20D153A8" w:rsidR="00133D09" w:rsidRPr="007B63B1" w:rsidRDefault="00532DD0" w:rsidP="00532DD0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B63B1">
        <w:rPr>
          <w:rFonts w:ascii="Angsana New" w:hAnsi="Angsana New"/>
          <w:i/>
          <w:iCs/>
          <w:sz w:val="30"/>
          <w:szCs w:val="30"/>
        </w:rPr>
        <w:t>(</w:t>
      </w:r>
      <w:r w:rsidRPr="007B63B1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7B63B1">
        <w:rPr>
          <w:rFonts w:ascii="Angsana New" w:hAnsi="Angsana New"/>
          <w:i/>
          <w:iCs/>
          <w:sz w:val="30"/>
          <w:szCs w:val="30"/>
        </w:rPr>
        <w:t>.</w:t>
      </w:r>
      <w:r w:rsidR="00A301CB" w:rsidRPr="00A301CB">
        <w:rPr>
          <w:rFonts w:ascii="Angsana New" w:hAnsi="Angsana New"/>
          <w:i/>
          <w:iCs/>
          <w:sz w:val="30"/>
          <w:szCs w:val="30"/>
        </w:rPr>
        <w:t>3</w:t>
      </w:r>
      <w:r w:rsidRPr="007B63B1">
        <w:rPr>
          <w:rFonts w:ascii="Angsana New" w:hAnsi="Angsana New"/>
          <w:i/>
          <w:iCs/>
          <w:sz w:val="30"/>
          <w:szCs w:val="30"/>
        </w:rPr>
        <w:t>)</w:t>
      </w:r>
      <w:r w:rsidRPr="007B63B1">
        <w:rPr>
          <w:rFonts w:ascii="Angsana New" w:hAnsi="Angsana New"/>
          <w:i/>
          <w:iCs/>
          <w:sz w:val="30"/>
          <w:szCs w:val="30"/>
          <w:cs/>
        </w:rPr>
        <w:tab/>
      </w:r>
      <w:r w:rsidRPr="007B63B1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ความเสี่ยงด้านตลาด</w:t>
      </w:r>
    </w:p>
    <w:p w14:paraId="3BD3C04B" w14:textId="4584CC25" w:rsidR="00133D09" w:rsidRDefault="00133D09" w:rsidP="009D7C50">
      <w:pPr>
        <w:tabs>
          <w:tab w:val="clear" w:pos="1644"/>
          <w:tab w:val="left" w:pos="1080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14:paraId="252D2327" w14:textId="7F60F7E6" w:rsidR="009D7C50" w:rsidRDefault="000B5ADD" w:rsidP="000B5ADD">
      <w:pPr>
        <w:tabs>
          <w:tab w:val="clear" w:pos="1644"/>
          <w:tab w:val="left" w:pos="1080"/>
        </w:tabs>
        <w:ind w:left="1080"/>
        <w:jc w:val="thaiDistribute"/>
        <w:rPr>
          <w:rFonts w:ascii="Angsana New" w:hAnsi="Angsana New"/>
          <w:spacing w:val="-6"/>
          <w:sz w:val="30"/>
          <w:szCs w:val="30"/>
        </w:rPr>
      </w:pPr>
      <w:r w:rsidRPr="000B5ADD">
        <w:rPr>
          <w:rFonts w:ascii="Angsana New" w:hAnsi="Angsana New"/>
          <w:spacing w:val="-6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6132040" w14:textId="77777777" w:rsidR="00F749E8" w:rsidRPr="000B5ADD" w:rsidRDefault="00F749E8" w:rsidP="000B5ADD">
      <w:pPr>
        <w:tabs>
          <w:tab w:val="clear" w:pos="1644"/>
          <w:tab w:val="left" w:pos="1080"/>
        </w:tabs>
        <w:ind w:left="108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D153904" w14:textId="5422881F" w:rsidR="0034529F" w:rsidRPr="00BE1C74" w:rsidRDefault="00BE1C74" w:rsidP="00BE1C74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Pr="00BE1C74">
        <w:rPr>
          <w:rFonts w:ascii="Angsana New" w:hAnsi="Angsana New"/>
          <w:sz w:val="30"/>
          <w:szCs w:val="30"/>
        </w:rPr>
        <w:t>(</w:t>
      </w:r>
      <w:r w:rsidRPr="00BE1C74">
        <w:rPr>
          <w:rFonts w:ascii="Angsana New" w:hAnsi="Angsana New" w:hint="cs"/>
          <w:sz w:val="30"/>
          <w:szCs w:val="30"/>
          <w:cs/>
        </w:rPr>
        <w:t>ข</w:t>
      </w:r>
      <w:r w:rsidRPr="00BE1C74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3</w:t>
      </w:r>
      <w:r w:rsidRPr="00BE1C74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1</w:t>
      </w:r>
      <w:r w:rsidRPr="00BE1C74"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/>
          <w:sz w:val="30"/>
          <w:szCs w:val="30"/>
          <w:cs/>
        </w:rPr>
        <w:tab/>
      </w:r>
      <w:r w:rsidRPr="00BE1C74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3B44C405" w14:textId="5820C2CA" w:rsidR="00BE1C74" w:rsidRPr="007537AE" w:rsidRDefault="00BE1C74" w:rsidP="007537AE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  <w:cs/>
        </w:rPr>
      </w:pPr>
    </w:p>
    <w:p w14:paraId="7BDDAA74" w14:textId="66C90E17" w:rsidR="00BE1C74" w:rsidRPr="007537AE" w:rsidRDefault="007537AE" w:rsidP="007537AE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  <w:r w:rsidRPr="007537AE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กลุ่มบริษัทมีความเสี่ยงด้านอัตราแลกเปลี่ยนที่เกี่ยวข้องกับซื้อสินค้าและอุปกรณ์ที่เป็น</w:t>
      </w:r>
      <w:r>
        <w:rPr>
          <w:rFonts w:ascii="Angsana New" w:hAnsi="Angsana New" w:hint="cs"/>
          <w:sz w:val="30"/>
          <w:szCs w:val="30"/>
          <w:cs/>
        </w:rPr>
        <w:t>สกุล</w:t>
      </w:r>
      <w:r w:rsidRPr="007537AE">
        <w:rPr>
          <w:rFonts w:ascii="Angsana New" w:hAnsi="Angsana New"/>
          <w:sz w:val="30"/>
          <w:szCs w:val="30"/>
          <w:cs/>
        </w:rPr>
        <w:t xml:space="preserve">เงินตราต่างประเทศ </w:t>
      </w:r>
    </w:p>
    <w:p w14:paraId="32BB127B" w14:textId="77777777" w:rsidR="00BE1C74" w:rsidRPr="007929E5" w:rsidRDefault="00BE1C74" w:rsidP="00BE1C74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6D40B18" w14:textId="77777777" w:rsidR="0034529F" w:rsidRPr="007929E5" w:rsidRDefault="0034529F" w:rsidP="00D01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jc w:val="thaiDistribute"/>
        <w:rPr>
          <w:rFonts w:ascii="Angsana New" w:hAnsi="Angsana New"/>
          <w:sz w:val="24"/>
          <w:szCs w:val="24"/>
        </w:rPr>
      </w:pPr>
    </w:p>
    <w:p w14:paraId="5E683509" w14:textId="77777777" w:rsidR="00EB4E24" w:rsidRDefault="00EB4E24">
      <w:pPr>
        <w:rPr>
          <w:cs/>
        </w:rPr>
        <w:sectPr w:rsidR="00EB4E24" w:rsidSect="00F5216E">
          <w:headerReference w:type="default" r:id="rId23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W w:w="1423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170"/>
        <w:gridCol w:w="1006"/>
        <w:gridCol w:w="236"/>
        <w:gridCol w:w="1007"/>
        <w:gridCol w:w="236"/>
        <w:gridCol w:w="1008"/>
        <w:gridCol w:w="236"/>
        <w:gridCol w:w="1008"/>
        <w:gridCol w:w="236"/>
        <w:gridCol w:w="1008"/>
        <w:gridCol w:w="236"/>
        <w:gridCol w:w="1012"/>
        <w:gridCol w:w="236"/>
        <w:gridCol w:w="34"/>
        <w:gridCol w:w="974"/>
        <w:gridCol w:w="34"/>
        <w:gridCol w:w="236"/>
        <w:gridCol w:w="34"/>
        <w:gridCol w:w="974"/>
        <w:gridCol w:w="34"/>
        <w:gridCol w:w="236"/>
        <w:gridCol w:w="34"/>
        <w:gridCol w:w="1010"/>
      </w:tblGrid>
      <w:tr w:rsidR="00795C40" w:rsidRPr="00DB3C5A" w14:paraId="1D51337E" w14:textId="77777777" w:rsidTr="00357148">
        <w:trPr>
          <w:trHeight w:val="308"/>
        </w:trPr>
        <w:tc>
          <w:tcPr>
            <w:tcW w:w="3170" w:type="dxa"/>
          </w:tcPr>
          <w:p w14:paraId="350209C6" w14:textId="77777777" w:rsidR="00795C40" w:rsidRPr="00DB3C5A" w:rsidRDefault="00795C40">
            <w:pPr>
              <w:pStyle w:val="BodyText"/>
              <w:spacing w:after="0"/>
              <w:ind w:right="-405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1065" w:type="dxa"/>
            <w:gridSpan w:val="22"/>
          </w:tcPr>
          <w:p w14:paraId="2A3DBB8F" w14:textId="0761FDEB" w:rsidR="00795C40" w:rsidRPr="00DB3C5A" w:rsidRDefault="00795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4" w:right="-110"/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57148" w:rsidRPr="00DB3C5A" w14:paraId="3B808634" w14:textId="77777777" w:rsidTr="004D028A">
        <w:trPr>
          <w:trHeight w:val="60"/>
        </w:trPr>
        <w:tc>
          <w:tcPr>
            <w:tcW w:w="3170" w:type="dxa"/>
          </w:tcPr>
          <w:p w14:paraId="4F313ABF" w14:textId="77777777" w:rsidR="00357148" w:rsidRPr="00DB3C5A" w:rsidRDefault="00357148">
            <w:pPr>
              <w:pStyle w:val="BodyText"/>
              <w:spacing w:after="0"/>
              <w:ind w:right="-405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217" w:type="dxa"/>
            <w:gridSpan w:val="10"/>
          </w:tcPr>
          <w:p w14:paraId="78F65F36" w14:textId="78E71509" w:rsidR="00357148" w:rsidRPr="00DB3C5A" w:rsidRDefault="00357148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256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8</w:t>
            </w:r>
          </w:p>
        </w:tc>
        <w:tc>
          <w:tcPr>
            <w:tcW w:w="4848" w:type="dxa"/>
            <w:gridSpan w:val="12"/>
          </w:tcPr>
          <w:p w14:paraId="47484B60" w14:textId="027EACBF" w:rsidR="00357148" w:rsidRPr="00DB3C5A" w:rsidRDefault="00357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4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Cs/>
                <w:sz w:val="26"/>
                <w:szCs w:val="26"/>
              </w:rPr>
              <w:t>256</w:t>
            </w:r>
            <w:r>
              <w:rPr>
                <w:rFonts w:asciiTheme="minorHAnsi" w:hAnsiTheme="minorHAnsi" w:cstheme="minorHAnsi"/>
                <w:bCs/>
                <w:sz w:val="26"/>
                <w:szCs w:val="26"/>
              </w:rPr>
              <w:t>7</w:t>
            </w:r>
          </w:p>
        </w:tc>
      </w:tr>
      <w:tr w:rsidR="00795C40" w:rsidRPr="00DB3C5A" w14:paraId="2DE1E98C" w14:textId="77777777" w:rsidTr="00357148">
        <w:trPr>
          <w:trHeight w:val="857"/>
          <w:tblHeader/>
        </w:trPr>
        <w:tc>
          <w:tcPr>
            <w:tcW w:w="3170" w:type="dxa"/>
            <w:vAlign w:val="bottom"/>
            <w:hideMark/>
          </w:tcPr>
          <w:p w14:paraId="4CA95B0C" w14:textId="77777777" w:rsidR="00795C40" w:rsidRPr="00DB3C5A" w:rsidRDefault="00795C40" w:rsidP="00D51C96">
            <w:pPr>
              <w:pStyle w:val="BodyText"/>
              <w:spacing w:after="0"/>
              <w:ind w:right="-405"/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  <w:highlight w:val="cyan"/>
              </w:rPr>
            </w:pPr>
          </w:p>
          <w:p w14:paraId="5799428D" w14:textId="5630CECF" w:rsidR="00795C40" w:rsidRPr="00DB3C5A" w:rsidRDefault="00795C40" w:rsidP="00D51C96">
            <w:pPr>
              <w:pStyle w:val="BodyText"/>
              <w:spacing w:after="0"/>
              <w:ind w:right="-405"/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  <w:r w:rsidRPr="00DB3C5A"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  <w:p w14:paraId="39E77A90" w14:textId="486CDF57" w:rsidR="00795C40" w:rsidRPr="00DB3C5A" w:rsidRDefault="00795C40" w:rsidP="00D51C96">
            <w:pPr>
              <w:pStyle w:val="BodyText"/>
              <w:spacing w:after="0"/>
              <w:ind w:right="-405"/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DB3C5A"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B3C5A"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B3C5A"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6" w:type="dxa"/>
            <w:vAlign w:val="bottom"/>
          </w:tcPr>
          <w:p w14:paraId="39A5421A" w14:textId="77777777" w:rsidR="00795C40" w:rsidRPr="00DB3C5A" w:rsidRDefault="00795C40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เงินเหรียญสหรัฐ</w:t>
            </w:r>
          </w:p>
          <w:p w14:paraId="73777852" w14:textId="13E5AA01" w:rsidR="00795C40" w:rsidRPr="00DB3C5A" w:rsidRDefault="00795C40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36" w:type="dxa"/>
            <w:vAlign w:val="bottom"/>
          </w:tcPr>
          <w:p w14:paraId="494FE2BE" w14:textId="77777777" w:rsidR="00795C40" w:rsidRPr="00DB3C5A" w:rsidRDefault="00795C40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6CB79192" w14:textId="77777777" w:rsidR="00795C40" w:rsidRPr="00DB3C5A" w:rsidRDefault="00795C40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59588A7E" w14:textId="77777777" w:rsidR="00795C40" w:rsidRPr="00DB3C5A" w:rsidRDefault="00795C40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1DB60C7D" w14:textId="34C5F8BD" w:rsidR="00795C40" w:rsidRPr="00DB3C5A" w:rsidRDefault="00795C40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6" w:type="dxa"/>
            <w:vAlign w:val="bottom"/>
          </w:tcPr>
          <w:p w14:paraId="6C09E1E3" w14:textId="77777777" w:rsidR="00795C40" w:rsidRPr="00DB3C5A" w:rsidRDefault="00795C40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32813291" w14:textId="77777777" w:rsidR="00795C40" w:rsidRPr="00DB3C5A" w:rsidRDefault="00795C40" w:rsidP="00D51C9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6A7F9827" w14:textId="217DA112" w:rsidR="00795C40" w:rsidRPr="00DB3C5A" w:rsidRDefault="00795C40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97" w:right="-108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เงินปอนด์</w:t>
            </w:r>
          </w:p>
        </w:tc>
        <w:tc>
          <w:tcPr>
            <w:tcW w:w="236" w:type="dxa"/>
            <w:vAlign w:val="bottom"/>
          </w:tcPr>
          <w:p w14:paraId="3BFCF732" w14:textId="77777777" w:rsidR="00795C40" w:rsidRPr="00DB3C5A" w:rsidRDefault="00795C40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56E35735" w14:textId="77777777" w:rsidR="00795C40" w:rsidRDefault="00795C40" w:rsidP="000661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89"/>
              </w:tabs>
              <w:spacing w:after="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01468F36" w14:textId="77777777" w:rsidR="00795C40" w:rsidRDefault="00795C40" w:rsidP="000661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89"/>
              </w:tabs>
              <w:spacing w:after="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74B198E1" w14:textId="5339755F" w:rsidR="00795C40" w:rsidRPr="00DB3C5A" w:rsidRDefault="00795C40" w:rsidP="000661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89"/>
              </w:tabs>
              <w:spacing w:after="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6" w:type="dxa"/>
          </w:tcPr>
          <w:p w14:paraId="01439DD4" w14:textId="77777777" w:rsidR="00795C40" w:rsidRPr="00DB3C5A" w:rsidRDefault="00795C40" w:rsidP="000661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89"/>
              </w:tabs>
              <w:spacing w:after="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1BBE2249" w14:textId="623E0B47" w:rsidR="00795C40" w:rsidRPr="00DB3C5A" w:rsidRDefault="00795C40" w:rsidP="000661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89"/>
              </w:tabs>
              <w:spacing w:after="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5BCD1925" w14:textId="77777777" w:rsidR="00795C40" w:rsidRPr="00DB3C5A" w:rsidRDefault="00795C40" w:rsidP="00884ED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1012" w:type="dxa"/>
            <w:vAlign w:val="bottom"/>
          </w:tcPr>
          <w:p w14:paraId="504E4E00" w14:textId="77777777" w:rsidR="00795C40" w:rsidRPr="00DB3C5A" w:rsidRDefault="00795C40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เงินเหรียญสหรัฐ</w:t>
            </w:r>
          </w:p>
          <w:p w14:paraId="464DB768" w14:textId="67132CC4" w:rsidR="00795C40" w:rsidRPr="00DB3C5A" w:rsidRDefault="00795C40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36" w:type="dxa"/>
            <w:vAlign w:val="bottom"/>
          </w:tcPr>
          <w:p w14:paraId="2E81DF02" w14:textId="77777777" w:rsidR="00795C40" w:rsidRPr="00DB3C5A" w:rsidRDefault="00795C40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958E22B" w14:textId="77777777" w:rsidR="00795C40" w:rsidRPr="00DB3C5A" w:rsidRDefault="00795C40" w:rsidP="00D51C9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270C09AA" w14:textId="51E94A7C" w:rsidR="00795C40" w:rsidRPr="00DB3C5A" w:rsidRDefault="00795C40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  <w:gridSpan w:val="2"/>
            <w:vAlign w:val="bottom"/>
          </w:tcPr>
          <w:p w14:paraId="13DB7948" w14:textId="77777777" w:rsidR="00795C40" w:rsidRPr="00DB3C5A" w:rsidRDefault="00795C40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4026BE2" w14:textId="77777777" w:rsidR="00795C40" w:rsidRPr="00DB3C5A" w:rsidRDefault="00795C40" w:rsidP="00D51C9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582EC9D5" w14:textId="4BF19DFC" w:rsidR="00795C40" w:rsidRPr="00DB3C5A" w:rsidRDefault="00795C40" w:rsidP="00760615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-66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เงินปอนด์</w:t>
            </w:r>
          </w:p>
        </w:tc>
        <w:tc>
          <w:tcPr>
            <w:tcW w:w="270" w:type="dxa"/>
            <w:gridSpan w:val="2"/>
            <w:vAlign w:val="bottom"/>
          </w:tcPr>
          <w:p w14:paraId="1601CA5F" w14:textId="77777777" w:rsidR="00795C40" w:rsidRPr="00DB3C5A" w:rsidRDefault="00795C40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05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31FA9523" w14:textId="77777777" w:rsidR="00795C40" w:rsidRPr="00DB3C5A" w:rsidRDefault="00795C40" w:rsidP="00D51C9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08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52A20D37" w14:textId="75383F65" w:rsidR="00795C40" w:rsidRPr="00DB3C5A" w:rsidRDefault="00795C40" w:rsidP="007606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รวม</w:t>
            </w:r>
          </w:p>
        </w:tc>
      </w:tr>
      <w:tr w:rsidR="00985713" w:rsidRPr="00DB3C5A" w14:paraId="69098BC8" w14:textId="77777777" w:rsidTr="00357148">
        <w:trPr>
          <w:trHeight w:val="309"/>
        </w:trPr>
        <w:tc>
          <w:tcPr>
            <w:tcW w:w="3170" w:type="dxa"/>
          </w:tcPr>
          <w:p w14:paraId="1E09DD04" w14:textId="77777777" w:rsidR="00985713" w:rsidRPr="00DB3C5A" w:rsidRDefault="00985713" w:rsidP="001F707B">
            <w:pPr>
              <w:pStyle w:val="NoSpacing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5" w:type="dxa"/>
            <w:gridSpan w:val="22"/>
            <w:tcBorders>
              <w:left w:val="nil"/>
              <w:right w:val="nil"/>
            </w:tcBorders>
            <w:vAlign w:val="bottom"/>
          </w:tcPr>
          <w:p w14:paraId="229C80E5" w14:textId="236FA4F7" w:rsidR="00985713" w:rsidRPr="00DB3C5A" w:rsidRDefault="00985713" w:rsidP="00985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4"/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95C40" w:rsidRPr="00DB3C5A" w14:paraId="6B084D0C" w14:textId="77777777" w:rsidTr="00357148">
        <w:trPr>
          <w:trHeight w:val="281"/>
        </w:trPr>
        <w:tc>
          <w:tcPr>
            <w:tcW w:w="3170" w:type="dxa"/>
            <w:hideMark/>
          </w:tcPr>
          <w:p w14:paraId="2F49E7EA" w14:textId="3314ED31" w:rsidR="00795C40" w:rsidRPr="00DB3C5A" w:rsidRDefault="00795C40" w:rsidP="00140F73">
            <w:pPr>
              <w:pStyle w:val="BodyText"/>
              <w:spacing w:after="0"/>
              <w:ind w:right="-405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6" w:type="dxa"/>
            <w:vAlign w:val="bottom"/>
          </w:tcPr>
          <w:p w14:paraId="4152BE8B" w14:textId="4FC40EA4" w:rsidR="00795C40" w:rsidRPr="00DB3C5A" w:rsidRDefault="00795C40" w:rsidP="004D6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/>
              <w:ind w:left="-284" w:right="-101" w:firstLine="19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64BFBA" w14:textId="1AB5ADE0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1A1C0542" w14:textId="46DC28CA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521"/>
              </w:tabs>
              <w:spacing w:after="0"/>
              <w:ind w:left="-104" w:right="-202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0281C7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B39901A" w14:textId="0715B2FD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5A02FF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475F167" w14:textId="232D054C" w:rsidR="00795C40" w:rsidRDefault="00985713" w:rsidP="0024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E02991" w14:textId="77777777" w:rsidR="00795C40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9D0014F" w14:textId="1C721018" w:rsidR="00795C40" w:rsidRPr="00DB3C5A" w:rsidRDefault="00795C40" w:rsidP="0024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972FC8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110DB01" w14:textId="671951F0" w:rsidR="00795C40" w:rsidRPr="00DB3C5A" w:rsidRDefault="00795C40" w:rsidP="00F25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24</w:t>
            </w:r>
          </w:p>
        </w:tc>
        <w:tc>
          <w:tcPr>
            <w:tcW w:w="270" w:type="dxa"/>
            <w:gridSpan w:val="2"/>
          </w:tcPr>
          <w:p w14:paraId="3EAE9CEA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BC697E5" w14:textId="4DC2611C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521"/>
              </w:tabs>
              <w:spacing w:after="0"/>
              <w:ind w:left="-104" w:right="-202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CBE12B2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2DFFCB9" w14:textId="689D6E9A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521"/>
              </w:tabs>
              <w:spacing w:after="0"/>
              <w:ind w:left="-104" w:right="-202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5EF18AE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32BF2C03" w14:textId="3EAFCB3D" w:rsidR="00795C40" w:rsidRPr="00DB3C5A" w:rsidRDefault="00795C40" w:rsidP="0018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4" w:right="57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24</w:t>
            </w:r>
          </w:p>
        </w:tc>
      </w:tr>
      <w:tr w:rsidR="00795C40" w:rsidRPr="00DB3C5A" w14:paraId="1CB84A6B" w14:textId="77777777" w:rsidTr="00357148">
        <w:trPr>
          <w:trHeight w:val="371"/>
        </w:trPr>
        <w:tc>
          <w:tcPr>
            <w:tcW w:w="3170" w:type="dxa"/>
          </w:tcPr>
          <w:p w14:paraId="3880BD05" w14:textId="77777777" w:rsidR="00795C40" w:rsidRPr="00DB3C5A" w:rsidRDefault="00795C40" w:rsidP="00140F73">
            <w:pPr>
              <w:pStyle w:val="BodyText"/>
              <w:spacing w:after="0"/>
              <w:ind w:right="-405"/>
              <w:jc w:val="both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06" w:type="dxa"/>
            <w:vAlign w:val="bottom"/>
          </w:tcPr>
          <w:p w14:paraId="3DE045CE" w14:textId="636E8902" w:rsidR="00795C40" w:rsidRPr="0048067A" w:rsidRDefault="00795C40" w:rsidP="00480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 w:rsidRPr="0048067A">
              <w:rPr>
                <w:rFonts w:asciiTheme="minorHAnsi" w:hAnsiTheme="minorHAnsi" w:cstheme="minorHAnsi"/>
                <w:sz w:val="26"/>
                <w:szCs w:val="26"/>
              </w:rPr>
              <w:t>14,118</w:t>
            </w:r>
          </w:p>
        </w:tc>
        <w:tc>
          <w:tcPr>
            <w:tcW w:w="236" w:type="dxa"/>
          </w:tcPr>
          <w:p w14:paraId="5FE2B345" w14:textId="6595922D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17044A31" w14:textId="47FA3A26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521"/>
              </w:tabs>
              <w:spacing w:after="0"/>
              <w:ind w:left="-104" w:right="-202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9EF166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E9FA75A" w14:textId="3615C86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E4049C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6AF76B3" w14:textId="1130F4FA" w:rsidR="00795C40" w:rsidRPr="00DB3C5A" w:rsidRDefault="00985713" w:rsidP="00246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026FA7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A099F92" w14:textId="036CA95C" w:rsidR="00795C40" w:rsidRPr="00DB3C5A" w:rsidRDefault="0098571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14,118</w:t>
            </w:r>
          </w:p>
        </w:tc>
        <w:tc>
          <w:tcPr>
            <w:tcW w:w="236" w:type="dxa"/>
          </w:tcPr>
          <w:p w14:paraId="317A2CAD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710B400" w14:textId="2DB462E1" w:rsidR="00795C40" w:rsidRPr="00DB3C5A" w:rsidRDefault="00795C40" w:rsidP="00F25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134</w:t>
            </w:r>
          </w:p>
        </w:tc>
        <w:tc>
          <w:tcPr>
            <w:tcW w:w="270" w:type="dxa"/>
            <w:gridSpan w:val="2"/>
          </w:tcPr>
          <w:p w14:paraId="16D644F6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520467E" w14:textId="0D1C51A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521"/>
              </w:tabs>
              <w:spacing w:after="0"/>
              <w:ind w:left="-104" w:right="-202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23D214C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E332C0F" w14:textId="367964F0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521"/>
              </w:tabs>
              <w:spacing w:after="0"/>
              <w:ind w:left="-104" w:right="-202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C2E3848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4DC1BE8F" w14:textId="39A01E7A" w:rsidR="00795C40" w:rsidRPr="00DB3C5A" w:rsidRDefault="00795C40" w:rsidP="0018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4" w:right="57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134</w:t>
            </w:r>
          </w:p>
        </w:tc>
      </w:tr>
      <w:tr w:rsidR="00795C40" w:rsidRPr="00DB3C5A" w14:paraId="3A57780F" w14:textId="77777777" w:rsidTr="00185600">
        <w:trPr>
          <w:trHeight w:val="452"/>
        </w:trPr>
        <w:tc>
          <w:tcPr>
            <w:tcW w:w="3170" w:type="dxa"/>
          </w:tcPr>
          <w:p w14:paraId="41A50C24" w14:textId="5241AC7A" w:rsidR="00795C40" w:rsidRPr="00DB3C5A" w:rsidRDefault="00795C40" w:rsidP="00140F73">
            <w:pPr>
              <w:pStyle w:val="BodyText"/>
              <w:spacing w:after="0"/>
              <w:ind w:right="-405"/>
              <w:jc w:val="both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6" w:type="dxa"/>
            <w:vAlign w:val="bottom"/>
          </w:tcPr>
          <w:p w14:paraId="73CF9EF6" w14:textId="254598EB" w:rsidR="00795C40" w:rsidRPr="00DB3C5A" w:rsidRDefault="00985713" w:rsidP="004D6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/>
              <w:ind w:left="-284" w:right="-101" w:firstLine="19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12340E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7864047A" w14:textId="1C4E469A" w:rsidR="00795C40" w:rsidRPr="00DB3C5A" w:rsidRDefault="0098571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521"/>
              </w:tabs>
              <w:spacing w:after="0"/>
              <w:ind w:left="-104" w:right="-202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0CC537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4F6A36C" w14:textId="680F451C" w:rsidR="00795C40" w:rsidRPr="00DB3C5A" w:rsidRDefault="0098571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E85B46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AD413F0" w14:textId="1E32CF6C" w:rsidR="00795C40" w:rsidRPr="00DB3C5A" w:rsidRDefault="00985713" w:rsidP="0018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2CD1D4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1025BC7" w14:textId="34F03EEE" w:rsidR="00795C40" w:rsidRPr="00DB3C5A" w:rsidRDefault="00985713" w:rsidP="00BE6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87C8D8" w14:textId="629CD25F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E30E15C" w14:textId="5850B60C" w:rsidR="00795C40" w:rsidRPr="00DB3C5A" w:rsidRDefault="00795C40" w:rsidP="0018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4" w:right="-87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(15,853)</w:t>
            </w:r>
          </w:p>
        </w:tc>
        <w:tc>
          <w:tcPr>
            <w:tcW w:w="270" w:type="dxa"/>
            <w:gridSpan w:val="2"/>
          </w:tcPr>
          <w:p w14:paraId="04424691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7D99C85E" w14:textId="18B24D12" w:rsidR="00795C40" w:rsidRPr="00DB3C5A" w:rsidRDefault="00795C40" w:rsidP="00132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521"/>
              </w:tabs>
              <w:spacing w:after="0"/>
              <w:ind w:left="-104" w:right="-202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FA8B7FC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6A6FF82" w14:textId="415714DF" w:rsidR="00795C40" w:rsidRPr="00DB3C5A" w:rsidRDefault="00795C40" w:rsidP="00132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521"/>
              </w:tabs>
              <w:spacing w:after="0"/>
              <w:ind w:left="-104" w:right="-202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FA50A92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567AA6A2" w14:textId="44C88986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4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15,853</w:t>
            </w: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</w:tr>
      <w:tr w:rsidR="00795C40" w:rsidRPr="00DB3C5A" w14:paraId="0E3075AE" w14:textId="77777777" w:rsidTr="00357148">
        <w:trPr>
          <w:trHeight w:val="362"/>
        </w:trPr>
        <w:tc>
          <w:tcPr>
            <w:tcW w:w="3170" w:type="dxa"/>
          </w:tcPr>
          <w:p w14:paraId="456451A9" w14:textId="77777777" w:rsidR="00795C40" w:rsidRPr="00DB3C5A" w:rsidRDefault="00795C40" w:rsidP="00140F73">
            <w:pPr>
              <w:pStyle w:val="BodyText"/>
              <w:spacing w:after="0"/>
              <w:ind w:right="-405"/>
              <w:jc w:val="both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349D9298" w14:textId="124404F4" w:rsidR="00795C40" w:rsidRPr="00DB3C5A" w:rsidRDefault="0098571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(13,438)</w:t>
            </w:r>
          </w:p>
        </w:tc>
        <w:tc>
          <w:tcPr>
            <w:tcW w:w="236" w:type="dxa"/>
          </w:tcPr>
          <w:p w14:paraId="1C0D8EAA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4F26C123" w14:textId="061D29F3" w:rsidR="00795C40" w:rsidRPr="00DB3C5A" w:rsidRDefault="0098571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left="-104" w:right="-50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(70)</w:t>
            </w:r>
          </w:p>
        </w:tc>
        <w:tc>
          <w:tcPr>
            <w:tcW w:w="236" w:type="dxa"/>
          </w:tcPr>
          <w:p w14:paraId="1CCC2A18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778E0B" w14:textId="299863BD" w:rsidR="00795C40" w:rsidRPr="00DB3C5A" w:rsidRDefault="0098571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48</w:t>
            </w:r>
          </w:p>
        </w:tc>
        <w:tc>
          <w:tcPr>
            <w:tcW w:w="236" w:type="dxa"/>
          </w:tcPr>
          <w:p w14:paraId="08912619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D47F476" w14:textId="6199F27F" w:rsidR="00795C40" w:rsidRPr="00DB3C5A" w:rsidRDefault="0098571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(243)</w:t>
            </w:r>
          </w:p>
        </w:tc>
        <w:tc>
          <w:tcPr>
            <w:tcW w:w="236" w:type="dxa"/>
          </w:tcPr>
          <w:p w14:paraId="59E0D062" w14:textId="642A65DB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05CEFA9" w14:textId="455DE750" w:rsidR="00795C40" w:rsidRPr="00DB3C5A" w:rsidRDefault="0098571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(13,703)</w:t>
            </w:r>
          </w:p>
        </w:tc>
        <w:tc>
          <w:tcPr>
            <w:tcW w:w="236" w:type="dxa"/>
          </w:tcPr>
          <w:p w14:paraId="52A6CB7B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63D90AD1" w14:textId="2170AB0E" w:rsidR="00795C40" w:rsidRPr="00DB3C5A" w:rsidRDefault="00795C40" w:rsidP="0018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4" w:right="-87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(18,435)</w:t>
            </w:r>
          </w:p>
        </w:tc>
        <w:tc>
          <w:tcPr>
            <w:tcW w:w="270" w:type="dxa"/>
            <w:gridSpan w:val="2"/>
          </w:tcPr>
          <w:p w14:paraId="1880EBAA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24DD9647" w14:textId="2B0350FF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(98)</w:t>
            </w:r>
          </w:p>
        </w:tc>
        <w:tc>
          <w:tcPr>
            <w:tcW w:w="270" w:type="dxa"/>
            <w:gridSpan w:val="2"/>
          </w:tcPr>
          <w:p w14:paraId="63DADA23" w14:textId="34546121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5DEF6155" w14:textId="6184E96D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38</w:t>
            </w:r>
          </w:p>
        </w:tc>
        <w:tc>
          <w:tcPr>
            <w:tcW w:w="270" w:type="dxa"/>
            <w:gridSpan w:val="2"/>
          </w:tcPr>
          <w:p w14:paraId="4375D3F1" w14:textId="6547AB4F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512EDF11" w14:textId="608016E1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4"/>
              <w:rPr>
                <w:rFonts w:asciiTheme="minorHAnsi" w:hAnsiTheme="minorHAnsi" w:cstheme="minorHAnsi"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18,495</w:t>
            </w:r>
            <w:r w:rsidRPr="00DB3C5A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</w:tr>
      <w:tr w:rsidR="00795C40" w:rsidRPr="00DB3C5A" w14:paraId="41952B94" w14:textId="77777777" w:rsidTr="00357148">
        <w:trPr>
          <w:trHeight w:val="309"/>
        </w:trPr>
        <w:tc>
          <w:tcPr>
            <w:tcW w:w="3170" w:type="dxa"/>
            <w:hideMark/>
          </w:tcPr>
          <w:p w14:paraId="18C2D0DC" w14:textId="21D1509B" w:rsidR="00795C40" w:rsidRPr="00DB3C5A" w:rsidRDefault="00795C40" w:rsidP="00140F73">
            <w:pPr>
              <w:pStyle w:val="NoSpacing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  <w:t xml:space="preserve">ยอดบัญชีในงบฐานะการเงินที่มีความเสี่ยง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D352C7" w14:textId="5EFB563E" w:rsidR="00795C40" w:rsidRPr="00DB3C5A" w:rsidRDefault="00985713" w:rsidP="00480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4" w:right="-36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680</w:t>
            </w:r>
          </w:p>
        </w:tc>
        <w:tc>
          <w:tcPr>
            <w:tcW w:w="236" w:type="dxa"/>
          </w:tcPr>
          <w:p w14:paraId="3A1B6161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38BD9" w14:textId="4D7E38B9" w:rsidR="00795C40" w:rsidRPr="00DB3C5A" w:rsidRDefault="0098571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left="-104" w:right="-5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(70)</w:t>
            </w:r>
          </w:p>
        </w:tc>
        <w:tc>
          <w:tcPr>
            <w:tcW w:w="236" w:type="dxa"/>
          </w:tcPr>
          <w:p w14:paraId="36C8D3DB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745219" w14:textId="724A3054" w:rsidR="00795C40" w:rsidRPr="00DB3C5A" w:rsidRDefault="0098571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236" w:type="dxa"/>
          </w:tcPr>
          <w:p w14:paraId="767E653E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5CA10A9" w14:textId="04699774" w:rsidR="00795C40" w:rsidRPr="00DB3C5A" w:rsidRDefault="0098571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(243)</w:t>
            </w:r>
          </w:p>
        </w:tc>
        <w:tc>
          <w:tcPr>
            <w:tcW w:w="236" w:type="dxa"/>
          </w:tcPr>
          <w:p w14:paraId="46794ADC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47FBD" w14:textId="1792EAF6" w:rsidR="00795C40" w:rsidRPr="00DB3C5A" w:rsidRDefault="0098571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415</w:t>
            </w:r>
          </w:p>
        </w:tc>
        <w:tc>
          <w:tcPr>
            <w:tcW w:w="236" w:type="dxa"/>
          </w:tcPr>
          <w:p w14:paraId="669083B2" w14:textId="77777777" w:rsidR="00795C40" w:rsidRPr="00DB3C5A" w:rsidRDefault="00795C40" w:rsidP="00140F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943CA" w14:textId="534EE532" w:rsidR="00795C40" w:rsidRPr="00185600" w:rsidRDefault="00795C40" w:rsidP="00185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4" w:right="-87"/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185600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(34,130)</w:t>
            </w:r>
          </w:p>
        </w:tc>
        <w:tc>
          <w:tcPr>
            <w:tcW w:w="270" w:type="dxa"/>
            <w:gridSpan w:val="2"/>
          </w:tcPr>
          <w:p w14:paraId="514A8D73" w14:textId="77777777" w:rsidR="00795C40" w:rsidRPr="00185600" w:rsidRDefault="00795C40" w:rsidP="00140F7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left="-104" w:right="-110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21524A" w14:textId="7B4CC878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(98)</w:t>
            </w:r>
          </w:p>
        </w:tc>
        <w:tc>
          <w:tcPr>
            <w:tcW w:w="270" w:type="dxa"/>
            <w:gridSpan w:val="2"/>
          </w:tcPr>
          <w:p w14:paraId="7D5EAEBB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23192" w14:textId="451880DC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4" w:right="-36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70" w:type="dxa"/>
            <w:gridSpan w:val="2"/>
          </w:tcPr>
          <w:p w14:paraId="36148EC6" w14:textId="77777777" w:rsidR="00795C40" w:rsidRPr="00DB3C5A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D507B4" w14:textId="1EC8150F" w:rsidR="00795C40" w:rsidRPr="0044591C" w:rsidRDefault="00795C40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4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34,190</w:t>
            </w:r>
            <w:r w:rsidRPr="00DB3C5A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)</w:t>
            </w:r>
          </w:p>
        </w:tc>
      </w:tr>
    </w:tbl>
    <w:p w14:paraId="1DC20847" w14:textId="1E80672A" w:rsidR="00A4648E" w:rsidRDefault="00A4648E" w:rsidP="002D7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A4648E" w:rsidSect="00425AF1"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2203C448" w14:textId="1B9E4A16" w:rsidR="00331344" w:rsidRPr="00BE1C74" w:rsidRDefault="00331344" w:rsidP="00331344">
      <w:pPr>
        <w:tabs>
          <w:tab w:val="clear" w:pos="1644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Pr="00BE1C74">
        <w:rPr>
          <w:rFonts w:ascii="Angsana New" w:hAnsi="Angsana New"/>
          <w:sz w:val="30"/>
          <w:szCs w:val="30"/>
        </w:rPr>
        <w:t>(</w:t>
      </w:r>
      <w:r w:rsidRPr="00BE1C74">
        <w:rPr>
          <w:rFonts w:ascii="Angsana New" w:hAnsi="Angsana New" w:hint="cs"/>
          <w:sz w:val="30"/>
          <w:szCs w:val="30"/>
          <w:cs/>
        </w:rPr>
        <w:t>ข</w:t>
      </w:r>
      <w:r w:rsidRPr="00BE1C74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3</w:t>
      </w:r>
      <w:r w:rsidRPr="00BE1C74">
        <w:rPr>
          <w:rFonts w:ascii="Angsana New" w:hAnsi="Angsana New"/>
          <w:sz w:val="30"/>
          <w:szCs w:val="30"/>
        </w:rPr>
        <w:t>.</w:t>
      </w:r>
      <w:r w:rsidR="00A301CB" w:rsidRPr="00A301CB">
        <w:rPr>
          <w:rFonts w:ascii="Angsana New" w:hAnsi="Angsana New"/>
          <w:sz w:val="30"/>
          <w:szCs w:val="30"/>
        </w:rPr>
        <w:t>2</w:t>
      </w:r>
      <w:r w:rsidRPr="00BE1C74"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/>
          <w:sz w:val="30"/>
          <w:szCs w:val="30"/>
          <w:cs/>
        </w:rPr>
        <w:tab/>
      </w:r>
      <w:r w:rsidRPr="00BE1C74">
        <w:rPr>
          <w:rFonts w:ascii="Angsana New" w:hAnsi="Angsana New" w:hint="cs"/>
          <w:sz w:val="30"/>
          <w:szCs w:val="30"/>
          <w:cs/>
        </w:rPr>
        <w:t>ความเสี่ยงด้านอัตรา</w:t>
      </w:r>
      <w:r>
        <w:rPr>
          <w:rFonts w:ascii="Angsana New" w:hAnsi="Angsana New" w:hint="cs"/>
          <w:sz w:val="30"/>
          <w:szCs w:val="30"/>
          <w:cs/>
        </w:rPr>
        <w:t>ดอกเบี้ย</w:t>
      </w:r>
    </w:p>
    <w:p w14:paraId="058DB24F" w14:textId="77777777" w:rsidR="00331344" w:rsidRPr="007537AE" w:rsidRDefault="00331344" w:rsidP="00331344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  <w:cs/>
        </w:rPr>
      </w:pPr>
    </w:p>
    <w:p w14:paraId="1AAA332F" w14:textId="26242150" w:rsidR="00331344" w:rsidRDefault="00331344" w:rsidP="003461D4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  <w:cs/>
        </w:rPr>
      </w:pPr>
      <w:r w:rsidRPr="00105F42">
        <w:rPr>
          <w:rFonts w:ascii="Angsana New" w:hAnsi="Angsana New"/>
          <w:spacing w:val="-6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331344">
        <w:rPr>
          <w:rFonts w:ascii="Angsana New" w:hAnsi="Angsana New"/>
          <w:sz w:val="30"/>
          <w:szCs w:val="30"/>
          <w:cs/>
        </w:rPr>
        <w:t>ซึ่งส่งผลกระทบต่อผลการดำเนินงานและกระแสเงินสดของกลุ่มบริษัท เนื่องจาก</w:t>
      </w:r>
      <w:r w:rsidR="00DD35F3">
        <w:rPr>
          <w:rFonts w:ascii="Angsana New" w:hAnsi="Angsana New" w:hint="cs"/>
          <w:sz w:val="30"/>
          <w:szCs w:val="30"/>
          <w:cs/>
        </w:rPr>
        <w:t>ดอกเบี้ยของ</w:t>
      </w:r>
      <w:r w:rsidR="00654566">
        <w:rPr>
          <w:rFonts w:ascii="Angsana New" w:hAnsi="Angsana New" w:hint="cs"/>
          <w:sz w:val="30"/>
          <w:szCs w:val="30"/>
          <w:cs/>
        </w:rPr>
        <w:t xml:space="preserve">    </w:t>
      </w:r>
      <w:r w:rsidR="00DD35F3">
        <w:rPr>
          <w:rFonts w:ascii="Angsana New" w:hAnsi="Angsana New" w:hint="cs"/>
          <w:sz w:val="30"/>
          <w:szCs w:val="30"/>
          <w:cs/>
        </w:rPr>
        <w:t>เงินกู้ย</w:t>
      </w:r>
      <w:r w:rsidR="00170E51">
        <w:rPr>
          <w:rFonts w:ascii="Angsana New" w:hAnsi="Angsana New" w:hint="cs"/>
          <w:sz w:val="30"/>
          <w:szCs w:val="30"/>
          <w:cs/>
        </w:rPr>
        <w:t>ืมบางส่วน</w:t>
      </w:r>
      <w:r w:rsidR="00DD35F3">
        <w:rPr>
          <w:rFonts w:ascii="Angsana New" w:hAnsi="Angsana New" w:hint="cs"/>
          <w:sz w:val="30"/>
          <w:szCs w:val="30"/>
          <w:cs/>
        </w:rPr>
        <w:t>มีอัตรา</w:t>
      </w:r>
      <w:r w:rsidR="006B39DF">
        <w:rPr>
          <w:rFonts w:ascii="Angsana New" w:hAnsi="Angsana New" w:hint="cs"/>
          <w:sz w:val="30"/>
          <w:szCs w:val="30"/>
          <w:cs/>
        </w:rPr>
        <w:t>ลอยตัวทำให้</w:t>
      </w:r>
      <w:r w:rsidRPr="00331344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กลุ่มบริษัทมีความเสี่ยงด้านอัตราดอกเบี้ย </w:t>
      </w:r>
    </w:p>
    <w:p w14:paraId="04E79718" w14:textId="439C34C2" w:rsidR="00331344" w:rsidRDefault="00331344" w:rsidP="00331344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190" w:type="dxa"/>
        <w:tblInd w:w="1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260"/>
        <w:gridCol w:w="270"/>
        <w:gridCol w:w="1170"/>
        <w:gridCol w:w="270"/>
        <w:gridCol w:w="1170"/>
        <w:gridCol w:w="268"/>
        <w:gridCol w:w="1172"/>
      </w:tblGrid>
      <w:tr w:rsidR="00DD35F3" w:rsidRPr="000F2419" w14:paraId="020A31DA" w14:textId="77777777" w:rsidTr="00BA3D16">
        <w:trPr>
          <w:tblHeader/>
        </w:trPr>
        <w:tc>
          <w:tcPr>
            <w:tcW w:w="2610" w:type="dxa"/>
            <w:hideMark/>
          </w:tcPr>
          <w:p w14:paraId="257F582D" w14:textId="2C87E1B4" w:rsidR="00DD35F3" w:rsidRPr="00C764A3" w:rsidRDefault="00DD35F3" w:rsidP="00D8333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764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700" w:type="dxa"/>
            <w:gridSpan w:val="3"/>
          </w:tcPr>
          <w:p w14:paraId="2166864C" w14:textId="270317CD" w:rsidR="00DD35F3" w:rsidRPr="000F2419" w:rsidRDefault="00DD35F3" w:rsidP="001568F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24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53AE42D" w14:textId="77777777" w:rsidR="00DD35F3" w:rsidRPr="000F2419" w:rsidRDefault="00DD35F3" w:rsidP="001568F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6F5098FE" w14:textId="652389D9" w:rsidR="00DD35F3" w:rsidRPr="000F2419" w:rsidRDefault="00DD35F3" w:rsidP="001568F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24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40F73" w:rsidRPr="000F2419" w14:paraId="4FDE45E3" w14:textId="77777777">
        <w:trPr>
          <w:tblHeader/>
        </w:trPr>
        <w:tc>
          <w:tcPr>
            <w:tcW w:w="2610" w:type="dxa"/>
            <w:hideMark/>
          </w:tcPr>
          <w:p w14:paraId="5C27291F" w14:textId="164195C3" w:rsidR="00140F73" w:rsidRPr="00C764A3" w:rsidRDefault="00140F73" w:rsidP="00140F73">
            <w:pPr>
              <w:pStyle w:val="block"/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4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A301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764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764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65617B8E" w14:textId="42EB8DFB" w:rsidR="00140F73" w:rsidRPr="000F2419" w:rsidRDefault="00140F73" w:rsidP="00140F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67CDD9A4" w14:textId="77777777" w:rsidR="00140F73" w:rsidRPr="000F2419" w:rsidRDefault="00140F73" w:rsidP="00140F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F23475C" w14:textId="1F346690" w:rsidR="00140F73" w:rsidRPr="000F2419" w:rsidRDefault="00140F73" w:rsidP="00140F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7758C01" w14:textId="77777777" w:rsidR="00140F73" w:rsidRPr="000F2419" w:rsidRDefault="00140F73" w:rsidP="00140F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388FEAC" w14:textId="69FA9B27" w:rsidR="00140F73" w:rsidRPr="000F2419" w:rsidRDefault="00140F73" w:rsidP="00140F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8" w:type="dxa"/>
            <w:vAlign w:val="center"/>
          </w:tcPr>
          <w:p w14:paraId="599ECD12" w14:textId="77777777" w:rsidR="00140F73" w:rsidRPr="000F2419" w:rsidRDefault="00140F73" w:rsidP="00140F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center"/>
          </w:tcPr>
          <w:p w14:paraId="3C2E1B68" w14:textId="1B9DE00A" w:rsidR="00140F73" w:rsidRPr="000F2419" w:rsidRDefault="00140F73" w:rsidP="00140F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 w:bidi="th-TH"/>
              </w:rPr>
              <w:t>2</w:t>
            </w:r>
            <w:r w:rsidRPr="00A301CB"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Theme="minorHAnsi" w:hAnsiTheme="minorHAnsi" w:cstheme="minorHAnsi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3C31B8" w:rsidRPr="000F2419" w14:paraId="5768105F" w14:textId="77777777" w:rsidTr="00BA3D16">
        <w:trPr>
          <w:tblHeader/>
        </w:trPr>
        <w:tc>
          <w:tcPr>
            <w:tcW w:w="2610" w:type="dxa"/>
          </w:tcPr>
          <w:p w14:paraId="1D2BFEE4" w14:textId="1F6C3B50" w:rsidR="003C31B8" w:rsidRPr="000F2419" w:rsidRDefault="003C31B8" w:rsidP="003C31B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80" w:type="dxa"/>
            <w:gridSpan w:val="7"/>
            <w:hideMark/>
          </w:tcPr>
          <w:p w14:paraId="3BDE3A1C" w14:textId="1C7395BA" w:rsidR="003C31B8" w:rsidRPr="000F2419" w:rsidRDefault="003C31B8" w:rsidP="003C31B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F24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F24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F24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3C31B8" w:rsidRPr="000F2419" w14:paraId="31B22AA0" w14:textId="77777777" w:rsidTr="00BA3D16">
        <w:tc>
          <w:tcPr>
            <w:tcW w:w="2610" w:type="dxa"/>
          </w:tcPr>
          <w:p w14:paraId="35DD0381" w14:textId="77777777" w:rsidR="003C31B8" w:rsidRPr="000F2419" w:rsidRDefault="003C31B8" w:rsidP="003C31B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F24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</w:t>
            </w:r>
          </w:p>
          <w:p w14:paraId="49E71E35" w14:textId="0E83FC35" w:rsidR="003C31B8" w:rsidRPr="000F2419" w:rsidRDefault="003C31B8" w:rsidP="003C31B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F24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Pr="000F24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ดอกเบี้ย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คงที่</w:t>
            </w:r>
          </w:p>
        </w:tc>
        <w:tc>
          <w:tcPr>
            <w:tcW w:w="1260" w:type="dxa"/>
            <w:vAlign w:val="bottom"/>
          </w:tcPr>
          <w:p w14:paraId="427EC134" w14:textId="397E0803" w:rsidR="003C31B8" w:rsidRPr="000F2419" w:rsidRDefault="003C31B8" w:rsidP="003C31B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C6BB97" w14:textId="77777777" w:rsidR="003C31B8" w:rsidRPr="000F2419" w:rsidRDefault="003C31B8" w:rsidP="003C31B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173F36" w14:textId="77777777" w:rsidR="003C31B8" w:rsidRPr="000F2419" w:rsidRDefault="003C31B8" w:rsidP="003C31B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E0CCA9" w14:textId="77777777" w:rsidR="003C31B8" w:rsidRPr="000F2419" w:rsidRDefault="003C31B8" w:rsidP="003C31B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3186BA0" w14:textId="77777777" w:rsidR="003C31B8" w:rsidRPr="000F2419" w:rsidRDefault="003C31B8" w:rsidP="003C31B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AE5B942" w14:textId="77777777" w:rsidR="003C31B8" w:rsidRPr="000F2419" w:rsidRDefault="003C31B8" w:rsidP="003C31B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A00F48B" w14:textId="77777777" w:rsidR="003C31B8" w:rsidRPr="000F2419" w:rsidRDefault="003C31B8" w:rsidP="003C31B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FAA" w:rsidRPr="000F2419" w14:paraId="77DC9661" w14:textId="77777777" w:rsidTr="00BA3D16">
        <w:tc>
          <w:tcPr>
            <w:tcW w:w="2610" w:type="dxa"/>
          </w:tcPr>
          <w:p w14:paraId="1D2C63BE" w14:textId="1CC7A0DE" w:rsidR="001A5FAA" w:rsidRPr="00065B99" w:rsidRDefault="001A5FAA" w:rsidP="001A5F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5B9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FB2A9E" w14:textId="661FFFFB" w:rsidR="001A5FAA" w:rsidRPr="001A5FAA" w:rsidRDefault="001A5FAA" w:rsidP="001A5FAA">
            <w:pPr>
              <w:pStyle w:val="block"/>
              <w:tabs>
                <w:tab w:val="decimal" w:pos="97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5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(3,944,916)</w:t>
            </w:r>
          </w:p>
        </w:tc>
        <w:tc>
          <w:tcPr>
            <w:tcW w:w="270" w:type="dxa"/>
          </w:tcPr>
          <w:p w14:paraId="209ECAE3" w14:textId="77777777" w:rsidR="001A5FAA" w:rsidRPr="001A5FAA" w:rsidRDefault="001A5FAA" w:rsidP="001A5F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DA37FE" w14:textId="41B914C1" w:rsidR="001A5FAA" w:rsidRPr="001A5FAA" w:rsidRDefault="001A5FAA" w:rsidP="001A5FAA">
            <w:pPr>
              <w:pStyle w:val="block"/>
              <w:tabs>
                <w:tab w:val="decimal" w:pos="85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5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(3,943,758)</w:t>
            </w:r>
          </w:p>
        </w:tc>
        <w:tc>
          <w:tcPr>
            <w:tcW w:w="270" w:type="dxa"/>
          </w:tcPr>
          <w:p w14:paraId="7CA2B05C" w14:textId="77777777" w:rsidR="001A5FAA" w:rsidRPr="001A5FAA" w:rsidRDefault="001A5FAA" w:rsidP="001A5FA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54B642" w14:textId="0CD2FE67" w:rsidR="001A5FAA" w:rsidRPr="001A5FAA" w:rsidRDefault="001A5FAA" w:rsidP="001A5FAA">
            <w:pPr>
              <w:pStyle w:val="block"/>
              <w:tabs>
                <w:tab w:val="decimal" w:pos="9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5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(3,944,916)</w:t>
            </w:r>
          </w:p>
        </w:tc>
        <w:tc>
          <w:tcPr>
            <w:tcW w:w="268" w:type="dxa"/>
            <w:vAlign w:val="center"/>
          </w:tcPr>
          <w:p w14:paraId="34E0A6C4" w14:textId="77777777" w:rsidR="001A5FAA" w:rsidRPr="001A5FAA" w:rsidRDefault="001A5FAA" w:rsidP="001A5F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96A8E29" w14:textId="43244CD7" w:rsidR="001A5FAA" w:rsidRPr="001A5FAA" w:rsidRDefault="001A5FAA" w:rsidP="001A5FAA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5F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(3,943,758)</w:t>
            </w:r>
          </w:p>
        </w:tc>
      </w:tr>
      <w:tr w:rsidR="001A5FAA" w:rsidRPr="000F2419" w14:paraId="7D32A791" w14:textId="77777777" w:rsidTr="00BA3D16">
        <w:tc>
          <w:tcPr>
            <w:tcW w:w="2610" w:type="dxa"/>
          </w:tcPr>
          <w:p w14:paraId="0FDDBEAD" w14:textId="77777777" w:rsidR="001A5FAA" w:rsidRPr="000F2419" w:rsidRDefault="001A5FAA" w:rsidP="001A5F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8E8A1D4" w14:textId="77777777" w:rsidR="001A5FAA" w:rsidRPr="000F2419" w:rsidRDefault="001A5FAA" w:rsidP="001A5FAA">
            <w:pPr>
              <w:pStyle w:val="block"/>
              <w:tabs>
                <w:tab w:val="decimal" w:pos="97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951796" w14:textId="77777777" w:rsidR="001A5FAA" w:rsidRPr="000F2419" w:rsidRDefault="001A5FAA" w:rsidP="001A5F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5B6999A" w14:textId="77777777" w:rsidR="001A5FAA" w:rsidRPr="000F2419" w:rsidRDefault="001A5FAA" w:rsidP="001A5FAA">
            <w:pPr>
              <w:pStyle w:val="block"/>
              <w:tabs>
                <w:tab w:val="decimal" w:pos="85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2F870E" w14:textId="77777777" w:rsidR="001A5FAA" w:rsidRPr="000F2419" w:rsidRDefault="001A5FAA" w:rsidP="001A5FA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F5D0351" w14:textId="77777777" w:rsidR="001A5FAA" w:rsidRPr="000F2419" w:rsidRDefault="001A5FAA" w:rsidP="001A5FA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5E553575" w14:textId="77777777" w:rsidR="001A5FAA" w:rsidRPr="000F2419" w:rsidRDefault="001A5FAA" w:rsidP="001A5F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05F0AD3D" w14:textId="77777777" w:rsidR="001A5FAA" w:rsidRPr="000F2419" w:rsidRDefault="001A5FAA" w:rsidP="001A5F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FAA" w:rsidRPr="000F2419" w14:paraId="373F99AD" w14:textId="77777777" w:rsidTr="00BA3D16">
        <w:tc>
          <w:tcPr>
            <w:tcW w:w="2610" w:type="dxa"/>
            <w:hideMark/>
          </w:tcPr>
          <w:p w14:paraId="75BD51D6" w14:textId="77777777" w:rsidR="001A5FAA" w:rsidRPr="000F2419" w:rsidRDefault="001A5FAA" w:rsidP="001A5F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F24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</w:t>
            </w:r>
          </w:p>
          <w:p w14:paraId="392F5D0D" w14:textId="4A598D5A" w:rsidR="001A5FAA" w:rsidRPr="000F2419" w:rsidRDefault="001A5FAA" w:rsidP="001A5F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24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Pr="000F24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ดอกเบี้ยผันแปร</w:t>
            </w:r>
          </w:p>
        </w:tc>
        <w:tc>
          <w:tcPr>
            <w:tcW w:w="1260" w:type="dxa"/>
            <w:vAlign w:val="bottom"/>
          </w:tcPr>
          <w:p w14:paraId="69119051" w14:textId="77777777" w:rsidR="001A5FAA" w:rsidRPr="000F2419" w:rsidRDefault="001A5FAA" w:rsidP="001A5FAA">
            <w:pPr>
              <w:pStyle w:val="block"/>
              <w:tabs>
                <w:tab w:val="decimal" w:pos="97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DA5009" w14:textId="77777777" w:rsidR="001A5FAA" w:rsidRPr="000F2419" w:rsidRDefault="001A5FAA" w:rsidP="001A5F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3D5698" w14:textId="77777777" w:rsidR="001A5FAA" w:rsidRPr="000F2419" w:rsidRDefault="001A5FAA" w:rsidP="001A5FAA">
            <w:pPr>
              <w:pStyle w:val="block"/>
              <w:tabs>
                <w:tab w:val="decimal" w:pos="85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2FB938" w14:textId="77777777" w:rsidR="001A5FAA" w:rsidRPr="000F2419" w:rsidRDefault="001A5FAA" w:rsidP="001A5FA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4E1756F" w14:textId="77777777" w:rsidR="001A5FAA" w:rsidRPr="000F2419" w:rsidRDefault="001A5FAA" w:rsidP="001A5FA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7862DFDD" w14:textId="77777777" w:rsidR="001A5FAA" w:rsidRPr="000F2419" w:rsidRDefault="001A5FAA" w:rsidP="001A5F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4331880" w14:textId="77777777" w:rsidR="001A5FAA" w:rsidRPr="000F2419" w:rsidRDefault="001A5FAA" w:rsidP="001A5F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FAA" w:rsidRPr="000F2419" w14:paraId="1F67C1D9" w14:textId="77777777" w:rsidTr="00BA3D16">
        <w:tc>
          <w:tcPr>
            <w:tcW w:w="2610" w:type="dxa"/>
            <w:hideMark/>
          </w:tcPr>
          <w:p w14:paraId="1DF75E03" w14:textId="77777777" w:rsidR="001A5FAA" w:rsidRPr="00FE16A3" w:rsidRDefault="001A5FAA" w:rsidP="001A5F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E16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35DE5C9A" w14:textId="085BD60E" w:rsidR="001A5FAA" w:rsidRPr="00FE16A3" w:rsidRDefault="001A5FAA" w:rsidP="001A5FAA">
            <w:pPr>
              <w:pStyle w:val="block"/>
              <w:tabs>
                <w:tab w:val="decimal" w:pos="97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277,426</w:t>
            </w:r>
          </w:p>
        </w:tc>
        <w:tc>
          <w:tcPr>
            <w:tcW w:w="270" w:type="dxa"/>
            <w:vAlign w:val="center"/>
          </w:tcPr>
          <w:p w14:paraId="2E934CAC" w14:textId="6A68AD61" w:rsidR="001A5FAA" w:rsidRPr="00FE16A3" w:rsidRDefault="001A5FAA" w:rsidP="001A5F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  <w:hideMark/>
          </w:tcPr>
          <w:p w14:paraId="63F13C52" w14:textId="6E56B209" w:rsidR="001A5FAA" w:rsidRPr="00FE16A3" w:rsidRDefault="001A5FAA" w:rsidP="001A5FAA">
            <w:pPr>
              <w:pStyle w:val="block"/>
              <w:tabs>
                <w:tab w:val="decimal" w:pos="85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374,739</w:t>
            </w:r>
          </w:p>
        </w:tc>
        <w:tc>
          <w:tcPr>
            <w:tcW w:w="270" w:type="dxa"/>
          </w:tcPr>
          <w:p w14:paraId="38A40DD3" w14:textId="315E2943" w:rsidR="001A5FAA" w:rsidRPr="00FE16A3" w:rsidRDefault="001A5FAA" w:rsidP="001A5FA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8B3310C" w14:textId="4E247A17" w:rsidR="001A5FAA" w:rsidRPr="00FE16A3" w:rsidRDefault="001A5FAA" w:rsidP="001A5FAA">
            <w:pPr>
              <w:pStyle w:val="block"/>
              <w:tabs>
                <w:tab w:val="decimal" w:pos="8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199,624</w:t>
            </w:r>
          </w:p>
        </w:tc>
        <w:tc>
          <w:tcPr>
            <w:tcW w:w="268" w:type="dxa"/>
            <w:vAlign w:val="center"/>
          </w:tcPr>
          <w:p w14:paraId="5D6D4138" w14:textId="31512F0D" w:rsidR="001A5FAA" w:rsidRPr="00FE16A3" w:rsidRDefault="001A5FAA" w:rsidP="001A5F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bottom"/>
            <w:hideMark/>
          </w:tcPr>
          <w:p w14:paraId="436BF376" w14:textId="1009C18F" w:rsidR="001A5FAA" w:rsidRPr="000F2419" w:rsidRDefault="001A5FAA" w:rsidP="001A5FAA">
            <w:pPr>
              <w:pStyle w:val="block"/>
              <w:tabs>
                <w:tab w:val="decimal" w:pos="880"/>
              </w:tabs>
              <w:spacing w:after="0" w:line="240" w:lineRule="atLeast"/>
              <w:ind w:left="0" w:right="-3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938,803</w:t>
            </w:r>
          </w:p>
        </w:tc>
      </w:tr>
      <w:tr w:rsidR="001A5FAA" w:rsidRPr="000F2419" w14:paraId="757F20E6" w14:textId="77777777" w:rsidTr="00BA3D16">
        <w:tc>
          <w:tcPr>
            <w:tcW w:w="2610" w:type="dxa"/>
            <w:hideMark/>
          </w:tcPr>
          <w:p w14:paraId="6A845C59" w14:textId="77777777" w:rsidR="001A5FAA" w:rsidRPr="000F2419" w:rsidRDefault="001A5FAA" w:rsidP="001A5F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241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7BD36" w14:textId="44091FB9" w:rsidR="001A5FAA" w:rsidRPr="000F2419" w:rsidRDefault="001A5FAA" w:rsidP="001A5FAA">
            <w:pPr>
              <w:pStyle w:val="block"/>
              <w:tabs>
                <w:tab w:val="decimal" w:pos="97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(1,262,220)</w:t>
            </w:r>
          </w:p>
        </w:tc>
        <w:tc>
          <w:tcPr>
            <w:tcW w:w="270" w:type="dxa"/>
            <w:vAlign w:val="center"/>
          </w:tcPr>
          <w:p w14:paraId="5982BC9F" w14:textId="77777777" w:rsidR="001A5FAA" w:rsidRPr="000F2419" w:rsidRDefault="001A5FAA" w:rsidP="001A5F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8B1148" w14:textId="4F9C76B1" w:rsidR="001A5FAA" w:rsidRPr="00713694" w:rsidRDefault="001A5FAA" w:rsidP="001A5FAA">
            <w:pPr>
              <w:pStyle w:val="block"/>
              <w:tabs>
                <w:tab w:val="decimal" w:pos="85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(1,896,945)</w:t>
            </w:r>
          </w:p>
        </w:tc>
        <w:tc>
          <w:tcPr>
            <w:tcW w:w="270" w:type="dxa"/>
          </w:tcPr>
          <w:p w14:paraId="7D22B1BF" w14:textId="77777777" w:rsidR="001A5FAA" w:rsidRPr="000F2419" w:rsidRDefault="001A5FAA" w:rsidP="001A5FA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9EE3D" w14:textId="3E194647" w:rsidR="001A5FAA" w:rsidRPr="00196956" w:rsidRDefault="00AA6214" w:rsidP="001A5FAA">
            <w:pPr>
              <w:pStyle w:val="block"/>
              <w:tabs>
                <w:tab w:val="decimal" w:pos="9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(1,271,958)</w:t>
            </w:r>
          </w:p>
        </w:tc>
        <w:tc>
          <w:tcPr>
            <w:tcW w:w="268" w:type="dxa"/>
            <w:vAlign w:val="center"/>
          </w:tcPr>
          <w:p w14:paraId="13056BC3" w14:textId="77777777" w:rsidR="001A5FAA" w:rsidRPr="000F2419" w:rsidRDefault="001A5FAA" w:rsidP="001A5F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03C3E6" w14:textId="39A15351" w:rsidR="001A5FAA" w:rsidRPr="000F2419" w:rsidRDefault="001A5FAA" w:rsidP="001A5FAA">
            <w:pPr>
              <w:pStyle w:val="block"/>
              <w:tabs>
                <w:tab w:val="decimal" w:pos="880"/>
              </w:tabs>
              <w:spacing w:after="0" w:line="240" w:lineRule="atLeast"/>
              <w:ind w:left="0" w:right="-3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(2,799,245)</w:t>
            </w:r>
          </w:p>
        </w:tc>
      </w:tr>
      <w:tr w:rsidR="001A5FAA" w:rsidRPr="000F2419" w14:paraId="2E94EC8D" w14:textId="77777777" w:rsidTr="00BA3D16">
        <w:tc>
          <w:tcPr>
            <w:tcW w:w="2610" w:type="dxa"/>
          </w:tcPr>
          <w:p w14:paraId="597167E8" w14:textId="77777777" w:rsidR="001A5FAA" w:rsidRPr="000F2419" w:rsidRDefault="001A5FAA" w:rsidP="001A5F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AC103C" w14:textId="10B79F01" w:rsidR="001A5FAA" w:rsidRPr="000F2419" w:rsidRDefault="001A5FAA" w:rsidP="001A5FAA">
            <w:pPr>
              <w:pStyle w:val="block"/>
              <w:tabs>
                <w:tab w:val="decimal" w:pos="97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(984,</w:t>
            </w:r>
            <w:r w:rsidR="003345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59F7CFA5" w14:textId="77777777" w:rsidR="001A5FAA" w:rsidRPr="000F2419" w:rsidRDefault="001A5FAA" w:rsidP="001A5F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E5E4E8" w14:textId="61F26197" w:rsidR="001A5FAA" w:rsidRPr="00745F56" w:rsidRDefault="001A5FAA" w:rsidP="001A5FAA">
            <w:pPr>
              <w:pStyle w:val="block"/>
              <w:tabs>
                <w:tab w:val="decimal" w:pos="85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(1,522,206)</w:t>
            </w:r>
          </w:p>
        </w:tc>
        <w:tc>
          <w:tcPr>
            <w:tcW w:w="270" w:type="dxa"/>
          </w:tcPr>
          <w:p w14:paraId="188B4458" w14:textId="77777777" w:rsidR="001A5FAA" w:rsidRPr="000F2419" w:rsidRDefault="001A5FAA" w:rsidP="001A5FA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C98FF4" w14:textId="0FDB8CDD" w:rsidR="001A5FAA" w:rsidRPr="00713694" w:rsidRDefault="00AA6214" w:rsidP="001A5FAA">
            <w:pPr>
              <w:pStyle w:val="block"/>
              <w:tabs>
                <w:tab w:val="decimal" w:pos="9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(1,072,334)</w:t>
            </w:r>
          </w:p>
        </w:tc>
        <w:tc>
          <w:tcPr>
            <w:tcW w:w="268" w:type="dxa"/>
            <w:vAlign w:val="center"/>
          </w:tcPr>
          <w:p w14:paraId="1CA44F05" w14:textId="77777777" w:rsidR="001A5FAA" w:rsidRPr="00BA3D16" w:rsidRDefault="001A5FAA" w:rsidP="001A5F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784250" w14:textId="70EC07E3" w:rsidR="001A5FAA" w:rsidRPr="00BA3D16" w:rsidRDefault="001A5FAA" w:rsidP="001A5FAA">
            <w:pPr>
              <w:pStyle w:val="block"/>
              <w:tabs>
                <w:tab w:val="decimal" w:pos="880"/>
              </w:tabs>
              <w:spacing w:after="0" w:line="240" w:lineRule="atLeast"/>
              <w:ind w:left="0" w:right="-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(1,860,442)</w:t>
            </w:r>
          </w:p>
        </w:tc>
      </w:tr>
    </w:tbl>
    <w:p w14:paraId="5AA0C36D" w14:textId="723A0371" w:rsidR="00331344" w:rsidRDefault="00331344" w:rsidP="00331344">
      <w:pPr>
        <w:tabs>
          <w:tab w:val="clear" w:pos="454"/>
          <w:tab w:val="clear" w:pos="680"/>
          <w:tab w:val="clear" w:pos="1644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</w:rPr>
      </w:pPr>
    </w:p>
    <w:p w14:paraId="7D19A07F" w14:textId="4BB3A42E" w:rsidR="005B251F" w:rsidRPr="00776A03" w:rsidRDefault="00D9586E" w:rsidP="00DB61ED">
      <w:pPr>
        <w:pStyle w:val="BodyText2"/>
        <w:numPr>
          <w:ilvl w:val="0"/>
          <w:numId w:val="29"/>
        </w:numPr>
        <w:ind w:left="540" w:hanging="540"/>
        <w:rPr>
          <w:rFonts w:asciiTheme="minorHAnsi" w:hAnsiTheme="minorHAnsi" w:cstheme="minorHAnsi"/>
          <w:b/>
          <w:bCs/>
          <w:cs/>
          <w:lang w:val="en-US"/>
        </w:rPr>
      </w:pPr>
      <w:r w:rsidRPr="00776A03">
        <w:rPr>
          <w:rFonts w:asciiTheme="minorHAnsi" w:hAnsiTheme="minorHAnsi" w:cstheme="minorHAnsi" w:hint="cs"/>
          <w:b/>
          <w:bCs/>
          <w:cs/>
          <w:lang w:val="en-US"/>
        </w:rPr>
        <w:t>การบริหารจัดการทุน</w:t>
      </w:r>
    </w:p>
    <w:p w14:paraId="4782D8F9" w14:textId="77777777" w:rsidR="00D9586E" w:rsidRPr="00776A03" w:rsidRDefault="00D9586E" w:rsidP="00D9586E">
      <w:pPr>
        <w:tabs>
          <w:tab w:val="clear" w:pos="454"/>
          <w:tab w:val="left" w:pos="630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1633BAD" w14:textId="77777777" w:rsidR="00C96B48" w:rsidRPr="00776A03" w:rsidRDefault="00D9586E" w:rsidP="00D9586E">
      <w:pPr>
        <w:tabs>
          <w:tab w:val="clear" w:pos="454"/>
          <w:tab w:val="left" w:pos="630"/>
        </w:tabs>
        <w:ind w:left="540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776A03">
        <w:rPr>
          <w:rFonts w:asciiTheme="minorHAnsi" w:hAnsiTheme="minorHAnsi" w:cstheme="minorHAns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ED0112" w:rsidRPr="00776A03">
        <w:rPr>
          <w:rFonts w:asciiTheme="minorHAnsi" w:hAnsiTheme="minorHAnsi" w:cstheme="minorHAnsi" w:hint="cs"/>
          <w:sz w:val="30"/>
          <w:szCs w:val="30"/>
          <w:cs/>
        </w:rPr>
        <w:t>อย่างสม่ำเสมอ โดย</w:t>
      </w:r>
      <w:r w:rsidRPr="00776A03">
        <w:rPr>
          <w:rFonts w:asciiTheme="minorHAnsi" w:hAnsiTheme="minorHAnsi" w:cstheme="minorHAns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</w:t>
      </w:r>
      <w:r w:rsidR="008A65E8" w:rsidRPr="00776A03">
        <w:rPr>
          <w:rFonts w:asciiTheme="minorHAnsi" w:hAnsiTheme="minorHAnsi" w:cstheme="minorHAnsi" w:hint="cs"/>
          <w:sz w:val="30"/>
          <w:szCs w:val="30"/>
          <w:cs/>
        </w:rPr>
        <w:t xml:space="preserve">    </w:t>
      </w:r>
      <w:r w:rsidRPr="00776A03">
        <w:rPr>
          <w:rFonts w:asciiTheme="minorHAnsi" w:hAnsiTheme="minorHAnsi" w:cstheme="minorHAnsi"/>
          <w:sz w:val="30"/>
          <w:szCs w:val="30"/>
          <w:cs/>
        </w:rPr>
        <w:t xml:space="preserve">ส่วนได้เสียที่ไม่มีอำนาจควบคุม </w:t>
      </w:r>
      <w:r w:rsidRPr="00776A03">
        <w:rPr>
          <w:rFonts w:ascii="Angsana New" w:eastAsia="Calibri" w:hAnsi="Angsana New"/>
          <w:sz w:val="30"/>
          <w:szCs w:val="30"/>
          <w:cs/>
          <w:lang w:eastAsia="x-none"/>
        </w:rPr>
        <w:t>อีกทั้งยังกำกับดูแลระดับการจ่ายเงินปันผลให้แก่ผู้ถือหุ้นสามัญ</w:t>
      </w:r>
    </w:p>
    <w:p w14:paraId="446D7CE6" w14:textId="77777777" w:rsidR="00C96B48" w:rsidRDefault="00C96B48" w:rsidP="00D9586E">
      <w:pPr>
        <w:tabs>
          <w:tab w:val="clear" w:pos="454"/>
          <w:tab w:val="left" w:pos="630"/>
        </w:tabs>
        <w:ind w:left="540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p w14:paraId="4C2D4C28" w14:textId="77777777" w:rsidR="009B4538" w:rsidRDefault="009B4538" w:rsidP="00D9586E">
      <w:pPr>
        <w:tabs>
          <w:tab w:val="clear" w:pos="454"/>
          <w:tab w:val="left" w:pos="630"/>
        </w:tabs>
        <w:ind w:left="540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p w14:paraId="32A1A752" w14:textId="77777777" w:rsidR="009B4538" w:rsidRDefault="009B4538" w:rsidP="00D9586E">
      <w:pPr>
        <w:tabs>
          <w:tab w:val="clear" w:pos="454"/>
          <w:tab w:val="left" w:pos="630"/>
        </w:tabs>
        <w:ind w:left="540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p w14:paraId="607C15FD" w14:textId="77777777" w:rsidR="009B4538" w:rsidRDefault="009B4538" w:rsidP="00D9586E">
      <w:pPr>
        <w:tabs>
          <w:tab w:val="clear" w:pos="454"/>
          <w:tab w:val="left" w:pos="630"/>
        </w:tabs>
        <w:ind w:left="540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p w14:paraId="0F3A5740" w14:textId="77777777" w:rsidR="009B4538" w:rsidRDefault="009B4538" w:rsidP="00D9586E">
      <w:pPr>
        <w:tabs>
          <w:tab w:val="clear" w:pos="454"/>
          <w:tab w:val="left" w:pos="630"/>
        </w:tabs>
        <w:ind w:left="540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p w14:paraId="641B0028" w14:textId="77777777" w:rsidR="009B4538" w:rsidRPr="00776A03" w:rsidRDefault="009B4538" w:rsidP="00D9586E">
      <w:pPr>
        <w:tabs>
          <w:tab w:val="clear" w:pos="454"/>
          <w:tab w:val="left" w:pos="630"/>
        </w:tabs>
        <w:ind w:left="540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</w:p>
    <w:p w14:paraId="156CC042" w14:textId="725AA4CF" w:rsidR="00423EDA" w:rsidRPr="00776A03" w:rsidRDefault="00FB07B9" w:rsidP="00DB61ED">
      <w:pPr>
        <w:pStyle w:val="BodyText2"/>
        <w:numPr>
          <w:ilvl w:val="0"/>
          <w:numId w:val="29"/>
        </w:numPr>
        <w:ind w:left="540" w:hanging="540"/>
        <w:rPr>
          <w:rFonts w:asciiTheme="minorHAnsi" w:hAnsiTheme="minorHAnsi" w:cstheme="minorHAnsi"/>
          <w:b/>
          <w:bCs/>
          <w:rtl/>
          <w:cs/>
          <w:lang w:val="en-US"/>
        </w:rPr>
      </w:pPr>
      <w:r w:rsidRPr="00776A03">
        <w:rPr>
          <w:rFonts w:asciiTheme="minorHAnsi" w:hAnsiTheme="minorHAnsi" w:cstheme="minorHAnsi"/>
          <w:b/>
          <w:bCs/>
          <w:cs/>
          <w:lang w:val="en-US"/>
        </w:rPr>
        <w:lastRenderedPageBreak/>
        <w:t>ภาระผูกพันกับ</w:t>
      </w:r>
      <w:r w:rsidR="00826CFE" w:rsidRPr="00776A03">
        <w:rPr>
          <w:rFonts w:asciiTheme="minorHAnsi" w:hAnsiTheme="minorHAnsi" w:cstheme="minorHAnsi"/>
          <w:b/>
          <w:bCs/>
          <w:cs/>
          <w:lang w:val="en-US"/>
        </w:rPr>
        <w:t>บุคคลหรือ</w:t>
      </w:r>
      <w:r w:rsidRPr="00776A03">
        <w:rPr>
          <w:rFonts w:asciiTheme="minorHAnsi" w:hAnsiTheme="minorHAnsi" w:cstheme="minorHAnsi"/>
          <w:b/>
          <w:bCs/>
          <w:cs/>
          <w:lang w:val="en-US"/>
        </w:rPr>
        <w:t>กิจการที่ไม่เกี่ยวข้องกัน</w:t>
      </w:r>
    </w:p>
    <w:p w14:paraId="08187042" w14:textId="77777777" w:rsidR="00297614" w:rsidRPr="00776A03" w:rsidRDefault="00297614" w:rsidP="00AF1E3D">
      <w:pPr>
        <w:pStyle w:val="a"/>
        <w:tabs>
          <w:tab w:val="clear" w:pos="1080"/>
          <w:tab w:val="left" w:pos="540"/>
        </w:tabs>
        <w:spacing w:line="240" w:lineRule="atLeast"/>
        <w:rPr>
          <w:rFonts w:asciiTheme="minorHAnsi" w:hAnsiTheme="minorHAnsi" w:cstheme="minorHAnsi"/>
          <w:sz w:val="24"/>
          <w:szCs w:val="24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6"/>
        <w:gridCol w:w="1073"/>
        <w:gridCol w:w="1078"/>
        <w:gridCol w:w="240"/>
        <w:gridCol w:w="1086"/>
        <w:gridCol w:w="243"/>
        <w:gridCol w:w="1101"/>
        <w:gridCol w:w="241"/>
        <w:gridCol w:w="1142"/>
      </w:tblGrid>
      <w:tr w:rsidR="00600B38" w:rsidRPr="00776A03" w14:paraId="3D2E9D6D" w14:textId="77777777" w:rsidTr="00A10D0D">
        <w:trPr>
          <w:tblHeader/>
        </w:trPr>
        <w:tc>
          <w:tcPr>
            <w:tcW w:w="2259" w:type="pct"/>
            <w:gridSpan w:val="2"/>
          </w:tcPr>
          <w:p w14:paraId="2C974402" w14:textId="77777777" w:rsidR="000D09EB" w:rsidRPr="00776A03" w:rsidRDefault="000D09EB" w:rsidP="003E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14:paraId="4218C4C3" w14:textId="77777777" w:rsidR="000D09EB" w:rsidRPr="00776A03" w:rsidRDefault="000D09EB" w:rsidP="003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4B4143FB" w14:textId="77777777" w:rsidR="000D09EB" w:rsidRPr="00776A03" w:rsidRDefault="000D09EB" w:rsidP="003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21D9D78A" w14:textId="77777777" w:rsidR="000D09EB" w:rsidRPr="00776A03" w:rsidRDefault="000D09EB" w:rsidP="003E7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0F73" w:rsidRPr="00776A03" w14:paraId="0215D355" w14:textId="77777777">
        <w:trPr>
          <w:trHeight w:val="344"/>
          <w:tblHeader/>
        </w:trPr>
        <w:tc>
          <w:tcPr>
            <w:tcW w:w="2259" w:type="pct"/>
            <w:gridSpan w:val="2"/>
          </w:tcPr>
          <w:p w14:paraId="405A45B3" w14:textId="77777777" w:rsidR="00140F73" w:rsidRPr="00776A03" w:rsidRDefault="00140F73" w:rsidP="00140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6230BB78" w14:textId="2AC39C43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</w:rPr>
              <w:t>256</w:t>
            </w:r>
            <w:r>
              <w:rPr>
                <w:rFonts w:asciiTheme="minorHAnsi" w:hAnsiTheme="minorHAnsi" w:cstheme="minorHAnsi"/>
                <w:bCs/>
                <w:sz w:val="30"/>
                <w:szCs w:val="30"/>
              </w:rPr>
              <w:t>8</w:t>
            </w:r>
          </w:p>
        </w:tc>
        <w:tc>
          <w:tcPr>
            <w:tcW w:w="128" w:type="pct"/>
            <w:vAlign w:val="center"/>
          </w:tcPr>
          <w:p w14:paraId="0294C376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201B49AE" w14:textId="356C1B05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</w:rPr>
              <w:t>256</w:t>
            </w:r>
            <w:r>
              <w:rPr>
                <w:rFonts w:asciiTheme="minorHAnsi" w:hAnsiTheme="minorHAnsi" w:cstheme="minorHAnsi"/>
                <w:bCs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51E65A73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D28CE23" w14:textId="23DFF8D5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</w:rPr>
              <w:t>256</w:t>
            </w:r>
            <w:r>
              <w:rPr>
                <w:rFonts w:asciiTheme="minorHAnsi" w:hAnsiTheme="minorHAnsi" w:cstheme="minorHAnsi"/>
                <w:bCs/>
                <w:sz w:val="30"/>
                <w:szCs w:val="30"/>
              </w:rPr>
              <w:t>8</w:t>
            </w:r>
          </w:p>
        </w:tc>
        <w:tc>
          <w:tcPr>
            <w:tcW w:w="129" w:type="pct"/>
            <w:vAlign w:val="center"/>
          </w:tcPr>
          <w:p w14:paraId="7178DED1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4508EA6B" w14:textId="2A80366D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Cs/>
                <w:sz w:val="30"/>
                <w:szCs w:val="30"/>
              </w:rPr>
              <w:t>256</w:t>
            </w:r>
            <w:r>
              <w:rPr>
                <w:rFonts w:asciiTheme="minorHAnsi" w:hAnsiTheme="minorHAnsi" w:cstheme="minorHAnsi"/>
                <w:bCs/>
                <w:sz w:val="30"/>
                <w:szCs w:val="30"/>
              </w:rPr>
              <w:t>7</w:t>
            </w:r>
          </w:p>
        </w:tc>
      </w:tr>
      <w:tr w:rsidR="003C31B8" w:rsidRPr="00776A03" w14:paraId="26A88BFA" w14:textId="77777777" w:rsidTr="00A10D0D">
        <w:trPr>
          <w:tblHeader/>
        </w:trPr>
        <w:tc>
          <w:tcPr>
            <w:tcW w:w="1686" w:type="pct"/>
          </w:tcPr>
          <w:p w14:paraId="1A5909CC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4D98724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41" w:type="pct"/>
            <w:gridSpan w:val="7"/>
          </w:tcPr>
          <w:p w14:paraId="08224B1F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31B8" w:rsidRPr="00776A03" w14:paraId="166DE6D2" w14:textId="77777777" w:rsidTr="00A10D0D">
        <w:tc>
          <w:tcPr>
            <w:tcW w:w="2259" w:type="pct"/>
            <w:gridSpan w:val="2"/>
          </w:tcPr>
          <w:p w14:paraId="1D4EF05C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867BC7B" w14:textId="57B1821F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ab/>
              <w:t>ภายใต้สัญญาที่บอกเลิกไม่ได้</w:t>
            </w:r>
          </w:p>
        </w:tc>
        <w:tc>
          <w:tcPr>
            <w:tcW w:w="576" w:type="pct"/>
          </w:tcPr>
          <w:p w14:paraId="3EB6AA54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0B124DF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6E03603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284D102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52F662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5C2D5B9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E8DF146" w14:textId="77777777" w:rsidR="003C31B8" w:rsidRPr="00776A03" w:rsidRDefault="003C31B8" w:rsidP="003C3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140F73" w:rsidRPr="00776A03" w14:paraId="38937F41" w14:textId="77777777" w:rsidTr="00A10D0D">
        <w:tc>
          <w:tcPr>
            <w:tcW w:w="1686" w:type="pct"/>
          </w:tcPr>
          <w:p w14:paraId="113CB858" w14:textId="2E990D64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ภายใน</w:t>
            </w: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776A03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>ปี</w:t>
            </w:r>
          </w:p>
        </w:tc>
        <w:tc>
          <w:tcPr>
            <w:tcW w:w="573" w:type="pct"/>
          </w:tcPr>
          <w:p w14:paraId="6178C855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71AA3FD7" w14:textId="6240B1F5" w:rsidR="00140F73" w:rsidRPr="00776A03" w:rsidRDefault="00B42ABE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9</w:t>
            </w:r>
            <w:r w:rsidR="001C1A39">
              <w:rPr>
                <w:rFonts w:asciiTheme="minorHAnsi" w:hAnsiTheme="minorHAnsi" w:cstheme="minorHAnsi"/>
                <w:sz w:val="30"/>
                <w:szCs w:val="30"/>
              </w:rPr>
              <w:t>,330</w:t>
            </w:r>
          </w:p>
        </w:tc>
        <w:tc>
          <w:tcPr>
            <w:tcW w:w="128" w:type="pct"/>
          </w:tcPr>
          <w:p w14:paraId="2B600894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35D7C8" w14:textId="4D24352A" w:rsidR="00140F73" w:rsidRPr="00776A03" w:rsidRDefault="00140F73" w:rsidP="006E2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21,432</w:t>
            </w:r>
          </w:p>
        </w:tc>
        <w:tc>
          <w:tcPr>
            <w:tcW w:w="130" w:type="pct"/>
          </w:tcPr>
          <w:p w14:paraId="12A3C81C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409358" w14:textId="61243388" w:rsidR="00140F73" w:rsidRPr="00776A03" w:rsidRDefault="00050EB4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2,245</w:t>
            </w:r>
          </w:p>
        </w:tc>
        <w:tc>
          <w:tcPr>
            <w:tcW w:w="129" w:type="pct"/>
          </w:tcPr>
          <w:p w14:paraId="38616126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AD8C1E7" w14:textId="72A988C6" w:rsidR="00140F73" w:rsidRPr="00776A03" w:rsidRDefault="00140F73" w:rsidP="006E2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04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="00422952" w:rsidRPr="00422952">
              <w:rPr>
                <w:rFonts w:asciiTheme="minorHAnsi" w:hAnsiTheme="minorHAnsi" w:cstheme="minorHAnsi" w:hint="cs"/>
                <w:sz w:val="30"/>
                <w:szCs w:val="30"/>
              </w:rPr>
              <w:t>76</w:t>
            </w:r>
            <w:r w:rsidR="005E1396" w:rsidRPr="005E1396">
              <w:rPr>
                <w:rFonts w:asciiTheme="minorHAnsi" w:hAnsiTheme="minorHAnsi" w:cstheme="minorHAnsi" w:hint="cs"/>
                <w:sz w:val="30"/>
                <w:szCs w:val="30"/>
              </w:rPr>
              <w:t>1</w:t>
            </w:r>
          </w:p>
        </w:tc>
      </w:tr>
      <w:tr w:rsidR="00A4648E" w:rsidRPr="00776A03" w14:paraId="663EFAE7" w14:textId="77777777" w:rsidTr="00010A50">
        <w:trPr>
          <w:trHeight w:val="371"/>
        </w:trPr>
        <w:tc>
          <w:tcPr>
            <w:tcW w:w="2259" w:type="pct"/>
            <w:gridSpan w:val="2"/>
          </w:tcPr>
          <w:p w14:paraId="0D85AD45" w14:textId="146790AB" w:rsidR="00A4648E" w:rsidRPr="00776A03" w:rsidRDefault="00A301CB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A4648E" w:rsidRPr="00776A03">
              <w:rPr>
                <w:rFonts w:asciiTheme="minorHAnsi" w:hAnsiTheme="minorHAnsi" w:cstheme="minorHAnsi"/>
                <w:sz w:val="30"/>
                <w:szCs w:val="30"/>
              </w:rPr>
              <w:t xml:space="preserve"> - 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 w:rsidR="00A4648E" w:rsidRPr="00776A03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76" w:type="pct"/>
          </w:tcPr>
          <w:p w14:paraId="5C54DC93" w14:textId="7CDB54C8" w:rsidR="00A4648E" w:rsidRPr="00776A03" w:rsidRDefault="00B42AB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</w:t>
            </w:r>
            <w:r w:rsidR="001C1A39">
              <w:rPr>
                <w:rFonts w:asciiTheme="minorHAnsi" w:hAnsiTheme="minorHAnsi" w:cstheme="minorHAnsi"/>
                <w:sz w:val="30"/>
                <w:szCs w:val="30"/>
              </w:rPr>
              <w:t>641</w:t>
            </w:r>
          </w:p>
        </w:tc>
        <w:tc>
          <w:tcPr>
            <w:tcW w:w="128" w:type="pct"/>
          </w:tcPr>
          <w:p w14:paraId="3E9EC932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C995C2D" w14:textId="70EA291C" w:rsidR="00A4648E" w:rsidRPr="00776A03" w:rsidRDefault="00140F73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2,642</w:t>
            </w:r>
          </w:p>
        </w:tc>
        <w:tc>
          <w:tcPr>
            <w:tcW w:w="130" w:type="pct"/>
          </w:tcPr>
          <w:p w14:paraId="52722275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A0C2EF" w14:textId="75DD446E" w:rsidR="00A4648E" w:rsidRPr="00776A03" w:rsidRDefault="00050EB4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70</w:t>
            </w:r>
          </w:p>
        </w:tc>
        <w:tc>
          <w:tcPr>
            <w:tcW w:w="129" w:type="pct"/>
          </w:tcPr>
          <w:p w14:paraId="55634242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BF1CC7F" w14:textId="5F36AFE5" w:rsidR="00A4648E" w:rsidRPr="00776A03" w:rsidRDefault="00140F73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656</w:t>
            </w:r>
          </w:p>
        </w:tc>
      </w:tr>
      <w:tr w:rsidR="00A4648E" w:rsidRPr="00776A03" w14:paraId="52B70841" w14:textId="77777777" w:rsidTr="00A10D0D">
        <w:tc>
          <w:tcPr>
            <w:tcW w:w="2259" w:type="pct"/>
            <w:gridSpan w:val="2"/>
          </w:tcPr>
          <w:p w14:paraId="192C56CC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50A92A5" w14:textId="51D4A0C5" w:rsidR="00A4648E" w:rsidRPr="00776A03" w:rsidRDefault="008F5075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</w:t>
            </w:r>
            <w:r w:rsidR="001C1A3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0,971</w:t>
            </w:r>
          </w:p>
        </w:tc>
        <w:tc>
          <w:tcPr>
            <w:tcW w:w="128" w:type="pct"/>
          </w:tcPr>
          <w:p w14:paraId="11A8A92C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E6EBFAD" w14:textId="00672A40" w:rsidR="00A4648E" w:rsidRPr="00776A03" w:rsidRDefault="00140F73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24,074</w:t>
            </w:r>
          </w:p>
        </w:tc>
        <w:tc>
          <w:tcPr>
            <w:tcW w:w="130" w:type="pct"/>
          </w:tcPr>
          <w:p w14:paraId="49BBF649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AE42F54" w14:textId="1E250374" w:rsidR="00A4648E" w:rsidRPr="00776A03" w:rsidRDefault="00050EB4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2,315</w:t>
            </w:r>
          </w:p>
        </w:tc>
        <w:tc>
          <w:tcPr>
            <w:tcW w:w="129" w:type="pct"/>
          </w:tcPr>
          <w:p w14:paraId="2EF87711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CFCA0F1" w14:textId="759BA52B" w:rsidR="00A4648E" w:rsidRPr="00776A03" w:rsidRDefault="00140F73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422952" w:rsidRPr="00422952">
              <w:rPr>
                <w:rFonts w:asciiTheme="minorHAnsi" w:hAnsiTheme="minorHAnsi" w:cstheme="minorHAnsi" w:hint="cs"/>
                <w:b/>
                <w:bCs/>
                <w:sz w:val="30"/>
                <w:szCs w:val="30"/>
              </w:rPr>
              <w:t>4</w:t>
            </w:r>
            <w:r w:rsidR="005E1396" w:rsidRPr="005E1396">
              <w:rPr>
                <w:rFonts w:asciiTheme="minorHAnsi" w:hAnsiTheme="minorHAnsi" w:cstheme="minorHAnsi" w:hint="cs"/>
                <w:b/>
                <w:bCs/>
                <w:sz w:val="30"/>
                <w:szCs w:val="30"/>
              </w:rPr>
              <w:t>1</w:t>
            </w:r>
            <w:r w:rsidR="00422952" w:rsidRPr="00422952">
              <w:rPr>
                <w:rFonts w:asciiTheme="minorHAnsi" w:hAnsiTheme="minorHAnsi" w:cstheme="minorHAnsi" w:hint="cs"/>
                <w:b/>
                <w:bCs/>
                <w:sz w:val="30"/>
                <w:szCs w:val="30"/>
              </w:rPr>
              <w:t>7</w:t>
            </w:r>
          </w:p>
        </w:tc>
      </w:tr>
      <w:tr w:rsidR="00A4648E" w:rsidRPr="00776A03" w14:paraId="5C97F245" w14:textId="77777777" w:rsidTr="00A10D0D">
        <w:tc>
          <w:tcPr>
            <w:tcW w:w="2259" w:type="pct"/>
            <w:gridSpan w:val="2"/>
          </w:tcPr>
          <w:p w14:paraId="37771044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DB7DA17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13698F2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69647AA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E48371A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3769AF7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823CA41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012CEE5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A4648E" w:rsidRPr="00776A03" w14:paraId="0D206A87" w14:textId="77777777" w:rsidTr="00C15EA1">
        <w:tc>
          <w:tcPr>
            <w:tcW w:w="2259" w:type="pct"/>
            <w:gridSpan w:val="2"/>
          </w:tcPr>
          <w:p w14:paraId="18CCFE45" w14:textId="426D13D5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76" w:type="pct"/>
          </w:tcPr>
          <w:p w14:paraId="0B4359FD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1DFE5E0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82873B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B8ADFDD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9BAFDD3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5A847A4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3D13D11" w14:textId="77777777" w:rsidR="00A4648E" w:rsidRPr="00776A03" w:rsidRDefault="00A4648E" w:rsidP="00A464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140F73" w:rsidRPr="00776A03" w14:paraId="03CD98B4" w14:textId="77777777" w:rsidTr="00C15EA1">
        <w:tc>
          <w:tcPr>
            <w:tcW w:w="2259" w:type="pct"/>
            <w:gridSpan w:val="2"/>
          </w:tcPr>
          <w:p w14:paraId="3194A1F2" w14:textId="052AB6B9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76" w:type="pct"/>
          </w:tcPr>
          <w:p w14:paraId="2E159955" w14:textId="1FA083B8" w:rsidR="00140F73" w:rsidRPr="00776A03" w:rsidRDefault="008F5075" w:rsidP="008F5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DA8123F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3D0AF7E" w14:textId="1F281090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10,942</w:t>
            </w:r>
          </w:p>
        </w:tc>
        <w:tc>
          <w:tcPr>
            <w:tcW w:w="130" w:type="pct"/>
          </w:tcPr>
          <w:p w14:paraId="77E91584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43EB5141" w14:textId="2A8CF782" w:rsidR="00140F73" w:rsidRPr="00776A03" w:rsidRDefault="00050EB4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4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3598FE76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4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4966B229" w14:textId="776653A0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4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76A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0F73" w:rsidRPr="00776A03" w14:paraId="5D8561E2" w14:textId="77777777" w:rsidTr="00522279">
        <w:trPr>
          <w:trHeight w:val="190"/>
        </w:trPr>
        <w:tc>
          <w:tcPr>
            <w:tcW w:w="2259" w:type="pct"/>
            <w:gridSpan w:val="2"/>
          </w:tcPr>
          <w:p w14:paraId="2FA37D1C" w14:textId="362D5BE2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E035A43" w14:textId="06E7B870" w:rsidR="00140F73" w:rsidRPr="00776A03" w:rsidRDefault="008F5075" w:rsidP="008F5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1AA93EE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7F9F844" w14:textId="3C63905A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10,942</w:t>
            </w:r>
          </w:p>
        </w:tc>
        <w:tc>
          <w:tcPr>
            <w:tcW w:w="130" w:type="pct"/>
          </w:tcPr>
          <w:p w14:paraId="6BB60445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0CEB46A" w14:textId="0347B273" w:rsidR="00140F73" w:rsidRPr="00776A03" w:rsidRDefault="00050EB4" w:rsidP="001A5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4EC2F55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3E0AE25" w14:textId="40923CD3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4" w:right="-11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-</w:t>
            </w:r>
          </w:p>
        </w:tc>
      </w:tr>
      <w:tr w:rsidR="00140F73" w:rsidRPr="00776A03" w14:paraId="1996B790" w14:textId="77777777" w:rsidTr="00C15EA1">
        <w:tc>
          <w:tcPr>
            <w:tcW w:w="2259" w:type="pct"/>
            <w:gridSpan w:val="2"/>
          </w:tcPr>
          <w:p w14:paraId="1227CE66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C25DBD3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36EED0A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01888C1A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E737179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5DD5195B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3A9ABD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0A4F26F8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140F73" w:rsidRPr="00776A03" w14:paraId="4541464C" w14:textId="77777777" w:rsidTr="00A10D0D">
        <w:tc>
          <w:tcPr>
            <w:tcW w:w="2259" w:type="pct"/>
            <w:gridSpan w:val="2"/>
          </w:tcPr>
          <w:p w14:paraId="05CB939E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776A03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6A03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76" w:type="pct"/>
          </w:tcPr>
          <w:p w14:paraId="6DEAB6B7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0706BA9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3DF22DC" w14:textId="51B7EB5A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249446A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D25EF7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491F603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E97811E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140F73" w:rsidRPr="00776A03" w14:paraId="390318EB" w14:textId="77777777">
        <w:tc>
          <w:tcPr>
            <w:tcW w:w="2259" w:type="pct"/>
            <w:gridSpan w:val="2"/>
          </w:tcPr>
          <w:p w14:paraId="4E7D8109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/>
                <w:sz w:val="30"/>
                <w:szCs w:val="30"/>
              </w:rPr>
            </w:pPr>
            <w:r w:rsidRPr="00776A03">
              <w:rPr>
                <w:rFonts w:asciiTheme="minorHAnsi" w:hAnsiTheme="minorHAns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  <w:p w14:paraId="64CADC06" w14:textId="3FCC1EF2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/>
                <w:sz w:val="30"/>
                <w:szCs w:val="30"/>
              </w:rPr>
              <w:t xml:space="preserve">    </w:t>
            </w:r>
            <w:r w:rsidRPr="00776A03">
              <w:rPr>
                <w:rFonts w:asciiTheme="minorHAnsi" w:hAnsiTheme="minorHAnsi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576" w:type="pct"/>
            <w:vAlign w:val="bottom"/>
          </w:tcPr>
          <w:p w14:paraId="5567B9F4" w14:textId="7A532F69" w:rsidR="00140F73" w:rsidRPr="00776A03" w:rsidRDefault="00990EB1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1,</w:t>
            </w:r>
            <w:r w:rsidR="009D5822" w:rsidRPr="009D5822">
              <w:rPr>
                <w:rFonts w:asciiTheme="minorHAnsi" w:hAnsiTheme="minorHAnsi" w:cstheme="minorHAnsi" w:hint="cs"/>
                <w:sz w:val="30"/>
                <w:szCs w:val="30"/>
              </w:rPr>
              <w:t>773</w:t>
            </w:r>
          </w:p>
        </w:tc>
        <w:tc>
          <w:tcPr>
            <w:tcW w:w="128" w:type="pct"/>
            <w:vAlign w:val="bottom"/>
          </w:tcPr>
          <w:p w14:paraId="0755B570" w14:textId="77777777" w:rsidR="00140F73" w:rsidRPr="00776A03" w:rsidRDefault="00140F73" w:rsidP="00990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E1E3D76" w14:textId="67A3FB9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7,244</w:t>
            </w:r>
          </w:p>
        </w:tc>
        <w:tc>
          <w:tcPr>
            <w:tcW w:w="130" w:type="pct"/>
            <w:vAlign w:val="bottom"/>
          </w:tcPr>
          <w:p w14:paraId="6928C569" w14:textId="1655A113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5C2A3C90" w14:textId="10D88DAB" w:rsidR="00140F73" w:rsidRPr="00776A03" w:rsidRDefault="00050EB4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4" w:right="-110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5B623DF9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2F0553E" w14:textId="52E60103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4" w:right="-110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140F73" w:rsidRPr="00776A03" w14:paraId="56F21F8A" w14:textId="77777777" w:rsidTr="00A10D0D">
        <w:tc>
          <w:tcPr>
            <w:tcW w:w="2259" w:type="pct"/>
            <w:gridSpan w:val="2"/>
          </w:tcPr>
          <w:p w14:paraId="7432A8C0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76" w:type="pct"/>
          </w:tcPr>
          <w:p w14:paraId="5680B11B" w14:textId="764B71BF" w:rsidR="00140F73" w:rsidRPr="00776A03" w:rsidRDefault="00F965CB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40,548</w:t>
            </w:r>
          </w:p>
        </w:tc>
        <w:tc>
          <w:tcPr>
            <w:tcW w:w="128" w:type="pct"/>
          </w:tcPr>
          <w:p w14:paraId="22172D41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E2FE549" w14:textId="7699C2AB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80,852</w:t>
            </w:r>
          </w:p>
        </w:tc>
        <w:tc>
          <w:tcPr>
            <w:tcW w:w="130" w:type="pct"/>
          </w:tcPr>
          <w:p w14:paraId="3E7C1715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98E5A52" w14:textId="274955EC" w:rsidR="00140F73" w:rsidRPr="00776A03" w:rsidRDefault="00050EB4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3,857</w:t>
            </w:r>
          </w:p>
        </w:tc>
        <w:tc>
          <w:tcPr>
            <w:tcW w:w="129" w:type="pct"/>
          </w:tcPr>
          <w:p w14:paraId="252BBF87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A5F5950" w14:textId="216DECBA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11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614</w:t>
            </w:r>
          </w:p>
        </w:tc>
      </w:tr>
      <w:tr w:rsidR="00140F73" w:rsidRPr="00776A03" w14:paraId="0EF401E6" w14:textId="77777777" w:rsidTr="00A10D0D">
        <w:tc>
          <w:tcPr>
            <w:tcW w:w="2259" w:type="pct"/>
            <w:gridSpan w:val="2"/>
          </w:tcPr>
          <w:p w14:paraId="21B0C3EE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76" w:type="pct"/>
          </w:tcPr>
          <w:p w14:paraId="1559504A" w14:textId="3BE21020" w:rsidR="00140F73" w:rsidRPr="00776A03" w:rsidRDefault="00BF6D96" w:rsidP="00BF6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72,302</w:t>
            </w:r>
          </w:p>
        </w:tc>
        <w:tc>
          <w:tcPr>
            <w:tcW w:w="128" w:type="pct"/>
          </w:tcPr>
          <w:p w14:paraId="1E69DDA8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E694767" w14:textId="157E4C59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57,411</w:t>
            </w:r>
          </w:p>
        </w:tc>
        <w:tc>
          <w:tcPr>
            <w:tcW w:w="130" w:type="pct"/>
          </w:tcPr>
          <w:p w14:paraId="07E51E4D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BC82851" w14:textId="3D6FCC70" w:rsidR="00140F73" w:rsidRPr="00776A03" w:rsidRDefault="00050EB4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23,460</w:t>
            </w:r>
          </w:p>
        </w:tc>
        <w:tc>
          <w:tcPr>
            <w:tcW w:w="129" w:type="pct"/>
          </w:tcPr>
          <w:p w14:paraId="48BF9C0B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9D22C22" w14:textId="7A141D6D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2</w:t>
            </w:r>
            <w:r w:rsidRPr="00115258">
              <w:rPr>
                <w:rFonts w:asciiTheme="minorHAnsi" w:hAnsiTheme="minorHAnsi" w:cstheme="minorHAnsi"/>
                <w:sz w:val="30"/>
                <w:szCs w:val="30"/>
              </w:rPr>
              <w:t>8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sz w:val="30"/>
                <w:szCs w:val="30"/>
              </w:rPr>
              <w:t>460</w:t>
            </w:r>
          </w:p>
        </w:tc>
      </w:tr>
      <w:tr w:rsidR="00140F73" w:rsidRPr="00776A03" w14:paraId="03CE1532" w14:textId="77777777" w:rsidTr="00A10D0D">
        <w:tc>
          <w:tcPr>
            <w:tcW w:w="2259" w:type="pct"/>
            <w:gridSpan w:val="2"/>
          </w:tcPr>
          <w:p w14:paraId="0B588982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76A03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E9FE6E3" w14:textId="081AEFBC" w:rsidR="00140F73" w:rsidRPr="00776A03" w:rsidRDefault="00BF6D96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114,623</w:t>
            </w:r>
          </w:p>
        </w:tc>
        <w:tc>
          <w:tcPr>
            <w:tcW w:w="128" w:type="pct"/>
          </w:tcPr>
          <w:p w14:paraId="3769882E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69A0DE6" w14:textId="2350E6F8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145,507</w:t>
            </w:r>
          </w:p>
        </w:tc>
        <w:tc>
          <w:tcPr>
            <w:tcW w:w="130" w:type="pct"/>
          </w:tcPr>
          <w:p w14:paraId="3F140B71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07D48D" w14:textId="50538761" w:rsidR="00140F73" w:rsidRPr="00776A03" w:rsidRDefault="00050EB4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27,317</w:t>
            </w:r>
          </w:p>
        </w:tc>
        <w:tc>
          <w:tcPr>
            <w:tcW w:w="129" w:type="pct"/>
          </w:tcPr>
          <w:p w14:paraId="6A7211A4" w14:textId="77777777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51BBA7D" w14:textId="2551D40C" w:rsidR="00140F73" w:rsidRPr="00776A03" w:rsidRDefault="00140F73" w:rsidP="00140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40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Pr="00A301CB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074</w:t>
            </w:r>
          </w:p>
        </w:tc>
      </w:tr>
    </w:tbl>
    <w:p w14:paraId="5728BAD6" w14:textId="77777777" w:rsidR="002069CE" w:rsidRPr="00776A03" w:rsidRDefault="002069CE" w:rsidP="00FB4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thaiDistribute"/>
        <w:rPr>
          <w:rFonts w:asciiTheme="minorHAnsi" w:hAnsiTheme="minorHAnsi" w:cstheme="minorHAnsi"/>
          <w:b/>
          <w:bCs/>
          <w:i/>
          <w:iCs/>
          <w:sz w:val="30"/>
          <w:szCs w:val="30"/>
        </w:rPr>
      </w:pPr>
    </w:p>
    <w:p w14:paraId="6D59BCD7" w14:textId="445049B7" w:rsidR="00FB4032" w:rsidRPr="00776A03" w:rsidRDefault="00FB4032" w:rsidP="00FB4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thaiDistribute"/>
        <w:rPr>
          <w:rFonts w:asciiTheme="minorHAnsi" w:hAnsiTheme="minorHAnsi" w:cstheme="minorHAnsi"/>
          <w:b/>
          <w:bCs/>
          <w:i/>
          <w:iCs/>
          <w:sz w:val="30"/>
          <w:szCs w:val="30"/>
        </w:rPr>
      </w:pPr>
      <w:r w:rsidRPr="00776A03">
        <w:rPr>
          <w:rFonts w:asciiTheme="minorHAnsi" w:hAnsiTheme="minorHAnsi" w:cstheme="minorHAnsi" w:hint="cs"/>
          <w:b/>
          <w:bCs/>
          <w:i/>
          <w:iCs/>
          <w:sz w:val="30"/>
          <w:szCs w:val="30"/>
          <w:cs/>
        </w:rPr>
        <w:t>สัญญาที่สำคัญ</w:t>
      </w:r>
    </w:p>
    <w:p w14:paraId="0DE335CC" w14:textId="77777777" w:rsidR="00FB4032" w:rsidRPr="00776A03" w:rsidRDefault="00FB4032" w:rsidP="00343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59392549" w14:textId="6EC88DC8" w:rsidR="00F37ECF" w:rsidRDefault="00F37ECF" w:rsidP="00CB0364">
      <w:pPr>
        <w:tabs>
          <w:tab w:val="clear" w:pos="454"/>
          <w:tab w:val="left" w:pos="630"/>
        </w:tabs>
        <w:ind w:left="540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514EB7">
        <w:rPr>
          <w:rFonts w:asciiTheme="minorHAnsi" w:hAnsiTheme="minorHAnsi"/>
          <w:spacing w:val="-6"/>
          <w:sz w:val="30"/>
          <w:szCs w:val="30"/>
          <w:cs/>
        </w:rPr>
        <w:t xml:space="preserve">ณ วันที่ </w:t>
      </w:r>
      <w:r w:rsidR="006F4A37">
        <w:rPr>
          <w:rFonts w:asciiTheme="minorHAnsi" w:hAnsiTheme="minorHAnsi"/>
          <w:spacing w:val="-6"/>
          <w:sz w:val="30"/>
          <w:szCs w:val="30"/>
        </w:rPr>
        <w:t>31</w:t>
      </w:r>
      <w:r w:rsidRPr="00514EB7">
        <w:rPr>
          <w:rFonts w:asciiTheme="minorHAnsi" w:hAnsiTheme="minorHAnsi"/>
          <w:spacing w:val="-6"/>
          <w:sz w:val="30"/>
          <w:szCs w:val="30"/>
          <w:cs/>
        </w:rPr>
        <w:t xml:space="preserve"> ธันวาคม </w:t>
      </w:r>
      <w:r w:rsidR="00A301CB" w:rsidRPr="00A301CB">
        <w:rPr>
          <w:rFonts w:asciiTheme="minorHAnsi" w:hAnsiTheme="minorHAnsi"/>
          <w:spacing w:val="-6"/>
          <w:sz w:val="30"/>
          <w:szCs w:val="30"/>
        </w:rPr>
        <w:t>256</w:t>
      </w:r>
      <w:r w:rsidR="00140F73">
        <w:rPr>
          <w:rFonts w:asciiTheme="minorHAnsi" w:hAnsiTheme="minorHAnsi"/>
          <w:spacing w:val="-6"/>
          <w:sz w:val="30"/>
          <w:szCs w:val="30"/>
        </w:rPr>
        <w:t>8</w:t>
      </w:r>
      <w:r w:rsidRPr="00514EB7">
        <w:rPr>
          <w:rFonts w:asciiTheme="minorHAnsi" w:hAnsiTheme="minorHAnsi"/>
          <w:spacing w:val="-6"/>
          <w:sz w:val="30"/>
          <w:szCs w:val="30"/>
          <w:cs/>
        </w:rPr>
        <w:t xml:space="preserve"> กลุ่มบริษัทและบริษัทมีภาระผูกพันจากหนังสือค้ำประกันที่ออกโดยธนาคาร เพื่อค้ำประกัน</w:t>
      </w:r>
      <w:r w:rsidRPr="00F37ECF">
        <w:rPr>
          <w:rFonts w:asciiTheme="minorHAnsi" w:hAnsiTheme="minorHAnsi"/>
          <w:sz w:val="30"/>
          <w:szCs w:val="30"/>
          <w:cs/>
        </w:rPr>
        <w:t>การรับชำระค่าสาธารณูปโภคผ่านระบบอิเล็กทรอนิกส์ ให้บริการรับชำระเงินภายใต้บันทึกข้อตกลงการให้บริการรับชำระเงิน การซื้อสินค้า การใช้ไฟฟ้าและเพื่อเป็นหลักประกันการปฏิบัติตามสัญญา จำนวน</w:t>
      </w:r>
      <w:r w:rsidR="00A4648E">
        <w:rPr>
          <w:rFonts w:asciiTheme="minorHAnsi" w:hAnsiTheme="minorHAnsi"/>
          <w:sz w:val="30"/>
          <w:szCs w:val="30"/>
        </w:rPr>
        <w:t xml:space="preserve"> </w:t>
      </w:r>
      <w:r w:rsidR="009D5822" w:rsidRPr="009D5822">
        <w:rPr>
          <w:rFonts w:asciiTheme="minorHAnsi" w:hAnsiTheme="minorHAnsi" w:hint="cs"/>
          <w:sz w:val="30"/>
          <w:szCs w:val="30"/>
        </w:rPr>
        <w:t>40</w:t>
      </w:r>
      <w:r w:rsidR="00F965CB">
        <w:rPr>
          <w:rFonts w:asciiTheme="minorHAnsi" w:hAnsiTheme="minorHAnsi" w:hint="cs"/>
          <w:sz w:val="30"/>
          <w:szCs w:val="30"/>
          <w:cs/>
        </w:rPr>
        <w:t>.</w:t>
      </w:r>
      <w:r w:rsidR="009D5822" w:rsidRPr="009D5822">
        <w:rPr>
          <w:rFonts w:asciiTheme="minorHAnsi" w:hAnsiTheme="minorHAnsi" w:hint="cs"/>
          <w:sz w:val="30"/>
          <w:szCs w:val="30"/>
        </w:rPr>
        <w:t>5</w:t>
      </w:r>
      <w:r w:rsidR="00140F73" w:rsidRPr="003815AB">
        <w:rPr>
          <w:rFonts w:asciiTheme="minorHAnsi" w:hAnsiTheme="minorHAnsi"/>
          <w:sz w:val="30"/>
          <w:szCs w:val="30"/>
        </w:rPr>
        <w:t xml:space="preserve"> </w:t>
      </w:r>
      <w:r w:rsidRPr="003815AB">
        <w:rPr>
          <w:rFonts w:asciiTheme="minorHAnsi" w:hAnsiTheme="minorHAnsi"/>
          <w:sz w:val="30"/>
          <w:szCs w:val="30"/>
          <w:cs/>
        </w:rPr>
        <w:t>ล้านบาท และ</w:t>
      </w:r>
      <w:r w:rsidR="003815AB" w:rsidRPr="003815AB">
        <w:rPr>
          <w:rFonts w:asciiTheme="minorHAnsi" w:hAnsiTheme="minorHAnsi"/>
          <w:sz w:val="30"/>
          <w:szCs w:val="30"/>
        </w:rPr>
        <w:t>23.5</w:t>
      </w:r>
      <w:r w:rsidRPr="003815AB">
        <w:rPr>
          <w:rFonts w:asciiTheme="minorHAnsi" w:hAnsiTheme="minorHAnsi"/>
          <w:sz w:val="30"/>
          <w:szCs w:val="30"/>
          <w:cs/>
        </w:rPr>
        <w:t xml:space="preserve"> ล้านบาท ตามลำดับ </w:t>
      </w:r>
      <w:r w:rsidRPr="003815AB">
        <w:rPr>
          <w:rFonts w:asciiTheme="minorHAnsi" w:hAnsiTheme="minorHAnsi"/>
          <w:i/>
          <w:iCs/>
          <w:sz w:val="30"/>
          <w:szCs w:val="30"/>
          <w:cs/>
        </w:rPr>
        <w:t>(</w:t>
      </w:r>
      <w:r w:rsidR="00A301CB" w:rsidRPr="003815AB">
        <w:rPr>
          <w:rFonts w:asciiTheme="minorHAnsi" w:hAnsiTheme="minorHAnsi"/>
          <w:i/>
          <w:iCs/>
          <w:sz w:val="30"/>
          <w:szCs w:val="30"/>
        </w:rPr>
        <w:t>256</w:t>
      </w:r>
      <w:r w:rsidR="00140F73" w:rsidRPr="003815AB">
        <w:rPr>
          <w:rFonts w:asciiTheme="minorHAnsi" w:hAnsiTheme="minorHAnsi"/>
          <w:i/>
          <w:iCs/>
          <w:sz w:val="30"/>
          <w:szCs w:val="30"/>
        </w:rPr>
        <w:t>7</w:t>
      </w:r>
      <w:r w:rsidRPr="003815AB">
        <w:rPr>
          <w:rFonts w:asciiTheme="minorHAnsi" w:hAnsiTheme="minorHAnsi"/>
          <w:i/>
          <w:iCs/>
          <w:sz w:val="30"/>
          <w:szCs w:val="30"/>
          <w:cs/>
        </w:rPr>
        <w:t xml:space="preserve">: </w:t>
      </w:r>
      <w:r w:rsidR="00140F73" w:rsidRPr="003815AB">
        <w:rPr>
          <w:rFonts w:asciiTheme="minorHAnsi" w:hAnsiTheme="minorHAnsi"/>
          <w:i/>
          <w:iCs/>
          <w:sz w:val="30"/>
          <w:szCs w:val="30"/>
        </w:rPr>
        <w:t>99.8</w:t>
      </w:r>
      <w:r w:rsidR="00A4648E" w:rsidRPr="003815AB">
        <w:rPr>
          <w:rFonts w:asciiTheme="minorHAnsi" w:hAnsiTheme="minorHAnsi"/>
          <w:i/>
          <w:iCs/>
          <w:sz w:val="30"/>
          <w:szCs w:val="30"/>
        </w:rPr>
        <w:t xml:space="preserve"> </w:t>
      </w:r>
      <w:r w:rsidR="00A4648E" w:rsidRPr="003815AB">
        <w:rPr>
          <w:rFonts w:asciiTheme="minorHAnsi" w:hAnsiTheme="minorHAnsi"/>
          <w:i/>
          <w:iCs/>
          <w:sz w:val="30"/>
          <w:szCs w:val="30"/>
          <w:cs/>
        </w:rPr>
        <w:t xml:space="preserve">ล้านบาท และ </w:t>
      </w:r>
      <w:r w:rsidR="00A301CB" w:rsidRPr="003815AB">
        <w:rPr>
          <w:rFonts w:asciiTheme="minorHAnsi" w:hAnsiTheme="minorHAnsi"/>
          <w:i/>
          <w:iCs/>
          <w:sz w:val="30"/>
          <w:szCs w:val="30"/>
        </w:rPr>
        <w:t>2</w:t>
      </w:r>
      <w:r w:rsidR="00E87C28" w:rsidRPr="003815AB">
        <w:rPr>
          <w:rFonts w:asciiTheme="minorHAnsi" w:hAnsiTheme="minorHAnsi"/>
          <w:i/>
          <w:iCs/>
          <w:sz w:val="30"/>
          <w:szCs w:val="30"/>
        </w:rPr>
        <w:t>8.</w:t>
      </w:r>
      <w:r w:rsidR="00140F73" w:rsidRPr="003815AB">
        <w:rPr>
          <w:rFonts w:asciiTheme="minorHAnsi" w:hAnsiTheme="minorHAnsi"/>
          <w:i/>
          <w:iCs/>
          <w:sz w:val="30"/>
          <w:szCs w:val="30"/>
        </w:rPr>
        <w:t>5</w:t>
      </w:r>
      <w:r w:rsidR="00A4648E" w:rsidRPr="003815AB">
        <w:rPr>
          <w:rFonts w:asciiTheme="minorHAnsi" w:hAnsiTheme="minorHAnsi"/>
          <w:i/>
          <w:iCs/>
          <w:sz w:val="30"/>
          <w:szCs w:val="30"/>
        </w:rPr>
        <w:t xml:space="preserve"> </w:t>
      </w:r>
      <w:r w:rsidR="00A4648E" w:rsidRPr="003815AB">
        <w:rPr>
          <w:rFonts w:asciiTheme="minorHAnsi" w:hAnsiTheme="minorHAnsi"/>
          <w:i/>
          <w:iCs/>
          <w:sz w:val="30"/>
          <w:szCs w:val="30"/>
          <w:cs/>
        </w:rPr>
        <w:t xml:space="preserve">ล้านบาท </w:t>
      </w:r>
      <w:r w:rsidR="00C60504" w:rsidRPr="003815AB">
        <w:rPr>
          <w:rFonts w:asciiTheme="minorHAnsi" w:hAnsiTheme="minorHAnsi"/>
          <w:i/>
          <w:iCs/>
          <w:sz w:val="30"/>
          <w:szCs w:val="30"/>
          <w:cs/>
        </w:rPr>
        <w:t>ตามลำดับ</w:t>
      </w:r>
      <w:r w:rsidRPr="003815AB">
        <w:rPr>
          <w:rFonts w:asciiTheme="minorHAnsi" w:hAnsiTheme="minorHAnsi"/>
          <w:i/>
          <w:iCs/>
          <w:sz w:val="30"/>
          <w:szCs w:val="30"/>
          <w:cs/>
        </w:rPr>
        <w:t>)</w:t>
      </w:r>
      <w:r w:rsidRPr="003815AB">
        <w:rPr>
          <w:rFonts w:asciiTheme="minorHAnsi" w:hAnsiTheme="minorHAnsi"/>
          <w:sz w:val="30"/>
          <w:szCs w:val="30"/>
          <w:cs/>
        </w:rPr>
        <w:t xml:space="preserve"> ในการนี้ บริษัทได้นำเงินฝากสถาบันการเงินเป็นหลักทรัพย์ค้ำประกันจำนวน</w:t>
      </w:r>
      <w:r w:rsidR="000730D3" w:rsidRPr="003815AB">
        <w:rPr>
          <w:rFonts w:asciiTheme="minorHAnsi" w:hAnsiTheme="minorHAnsi" w:hint="cs"/>
          <w:sz w:val="30"/>
          <w:szCs w:val="30"/>
          <w:cs/>
        </w:rPr>
        <w:t xml:space="preserve"> </w:t>
      </w:r>
      <w:r w:rsidR="003815AB" w:rsidRPr="003815AB">
        <w:rPr>
          <w:rFonts w:asciiTheme="minorHAnsi" w:hAnsiTheme="minorHAnsi"/>
          <w:sz w:val="30"/>
          <w:szCs w:val="30"/>
        </w:rPr>
        <w:t>0.9</w:t>
      </w:r>
      <w:r w:rsidR="000730D3" w:rsidRPr="003815AB">
        <w:rPr>
          <w:rFonts w:asciiTheme="minorHAnsi" w:hAnsiTheme="minorHAnsi"/>
          <w:sz w:val="30"/>
          <w:szCs w:val="30"/>
        </w:rPr>
        <w:t xml:space="preserve"> </w:t>
      </w:r>
      <w:r w:rsidRPr="003815AB">
        <w:rPr>
          <w:rFonts w:asciiTheme="minorHAnsi" w:hAnsiTheme="minorHAnsi"/>
          <w:sz w:val="30"/>
          <w:szCs w:val="30"/>
          <w:cs/>
        </w:rPr>
        <w:t xml:space="preserve">ล้านบาท </w:t>
      </w:r>
      <w:r w:rsidRPr="003815AB">
        <w:rPr>
          <w:rFonts w:asciiTheme="minorHAnsi" w:hAnsiTheme="minorHAnsi"/>
          <w:i/>
          <w:iCs/>
          <w:sz w:val="30"/>
          <w:szCs w:val="30"/>
          <w:cs/>
        </w:rPr>
        <w:t>(</w:t>
      </w:r>
      <w:r w:rsidR="00A301CB" w:rsidRPr="003815AB">
        <w:rPr>
          <w:rFonts w:asciiTheme="minorHAnsi" w:hAnsiTheme="minorHAnsi"/>
          <w:i/>
          <w:iCs/>
          <w:sz w:val="30"/>
          <w:szCs w:val="30"/>
        </w:rPr>
        <w:t>256</w:t>
      </w:r>
      <w:r w:rsidR="00140F73" w:rsidRPr="003815AB">
        <w:rPr>
          <w:rFonts w:asciiTheme="minorHAnsi" w:hAnsiTheme="minorHAnsi"/>
          <w:i/>
          <w:iCs/>
          <w:sz w:val="30"/>
          <w:szCs w:val="30"/>
        </w:rPr>
        <w:t>7</w:t>
      </w:r>
      <w:r w:rsidR="00514EB7" w:rsidRPr="003815AB">
        <w:rPr>
          <w:rFonts w:asciiTheme="minorHAnsi" w:hAnsiTheme="minorHAnsi"/>
          <w:i/>
          <w:iCs/>
          <w:sz w:val="30"/>
          <w:szCs w:val="30"/>
        </w:rPr>
        <w:t xml:space="preserve">: </w:t>
      </w:r>
      <w:r w:rsidR="00140F73" w:rsidRPr="003815AB">
        <w:rPr>
          <w:rFonts w:asciiTheme="minorHAnsi" w:hAnsiTheme="minorHAnsi"/>
          <w:i/>
          <w:iCs/>
          <w:sz w:val="30"/>
          <w:szCs w:val="30"/>
        </w:rPr>
        <w:t>0</w:t>
      </w:r>
      <w:r w:rsidR="00C60504" w:rsidRPr="003815AB">
        <w:rPr>
          <w:rFonts w:asciiTheme="minorHAnsi" w:hAnsiTheme="minorHAnsi"/>
          <w:i/>
          <w:iCs/>
          <w:sz w:val="30"/>
          <w:szCs w:val="30"/>
        </w:rPr>
        <w:t>.</w:t>
      </w:r>
      <w:r w:rsidR="00A301CB" w:rsidRPr="003815AB">
        <w:rPr>
          <w:rFonts w:asciiTheme="minorHAnsi" w:hAnsiTheme="minorHAnsi"/>
          <w:i/>
          <w:iCs/>
          <w:sz w:val="30"/>
          <w:szCs w:val="30"/>
        </w:rPr>
        <w:t>9</w:t>
      </w:r>
      <w:r w:rsidR="00C60504" w:rsidRPr="003815AB">
        <w:rPr>
          <w:rFonts w:asciiTheme="minorHAnsi" w:hAnsiTheme="minorHAnsi"/>
          <w:i/>
          <w:iCs/>
          <w:sz w:val="30"/>
          <w:szCs w:val="30"/>
        </w:rPr>
        <w:t xml:space="preserve"> </w:t>
      </w:r>
      <w:r w:rsidRPr="003815AB">
        <w:rPr>
          <w:rFonts w:asciiTheme="minorHAnsi" w:hAnsiTheme="minorHAnsi"/>
          <w:i/>
          <w:iCs/>
          <w:sz w:val="30"/>
          <w:szCs w:val="30"/>
          <w:cs/>
        </w:rPr>
        <w:t>ล้านบาท)</w:t>
      </w:r>
    </w:p>
    <w:p w14:paraId="0CE89E72" w14:textId="77777777" w:rsidR="009E6482" w:rsidRDefault="009E6482" w:rsidP="00CB0364">
      <w:pPr>
        <w:tabs>
          <w:tab w:val="clear" w:pos="454"/>
          <w:tab w:val="left" w:pos="630"/>
        </w:tabs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3D1F1C28" w14:textId="77777777" w:rsidR="00BF6D96" w:rsidRDefault="00BF6D96" w:rsidP="00CB0364">
      <w:pPr>
        <w:tabs>
          <w:tab w:val="clear" w:pos="454"/>
          <w:tab w:val="left" w:pos="630"/>
        </w:tabs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8C010D9" w14:textId="698E6C7C" w:rsidR="00572392" w:rsidRPr="00DC5A3B" w:rsidRDefault="00572392" w:rsidP="00DB61ED">
      <w:pPr>
        <w:pStyle w:val="BodyText2"/>
        <w:numPr>
          <w:ilvl w:val="0"/>
          <w:numId w:val="29"/>
        </w:numPr>
        <w:ind w:left="540" w:hanging="540"/>
        <w:rPr>
          <w:rFonts w:asciiTheme="minorHAnsi" w:hAnsiTheme="minorHAnsi" w:cstheme="minorHAnsi"/>
          <w:b/>
          <w:bCs/>
          <w:lang w:val="en-US"/>
        </w:rPr>
      </w:pPr>
      <w:r w:rsidRPr="00DC5A3B">
        <w:rPr>
          <w:rFonts w:asciiTheme="minorHAnsi" w:hAnsiTheme="minorHAnsi" w:cstheme="minorHAnsi"/>
          <w:b/>
          <w:bCs/>
          <w:cs/>
          <w:lang w:val="en-US"/>
        </w:rPr>
        <w:lastRenderedPageBreak/>
        <w:t>เหตุการณ์ภายหลังรอบระยะเวลารายงาน</w:t>
      </w:r>
    </w:p>
    <w:p w14:paraId="33B072CF" w14:textId="77777777" w:rsidR="008239A2" w:rsidRPr="008239A2" w:rsidRDefault="008239A2" w:rsidP="008239A2">
      <w:pPr>
        <w:pStyle w:val="BodyText2"/>
        <w:ind w:left="540"/>
        <w:rPr>
          <w:rFonts w:asciiTheme="minorHAnsi" w:hAnsiTheme="minorHAnsi" w:cstheme="minorHAnsi"/>
          <w:b/>
          <w:bCs/>
          <w:lang w:val="en-US"/>
        </w:rPr>
      </w:pPr>
    </w:p>
    <w:p w14:paraId="4EB088D4" w14:textId="0DDD4ACA" w:rsidR="00DC5A3B" w:rsidRPr="00D96AF7" w:rsidRDefault="00DC5A3B" w:rsidP="00DC5A3B">
      <w:pPr>
        <w:tabs>
          <w:tab w:val="clear" w:pos="454"/>
          <w:tab w:val="left" w:pos="630"/>
        </w:tabs>
        <w:ind w:left="540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D96AF7">
        <w:rPr>
          <w:rFonts w:ascii="Angsana New" w:eastAsia="Calibri" w:hAnsi="Angsana New"/>
          <w:sz w:val="30"/>
          <w:szCs w:val="30"/>
          <w:cs/>
          <w:lang w:eastAsia="x-none"/>
        </w:rPr>
        <w:t>ณ วันที่งบการเงินได้รับการอนุมัติ บริษัท พลัส เทค อินโนเวชั่น จำกัด (มหาชน) (“</w:t>
      </w:r>
      <w:r w:rsidRPr="00D96AF7">
        <w:rPr>
          <w:rFonts w:ascii="Angsana New" w:eastAsia="Calibri" w:hAnsi="Angsana New"/>
          <w:sz w:val="30"/>
          <w:szCs w:val="30"/>
          <w:lang w:eastAsia="x-none"/>
        </w:rPr>
        <w:t xml:space="preserve">PTECH”) </w:t>
      </w:r>
      <w:r w:rsidR="00CF2081" w:rsidRPr="00D96AF7">
        <w:rPr>
          <w:rFonts w:ascii="Angsana New" w:eastAsia="Calibri" w:hAnsi="Angsana New" w:hint="cs"/>
          <w:sz w:val="30"/>
          <w:szCs w:val="30"/>
          <w:cs/>
          <w:lang w:eastAsia="x-none"/>
        </w:rPr>
        <w:t>อยู่ในระหว่าง</w:t>
      </w:r>
      <w:r w:rsidRPr="00D96AF7">
        <w:rPr>
          <w:rFonts w:ascii="Angsana New" w:eastAsia="Calibri" w:hAnsi="Angsana New"/>
          <w:sz w:val="30"/>
          <w:szCs w:val="30"/>
          <w:cs/>
          <w:lang w:eastAsia="x-none"/>
        </w:rPr>
        <w:t>การเสนอขายหุ้นสามัญเพิ่มทุนให้แก่ผู้ถือหุ้นเดิมตามสัดส่วนการถือหุ้น (</w:t>
      </w:r>
      <w:r w:rsidRPr="00D96AF7">
        <w:rPr>
          <w:rFonts w:ascii="Angsana New" w:eastAsia="Calibri" w:hAnsi="Angsana New"/>
          <w:sz w:val="30"/>
          <w:szCs w:val="30"/>
          <w:lang w:eastAsia="x-none"/>
        </w:rPr>
        <w:t xml:space="preserve">Right Offering: RO) </w:t>
      </w:r>
      <w:r w:rsidRPr="00D96AF7">
        <w:rPr>
          <w:rFonts w:ascii="Angsana New" w:eastAsia="Calibri" w:hAnsi="Angsana New"/>
          <w:sz w:val="30"/>
          <w:szCs w:val="30"/>
          <w:cs/>
          <w:lang w:eastAsia="x-none"/>
        </w:rPr>
        <w:t xml:space="preserve">จำนวน </w:t>
      </w:r>
      <w:r w:rsidRPr="00D96AF7">
        <w:rPr>
          <w:rFonts w:ascii="Angsana New" w:eastAsia="Calibri" w:hAnsi="Angsana New"/>
          <w:sz w:val="30"/>
          <w:szCs w:val="30"/>
          <w:lang w:eastAsia="x-none"/>
        </w:rPr>
        <w:t>183,653,328</w:t>
      </w:r>
      <w:r w:rsidRPr="00D96AF7">
        <w:rPr>
          <w:rFonts w:ascii="Angsana New" w:eastAsia="Calibri" w:hAnsi="Angsana New"/>
          <w:sz w:val="30"/>
          <w:szCs w:val="30"/>
          <w:cs/>
          <w:lang w:eastAsia="x-none"/>
        </w:rPr>
        <w:t xml:space="preserve"> หุ้น มูลค่าที่ตราไว้หุ้นละ </w:t>
      </w:r>
      <w:r w:rsidRPr="00D96AF7">
        <w:rPr>
          <w:rFonts w:ascii="Angsana New" w:eastAsia="Calibri" w:hAnsi="Angsana New"/>
          <w:sz w:val="30"/>
          <w:szCs w:val="30"/>
          <w:lang w:eastAsia="x-none"/>
        </w:rPr>
        <w:t>1</w:t>
      </w:r>
      <w:r w:rsidR="00276E53">
        <w:rPr>
          <w:rFonts w:ascii="Angsana New" w:eastAsia="Calibri" w:hAnsi="Angsana New" w:hint="cs"/>
          <w:sz w:val="30"/>
          <w:szCs w:val="30"/>
          <w:cs/>
          <w:lang w:eastAsia="x-none"/>
        </w:rPr>
        <w:t>.</w:t>
      </w:r>
      <w:r w:rsidR="00276E53">
        <w:rPr>
          <w:rFonts w:ascii="Angsana New" w:eastAsia="Calibri" w:hAnsi="Angsana New"/>
          <w:sz w:val="30"/>
          <w:szCs w:val="30"/>
          <w:lang w:eastAsia="x-none"/>
        </w:rPr>
        <w:t>0</w:t>
      </w:r>
      <w:r w:rsidRPr="00D96AF7">
        <w:rPr>
          <w:rFonts w:ascii="Angsana New" w:eastAsia="Calibri" w:hAnsi="Angsana New"/>
          <w:sz w:val="30"/>
          <w:szCs w:val="30"/>
          <w:cs/>
          <w:lang w:eastAsia="x-none"/>
        </w:rPr>
        <w:t xml:space="preserve"> บาท คิดเป็นมูลค่าการเพิ่มทุนรวม </w:t>
      </w:r>
      <w:r w:rsidRPr="00D96AF7">
        <w:rPr>
          <w:rFonts w:ascii="Angsana New" w:eastAsia="Calibri" w:hAnsi="Angsana New"/>
          <w:sz w:val="30"/>
          <w:szCs w:val="30"/>
          <w:lang w:eastAsia="x-none"/>
        </w:rPr>
        <w:t>183,653,328</w:t>
      </w:r>
      <w:r w:rsidR="00E17BF5" w:rsidRPr="00D96AF7">
        <w:rPr>
          <w:rFonts w:ascii="Angsana New" w:eastAsia="Calibri" w:hAnsi="Angsana New"/>
          <w:sz w:val="30"/>
          <w:szCs w:val="30"/>
          <w:lang w:eastAsia="x-none"/>
        </w:rPr>
        <w:t xml:space="preserve"> </w:t>
      </w:r>
      <w:r w:rsidRPr="00D96AF7">
        <w:rPr>
          <w:rFonts w:ascii="Angsana New" w:eastAsia="Calibri" w:hAnsi="Angsana New"/>
          <w:sz w:val="30"/>
          <w:szCs w:val="30"/>
          <w:cs/>
          <w:lang w:eastAsia="x-none"/>
        </w:rPr>
        <w:t xml:space="preserve">บาท โดยกำหนดราคาเสนอขายที่หุ้นละ </w:t>
      </w:r>
      <w:r w:rsidRPr="00D96AF7">
        <w:rPr>
          <w:rFonts w:ascii="Angsana New" w:eastAsia="Calibri" w:hAnsi="Angsana New"/>
          <w:sz w:val="30"/>
          <w:szCs w:val="30"/>
          <w:lang w:eastAsia="x-none"/>
        </w:rPr>
        <w:t>2.0</w:t>
      </w:r>
      <w:r w:rsidRPr="00D96AF7">
        <w:rPr>
          <w:rFonts w:ascii="Angsana New" w:eastAsia="Calibri" w:hAnsi="Angsana New"/>
          <w:sz w:val="30"/>
          <w:szCs w:val="30"/>
          <w:cs/>
          <w:lang w:eastAsia="x-none"/>
        </w:rPr>
        <w:t xml:space="preserve"> บาท </w:t>
      </w:r>
    </w:p>
    <w:p w14:paraId="657DFB50" w14:textId="77777777" w:rsidR="00DC5A3B" w:rsidRPr="00CF2081" w:rsidRDefault="00DC5A3B" w:rsidP="00DC5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/>
          <w:sz w:val="30"/>
          <w:szCs w:val="30"/>
        </w:rPr>
      </w:pPr>
      <w:r w:rsidRPr="00CF2081">
        <w:rPr>
          <w:rFonts w:asciiTheme="minorHAnsi" w:hAnsiTheme="minorHAnsi"/>
          <w:sz w:val="30"/>
          <w:szCs w:val="30"/>
        </w:rPr>
        <w:t xml:space="preserve"> </w:t>
      </w:r>
    </w:p>
    <w:p w14:paraId="7E2D1AA2" w14:textId="1E246093" w:rsidR="00D710F2" w:rsidRPr="00DC5A3B" w:rsidRDefault="00D710F2" w:rsidP="00CF2081">
      <w:pPr>
        <w:tabs>
          <w:tab w:val="clear" w:pos="454"/>
          <w:tab w:val="left" w:pos="630"/>
        </w:tabs>
        <w:jc w:val="thaiDistribute"/>
        <w:rPr>
          <w:rFonts w:asciiTheme="minorHAnsi" w:hAnsiTheme="minorHAnsi"/>
          <w:sz w:val="30"/>
          <w:szCs w:val="30"/>
          <w:cs/>
        </w:rPr>
      </w:pPr>
    </w:p>
    <w:sectPr w:rsidR="00D710F2" w:rsidRPr="00DC5A3B" w:rsidSect="00425AF1"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8EF24" w14:textId="77777777" w:rsidR="00636749" w:rsidRDefault="00636749" w:rsidP="003D743A">
      <w:r>
        <w:separator/>
      </w:r>
    </w:p>
  </w:endnote>
  <w:endnote w:type="continuationSeparator" w:id="0">
    <w:p w14:paraId="4CF21A0D" w14:textId="77777777" w:rsidR="00636749" w:rsidRDefault="00636749" w:rsidP="003D743A">
      <w:r>
        <w:continuationSeparator/>
      </w:r>
    </w:p>
  </w:endnote>
  <w:endnote w:type="continuationNotice" w:id="1">
    <w:p w14:paraId="30EA56C7" w14:textId="77777777" w:rsidR="00636749" w:rsidRDefault="0063674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0"/>
        <w:szCs w:val="30"/>
      </w:rPr>
      <w:id w:val="643845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B43F03" w14:textId="17C21652" w:rsidR="008C7590" w:rsidRPr="0033214A" w:rsidRDefault="0033214A" w:rsidP="0033214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3214A">
          <w:rPr>
            <w:rFonts w:ascii="Angsana New" w:hAnsi="Angsana New"/>
            <w:sz w:val="30"/>
            <w:szCs w:val="30"/>
          </w:rPr>
          <w:fldChar w:fldCharType="begin"/>
        </w:r>
        <w:r w:rsidRPr="0033214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3214A">
          <w:rPr>
            <w:rFonts w:ascii="Angsana New" w:hAnsi="Angsana New"/>
            <w:sz w:val="30"/>
            <w:szCs w:val="30"/>
          </w:rPr>
          <w:fldChar w:fldCharType="separate"/>
        </w:r>
        <w:r w:rsidR="006A07DF" w:rsidRPr="006A07DF">
          <w:rPr>
            <w:rFonts w:ascii="Angsana New" w:hAnsi="Angsana New"/>
            <w:noProof/>
            <w:sz w:val="30"/>
            <w:szCs w:val="30"/>
          </w:rPr>
          <w:t>2</w:t>
        </w:r>
        <w:r w:rsidRPr="0033214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8C8B3" w14:textId="6B2D9FDB" w:rsidR="00AE2D3F" w:rsidRDefault="00AE2D3F" w:rsidP="00FB15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6A07DF" w:rsidRPr="006A07DF">
      <w:rPr>
        <w:rStyle w:val="PageNumber"/>
        <w:noProof/>
      </w:rPr>
      <w:t>6</w:t>
    </w:r>
    <w:r>
      <w:rPr>
        <w:rStyle w:val="PageNumber"/>
      </w:rPr>
      <w:fldChar w:fldCharType="end"/>
    </w:r>
  </w:p>
  <w:p w14:paraId="4C787AEE" w14:textId="77777777" w:rsidR="00AE2D3F" w:rsidRDefault="00AE2D3F" w:rsidP="00FB15F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61582" w14:textId="3B134E4C" w:rsidR="00AE2D3F" w:rsidRPr="00D97BBD" w:rsidRDefault="00AE2D3F" w:rsidP="00FB15FA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 w:rsidR="006A07DF" w:rsidRPr="006A07DF">
      <w:rPr>
        <w:rFonts w:ascii="Angsana New" w:hAnsi="Angsana New"/>
        <w:noProof/>
        <w:sz w:val="30"/>
        <w:szCs w:val="30"/>
      </w:rPr>
      <w:t>0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E9997" w14:textId="1888863D" w:rsidR="00AE2D3F" w:rsidRPr="002D67CA" w:rsidRDefault="00AE2D3F" w:rsidP="00FB15F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 w:rsidR="006A07DF" w:rsidRPr="006A07DF">
      <w:rPr>
        <w:rFonts w:ascii="Angsana New" w:hAnsi="Angsana New"/>
        <w:noProof/>
        <w:sz w:val="30"/>
        <w:szCs w:val="30"/>
      </w:rPr>
      <w:t>1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0F0BE" w14:textId="77777777" w:rsidR="00636749" w:rsidRDefault="00636749" w:rsidP="003D743A">
      <w:r>
        <w:separator/>
      </w:r>
    </w:p>
  </w:footnote>
  <w:footnote w:type="continuationSeparator" w:id="0">
    <w:p w14:paraId="741D851D" w14:textId="77777777" w:rsidR="00636749" w:rsidRDefault="00636749" w:rsidP="003D743A">
      <w:r>
        <w:continuationSeparator/>
      </w:r>
    </w:p>
  </w:footnote>
  <w:footnote w:type="continuationNotice" w:id="1">
    <w:p w14:paraId="3249A769" w14:textId="77777777" w:rsidR="00636749" w:rsidRDefault="0063674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8B67" w14:textId="77777777" w:rsidR="00FA5A50" w:rsidRPr="00FA5A50" w:rsidRDefault="00FA5A50" w:rsidP="00FA5A50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5A50">
      <w:rPr>
        <w:rFonts w:ascii="Angsana New" w:hAnsi="Angsana New"/>
        <w:b/>
        <w:bCs/>
        <w:sz w:val="32"/>
        <w:szCs w:val="32"/>
        <w:cs/>
      </w:rPr>
      <w:t>บริษัท ดับบลิว เอส โอ แอล จำกัด (มหาชน) และบริษัทย่อย</w:t>
    </w:r>
  </w:p>
  <w:p w14:paraId="6B2AC442" w14:textId="77777777" w:rsidR="00FA5A50" w:rsidRDefault="00FA5A50" w:rsidP="00FA5A50">
    <w:pPr>
      <w:tabs>
        <w:tab w:val="clear" w:pos="227"/>
        <w:tab w:val="clear" w:pos="454"/>
        <w:tab w:val="left" w:pos="45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5A50">
      <w:rPr>
        <w:rFonts w:ascii="Angsana New" w:hAnsi="Angsana New"/>
        <w:b/>
        <w:bCs/>
        <w:sz w:val="32"/>
        <w:szCs w:val="32"/>
        <w:cs/>
      </w:rPr>
      <w:t>(เดิมชื่อ บริษัท สบาย เทคโนโลยี จำกัด (มหาชน) และบริษัทย่อย)</w:t>
    </w:r>
  </w:p>
  <w:p w14:paraId="4188344F" w14:textId="20B8C358" w:rsidR="00ED7D52" w:rsidRPr="00235F64" w:rsidRDefault="00ED7D52" w:rsidP="00FA5A50">
    <w:pPr>
      <w:tabs>
        <w:tab w:val="clear" w:pos="227"/>
        <w:tab w:val="clear" w:pos="454"/>
        <w:tab w:val="left" w:pos="45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CACC99" w14:textId="328240B2" w:rsidR="00ED7D52" w:rsidRDefault="00ED7D52" w:rsidP="00BE6933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>สำหรับปีสิ้นสุด</w:t>
    </w:r>
    <w:r w:rsidRPr="00EF262E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77677C" w:rsidRPr="00EF262E">
      <w:rPr>
        <w:rFonts w:ascii="Angsana New" w:hAnsi="Angsana New"/>
        <w:b/>
        <w:bCs/>
        <w:sz w:val="32"/>
        <w:szCs w:val="32"/>
      </w:rPr>
      <w:t>31</w:t>
    </w:r>
    <w:r w:rsidRPr="00EF262E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77677C" w:rsidRPr="00EF262E">
      <w:rPr>
        <w:rFonts w:ascii="Angsana New" w:hAnsi="Angsana New"/>
        <w:b/>
        <w:bCs/>
        <w:sz w:val="32"/>
        <w:szCs w:val="32"/>
      </w:rPr>
      <w:t>256</w:t>
    </w:r>
    <w:r w:rsidR="004F6602">
      <w:rPr>
        <w:rFonts w:ascii="Angsana New" w:hAnsi="Angsana New"/>
        <w:b/>
        <w:bCs/>
        <w:sz w:val="32"/>
        <w:szCs w:val="32"/>
      </w:rPr>
      <w:t>8</w:t>
    </w:r>
  </w:p>
  <w:p w14:paraId="77012621" w14:textId="77777777" w:rsidR="00A03020" w:rsidRPr="00BE6933" w:rsidRDefault="00A03020" w:rsidP="00BE6933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0CC00" w14:textId="77777777" w:rsidR="0024474D" w:rsidRPr="0024474D" w:rsidRDefault="0024474D" w:rsidP="0024474D">
    <w:pPr>
      <w:pStyle w:val="Header"/>
      <w:rPr>
        <w:rFonts w:ascii="Angsana New" w:hAnsi="Angsana New"/>
        <w:b/>
        <w:bCs/>
        <w:sz w:val="32"/>
        <w:szCs w:val="32"/>
      </w:rPr>
    </w:pPr>
    <w:r w:rsidRPr="0024474D">
      <w:rPr>
        <w:rFonts w:ascii="Angsana New" w:hAnsi="Angsana New"/>
        <w:b/>
        <w:bCs/>
        <w:sz w:val="32"/>
        <w:szCs w:val="32"/>
        <w:cs/>
      </w:rPr>
      <w:t>บริษัท ดับบลิว เอส โอ แอล จำกัด (มหาชน) และบริษัทย่อย</w:t>
    </w:r>
  </w:p>
  <w:p w14:paraId="7BBF0FD6" w14:textId="77777777" w:rsidR="0024474D" w:rsidRPr="0024474D" w:rsidRDefault="0024474D" w:rsidP="0024474D">
    <w:pPr>
      <w:pStyle w:val="Header"/>
      <w:rPr>
        <w:rFonts w:ascii="Angsana New" w:hAnsi="Angsana New"/>
        <w:b/>
        <w:bCs/>
        <w:sz w:val="32"/>
        <w:szCs w:val="32"/>
      </w:rPr>
    </w:pPr>
    <w:r w:rsidRPr="0024474D">
      <w:rPr>
        <w:rFonts w:ascii="Angsana New" w:hAnsi="Angsana New"/>
        <w:b/>
        <w:bCs/>
        <w:sz w:val="32"/>
        <w:szCs w:val="32"/>
        <w:cs/>
      </w:rPr>
      <w:t>(เดิมชื่อ บริษัท สบาย เทคโนโลยี จำกัด (มหาชน) และบริษัทย่อย)</w:t>
    </w:r>
  </w:p>
  <w:p w14:paraId="6BCF7DE6" w14:textId="77777777" w:rsidR="0024474D" w:rsidRPr="0024474D" w:rsidRDefault="0024474D" w:rsidP="0024474D">
    <w:pPr>
      <w:pStyle w:val="Header"/>
      <w:rPr>
        <w:rFonts w:ascii="Angsana New" w:hAnsi="Angsana New"/>
        <w:b/>
        <w:bCs/>
        <w:sz w:val="32"/>
        <w:szCs w:val="32"/>
      </w:rPr>
    </w:pPr>
    <w:r w:rsidRPr="0024474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B30D8D8" w14:textId="23881FFB" w:rsidR="00F63D36" w:rsidRDefault="0024474D" w:rsidP="0024474D">
    <w:pPr>
      <w:pStyle w:val="Header"/>
      <w:rPr>
        <w:rFonts w:ascii="Angsana New" w:hAnsi="Angsana New"/>
        <w:b/>
        <w:bCs/>
        <w:sz w:val="32"/>
        <w:szCs w:val="32"/>
      </w:rPr>
    </w:pPr>
    <w:r w:rsidRPr="0024474D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9D5822" w:rsidRPr="009D5822">
      <w:rPr>
        <w:rFonts w:ascii="Angsana New" w:hAnsi="Angsana New"/>
        <w:b/>
        <w:bCs/>
        <w:sz w:val="32"/>
        <w:szCs w:val="32"/>
      </w:rPr>
      <w:t>31</w:t>
    </w:r>
    <w:r w:rsidRPr="0024474D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9D5822" w:rsidRPr="009D5822">
      <w:rPr>
        <w:rFonts w:ascii="Angsana New" w:hAnsi="Angsana New"/>
        <w:b/>
        <w:bCs/>
        <w:sz w:val="32"/>
        <w:szCs w:val="32"/>
      </w:rPr>
      <w:t>2568</w:t>
    </w:r>
  </w:p>
  <w:p w14:paraId="356FD200" w14:textId="77777777" w:rsidR="0024474D" w:rsidRPr="00F63D36" w:rsidRDefault="0024474D" w:rsidP="0024474D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5925A" w14:textId="77777777" w:rsidR="006F6300" w:rsidRPr="006F6300" w:rsidRDefault="006F6300" w:rsidP="006F6300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6F6300">
      <w:rPr>
        <w:rFonts w:ascii="Angsana New" w:hAnsi="Angsana New"/>
        <w:b/>
        <w:bCs/>
        <w:sz w:val="32"/>
        <w:szCs w:val="32"/>
        <w:cs/>
      </w:rPr>
      <w:t>บริษัท ดับบลิว เอส โอ แอล จำกัด (มหาชน) และบริษัทย่อย</w:t>
    </w:r>
  </w:p>
  <w:p w14:paraId="0627300C" w14:textId="77777777" w:rsidR="006F6300" w:rsidRDefault="006F6300" w:rsidP="006F6300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6F6300">
      <w:rPr>
        <w:rFonts w:ascii="Angsana New" w:hAnsi="Angsana New"/>
        <w:b/>
        <w:bCs/>
        <w:sz w:val="32"/>
        <w:szCs w:val="32"/>
        <w:cs/>
      </w:rPr>
      <w:t>(เดิมชื่อ บริษัท สบาย เทคโนโลยี จำกัด (มหาชน) และบริษัทย่อย)</w:t>
    </w:r>
  </w:p>
  <w:p w14:paraId="6F479479" w14:textId="37710706" w:rsidR="00AE2D3F" w:rsidRPr="00235F64" w:rsidRDefault="00AE2D3F" w:rsidP="006F6300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817D394" w14:textId="34002BBF" w:rsidR="00AE2D3F" w:rsidRPr="00BE76D9" w:rsidRDefault="00AE2D3F" w:rsidP="00235F64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6A07DF" w:rsidRPr="006A07DF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6A07DF" w:rsidRPr="006A07DF">
      <w:rPr>
        <w:rFonts w:ascii="Angsana New" w:hAnsi="Angsana New"/>
        <w:b/>
        <w:bCs/>
        <w:sz w:val="32"/>
        <w:szCs w:val="32"/>
      </w:rPr>
      <w:t>256</w:t>
    </w:r>
    <w:r w:rsidR="00140F73">
      <w:rPr>
        <w:rFonts w:ascii="Angsana New" w:hAnsi="Angsana New"/>
        <w:b/>
        <w:bCs/>
        <w:sz w:val="32"/>
        <w:szCs w:val="32"/>
      </w:rPr>
      <w:t>8</w:t>
    </w:r>
  </w:p>
  <w:p w14:paraId="351CA4B7" w14:textId="77777777" w:rsidR="00AE2D3F" w:rsidRPr="00235F64" w:rsidRDefault="00AE2D3F" w:rsidP="00235F64">
    <w:pPr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EB975" w14:textId="77777777" w:rsidR="00103513" w:rsidRPr="00103513" w:rsidRDefault="00103513" w:rsidP="00103513">
    <w:pPr>
      <w:tabs>
        <w:tab w:val="clear" w:pos="454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103513">
      <w:rPr>
        <w:rFonts w:ascii="Angsana New" w:hAnsi="Angsana New"/>
        <w:b/>
        <w:bCs/>
        <w:sz w:val="32"/>
        <w:szCs w:val="32"/>
        <w:cs/>
      </w:rPr>
      <w:t>บริษัท ดับบลิว เอส โอ แอล จำกัด (มหาชน) และบริษัทย่อย</w:t>
    </w:r>
  </w:p>
  <w:p w14:paraId="50038A59" w14:textId="77777777" w:rsidR="00103513" w:rsidRDefault="00103513" w:rsidP="00103513">
    <w:pPr>
      <w:tabs>
        <w:tab w:val="clear" w:pos="454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103513">
      <w:rPr>
        <w:rFonts w:ascii="Angsana New" w:hAnsi="Angsana New"/>
        <w:b/>
        <w:bCs/>
        <w:sz w:val="32"/>
        <w:szCs w:val="32"/>
        <w:cs/>
      </w:rPr>
      <w:t>(เดิมชื่อ บริษัท สบาย เทคโนโลยี จำกัด (มหาชน) และบริษัทย่อย)</w:t>
    </w:r>
  </w:p>
  <w:p w14:paraId="30C192BE" w14:textId="229BD9E9" w:rsidR="005B0DDC" w:rsidRPr="00235F64" w:rsidRDefault="005B0DDC" w:rsidP="00103513">
    <w:pPr>
      <w:tabs>
        <w:tab w:val="clear" w:pos="454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D275D9D" w14:textId="47933661" w:rsidR="005B0DDC" w:rsidRPr="00BE76D9" w:rsidRDefault="005B0DDC" w:rsidP="0084357A">
    <w:pPr>
      <w:tabs>
        <w:tab w:val="clear" w:pos="454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6A07DF" w:rsidRPr="006A07DF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6A07DF" w:rsidRPr="006A07DF">
      <w:rPr>
        <w:rFonts w:ascii="Angsana New" w:hAnsi="Angsana New"/>
        <w:b/>
        <w:bCs/>
        <w:sz w:val="32"/>
        <w:szCs w:val="32"/>
      </w:rPr>
      <w:t>256</w:t>
    </w:r>
    <w:r w:rsidR="00140F73">
      <w:rPr>
        <w:rFonts w:ascii="Angsana New" w:hAnsi="Angsana New"/>
        <w:b/>
        <w:bCs/>
        <w:sz w:val="32"/>
        <w:szCs w:val="32"/>
      </w:rPr>
      <w:t>8</w:t>
    </w:r>
  </w:p>
  <w:p w14:paraId="3A3F1AAA" w14:textId="77777777" w:rsidR="005B0DDC" w:rsidRPr="00235F64" w:rsidRDefault="005B0DDC" w:rsidP="00235F64">
    <w:pPr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D6DEB" w14:textId="77777777" w:rsidR="00F351D9" w:rsidRPr="0024474D" w:rsidRDefault="00F351D9" w:rsidP="00F351D9">
    <w:pPr>
      <w:pStyle w:val="Header"/>
      <w:rPr>
        <w:rFonts w:ascii="Angsana New" w:hAnsi="Angsana New"/>
        <w:b/>
        <w:bCs/>
        <w:sz w:val="32"/>
        <w:szCs w:val="32"/>
      </w:rPr>
    </w:pPr>
    <w:r w:rsidRPr="0024474D">
      <w:rPr>
        <w:rFonts w:ascii="Angsana New" w:hAnsi="Angsana New"/>
        <w:b/>
        <w:bCs/>
        <w:sz w:val="32"/>
        <w:szCs w:val="32"/>
        <w:cs/>
      </w:rPr>
      <w:t>บริษัท ดับบลิว เอส โอ แอล จำกัด (มหาชน) และบริษัทย่อย</w:t>
    </w:r>
  </w:p>
  <w:p w14:paraId="1F1EAE1C" w14:textId="77777777" w:rsidR="00F351D9" w:rsidRPr="0024474D" w:rsidRDefault="00F351D9" w:rsidP="00F351D9">
    <w:pPr>
      <w:pStyle w:val="Header"/>
      <w:rPr>
        <w:rFonts w:ascii="Angsana New" w:hAnsi="Angsana New"/>
        <w:b/>
        <w:bCs/>
        <w:sz w:val="32"/>
        <w:szCs w:val="32"/>
      </w:rPr>
    </w:pPr>
    <w:r w:rsidRPr="0024474D">
      <w:rPr>
        <w:rFonts w:ascii="Angsana New" w:hAnsi="Angsana New"/>
        <w:b/>
        <w:bCs/>
        <w:sz w:val="32"/>
        <w:szCs w:val="32"/>
        <w:cs/>
      </w:rPr>
      <w:t>(เดิมชื่อ บริษัท สบาย เทคโนโลยี จำกัด (มหาชน) และบริษัทย่อย)</w:t>
    </w:r>
  </w:p>
  <w:p w14:paraId="770A2490" w14:textId="77777777" w:rsidR="00F351D9" w:rsidRPr="0024474D" w:rsidRDefault="00F351D9" w:rsidP="00F351D9">
    <w:pPr>
      <w:pStyle w:val="Header"/>
      <w:rPr>
        <w:rFonts w:ascii="Angsana New" w:hAnsi="Angsana New"/>
        <w:b/>
        <w:bCs/>
        <w:sz w:val="32"/>
        <w:szCs w:val="32"/>
      </w:rPr>
    </w:pPr>
    <w:r w:rsidRPr="0024474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299196" w14:textId="7A330A83" w:rsidR="00F351D9" w:rsidRDefault="00F351D9" w:rsidP="00F351D9">
    <w:pPr>
      <w:pStyle w:val="Header"/>
      <w:rPr>
        <w:rFonts w:ascii="Angsana New" w:hAnsi="Angsana New"/>
        <w:b/>
        <w:bCs/>
        <w:sz w:val="32"/>
        <w:szCs w:val="32"/>
      </w:rPr>
    </w:pPr>
    <w:r w:rsidRPr="0024474D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9D5822" w:rsidRPr="009D5822">
      <w:rPr>
        <w:rFonts w:ascii="Angsana New" w:hAnsi="Angsana New"/>
        <w:b/>
        <w:bCs/>
        <w:sz w:val="32"/>
        <w:szCs w:val="32"/>
      </w:rPr>
      <w:t>31</w:t>
    </w:r>
    <w:r w:rsidRPr="0024474D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9D5822" w:rsidRPr="009D5822">
      <w:rPr>
        <w:rFonts w:ascii="Angsana New" w:hAnsi="Angsana New"/>
        <w:b/>
        <w:bCs/>
        <w:sz w:val="32"/>
        <w:szCs w:val="32"/>
      </w:rPr>
      <w:t>2568</w:t>
    </w:r>
  </w:p>
  <w:p w14:paraId="55C827F1" w14:textId="77777777" w:rsidR="00AE2D3F" w:rsidRPr="000D0169" w:rsidRDefault="00AE2D3F" w:rsidP="000F44A5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56934" w14:textId="77777777" w:rsidR="00851DF5" w:rsidRPr="00851DF5" w:rsidRDefault="00851DF5" w:rsidP="00851DF5">
    <w:pPr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851DF5">
      <w:rPr>
        <w:rFonts w:ascii="Angsana New" w:hAnsi="Angsana New"/>
        <w:b/>
        <w:bCs/>
        <w:sz w:val="32"/>
        <w:szCs w:val="32"/>
        <w:cs/>
      </w:rPr>
      <w:t>บริษัท ดับบลิว เอส โอ แอล จำกัด (มหาชน) และบริษัทย่อย</w:t>
    </w:r>
  </w:p>
  <w:p w14:paraId="1731D56C" w14:textId="77777777" w:rsidR="00851DF5" w:rsidRPr="00851DF5" w:rsidRDefault="00851DF5" w:rsidP="006F7A85">
    <w:pPr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851DF5">
      <w:rPr>
        <w:rFonts w:ascii="Angsana New" w:hAnsi="Angsana New"/>
        <w:b/>
        <w:bCs/>
        <w:sz w:val="32"/>
        <w:szCs w:val="32"/>
        <w:cs/>
      </w:rPr>
      <w:t>(เดิมชื่อ บริษัท สบาย เทคโนโลยี จำกัด (มหาชน) และบริษัทย่อย)</w:t>
    </w:r>
  </w:p>
  <w:p w14:paraId="6DD54881" w14:textId="77777777" w:rsidR="00851DF5" w:rsidRPr="00851DF5" w:rsidRDefault="00851DF5" w:rsidP="006F7A85">
    <w:pPr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851DF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80AB99E" w14:textId="62A5E868" w:rsidR="00851DF5" w:rsidRDefault="00851DF5" w:rsidP="006F7A85">
    <w:pPr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851DF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9D5822" w:rsidRPr="009D5822">
      <w:rPr>
        <w:rFonts w:ascii="Angsana New" w:hAnsi="Angsana New"/>
        <w:b/>
        <w:bCs/>
        <w:sz w:val="32"/>
        <w:szCs w:val="32"/>
      </w:rPr>
      <w:t>31</w:t>
    </w:r>
    <w:r w:rsidRPr="00851DF5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9D5822" w:rsidRPr="009D5822">
      <w:rPr>
        <w:rFonts w:ascii="Angsana New" w:hAnsi="Angsana New"/>
        <w:b/>
        <w:bCs/>
        <w:sz w:val="32"/>
        <w:szCs w:val="32"/>
      </w:rPr>
      <w:t>2568</w:t>
    </w:r>
  </w:p>
  <w:p w14:paraId="44A2505A" w14:textId="77777777" w:rsidR="00851DF5" w:rsidRPr="00235F64" w:rsidRDefault="00851DF5" w:rsidP="00851DF5">
    <w:pPr>
      <w:spacing w:line="240" w:lineRule="auto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D2FB2" w14:textId="77777777" w:rsidR="00EE01F8" w:rsidRPr="00EE01F8" w:rsidRDefault="00EE01F8" w:rsidP="00EE01F8">
    <w:pPr>
      <w:tabs>
        <w:tab w:val="clear" w:pos="454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E01F8">
      <w:rPr>
        <w:rFonts w:ascii="Angsana New" w:hAnsi="Angsana New"/>
        <w:b/>
        <w:bCs/>
        <w:sz w:val="32"/>
        <w:szCs w:val="32"/>
        <w:cs/>
      </w:rPr>
      <w:t>บริษัท ดับบลิว เอส โอ แอล จำกัด (มหาชน) และบริษัทย่อย</w:t>
    </w:r>
  </w:p>
  <w:p w14:paraId="5C8A22C5" w14:textId="77777777" w:rsidR="00EE01F8" w:rsidRDefault="00EE01F8" w:rsidP="00EE01F8">
    <w:pPr>
      <w:tabs>
        <w:tab w:val="clear" w:pos="454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E01F8">
      <w:rPr>
        <w:rFonts w:ascii="Angsana New" w:hAnsi="Angsana New"/>
        <w:b/>
        <w:bCs/>
        <w:sz w:val="32"/>
        <w:szCs w:val="32"/>
        <w:cs/>
      </w:rPr>
      <w:t>(เดิมชื่อ บริษัท สบาย เทคโนโลยี จำกัด (มหาชน) และบริษัทย่อย)</w:t>
    </w:r>
  </w:p>
  <w:p w14:paraId="6059DED4" w14:textId="10E5D787" w:rsidR="00EC2AA0" w:rsidRPr="00235F64" w:rsidRDefault="00EC2AA0" w:rsidP="00EE01F8">
    <w:pPr>
      <w:tabs>
        <w:tab w:val="clear" w:pos="454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2C6672B" w14:textId="3E3A6A5E" w:rsidR="00EC2AA0" w:rsidRPr="00BE76D9" w:rsidRDefault="00EC2AA0" w:rsidP="00EC2AA0">
    <w:pPr>
      <w:tabs>
        <w:tab w:val="clear" w:pos="454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6A07DF" w:rsidRPr="006A07DF"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6A07DF" w:rsidRPr="006A07DF">
      <w:rPr>
        <w:rFonts w:ascii="Angsana New" w:hAnsi="Angsana New"/>
        <w:b/>
        <w:bCs/>
        <w:sz w:val="32"/>
        <w:szCs w:val="32"/>
      </w:rPr>
      <w:t>256</w:t>
    </w:r>
    <w:r w:rsidR="006B78E6">
      <w:rPr>
        <w:rFonts w:ascii="Angsana New" w:hAnsi="Angsana New"/>
        <w:b/>
        <w:bCs/>
        <w:sz w:val="32"/>
        <w:szCs w:val="32"/>
      </w:rPr>
      <w:t>8</w:t>
    </w:r>
  </w:p>
  <w:p w14:paraId="4070DC00" w14:textId="77777777" w:rsidR="00EC2AA0" w:rsidRPr="00235F64" w:rsidRDefault="00EC2AA0" w:rsidP="00235F64">
    <w:pPr>
      <w:spacing w:line="240" w:lineRule="auto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78A33" w14:textId="77777777" w:rsidR="00376E18" w:rsidRPr="00376E18" w:rsidRDefault="00376E18" w:rsidP="00376E18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376E18">
      <w:rPr>
        <w:rFonts w:ascii="Angsana New" w:hAnsi="Angsana New"/>
        <w:b/>
        <w:bCs/>
        <w:sz w:val="32"/>
        <w:szCs w:val="32"/>
        <w:cs/>
      </w:rPr>
      <w:t>บริษัท ดับบลิว เอส โอ แอล จำกัด (มหาชน) และบริษัทย่อย</w:t>
    </w:r>
  </w:p>
  <w:p w14:paraId="1F1F5822" w14:textId="77777777" w:rsidR="00376E18" w:rsidRDefault="00376E18" w:rsidP="00376E18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376E18">
      <w:rPr>
        <w:rFonts w:ascii="Angsana New" w:hAnsi="Angsana New"/>
        <w:b/>
        <w:bCs/>
        <w:sz w:val="32"/>
        <w:szCs w:val="32"/>
        <w:cs/>
      </w:rPr>
      <w:t>(เดิมชื่อ บริษัท สบาย เทคโนโลยี จำกัด (มหาชน) และบริษัทย่อย)</w:t>
    </w:r>
  </w:p>
  <w:p w14:paraId="1990A477" w14:textId="1A1E7FF3" w:rsidR="00AE2D3F" w:rsidRPr="00235F64" w:rsidRDefault="00AE2D3F" w:rsidP="00376E18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D023A3A" w14:textId="7385B411" w:rsidR="00AE2D3F" w:rsidRPr="00D32B46" w:rsidRDefault="00AE2D3F" w:rsidP="00950223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32B46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6A07DF" w:rsidRPr="006A07DF">
      <w:rPr>
        <w:rFonts w:ascii="Angsana New" w:hAnsi="Angsana New"/>
        <w:b/>
        <w:bCs/>
        <w:sz w:val="32"/>
        <w:szCs w:val="32"/>
      </w:rPr>
      <w:t>31</w:t>
    </w:r>
    <w:r w:rsidRPr="00D32B4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6A07DF" w:rsidRPr="006A07DF">
      <w:rPr>
        <w:rFonts w:ascii="Angsana New" w:hAnsi="Angsana New"/>
        <w:b/>
        <w:bCs/>
        <w:sz w:val="32"/>
        <w:szCs w:val="32"/>
      </w:rPr>
      <w:t>256</w:t>
    </w:r>
    <w:r w:rsidR="00FD54CF">
      <w:rPr>
        <w:rFonts w:ascii="Angsana New" w:hAnsi="Angsana New"/>
        <w:b/>
        <w:bCs/>
        <w:sz w:val="32"/>
        <w:szCs w:val="32"/>
      </w:rPr>
      <w:t>8</w:t>
    </w:r>
  </w:p>
  <w:p w14:paraId="3980AA79" w14:textId="77777777" w:rsidR="00AE2D3F" w:rsidRPr="00A156AC" w:rsidRDefault="00AE2D3F" w:rsidP="00E23FDF">
    <w:pPr>
      <w:pStyle w:val="Header"/>
      <w:rPr>
        <w:rFonts w:ascii="Angsana New" w:hAnsi="Angsana New"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91DAE" w14:textId="77777777" w:rsidR="00474B32" w:rsidRPr="00376E18" w:rsidRDefault="00474B32" w:rsidP="00474B32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376E18">
      <w:rPr>
        <w:rFonts w:ascii="Angsana New" w:hAnsi="Angsana New"/>
        <w:b/>
        <w:bCs/>
        <w:sz w:val="32"/>
        <w:szCs w:val="32"/>
        <w:cs/>
      </w:rPr>
      <w:t>บริษัท ดับบลิว เอส โอ แอล จำกัด (มหาชน) และบริษัทย่อย</w:t>
    </w:r>
  </w:p>
  <w:p w14:paraId="548453BB" w14:textId="77777777" w:rsidR="00474B32" w:rsidRDefault="00474B32" w:rsidP="00474B32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376E18">
      <w:rPr>
        <w:rFonts w:ascii="Angsana New" w:hAnsi="Angsana New"/>
        <w:b/>
        <w:bCs/>
        <w:sz w:val="32"/>
        <w:szCs w:val="32"/>
        <w:cs/>
      </w:rPr>
      <w:t>(เดิมชื่อ บริษัท สบาย เทคโนโลยี จำกัด (มหาชน) และบริษัทย่อย)</w:t>
    </w:r>
  </w:p>
  <w:p w14:paraId="738D1D9F" w14:textId="77777777" w:rsidR="00474B32" w:rsidRPr="00235F64" w:rsidRDefault="00474B32" w:rsidP="00474B32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7B66429" w14:textId="77777777" w:rsidR="00474B32" w:rsidRPr="00D32B46" w:rsidRDefault="00474B32" w:rsidP="00474B32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32B46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6A07DF">
      <w:rPr>
        <w:rFonts w:ascii="Angsana New" w:hAnsi="Angsana New"/>
        <w:b/>
        <w:bCs/>
        <w:sz w:val="32"/>
        <w:szCs w:val="32"/>
      </w:rPr>
      <w:t>31</w:t>
    </w:r>
    <w:r w:rsidRPr="00D32B4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6A07D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4A29A75D" w14:textId="77777777" w:rsidR="00F5216E" w:rsidRPr="00A156AC" w:rsidRDefault="00F5216E" w:rsidP="00E23FDF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5092"/>
        </w:tabs>
        <w:ind w:left="50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357EA8B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587642"/>
    <w:multiLevelType w:val="hybridMultilevel"/>
    <w:tmpl w:val="37E81412"/>
    <w:lvl w:ilvl="0" w:tplc="DB4EC03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FCB68E9"/>
    <w:multiLevelType w:val="hybridMultilevel"/>
    <w:tmpl w:val="F0B0572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4D86314"/>
    <w:multiLevelType w:val="hybridMultilevel"/>
    <w:tmpl w:val="9FD08C12"/>
    <w:lvl w:ilvl="0" w:tplc="3F8E8EB0">
      <w:start w:val="5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26D02"/>
    <w:multiLevelType w:val="hybridMultilevel"/>
    <w:tmpl w:val="5376373C"/>
    <w:lvl w:ilvl="0" w:tplc="62F00156">
      <w:start w:val="5"/>
      <w:numFmt w:val="decimal"/>
      <w:lvlText w:val="%1"/>
      <w:lvlJc w:val="left"/>
      <w:pPr>
        <w:ind w:left="90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3620F4E"/>
    <w:multiLevelType w:val="hybridMultilevel"/>
    <w:tmpl w:val="F0D843A8"/>
    <w:lvl w:ilvl="0" w:tplc="186C41DE">
      <w:start w:val="13"/>
      <w:numFmt w:val="decimal"/>
      <w:lvlText w:val="%1"/>
      <w:lvlJc w:val="left"/>
      <w:pPr>
        <w:ind w:left="135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3E3F14"/>
    <w:multiLevelType w:val="hybridMultilevel"/>
    <w:tmpl w:val="0D20C8DC"/>
    <w:lvl w:ilvl="0" w:tplc="648854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8172DD0"/>
    <w:multiLevelType w:val="hybridMultilevel"/>
    <w:tmpl w:val="22DA6AB2"/>
    <w:lvl w:ilvl="0" w:tplc="B18A8F5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B922FD6"/>
    <w:multiLevelType w:val="hybridMultilevel"/>
    <w:tmpl w:val="D59A3318"/>
    <w:lvl w:ilvl="0" w:tplc="FF3065E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1B359E6"/>
    <w:multiLevelType w:val="singleLevel"/>
    <w:tmpl w:val="EC78649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A5D2207"/>
    <w:multiLevelType w:val="hybridMultilevel"/>
    <w:tmpl w:val="3B7EA70A"/>
    <w:lvl w:ilvl="0" w:tplc="E49485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AFB30FB"/>
    <w:multiLevelType w:val="hybridMultilevel"/>
    <w:tmpl w:val="FF5AD8D0"/>
    <w:lvl w:ilvl="0" w:tplc="A4C6CBA0">
      <w:start w:val="1"/>
      <w:numFmt w:val="bullet"/>
      <w:lvlText w:val="-"/>
      <w:lvlJc w:val="left"/>
      <w:pPr>
        <w:ind w:left="1287" w:hanging="360"/>
      </w:pPr>
      <w:rPr>
        <w:rFonts w:ascii="Angsana New" w:hAnsi="Angsana New" w:hint="default"/>
        <w:color w:val="auto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F7467D7"/>
    <w:multiLevelType w:val="hybridMultilevel"/>
    <w:tmpl w:val="9182CA8A"/>
    <w:lvl w:ilvl="0" w:tplc="B4687C78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349794323">
    <w:abstractNumId w:val="6"/>
  </w:num>
  <w:num w:numId="2" w16cid:durableId="2062053403">
    <w:abstractNumId w:val="5"/>
  </w:num>
  <w:num w:numId="3" w16cid:durableId="1304506978">
    <w:abstractNumId w:val="9"/>
  </w:num>
  <w:num w:numId="4" w16cid:durableId="1628776604">
    <w:abstractNumId w:val="7"/>
  </w:num>
  <w:num w:numId="5" w16cid:durableId="837381780">
    <w:abstractNumId w:val="8"/>
  </w:num>
  <w:num w:numId="6" w16cid:durableId="509028315">
    <w:abstractNumId w:val="3"/>
  </w:num>
  <w:num w:numId="7" w16cid:durableId="1638366896">
    <w:abstractNumId w:val="2"/>
  </w:num>
  <w:num w:numId="8" w16cid:durableId="1605724480">
    <w:abstractNumId w:val="0"/>
  </w:num>
  <w:num w:numId="9" w16cid:durableId="152722435">
    <w:abstractNumId w:val="1"/>
  </w:num>
  <w:num w:numId="10" w16cid:durableId="1491170543">
    <w:abstractNumId w:val="4"/>
  </w:num>
  <w:num w:numId="11" w16cid:durableId="158621354">
    <w:abstractNumId w:val="16"/>
  </w:num>
  <w:num w:numId="12" w16cid:durableId="423767824">
    <w:abstractNumId w:val="14"/>
  </w:num>
  <w:num w:numId="13" w16cid:durableId="589119745">
    <w:abstractNumId w:val="26"/>
  </w:num>
  <w:num w:numId="14" w16cid:durableId="364908557">
    <w:abstractNumId w:val="15"/>
  </w:num>
  <w:num w:numId="15" w16cid:durableId="2141220684">
    <w:abstractNumId w:val="17"/>
  </w:num>
  <w:num w:numId="16" w16cid:durableId="1290480038">
    <w:abstractNumId w:val="28"/>
  </w:num>
  <w:num w:numId="17" w16cid:durableId="1165322941">
    <w:abstractNumId w:val="29"/>
  </w:num>
  <w:num w:numId="18" w16cid:durableId="336807190">
    <w:abstractNumId w:val="20"/>
  </w:num>
  <w:num w:numId="19" w16cid:durableId="120851670">
    <w:abstractNumId w:val="11"/>
  </w:num>
  <w:num w:numId="20" w16cid:durableId="326203651">
    <w:abstractNumId w:val="12"/>
  </w:num>
  <w:num w:numId="21" w16cid:durableId="1390685853">
    <w:abstractNumId w:val="27"/>
  </w:num>
  <w:num w:numId="22" w16cid:durableId="518277555">
    <w:abstractNumId w:val="30"/>
  </w:num>
  <w:num w:numId="23" w16cid:durableId="1581600164">
    <w:abstractNumId w:val="31"/>
  </w:num>
  <w:num w:numId="24" w16cid:durableId="1363744340">
    <w:abstractNumId w:val="13"/>
  </w:num>
  <w:num w:numId="25" w16cid:durableId="586115169">
    <w:abstractNumId w:val="24"/>
  </w:num>
  <w:num w:numId="26" w16cid:durableId="312225172">
    <w:abstractNumId w:val="10"/>
  </w:num>
  <w:num w:numId="27" w16cid:durableId="1883205862">
    <w:abstractNumId w:val="22"/>
  </w:num>
  <w:num w:numId="28" w16cid:durableId="343095870">
    <w:abstractNumId w:val="18"/>
  </w:num>
  <w:num w:numId="29" w16cid:durableId="1177501237">
    <w:abstractNumId w:val="19"/>
  </w:num>
  <w:num w:numId="30" w16cid:durableId="969475690">
    <w:abstractNumId w:val="21"/>
  </w:num>
  <w:num w:numId="31" w16cid:durableId="1812676580">
    <w:abstractNumId w:val="23"/>
  </w:num>
  <w:num w:numId="32" w16cid:durableId="798107375">
    <w:abstractNumId w:val="25"/>
  </w:num>
  <w:num w:numId="33" w16cid:durableId="1140422996">
    <w:abstractNumId w:val="3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1A"/>
    <w:rsid w:val="000000B0"/>
    <w:rsid w:val="0000044D"/>
    <w:rsid w:val="0000061C"/>
    <w:rsid w:val="000007E4"/>
    <w:rsid w:val="00000866"/>
    <w:rsid w:val="00000A43"/>
    <w:rsid w:val="00000D32"/>
    <w:rsid w:val="00000EE5"/>
    <w:rsid w:val="00000FB2"/>
    <w:rsid w:val="00001210"/>
    <w:rsid w:val="00001402"/>
    <w:rsid w:val="0000145B"/>
    <w:rsid w:val="0000146B"/>
    <w:rsid w:val="000015CF"/>
    <w:rsid w:val="00001655"/>
    <w:rsid w:val="0000171C"/>
    <w:rsid w:val="00001D7F"/>
    <w:rsid w:val="00001FA5"/>
    <w:rsid w:val="0000200C"/>
    <w:rsid w:val="00002061"/>
    <w:rsid w:val="0000208E"/>
    <w:rsid w:val="00002341"/>
    <w:rsid w:val="00002479"/>
    <w:rsid w:val="0000290A"/>
    <w:rsid w:val="0000291A"/>
    <w:rsid w:val="00002C0E"/>
    <w:rsid w:val="00002CC7"/>
    <w:rsid w:val="00002CDF"/>
    <w:rsid w:val="00002D9B"/>
    <w:rsid w:val="00002F28"/>
    <w:rsid w:val="00002FD7"/>
    <w:rsid w:val="00003047"/>
    <w:rsid w:val="0000330E"/>
    <w:rsid w:val="000035D8"/>
    <w:rsid w:val="0000364B"/>
    <w:rsid w:val="000036AC"/>
    <w:rsid w:val="000038FA"/>
    <w:rsid w:val="00003B2D"/>
    <w:rsid w:val="00003D29"/>
    <w:rsid w:val="00003EF5"/>
    <w:rsid w:val="00003F94"/>
    <w:rsid w:val="00003F9B"/>
    <w:rsid w:val="00003F9C"/>
    <w:rsid w:val="00004158"/>
    <w:rsid w:val="00004185"/>
    <w:rsid w:val="000041DD"/>
    <w:rsid w:val="000044DD"/>
    <w:rsid w:val="000047B3"/>
    <w:rsid w:val="000047E0"/>
    <w:rsid w:val="00004A99"/>
    <w:rsid w:val="00004D33"/>
    <w:rsid w:val="00004F42"/>
    <w:rsid w:val="0000502B"/>
    <w:rsid w:val="000051E2"/>
    <w:rsid w:val="0000525E"/>
    <w:rsid w:val="0000541D"/>
    <w:rsid w:val="00005721"/>
    <w:rsid w:val="000057EE"/>
    <w:rsid w:val="000058E3"/>
    <w:rsid w:val="000059F8"/>
    <w:rsid w:val="00005C69"/>
    <w:rsid w:val="00005C96"/>
    <w:rsid w:val="00005CA6"/>
    <w:rsid w:val="0000605F"/>
    <w:rsid w:val="00006265"/>
    <w:rsid w:val="00006347"/>
    <w:rsid w:val="00006571"/>
    <w:rsid w:val="00006650"/>
    <w:rsid w:val="00006729"/>
    <w:rsid w:val="000069AF"/>
    <w:rsid w:val="00007033"/>
    <w:rsid w:val="00007075"/>
    <w:rsid w:val="0000720D"/>
    <w:rsid w:val="000072EF"/>
    <w:rsid w:val="000072FB"/>
    <w:rsid w:val="000079E0"/>
    <w:rsid w:val="00007C95"/>
    <w:rsid w:val="00007CEB"/>
    <w:rsid w:val="00007DCC"/>
    <w:rsid w:val="00010113"/>
    <w:rsid w:val="0001054B"/>
    <w:rsid w:val="0001067F"/>
    <w:rsid w:val="00010892"/>
    <w:rsid w:val="00010980"/>
    <w:rsid w:val="0001099D"/>
    <w:rsid w:val="00010A50"/>
    <w:rsid w:val="00010A77"/>
    <w:rsid w:val="00010CA9"/>
    <w:rsid w:val="00010F58"/>
    <w:rsid w:val="00010FD9"/>
    <w:rsid w:val="00011098"/>
    <w:rsid w:val="00011180"/>
    <w:rsid w:val="000111B9"/>
    <w:rsid w:val="000111F1"/>
    <w:rsid w:val="000112BC"/>
    <w:rsid w:val="000112D6"/>
    <w:rsid w:val="000114CF"/>
    <w:rsid w:val="0001191B"/>
    <w:rsid w:val="00011992"/>
    <w:rsid w:val="00011BF1"/>
    <w:rsid w:val="00011BFE"/>
    <w:rsid w:val="00011C77"/>
    <w:rsid w:val="0001231D"/>
    <w:rsid w:val="00012467"/>
    <w:rsid w:val="00012488"/>
    <w:rsid w:val="0001354F"/>
    <w:rsid w:val="00013673"/>
    <w:rsid w:val="000138A9"/>
    <w:rsid w:val="0001390C"/>
    <w:rsid w:val="00013E15"/>
    <w:rsid w:val="00013F04"/>
    <w:rsid w:val="000147B5"/>
    <w:rsid w:val="000148BC"/>
    <w:rsid w:val="000149F0"/>
    <w:rsid w:val="00014B8D"/>
    <w:rsid w:val="00014BFA"/>
    <w:rsid w:val="00014C92"/>
    <w:rsid w:val="00014D0F"/>
    <w:rsid w:val="00014E07"/>
    <w:rsid w:val="00015101"/>
    <w:rsid w:val="0001512B"/>
    <w:rsid w:val="0001584A"/>
    <w:rsid w:val="000158C1"/>
    <w:rsid w:val="00015958"/>
    <w:rsid w:val="00015AC7"/>
    <w:rsid w:val="00015B11"/>
    <w:rsid w:val="00015BF7"/>
    <w:rsid w:val="00015ED3"/>
    <w:rsid w:val="00015EDB"/>
    <w:rsid w:val="00015F0A"/>
    <w:rsid w:val="00015FCA"/>
    <w:rsid w:val="00016BA6"/>
    <w:rsid w:val="000177C5"/>
    <w:rsid w:val="00017AF5"/>
    <w:rsid w:val="00017B1F"/>
    <w:rsid w:val="00017B35"/>
    <w:rsid w:val="00017BDE"/>
    <w:rsid w:val="00017C04"/>
    <w:rsid w:val="00017C87"/>
    <w:rsid w:val="00017D44"/>
    <w:rsid w:val="00017E1B"/>
    <w:rsid w:val="00017F11"/>
    <w:rsid w:val="000201AC"/>
    <w:rsid w:val="00020243"/>
    <w:rsid w:val="000203F0"/>
    <w:rsid w:val="000207BD"/>
    <w:rsid w:val="000207FE"/>
    <w:rsid w:val="00020ABE"/>
    <w:rsid w:val="00020B16"/>
    <w:rsid w:val="00020EE7"/>
    <w:rsid w:val="00020F42"/>
    <w:rsid w:val="00021140"/>
    <w:rsid w:val="00021283"/>
    <w:rsid w:val="00021318"/>
    <w:rsid w:val="00021715"/>
    <w:rsid w:val="000217C5"/>
    <w:rsid w:val="000218E7"/>
    <w:rsid w:val="00021A47"/>
    <w:rsid w:val="00021AC0"/>
    <w:rsid w:val="00021C2B"/>
    <w:rsid w:val="00021E32"/>
    <w:rsid w:val="00021FDF"/>
    <w:rsid w:val="00021FE5"/>
    <w:rsid w:val="0002211A"/>
    <w:rsid w:val="000223AC"/>
    <w:rsid w:val="0002249E"/>
    <w:rsid w:val="000225A7"/>
    <w:rsid w:val="0002276C"/>
    <w:rsid w:val="0002289E"/>
    <w:rsid w:val="000228BF"/>
    <w:rsid w:val="000229F0"/>
    <w:rsid w:val="00022BDD"/>
    <w:rsid w:val="00022BF0"/>
    <w:rsid w:val="000231BC"/>
    <w:rsid w:val="000231DB"/>
    <w:rsid w:val="00023260"/>
    <w:rsid w:val="00023328"/>
    <w:rsid w:val="00023810"/>
    <w:rsid w:val="00023D33"/>
    <w:rsid w:val="00023DBE"/>
    <w:rsid w:val="00024407"/>
    <w:rsid w:val="00024686"/>
    <w:rsid w:val="000246C8"/>
    <w:rsid w:val="00024812"/>
    <w:rsid w:val="00024819"/>
    <w:rsid w:val="000249B4"/>
    <w:rsid w:val="000249C4"/>
    <w:rsid w:val="00024A0C"/>
    <w:rsid w:val="00024B32"/>
    <w:rsid w:val="00024CEA"/>
    <w:rsid w:val="000255D9"/>
    <w:rsid w:val="00025806"/>
    <w:rsid w:val="00025C5C"/>
    <w:rsid w:val="00025D69"/>
    <w:rsid w:val="00025EEF"/>
    <w:rsid w:val="00025F3F"/>
    <w:rsid w:val="000265B8"/>
    <w:rsid w:val="00026CE0"/>
    <w:rsid w:val="00026D9C"/>
    <w:rsid w:val="00026E37"/>
    <w:rsid w:val="00026F42"/>
    <w:rsid w:val="00026F9C"/>
    <w:rsid w:val="000273C0"/>
    <w:rsid w:val="00027536"/>
    <w:rsid w:val="00027A9C"/>
    <w:rsid w:val="00027BFE"/>
    <w:rsid w:val="00027D52"/>
    <w:rsid w:val="00027F78"/>
    <w:rsid w:val="00027F91"/>
    <w:rsid w:val="00027FFE"/>
    <w:rsid w:val="00030249"/>
    <w:rsid w:val="0003026C"/>
    <w:rsid w:val="000303C4"/>
    <w:rsid w:val="00030A58"/>
    <w:rsid w:val="00030A73"/>
    <w:rsid w:val="00030AA6"/>
    <w:rsid w:val="00030ACA"/>
    <w:rsid w:val="00030C00"/>
    <w:rsid w:val="00030D32"/>
    <w:rsid w:val="00030E12"/>
    <w:rsid w:val="00030E4F"/>
    <w:rsid w:val="00030E78"/>
    <w:rsid w:val="00031168"/>
    <w:rsid w:val="00031244"/>
    <w:rsid w:val="00031A2A"/>
    <w:rsid w:val="00031A3C"/>
    <w:rsid w:val="00031B3F"/>
    <w:rsid w:val="00031CF3"/>
    <w:rsid w:val="00031D21"/>
    <w:rsid w:val="00031D45"/>
    <w:rsid w:val="00031EBA"/>
    <w:rsid w:val="00031F18"/>
    <w:rsid w:val="000322DE"/>
    <w:rsid w:val="000326CC"/>
    <w:rsid w:val="0003286A"/>
    <w:rsid w:val="00032C99"/>
    <w:rsid w:val="00032F33"/>
    <w:rsid w:val="00033255"/>
    <w:rsid w:val="00033666"/>
    <w:rsid w:val="00033725"/>
    <w:rsid w:val="0003374F"/>
    <w:rsid w:val="00033A34"/>
    <w:rsid w:val="00033DB9"/>
    <w:rsid w:val="00033E87"/>
    <w:rsid w:val="00033EB9"/>
    <w:rsid w:val="00033FA6"/>
    <w:rsid w:val="00033FEB"/>
    <w:rsid w:val="0003409F"/>
    <w:rsid w:val="0003422A"/>
    <w:rsid w:val="00034305"/>
    <w:rsid w:val="0003440C"/>
    <w:rsid w:val="000346A9"/>
    <w:rsid w:val="00034C2E"/>
    <w:rsid w:val="00034FD3"/>
    <w:rsid w:val="00035149"/>
    <w:rsid w:val="0003514A"/>
    <w:rsid w:val="00035452"/>
    <w:rsid w:val="000355ED"/>
    <w:rsid w:val="00035638"/>
    <w:rsid w:val="00035A75"/>
    <w:rsid w:val="00035AA3"/>
    <w:rsid w:val="00035C4B"/>
    <w:rsid w:val="00035C96"/>
    <w:rsid w:val="00035D1B"/>
    <w:rsid w:val="00035EC1"/>
    <w:rsid w:val="00035FEE"/>
    <w:rsid w:val="0003658C"/>
    <w:rsid w:val="0003669F"/>
    <w:rsid w:val="000366ED"/>
    <w:rsid w:val="00036841"/>
    <w:rsid w:val="000368FD"/>
    <w:rsid w:val="000369F1"/>
    <w:rsid w:val="00036A62"/>
    <w:rsid w:val="00036AB3"/>
    <w:rsid w:val="00036DD4"/>
    <w:rsid w:val="00036F26"/>
    <w:rsid w:val="00036F5F"/>
    <w:rsid w:val="00037470"/>
    <w:rsid w:val="00037783"/>
    <w:rsid w:val="00037875"/>
    <w:rsid w:val="00037A8F"/>
    <w:rsid w:val="00037B89"/>
    <w:rsid w:val="00037BFB"/>
    <w:rsid w:val="00037C29"/>
    <w:rsid w:val="00037DFC"/>
    <w:rsid w:val="00037E0F"/>
    <w:rsid w:val="00037F0B"/>
    <w:rsid w:val="000403F2"/>
    <w:rsid w:val="00040506"/>
    <w:rsid w:val="00040511"/>
    <w:rsid w:val="000406EB"/>
    <w:rsid w:val="000407B9"/>
    <w:rsid w:val="000407F5"/>
    <w:rsid w:val="00040D11"/>
    <w:rsid w:val="00040EF6"/>
    <w:rsid w:val="00040FE5"/>
    <w:rsid w:val="00041133"/>
    <w:rsid w:val="000412FC"/>
    <w:rsid w:val="00041385"/>
    <w:rsid w:val="0004183F"/>
    <w:rsid w:val="000418D2"/>
    <w:rsid w:val="00041A2B"/>
    <w:rsid w:val="00041AA0"/>
    <w:rsid w:val="00041B09"/>
    <w:rsid w:val="00041CAD"/>
    <w:rsid w:val="00041F0B"/>
    <w:rsid w:val="00042012"/>
    <w:rsid w:val="000424F0"/>
    <w:rsid w:val="000425FA"/>
    <w:rsid w:val="00042BA5"/>
    <w:rsid w:val="000430F1"/>
    <w:rsid w:val="0004322C"/>
    <w:rsid w:val="000433CB"/>
    <w:rsid w:val="0004341B"/>
    <w:rsid w:val="0004344B"/>
    <w:rsid w:val="000434B4"/>
    <w:rsid w:val="000435DB"/>
    <w:rsid w:val="00043956"/>
    <w:rsid w:val="00043A62"/>
    <w:rsid w:val="00043AB4"/>
    <w:rsid w:val="00043ABC"/>
    <w:rsid w:val="00043FBF"/>
    <w:rsid w:val="000440B9"/>
    <w:rsid w:val="0004411D"/>
    <w:rsid w:val="0004421C"/>
    <w:rsid w:val="00044280"/>
    <w:rsid w:val="0004437D"/>
    <w:rsid w:val="00044458"/>
    <w:rsid w:val="0004447D"/>
    <w:rsid w:val="00044492"/>
    <w:rsid w:val="0004450A"/>
    <w:rsid w:val="00044840"/>
    <w:rsid w:val="00044B40"/>
    <w:rsid w:val="00044C18"/>
    <w:rsid w:val="00044C7B"/>
    <w:rsid w:val="0004506E"/>
    <w:rsid w:val="000450F2"/>
    <w:rsid w:val="00045141"/>
    <w:rsid w:val="00045267"/>
    <w:rsid w:val="00045465"/>
    <w:rsid w:val="0004567D"/>
    <w:rsid w:val="000458D2"/>
    <w:rsid w:val="00045B6B"/>
    <w:rsid w:val="00045B99"/>
    <w:rsid w:val="00045BCE"/>
    <w:rsid w:val="00045BD3"/>
    <w:rsid w:val="00045DD9"/>
    <w:rsid w:val="0004632E"/>
    <w:rsid w:val="00046344"/>
    <w:rsid w:val="000464EC"/>
    <w:rsid w:val="00046572"/>
    <w:rsid w:val="000468E0"/>
    <w:rsid w:val="00046AC0"/>
    <w:rsid w:val="00046BF9"/>
    <w:rsid w:val="00046C25"/>
    <w:rsid w:val="00046DE8"/>
    <w:rsid w:val="00046F41"/>
    <w:rsid w:val="0004719C"/>
    <w:rsid w:val="0004725F"/>
    <w:rsid w:val="0004740C"/>
    <w:rsid w:val="00047691"/>
    <w:rsid w:val="00047D92"/>
    <w:rsid w:val="00047D99"/>
    <w:rsid w:val="00047F49"/>
    <w:rsid w:val="00050113"/>
    <w:rsid w:val="0005025C"/>
    <w:rsid w:val="0005052B"/>
    <w:rsid w:val="0005055D"/>
    <w:rsid w:val="000505E5"/>
    <w:rsid w:val="00050642"/>
    <w:rsid w:val="000507D5"/>
    <w:rsid w:val="00050C9F"/>
    <w:rsid w:val="00050EB4"/>
    <w:rsid w:val="00050EFB"/>
    <w:rsid w:val="00050FEC"/>
    <w:rsid w:val="0005108A"/>
    <w:rsid w:val="0005126E"/>
    <w:rsid w:val="0005138F"/>
    <w:rsid w:val="00051524"/>
    <w:rsid w:val="00051713"/>
    <w:rsid w:val="00051715"/>
    <w:rsid w:val="00051757"/>
    <w:rsid w:val="00051776"/>
    <w:rsid w:val="0005187A"/>
    <w:rsid w:val="000518E7"/>
    <w:rsid w:val="000519BE"/>
    <w:rsid w:val="000519C7"/>
    <w:rsid w:val="00051F52"/>
    <w:rsid w:val="00051FC5"/>
    <w:rsid w:val="000520B1"/>
    <w:rsid w:val="0005220B"/>
    <w:rsid w:val="0005231C"/>
    <w:rsid w:val="000524A8"/>
    <w:rsid w:val="00052694"/>
    <w:rsid w:val="00052821"/>
    <w:rsid w:val="00052E41"/>
    <w:rsid w:val="00052F9C"/>
    <w:rsid w:val="000530C6"/>
    <w:rsid w:val="00053159"/>
    <w:rsid w:val="00053194"/>
    <w:rsid w:val="000532F4"/>
    <w:rsid w:val="00053624"/>
    <w:rsid w:val="0005377B"/>
    <w:rsid w:val="000537EA"/>
    <w:rsid w:val="00053CB1"/>
    <w:rsid w:val="000540E2"/>
    <w:rsid w:val="000541C9"/>
    <w:rsid w:val="000543C5"/>
    <w:rsid w:val="00054402"/>
    <w:rsid w:val="0005449B"/>
    <w:rsid w:val="00054620"/>
    <w:rsid w:val="0005485B"/>
    <w:rsid w:val="000549CD"/>
    <w:rsid w:val="00054DA4"/>
    <w:rsid w:val="00054DA5"/>
    <w:rsid w:val="00054E3A"/>
    <w:rsid w:val="00054EA5"/>
    <w:rsid w:val="000550F6"/>
    <w:rsid w:val="000551DE"/>
    <w:rsid w:val="000553E2"/>
    <w:rsid w:val="000554C7"/>
    <w:rsid w:val="000555E1"/>
    <w:rsid w:val="00055674"/>
    <w:rsid w:val="0005588B"/>
    <w:rsid w:val="00055BDB"/>
    <w:rsid w:val="00055C9A"/>
    <w:rsid w:val="00055FC0"/>
    <w:rsid w:val="0005602B"/>
    <w:rsid w:val="00056101"/>
    <w:rsid w:val="00056382"/>
    <w:rsid w:val="0005649B"/>
    <w:rsid w:val="00056D20"/>
    <w:rsid w:val="00057275"/>
    <w:rsid w:val="000579AF"/>
    <w:rsid w:val="00057B9F"/>
    <w:rsid w:val="00057D59"/>
    <w:rsid w:val="00057E10"/>
    <w:rsid w:val="00057F7A"/>
    <w:rsid w:val="000600E7"/>
    <w:rsid w:val="000601CB"/>
    <w:rsid w:val="00060440"/>
    <w:rsid w:val="00060603"/>
    <w:rsid w:val="0006061C"/>
    <w:rsid w:val="000606B3"/>
    <w:rsid w:val="0006070C"/>
    <w:rsid w:val="0006079D"/>
    <w:rsid w:val="00060920"/>
    <w:rsid w:val="00060A55"/>
    <w:rsid w:val="00060BE5"/>
    <w:rsid w:val="00060C36"/>
    <w:rsid w:val="00060D8C"/>
    <w:rsid w:val="00060E59"/>
    <w:rsid w:val="0006106E"/>
    <w:rsid w:val="00061081"/>
    <w:rsid w:val="0006111C"/>
    <w:rsid w:val="00061218"/>
    <w:rsid w:val="00061281"/>
    <w:rsid w:val="00061402"/>
    <w:rsid w:val="0006184C"/>
    <w:rsid w:val="00061897"/>
    <w:rsid w:val="00061A69"/>
    <w:rsid w:val="00061B47"/>
    <w:rsid w:val="00061BE0"/>
    <w:rsid w:val="00061FC1"/>
    <w:rsid w:val="000620E9"/>
    <w:rsid w:val="0006210C"/>
    <w:rsid w:val="00062132"/>
    <w:rsid w:val="0006213C"/>
    <w:rsid w:val="00062259"/>
    <w:rsid w:val="000624EB"/>
    <w:rsid w:val="000625E6"/>
    <w:rsid w:val="0006261E"/>
    <w:rsid w:val="00062885"/>
    <w:rsid w:val="00062A58"/>
    <w:rsid w:val="00062C85"/>
    <w:rsid w:val="00062DD7"/>
    <w:rsid w:val="00062F98"/>
    <w:rsid w:val="00063256"/>
    <w:rsid w:val="00063455"/>
    <w:rsid w:val="00063898"/>
    <w:rsid w:val="00063A8F"/>
    <w:rsid w:val="00063A9A"/>
    <w:rsid w:val="00063C67"/>
    <w:rsid w:val="00063C6E"/>
    <w:rsid w:val="00063D6F"/>
    <w:rsid w:val="00063E92"/>
    <w:rsid w:val="00064280"/>
    <w:rsid w:val="000645F1"/>
    <w:rsid w:val="000648F4"/>
    <w:rsid w:val="00064FDC"/>
    <w:rsid w:val="0006500B"/>
    <w:rsid w:val="0006500F"/>
    <w:rsid w:val="000650D7"/>
    <w:rsid w:val="00065187"/>
    <w:rsid w:val="00065216"/>
    <w:rsid w:val="00065859"/>
    <w:rsid w:val="000658CE"/>
    <w:rsid w:val="00065947"/>
    <w:rsid w:val="00065B99"/>
    <w:rsid w:val="00065CEE"/>
    <w:rsid w:val="00065DB2"/>
    <w:rsid w:val="00065E97"/>
    <w:rsid w:val="00066054"/>
    <w:rsid w:val="0006614E"/>
    <w:rsid w:val="000664CD"/>
    <w:rsid w:val="000664E9"/>
    <w:rsid w:val="000665FC"/>
    <w:rsid w:val="00066763"/>
    <w:rsid w:val="00066853"/>
    <w:rsid w:val="000669AF"/>
    <w:rsid w:val="00066A49"/>
    <w:rsid w:val="00066B6E"/>
    <w:rsid w:val="00066EC9"/>
    <w:rsid w:val="0006705A"/>
    <w:rsid w:val="0006707D"/>
    <w:rsid w:val="00067191"/>
    <w:rsid w:val="000675E2"/>
    <w:rsid w:val="000676F4"/>
    <w:rsid w:val="00067779"/>
    <w:rsid w:val="00067AA6"/>
    <w:rsid w:val="00067BBD"/>
    <w:rsid w:val="00067EA0"/>
    <w:rsid w:val="000702D5"/>
    <w:rsid w:val="00070318"/>
    <w:rsid w:val="00070635"/>
    <w:rsid w:val="0007072F"/>
    <w:rsid w:val="0007093D"/>
    <w:rsid w:val="00070B95"/>
    <w:rsid w:val="00070E3C"/>
    <w:rsid w:val="00070EEC"/>
    <w:rsid w:val="00070F95"/>
    <w:rsid w:val="0007132C"/>
    <w:rsid w:val="00071347"/>
    <w:rsid w:val="0007141F"/>
    <w:rsid w:val="00071457"/>
    <w:rsid w:val="000715F2"/>
    <w:rsid w:val="00071AA8"/>
    <w:rsid w:val="00071B10"/>
    <w:rsid w:val="00071CC1"/>
    <w:rsid w:val="00071FEE"/>
    <w:rsid w:val="000720AD"/>
    <w:rsid w:val="0007243C"/>
    <w:rsid w:val="0007280E"/>
    <w:rsid w:val="00072916"/>
    <w:rsid w:val="00072C19"/>
    <w:rsid w:val="00072F26"/>
    <w:rsid w:val="0007303C"/>
    <w:rsid w:val="0007308E"/>
    <w:rsid w:val="000730D3"/>
    <w:rsid w:val="0007333A"/>
    <w:rsid w:val="000733C9"/>
    <w:rsid w:val="000735E5"/>
    <w:rsid w:val="00073699"/>
    <w:rsid w:val="0007369A"/>
    <w:rsid w:val="000738FF"/>
    <w:rsid w:val="000739B1"/>
    <w:rsid w:val="0007409F"/>
    <w:rsid w:val="0007438D"/>
    <w:rsid w:val="0007457F"/>
    <w:rsid w:val="0007469B"/>
    <w:rsid w:val="00074EE8"/>
    <w:rsid w:val="00075337"/>
    <w:rsid w:val="00075B0E"/>
    <w:rsid w:val="00075C23"/>
    <w:rsid w:val="00075C89"/>
    <w:rsid w:val="00075DD1"/>
    <w:rsid w:val="00076484"/>
    <w:rsid w:val="000764FA"/>
    <w:rsid w:val="0007657C"/>
    <w:rsid w:val="000765FC"/>
    <w:rsid w:val="000766E5"/>
    <w:rsid w:val="000768DD"/>
    <w:rsid w:val="0007697C"/>
    <w:rsid w:val="000769B3"/>
    <w:rsid w:val="00076A81"/>
    <w:rsid w:val="00076B96"/>
    <w:rsid w:val="00076F87"/>
    <w:rsid w:val="000773AD"/>
    <w:rsid w:val="000774D2"/>
    <w:rsid w:val="00077571"/>
    <w:rsid w:val="00077864"/>
    <w:rsid w:val="00077D38"/>
    <w:rsid w:val="00080055"/>
    <w:rsid w:val="000802CA"/>
    <w:rsid w:val="0008070F"/>
    <w:rsid w:val="000807AC"/>
    <w:rsid w:val="0008081B"/>
    <w:rsid w:val="00080998"/>
    <w:rsid w:val="00080D76"/>
    <w:rsid w:val="00080EA7"/>
    <w:rsid w:val="00080F95"/>
    <w:rsid w:val="000810DD"/>
    <w:rsid w:val="00081210"/>
    <w:rsid w:val="000815E1"/>
    <w:rsid w:val="000815FE"/>
    <w:rsid w:val="00081787"/>
    <w:rsid w:val="000817C0"/>
    <w:rsid w:val="00081876"/>
    <w:rsid w:val="00081A59"/>
    <w:rsid w:val="000820EB"/>
    <w:rsid w:val="00082ABC"/>
    <w:rsid w:val="00082B56"/>
    <w:rsid w:val="00082C53"/>
    <w:rsid w:val="00082EA8"/>
    <w:rsid w:val="00083276"/>
    <w:rsid w:val="00083356"/>
    <w:rsid w:val="000833C5"/>
    <w:rsid w:val="00083959"/>
    <w:rsid w:val="00083C14"/>
    <w:rsid w:val="00083CBF"/>
    <w:rsid w:val="00083DE3"/>
    <w:rsid w:val="00084811"/>
    <w:rsid w:val="000848C8"/>
    <w:rsid w:val="00084AE4"/>
    <w:rsid w:val="00084B49"/>
    <w:rsid w:val="00084BCE"/>
    <w:rsid w:val="00084DA7"/>
    <w:rsid w:val="00085077"/>
    <w:rsid w:val="00085198"/>
    <w:rsid w:val="000851A5"/>
    <w:rsid w:val="00085858"/>
    <w:rsid w:val="00085A47"/>
    <w:rsid w:val="00085E36"/>
    <w:rsid w:val="00085FC0"/>
    <w:rsid w:val="00086182"/>
    <w:rsid w:val="00086317"/>
    <w:rsid w:val="0008634C"/>
    <w:rsid w:val="000865C5"/>
    <w:rsid w:val="00086864"/>
    <w:rsid w:val="0008698D"/>
    <w:rsid w:val="00086B37"/>
    <w:rsid w:val="00086D26"/>
    <w:rsid w:val="00086E02"/>
    <w:rsid w:val="0008740C"/>
    <w:rsid w:val="0008752A"/>
    <w:rsid w:val="000875A6"/>
    <w:rsid w:val="00087D7E"/>
    <w:rsid w:val="00087F69"/>
    <w:rsid w:val="00090077"/>
    <w:rsid w:val="00090162"/>
    <w:rsid w:val="000903DD"/>
    <w:rsid w:val="000905C1"/>
    <w:rsid w:val="0009076F"/>
    <w:rsid w:val="00090850"/>
    <w:rsid w:val="00090866"/>
    <w:rsid w:val="00090A66"/>
    <w:rsid w:val="00090AA1"/>
    <w:rsid w:val="00090B95"/>
    <w:rsid w:val="00090DB9"/>
    <w:rsid w:val="00090DE8"/>
    <w:rsid w:val="00090E0C"/>
    <w:rsid w:val="00090E2F"/>
    <w:rsid w:val="000912BA"/>
    <w:rsid w:val="000913B3"/>
    <w:rsid w:val="000917AD"/>
    <w:rsid w:val="0009192B"/>
    <w:rsid w:val="000919E1"/>
    <w:rsid w:val="00091AC4"/>
    <w:rsid w:val="00091B49"/>
    <w:rsid w:val="00091F1C"/>
    <w:rsid w:val="000920EB"/>
    <w:rsid w:val="0009255A"/>
    <w:rsid w:val="000925F5"/>
    <w:rsid w:val="000928EE"/>
    <w:rsid w:val="000928F7"/>
    <w:rsid w:val="00092DA4"/>
    <w:rsid w:val="00092E69"/>
    <w:rsid w:val="000932FC"/>
    <w:rsid w:val="0009347E"/>
    <w:rsid w:val="000934C6"/>
    <w:rsid w:val="000935EA"/>
    <w:rsid w:val="000936CF"/>
    <w:rsid w:val="000936DF"/>
    <w:rsid w:val="00093852"/>
    <w:rsid w:val="00093A9B"/>
    <w:rsid w:val="00093BDB"/>
    <w:rsid w:val="00093E02"/>
    <w:rsid w:val="00093E11"/>
    <w:rsid w:val="000940CE"/>
    <w:rsid w:val="000941D7"/>
    <w:rsid w:val="0009463F"/>
    <w:rsid w:val="000946BC"/>
    <w:rsid w:val="00094872"/>
    <w:rsid w:val="00094D11"/>
    <w:rsid w:val="00094D7C"/>
    <w:rsid w:val="00094DCF"/>
    <w:rsid w:val="00094EC4"/>
    <w:rsid w:val="00095040"/>
    <w:rsid w:val="000950AE"/>
    <w:rsid w:val="00095294"/>
    <w:rsid w:val="000954C2"/>
    <w:rsid w:val="0009572A"/>
    <w:rsid w:val="0009584D"/>
    <w:rsid w:val="00095859"/>
    <w:rsid w:val="000959B9"/>
    <w:rsid w:val="00095A61"/>
    <w:rsid w:val="00095AF2"/>
    <w:rsid w:val="00095B10"/>
    <w:rsid w:val="00095B2D"/>
    <w:rsid w:val="00095EDD"/>
    <w:rsid w:val="00096823"/>
    <w:rsid w:val="00096956"/>
    <w:rsid w:val="00096991"/>
    <w:rsid w:val="00096A88"/>
    <w:rsid w:val="00096E03"/>
    <w:rsid w:val="00096E85"/>
    <w:rsid w:val="00096F03"/>
    <w:rsid w:val="0009710A"/>
    <w:rsid w:val="00097219"/>
    <w:rsid w:val="00097242"/>
    <w:rsid w:val="000973FD"/>
    <w:rsid w:val="00097407"/>
    <w:rsid w:val="0009759D"/>
    <w:rsid w:val="000977BE"/>
    <w:rsid w:val="00097A9A"/>
    <w:rsid w:val="00097AFF"/>
    <w:rsid w:val="00097C5E"/>
    <w:rsid w:val="00097D74"/>
    <w:rsid w:val="000A00D2"/>
    <w:rsid w:val="000A00DF"/>
    <w:rsid w:val="000A01E1"/>
    <w:rsid w:val="000A0322"/>
    <w:rsid w:val="000A03ED"/>
    <w:rsid w:val="000A05A0"/>
    <w:rsid w:val="000A06ED"/>
    <w:rsid w:val="000A0908"/>
    <w:rsid w:val="000A0F2C"/>
    <w:rsid w:val="000A0F75"/>
    <w:rsid w:val="000A0F9C"/>
    <w:rsid w:val="000A10E3"/>
    <w:rsid w:val="000A1181"/>
    <w:rsid w:val="000A1202"/>
    <w:rsid w:val="000A1203"/>
    <w:rsid w:val="000A1374"/>
    <w:rsid w:val="000A13B7"/>
    <w:rsid w:val="000A14D2"/>
    <w:rsid w:val="000A14E3"/>
    <w:rsid w:val="000A1903"/>
    <w:rsid w:val="000A1C2C"/>
    <w:rsid w:val="000A1CAF"/>
    <w:rsid w:val="000A1EA0"/>
    <w:rsid w:val="000A1EDF"/>
    <w:rsid w:val="000A1F1F"/>
    <w:rsid w:val="000A1F4B"/>
    <w:rsid w:val="000A1FAF"/>
    <w:rsid w:val="000A207A"/>
    <w:rsid w:val="000A21EF"/>
    <w:rsid w:val="000A2284"/>
    <w:rsid w:val="000A248B"/>
    <w:rsid w:val="000A2553"/>
    <w:rsid w:val="000A26BA"/>
    <w:rsid w:val="000A27DF"/>
    <w:rsid w:val="000A2B08"/>
    <w:rsid w:val="000A2C98"/>
    <w:rsid w:val="000A2E0E"/>
    <w:rsid w:val="000A2FBB"/>
    <w:rsid w:val="000A321C"/>
    <w:rsid w:val="000A348E"/>
    <w:rsid w:val="000A397C"/>
    <w:rsid w:val="000A39A0"/>
    <w:rsid w:val="000A3A1C"/>
    <w:rsid w:val="000A3A28"/>
    <w:rsid w:val="000A3A7D"/>
    <w:rsid w:val="000A3AD8"/>
    <w:rsid w:val="000A3C2F"/>
    <w:rsid w:val="000A3C98"/>
    <w:rsid w:val="000A3CC5"/>
    <w:rsid w:val="000A3CD9"/>
    <w:rsid w:val="000A3CF8"/>
    <w:rsid w:val="000A3F8D"/>
    <w:rsid w:val="000A40FD"/>
    <w:rsid w:val="000A42D3"/>
    <w:rsid w:val="000A43C3"/>
    <w:rsid w:val="000A44D1"/>
    <w:rsid w:val="000A4840"/>
    <w:rsid w:val="000A4CCD"/>
    <w:rsid w:val="000A4D57"/>
    <w:rsid w:val="000A4F5B"/>
    <w:rsid w:val="000A5022"/>
    <w:rsid w:val="000A5098"/>
    <w:rsid w:val="000A50DF"/>
    <w:rsid w:val="000A512D"/>
    <w:rsid w:val="000A5294"/>
    <w:rsid w:val="000A551B"/>
    <w:rsid w:val="000A5743"/>
    <w:rsid w:val="000A57C0"/>
    <w:rsid w:val="000A5976"/>
    <w:rsid w:val="000A5A75"/>
    <w:rsid w:val="000A5E9E"/>
    <w:rsid w:val="000A5EA4"/>
    <w:rsid w:val="000A5F0B"/>
    <w:rsid w:val="000A62E7"/>
    <w:rsid w:val="000A6320"/>
    <w:rsid w:val="000A63EA"/>
    <w:rsid w:val="000A66FD"/>
    <w:rsid w:val="000A6789"/>
    <w:rsid w:val="000A69B8"/>
    <w:rsid w:val="000A6A4A"/>
    <w:rsid w:val="000A6E74"/>
    <w:rsid w:val="000A6EEC"/>
    <w:rsid w:val="000A71EE"/>
    <w:rsid w:val="000A71F3"/>
    <w:rsid w:val="000A72FE"/>
    <w:rsid w:val="000A73BD"/>
    <w:rsid w:val="000A7597"/>
    <w:rsid w:val="000A791B"/>
    <w:rsid w:val="000A7977"/>
    <w:rsid w:val="000A79CB"/>
    <w:rsid w:val="000A7A0F"/>
    <w:rsid w:val="000A7B5D"/>
    <w:rsid w:val="000A7C0B"/>
    <w:rsid w:val="000A7D6E"/>
    <w:rsid w:val="000A7E5F"/>
    <w:rsid w:val="000B0192"/>
    <w:rsid w:val="000B01C6"/>
    <w:rsid w:val="000B0657"/>
    <w:rsid w:val="000B0AC7"/>
    <w:rsid w:val="000B0C80"/>
    <w:rsid w:val="000B1038"/>
    <w:rsid w:val="000B1295"/>
    <w:rsid w:val="000B1603"/>
    <w:rsid w:val="000B1CB4"/>
    <w:rsid w:val="000B1E0F"/>
    <w:rsid w:val="000B2080"/>
    <w:rsid w:val="000B21E9"/>
    <w:rsid w:val="000B2453"/>
    <w:rsid w:val="000B24F5"/>
    <w:rsid w:val="000B2569"/>
    <w:rsid w:val="000B268D"/>
    <w:rsid w:val="000B2888"/>
    <w:rsid w:val="000B2A15"/>
    <w:rsid w:val="000B2C26"/>
    <w:rsid w:val="000B2C33"/>
    <w:rsid w:val="000B2D2A"/>
    <w:rsid w:val="000B331E"/>
    <w:rsid w:val="000B33D7"/>
    <w:rsid w:val="000B3472"/>
    <w:rsid w:val="000B35FF"/>
    <w:rsid w:val="000B36A9"/>
    <w:rsid w:val="000B3827"/>
    <w:rsid w:val="000B395E"/>
    <w:rsid w:val="000B39CF"/>
    <w:rsid w:val="000B3A06"/>
    <w:rsid w:val="000B3C62"/>
    <w:rsid w:val="000B3F40"/>
    <w:rsid w:val="000B42CE"/>
    <w:rsid w:val="000B4584"/>
    <w:rsid w:val="000B460D"/>
    <w:rsid w:val="000B477D"/>
    <w:rsid w:val="000B4990"/>
    <w:rsid w:val="000B4F05"/>
    <w:rsid w:val="000B505F"/>
    <w:rsid w:val="000B517B"/>
    <w:rsid w:val="000B536C"/>
    <w:rsid w:val="000B538C"/>
    <w:rsid w:val="000B545B"/>
    <w:rsid w:val="000B548D"/>
    <w:rsid w:val="000B5510"/>
    <w:rsid w:val="000B5712"/>
    <w:rsid w:val="000B5779"/>
    <w:rsid w:val="000B57A4"/>
    <w:rsid w:val="000B58CC"/>
    <w:rsid w:val="000B5ADD"/>
    <w:rsid w:val="000B5DFC"/>
    <w:rsid w:val="000B5F14"/>
    <w:rsid w:val="000B5F18"/>
    <w:rsid w:val="000B67ED"/>
    <w:rsid w:val="000B6803"/>
    <w:rsid w:val="000B6947"/>
    <w:rsid w:val="000B695F"/>
    <w:rsid w:val="000B6BA1"/>
    <w:rsid w:val="000B71F3"/>
    <w:rsid w:val="000B720E"/>
    <w:rsid w:val="000B7365"/>
    <w:rsid w:val="000B79C5"/>
    <w:rsid w:val="000B7AC3"/>
    <w:rsid w:val="000B7AE5"/>
    <w:rsid w:val="000B7B53"/>
    <w:rsid w:val="000B7D02"/>
    <w:rsid w:val="000B7E78"/>
    <w:rsid w:val="000B7EBE"/>
    <w:rsid w:val="000C021A"/>
    <w:rsid w:val="000C0258"/>
    <w:rsid w:val="000C027E"/>
    <w:rsid w:val="000C0687"/>
    <w:rsid w:val="000C077B"/>
    <w:rsid w:val="000C0A20"/>
    <w:rsid w:val="000C0A40"/>
    <w:rsid w:val="000C0CD9"/>
    <w:rsid w:val="000C0D6E"/>
    <w:rsid w:val="000C0D77"/>
    <w:rsid w:val="000C0E1C"/>
    <w:rsid w:val="000C0FAA"/>
    <w:rsid w:val="000C128B"/>
    <w:rsid w:val="000C1296"/>
    <w:rsid w:val="000C1396"/>
    <w:rsid w:val="000C1527"/>
    <w:rsid w:val="000C1532"/>
    <w:rsid w:val="000C1B88"/>
    <w:rsid w:val="000C1BC8"/>
    <w:rsid w:val="000C1E92"/>
    <w:rsid w:val="000C1FE9"/>
    <w:rsid w:val="000C212A"/>
    <w:rsid w:val="000C2204"/>
    <w:rsid w:val="000C2390"/>
    <w:rsid w:val="000C2452"/>
    <w:rsid w:val="000C24B9"/>
    <w:rsid w:val="000C25B7"/>
    <w:rsid w:val="000C2AA3"/>
    <w:rsid w:val="000C2BA7"/>
    <w:rsid w:val="000C2CD6"/>
    <w:rsid w:val="000C2D5A"/>
    <w:rsid w:val="000C2EF0"/>
    <w:rsid w:val="000C2F9A"/>
    <w:rsid w:val="000C306B"/>
    <w:rsid w:val="000C33F6"/>
    <w:rsid w:val="000C346E"/>
    <w:rsid w:val="000C3492"/>
    <w:rsid w:val="000C3768"/>
    <w:rsid w:val="000C3779"/>
    <w:rsid w:val="000C38BC"/>
    <w:rsid w:val="000C3A16"/>
    <w:rsid w:val="000C3AA9"/>
    <w:rsid w:val="000C3BE3"/>
    <w:rsid w:val="000C3C6D"/>
    <w:rsid w:val="000C3D91"/>
    <w:rsid w:val="000C3DEA"/>
    <w:rsid w:val="000C3F0D"/>
    <w:rsid w:val="000C3FA8"/>
    <w:rsid w:val="000C4036"/>
    <w:rsid w:val="000C41C8"/>
    <w:rsid w:val="000C422B"/>
    <w:rsid w:val="000C43DA"/>
    <w:rsid w:val="000C4661"/>
    <w:rsid w:val="000C4785"/>
    <w:rsid w:val="000C478D"/>
    <w:rsid w:val="000C4ACE"/>
    <w:rsid w:val="000C4C35"/>
    <w:rsid w:val="000C4DE4"/>
    <w:rsid w:val="000C4E55"/>
    <w:rsid w:val="000C4F84"/>
    <w:rsid w:val="000C5080"/>
    <w:rsid w:val="000C5125"/>
    <w:rsid w:val="000C567F"/>
    <w:rsid w:val="000C56F6"/>
    <w:rsid w:val="000C58FE"/>
    <w:rsid w:val="000C5DEF"/>
    <w:rsid w:val="000C5E85"/>
    <w:rsid w:val="000C5E91"/>
    <w:rsid w:val="000C6162"/>
    <w:rsid w:val="000C6181"/>
    <w:rsid w:val="000C6262"/>
    <w:rsid w:val="000C644A"/>
    <w:rsid w:val="000C6A61"/>
    <w:rsid w:val="000C6B9E"/>
    <w:rsid w:val="000C6C41"/>
    <w:rsid w:val="000C6CBF"/>
    <w:rsid w:val="000C706E"/>
    <w:rsid w:val="000C7071"/>
    <w:rsid w:val="000C7464"/>
    <w:rsid w:val="000C74C4"/>
    <w:rsid w:val="000C77E5"/>
    <w:rsid w:val="000C7A62"/>
    <w:rsid w:val="000C7B5F"/>
    <w:rsid w:val="000C7B78"/>
    <w:rsid w:val="000C7CC6"/>
    <w:rsid w:val="000C7E8C"/>
    <w:rsid w:val="000D0169"/>
    <w:rsid w:val="000D0215"/>
    <w:rsid w:val="000D0267"/>
    <w:rsid w:val="000D0893"/>
    <w:rsid w:val="000D0906"/>
    <w:rsid w:val="000D09EB"/>
    <w:rsid w:val="000D0BE4"/>
    <w:rsid w:val="000D0C64"/>
    <w:rsid w:val="000D0F6C"/>
    <w:rsid w:val="000D1472"/>
    <w:rsid w:val="000D15B2"/>
    <w:rsid w:val="000D16E6"/>
    <w:rsid w:val="000D17AF"/>
    <w:rsid w:val="000D18AA"/>
    <w:rsid w:val="000D19BC"/>
    <w:rsid w:val="000D1C28"/>
    <w:rsid w:val="000D1FE5"/>
    <w:rsid w:val="000D2018"/>
    <w:rsid w:val="000D213C"/>
    <w:rsid w:val="000D22E1"/>
    <w:rsid w:val="000D26AB"/>
    <w:rsid w:val="000D27A9"/>
    <w:rsid w:val="000D2AAF"/>
    <w:rsid w:val="000D2C02"/>
    <w:rsid w:val="000D3589"/>
    <w:rsid w:val="000D35DE"/>
    <w:rsid w:val="000D3691"/>
    <w:rsid w:val="000D36AE"/>
    <w:rsid w:val="000D389C"/>
    <w:rsid w:val="000D38BF"/>
    <w:rsid w:val="000D38E5"/>
    <w:rsid w:val="000D3AD6"/>
    <w:rsid w:val="000D3AF2"/>
    <w:rsid w:val="000D3D14"/>
    <w:rsid w:val="000D3F6A"/>
    <w:rsid w:val="000D4017"/>
    <w:rsid w:val="000D402E"/>
    <w:rsid w:val="000D413C"/>
    <w:rsid w:val="000D4268"/>
    <w:rsid w:val="000D459D"/>
    <w:rsid w:val="000D4886"/>
    <w:rsid w:val="000D4A51"/>
    <w:rsid w:val="000D4C22"/>
    <w:rsid w:val="000D4C78"/>
    <w:rsid w:val="000D4E7E"/>
    <w:rsid w:val="000D4F9B"/>
    <w:rsid w:val="000D524B"/>
    <w:rsid w:val="000D54A4"/>
    <w:rsid w:val="000D56D8"/>
    <w:rsid w:val="000D5807"/>
    <w:rsid w:val="000D59D4"/>
    <w:rsid w:val="000D5A3A"/>
    <w:rsid w:val="000D5B21"/>
    <w:rsid w:val="000D5B9A"/>
    <w:rsid w:val="000D5C8D"/>
    <w:rsid w:val="000D5DDE"/>
    <w:rsid w:val="000D5ED8"/>
    <w:rsid w:val="000D5EF4"/>
    <w:rsid w:val="000D5FE6"/>
    <w:rsid w:val="000D63C8"/>
    <w:rsid w:val="000D6658"/>
    <w:rsid w:val="000D66A6"/>
    <w:rsid w:val="000D67D8"/>
    <w:rsid w:val="000D691F"/>
    <w:rsid w:val="000D6A9B"/>
    <w:rsid w:val="000D6AD9"/>
    <w:rsid w:val="000D6D53"/>
    <w:rsid w:val="000D6E03"/>
    <w:rsid w:val="000D6FF1"/>
    <w:rsid w:val="000D714D"/>
    <w:rsid w:val="000D72D6"/>
    <w:rsid w:val="000D7499"/>
    <w:rsid w:val="000D7531"/>
    <w:rsid w:val="000D75C8"/>
    <w:rsid w:val="000D7873"/>
    <w:rsid w:val="000D7936"/>
    <w:rsid w:val="000D7C3B"/>
    <w:rsid w:val="000D7D4B"/>
    <w:rsid w:val="000E002A"/>
    <w:rsid w:val="000E0122"/>
    <w:rsid w:val="000E035D"/>
    <w:rsid w:val="000E041D"/>
    <w:rsid w:val="000E0423"/>
    <w:rsid w:val="000E04D5"/>
    <w:rsid w:val="000E06F2"/>
    <w:rsid w:val="000E09BC"/>
    <w:rsid w:val="000E0E9F"/>
    <w:rsid w:val="000E0EC0"/>
    <w:rsid w:val="000E10D1"/>
    <w:rsid w:val="000E1D6A"/>
    <w:rsid w:val="000E1DF3"/>
    <w:rsid w:val="000E1FD4"/>
    <w:rsid w:val="000E1FDD"/>
    <w:rsid w:val="000E21F7"/>
    <w:rsid w:val="000E2220"/>
    <w:rsid w:val="000E235D"/>
    <w:rsid w:val="000E2484"/>
    <w:rsid w:val="000E25A5"/>
    <w:rsid w:val="000E27AF"/>
    <w:rsid w:val="000E28CA"/>
    <w:rsid w:val="000E28FE"/>
    <w:rsid w:val="000E2F1D"/>
    <w:rsid w:val="000E32B0"/>
    <w:rsid w:val="000E38F3"/>
    <w:rsid w:val="000E3D5A"/>
    <w:rsid w:val="000E3E0B"/>
    <w:rsid w:val="000E3F3C"/>
    <w:rsid w:val="000E407B"/>
    <w:rsid w:val="000E43BB"/>
    <w:rsid w:val="000E43D0"/>
    <w:rsid w:val="000E4484"/>
    <w:rsid w:val="000E44D6"/>
    <w:rsid w:val="000E4854"/>
    <w:rsid w:val="000E49C0"/>
    <w:rsid w:val="000E4BE8"/>
    <w:rsid w:val="000E4D15"/>
    <w:rsid w:val="000E4D42"/>
    <w:rsid w:val="000E4E3A"/>
    <w:rsid w:val="000E4F85"/>
    <w:rsid w:val="000E5050"/>
    <w:rsid w:val="000E532E"/>
    <w:rsid w:val="000E537E"/>
    <w:rsid w:val="000E546A"/>
    <w:rsid w:val="000E5608"/>
    <w:rsid w:val="000E56E0"/>
    <w:rsid w:val="000E571C"/>
    <w:rsid w:val="000E5A8D"/>
    <w:rsid w:val="000E5AEB"/>
    <w:rsid w:val="000E5B1D"/>
    <w:rsid w:val="000E5BBE"/>
    <w:rsid w:val="000E5D99"/>
    <w:rsid w:val="000E5F5A"/>
    <w:rsid w:val="000E6025"/>
    <w:rsid w:val="000E61D1"/>
    <w:rsid w:val="000E646F"/>
    <w:rsid w:val="000E696C"/>
    <w:rsid w:val="000E6A80"/>
    <w:rsid w:val="000E7358"/>
    <w:rsid w:val="000E735C"/>
    <w:rsid w:val="000E74A9"/>
    <w:rsid w:val="000E765D"/>
    <w:rsid w:val="000E78AB"/>
    <w:rsid w:val="000E7E80"/>
    <w:rsid w:val="000E7EA7"/>
    <w:rsid w:val="000E7FB3"/>
    <w:rsid w:val="000E7FDD"/>
    <w:rsid w:val="000F0140"/>
    <w:rsid w:val="000F03B0"/>
    <w:rsid w:val="000F045F"/>
    <w:rsid w:val="000F0AE0"/>
    <w:rsid w:val="000F0C8E"/>
    <w:rsid w:val="000F0EE4"/>
    <w:rsid w:val="000F1105"/>
    <w:rsid w:val="000F1359"/>
    <w:rsid w:val="000F179D"/>
    <w:rsid w:val="000F1BC8"/>
    <w:rsid w:val="000F1BEC"/>
    <w:rsid w:val="000F1C7A"/>
    <w:rsid w:val="000F1F1F"/>
    <w:rsid w:val="000F1F5D"/>
    <w:rsid w:val="000F237C"/>
    <w:rsid w:val="000F2419"/>
    <w:rsid w:val="000F28CD"/>
    <w:rsid w:val="000F2C30"/>
    <w:rsid w:val="000F2E33"/>
    <w:rsid w:val="000F2FDD"/>
    <w:rsid w:val="000F30C0"/>
    <w:rsid w:val="000F327C"/>
    <w:rsid w:val="000F33A7"/>
    <w:rsid w:val="000F3549"/>
    <w:rsid w:val="000F3678"/>
    <w:rsid w:val="000F3820"/>
    <w:rsid w:val="000F39AB"/>
    <w:rsid w:val="000F3C90"/>
    <w:rsid w:val="000F3D67"/>
    <w:rsid w:val="000F402F"/>
    <w:rsid w:val="000F42A3"/>
    <w:rsid w:val="000F4375"/>
    <w:rsid w:val="000F44A5"/>
    <w:rsid w:val="000F46D1"/>
    <w:rsid w:val="000F47C5"/>
    <w:rsid w:val="000F4921"/>
    <w:rsid w:val="000F4CDF"/>
    <w:rsid w:val="000F4E5A"/>
    <w:rsid w:val="000F4F27"/>
    <w:rsid w:val="000F51FB"/>
    <w:rsid w:val="000F5518"/>
    <w:rsid w:val="000F580B"/>
    <w:rsid w:val="000F5A07"/>
    <w:rsid w:val="000F5D11"/>
    <w:rsid w:val="000F5D30"/>
    <w:rsid w:val="000F5E6D"/>
    <w:rsid w:val="000F5ED7"/>
    <w:rsid w:val="000F600E"/>
    <w:rsid w:val="000F69C5"/>
    <w:rsid w:val="000F6A52"/>
    <w:rsid w:val="000F6C2A"/>
    <w:rsid w:val="000F6D3B"/>
    <w:rsid w:val="000F6FD1"/>
    <w:rsid w:val="000F7164"/>
    <w:rsid w:val="000F71D3"/>
    <w:rsid w:val="000F740A"/>
    <w:rsid w:val="000F7487"/>
    <w:rsid w:val="000F7489"/>
    <w:rsid w:val="000F74C6"/>
    <w:rsid w:val="000F7504"/>
    <w:rsid w:val="000F75E3"/>
    <w:rsid w:val="000F7604"/>
    <w:rsid w:val="000F7855"/>
    <w:rsid w:val="000F789A"/>
    <w:rsid w:val="000F78A3"/>
    <w:rsid w:val="000F78EC"/>
    <w:rsid w:val="000F7E36"/>
    <w:rsid w:val="000F7EE4"/>
    <w:rsid w:val="000F7F43"/>
    <w:rsid w:val="001001FB"/>
    <w:rsid w:val="001003A3"/>
    <w:rsid w:val="00100597"/>
    <w:rsid w:val="00100724"/>
    <w:rsid w:val="001007EA"/>
    <w:rsid w:val="001007F0"/>
    <w:rsid w:val="001008A1"/>
    <w:rsid w:val="001008C2"/>
    <w:rsid w:val="00100A0F"/>
    <w:rsid w:val="00100ACA"/>
    <w:rsid w:val="00100B91"/>
    <w:rsid w:val="00100E88"/>
    <w:rsid w:val="00100FD1"/>
    <w:rsid w:val="00100FE1"/>
    <w:rsid w:val="00101110"/>
    <w:rsid w:val="00101272"/>
    <w:rsid w:val="001013DA"/>
    <w:rsid w:val="00101488"/>
    <w:rsid w:val="0010158C"/>
    <w:rsid w:val="001015F3"/>
    <w:rsid w:val="001017ED"/>
    <w:rsid w:val="00101988"/>
    <w:rsid w:val="00101B29"/>
    <w:rsid w:val="00101E1C"/>
    <w:rsid w:val="0010233C"/>
    <w:rsid w:val="00102784"/>
    <w:rsid w:val="001029BD"/>
    <w:rsid w:val="001029F0"/>
    <w:rsid w:val="00102A09"/>
    <w:rsid w:val="00102A14"/>
    <w:rsid w:val="00102B35"/>
    <w:rsid w:val="001030D8"/>
    <w:rsid w:val="001034AA"/>
    <w:rsid w:val="00103513"/>
    <w:rsid w:val="00103E05"/>
    <w:rsid w:val="001041F4"/>
    <w:rsid w:val="001041F7"/>
    <w:rsid w:val="001042FD"/>
    <w:rsid w:val="00104477"/>
    <w:rsid w:val="001046FD"/>
    <w:rsid w:val="00104887"/>
    <w:rsid w:val="00105060"/>
    <w:rsid w:val="001050CC"/>
    <w:rsid w:val="0010529A"/>
    <w:rsid w:val="001052FE"/>
    <w:rsid w:val="001053B2"/>
    <w:rsid w:val="00105423"/>
    <w:rsid w:val="001054FA"/>
    <w:rsid w:val="00105678"/>
    <w:rsid w:val="0010589C"/>
    <w:rsid w:val="00105AB3"/>
    <w:rsid w:val="00105B00"/>
    <w:rsid w:val="00105B2C"/>
    <w:rsid w:val="00105B2E"/>
    <w:rsid w:val="00105B60"/>
    <w:rsid w:val="00105C74"/>
    <w:rsid w:val="00105DC6"/>
    <w:rsid w:val="00105DC9"/>
    <w:rsid w:val="00105EB4"/>
    <w:rsid w:val="00105F42"/>
    <w:rsid w:val="0010608E"/>
    <w:rsid w:val="00106232"/>
    <w:rsid w:val="00106305"/>
    <w:rsid w:val="001065BB"/>
    <w:rsid w:val="0010663A"/>
    <w:rsid w:val="00106771"/>
    <w:rsid w:val="00106991"/>
    <w:rsid w:val="00106EF1"/>
    <w:rsid w:val="00106F49"/>
    <w:rsid w:val="00106F7A"/>
    <w:rsid w:val="0010749F"/>
    <w:rsid w:val="0010757A"/>
    <w:rsid w:val="00107752"/>
    <w:rsid w:val="00107883"/>
    <w:rsid w:val="00107B99"/>
    <w:rsid w:val="00110161"/>
    <w:rsid w:val="00110335"/>
    <w:rsid w:val="001103DE"/>
    <w:rsid w:val="00110810"/>
    <w:rsid w:val="00110915"/>
    <w:rsid w:val="00110A1C"/>
    <w:rsid w:val="00110F36"/>
    <w:rsid w:val="001110AC"/>
    <w:rsid w:val="001117C5"/>
    <w:rsid w:val="00111C0A"/>
    <w:rsid w:val="0011208E"/>
    <w:rsid w:val="001121E9"/>
    <w:rsid w:val="00112466"/>
    <w:rsid w:val="0011252E"/>
    <w:rsid w:val="0011270B"/>
    <w:rsid w:val="00112721"/>
    <w:rsid w:val="001127F1"/>
    <w:rsid w:val="00112955"/>
    <w:rsid w:val="00112984"/>
    <w:rsid w:val="00112AE5"/>
    <w:rsid w:val="00112C2A"/>
    <w:rsid w:val="00112D29"/>
    <w:rsid w:val="0011314D"/>
    <w:rsid w:val="00113313"/>
    <w:rsid w:val="0011343B"/>
    <w:rsid w:val="0011372B"/>
    <w:rsid w:val="0011385A"/>
    <w:rsid w:val="00113A51"/>
    <w:rsid w:val="00113B6B"/>
    <w:rsid w:val="00113B6D"/>
    <w:rsid w:val="00113D40"/>
    <w:rsid w:val="0011438F"/>
    <w:rsid w:val="0011479E"/>
    <w:rsid w:val="001149A1"/>
    <w:rsid w:val="00114A48"/>
    <w:rsid w:val="00114AC7"/>
    <w:rsid w:val="00114BB5"/>
    <w:rsid w:val="00114C81"/>
    <w:rsid w:val="00114CA1"/>
    <w:rsid w:val="00114DE5"/>
    <w:rsid w:val="00114FB7"/>
    <w:rsid w:val="0011504F"/>
    <w:rsid w:val="0011505B"/>
    <w:rsid w:val="001150FA"/>
    <w:rsid w:val="00115152"/>
    <w:rsid w:val="0011519F"/>
    <w:rsid w:val="00115258"/>
    <w:rsid w:val="0011535B"/>
    <w:rsid w:val="001154F3"/>
    <w:rsid w:val="001158A4"/>
    <w:rsid w:val="00115930"/>
    <w:rsid w:val="00115962"/>
    <w:rsid w:val="001159D4"/>
    <w:rsid w:val="00115C30"/>
    <w:rsid w:val="00115D52"/>
    <w:rsid w:val="001163D1"/>
    <w:rsid w:val="0011642D"/>
    <w:rsid w:val="00116548"/>
    <w:rsid w:val="00116588"/>
    <w:rsid w:val="001165C7"/>
    <w:rsid w:val="00116AB4"/>
    <w:rsid w:val="00116AD5"/>
    <w:rsid w:val="00116EE5"/>
    <w:rsid w:val="00116FF9"/>
    <w:rsid w:val="00117294"/>
    <w:rsid w:val="001173C8"/>
    <w:rsid w:val="00117800"/>
    <w:rsid w:val="00117A06"/>
    <w:rsid w:val="00117A41"/>
    <w:rsid w:val="00117E05"/>
    <w:rsid w:val="0012014A"/>
    <w:rsid w:val="00120238"/>
    <w:rsid w:val="001202A4"/>
    <w:rsid w:val="0012030B"/>
    <w:rsid w:val="00120696"/>
    <w:rsid w:val="00120953"/>
    <w:rsid w:val="001209A7"/>
    <w:rsid w:val="00120A62"/>
    <w:rsid w:val="00120DB6"/>
    <w:rsid w:val="00120DC6"/>
    <w:rsid w:val="0012114E"/>
    <w:rsid w:val="001211F7"/>
    <w:rsid w:val="001215BC"/>
    <w:rsid w:val="001215C0"/>
    <w:rsid w:val="0012162E"/>
    <w:rsid w:val="001217D7"/>
    <w:rsid w:val="001218E2"/>
    <w:rsid w:val="00121B5A"/>
    <w:rsid w:val="00121CD8"/>
    <w:rsid w:val="00121D23"/>
    <w:rsid w:val="00121DDD"/>
    <w:rsid w:val="00121F2D"/>
    <w:rsid w:val="00122219"/>
    <w:rsid w:val="001222E6"/>
    <w:rsid w:val="001224B1"/>
    <w:rsid w:val="001224EE"/>
    <w:rsid w:val="001226A5"/>
    <w:rsid w:val="0012275C"/>
    <w:rsid w:val="00122912"/>
    <w:rsid w:val="001229C3"/>
    <w:rsid w:val="00122B3A"/>
    <w:rsid w:val="00122CB2"/>
    <w:rsid w:val="00123141"/>
    <w:rsid w:val="00123211"/>
    <w:rsid w:val="0012343E"/>
    <w:rsid w:val="0012366D"/>
    <w:rsid w:val="001237B8"/>
    <w:rsid w:val="0012384C"/>
    <w:rsid w:val="001238D0"/>
    <w:rsid w:val="00123B42"/>
    <w:rsid w:val="00123D66"/>
    <w:rsid w:val="00124551"/>
    <w:rsid w:val="0012483B"/>
    <w:rsid w:val="001249F7"/>
    <w:rsid w:val="00124BE5"/>
    <w:rsid w:val="0012503F"/>
    <w:rsid w:val="00125535"/>
    <w:rsid w:val="00125792"/>
    <w:rsid w:val="00125845"/>
    <w:rsid w:val="00125BF9"/>
    <w:rsid w:val="00125F5A"/>
    <w:rsid w:val="00125F95"/>
    <w:rsid w:val="001260C2"/>
    <w:rsid w:val="001261FE"/>
    <w:rsid w:val="0012634F"/>
    <w:rsid w:val="001266FA"/>
    <w:rsid w:val="00126A42"/>
    <w:rsid w:val="00126C69"/>
    <w:rsid w:val="00126E40"/>
    <w:rsid w:val="00126E77"/>
    <w:rsid w:val="00126FCF"/>
    <w:rsid w:val="00127186"/>
    <w:rsid w:val="00127360"/>
    <w:rsid w:val="0012736E"/>
    <w:rsid w:val="001279F1"/>
    <w:rsid w:val="00130137"/>
    <w:rsid w:val="0013028B"/>
    <w:rsid w:val="00130461"/>
    <w:rsid w:val="001304A5"/>
    <w:rsid w:val="001304F9"/>
    <w:rsid w:val="001305FC"/>
    <w:rsid w:val="001306C4"/>
    <w:rsid w:val="00130934"/>
    <w:rsid w:val="00130959"/>
    <w:rsid w:val="00130A82"/>
    <w:rsid w:val="00130B5C"/>
    <w:rsid w:val="00130E0C"/>
    <w:rsid w:val="00130FE2"/>
    <w:rsid w:val="00131175"/>
    <w:rsid w:val="001311AA"/>
    <w:rsid w:val="00131411"/>
    <w:rsid w:val="00131634"/>
    <w:rsid w:val="001316CF"/>
    <w:rsid w:val="00131735"/>
    <w:rsid w:val="00131D55"/>
    <w:rsid w:val="00131DA9"/>
    <w:rsid w:val="00131E59"/>
    <w:rsid w:val="001322EF"/>
    <w:rsid w:val="00132318"/>
    <w:rsid w:val="001323A6"/>
    <w:rsid w:val="0013242B"/>
    <w:rsid w:val="0013250C"/>
    <w:rsid w:val="00132619"/>
    <w:rsid w:val="00132698"/>
    <w:rsid w:val="00132A4F"/>
    <w:rsid w:val="00132B7A"/>
    <w:rsid w:val="00132D0D"/>
    <w:rsid w:val="00132EB5"/>
    <w:rsid w:val="00132FEC"/>
    <w:rsid w:val="00133158"/>
    <w:rsid w:val="0013349B"/>
    <w:rsid w:val="00133C80"/>
    <w:rsid w:val="00133D09"/>
    <w:rsid w:val="00133FA6"/>
    <w:rsid w:val="00134119"/>
    <w:rsid w:val="0013415D"/>
    <w:rsid w:val="001342E5"/>
    <w:rsid w:val="0013430D"/>
    <w:rsid w:val="0013446D"/>
    <w:rsid w:val="001344A0"/>
    <w:rsid w:val="0013452C"/>
    <w:rsid w:val="0013462F"/>
    <w:rsid w:val="00134704"/>
    <w:rsid w:val="001347A3"/>
    <w:rsid w:val="00134A57"/>
    <w:rsid w:val="00134AF8"/>
    <w:rsid w:val="00134C07"/>
    <w:rsid w:val="00134D47"/>
    <w:rsid w:val="00134E35"/>
    <w:rsid w:val="00134E56"/>
    <w:rsid w:val="00134E8F"/>
    <w:rsid w:val="00135191"/>
    <w:rsid w:val="00135395"/>
    <w:rsid w:val="001354A3"/>
    <w:rsid w:val="00135542"/>
    <w:rsid w:val="00135891"/>
    <w:rsid w:val="00135980"/>
    <w:rsid w:val="00135A10"/>
    <w:rsid w:val="00135B65"/>
    <w:rsid w:val="00135C28"/>
    <w:rsid w:val="00135DE2"/>
    <w:rsid w:val="00135F60"/>
    <w:rsid w:val="001363EF"/>
    <w:rsid w:val="00136AAF"/>
    <w:rsid w:val="00136ACF"/>
    <w:rsid w:val="00136C9A"/>
    <w:rsid w:val="00136E9B"/>
    <w:rsid w:val="00136EC2"/>
    <w:rsid w:val="00136FD1"/>
    <w:rsid w:val="001370E4"/>
    <w:rsid w:val="0013712F"/>
    <w:rsid w:val="001374B1"/>
    <w:rsid w:val="001374BE"/>
    <w:rsid w:val="00137897"/>
    <w:rsid w:val="00137A23"/>
    <w:rsid w:val="00137BAA"/>
    <w:rsid w:val="00137C16"/>
    <w:rsid w:val="00137EA8"/>
    <w:rsid w:val="00140095"/>
    <w:rsid w:val="001403B0"/>
    <w:rsid w:val="00140429"/>
    <w:rsid w:val="00140611"/>
    <w:rsid w:val="001408A2"/>
    <w:rsid w:val="00140A56"/>
    <w:rsid w:val="00140C7C"/>
    <w:rsid w:val="00140D0A"/>
    <w:rsid w:val="00140D74"/>
    <w:rsid w:val="00140F53"/>
    <w:rsid w:val="00140F73"/>
    <w:rsid w:val="00141184"/>
    <w:rsid w:val="00141781"/>
    <w:rsid w:val="00141843"/>
    <w:rsid w:val="00141B39"/>
    <w:rsid w:val="00141E68"/>
    <w:rsid w:val="00142070"/>
    <w:rsid w:val="00142357"/>
    <w:rsid w:val="00142515"/>
    <w:rsid w:val="0014273B"/>
    <w:rsid w:val="001428AE"/>
    <w:rsid w:val="00142AF2"/>
    <w:rsid w:val="00142B89"/>
    <w:rsid w:val="00142C73"/>
    <w:rsid w:val="001433E2"/>
    <w:rsid w:val="0014352C"/>
    <w:rsid w:val="00143542"/>
    <w:rsid w:val="00143A6B"/>
    <w:rsid w:val="00143D17"/>
    <w:rsid w:val="00143F32"/>
    <w:rsid w:val="00143F5A"/>
    <w:rsid w:val="00144095"/>
    <w:rsid w:val="0014410D"/>
    <w:rsid w:val="001442EB"/>
    <w:rsid w:val="0014459C"/>
    <w:rsid w:val="00144783"/>
    <w:rsid w:val="0014488B"/>
    <w:rsid w:val="00144C04"/>
    <w:rsid w:val="00144CCC"/>
    <w:rsid w:val="00144E52"/>
    <w:rsid w:val="00145058"/>
    <w:rsid w:val="00145188"/>
    <w:rsid w:val="001453F4"/>
    <w:rsid w:val="00145EAF"/>
    <w:rsid w:val="00145FF8"/>
    <w:rsid w:val="0014626F"/>
    <w:rsid w:val="0014645C"/>
    <w:rsid w:val="0014649A"/>
    <w:rsid w:val="00146514"/>
    <w:rsid w:val="0014658A"/>
    <w:rsid w:val="001466B8"/>
    <w:rsid w:val="00146723"/>
    <w:rsid w:val="00146C66"/>
    <w:rsid w:val="00146DF2"/>
    <w:rsid w:val="00146F3D"/>
    <w:rsid w:val="00147062"/>
    <w:rsid w:val="0014709A"/>
    <w:rsid w:val="001471B6"/>
    <w:rsid w:val="001471C0"/>
    <w:rsid w:val="00147394"/>
    <w:rsid w:val="00147501"/>
    <w:rsid w:val="001479DC"/>
    <w:rsid w:val="00147B07"/>
    <w:rsid w:val="00147CCB"/>
    <w:rsid w:val="00147CD0"/>
    <w:rsid w:val="00147DB1"/>
    <w:rsid w:val="001501ED"/>
    <w:rsid w:val="00150282"/>
    <w:rsid w:val="00150660"/>
    <w:rsid w:val="001508E9"/>
    <w:rsid w:val="00150ABB"/>
    <w:rsid w:val="00150CAA"/>
    <w:rsid w:val="0015125E"/>
    <w:rsid w:val="00151316"/>
    <w:rsid w:val="0015154D"/>
    <w:rsid w:val="00151573"/>
    <w:rsid w:val="00151773"/>
    <w:rsid w:val="0015177B"/>
    <w:rsid w:val="00151865"/>
    <w:rsid w:val="00151B07"/>
    <w:rsid w:val="00151DFB"/>
    <w:rsid w:val="00151EF3"/>
    <w:rsid w:val="00151F8B"/>
    <w:rsid w:val="00152559"/>
    <w:rsid w:val="00152941"/>
    <w:rsid w:val="001529D7"/>
    <w:rsid w:val="00152A0A"/>
    <w:rsid w:val="00152E34"/>
    <w:rsid w:val="00152E91"/>
    <w:rsid w:val="00152F92"/>
    <w:rsid w:val="00153696"/>
    <w:rsid w:val="001537A9"/>
    <w:rsid w:val="00153860"/>
    <w:rsid w:val="00153A4E"/>
    <w:rsid w:val="00153F33"/>
    <w:rsid w:val="00153F47"/>
    <w:rsid w:val="00153FA4"/>
    <w:rsid w:val="0015423A"/>
    <w:rsid w:val="001543A0"/>
    <w:rsid w:val="001543A9"/>
    <w:rsid w:val="00154404"/>
    <w:rsid w:val="001544AE"/>
    <w:rsid w:val="00154955"/>
    <w:rsid w:val="00154BD6"/>
    <w:rsid w:val="00154CE9"/>
    <w:rsid w:val="0015509B"/>
    <w:rsid w:val="001550D5"/>
    <w:rsid w:val="00155622"/>
    <w:rsid w:val="001556AD"/>
    <w:rsid w:val="0015593B"/>
    <w:rsid w:val="00155951"/>
    <w:rsid w:val="00155AB9"/>
    <w:rsid w:val="00155BB9"/>
    <w:rsid w:val="00155ED6"/>
    <w:rsid w:val="001561F8"/>
    <w:rsid w:val="00156247"/>
    <w:rsid w:val="001566A3"/>
    <w:rsid w:val="001566FC"/>
    <w:rsid w:val="00156738"/>
    <w:rsid w:val="001568E8"/>
    <w:rsid w:val="001568FF"/>
    <w:rsid w:val="00156937"/>
    <w:rsid w:val="001569BB"/>
    <w:rsid w:val="00156D54"/>
    <w:rsid w:val="00156DD9"/>
    <w:rsid w:val="00156F0E"/>
    <w:rsid w:val="00156F99"/>
    <w:rsid w:val="00157051"/>
    <w:rsid w:val="00157330"/>
    <w:rsid w:val="0015752A"/>
    <w:rsid w:val="00157578"/>
    <w:rsid w:val="00157653"/>
    <w:rsid w:val="00157A2D"/>
    <w:rsid w:val="00157A7C"/>
    <w:rsid w:val="00157B6D"/>
    <w:rsid w:val="00157E71"/>
    <w:rsid w:val="00157ECD"/>
    <w:rsid w:val="001602DF"/>
    <w:rsid w:val="00160547"/>
    <w:rsid w:val="00160557"/>
    <w:rsid w:val="001607B0"/>
    <w:rsid w:val="00160E8C"/>
    <w:rsid w:val="0016118A"/>
    <w:rsid w:val="0016149E"/>
    <w:rsid w:val="001614D2"/>
    <w:rsid w:val="001614DB"/>
    <w:rsid w:val="001617A7"/>
    <w:rsid w:val="001617EA"/>
    <w:rsid w:val="00161845"/>
    <w:rsid w:val="0016185A"/>
    <w:rsid w:val="0016195E"/>
    <w:rsid w:val="00161E82"/>
    <w:rsid w:val="00161F52"/>
    <w:rsid w:val="001623C6"/>
    <w:rsid w:val="001624BE"/>
    <w:rsid w:val="00162844"/>
    <w:rsid w:val="00162D6C"/>
    <w:rsid w:val="0016372B"/>
    <w:rsid w:val="00163B33"/>
    <w:rsid w:val="00163CF5"/>
    <w:rsid w:val="00163DEA"/>
    <w:rsid w:val="00163EAB"/>
    <w:rsid w:val="00164170"/>
    <w:rsid w:val="001641AC"/>
    <w:rsid w:val="001642EC"/>
    <w:rsid w:val="00164336"/>
    <w:rsid w:val="001644B9"/>
    <w:rsid w:val="00164540"/>
    <w:rsid w:val="00164655"/>
    <w:rsid w:val="0016474C"/>
    <w:rsid w:val="0016487E"/>
    <w:rsid w:val="00164A44"/>
    <w:rsid w:val="00164AF8"/>
    <w:rsid w:val="00164E2F"/>
    <w:rsid w:val="001652E6"/>
    <w:rsid w:val="00165325"/>
    <w:rsid w:val="00165414"/>
    <w:rsid w:val="001655DE"/>
    <w:rsid w:val="00165660"/>
    <w:rsid w:val="001656F8"/>
    <w:rsid w:val="00165799"/>
    <w:rsid w:val="001657EE"/>
    <w:rsid w:val="001658DD"/>
    <w:rsid w:val="00165C3F"/>
    <w:rsid w:val="00165E00"/>
    <w:rsid w:val="00165FCC"/>
    <w:rsid w:val="0016606C"/>
    <w:rsid w:val="0016613C"/>
    <w:rsid w:val="0016614C"/>
    <w:rsid w:val="00166218"/>
    <w:rsid w:val="00166338"/>
    <w:rsid w:val="0016640D"/>
    <w:rsid w:val="00166548"/>
    <w:rsid w:val="00166873"/>
    <w:rsid w:val="00166BEC"/>
    <w:rsid w:val="00166CB4"/>
    <w:rsid w:val="00166F32"/>
    <w:rsid w:val="00167268"/>
    <w:rsid w:val="001674B4"/>
    <w:rsid w:val="00167704"/>
    <w:rsid w:val="00167E17"/>
    <w:rsid w:val="00167FAF"/>
    <w:rsid w:val="00167FB3"/>
    <w:rsid w:val="00170046"/>
    <w:rsid w:val="00170430"/>
    <w:rsid w:val="001704D4"/>
    <w:rsid w:val="00170812"/>
    <w:rsid w:val="00170D5A"/>
    <w:rsid w:val="00170E51"/>
    <w:rsid w:val="00171000"/>
    <w:rsid w:val="001712CC"/>
    <w:rsid w:val="001714CA"/>
    <w:rsid w:val="001714D2"/>
    <w:rsid w:val="001715B4"/>
    <w:rsid w:val="0017163C"/>
    <w:rsid w:val="001717B3"/>
    <w:rsid w:val="001719DA"/>
    <w:rsid w:val="00171E3E"/>
    <w:rsid w:val="00171FD6"/>
    <w:rsid w:val="001720B5"/>
    <w:rsid w:val="0017217F"/>
    <w:rsid w:val="001721A8"/>
    <w:rsid w:val="00172263"/>
    <w:rsid w:val="0017250C"/>
    <w:rsid w:val="0017254A"/>
    <w:rsid w:val="00172672"/>
    <w:rsid w:val="001728CA"/>
    <w:rsid w:val="0017294D"/>
    <w:rsid w:val="00172ADD"/>
    <w:rsid w:val="00172C2D"/>
    <w:rsid w:val="00172D13"/>
    <w:rsid w:val="00172D88"/>
    <w:rsid w:val="00172EBA"/>
    <w:rsid w:val="00172F1F"/>
    <w:rsid w:val="001730F9"/>
    <w:rsid w:val="001731C8"/>
    <w:rsid w:val="00173267"/>
    <w:rsid w:val="00173521"/>
    <w:rsid w:val="001735A7"/>
    <w:rsid w:val="00173A6C"/>
    <w:rsid w:val="00173B02"/>
    <w:rsid w:val="00173D21"/>
    <w:rsid w:val="00173EE2"/>
    <w:rsid w:val="001745E9"/>
    <w:rsid w:val="00174773"/>
    <w:rsid w:val="001747E8"/>
    <w:rsid w:val="00174926"/>
    <w:rsid w:val="00174B4C"/>
    <w:rsid w:val="00174E06"/>
    <w:rsid w:val="0017550F"/>
    <w:rsid w:val="0017559E"/>
    <w:rsid w:val="001755BC"/>
    <w:rsid w:val="00175660"/>
    <w:rsid w:val="001757A5"/>
    <w:rsid w:val="001758A8"/>
    <w:rsid w:val="00175B8A"/>
    <w:rsid w:val="00175D91"/>
    <w:rsid w:val="00175DBC"/>
    <w:rsid w:val="00175E78"/>
    <w:rsid w:val="00175F35"/>
    <w:rsid w:val="0017602C"/>
    <w:rsid w:val="00176352"/>
    <w:rsid w:val="00176498"/>
    <w:rsid w:val="0017671D"/>
    <w:rsid w:val="0017682C"/>
    <w:rsid w:val="00176A0D"/>
    <w:rsid w:val="00176A3B"/>
    <w:rsid w:val="00176A95"/>
    <w:rsid w:val="00176DA4"/>
    <w:rsid w:val="00176E81"/>
    <w:rsid w:val="00177245"/>
    <w:rsid w:val="00177377"/>
    <w:rsid w:val="0017785D"/>
    <w:rsid w:val="00177C96"/>
    <w:rsid w:val="00177D3D"/>
    <w:rsid w:val="00177D52"/>
    <w:rsid w:val="00177E63"/>
    <w:rsid w:val="001801BB"/>
    <w:rsid w:val="00180358"/>
    <w:rsid w:val="00180730"/>
    <w:rsid w:val="00180783"/>
    <w:rsid w:val="001807C9"/>
    <w:rsid w:val="0018085D"/>
    <w:rsid w:val="001808B6"/>
    <w:rsid w:val="00180B3C"/>
    <w:rsid w:val="00180BC7"/>
    <w:rsid w:val="00180E7E"/>
    <w:rsid w:val="001812E2"/>
    <w:rsid w:val="00181426"/>
    <w:rsid w:val="001815AD"/>
    <w:rsid w:val="001818E9"/>
    <w:rsid w:val="00181BE3"/>
    <w:rsid w:val="00181F0F"/>
    <w:rsid w:val="00182267"/>
    <w:rsid w:val="00182401"/>
    <w:rsid w:val="001824B9"/>
    <w:rsid w:val="00182947"/>
    <w:rsid w:val="00182C71"/>
    <w:rsid w:val="00182D60"/>
    <w:rsid w:val="00182FAD"/>
    <w:rsid w:val="0018324E"/>
    <w:rsid w:val="0018334E"/>
    <w:rsid w:val="00183409"/>
    <w:rsid w:val="00183414"/>
    <w:rsid w:val="0018356F"/>
    <w:rsid w:val="001838C7"/>
    <w:rsid w:val="00183C36"/>
    <w:rsid w:val="0018404A"/>
    <w:rsid w:val="00184379"/>
    <w:rsid w:val="00184527"/>
    <w:rsid w:val="0018452E"/>
    <w:rsid w:val="0018498D"/>
    <w:rsid w:val="00184B5F"/>
    <w:rsid w:val="00184C04"/>
    <w:rsid w:val="00184C15"/>
    <w:rsid w:val="00184CF9"/>
    <w:rsid w:val="00184D3B"/>
    <w:rsid w:val="001850F7"/>
    <w:rsid w:val="00185155"/>
    <w:rsid w:val="001851D6"/>
    <w:rsid w:val="00185255"/>
    <w:rsid w:val="00185600"/>
    <w:rsid w:val="0018570F"/>
    <w:rsid w:val="0018597E"/>
    <w:rsid w:val="00185DAC"/>
    <w:rsid w:val="00185E15"/>
    <w:rsid w:val="00185F16"/>
    <w:rsid w:val="0018613F"/>
    <w:rsid w:val="00186464"/>
    <w:rsid w:val="00186C27"/>
    <w:rsid w:val="00186CC6"/>
    <w:rsid w:val="00186D7F"/>
    <w:rsid w:val="001870E2"/>
    <w:rsid w:val="00187539"/>
    <w:rsid w:val="00187861"/>
    <w:rsid w:val="00187893"/>
    <w:rsid w:val="00187AD6"/>
    <w:rsid w:val="00187D63"/>
    <w:rsid w:val="00187E74"/>
    <w:rsid w:val="00187EDB"/>
    <w:rsid w:val="00187FFD"/>
    <w:rsid w:val="00190041"/>
    <w:rsid w:val="001900A5"/>
    <w:rsid w:val="00190164"/>
    <w:rsid w:val="00190619"/>
    <w:rsid w:val="00190AE5"/>
    <w:rsid w:val="00190AF4"/>
    <w:rsid w:val="00190BD2"/>
    <w:rsid w:val="00190C58"/>
    <w:rsid w:val="00190F4C"/>
    <w:rsid w:val="00190FCE"/>
    <w:rsid w:val="0019122E"/>
    <w:rsid w:val="00191409"/>
    <w:rsid w:val="00191459"/>
    <w:rsid w:val="001915E8"/>
    <w:rsid w:val="0019161C"/>
    <w:rsid w:val="00191754"/>
    <w:rsid w:val="0019198B"/>
    <w:rsid w:val="00191ACE"/>
    <w:rsid w:val="00191B1F"/>
    <w:rsid w:val="00191B39"/>
    <w:rsid w:val="00191C15"/>
    <w:rsid w:val="00191C3A"/>
    <w:rsid w:val="00191E74"/>
    <w:rsid w:val="00191EEF"/>
    <w:rsid w:val="00191FFC"/>
    <w:rsid w:val="0019239D"/>
    <w:rsid w:val="001924B2"/>
    <w:rsid w:val="001924CC"/>
    <w:rsid w:val="001926D6"/>
    <w:rsid w:val="001929E5"/>
    <w:rsid w:val="00192C34"/>
    <w:rsid w:val="00192FC8"/>
    <w:rsid w:val="001933BB"/>
    <w:rsid w:val="0019343A"/>
    <w:rsid w:val="00193628"/>
    <w:rsid w:val="001937F6"/>
    <w:rsid w:val="00193889"/>
    <w:rsid w:val="00193A8A"/>
    <w:rsid w:val="00194446"/>
    <w:rsid w:val="001946A1"/>
    <w:rsid w:val="00194765"/>
    <w:rsid w:val="0019480A"/>
    <w:rsid w:val="0019496E"/>
    <w:rsid w:val="001949CA"/>
    <w:rsid w:val="001949E5"/>
    <w:rsid w:val="00194D34"/>
    <w:rsid w:val="00194E98"/>
    <w:rsid w:val="00195031"/>
    <w:rsid w:val="00195118"/>
    <w:rsid w:val="00195232"/>
    <w:rsid w:val="00195320"/>
    <w:rsid w:val="00195342"/>
    <w:rsid w:val="00195376"/>
    <w:rsid w:val="00195837"/>
    <w:rsid w:val="001958B2"/>
    <w:rsid w:val="0019592A"/>
    <w:rsid w:val="00195DF6"/>
    <w:rsid w:val="0019622E"/>
    <w:rsid w:val="001966C1"/>
    <w:rsid w:val="001966CE"/>
    <w:rsid w:val="00196887"/>
    <w:rsid w:val="00196956"/>
    <w:rsid w:val="00196B8E"/>
    <w:rsid w:val="00196C3E"/>
    <w:rsid w:val="00196C80"/>
    <w:rsid w:val="00196CC1"/>
    <w:rsid w:val="00196CF3"/>
    <w:rsid w:val="00196DDD"/>
    <w:rsid w:val="00196DEC"/>
    <w:rsid w:val="00196ED9"/>
    <w:rsid w:val="00197385"/>
    <w:rsid w:val="00197852"/>
    <w:rsid w:val="00197B50"/>
    <w:rsid w:val="00197CF0"/>
    <w:rsid w:val="001A0409"/>
    <w:rsid w:val="001A057C"/>
    <w:rsid w:val="001A062D"/>
    <w:rsid w:val="001A0645"/>
    <w:rsid w:val="001A067E"/>
    <w:rsid w:val="001A0B01"/>
    <w:rsid w:val="001A0B30"/>
    <w:rsid w:val="001A0C2B"/>
    <w:rsid w:val="001A0E5F"/>
    <w:rsid w:val="001A105F"/>
    <w:rsid w:val="001A1849"/>
    <w:rsid w:val="001A188A"/>
    <w:rsid w:val="001A190F"/>
    <w:rsid w:val="001A1AA7"/>
    <w:rsid w:val="001A1D26"/>
    <w:rsid w:val="001A1D82"/>
    <w:rsid w:val="001A1FDF"/>
    <w:rsid w:val="001A2356"/>
    <w:rsid w:val="001A2382"/>
    <w:rsid w:val="001A24CC"/>
    <w:rsid w:val="001A25CE"/>
    <w:rsid w:val="001A2A1F"/>
    <w:rsid w:val="001A2C9C"/>
    <w:rsid w:val="001A2EFC"/>
    <w:rsid w:val="001A310C"/>
    <w:rsid w:val="001A37E3"/>
    <w:rsid w:val="001A3829"/>
    <w:rsid w:val="001A3906"/>
    <w:rsid w:val="001A3941"/>
    <w:rsid w:val="001A398F"/>
    <w:rsid w:val="001A4473"/>
    <w:rsid w:val="001A4512"/>
    <w:rsid w:val="001A4576"/>
    <w:rsid w:val="001A487F"/>
    <w:rsid w:val="001A4AC6"/>
    <w:rsid w:val="001A4C3F"/>
    <w:rsid w:val="001A4C88"/>
    <w:rsid w:val="001A4F67"/>
    <w:rsid w:val="001A5195"/>
    <w:rsid w:val="001A535F"/>
    <w:rsid w:val="001A5517"/>
    <w:rsid w:val="001A57E3"/>
    <w:rsid w:val="001A5CE3"/>
    <w:rsid w:val="001A5D68"/>
    <w:rsid w:val="001A5FAA"/>
    <w:rsid w:val="001A6325"/>
    <w:rsid w:val="001A6387"/>
    <w:rsid w:val="001A638A"/>
    <w:rsid w:val="001A6458"/>
    <w:rsid w:val="001A650C"/>
    <w:rsid w:val="001A6699"/>
    <w:rsid w:val="001A6B1D"/>
    <w:rsid w:val="001A6CDF"/>
    <w:rsid w:val="001A6D2E"/>
    <w:rsid w:val="001A6DCA"/>
    <w:rsid w:val="001A6DD9"/>
    <w:rsid w:val="001A721F"/>
    <w:rsid w:val="001A75E2"/>
    <w:rsid w:val="001A768E"/>
    <w:rsid w:val="001A78E9"/>
    <w:rsid w:val="001A7F53"/>
    <w:rsid w:val="001B001C"/>
    <w:rsid w:val="001B02A8"/>
    <w:rsid w:val="001B02F8"/>
    <w:rsid w:val="001B0309"/>
    <w:rsid w:val="001B0352"/>
    <w:rsid w:val="001B0601"/>
    <w:rsid w:val="001B077D"/>
    <w:rsid w:val="001B0884"/>
    <w:rsid w:val="001B0C8F"/>
    <w:rsid w:val="001B0F80"/>
    <w:rsid w:val="001B1100"/>
    <w:rsid w:val="001B12AF"/>
    <w:rsid w:val="001B1A9D"/>
    <w:rsid w:val="001B1BB5"/>
    <w:rsid w:val="001B1C3F"/>
    <w:rsid w:val="001B2385"/>
    <w:rsid w:val="001B254A"/>
    <w:rsid w:val="001B254C"/>
    <w:rsid w:val="001B2749"/>
    <w:rsid w:val="001B2785"/>
    <w:rsid w:val="001B27CB"/>
    <w:rsid w:val="001B28D6"/>
    <w:rsid w:val="001B28EC"/>
    <w:rsid w:val="001B2A02"/>
    <w:rsid w:val="001B2DAC"/>
    <w:rsid w:val="001B3095"/>
    <w:rsid w:val="001B30D8"/>
    <w:rsid w:val="001B32AB"/>
    <w:rsid w:val="001B32B8"/>
    <w:rsid w:val="001B32FB"/>
    <w:rsid w:val="001B33DD"/>
    <w:rsid w:val="001B348C"/>
    <w:rsid w:val="001B3632"/>
    <w:rsid w:val="001B3666"/>
    <w:rsid w:val="001B3864"/>
    <w:rsid w:val="001B387B"/>
    <w:rsid w:val="001B38AB"/>
    <w:rsid w:val="001B38C2"/>
    <w:rsid w:val="001B39F9"/>
    <w:rsid w:val="001B3A20"/>
    <w:rsid w:val="001B3AFF"/>
    <w:rsid w:val="001B3BD7"/>
    <w:rsid w:val="001B3D53"/>
    <w:rsid w:val="001B4005"/>
    <w:rsid w:val="001B41A9"/>
    <w:rsid w:val="001B423F"/>
    <w:rsid w:val="001B454A"/>
    <w:rsid w:val="001B455A"/>
    <w:rsid w:val="001B4863"/>
    <w:rsid w:val="001B48E8"/>
    <w:rsid w:val="001B4923"/>
    <w:rsid w:val="001B4BB1"/>
    <w:rsid w:val="001B4E6E"/>
    <w:rsid w:val="001B4EAC"/>
    <w:rsid w:val="001B5573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317"/>
    <w:rsid w:val="001B639B"/>
    <w:rsid w:val="001B6429"/>
    <w:rsid w:val="001B65B7"/>
    <w:rsid w:val="001B6997"/>
    <w:rsid w:val="001B6A45"/>
    <w:rsid w:val="001B6C1A"/>
    <w:rsid w:val="001B6CE6"/>
    <w:rsid w:val="001B7121"/>
    <w:rsid w:val="001B71E8"/>
    <w:rsid w:val="001B725A"/>
    <w:rsid w:val="001B748B"/>
    <w:rsid w:val="001B7CBE"/>
    <w:rsid w:val="001B7E3A"/>
    <w:rsid w:val="001C010D"/>
    <w:rsid w:val="001C02C9"/>
    <w:rsid w:val="001C03CA"/>
    <w:rsid w:val="001C09BC"/>
    <w:rsid w:val="001C0AA3"/>
    <w:rsid w:val="001C0CB4"/>
    <w:rsid w:val="001C1076"/>
    <w:rsid w:val="001C116B"/>
    <w:rsid w:val="001C1260"/>
    <w:rsid w:val="001C13C5"/>
    <w:rsid w:val="001C1590"/>
    <w:rsid w:val="001C17CF"/>
    <w:rsid w:val="001C1981"/>
    <w:rsid w:val="001C19A5"/>
    <w:rsid w:val="001C1A01"/>
    <w:rsid w:val="001C1A39"/>
    <w:rsid w:val="001C1E84"/>
    <w:rsid w:val="001C20B7"/>
    <w:rsid w:val="001C24E3"/>
    <w:rsid w:val="001C2783"/>
    <w:rsid w:val="001C27A1"/>
    <w:rsid w:val="001C27DA"/>
    <w:rsid w:val="001C29A7"/>
    <w:rsid w:val="001C2CFD"/>
    <w:rsid w:val="001C2DF1"/>
    <w:rsid w:val="001C2EB3"/>
    <w:rsid w:val="001C340F"/>
    <w:rsid w:val="001C34CC"/>
    <w:rsid w:val="001C3557"/>
    <w:rsid w:val="001C35F0"/>
    <w:rsid w:val="001C369F"/>
    <w:rsid w:val="001C3821"/>
    <w:rsid w:val="001C383C"/>
    <w:rsid w:val="001C3881"/>
    <w:rsid w:val="001C38F3"/>
    <w:rsid w:val="001C3C1E"/>
    <w:rsid w:val="001C3D5A"/>
    <w:rsid w:val="001C3EF8"/>
    <w:rsid w:val="001C3FCE"/>
    <w:rsid w:val="001C3FD0"/>
    <w:rsid w:val="001C4086"/>
    <w:rsid w:val="001C42EB"/>
    <w:rsid w:val="001C43D5"/>
    <w:rsid w:val="001C447D"/>
    <w:rsid w:val="001C4508"/>
    <w:rsid w:val="001C4A24"/>
    <w:rsid w:val="001C4A32"/>
    <w:rsid w:val="001C4D55"/>
    <w:rsid w:val="001C4FA9"/>
    <w:rsid w:val="001C5044"/>
    <w:rsid w:val="001C50EB"/>
    <w:rsid w:val="001C59D1"/>
    <w:rsid w:val="001C59E2"/>
    <w:rsid w:val="001C5B6C"/>
    <w:rsid w:val="001C5B92"/>
    <w:rsid w:val="001C5BDD"/>
    <w:rsid w:val="001C5D02"/>
    <w:rsid w:val="001C5E12"/>
    <w:rsid w:val="001C6193"/>
    <w:rsid w:val="001C61C7"/>
    <w:rsid w:val="001C61CB"/>
    <w:rsid w:val="001C626A"/>
    <w:rsid w:val="001C629F"/>
    <w:rsid w:val="001C6455"/>
    <w:rsid w:val="001C657E"/>
    <w:rsid w:val="001C6898"/>
    <w:rsid w:val="001C70AD"/>
    <w:rsid w:val="001C7346"/>
    <w:rsid w:val="001C7443"/>
    <w:rsid w:val="001C75E4"/>
    <w:rsid w:val="001C7658"/>
    <w:rsid w:val="001C777C"/>
    <w:rsid w:val="001C77B7"/>
    <w:rsid w:val="001C7B7F"/>
    <w:rsid w:val="001C7CA5"/>
    <w:rsid w:val="001C7E7E"/>
    <w:rsid w:val="001D003B"/>
    <w:rsid w:val="001D01CB"/>
    <w:rsid w:val="001D0357"/>
    <w:rsid w:val="001D06B8"/>
    <w:rsid w:val="001D0B9F"/>
    <w:rsid w:val="001D0C60"/>
    <w:rsid w:val="001D0D3A"/>
    <w:rsid w:val="001D0D96"/>
    <w:rsid w:val="001D0E6A"/>
    <w:rsid w:val="001D1006"/>
    <w:rsid w:val="001D1235"/>
    <w:rsid w:val="001D17B7"/>
    <w:rsid w:val="001D1F9C"/>
    <w:rsid w:val="001D21D1"/>
    <w:rsid w:val="001D21E4"/>
    <w:rsid w:val="001D233E"/>
    <w:rsid w:val="001D2694"/>
    <w:rsid w:val="001D28C7"/>
    <w:rsid w:val="001D2C68"/>
    <w:rsid w:val="001D2F54"/>
    <w:rsid w:val="001D35D5"/>
    <w:rsid w:val="001D38F6"/>
    <w:rsid w:val="001D3A75"/>
    <w:rsid w:val="001D41AA"/>
    <w:rsid w:val="001D443F"/>
    <w:rsid w:val="001D4604"/>
    <w:rsid w:val="001D4790"/>
    <w:rsid w:val="001D4B69"/>
    <w:rsid w:val="001D51CB"/>
    <w:rsid w:val="001D51FD"/>
    <w:rsid w:val="001D5241"/>
    <w:rsid w:val="001D545F"/>
    <w:rsid w:val="001D5514"/>
    <w:rsid w:val="001D55F6"/>
    <w:rsid w:val="001D5736"/>
    <w:rsid w:val="001D57E8"/>
    <w:rsid w:val="001D5C34"/>
    <w:rsid w:val="001D5CEB"/>
    <w:rsid w:val="001D5D4F"/>
    <w:rsid w:val="001D5D90"/>
    <w:rsid w:val="001D6106"/>
    <w:rsid w:val="001D61BB"/>
    <w:rsid w:val="001D6631"/>
    <w:rsid w:val="001D683C"/>
    <w:rsid w:val="001D68AD"/>
    <w:rsid w:val="001D6A97"/>
    <w:rsid w:val="001D6B71"/>
    <w:rsid w:val="001D71DA"/>
    <w:rsid w:val="001D7319"/>
    <w:rsid w:val="001D7684"/>
    <w:rsid w:val="001D76DC"/>
    <w:rsid w:val="001D7B4E"/>
    <w:rsid w:val="001D7C6F"/>
    <w:rsid w:val="001D7E46"/>
    <w:rsid w:val="001E00CB"/>
    <w:rsid w:val="001E0114"/>
    <w:rsid w:val="001E01B0"/>
    <w:rsid w:val="001E0382"/>
    <w:rsid w:val="001E045E"/>
    <w:rsid w:val="001E04FC"/>
    <w:rsid w:val="001E0533"/>
    <w:rsid w:val="001E0621"/>
    <w:rsid w:val="001E07B8"/>
    <w:rsid w:val="001E0982"/>
    <w:rsid w:val="001E0B46"/>
    <w:rsid w:val="001E0BFE"/>
    <w:rsid w:val="001E0C73"/>
    <w:rsid w:val="001E1095"/>
    <w:rsid w:val="001E11A5"/>
    <w:rsid w:val="001E1586"/>
    <w:rsid w:val="001E15EF"/>
    <w:rsid w:val="001E164D"/>
    <w:rsid w:val="001E1876"/>
    <w:rsid w:val="001E20BC"/>
    <w:rsid w:val="001E22B2"/>
    <w:rsid w:val="001E22EE"/>
    <w:rsid w:val="001E262E"/>
    <w:rsid w:val="001E2842"/>
    <w:rsid w:val="001E28CF"/>
    <w:rsid w:val="001E2AC6"/>
    <w:rsid w:val="001E2B5B"/>
    <w:rsid w:val="001E2E5C"/>
    <w:rsid w:val="001E32A6"/>
    <w:rsid w:val="001E32F5"/>
    <w:rsid w:val="001E360F"/>
    <w:rsid w:val="001E36B9"/>
    <w:rsid w:val="001E3885"/>
    <w:rsid w:val="001E3B25"/>
    <w:rsid w:val="001E3F8C"/>
    <w:rsid w:val="001E3FF6"/>
    <w:rsid w:val="001E4369"/>
    <w:rsid w:val="001E4617"/>
    <w:rsid w:val="001E4714"/>
    <w:rsid w:val="001E48BC"/>
    <w:rsid w:val="001E48DF"/>
    <w:rsid w:val="001E4BA9"/>
    <w:rsid w:val="001E4C6D"/>
    <w:rsid w:val="001E4FC7"/>
    <w:rsid w:val="001E506A"/>
    <w:rsid w:val="001E5111"/>
    <w:rsid w:val="001E5275"/>
    <w:rsid w:val="001E54A2"/>
    <w:rsid w:val="001E5522"/>
    <w:rsid w:val="001E5960"/>
    <w:rsid w:val="001E5C24"/>
    <w:rsid w:val="001E5CA8"/>
    <w:rsid w:val="001E5E37"/>
    <w:rsid w:val="001E5EFA"/>
    <w:rsid w:val="001E61DB"/>
    <w:rsid w:val="001E63B8"/>
    <w:rsid w:val="001E6549"/>
    <w:rsid w:val="001E6767"/>
    <w:rsid w:val="001E6A61"/>
    <w:rsid w:val="001E6EE3"/>
    <w:rsid w:val="001E76ED"/>
    <w:rsid w:val="001E76F6"/>
    <w:rsid w:val="001E7751"/>
    <w:rsid w:val="001E7832"/>
    <w:rsid w:val="001E7B89"/>
    <w:rsid w:val="001E7BD1"/>
    <w:rsid w:val="001E7EDF"/>
    <w:rsid w:val="001E7FB0"/>
    <w:rsid w:val="001F0000"/>
    <w:rsid w:val="001F02B4"/>
    <w:rsid w:val="001F03CB"/>
    <w:rsid w:val="001F04DB"/>
    <w:rsid w:val="001F05D2"/>
    <w:rsid w:val="001F0F09"/>
    <w:rsid w:val="001F117C"/>
    <w:rsid w:val="001F1341"/>
    <w:rsid w:val="001F16E3"/>
    <w:rsid w:val="001F1726"/>
    <w:rsid w:val="001F1784"/>
    <w:rsid w:val="001F1854"/>
    <w:rsid w:val="001F189C"/>
    <w:rsid w:val="001F1988"/>
    <w:rsid w:val="001F1E73"/>
    <w:rsid w:val="001F1E8E"/>
    <w:rsid w:val="001F1FB1"/>
    <w:rsid w:val="001F2275"/>
    <w:rsid w:val="001F23A7"/>
    <w:rsid w:val="001F23CF"/>
    <w:rsid w:val="001F252C"/>
    <w:rsid w:val="001F289E"/>
    <w:rsid w:val="001F2C6D"/>
    <w:rsid w:val="001F2FFC"/>
    <w:rsid w:val="001F3066"/>
    <w:rsid w:val="001F309C"/>
    <w:rsid w:val="001F30D9"/>
    <w:rsid w:val="001F3101"/>
    <w:rsid w:val="001F31C1"/>
    <w:rsid w:val="001F31E2"/>
    <w:rsid w:val="001F32F4"/>
    <w:rsid w:val="001F3570"/>
    <w:rsid w:val="001F3799"/>
    <w:rsid w:val="001F398E"/>
    <w:rsid w:val="001F3C53"/>
    <w:rsid w:val="001F3CD2"/>
    <w:rsid w:val="001F3E75"/>
    <w:rsid w:val="001F3E7A"/>
    <w:rsid w:val="001F3F76"/>
    <w:rsid w:val="001F4001"/>
    <w:rsid w:val="001F4302"/>
    <w:rsid w:val="001F4384"/>
    <w:rsid w:val="001F4597"/>
    <w:rsid w:val="001F46A1"/>
    <w:rsid w:val="001F4831"/>
    <w:rsid w:val="001F484C"/>
    <w:rsid w:val="001F4A2C"/>
    <w:rsid w:val="001F4BBE"/>
    <w:rsid w:val="001F4E85"/>
    <w:rsid w:val="001F4FDA"/>
    <w:rsid w:val="001F5116"/>
    <w:rsid w:val="001F5309"/>
    <w:rsid w:val="001F5356"/>
    <w:rsid w:val="001F5480"/>
    <w:rsid w:val="001F5490"/>
    <w:rsid w:val="001F5538"/>
    <w:rsid w:val="001F5548"/>
    <w:rsid w:val="001F5597"/>
    <w:rsid w:val="001F563B"/>
    <w:rsid w:val="001F57A5"/>
    <w:rsid w:val="001F59D9"/>
    <w:rsid w:val="001F59DB"/>
    <w:rsid w:val="001F5A72"/>
    <w:rsid w:val="001F5C05"/>
    <w:rsid w:val="001F5C2D"/>
    <w:rsid w:val="001F5D70"/>
    <w:rsid w:val="001F5F3B"/>
    <w:rsid w:val="001F5FC4"/>
    <w:rsid w:val="001F5FF3"/>
    <w:rsid w:val="001F60DA"/>
    <w:rsid w:val="001F613B"/>
    <w:rsid w:val="001F62FD"/>
    <w:rsid w:val="001F6404"/>
    <w:rsid w:val="001F6581"/>
    <w:rsid w:val="001F6631"/>
    <w:rsid w:val="001F66CC"/>
    <w:rsid w:val="001F67BA"/>
    <w:rsid w:val="001F67E3"/>
    <w:rsid w:val="001F68DC"/>
    <w:rsid w:val="001F6B15"/>
    <w:rsid w:val="001F6B26"/>
    <w:rsid w:val="001F6D62"/>
    <w:rsid w:val="001F7045"/>
    <w:rsid w:val="001F734D"/>
    <w:rsid w:val="001F75E2"/>
    <w:rsid w:val="001F7695"/>
    <w:rsid w:val="001F789E"/>
    <w:rsid w:val="001F7C3F"/>
    <w:rsid w:val="001F7E93"/>
    <w:rsid w:val="002000B7"/>
    <w:rsid w:val="0020064E"/>
    <w:rsid w:val="00200808"/>
    <w:rsid w:val="00200B1E"/>
    <w:rsid w:val="0020108C"/>
    <w:rsid w:val="002012A3"/>
    <w:rsid w:val="00201526"/>
    <w:rsid w:val="002015A6"/>
    <w:rsid w:val="002015F3"/>
    <w:rsid w:val="002017B3"/>
    <w:rsid w:val="002017C0"/>
    <w:rsid w:val="00201BD9"/>
    <w:rsid w:val="00202094"/>
    <w:rsid w:val="002020B9"/>
    <w:rsid w:val="00202194"/>
    <w:rsid w:val="00202345"/>
    <w:rsid w:val="0020255B"/>
    <w:rsid w:val="002026A8"/>
    <w:rsid w:val="002027BD"/>
    <w:rsid w:val="00202A0C"/>
    <w:rsid w:val="00202A79"/>
    <w:rsid w:val="00202AFC"/>
    <w:rsid w:val="00202CB8"/>
    <w:rsid w:val="00202CEF"/>
    <w:rsid w:val="00202F4D"/>
    <w:rsid w:val="00203050"/>
    <w:rsid w:val="0020319A"/>
    <w:rsid w:val="002031A2"/>
    <w:rsid w:val="00203397"/>
    <w:rsid w:val="00203EBB"/>
    <w:rsid w:val="002044CC"/>
    <w:rsid w:val="00204790"/>
    <w:rsid w:val="002049F8"/>
    <w:rsid w:val="00204A66"/>
    <w:rsid w:val="00204AD3"/>
    <w:rsid w:val="00205054"/>
    <w:rsid w:val="0020514B"/>
    <w:rsid w:val="00205425"/>
    <w:rsid w:val="0020548C"/>
    <w:rsid w:val="0020568E"/>
    <w:rsid w:val="002056EE"/>
    <w:rsid w:val="00205907"/>
    <w:rsid w:val="00205983"/>
    <w:rsid w:val="00205B1A"/>
    <w:rsid w:val="0020601B"/>
    <w:rsid w:val="00206036"/>
    <w:rsid w:val="002060FB"/>
    <w:rsid w:val="0020610F"/>
    <w:rsid w:val="00206191"/>
    <w:rsid w:val="0020636C"/>
    <w:rsid w:val="002063B7"/>
    <w:rsid w:val="00206461"/>
    <w:rsid w:val="002065A4"/>
    <w:rsid w:val="0020663D"/>
    <w:rsid w:val="0020686F"/>
    <w:rsid w:val="002068BF"/>
    <w:rsid w:val="00206908"/>
    <w:rsid w:val="00206953"/>
    <w:rsid w:val="002069CE"/>
    <w:rsid w:val="002069EA"/>
    <w:rsid w:val="00206BEE"/>
    <w:rsid w:val="00206CE0"/>
    <w:rsid w:val="00206E4B"/>
    <w:rsid w:val="00206E70"/>
    <w:rsid w:val="00206E75"/>
    <w:rsid w:val="00206E7A"/>
    <w:rsid w:val="002070FE"/>
    <w:rsid w:val="00207119"/>
    <w:rsid w:val="002072E9"/>
    <w:rsid w:val="0020747C"/>
    <w:rsid w:val="0020748D"/>
    <w:rsid w:val="00207626"/>
    <w:rsid w:val="00207862"/>
    <w:rsid w:val="00207A7D"/>
    <w:rsid w:val="00207B0A"/>
    <w:rsid w:val="00207CEB"/>
    <w:rsid w:val="00207DA8"/>
    <w:rsid w:val="00207F6E"/>
    <w:rsid w:val="00210290"/>
    <w:rsid w:val="002103D6"/>
    <w:rsid w:val="0021044D"/>
    <w:rsid w:val="00210463"/>
    <w:rsid w:val="0021047F"/>
    <w:rsid w:val="0021056A"/>
    <w:rsid w:val="00210572"/>
    <w:rsid w:val="0021090B"/>
    <w:rsid w:val="00210DBF"/>
    <w:rsid w:val="00210DF9"/>
    <w:rsid w:val="00211063"/>
    <w:rsid w:val="0021118A"/>
    <w:rsid w:val="002112E7"/>
    <w:rsid w:val="002116C5"/>
    <w:rsid w:val="0021185E"/>
    <w:rsid w:val="0021194C"/>
    <w:rsid w:val="00211C91"/>
    <w:rsid w:val="00211D27"/>
    <w:rsid w:val="00211DF9"/>
    <w:rsid w:val="00211F6F"/>
    <w:rsid w:val="0021208A"/>
    <w:rsid w:val="00212537"/>
    <w:rsid w:val="00212572"/>
    <w:rsid w:val="00212574"/>
    <w:rsid w:val="002126DA"/>
    <w:rsid w:val="00212760"/>
    <w:rsid w:val="002127DC"/>
    <w:rsid w:val="00212C5B"/>
    <w:rsid w:val="00212F36"/>
    <w:rsid w:val="00212FBE"/>
    <w:rsid w:val="00213116"/>
    <w:rsid w:val="002132C5"/>
    <w:rsid w:val="00213325"/>
    <w:rsid w:val="002134FE"/>
    <w:rsid w:val="0021352F"/>
    <w:rsid w:val="0021354E"/>
    <w:rsid w:val="002139FE"/>
    <w:rsid w:val="00213A88"/>
    <w:rsid w:val="00213BE4"/>
    <w:rsid w:val="00213C52"/>
    <w:rsid w:val="00213DBB"/>
    <w:rsid w:val="00213FAF"/>
    <w:rsid w:val="00214236"/>
    <w:rsid w:val="002142B3"/>
    <w:rsid w:val="00214485"/>
    <w:rsid w:val="002144C7"/>
    <w:rsid w:val="00214743"/>
    <w:rsid w:val="0021495B"/>
    <w:rsid w:val="002149D1"/>
    <w:rsid w:val="00214A4B"/>
    <w:rsid w:val="00214A4F"/>
    <w:rsid w:val="00214AAE"/>
    <w:rsid w:val="00214D20"/>
    <w:rsid w:val="00214DD0"/>
    <w:rsid w:val="00214EC0"/>
    <w:rsid w:val="002150F8"/>
    <w:rsid w:val="002152E0"/>
    <w:rsid w:val="0021545D"/>
    <w:rsid w:val="0021589F"/>
    <w:rsid w:val="002158AC"/>
    <w:rsid w:val="00215998"/>
    <w:rsid w:val="00215B23"/>
    <w:rsid w:val="00215FA7"/>
    <w:rsid w:val="002161FB"/>
    <w:rsid w:val="002162D7"/>
    <w:rsid w:val="002168F6"/>
    <w:rsid w:val="0021693F"/>
    <w:rsid w:val="00216B3D"/>
    <w:rsid w:val="00216C34"/>
    <w:rsid w:val="00216C4A"/>
    <w:rsid w:val="00216E94"/>
    <w:rsid w:val="002175B0"/>
    <w:rsid w:val="002175BD"/>
    <w:rsid w:val="002178CE"/>
    <w:rsid w:val="002178FA"/>
    <w:rsid w:val="0021791F"/>
    <w:rsid w:val="00220033"/>
    <w:rsid w:val="0022033A"/>
    <w:rsid w:val="00220384"/>
    <w:rsid w:val="002203D8"/>
    <w:rsid w:val="002203E7"/>
    <w:rsid w:val="0022067D"/>
    <w:rsid w:val="0022087A"/>
    <w:rsid w:val="002209A5"/>
    <w:rsid w:val="00220E7B"/>
    <w:rsid w:val="00220EE1"/>
    <w:rsid w:val="00220F2F"/>
    <w:rsid w:val="00220F5B"/>
    <w:rsid w:val="00220F85"/>
    <w:rsid w:val="0022107E"/>
    <w:rsid w:val="00221311"/>
    <w:rsid w:val="00221400"/>
    <w:rsid w:val="002215A6"/>
    <w:rsid w:val="00221812"/>
    <w:rsid w:val="0022198A"/>
    <w:rsid w:val="00221D4C"/>
    <w:rsid w:val="0022229C"/>
    <w:rsid w:val="00222381"/>
    <w:rsid w:val="0022241C"/>
    <w:rsid w:val="00222460"/>
    <w:rsid w:val="00222537"/>
    <w:rsid w:val="00222599"/>
    <w:rsid w:val="002225D7"/>
    <w:rsid w:val="0022262C"/>
    <w:rsid w:val="002226BD"/>
    <w:rsid w:val="00222904"/>
    <w:rsid w:val="00222A93"/>
    <w:rsid w:val="00222BEB"/>
    <w:rsid w:val="00222C2F"/>
    <w:rsid w:val="00222CF3"/>
    <w:rsid w:val="00222E14"/>
    <w:rsid w:val="00222F6F"/>
    <w:rsid w:val="00222F96"/>
    <w:rsid w:val="002231D4"/>
    <w:rsid w:val="002231ED"/>
    <w:rsid w:val="002233D0"/>
    <w:rsid w:val="0022358B"/>
    <w:rsid w:val="002237BE"/>
    <w:rsid w:val="00223859"/>
    <w:rsid w:val="00223E5C"/>
    <w:rsid w:val="00223FE8"/>
    <w:rsid w:val="0022426B"/>
    <w:rsid w:val="00224384"/>
    <w:rsid w:val="002248ED"/>
    <w:rsid w:val="0022493F"/>
    <w:rsid w:val="00224AAB"/>
    <w:rsid w:val="00224B6D"/>
    <w:rsid w:val="002250EA"/>
    <w:rsid w:val="00225148"/>
    <w:rsid w:val="00225286"/>
    <w:rsid w:val="0022552F"/>
    <w:rsid w:val="002259E0"/>
    <w:rsid w:val="002259EC"/>
    <w:rsid w:val="0022667D"/>
    <w:rsid w:val="00226D2B"/>
    <w:rsid w:val="00226D7C"/>
    <w:rsid w:val="00226F2A"/>
    <w:rsid w:val="002273CF"/>
    <w:rsid w:val="002274C9"/>
    <w:rsid w:val="002279F6"/>
    <w:rsid w:val="00227C65"/>
    <w:rsid w:val="00227DAD"/>
    <w:rsid w:val="00227DD2"/>
    <w:rsid w:val="00227E50"/>
    <w:rsid w:val="00227F5B"/>
    <w:rsid w:val="00230071"/>
    <w:rsid w:val="0023028C"/>
    <w:rsid w:val="00230330"/>
    <w:rsid w:val="0023046D"/>
    <w:rsid w:val="00230B75"/>
    <w:rsid w:val="00230CCC"/>
    <w:rsid w:val="00230D6A"/>
    <w:rsid w:val="00231365"/>
    <w:rsid w:val="002313CE"/>
    <w:rsid w:val="00231809"/>
    <w:rsid w:val="002319C5"/>
    <w:rsid w:val="00231D53"/>
    <w:rsid w:val="002320FF"/>
    <w:rsid w:val="00232343"/>
    <w:rsid w:val="002325DC"/>
    <w:rsid w:val="002326E6"/>
    <w:rsid w:val="002328D8"/>
    <w:rsid w:val="002328E0"/>
    <w:rsid w:val="00232994"/>
    <w:rsid w:val="00232AEA"/>
    <w:rsid w:val="00232E05"/>
    <w:rsid w:val="00233050"/>
    <w:rsid w:val="00233D63"/>
    <w:rsid w:val="0023426A"/>
    <w:rsid w:val="00234672"/>
    <w:rsid w:val="00234697"/>
    <w:rsid w:val="002346BC"/>
    <w:rsid w:val="0023483E"/>
    <w:rsid w:val="00234ABA"/>
    <w:rsid w:val="00234C14"/>
    <w:rsid w:val="00234C5C"/>
    <w:rsid w:val="00234CD1"/>
    <w:rsid w:val="0023578D"/>
    <w:rsid w:val="002357BF"/>
    <w:rsid w:val="002357D9"/>
    <w:rsid w:val="0023585B"/>
    <w:rsid w:val="00235F64"/>
    <w:rsid w:val="00235F76"/>
    <w:rsid w:val="00236057"/>
    <w:rsid w:val="00236219"/>
    <w:rsid w:val="00236295"/>
    <w:rsid w:val="00236316"/>
    <w:rsid w:val="00236643"/>
    <w:rsid w:val="00236667"/>
    <w:rsid w:val="00236D16"/>
    <w:rsid w:val="00236FAE"/>
    <w:rsid w:val="00237145"/>
    <w:rsid w:val="00237198"/>
    <w:rsid w:val="002377C7"/>
    <w:rsid w:val="00237859"/>
    <w:rsid w:val="00237930"/>
    <w:rsid w:val="00237AA7"/>
    <w:rsid w:val="00237EB3"/>
    <w:rsid w:val="00237F4D"/>
    <w:rsid w:val="002404A4"/>
    <w:rsid w:val="00240605"/>
    <w:rsid w:val="0024062A"/>
    <w:rsid w:val="002409D1"/>
    <w:rsid w:val="00240AEC"/>
    <w:rsid w:val="00240B25"/>
    <w:rsid w:val="00240E83"/>
    <w:rsid w:val="00240F22"/>
    <w:rsid w:val="00240F3A"/>
    <w:rsid w:val="00240FAC"/>
    <w:rsid w:val="00241100"/>
    <w:rsid w:val="0024115D"/>
    <w:rsid w:val="002411FC"/>
    <w:rsid w:val="0024132B"/>
    <w:rsid w:val="002413A3"/>
    <w:rsid w:val="00241460"/>
    <w:rsid w:val="0024156A"/>
    <w:rsid w:val="0024158B"/>
    <w:rsid w:val="002416E0"/>
    <w:rsid w:val="00241710"/>
    <w:rsid w:val="00241732"/>
    <w:rsid w:val="0024173E"/>
    <w:rsid w:val="00241755"/>
    <w:rsid w:val="00241792"/>
    <w:rsid w:val="002418DF"/>
    <w:rsid w:val="00241C22"/>
    <w:rsid w:val="00241DB8"/>
    <w:rsid w:val="00241DE0"/>
    <w:rsid w:val="002421EC"/>
    <w:rsid w:val="0024225F"/>
    <w:rsid w:val="0024253D"/>
    <w:rsid w:val="00242D68"/>
    <w:rsid w:val="00242FB3"/>
    <w:rsid w:val="00242FD1"/>
    <w:rsid w:val="002431FC"/>
    <w:rsid w:val="00243344"/>
    <w:rsid w:val="002435FA"/>
    <w:rsid w:val="002437A4"/>
    <w:rsid w:val="00243953"/>
    <w:rsid w:val="0024396C"/>
    <w:rsid w:val="002439C2"/>
    <w:rsid w:val="00243B36"/>
    <w:rsid w:val="00243B69"/>
    <w:rsid w:val="00243CA8"/>
    <w:rsid w:val="00243D7D"/>
    <w:rsid w:val="00244169"/>
    <w:rsid w:val="00244191"/>
    <w:rsid w:val="0024432B"/>
    <w:rsid w:val="0024441D"/>
    <w:rsid w:val="00244723"/>
    <w:rsid w:val="0024473C"/>
    <w:rsid w:val="0024474D"/>
    <w:rsid w:val="002449BC"/>
    <w:rsid w:val="002449E7"/>
    <w:rsid w:val="00244C5C"/>
    <w:rsid w:val="00244CCF"/>
    <w:rsid w:val="00244E53"/>
    <w:rsid w:val="0024513F"/>
    <w:rsid w:val="002451A5"/>
    <w:rsid w:val="00245237"/>
    <w:rsid w:val="00245402"/>
    <w:rsid w:val="00245497"/>
    <w:rsid w:val="00245541"/>
    <w:rsid w:val="00245992"/>
    <w:rsid w:val="00245CFA"/>
    <w:rsid w:val="00245E49"/>
    <w:rsid w:val="00246139"/>
    <w:rsid w:val="002462B3"/>
    <w:rsid w:val="00246371"/>
    <w:rsid w:val="0024642D"/>
    <w:rsid w:val="0024660F"/>
    <w:rsid w:val="00246640"/>
    <w:rsid w:val="00246754"/>
    <w:rsid w:val="002469E7"/>
    <w:rsid w:val="00246ADD"/>
    <w:rsid w:val="00246B1B"/>
    <w:rsid w:val="0024706A"/>
    <w:rsid w:val="002470C3"/>
    <w:rsid w:val="002471E9"/>
    <w:rsid w:val="0024724E"/>
    <w:rsid w:val="0024767A"/>
    <w:rsid w:val="00247B55"/>
    <w:rsid w:val="00247E8A"/>
    <w:rsid w:val="0025029F"/>
    <w:rsid w:val="00250573"/>
    <w:rsid w:val="00250597"/>
    <w:rsid w:val="002506B4"/>
    <w:rsid w:val="00250E7B"/>
    <w:rsid w:val="00250FCB"/>
    <w:rsid w:val="002510E9"/>
    <w:rsid w:val="002511DF"/>
    <w:rsid w:val="00251A63"/>
    <w:rsid w:val="00251AB4"/>
    <w:rsid w:val="00251B1F"/>
    <w:rsid w:val="00251C1D"/>
    <w:rsid w:val="00251E32"/>
    <w:rsid w:val="00251F15"/>
    <w:rsid w:val="00251F71"/>
    <w:rsid w:val="00251FE6"/>
    <w:rsid w:val="002520A3"/>
    <w:rsid w:val="0025218D"/>
    <w:rsid w:val="002521F0"/>
    <w:rsid w:val="00252234"/>
    <w:rsid w:val="002522BB"/>
    <w:rsid w:val="00252472"/>
    <w:rsid w:val="0025294A"/>
    <w:rsid w:val="00252A5D"/>
    <w:rsid w:val="00252C5F"/>
    <w:rsid w:val="00252F9A"/>
    <w:rsid w:val="00253083"/>
    <w:rsid w:val="00253632"/>
    <w:rsid w:val="00253768"/>
    <w:rsid w:val="00253ADC"/>
    <w:rsid w:val="00253BB4"/>
    <w:rsid w:val="00253C11"/>
    <w:rsid w:val="00253EAA"/>
    <w:rsid w:val="00253FAC"/>
    <w:rsid w:val="0025404F"/>
    <w:rsid w:val="002542E6"/>
    <w:rsid w:val="00254414"/>
    <w:rsid w:val="002545D1"/>
    <w:rsid w:val="002546FB"/>
    <w:rsid w:val="0025480D"/>
    <w:rsid w:val="002549D0"/>
    <w:rsid w:val="00254D39"/>
    <w:rsid w:val="00254F7F"/>
    <w:rsid w:val="00254FD6"/>
    <w:rsid w:val="00255013"/>
    <w:rsid w:val="00255081"/>
    <w:rsid w:val="002551DC"/>
    <w:rsid w:val="00255364"/>
    <w:rsid w:val="00255909"/>
    <w:rsid w:val="00255A26"/>
    <w:rsid w:val="00255A7C"/>
    <w:rsid w:val="00255AA9"/>
    <w:rsid w:val="00255D28"/>
    <w:rsid w:val="00255DCB"/>
    <w:rsid w:val="00255E73"/>
    <w:rsid w:val="002563B8"/>
    <w:rsid w:val="0025645E"/>
    <w:rsid w:val="00256A38"/>
    <w:rsid w:val="00256ADD"/>
    <w:rsid w:val="00256D59"/>
    <w:rsid w:val="0025701D"/>
    <w:rsid w:val="0025731B"/>
    <w:rsid w:val="0025733F"/>
    <w:rsid w:val="002576AE"/>
    <w:rsid w:val="002576D4"/>
    <w:rsid w:val="0025795F"/>
    <w:rsid w:val="002579FE"/>
    <w:rsid w:val="00260038"/>
    <w:rsid w:val="0026016E"/>
    <w:rsid w:val="00260417"/>
    <w:rsid w:val="002604AD"/>
    <w:rsid w:val="0026058C"/>
    <w:rsid w:val="002605A9"/>
    <w:rsid w:val="00260785"/>
    <w:rsid w:val="002608E9"/>
    <w:rsid w:val="00260BF0"/>
    <w:rsid w:val="00260D9B"/>
    <w:rsid w:val="00260DFA"/>
    <w:rsid w:val="00260FF2"/>
    <w:rsid w:val="0026198A"/>
    <w:rsid w:val="00261F66"/>
    <w:rsid w:val="0026204D"/>
    <w:rsid w:val="002624E8"/>
    <w:rsid w:val="0026268F"/>
    <w:rsid w:val="00262AAF"/>
    <w:rsid w:val="00262C3C"/>
    <w:rsid w:val="00262DD7"/>
    <w:rsid w:val="002631D8"/>
    <w:rsid w:val="0026367A"/>
    <w:rsid w:val="002638B4"/>
    <w:rsid w:val="00263C48"/>
    <w:rsid w:val="00263E59"/>
    <w:rsid w:val="00263F46"/>
    <w:rsid w:val="002640A2"/>
    <w:rsid w:val="00264458"/>
    <w:rsid w:val="00264549"/>
    <w:rsid w:val="00264897"/>
    <w:rsid w:val="00264A5C"/>
    <w:rsid w:val="00264DCF"/>
    <w:rsid w:val="00264DE9"/>
    <w:rsid w:val="00264EA1"/>
    <w:rsid w:val="002650E6"/>
    <w:rsid w:val="00265209"/>
    <w:rsid w:val="00265301"/>
    <w:rsid w:val="00265422"/>
    <w:rsid w:val="002654ED"/>
    <w:rsid w:val="00265B0A"/>
    <w:rsid w:val="00265E1B"/>
    <w:rsid w:val="00266081"/>
    <w:rsid w:val="002668D7"/>
    <w:rsid w:val="0026693A"/>
    <w:rsid w:val="00266AD5"/>
    <w:rsid w:val="00266AF7"/>
    <w:rsid w:val="00266E19"/>
    <w:rsid w:val="00266F67"/>
    <w:rsid w:val="002671FE"/>
    <w:rsid w:val="0026735F"/>
    <w:rsid w:val="0026774A"/>
    <w:rsid w:val="002677F1"/>
    <w:rsid w:val="002679B0"/>
    <w:rsid w:val="00267B64"/>
    <w:rsid w:val="00267BA7"/>
    <w:rsid w:val="00267C04"/>
    <w:rsid w:val="00267DB5"/>
    <w:rsid w:val="00267F05"/>
    <w:rsid w:val="002700CB"/>
    <w:rsid w:val="002701CF"/>
    <w:rsid w:val="002701E3"/>
    <w:rsid w:val="0027046F"/>
    <w:rsid w:val="00270595"/>
    <w:rsid w:val="002708FC"/>
    <w:rsid w:val="00270F6F"/>
    <w:rsid w:val="00270FC5"/>
    <w:rsid w:val="002710BE"/>
    <w:rsid w:val="002713B1"/>
    <w:rsid w:val="0027148A"/>
    <w:rsid w:val="002716E9"/>
    <w:rsid w:val="00271BA2"/>
    <w:rsid w:val="00271E20"/>
    <w:rsid w:val="00271E5A"/>
    <w:rsid w:val="00272303"/>
    <w:rsid w:val="00272492"/>
    <w:rsid w:val="002729BD"/>
    <w:rsid w:val="00272BA0"/>
    <w:rsid w:val="00272C18"/>
    <w:rsid w:val="00272D75"/>
    <w:rsid w:val="00272F24"/>
    <w:rsid w:val="00273734"/>
    <w:rsid w:val="002737B9"/>
    <w:rsid w:val="0027381F"/>
    <w:rsid w:val="0027389F"/>
    <w:rsid w:val="0027390D"/>
    <w:rsid w:val="00273A24"/>
    <w:rsid w:val="00274128"/>
    <w:rsid w:val="002741DA"/>
    <w:rsid w:val="00274213"/>
    <w:rsid w:val="0027422B"/>
    <w:rsid w:val="00274238"/>
    <w:rsid w:val="0027439C"/>
    <w:rsid w:val="00274587"/>
    <w:rsid w:val="00274987"/>
    <w:rsid w:val="002749A9"/>
    <w:rsid w:val="00274A39"/>
    <w:rsid w:val="00274A88"/>
    <w:rsid w:val="00274D40"/>
    <w:rsid w:val="0027500C"/>
    <w:rsid w:val="002752A0"/>
    <w:rsid w:val="002753C3"/>
    <w:rsid w:val="00275428"/>
    <w:rsid w:val="002759DC"/>
    <w:rsid w:val="002763F7"/>
    <w:rsid w:val="0027651D"/>
    <w:rsid w:val="00276A0B"/>
    <w:rsid w:val="00276A2F"/>
    <w:rsid w:val="00276B4A"/>
    <w:rsid w:val="00276E53"/>
    <w:rsid w:val="00276F98"/>
    <w:rsid w:val="0027722A"/>
    <w:rsid w:val="002772DE"/>
    <w:rsid w:val="00277995"/>
    <w:rsid w:val="00277AC5"/>
    <w:rsid w:val="00277D41"/>
    <w:rsid w:val="00277D84"/>
    <w:rsid w:val="00277EB8"/>
    <w:rsid w:val="00277F38"/>
    <w:rsid w:val="00277F84"/>
    <w:rsid w:val="0028011B"/>
    <w:rsid w:val="00280155"/>
    <w:rsid w:val="0028029D"/>
    <w:rsid w:val="002803A4"/>
    <w:rsid w:val="002803DC"/>
    <w:rsid w:val="002805E6"/>
    <w:rsid w:val="00280606"/>
    <w:rsid w:val="00280820"/>
    <w:rsid w:val="0028092B"/>
    <w:rsid w:val="00280966"/>
    <w:rsid w:val="00280A81"/>
    <w:rsid w:val="00280EB2"/>
    <w:rsid w:val="00281172"/>
    <w:rsid w:val="0028129A"/>
    <w:rsid w:val="002813DD"/>
    <w:rsid w:val="0028143E"/>
    <w:rsid w:val="00281458"/>
    <w:rsid w:val="002815DD"/>
    <w:rsid w:val="0028160F"/>
    <w:rsid w:val="00281B1E"/>
    <w:rsid w:val="00281B65"/>
    <w:rsid w:val="00281B82"/>
    <w:rsid w:val="002822CB"/>
    <w:rsid w:val="00282347"/>
    <w:rsid w:val="002824F2"/>
    <w:rsid w:val="00282A56"/>
    <w:rsid w:val="00282FAE"/>
    <w:rsid w:val="0028316D"/>
    <w:rsid w:val="002835B5"/>
    <w:rsid w:val="00283868"/>
    <w:rsid w:val="002838AF"/>
    <w:rsid w:val="00283921"/>
    <w:rsid w:val="00283BAF"/>
    <w:rsid w:val="00283C5E"/>
    <w:rsid w:val="00283EAA"/>
    <w:rsid w:val="0028419D"/>
    <w:rsid w:val="002841B7"/>
    <w:rsid w:val="002842E8"/>
    <w:rsid w:val="00284541"/>
    <w:rsid w:val="00284656"/>
    <w:rsid w:val="0028476F"/>
    <w:rsid w:val="00284781"/>
    <w:rsid w:val="00284A44"/>
    <w:rsid w:val="00284A57"/>
    <w:rsid w:val="00284B65"/>
    <w:rsid w:val="00284BBC"/>
    <w:rsid w:val="00284D48"/>
    <w:rsid w:val="00284DA6"/>
    <w:rsid w:val="00284FDE"/>
    <w:rsid w:val="00285325"/>
    <w:rsid w:val="00285384"/>
    <w:rsid w:val="0028541F"/>
    <w:rsid w:val="002855B1"/>
    <w:rsid w:val="00285620"/>
    <w:rsid w:val="0028579C"/>
    <w:rsid w:val="00285870"/>
    <w:rsid w:val="0028590A"/>
    <w:rsid w:val="00285AE6"/>
    <w:rsid w:val="002862CF"/>
    <w:rsid w:val="0028660E"/>
    <w:rsid w:val="00286AF6"/>
    <w:rsid w:val="00286C7C"/>
    <w:rsid w:val="00286F38"/>
    <w:rsid w:val="00287287"/>
    <w:rsid w:val="002872AD"/>
    <w:rsid w:val="0028750A"/>
    <w:rsid w:val="0028756D"/>
    <w:rsid w:val="00287649"/>
    <w:rsid w:val="002879C9"/>
    <w:rsid w:val="00287D5C"/>
    <w:rsid w:val="00287F18"/>
    <w:rsid w:val="00290111"/>
    <w:rsid w:val="00290113"/>
    <w:rsid w:val="00290340"/>
    <w:rsid w:val="002903A5"/>
    <w:rsid w:val="0029043A"/>
    <w:rsid w:val="00290516"/>
    <w:rsid w:val="00290564"/>
    <w:rsid w:val="00290B53"/>
    <w:rsid w:val="00290DCF"/>
    <w:rsid w:val="0029111E"/>
    <w:rsid w:val="002911E7"/>
    <w:rsid w:val="00291312"/>
    <w:rsid w:val="00291325"/>
    <w:rsid w:val="0029150F"/>
    <w:rsid w:val="0029164C"/>
    <w:rsid w:val="0029190F"/>
    <w:rsid w:val="00291AC4"/>
    <w:rsid w:val="00291B58"/>
    <w:rsid w:val="00291F20"/>
    <w:rsid w:val="00291F6B"/>
    <w:rsid w:val="0029202D"/>
    <w:rsid w:val="002922E6"/>
    <w:rsid w:val="00292363"/>
    <w:rsid w:val="002925AF"/>
    <w:rsid w:val="0029265D"/>
    <w:rsid w:val="00292824"/>
    <w:rsid w:val="002929F8"/>
    <w:rsid w:val="00292A90"/>
    <w:rsid w:val="00292B5A"/>
    <w:rsid w:val="00292C65"/>
    <w:rsid w:val="00292E7E"/>
    <w:rsid w:val="00292F50"/>
    <w:rsid w:val="002930E5"/>
    <w:rsid w:val="002931C3"/>
    <w:rsid w:val="0029338B"/>
    <w:rsid w:val="002936ED"/>
    <w:rsid w:val="002937EA"/>
    <w:rsid w:val="00293C78"/>
    <w:rsid w:val="00293D4C"/>
    <w:rsid w:val="00293D6D"/>
    <w:rsid w:val="00293DA2"/>
    <w:rsid w:val="00293FAF"/>
    <w:rsid w:val="002940F6"/>
    <w:rsid w:val="0029411F"/>
    <w:rsid w:val="00294188"/>
    <w:rsid w:val="002941BD"/>
    <w:rsid w:val="0029434D"/>
    <w:rsid w:val="00294435"/>
    <w:rsid w:val="002944D2"/>
    <w:rsid w:val="0029454B"/>
    <w:rsid w:val="002945E1"/>
    <w:rsid w:val="0029465E"/>
    <w:rsid w:val="0029472F"/>
    <w:rsid w:val="002947B0"/>
    <w:rsid w:val="002948DA"/>
    <w:rsid w:val="00294B4C"/>
    <w:rsid w:val="00294BA4"/>
    <w:rsid w:val="00294BED"/>
    <w:rsid w:val="00294E38"/>
    <w:rsid w:val="002952F5"/>
    <w:rsid w:val="0029545E"/>
    <w:rsid w:val="0029575F"/>
    <w:rsid w:val="0029582F"/>
    <w:rsid w:val="00295A22"/>
    <w:rsid w:val="00295A89"/>
    <w:rsid w:val="00295E40"/>
    <w:rsid w:val="00295EF4"/>
    <w:rsid w:val="00295FFD"/>
    <w:rsid w:val="0029671F"/>
    <w:rsid w:val="0029692C"/>
    <w:rsid w:val="00296A4E"/>
    <w:rsid w:val="00296A51"/>
    <w:rsid w:val="00296A76"/>
    <w:rsid w:val="00296B1D"/>
    <w:rsid w:val="00296CE2"/>
    <w:rsid w:val="00297167"/>
    <w:rsid w:val="00297171"/>
    <w:rsid w:val="0029717A"/>
    <w:rsid w:val="00297230"/>
    <w:rsid w:val="0029747A"/>
    <w:rsid w:val="002974D6"/>
    <w:rsid w:val="0029757A"/>
    <w:rsid w:val="00297614"/>
    <w:rsid w:val="002976FD"/>
    <w:rsid w:val="00297701"/>
    <w:rsid w:val="00297B30"/>
    <w:rsid w:val="00297EC4"/>
    <w:rsid w:val="002A01BF"/>
    <w:rsid w:val="002A03D0"/>
    <w:rsid w:val="002A04F8"/>
    <w:rsid w:val="002A05AF"/>
    <w:rsid w:val="002A05CF"/>
    <w:rsid w:val="002A0728"/>
    <w:rsid w:val="002A0950"/>
    <w:rsid w:val="002A0BE2"/>
    <w:rsid w:val="002A0E69"/>
    <w:rsid w:val="002A0EC1"/>
    <w:rsid w:val="002A0F97"/>
    <w:rsid w:val="002A1032"/>
    <w:rsid w:val="002A135D"/>
    <w:rsid w:val="002A141C"/>
    <w:rsid w:val="002A15A3"/>
    <w:rsid w:val="002A167F"/>
    <w:rsid w:val="002A1719"/>
    <w:rsid w:val="002A1815"/>
    <w:rsid w:val="002A19BC"/>
    <w:rsid w:val="002A1CC9"/>
    <w:rsid w:val="002A1FC5"/>
    <w:rsid w:val="002A216E"/>
    <w:rsid w:val="002A21C0"/>
    <w:rsid w:val="002A24C1"/>
    <w:rsid w:val="002A2544"/>
    <w:rsid w:val="002A269A"/>
    <w:rsid w:val="002A26C4"/>
    <w:rsid w:val="002A2745"/>
    <w:rsid w:val="002A27AB"/>
    <w:rsid w:val="002A2955"/>
    <w:rsid w:val="002A2AE0"/>
    <w:rsid w:val="002A2C90"/>
    <w:rsid w:val="002A2FA1"/>
    <w:rsid w:val="002A3057"/>
    <w:rsid w:val="002A32E2"/>
    <w:rsid w:val="002A3711"/>
    <w:rsid w:val="002A4065"/>
    <w:rsid w:val="002A4351"/>
    <w:rsid w:val="002A4523"/>
    <w:rsid w:val="002A4697"/>
    <w:rsid w:val="002A4BEC"/>
    <w:rsid w:val="002A4C79"/>
    <w:rsid w:val="002A4E2D"/>
    <w:rsid w:val="002A4F75"/>
    <w:rsid w:val="002A50E5"/>
    <w:rsid w:val="002A50EC"/>
    <w:rsid w:val="002A515F"/>
    <w:rsid w:val="002A519D"/>
    <w:rsid w:val="002A524F"/>
    <w:rsid w:val="002A5368"/>
    <w:rsid w:val="002A53FA"/>
    <w:rsid w:val="002A553A"/>
    <w:rsid w:val="002A5564"/>
    <w:rsid w:val="002A58B8"/>
    <w:rsid w:val="002A5932"/>
    <w:rsid w:val="002A5A97"/>
    <w:rsid w:val="002A5BB7"/>
    <w:rsid w:val="002A5BC0"/>
    <w:rsid w:val="002A5CBD"/>
    <w:rsid w:val="002A5F01"/>
    <w:rsid w:val="002A600B"/>
    <w:rsid w:val="002A6028"/>
    <w:rsid w:val="002A6076"/>
    <w:rsid w:val="002A67C0"/>
    <w:rsid w:val="002A6826"/>
    <w:rsid w:val="002A688D"/>
    <w:rsid w:val="002A6D7B"/>
    <w:rsid w:val="002A6DC2"/>
    <w:rsid w:val="002A6DCB"/>
    <w:rsid w:val="002A7320"/>
    <w:rsid w:val="002A73D0"/>
    <w:rsid w:val="002A76D2"/>
    <w:rsid w:val="002A7828"/>
    <w:rsid w:val="002A799E"/>
    <w:rsid w:val="002A7C71"/>
    <w:rsid w:val="002A7CFD"/>
    <w:rsid w:val="002A7E20"/>
    <w:rsid w:val="002A7E4F"/>
    <w:rsid w:val="002A7FC7"/>
    <w:rsid w:val="002B019B"/>
    <w:rsid w:val="002B02A1"/>
    <w:rsid w:val="002B0348"/>
    <w:rsid w:val="002B0399"/>
    <w:rsid w:val="002B0466"/>
    <w:rsid w:val="002B059F"/>
    <w:rsid w:val="002B06E9"/>
    <w:rsid w:val="002B096D"/>
    <w:rsid w:val="002B0B68"/>
    <w:rsid w:val="002B0BD6"/>
    <w:rsid w:val="002B0D48"/>
    <w:rsid w:val="002B0F0B"/>
    <w:rsid w:val="002B1381"/>
    <w:rsid w:val="002B1482"/>
    <w:rsid w:val="002B15A5"/>
    <w:rsid w:val="002B1643"/>
    <w:rsid w:val="002B180E"/>
    <w:rsid w:val="002B185E"/>
    <w:rsid w:val="002B1B42"/>
    <w:rsid w:val="002B1BFD"/>
    <w:rsid w:val="002B1DB1"/>
    <w:rsid w:val="002B1EB2"/>
    <w:rsid w:val="002B1EB5"/>
    <w:rsid w:val="002B216B"/>
    <w:rsid w:val="002B23BC"/>
    <w:rsid w:val="002B23D3"/>
    <w:rsid w:val="002B23DA"/>
    <w:rsid w:val="002B2476"/>
    <w:rsid w:val="002B2E13"/>
    <w:rsid w:val="002B2ED7"/>
    <w:rsid w:val="002B2FFF"/>
    <w:rsid w:val="002B3020"/>
    <w:rsid w:val="002B3022"/>
    <w:rsid w:val="002B323A"/>
    <w:rsid w:val="002B3265"/>
    <w:rsid w:val="002B3414"/>
    <w:rsid w:val="002B34EA"/>
    <w:rsid w:val="002B35B9"/>
    <w:rsid w:val="002B3736"/>
    <w:rsid w:val="002B3777"/>
    <w:rsid w:val="002B37A3"/>
    <w:rsid w:val="002B3859"/>
    <w:rsid w:val="002B3A6A"/>
    <w:rsid w:val="002B3B96"/>
    <w:rsid w:val="002B3C45"/>
    <w:rsid w:val="002B4130"/>
    <w:rsid w:val="002B4BF0"/>
    <w:rsid w:val="002B4C14"/>
    <w:rsid w:val="002B4C97"/>
    <w:rsid w:val="002B4E94"/>
    <w:rsid w:val="002B517F"/>
    <w:rsid w:val="002B51A8"/>
    <w:rsid w:val="002B53CD"/>
    <w:rsid w:val="002B56AB"/>
    <w:rsid w:val="002B5890"/>
    <w:rsid w:val="002B591E"/>
    <w:rsid w:val="002B59EA"/>
    <w:rsid w:val="002B5A00"/>
    <w:rsid w:val="002B5A48"/>
    <w:rsid w:val="002B60BA"/>
    <w:rsid w:val="002B60F1"/>
    <w:rsid w:val="002B6407"/>
    <w:rsid w:val="002B64F2"/>
    <w:rsid w:val="002B65C3"/>
    <w:rsid w:val="002B69A4"/>
    <w:rsid w:val="002B6A29"/>
    <w:rsid w:val="002B6B33"/>
    <w:rsid w:val="002B6EC8"/>
    <w:rsid w:val="002B74BA"/>
    <w:rsid w:val="002B754D"/>
    <w:rsid w:val="002B7BD7"/>
    <w:rsid w:val="002B7E71"/>
    <w:rsid w:val="002B7E7D"/>
    <w:rsid w:val="002B7FB1"/>
    <w:rsid w:val="002C004B"/>
    <w:rsid w:val="002C0384"/>
    <w:rsid w:val="002C03AD"/>
    <w:rsid w:val="002C07A3"/>
    <w:rsid w:val="002C123B"/>
    <w:rsid w:val="002C127B"/>
    <w:rsid w:val="002C12D9"/>
    <w:rsid w:val="002C156E"/>
    <w:rsid w:val="002C157B"/>
    <w:rsid w:val="002C1713"/>
    <w:rsid w:val="002C18B0"/>
    <w:rsid w:val="002C1A3C"/>
    <w:rsid w:val="002C1D87"/>
    <w:rsid w:val="002C1DAA"/>
    <w:rsid w:val="002C1ED2"/>
    <w:rsid w:val="002C1F5F"/>
    <w:rsid w:val="002C20A4"/>
    <w:rsid w:val="002C20BB"/>
    <w:rsid w:val="002C2136"/>
    <w:rsid w:val="002C23DB"/>
    <w:rsid w:val="002C243B"/>
    <w:rsid w:val="002C2510"/>
    <w:rsid w:val="002C25A3"/>
    <w:rsid w:val="002C288E"/>
    <w:rsid w:val="002C28D4"/>
    <w:rsid w:val="002C28F7"/>
    <w:rsid w:val="002C2934"/>
    <w:rsid w:val="002C2D03"/>
    <w:rsid w:val="002C2D60"/>
    <w:rsid w:val="002C2F6F"/>
    <w:rsid w:val="002C3040"/>
    <w:rsid w:val="002C3248"/>
    <w:rsid w:val="002C368D"/>
    <w:rsid w:val="002C3718"/>
    <w:rsid w:val="002C392F"/>
    <w:rsid w:val="002C3A2E"/>
    <w:rsid w:val="002C3BAA"/>
    <w:rsid w:val="002C40AC"/>
    <w:rsid w:val="002C417B"/>
    <w:rsid w:val="002C41CF"/>
    <w:rsid w:val="002C43A9"/>
    <w:rsid w:val="002C477F"/>
    <w:rsid w:val="002C483F"/>
    <w:rsid w:val="002C49B2"/>
    <w:rsid w:val="002C4EA6"/>
    <w:rsid w:val="002C51A5"/>
    <w:rsid w:val="002C534B"/>
    <w:rsid w:val="002C57D5"/>
    <w:rsid w:val="002C584A"/>
    <w:rsid w:val="002C5880"/>
    <w:rsid w:val="002C5A65"/>
    <w:rsid w:val="002C5B23"/>
    <w:rsid w:val="002C6086"/>
    <w:rsid w:val="002C60AD"/>
    <w:rsid w:val="002C626B"/>
    <w:rsid w:val="002C6736"/>
    <w:rsid w:val="002C692E"/>
    <w:rsid w:val="002C69C2"/>
    <w:rsid w:val="002C6F21"/>
    <w:rsid w:val="002C717E"/>
    <w:rsid w:val="002C71E7"/>
    <w:rsid w:val="002C7272"/>
    <w:rsid w:val="002C7354"/>
    <w:rsid w:val="002C738F"/>
    <w:rsid w:val="002C74F9"/>
    <w:rsid w:val="002C7672"/>
    <w:rsid w:val="002C7802"/>
    <w:rsid w:val="002C7A12"/>
    <w:rsid w:val="002C7B43"/>
    <w:rsid w:val="002C7D7F"/>
    <w:rsid w:val="002D02C3"/>
    <w:rsid w:val="002D0379"/>
    <w:rsid w:val="002D040F"/>
    <w:rsid w:val="002D05BF"/>
    <w:rsid w:val="002D05D3"/>
    <w:rsid w:val="002D09E8"/>
    <w:rsid w:val="002D0A55"/>
    <w:rsid w:val="002D0BB3"/>
    <w:rsid w:val="002D127F"/>
    <w:rsid w:val="002D137C"/>
    <w:rsid w:val="002D14D1"/>
    <w:rsid w:val="002D162A"/>
    <w:rsid w:val="002D1ABC"/>
    <w:rsid w:val="002D1B49"/>
    <w:rsid w:val="002D1BA0"/>
    <w:rsid w:val="002D1E29"/>
    <w:rsid w:val="002D1E31"/>
    <w:rsid w:val="002D2046"/>
    <w:rsid w:val="002D2159"/>
    <w:rsid w:val="002D2177"/>
    <w:rsid w:val="002D221F"/>
    <w:rsid w:val="002D22A9"/>
    <w:rsid w:val="002D2306"/>
    <w:rsid w:val="002D2977"/>
    <w:rsid w:val="002D299A"/>
    <w:rsid w:val="002D2B13"/>
    <w:rsid w:val="002D2D89"/>
    <w:rsid w:val="002D2EB1"/>
    <w:rsid w:val="002D315E"/>
    <w:rsid w:val="002D327B"/>
    <w:rsid w:val="002D36F0"/>
    <w:rsid w:val="002D3A09"/>
    <w:rsid w:val="002D3BE2"/>
    <w:rsid w:val="002D3C58"/>
    <w:rsid w:val="002D3CAF"/>
    <w:rsid w:val="002D3DBA"/>
    <w:rsid w:val="002D3F26"/>
    <w:rsid w:val="002D41AC"/>
    <w:rsid w:val="002D43FD"/>
    <w:rsid w:val="002D45A3"/>
    <w:rsid w:val="002D4AFA"/>
    <w:rsid w:val="002D4C4F"/>
    <w:rsid w:val="002D4DCA"/>
    <w:rsid w:val="002D4E50"/>
    <w:rsid w:val="002D53CF"/>
    <w:rsid w:val="002D540B"/>
    <w:rsid w:val="002D545A"/>
    <w:rsid w:val="002D58C0"/>
    <w:rsid w:val="002D5C11"/>
    <w:rsid w:val="002D5C8E"/>
    <w:rsid w:val="002D5E41"/>
    <w:rsid w:val="002D5E70"/>
    <w:rsid w:val="002D61AA"/>
    <w:rsid w:val="002D6259"/>
    <w:rsid w:val="002D6333"/>
    <w:rsid w:val="002D6336"/>
    <w:rsid w:val="002D6404"/>
    <w:rsid w:val="002D6489"/>
    <w:rsid w:val="002D6868"/>
    <w:rsid w:val="002D6DEC"/>
    <w:rsid w:val="002D6E21"/>
    <w:rsid w:val="002D6E57"/>
    <w:rsid w:val="002D7022"/>
    <w:rsid w:val="002D702A"/>
    <w:rsid w:val="002D70DC"/>
    <w:rsid w:val="002D70E8"/>
    <w:rsid w:val="002D711F"/>
    <w:rsid w:val="002D71AF"/>
    <w:rsid w:val="002D730C"/>
    <w:rsid w:val="002D77A9"/>
    <w:rsid w:val="002D79DD"/>
    <w:rsid w:val="002D7B6F"/>
    <w:rsid w:val="002D7CCF"/>
    <w:rsid w:val="002D7D5D"/>
    <w:rsid w:val="002D7FD4"/>
    <w:rsid w:val="002E003D"/>
    <w:rsid w:val="002E0957"/>
    <w:rsid w:val="002E0F52"/>
    <w:rsid w:val="002E1368"/>
    <w:rsid w:val="002E1572"/>
    <w:rsid w:val="002E16C5"/>
    <w:rsid w:val="002E19FB"/>
    <w:rsid w:val="002E1C88"/>
    <w:rsid w:val="002E1E51"/>
    <w:rsid w:val="002E1EE6"/>
    <w:rsid w:val="002E224E"/>
    <w:rsid w:val="002E2348"/>
    <w:rsid w:val="002E2502"/>
    <w:rsid w:val="002E26AC"/>
    <w:rsid w:val="002E2808"/>
    <w:rsid w:val="002E291F"/>
    <w:rsid w:val="002E2A8B"/>
    <w:rsid w:val="002E2C46"/>
    <w:rsid w:val="002E2C6F"/>
    <w:rsid w:val="002E2C7E"/>
    <w:rsid w:val="002E3414"/>
    <w:rsid w:val="002E3608"/>
    <w:rsid w:val="002E3689"/>
    <w:rsid w:val="002E38B3"/>
    <w:rsid w:val="002E3914"/>
    <w:rsid w:val="002E396B"/>
    <w:rsid w:val="002E3B48"/>
    <w:rsid w:val="002E3D4E"/>
    <w:rsid w:val="002E3F0C"/>
    <w:rsid w:val="002E3F86"/>
    <w:rsid w:val="002E402B"/>
    <w:rsid w:val="002E415E"/>
    <w:rsid w:val="002E429D"/>
    <w:rsid w:val="002E4549"/>
    <w:rsid w:val="002E46DE"/>
    <w:rsid w:val="002E4718"/>
    <w:rsid w:val="002E47C2"/>
    <w:rsid w:val="002E47F5"/>
    <w:rsid w:val="002E4C79"/>
    <w:rsid w:val="002E4E8E"/>
    <w:rsid w:val="002E50D3"/>
    <w:rsid w:val="002E56EC"/>
    <w:rsid w:val="002E58C8"/>
    <w:rsid w:val="002E5B9A"/>
    <w:rsid w:val="002E5BBB"/>
    <w:rsid w:val="002E5C9F"/>
    <w:rsid w:val="002E5E78"/>
    <w:rsid w:val="002E5FB1"/>
    <w:rsid w:val="002E6089"/>
    <w:rsid w:val="002E613C"/>
    <w:rsid w:val="002E6258"/>
    <w:rsid w:val="002E64F5"/>
    <w:rsid w:val="002E6705"/>
    <w:rsid w:val="002E68C0"/>
    <w:rsid w:val="002E6990"/>
    <w:rsid w:val="002E6AD4"/>
    <w:rsid w:val="002E6BDD"/>
    <w:rsid w:val="002E6CA0"/>
    <w:rsid w:val="002E6CA4"/>
    <w:rsid w:val="002E701C"/>
    <w:rsid w:val="002E7094"/>
    <w:rsid w:val="002E71D2"/>
    <w:rsid w:val="002E7225"/>
    <w:rsid w:val="002E7474"/>
    <w:rsid w:val="002E766D"/>
    <w:rsid w:val="002E76A7"/>
    <w:rsid w:val="002E79BB"/>
    <w:rsid w:val="002E7D16"/>
    <w:rsid w:val="002E7F02"/>
    <w:rsid w:val="002E7F13"/>
    <w:rsid w:val="002F00DB"/>
    <w:rsid w:val="002F00E1"/>
    <w:rsid w:val="002F0384"/>
    <w:rsid w:val="002F03E9"/>
    <w:rsid w:val="002F044A"/>
    <w:rsid w:val="002F051C"/>
    <w:rsid w:val="002F0613"/>
    <w:rsid w:val="002F0A47"/>
    <w:rsid w:val="002F0FB3"/>
    <w:rsid w:val="002F15B2"/>
    <w:rsid w:val="002F1887"/>
    <w:rsid w:val="002F1922"/>
    <w:rsid w:val="002F1B89"/>
    <w:rsid w:val="002F1FB9"/>
    <w:rsid w:val="002F2092"/>
    <w:rsid w:val="002F215A"/>
    <w:rsid w:val="002F2292"/>
    <w:rsid w:val="002F2297"/>
    <w:rsid w:val="002F25E6"/>
    <w:rsid w:val="002F2623"/>
    <w:rsid w:val="002F2D00"/>
    <w:rsid w:val="002F2D52"/>
    <w:rsid w:val="002F2F02"/>
    <w:rsid w:val="002F31FA"/>
    <w:rsid w:val="002F3AB6"/>
    <w:rsid w:val="002F3B6D"/>
    <w:rsid w:val="002F3B9A"/>
    <w:rsid w:val="002F3D10"/>
    <w:rsid w:val="002F3D22"/>
    <w:rsid w:val="002F3E31"/>
    <w:rsid w:val="002F420C"/>
    <w:rsid w:val="002F4213"/>
    <w:rsid w:val="002F4335"/>
    <w:rsid w:val="002F4466"/>
    <w:rsid w:val="002F4554"/>
    <w:rsid w:val="002F45BA"/>
    <w:rsid w:val="002F4793"/>
    <w:rsid w:val="002F47C0"/>
    <w:rsid w:val="002F4961"/>
    <w:rsid w:val="002F4A50"/>
    <w:rsid w:val="002F4B9D"/>
    <w:rsid w:val="002F4CC7"/>
    <w:rsid w:val="002F4E4D"/>
    <w:rsid w:val="002F4E58"/>
    <w:rsid w:val="002F4ECF"/>
    <w:rsid w:val="002F5301"/>
    <w:rsid w:val="002F551D"/>
    <w:rsid w:val="002F5613"/>
    <w:rsid w:val="002F5916"/>
    <w:rsid w:val="002F595D"/>
    <w:rsid w:val="002F5A05"/>
    <w:rsid w:val="002F5B52"/>
    <w:rsid w:val="002F5C7E"/>
    <w:rsid w:val="002F5CDB"/>
    <w:rsid w:val="002F5E82"/>
    <w:rsid w:val="002F6003"/>
    <w:rsid w:val="002F616F"/>
    <w:rsid w:val="002F654A"/>
    <w:rsid w:val="002F680B"/>
    <w:rsid w:val="002F6949"/>
    <w:rsid w:val="002F6C0B"/>
    <w:rsid w:val="002F6C2E"/>
    <w:rsid w:val="002F6D8F"/>
    <w:rsid w:val="002F7228"/>
    <w:rsid w:val="002F7392"/>
    <w:rsid w:val="002F746B"/>
    <w:rsid w:val="002F7563"/>
    <w:rsid w:val="002F76AE"/>
    <w:rsid w:val="002F77E8"/>
    <w:rsid w:val="002F79A1"/>
    <w:rsid w:val="002F7BEA"/>
    <w:rsid w:val="002F7E05"/>
    <w:rsid w:val="002F7F39"/>
    <w:rsid w:val="00300103"/>
    <w:rsid w:val="00300185"/>
    <w:rsid w:val="0030029C"/>
    <w:rsid w:val="003002B8"/>
    <w:rsid w:val="003005BA"/>
    <w:rsid w:val="003005EE"/>
    <w:rsid w:val="00300698"/>
    <w:rsid w:val="00300913"/>
    <w:rsid w:val="00300A18"/>
    <w:rsid w:val="00300BA6"/>
    <w:rsid w:val="00300D53"/>
    <w:rsid w:val="00300D5D"/>
    <w:rsid w:val="00301274"/>
    <w:rsid w:val="003012C1"/>
    <w:rsid w:val="00301750"/>
    <w:rsid w:val="00301979"/>
    <w:rsid w:val="00301AF6"/>
    <w:rsid w:val="00301BFA"/>
    <w:rsid w:val="00301C7D"/>
    <w:rsid w:val="00301D0A"/>
    <w:rsid w:val="00301E70"/>
    <w:rsid w:val="00301FFD"/>
    <w:rsid w:val="00302356"/>
    <w:rsid w:val="003025B4"/>
    <w:rsid w:val="003029D7"/>
    <w:rsid w:val="00302DAF"/>
    <w:rsid w:val="00303011"/>
    <w:rsid w:val="00303304"/>
    <w:rsid w:val="00303413"/>
    <w:rsid w:val="0030354F"/>
    <w:rsid w:val="00303654"/>
    <w:rsid w:val="00303D1A"/>
    <w:rsid w:val="00303E7C"/>
    <w:rsid w:val="00303F96"/>
    <w:rsid w:val="003040DF"/>
    <w:rsid w:val="0030417A"/>
    <w:rsid w:val="00304290"/>
    <w:rsid w:val="003044C4"/>
    <w:rsid w:val="00304A0D"/>
    <w:rsid w:val="00304B9E"/>
    <w:rsid w:val="00304C73"/>
    <w:rsid w:val="00304CCE"/>
    <w:rsid w:val="00304CD8"/>
    <w:rsid w:val="00304D45"/>
    <w:rsid w:val="00304D4D"/>
    <w:rsid w:val="00305144"/>
    <w:rsid w:val="003053E3"/>
    <w:rsid w:val="0030556D"/>
    <w:rsid w:val="00305635"/>
    <w:rsid w:val="0030566F"/>
    <w:rsid w:val="00305857"/>
    <w:rsid w:val="003059EF"/>
    <w:rsid w:val="00305AF3"/>
    <w:rsid w:val="00305C5F"/>
    <w:rsid w:val="00305CED"/>
    <w:rsid w:val="00305DFA"/>
    <w:rsid w:val="00305FFB"/>
    <w:rsid w:val="003062A4"/>
    <w:rsid w:val="003063CF"/>
    <w:rsid w:val="00306786"/>
    <w:rsid w:val="00306A42"/>
    <w:rsid w:val="00306B43"/>
    <w:rsid w:val="00306F88"/>
    <w:rsid w:val="003071FA"/>
    <w:rsid w:val="003072A3"/>
    <w:rsid w:val="00307561"/>
    <w:rsid w:val="003075F2"/>
    <w:rsid w:val="003076F5"/>
    <w:rsid w:val="003077CB"/>
    <w:rsid w:val="0030783E"/>
    <w:rsid w:val="00307A72"/>
    <w:rsid w:val="00307DAA"/>
    <w:rsid w:val="00307DFF"/>
    <w:rsid w:val="00307EAA"/>
    <w:rsid w:val="00310344"/>
    <w:rsid w:val="00310397"/>
    <w:rsid w:val="00310450"/>
    <w:rsid w:val="003106A5"/>
    <w:rsid w:val="0031089C"/>
    <w:rsid w:val="00310976"/>
    <w:rsid w:val="00310B51"/>
    <w:rsid w:val="00310CC8"/>
    <w:rsid w:val="00310F4C"/>
    <w:rsid w:val="003110F8"/>
    <w:rsid w:val="003111A0"/>
    <w:rsid w:val="003113B9"/>
    <w:rsid w:val="00311AFC"/>
    <w:rsid w:val="003121B5"/>
    <w:rsid w:val="00312333"/>
    <w:rsid w:val="003124EC"/>
    <w:rsid w:val="003129E9"/>
    <w:rsid w:val="00312B05"/>
    <w:rsid w:val="00312D10"/>
    <w:rsid w:val="00312E21"/>
    <w:rsid w:val="003131FD"/>
    <w:rsid w:val="0031324B"/>
    <w:rsid w:val="003134F4"/>
    <w:rsid w:val="00313A66"/>
    <w:rsid w:val="00313DEB"/>
    <w:rsid w:val="00313EA7"/>
    <w:rsid w:val="00313FAD"/>
    <w:rsid w:val="0031431A"/>
    <w:rsid w:val="0031456B"/>
    <w:rsid w:val="00314645"/>
    <w:rsid w:val="003146E4"/>
    <w:rsid w:val="00314759"/>
    <w:rsid w:val="00314840"/>
    <w:rsid w:val="003149B6"/>
    <w:rsid w:val="003149C8"/>
    <w:rsid w:val="00314BF4"/>
    <w:rsid w:val="00314C95"/>
    <w:rsid w:val="00314D99"/>
    <w:rsid w:val="00315034"/>
    <w:rsid w:val="003150E5"/>
    <w:rsid w:val="003151D7"/>
    <w:rsid w:val="00315248"/>
    <w:rsid w:val="0031535F"/>
    <w:rsid w:val="0031545C"/>
    <w:rsid w:val="0031550B"/>
    <w:rsid w:val="0031555D"/>
    <w:rsid w:val="003156CB"/>
    <w:rsid w:val="00315886"/>
    <w:rsid w:val="00315888"/>
    <w:rsid w:val="00315B01"/>
    <w:rsid w:val="00315D41"/>
    <w:rsid w:val="00315E62"/>
    <w:rsid w:val="003160DB"/>
    <w:rsid w:val="0031619D"/>
    <w:rsid w:val="00316231"/>
    <w:rsid w:val="00316273"/>
    <w:rsid w:val="00316AC0"/>
    <w:rsid w:val="00316BD4"/>
    <w:rsid w:val="00316C24"/>
    <w:rsid w:val="00316E55"/>
    <w:rsid w:val="0031717A"/>
    <w:rsid w:val="0031746A"/>
    <w:rsid w:val="00317551"/>
    <w:rsid w:val="00317679"/>
    <w:rsid w:val="003179DD"/>
    <w:rsid w:val="00317EA3"/>
    <w:rsid w:val="0032017D"/>
    <w:rsid w:val="0032065B"/>
    <w:rsid w:val="003207E7"/>
    <w:rsid w:val="003208D7"/>
    <w:rsid w:val="0032092F"/>
    <w:rsid w:val="00320AB7"/>
    <w:rsid w:val="00320B19"/>
    <w:rsid w:val="00320B71"/>
    <w:rsid w:val="00320B8B"/>
    <w:rsid w:val="00320F46"/>
    <w:rsid w:val="00320F68"/>
    <w:rsid w:val="00321131"/>
    <w:rsid w:val="003211BC"/>
    <w:rsid w:val="0032143C"/>
    <w:rsid w:val="0032148B"/>
    <w:rsid w:val="003214F2"/>
    <w:rsid w:val="00321858"/>
    <w:rsid w:val="003218D3"/>
    <w:rsid w:val="00321DAC"/>
    <w:rsid w:val="00321E05"/>
    <w:rsid w:val="00321FDF"/>
    <w:rsid w:val="0032211E"/>
    <w:rsid w:val="00322202"/>
    <w:rsid w:val="003223B4"/>
    <w:rsid w:val="003226F1"/>
    <w:rsid w:val="0032280E"/>
    <w:rsid w:val="00322A79"/>
    <w:rsid w:val="00322D98"/>
    <w:rsid w:val="00322DBB"/>
    <w:rsid w:val="0032305E"/>
    <w:rsid w:val="0032310F"/>
    <w:rsid w:val="00323309"/>
    <w:rsid w:val="00323436"/>
    <w:rsid w:val="00323C1E"/>
    <w:rsid w:val="00323C27"/>
    <w:rsid w:val="00323C2C"/>
    <w:rsid w:val="00323CC2"/>
    <w:rsid w:val="00324910"/>
    <w:rsid w:val="0032494D"/>
    <w:rsid w:val="00324A3D"/>
    <w:rsid w:val="00324BBA"/>
    <w:rsid w:val="00324BEA"/>
    <w:rsid w:val="00325074"/>
    <w:rsid w:val="003251AD"/>
    <w:rsid w:val="003253B5"/>
    <w:rsid w:val="0032546B"/>
    <w:rsid w:val="00325651"/>
    <w:rsid w:val="0032565E"/>
    <w:rsid w:val="00325879"/>
    <w:rsid w:val="00325A22"/>
    <w:rsid w:val="00325B80"/>
    <w:rsid w:val="00325EEC"/>
    <w:rsid w:val="003260E3"/>
    <w:rsid w:val="0032641E"/>
    <w:rsid w:val="00326456"/>
    <w:rsid w:val="00326A44"/>
    <w:rsid w:val="00326B49"/>
    <w:rsid w:val="00326C10"/>
    <w:rsid w:val="00326D6C"/>
    <w:rsid w:val="00326E3F"/>
    <w:rsid w:val="00327035"/>
    <w:rsid w:val="0032714E"/>
    <w:rsid w:val="00327286"/>
    <w:rsid w:val="00327777"/>
    <w:rsid w:val="00327D72"/>
    <w:rsid w:val="00327ED0"/>
    <w:rsid w:val="0033009E"/>
    <w:rsid w:val="00330279"/>
    <w:rsid w:val="003302C0"/>
    <w:rsid w:val="00330435"/>
    <w:rsid w:val="003304D7"/>
    <w:rsid w:val="0033057D"/>
    <w:rsid w:val="0033059E"/>
    <w:rsid w:val="003306EE"/>
    <w:rsid w:val="003308FC"/>
    <w:rsid w:val="00330D48"/>
    <w:rsid w:val="00330F0D"/>
    <w:rsid w:val="0033110D"/>
    <w:rsid w:val="00331344"/>
    <w:rsid w:val="0033142E"/>
    <w:rsid w:val="0033159E"/>
    <w:rsid w:val="003317D1"/>
    <w:rsid w:val="00331B28"/>
    <w:rsid w:val="00331BF9"/>
    <w:rsid w:val="0033200B"/>
    <w:rsid w:val="003320E9"/>
    <w:rsid w:val="00332149"/>
    <w:rsid w:val="0033214A"/>
    <w:rsid w:val="003321D1"/>
    <w:rsid w:val="003332AC"/>
    <w:rsid w:val="00333952"/>
    <w:rsid w:val="003339F8"/>
    <w:rsid w:val="003339FB"/>
    <w:rsid w:val="00333DE1"/>
    <w:rsid w:val="003340D6"/>
    <w:rsid w:val="0033443F"/>
    <w:rsid w:val="003344F5"/>
    <w:rsid w:val="003345A1"/>
    <w:rsid w:val="003345B8"/>
    <w:rsid w:val="003345F8"/>
    <w:rsid w:val="00334902"/>
    <w:rsid w:val="00334927"/>
    <w:rsid w:val="00335186"/>
    <w:rsid w:val="003357C2"/>
    <w:rsid w:val="00335922"/>
    <w:rsid w:val="00335934"/>
    <w:rsid w:val="00335C80"/>
    <w:rsid w:val="00335CE6"/>
    <w:rsid w:val="00335D83"/>
    <w:rsid w:val="00336049"/>
    <w:rsid w:val="0033604A"/>
    <w:rsid w:val="00336305"/>
    <w:rsid w:val="00336313"/>
    <w:rsid w:val="00336504"/>
    <w:rsid w:val="003368C3"/>
    <w:rsid w:val="003369A2"/>
    <w:rsid w:val="003369A4"/>
    <w:rsid w:val="003369CA"/>
    <w:rsid w:val="00337025"/>
    <w:rsid w:val="003370DB"/>
    <w:rsid w:val="00337395"/>
    <w:rsid w:val="003374CE"/>
    <w:rsid w:val="0033750F"/>
    <w:rsid w:val="00337622"/>
    <w:rsid w:val="00337648"/>
    <w:rsid w:val="00337818"/>
    <w:rsid w:val="003378C1"/>
    <w:rsid w:val="003378FF"/>
    <w:rsid w:val="00337D76"/>
    <w:rsid w:val="00337EFB"/>
    <w:rsid w:val="0034025D"/>
    <w:rsid w:val="0034029D"/>
    <w:rsid w:val="003405B7"/>
    <w:rsid w:val="0034061E"/>
    <w:rsid w:val="003406BB"/>
    <w:rsid w:val="00340851"/>
    <w:rsid w:val="0034087C"/>
    <w:rsid w:val="00340B88"/>
    <w:rsid w:val="00340D20"/>
    <w:rsid w:val="00340E4B"/>
    <w:rsid w:val="00340F95"/>
    <w:rsid w:val="003410B9"/>
    <w:rsid w:val="0034120F"/>
    <w:rsid w:val="003415F5"/>
    <w:rsid w:val="00341675"/>
    <w:rsid w:val="00341CDA"/>
    <w:rsid w:val="00341CF2"/>
    <w:rsid w:val="00341D08"/>
    <w:rsid w:val="00341E6E"/>
    <w:rsid w:val="00341F6E"/>
    <w:rsid w:val="003427A6"/>
    <w:rsid w:val="003427F0"/>
    <w:rsid w:val="003429DE"/>
    <w:rsid w:val="003429E8"/>
    <w:rsid w:val="00342D61"/>
    <w:rsid w:val="00342F74"/>
    <w:rsid w:val="00343142"/>
    <w:rsid w:val="00343216"/>
    <w:rsid w:val="00343858"/>
    <w:rsid w:val="0034395D"/>
    <w:rsid w:val="00343AB3"/>
    <w:rsid w:val="00343D8E"/>
    <w:rsid w:val="00344268"/>
    <w:rsid w:val="0034439C"/>
    <w:rsid w:val="003443F8"/>
    <w:rsid w:val="00344527"/>
    <w:rsid w:val="0034454C"/>
    <w:rsid w:val="00344690"/>
    <w:rsid w:val="003449F1"/>
    <w:rsid w:val="00344D16"/>
    <w:rsid w:val="00344DFD"/>
    <w:rsid w:val="00344FD7"/>
    <w:rsid w:val="0034502B"/>
    <w:rsid w:val="00345277"/>
    <w:rsid w:val="0034529F"/>
    <w:rsid w:val="003452C5"/>
    <w:rsid w:val="003453CF"/>
    <w:rsid w:val="003455B6"/>
    <w:rsid w:val="003455EC"/>
    <w:rsid w:val="0034567D"/>
    <w:rsid w:val="0034578C"/>
    <w:rsid w:val="0034580E"/>
    <w:rsid w:val="003458A7"/>
    <w:rsid w:val="00345931"/>
    <w:rsid w:val="0034599F"/>
    <w:rsid w:val="00345A8D"/>
    <w:rsid w:val="00345C55"/>
    <w:rsid w:val="00345C97"/>
    <w:rsid w:val="0034611A"/>
    <w:rsid w:val="003461D4"/>
    <w:rsid w:val="00346830"/>
    <w:rsid w:val="003469F2"/>
    <w:rsid w:val="00346A0F"/>
    <w:rsid w:val="00346A68"/>
    <w:rsid w:val="00346CF6"/>
    <w:rsid w:val="00346D25"/>
    <w:rsid w:val="003470D8"/>
    <w:rsid w:val="003472E5"/>
    <w:rsid w:val="003473DF"/>
    <w:rsid w:val="00347675"/>
    <w:rsid w:val="00347B09"/>
    <w:rsid w:val="00347D03"/>
    <w:rsid w:val="00347D50"/>
    <w:rsid w:val="003500A4"/>
    <w:rsid w:val="00350226"/>
    <w:rsid w:val="003508BB"/>
    <w:rsid w:val="003509B3"/>
    <w:rsid w:val="00350A08"/>
    <w:rsid w:val="00350CFC"/>
    <w:rsid w:val="00350DEF"/>
    <w:rsid w:val="00350E22"/>
    <w:rsid w:val="00350F3C"/>
    <w:rsid w:val="00350FE2"/>
    <w:rsid w:val="003511A2"/>
    <w:rsid w:val="0035121B"/>
    <w:rsid w:val="003512C9"/>
    <w:rsid w:val="0035135D"/>
    <w:rsid w:val="003513F9"/>
    <w:rsid w:val="0035158B"/>
    <w:rsid w:val="003516C6"/>
    <w:rsid w:val="0035171E"/>
    <w:rsid w:val="00351750"/>
    <w:rsid w:val="00351AD2"/>
    <w:rsid w:val="00351B6F"/>
    <w:rsid w:val="00351BAB"/>
    <w:rsid w:val="00351CC4"/>
    <w:rsid w:val="00351D07"/>
    <w:rsid w:val="00351DA2"/>
    <w:rsid w:val="00351E59"/>
    <w:rsid w:val="003523D3"/>
    <w:rsid w:val="00352777"/>
    <w:rsid w:val="00352785"/>
    <w:rsid w:val="00352A36"/>
    <w:rsid w:val="00352BAD"/>
    <w:rsid w:val="00352C9B"/>
    <w:rsid w:val="00352D5F"/>
    <w:rsid w:val="00352DAE"/>
    <w:rsid w:val="00352F6C"/>
    <w:rsid w:val="00352FD2"/>
    <w:rsid w:val="0035307E"/>
    <w:rsid w:val="00353421"/>
    <w:rsid w:val="00353452"/>
    <w:rsid w:val="003534A8"/>
    <w:rsid w:val="003539BF"/>
    <w:rsid w:val="00353C80"/>
    <w:rsid w:val="00353E1B"/>
    <w:rsid w:val="003540F2"/>
    <w:rsid w:val="0035426B"/>
    <w:rsid w:val="00354331"/>
    <w:rsid w:val="00354580"/>
    <w:rsid w:val="003546C1"/>
    <w:rsid w:val="00354AAF"/>
    <w:rsid w:val="00354CAD"/>
    <w:rsid w:val="00354DD2"/>
    <w:rsid w:val="00354EBC"/>
    <w:rsid w:val="0035501F"/>
    <w:rsid w:val="00355063"/>
    <w:rsid w:val="003551CF"/>
    <w:rsid w:val="003551FB"/>
    <w:rsid w:val="00355380"/>
    <w:rsid w:val="003555E5"/>
    <w:rsid w:val="00355786"/>
    <w:rsid w:val="00355A24"/>
    <w:rsid w:val="00355A96"/>
    <w:rsid w:val="00355C10"/>
    <w:rsid w:val="00355CC5"/>
    <w:rsid w:val="00355DAE"/>
    <w:rsid w:val="00355FD2"/>
    <w:rsid w:val="003562AE"/>
    <w:rsid w:val="003562E2"/>
    <w:rsid w:val="0035671B"/>
    <w:rsid w:val="00356866"/>
    <w:rsid w:val="00356AB3"/>
    <w:rsid w:val="00356B5E"/>
    <w:rsid w:val="00356BCC"/>
    <w:rsid w:val="00356C82"/>
    <w:rsid w:val="00356D2E"/>
    <w:rsid w:val="00356DED"/>
    <w:rsid w:val="00357001"/>
    <w:rsid w:val="00357114"/>
    <w:rsid w:val="00357148"/>
    <w:rsid w:val="003572DC"/>
    <w:rsid w:val="003573D0"/>
    <w:rsid w:val="00357584"/>
    <w:rsid w:val="003575B3"/>
    <w:rsid w:val="00357644"/>
    <w:rsid w:val="00357993"/>
    <w:rsid w:val="003579CA"/>
    <w:rsid w:val="003600C5"/>
    <w:rsid w:val="00360211"/>
    <w:rsid w:val="003603E4"/>
    <w:rsid w:val="00360402"/>
    <w:rsid w:val="0036059D"/>
    <w:rsid w:val="00360775"/>
    <w:rsid w:val="003607E2"/>
    <w:rsid w:val="00360977"/>
    <w:rsid w:val="00360B55"/>
    <w:rsid w:val="00360B99"/>
    <w:rsid w:val="00360C88"/>
    <w:rsid w:val="00360D59"/>
    <w:rsid w:val="0036112B"/>
    <w:rsid w:val="00361366"/>
    <w:rsid w:val="003613F3"/>
    <w:rsid w:val="0036173B"/>
    <w:rsid w:val="003618E9"/>
    <w:rsid w:val="00361B09"/>
    <w:rsid w:val="00361C89"/>
    <w:rsid w:val="00361CA2"/>
    <w:rsid w:val="003622FF"/>
    <w:rsid w:val="00362322"/>
    <w:rsid w:val="00362690"/>
    <w:rsid w:val="003627D4"/>
    <w:rsid w:val="00362A3C"/>
    <w:rsid w:val="00362A7C"/>
    <w:rsid w:val="00362B1B"/>
    <w:rsid w:val="00362B49"/>
    <w:rsid w:val="00362B53"/>
    <w:rsid w:val="00362E38"/>
    <w:rsid w:val="00362EBF"/>
    <w:rsid w:val="0036302B"/>
    <w:rsid w:val="003630C1"/>
    <w:rsid w:val="003632A0"/>
    <w:rsid w:val="003633D2"/>
    <w:rsid w:val="00363664"/>
    <w:rsid w:val="003636DE"/>
    <w:rsid w:val="00363795"/>
    <w:rsid w:val="003638BC"/>
    <w:rsid w:val="00363C2D"/>
    <w:rsid w:val="00364003"/>
    <w:rsid w:val="00364185"/>
    <w:rsid w:val="00364291"/>
    <w:rsid w:val="00364451"/>
    <w:rsid w:val="0036468B"/>
    <w:rsid w:val="003646FB"/>
    <w:rsid w:val="00364717"/>
    <w:rsid w:val="00364847"/>
    <w:rsid w:val="003648B6"/>
    <w:rsid w:val="00364B01"/>
    <w:rsid w:val="00364E6C"/>
    <w:rsid w:val="00364FAE"/>
    <w:rsid w:val="00364FE7"/>
    <w:rsid w:val="00365461"/>
    <w:rsid w:val="003655E4"/>
    <w:rsid w:val="003657E6"/>
    <w:rsid w:val="00365EAE"/>
    <w:rsid w:val="00365EFB"/>
    <w:rsid w:val="00365FB9"/>
    <w:rsid w:val="00366185"/>
    <w:rsid w:val="00366240"/>
    <w:rsid w:val="003663B8"/>
    <w:rsid w:val="00366A7B"/>
    <w:rsid w:val="00366C30"/>
    <w:rsid w:val="00367048"/>
    <w:rsid w:val="00367666"/>
    <w:rsid w:val="00367768"/>
    <w:rsid w:val="00367895"/>
    <w:rsid w:val="003678CB"/>
    <w:rsid w:val="00367B22"/>
    <w:rsid w:val="00367ECE"/>
    <w:rsid w:val="00367F08"/>
    <w:rsid w:val="0037022D"/>
    <w:rsid w:val="0037073F"/>
    <w:rsid w:val="00370BD1"/>
    <w:rsid w:val="00370CE0"/>
    <w:rsid w:val="00370D04"/>
    <w:rsid w:val="00370D71"/>
    <w:rsid w:val="00370DB0"/>
    <w:rsid w:val="00370EBD"/>
    <w:rsid w:val="00371226"/>
    <w:rsid w:val="00371541"/>
    <w:rsid w:val="0037156A"/>
    <w:rsid w:val="00371670"/>
    <w:rsid w:val="00371809"/>
    <w:rsid w:val="00371817"/>
    <w:rsid w:val="00371957"/>
    <w:rsid w:val="003719AA"/>
    <w:rsid w:val="00371B8B"/>
    <w:rsid w:val="00371BC3"/>
    <w:rsid w:val="00371C05"/>
    <w:rsid w:val="00371E0F"/>
    <w:rsid w:val="00371F58"/>
    <w:rsid w:val="00371F8C"/>
    <w:rsid w:val="00372574"/>
    <w:rsid w:val="003728AC"/>
    <w:rsid w:val="00372A48"/>
    <w:rsid w:val="00372AFA"/>
    <w:rsid w:val="00372EB3"/>
    <w:rsid w:val="00372F55"/>
    <w:rsid w:val="00372FD0"/>
    <w:rsid w:val="00373450"/>
    <w:rsid w:val="00373682"/>
    <w:rsid w:val="003739D9"/>
    <w:rsid w:val="00373BCF"/>
    <w:rsid w:val="00373CF8"/>
    <w:rsid w:val="00373D5E"/>
    <w:rsid w:val="00373F0C"/>
    <w:rsid w:val="00373F81"/>
    <w:rsid w:val="003742BA"/>
    <w:rsid w:val="003742BC"/>
    <w:rsid w:val="0037448A"/>
    <w:rsid w:val="00374500"/>
    <w:rsid w:val="00374678"/>
    <w:rsid w:val="00374B91"/>
    <w:rsid w:val="00374C82"/>
    <w:rsid w:val="00374EB6"/>
    <w:rsid w:val="00375730"/>
    <w:rsid w:val="0037587F"/>
    <w:rsid w:val="00375AEE"/>
    <w:rsid w:val="00375DD6"/>
    <w:rsid w:val="00375EA9"/>
    <w:rsid w:val="00376224"/>
    <w:rsid w:val="003764DD"/>
    <w:rsid w:val="00376C51"/>
    <w:rsid w:val="00376E18"/>
    <w:rsid w:val="00377351"/>
    <w:rsid w:val="003773E0"/>
    <w:rsid w:val="003773E5"/>
    <w:rsid w:val="003778DF"/>
    <w:rsid w:val="00377902"/>
    <w:rsid w:val="00377999"/>
    <w:rsid w:val="003779D3"/>
    <w:rsid w:val="00377B80"/>
    <w:rsid w:val="00377EA1"/>
    <w:rsid w:val="0038019F"/>
    <w:rsid w:val="0038025B"/>
    <w:rsid w:val="00380AF7"/>
    <w:rsid w:val="00380BE4"/>
    <w:rsid w:val="00380D99"/>
    <w:rsid w:val="00380E57"/>
    <w:rsid w:val="00380EA6"/>
    <w:rsid w:val="00380F27"/>
    <w:rsid w:val="00381107"/>
    <w:rsid w:val="00381241"/>
    <w:rsid w:val="00381273"/>
    <w:rsid w:val="003812D6"/>
    <w:rsid w:val="003814F7"/>
    <w:rsid w:val="00381597"/>
    <w:rsid w:val="003815AB"/>
    <w:rsid w:val="00381A01"/>
    <w:rsid w:val="00381C46"/>
    <w:rsid w:val="00381EBA"/>
    <w:rsid w:val="00381F51"/>
    <w:rsid w:val="00382017"/>
    <w:rsid w:val="00382230"/>
    <w:rsid w:val="003823B6"/>
    <w:rsid w:val="003824A6"/>
    <w:rsid w:val="00382908"/>
    <w:rsid w:val="0038299F"/>
    <w:rsid w:val="00382B4E"/>
    <w:rsid w:val="00383420"/>
    <w:rsid w:val="00383477"/>
    <w:rsid w:val="003834D3"/>
    <w:rsid w:val="003835E0"/>
    <w:rsid w:val="0038363C"/>
    <w:rsid w:val="0038381F"/>
    <w:rsid w:val="003838C5"/>
    <w:rsid w:val="00383BED"/>
    <w:rsid w:val="00383C7F"/>
    <w:rsid w:val="00383FB3"/>
    <w:rsid w:val="003844FC"/>
    <w:rsid w:val="00384524"/>
    <w:rsid w:val="003849DB"/>
    <w:rsid w:val="00384A4F"/>
    <w:rsid w:val="00384CB4"/>
    <w:rsid w:val="00384ED6"/>
    <w:rsid w:val="003850DB"/>
    <w:rsid w:val="00385104"/>
    <w:rsid w:val="003851C8"/>
    <w:rsid w:val="00385232"/>
    <w:rsid w:val="003853C3"/>
    <w:rsid w:val="0038576D"/>
    <w:rsid w:val="0038584C"/>
    <w:rsid w:val="00385B38"/>
    <w:rsid w:val="00385C26"/>
    <w:rsid w:val="00385CB4"/>
    <w:rsid w:val="00385E87"/>
    <w:rsid w:val="00385F25"/>
    <w:rsid w:val="003861C4"/>
    <w:rsid w:val="003861CC"/>
    <w:rsid w:val="003862AA"/>
    <w:rsid w:val="003864ED"/>
    <w:rsid w:val="0038650E"/>
    <w:rsid w:val="003867C3"/>
    <w:rsid w:val="003868D8"/>
    <w:rsid w:val="00386A10"/>
    <w:rsid w:val="00386AA4"/>
    <w:rsid w:val="00386B72"/>
    <w:rsid w:val="00386F2F"/>
    <w:rsid w:val="00386FE5"/>
    <w:rsid w:val="003874B7"/>
    <w:rsid w:val="0038767C"/>
    <w:rsid w:val="00387724"/>
    <w:rsid w:val="00387984"/>
    <w:rsid w:val="00387AFB"/>
    <w:rsid w:val="00387D8D"/>
    <w:rsid w:val="00387F62"/>
    <w:rsid w:val="003902AC"/>
    <w:rsid w:val="003903C9"/>
    <w:rsid w:val="003903F4"/>
    <w:rsid w:val="00390505"/>
    <w:rsid w:val="00390799"/>
    <w:rsid w:val="00390C8E"/>
    <w:rsid w:val="00390E77"/>
    <w:rsid w:val="00390F0F"/>
    <w:rsid w:val="00391242"/>
    <w:rsid w:val="00391339"/>
    <w:rsid w:val="00391471"/>
    <w:rsid w:val="0039147B"/>
    <w:rsid w:val="003914B2"/>
    <w:rsid w:val="003919B5"/>
    <w:rsid w:val="00391A4C"/>
    <w:rsid w:val="00391CF6"/>
    <w:rsid w:val="00391D97"/>
    <w:rsid w:val="00392292"/>
    <w:rsid w:val="00392437"/>
    <w:rsid w:val="00392465"/>
    <w:rsid w:val="00392469"/>
    <w:rsid w:val="003924D9"/>
    <w:rsid w:val="003926EF"/>
    <w:rsid w:val="00392854"/>
    <w:rsid w:val="00392B71"/>
    <w:rsid w:val="00392C51"/>
    <w:rsid w:val="00392D22"/>
    <w:rsid w:val="00392D96"/>
    <w:rsid w:val="00392E0F"/>
    <w:rsid w:val="003930AB"/>
    <w:rsid w:val="0039338A"/>
    <w:rsid w:val="00393779"/>
    <w:rsid w:val="00393A52"/>
    <w:rsid w:val="00393AA6"/>
    <w:rsid w:val="00393F27"/>
    <w:rsid w:val="00394187"/>
    <w:rsid w:val="003941C4"/>
    <w:rsid w:val="003941D5"/>
    <w:rsid w:val="00394334"/>
    <w:rsid w:val="0039452A"/>
    <w:rsid w:val="003947E5"/>
    <w:rsid w:val="00394B0C"/>
    <w:rsid w:val="00394C97"/>
    <w:rsid w:val="00394CB6"/>
    <w:rsid w:val="00394DC6"/>
    <w:rsid w:val="00394DCB"/>
    <w:rsid w:val="00394EEC"/>
    <w:rsid w:val="00394F36"/>
    <w:rsid w:val="0039525C"/>
    <w:rsid w:val="003952AC"/>
    <w:rsid w:val="003954C7"/>
    <w:rsid w:val="003955E7"/>
    <w:rsid w:val="003958FF"/>
    <w:rsid w:val="00395A18"/>
    <w:rsid w:val="00395A1A"/>
    <w:rsid w:val="00395B0A"/>
    <w:rsid w:val="00395C89"/>
    <w:rsid w:val="00395CEF"/>
    <w:rsid w:val="00395E5E"/>
    <w:rsid w:val="00396002"/>
    <w:rsid w:val="003960C1"/>
    <w:rsid w:val="00396446"/>
    <w:rsid w:val="00396A20"/>
    <w:rsid w:val="00396BE1"/>
    <w:rsid w:val="00396E40"/>
    <w:rsid w:val="00396E4D"/>
    <w:rsid w:val="00397077"/>
    <w:rsid w:val="0039714E"/>
    <w:rsid w:val="00397233"/>
    <w:rsid w:val="003972AB"/>
    <w:rsid w:val="00397E19"/>
    <w:rsid w:val="003A021E"/>
    <w:rsid w:val="003A024F"/>
    <w:rsid w:val="003A0294"/>
    <w:rsid w:val="003A0400"/>
    <w:rsid w:val="003A04B2"/>
    <w:rsid w:val="003A04DA"/>
    <w:rsid w:val="003A078F"/>
    <w:rsid w:val="003A0D85"/>
    <w:rsid w:val="003A103E"/>
    <w:rsid w:val="003A119E"/>
    <w:rsid w:val="003A137A"/>
    <w:rsid w:val="003A1712"/>
    <w:rsid w:val="003A17C1"/>
    <w:rsid w:val="003A1900"/>
    <w:rsid w:val="003A1EC1"/>
    <w:rsid w:val="003A1F16"/>
    <w:rsid w:val="003A1F7A"/>
    <w:rsid w:val="003A2308"/>
    <w:rsid w:val="003A29F0"/>
    <w:rsid w:val="003A2B3B"/>
    <w:rsid w:val="003A2C71"/>
    <w:rsid w:val="003A2DBB"/>
    <w:rsid w:val="003A308C"/>
    <w:rsid w:val="003A3184"/>
    <w:rsid w:val="003A3728"/>
    <w:rsid w:val="003A38F1"/>
    <w:rsid w:val="003A3955"/>
    <w:rsid w:val="003A3984"/>
    <w:rsid w:val="003A3A50"/>
    <w:rsid w:val="003A3A69"/>
    <w:rsid w:val="003A3A93"/>
    <w:rsid w:val="003A3D35"/>
    <w:rsid w:val="003A3E57"/>
    <w:rsid w:val="003A43B7"/>
    <w:rsid w:val="003A4487"/>
    <w:rsid w:val="003A4620"/>
    <w:rsid w:val="003A4737"/>
    <w:rsid w:val="003A473C"/>
    <w:rsid w:val="003A49C1"/>
    <w:rsid w:val="003A4F8F"/>
    <w:rsid w:val="003A547F"/>
    <w:rsid w:val="003A5664"/>
    <w:rsid w:val="003A580C"/>
    <w:rsid w:val="003A5ADD"/>
    <w:rsid w:val="003A5AFD"/>
    <w:rsid w:val="003A5D3E"/>
    <w:rsid w:val="003A5EE8"/>
    <w:rsid w:val="003A5F67"/>
    <w:rsid w:val="003A6129"/>
    <w:rsid w:val="003A619E"/>
    <w:rsid w:val="003A61A3"/>
    <w:rsid w:val="003A61B9"/>
    <w:rsid w:val="003A6210"/>
    <w:rsid w:val="003A62C9"/>
    <w:rsid w:val="003A6907"/>
    <w:rsid w:val="003A6A91"/>
    <w:rsid w:val="003A6C94"/>
    <w:rsid w:val="003A6FBF"/>
    <w:rsid w:val="003A7152"/>
    <w:rsid w:val="003A72F2"/>
    <w:rsid w:val="003A741B"/>
    <w:rsid w:val="003A7426"/>
    <w:rsid w:val="003A755C"/>
    <w:rsid w:val="003A799B"/>
    <w:rsid w:val="003A7AC9"/>
    <w:rsid w:val="003A7AD4"/>
    <w:rsid w:val="003A7BD1"/>
    <w:rsid w:val="003A7CE4"/>
    <w:rsid w:val="003A7D17"/>
    <w:rsid w:val="003A7E9D"/>
    <w:rsid w:val="003A7EDB"/>
    <w:rsid w:val="003B0522"/>
    <w:rsid w:val="003B058B"/>
    <w:rsid w:val="003B094F"/>
    <w:rsid w:val="003B0C02"/>
    <w:rsid w:val="003B0D29"/>
    <w:rsid w:val="003B0E0D"/>
    <w:rsid w:val="003B0FD4"/>
    <w:rsid w:val="003B11FB"/>
    <w:rsid w:val="003B131D"/>
    <w:rsid w:val="003B16CE"/>
    <w:rsid w:val="003B17E7"/>
    <w:rsid w:val="003B1847"/>
    <w:rsid w:val="003B1CF4"/>
    <w:rsid w:val="003B1D15"/>
    <w:rsid w:val="003B1D2D"/>
    <w:rsid w:val="003B1D64"/>
    <w:rsid w:val="003B1EDD"/>
    <w:rsid w:val="003B20A9"/>
    <w:rsid w:val="003B21B2"/>
    <w:rsid w:val="003B2727"/>
    <w:rsid w:val="003B284E"/>
    <w:rsid w:val="003B2926"/>
    <w:rsid w:val="003B2B83"/>
    <w:rsid w:val="003B2F08"/>
    <w:rsid w:val="003B3167"/>
    <w:rsid w:val="003B3515"/>
    <w:rsid w:val="003B3899"/>
    <w:rsid w:val="003B38F4"/>
    <w:rsid w:val="003B3C3B"/>
    <w:rsid w:val="003B3DA5"/>
    <w:rsid w:val="003B40AF"/>
    <w:rsid w:val="003B43E3"/>
    <w:rsid w:val="003B43EF"/>
    <w:rsid w:val="003B4631"/>
    <w:rsid w:val="003B4C39"/>
    <w:rsid w:val="003B4F11"/>
    <w:rsid w:val="003B5212"/>
    <w:rsid w:val="003B541E"/>
    <w:rsid w:val="003B54BE"/>
    <w:rsid w:val="003B5681"/>
    <w:rsid w:val="003B56F7"/>
    <w:rsid w:val="003B59E6"/>
    <w:rsid w:val="003B5C4A"/>
    <w:rsid w:val="003B5E2E"/>
    <w:rsid w:val="003B5F78"/>
    <w:rsid w:val="003B60D6"/>
    <w:rsid w:val="003B613E"/>
    <w:rsid w:val="003B63F3"/>
    <w:rsid w:val="003B6477"/>
    <w:rsid w:val="003B65FD"/>
    <w:rsid w:val="003B672B"/>
    <w:rsid w:val="003B67EC"/>
    <w:rsid w:val="003B67F7"/>
    <w:rsid w:val="003B6924"/>
    <w:rsid w:val="003B6A0A"/>
    <w:rsid w:val="003B6B69"/>
    <w:rsid w:val="003B6D44"/>
    <w:rsid w:val="003B6F76"/>
    <w:rsid w:val="003B70FF"/>
    <w:rsid w:val="003B717F"/>
    <w:rsid w:val="003B73E0"/>
    <w:rsid w:val="003B74FE"/>
    <w:rsid w:val="003B762C"/>
    <w:rsid w:val="003B76B8"/>
    <w:rsid w:val="003B773E"/>
    <w:rsid w:val="003B78A3"/>
    <w:rsid w:val="003B7930"/>
    <w:rsid w:val="003B799D"/>
    <w:rsid w:val="003B7EF3"/>
    <w:rsid w:val="003C01F5"/>
    <w:rsid w:val="003C01F6"/>
    <w:rsid w:val="003C035C"/>
    <w:rsid w:val="003C0590"/>
    <w:rsid w:val="003C0756"/>
    <w:rsid w:val="003C07C6"/>
    <w:rsid w:val="003C07CB"/>
    <w:rsid w:val="003C07F7"/>
    <w:rsid w:val="003C085A"/>
    <w:rsid w:val="003C087A"/>
    <w:rsid w:val="003C0CE3"/>
    <w:rsid w:val="003C0CF5"/>
    <w:rsid w:val="003C1113"/>
    <w:rsid w:val="003C1155"/>
    <w:rsid w:val="003C152F"/>
    <w:rsid w:val="003C15F4"/>
    <w:rsid w:val="003C1660"/>
    <w:rsid w:val="003C179F"/>
    <w:rsid w:val="003C1AAE"/>
    <w:rsid w:val="003C1C51"/>
    <w:rsid w:val="003C1C93"/>
    <w:rsid w:val="003C20DF"/>
    <w:rsid w:val="003C2186"/>
    <w:rsid w:val="003C22F4"/>
    <w:rsid w:val="003C23A6"/>
    <w:rsid w:val="003C24A3"/>
    <w:rsid w:val="003C24AF"/>
    <w:rsid w:val="003C250F"/>
    <w:rsid w:val="003C2779"/>
    <w:rsid w:val="003C27C9"/>
    <w:rsid w:val="003C2A5D"/>
    <w:rsid w:val="003C2B32"/>
    <w:rsid w:val="003C2B6C"/>
    <w:rsid w:val="003C2BAB"/>
    <w:rsid w:val="003C2FE7"/>
    <w:rsid w:val="003C31B8"/>
    <w:rsid w:val="003C32AC"/>
    <w:rsid w:val="003C3615"/>
    <w:rsid w:val="003C3857"/>
    <w:rsid w:val="003C38EA"/>
    <w:rsid w:val="003C3B2F"/>
    <w:rsid w:val="003C3FA5"/>
    <w:rsid w:val="003C40B4"/>
    <w:rsid w:val="003C443B"/>
    <w:rsid w:val="003C45DF"/>
    <w:rsid w:val="003C47D8"/>
    <w:rsid w:val="003C4806"/>
    <w:rsid w:val="003C491D"/>
    <w:rsid w:val="003C49B6"/>
    <w:rsid w:val="003C513B"/>
    <w:rsid w:val="003C530E"/>
    <w:rsid w:val="003C5B33"/>
    <w:rsid w:val="003C5ED2"/>
    <w:rsid w:val="003C5F8C"/>
    <w:rsid w:val="003C6541"/>
    <w:rsid w:val="003C660E"/>
    <w:rsid w:val="003C68E4"/>
    <w:rsid w:val="003C6905"/>
    <w:rsid w:val="003C6CE3"/>
    <w:rsid w:val="003C6D97"/>
    <w:rsid w:val="003C6FDD"/>
    <w:rsid w:val="003C7352"/>
    <w:rsid w:val="003C73A8"/>
    <w:rsid w:val="003C7453"/>
    <w:rsid w:val="003C7649"/>
    <w:rsid w:val="003C793F"/>
    <w:rsid w:val="003C7981"/>
    <w:rsid w:val="003C7A25"/>
    <w:rsid w:val="003C7F60"/>
    <w:rsid w:val="003D0417"/>
    <w:rsid w:val="003D06D7"/>
    <w:rsid w:val="003D07CE"/>
    <w:rsid w:val="003D0B19"/>
    <w:rsid w:val="003D0BEA"/>
    <w:rsid w:val="003D0C31"/>
    <w:rsid w:val="003D1168"/>
    <w:rsid w:val="003D11CD"/>
    <w:rsid w:val="003D1215"/>
    <w:rsid w:val="003D1260"/>
    <w:rsid w:val="003D12ED"/>
    <w:rsid w:val="003D15D5"/>
    <w:rsid w:val="003D19A3"/>
    <w:rsid w:val="003D1AE2"/>
    <w:rsid w:val="003D1E07"/>
    <w:rsid w:val="003D1E32"/>
    <w:rsid w:val="003D1F4F"/>
    <w:rsid w:val="003D1FA8"/>
    <w:rsid w:val="003D221E"/>
    <w:rsid w:val="003D22FD"/>
    <w:rsid w:val="003D24AA"/>
    <w:rsid w:val="003D284C"/>
    <w:rsid w:val="003D29CF"/>
    <w:rsid w:val="003D29EF"/>
    <w:rsid w:val="003D2A63"/>
    <w:rsid w:val="003D3104"/>
    <w:rsid w:val="003D348B"/>
    <w:rsid w:val="003D351F"/>
    <w:rsid w:val="003D38D9"/>
    <w:rsid w:val="003D39E6"/>
    <w:rsid w:val="003D3A03"/>
    <w:rsid w:val="003D3B03"/>
    <w:rsid w:val="003D3DF1"/>
    <w:rsid w:val="003D41D1"/>
    <w:rsid w:val="003D4341"/>
    <w:rsid w:val="003D450D"/>
    <w:rsid w:val="003D45DF"/>
    <w:rsid w:val="003D49CF"/>
    <w:rsid w:val="003D4B99"/>
    <w:rsid w:val="003D4C58"/>
    <w:rsid w:val="003D4E48"/>
    <w:rsid w:val="003D502C"/>
    <w:rsid w:val="003D521B"/>
    <w:rsid w:val="003D537B"/>
    <w:rsid w:val="003D5398"/>
    <w:rsid w:val="003D56AE"/>
    <w:rsid w:val="003D5968"/>
    <w:rsid w:val="003D59CC"/>
    <w:rsid w:val="003D5AD8"/>
    <w:rsid w:val="003D5B57"/>
    <w:rsid w:val="003D5C87"/>
    <w:rsid w:val="003D5C91"/>
    <w:rsid w:val="003D5D01"/>
    <w:rsid w:val="003D603D"/>
    <w:rsid w:val="003D61CB"/>
    <w:rsid w:val="003D6292"/>
    <w:rsid w:val="003D62F2"/>
    <w:rsid w:val="003D63E6"/>
    <w:rsid w:val="003D651C"/>
    <w:rsid w:val="003D65EB"/>
    <w:rsid w:val="003D68B5"/>
    <w:rsid w:val="003D6A08"/>
    <w:rsid w:val="003D6BA8"/>
    <w:rsid w:val="003D6CCB"/>
    <w:rsid w:val="003D70EC"/>
    <w:rsid w:val="003D714D"/>
    <w:rsid w:val="003D7288"/>
    <w:rsid w:val="003D735D"/>
    <w:rsid w:val="003D743A"/>
    <w:rsid w:val="003D7561"/>
    <w:rsid w:val="003D766F"/>
    <w:rsid w:val="003D76A4"/>
    <w:rsid w:val="003D789A"/>
    <w:rsid w:val="003D78CC"/>
    <w:rsid w:val="003D7A33"/>
    <w:rsid w:val="003D7BA0"/>
    <w:rsid w:val="003D7CE1"/>
    <w:rsid w:val="003D7D5C"/>
    <w:rsid w:val="003E01E3"/>
    <w:rsid w:val="003E0374"/>
    <w:rsid w:val="003E043F"/>
    <w:rsid w:val="003E052B"/>
    <w:rsid w:val="003E05CE"/>
    <w:rsid w:val="003E0616"/>
    <w:rsid w:val="003E075F"/>
    <w:rsid w:val="003E0918"/>
    <w:rsid w:val="003E0A0E"/>
    <w:rsid w:val="003E0CDB"/>
    <w:rsid w:val="003E0D37"/>
    <w:rsid w:val="003E1111"/>
    <w:rsid w:val="003E1167"/>
    <w:rsid w:val="003E1342"/>
    <w:rsid w:val="003E156D"/>
    <w:rsid w:val="003E1614"/>
    <w:rsid w:val="003E1906"/>
    <w:rsid w:val="003E19CA"/>
    <w:rsid w:val="003E1C97"/>
    <w:rsid w:val="003E2179"/>
    <w:rsid w:val="003E2395"/>
    <w:rsid w:val="003E23E3"/>
    <w:rsid w:val="003E23F2"/>
    <w:rsid w:val="003E25D5"/>
    <w:rsid w:val="003E26DF"/>
    <w:rsid w:val="003E298E"/>
    <w:rsid w:val="003E2B9A"/>
    <w:rsid w:val="003E2BD3"/>
    <w:rsid w:val="003E2CC4"/>
    <w:rsid w:val="003E2F22"/>
    <w:rsid w:val="003E3047"/>
    <w:rsid w:val="003E31EB"/>
    <w:rsid w:val="003E33EF"/>
    <w:rsid w:val="003E3704"/>
    <w:rsid w:val="003E3712"/>
    <w:rsid w:val="003E384E"/>
    <w:rsid w:val="003E38A1"/>
    <w:rsid w:val="003E3925"/>
    <w:rsid w:val="003E3A5C"/>
    <w:rsid w:val="003E3AC9"/>
    <w:rsid w:val="003E3AEB"/>
    <w:rsid w:val="003E3DB8"/>
    <w:rsid w:val="003E3DCD"/>
    <w:rsid w:val="003E3E15"/>
    <w:rsid w:val="003E42D0"/>
    <w:rsid w:val="003E43AB"/>
    <w:rsid w:val="003E4D0B"/>
    <w:rsid w:val="003E4D42"/>
    <w:rsid w:val="003E50D9"/>
    <w:rsid w:val="003E53DF"/>
    <w:rsid w:val="003E55FE"/>
    <w:rsid w:val="003E5640"/>
    <w:rsid w:val="003E5662"/>
    <w:rsid w:val="003E56BD"/>
    <w:rsid w:val="003E58D3"/>
    <w:rsid w:val="003E5955"/>
    <w:rsid w:val="003E5C97"/>
    <w:rsid w:val="003E5CF3"/>
    <w:rsid w:val="003E5E7F"/>
    <w:rsid w:val="003E5FA7"/>
    <w:rsid w:val="003E5FBD"/>
    <w:rsid w:val="003E6109"/>
    <w:rsid w:val="003E6226"/>
    <w:rsid w:val="003E63ED"/>
    <w:rsid w:val="003E64F5"/>
    <w:rsid w:val="003E65D3"/>
    <w:rsid w:val="003E67FF"/>
    <w:rsid w:val="003E69D9"/>
    <w:rsid w:val="003E69DD"/>
    <w:rsid w:val="003E6A46"/>
    <w:rsid w:val="003E6BA5"/>
    <w:rsid w:val="003E6D07"/>
    <w:rsid w:val="003E6D46"/>
    <w:rsid w:val="003E7093"/>
    <w:rsid w:val="003E735A"/>
    <w:rsid w:val="003E73F6"/>
    <w:rsid w:val="003E7DFA"/>
    <w:rsid w:val="003E7EA0"/>
    <w:rsid w:val="003F002D"/>
    <w:rsid w:val="003F002E"/>
    <w:rsid w:val="003F00E3"/>
    <w:rsid w:val="003F0256"/>
    <w:rsid w:val="003F028F"/>
    <w:rsid w:val="003F0365"/>
    <w:rsid w:val="003F03DB"/>
    <w:rsid w:val="003F0461"/>
    <w:rsid w:val="003F06D7"/>
    <w:rsid w:val="003F0739"/>
    <w:rsid w:val="003F086C"/>
    <w:rsid w:val="003F0F34"/>
    <w:rsid w:val="003F0F7A"/>
    <w:rsid w:val="003F0FC3"/>
    <w:rsid w:val="003F1340"/>
    <w:rsid w:val="003F146A"/>
    <w:rsid w:val="003F152B"/>
    <w:rsid w:val="003F1539"/>
    <w:rsid w:val="003F1733"/>
    <w:rsid w:val="003F182B"/>
    <w:rsid w:val="003F1895"/>
    <w:rsid w:val="003F197C"/>
    <w:rsid w:val="003F1A13"/>
    <w:rsid w:val="003F1CE8"/>
    <w:rsid w:val="003F1F36"/>
    <w:rsid w:val="003F2016"/>
    <w:rsid w:val="003F272D"/>
    <w:rsid w:val="003F28C9"/>
    <w:rsid w:val="003F2D10"/>
    <w:rsid w:val="003F2E53"/>
    <w:rsid w:val="003F2F0A"/>
    <w:rsid w:val="003F2F7A"/>
    <w:rsid w:val="003F323C"/>
    <w:rsid w:val="003F3317"/>
    <w:rsid w:val="003F3784"/>
    <w:rsid w:val="003F37BE"/>
    <w:rsid w:val="003F37D3"/>
    <w:rsid w:val="003F3825"/>
    <w:rsid w:val="003F3917"/>
    <w:rsid w:val="003F39C4"/>
    <w:rsid w:val="003F3DB6"/>
    <w:rsid w:val="003F4032"/>
    <w:rsid w:val="003F4093"/>
    <w:rsid w:val="003F418E"/>
    <w:rsid w:val="003F41AC"/>
    <w:rsid w:val="003F4317"/>
    <w:rsid w:val="003F4553"/>
    <w:rsid w:val="003F4F77"/>
    <w:rsid w:val="003F4FDB"/>
    <w:rsid w:val="003F5049"/>
    <w:rsid w:val="003F508B"/>
    <w:rsid w:val="003F5275"/>
    <w:rsid w:val="003F542A"/>
    <w:rsid w:val="003F54CF"/>
    <w:rsid w:val="003F5C0F"/>
    <w:rsid w:val="003F6130"/>
    <w:rsid w:val="003F622F"/>
    <w:rsid w:val="003F64B1"/>
    <w:rsid w:val="003F64DA"/>
    <w:rsid w:val="003F6749"/>
    <w:rsid w:val="003F68D6"/>
    <w:rsid w:val="003F6ED3"/>
    <w:rsid w:val="003F6FBF"/>
    <w:rsid w:val="003F7057"/>
    <w:rsid w:val="003F707F"/>
    <w:rsid w:val="003F729E"/>
    <w:rsid w:val="003F72AA"/>
    <w:rsid w:val="003F7487"/>
    <w:rsid w:val="003F757B"/>
    <w:rsid w:val="003F7AF0"/>
    <w:rsid w:val="003F7C42"/>
    <w:rsid w:val="003F7D26"/>
    <w:rsid w:val="00400029"/>
    <w:rsid w:val="0040037D"/>
    <w:rsid w:val="0040070E"/>
    <w:rsid w:val="0040073A"/>
    <w:rsid w:val="004007A9"/>
    <w:rsid w:val="004008A5"/>
    <w:rsid w:val="00400A5A"/>
    <w:rsid w:val="00400ADB"/>
    <w:rsid w:val="00400F63"/>
    <w:rsid w:val="00400FC2"/>
    <w:rsid w:val="00401368"/>
    <w:rsid w:val="00401522"/>
    <w:rsid w:val="0040186F"/>
    <w:rsid w:val="00401886"/>
    <w:rsid w:val="00401B0A"/>
    <w:rsid w:val="00402396"/>
    <w:rsid w:val="00402984"/>
    <w:rsid w:val="00402BA8"/>
    <w:rsid w:val="00402DB1"/>
    <w:rsid w:val="00402ED7"/>
    <w:rsid w:val="00403020"/>
    <w:rsid w:val="004031C3"/>
    <w:rsid w:val="0040328D"/>
    <w:rsid w:val="004036F2"/>
    <w:rsid w:val="0040379F"/>
    <w:rsid w:val="00403A39"/>
    <w:rsid w:val="00403A43"/>
    <w:rsid w:val="00403A53"/>
    <w:rsid w:val="00403A93"/>
    <w:rsid w:val="00403B76"/>
    <w:rsid w:val="00403E88"/>
    <w:rsid w:val="0040426B"/>
    <w:rsid w:val="0040449A"/>
    <w:rsid w:val="004046B5"/>
    <w:rsid w:val="004047E0"/>
    <w:rsid w:val="004048C2"/>
    <w:rsid w:val="00404A45"/>
    <w:rsid w:val="00404BF7"/>
    <w:rsid w:val="00404DC8"/>
    <w:rsid w:val="004051C0"/>
    <w:rsid w:val="004053A8"/>
    <w:rsid w:val="00405490"/>
    <w:rsid w:val="00405809"/>
    <w:rsid w:val="0040580D"/>
    <w:rsid w:val="0040595D"/>
    <w:rsid w:val="00405A18"/>
    <w:rsid w:val="00405AD9"/>
    <w:rsid w:val="00405C9D"/>
    <w:rsid w:val="004060EE"/>
    <w:rsid w:val="004061D2"/>
    <w:rsid w:val="0040627A"/>
    <w:rsid w:val="004063AE"/>
    <w:rsid w:val="004066DF"/>
    <w:rsid w:val="00406A1F"/>
    <w:rsid w:val="00406A54"/>
    <w:rsid w:val="00406BA7"/>
    <w:rsid w:val="00406EDC"/>
    <w:rsid w:val="00407409"/>
    <w:rsid w:val="004074EE"/>
    <w:rsid w:val="004077E9"/>
    <w:rsid w:val="00407CF7"/>
    <w:rsid w:val="00407DC3"/>
    <w:rsid w:val="00410168"/>
    <w:rsid w:val="004101BC"/>
    <w:rsid w:val="00410322"/>
    <w:rsid w:val="00410517"/>
    <w:rsid w:val="0041093F"/>
    <w:rsid w:val="00410940"/>
    <w:rsid w:val="00410BEF"/>
    <w:rsid w:val="00410C44"/>
    <w:rsid w:val="00411100"/>
    <w:rsid w:val="0041114A"/>
    <w:rsid w:val="004112BD"/>
    <w:rsid w:val="0041131D"/>
    <w:rsid w:val="004114C6"/>
    <w:rsid w:val="0041151C"/>
    <w:rsid w:val="00411592"/>
    <w:rsid w:val="0041177F"/>
    <w:rsid w:val="0041193D"/>
    <w:rsid w:val="00411B6F"/>
    <w:rsid w:val="00411DDD"/>
    <w:rsid w:val="00411EB8"/>
    <w:rsid w:val="00411EFD"/>
    <w:rsid w:val="00411F52"/>
    <w:rsid w:val="00411FEE"/>
    <w:rsid w:val="0041214F"/>
    <w:rsid w:val="004123E8"/>
    <w:rsid w:val="00412623"/>
    <w:rsid w:val="004127E0"/>
    <w:rsid w:val="00412830"/>
    <w:rsid w:val="004128C1"/>
    <w:rsid w:val="00412AFE"/>
    <w:rsid w:val="004130CA"/>
    <w:rsid w:val="004135C0"/>
    <w:rsid w:val="00413738"/>
    <w:rsid w:val="00413796"/>
    <w:rsid w:val="00413889"/>
    <w:rsid w:val="00413C47"/>
    <w:rsid w:val="00413C55"/>
    <w:rsid w:val="00413FA9"/>
    <w:rsid w:val="004140E0"/>
    <w:rsid w:val="0041425D"/>
    <w:rsid w:val="004144C5"/>
    <w:rsid w:val="00414891"/>
    <w:rsid w:val="00414899"/>
    <w:rsid w:val="004149B0"/>
    <w:rsid w:val="00414CFC"/>
    <w:rsid w:val="0041516F"/>
    <w:rsid w:val="00415266"/>
    <w:rsid w:val="0041528E"/>
    <w:rsid w:val="00415316"/>
    <w:rsid w:val="004157B3"/>
    <w:rsid w:val="004158B3"/>
    <w:rsid w:val="004159C8"/>
    <w:rsid w:val="00415B15"/>
    <w:rsid w:val="00415B1B"/>
    <w:rsid w:val="00415F08"/>
    <w:rsid w:val="00415FAE"/>
    <w:rsid w:val="00415FBB"/>
    <w:rsid w:val="00416235"/>
    <w:rsid w:val="00416270"/>
    <w:rsid w:val="004163F0"/>
    <w:rsid w:val="004165BD"/>
    <w:rsid w:val="0041663B"/>
    <w:rsid w:val="00416970"/>
    <w:rsid w:val="00416A3D"/>
    <w:rsid w:val="004171CE"/>
    <w:rsid w:val="004172F0"/>
    <w:rsid w:val="004173AB"/>
    <w:rsid w:val="004173E1"/>
    <w:rsid w:val="0041757C"/>
    <w:rsid w:val="00417778"/>
    <w:rsid w:val="00417984"/>
    <w:rsid w:val="004179AB"/>
    <w:rsid w:val="004200B2"/>
    <w:rsid w:val="004203CB"/>
    <w:rsid w:val="004209B1"/>
    <w:rsid w:val="004209D1"/>
    <w:rsid w:val="00420A0B"/>
    <w:rsid w:val="00420ADA"/>
    <w:rsid w:val="00420DAE"/>
    <w:rsid w:val="00420EFE"/>
    <w:rsid w:val="00420F71"/>
    <w:rsid w:val="004210CD"/>
    <w:rsid w:val="004211A0"/>
    <w:rsid w:val="004215D6"/>
    <w:rsid w:val="00421EA5"/>
    <w:rsid w:val="00422157"/>
    <w:rsid w:val="004223DD"/>
    <w:rsid w:val="00422428"/>
    <w:rsid w:val="004224A2"/>
    <w:rsid w:val="00422952"/>
    <w:rsid w:val="00422F1A"/>
    <w:rsid w:val="00423057"/>
    <w:rsid w:val="004238A1"/>
    <w:rsid w:val="00423B02"/>
    <w:rsid w:val="00423D9B"/>
    <w:rsid w:val="00423DAE"/>
    <w:rsid w:val="00423DBF"/>
    <w:rsid w:val="00423EDA"/>
    <w:rsid w:val="00424023"/>
    <w:rsid w:val="00424046"/>
    <w:rsid w:val="004243BF"/>
    <w:rsid w:val="00424A9C"/>
    <w:rsid w:val="00424D5A"/>
    <w:rsid w:val="00424D75"/>
    <w:rsid w:val="0042512C"/>
    <w:rsid w:val="0042512E"/>
    <w:rsid w:val="00425166"/>
    <w:rsid w:val="004258A5"/>
    <w:rsid w:val="00425A50"/>
    <w:rsid w:val="00425A57"/>
    <w:rsid w:val="00425AF1"/>
    <w:rsid w:val="00425E6B"/>
    <w:rsid w:val="004261C5"/>
    <w:rsid w:val="00426224"/>
    <w:rsid w:val="0042627A"/>
    <w:rsid w:val="0042645A"/>
    <w:rsid w:val="00426952"/>
    <w:rsid w:val="00426C6D"/>
    <w:rsid w:val="00426D11"/>
    <w:rsid w:val="00426E8E"/>
    <w:rsid w:val="00426F70"/>
    <w:rsid w:val="00427043"/>
    <w:rsid w:val="0042730D"/>
    <w:rsid w:val="004275B2"/>
    <w:rsid w:val="00427651"/>
    <w:rsid w:val="00427A09"/>
    <w:rsid w:val="00427AA4"/>
    <w:rsid w:val="00427BE1"/>
    <w:rsid w:val="00427F33"/>
    <w:rsid w:val="00430127"/>
    <w:rsid w:val="00430546"/>
    <w:rsid w:val="004305EF"/>
    <w:rsid w:val="004309FF"/>
    <w:rsid w:val="00430A7B"/>
    <w:rsid w:val="00430AE1"/>
    <w:rsid w:val="00430BD9"/>
    <w:rsid w:val="00430BF3"/>
    <w:rsid w:val="00431284"/>
    <w:rsid w:val="00431752"/>
    <w:rsid w:val="00431815"/>
    <w:rsid w:val="00431ED6"/>
    <w:rsid w:val="004320DB"/>
    <w:rsid w:val="0043212D"/>
    <w:rsid w:val="0043216A"/>
    <w:rsid w:val="00432194"/>
    <w:rsid w:val="00432437"/>
    <w:rsid w:val="0043244A"/>
    <w:rsid w:val="004324C8"/>
    <w:rsid w:val="004325C5"/>
    <w:rsid w:val="00432624"/>
    <w:rsid w:val="00432C48"/>
    <w:rsid w:val="00432C86"/>
    <w:rsid w:val="00432D94"/>
    <w:rsid w:val="00432DA5"/>
    <w:rsid w:val="00432DEF"/>
    <w:rsid w:val="00433123"/>
    <w:rsid w:val="00433413"/>
    <w:rsid w:val="0043363A"/>
    <w:rsid w:val="0043363E"/>
    <w:rsid w:val="0043367C"/>
    <w:rsid w:val="00433708"/>
    <w:rsid w:val="00433A4A"/>
    <w:rsid w:val="00433ACD"/>
    <w:rsid w:val="00433B18"/>
    <w:rsid w:val="00433C04"/>
    <w:rsid w:val="00433F71"/>
    <w:rsid w:val="00433FF2"/>
    <w:rsid w:val="00434047"/>
    <w:rsid w:val="004340C3"/>
    <w:rsid w:val="004340E8"/>
    <w:rsid w:val="00434229"/>
    <w:rsid w:val="00434605"/>
    <w:rsid w:val="0043473F"/>
    <w:rsid w:val="00434823"/>
    <w:rsid w:val="00434990"/>
    <w:rsid w:val="00434D24"/>
    <w:rsid w:val="00434DB4"/>
    <w:rsid w:val="00434E28"/>
    <w:rsid w:val="00434FF7"/>
    <w:rsid w:val="004351A1"/>
    <w:rsid w:val="00435243"/>
    <w:rsid w:val="004353B3"/>
    <w:rsid w:val="0043551B"/>
    <w:rsid w:val="004355D3"/>
    <w:rsid w:val="00435B2F"/>
    <w:rsid w:val="00435B67"/>
    <w:rsid w:val="00435E27"/>
    <w:rsid w:val="00435E8B"/>
    <w:rsid w:val="00435ECD"/>
    <w:rsid w:val="004360C4"/>
    <w:rsid w:val="004362D1"/>
    <w:rsid w:val="004364BC"/>
    <w:rsid w:val="0043689B"/>
    <w:rsid w:val="00436A34"/>
    <w:rsid w:val="00436A59"/>
    <w:rsid w:val="00436B02"/>
    <w:rsid w:val="00436CAA"/>
    <w:rsid w:val="00437257"/>
    <w:rsid w:val="00437262"/>
    <w:rsid w:val="004375E1"/>
    <w:rsid w:val="00437612"/>
    <w:rsid w:val="00437CC3"/>
    <w:rsid w:val="00437D43"/>
    <w:rsid w:val="004400B0"/>
    <w:rsid w:val="004403C8"/>
    <w:rsid w:val="00440411"/>
    <w:rsid w:val="00440A19"/>
    <w:rsid w:val="00440E46"/>
    <w:rsid w:val="00440F75"/>
    <w:rsid w:val="0044114F"/>
    <w:rsid w:val="00441411"/>
    <w:rsid w:val="0044160C"/>
    <w:rsid w:val="0044165A"/>
    <w:rsid w:val="0044187A"/>
    <w:rsid w:val="004419B9"/>
    <w:rsid w:val="00441A74"/>
    <w:rsid w:val="00441CB0"/>
    <w:rsid w:val="00441DF8"/>
    <w:rsid w:val="00441FFD"/>
    <w:rsid w:val="0044200A"/>
    <w:rsid w:val="004423A7"/>
    <w:rsid w:val="0044260D"/>
    <w:rsid w:val="00442B42"/>
    <w:rsid w:val="00442C86"/>
    <w:rsid w:val="00442E6E"/>
    <w:rsid w:val="00442F9E"/>
    <w:rsid w:val="00442FC7"/>
    <w:rsid w:val="004434F8"/>
    <w:rsid w:val="00443574"/>
    <w:rsid w:val="0044375C"/>
    <w:rsid w:val="00443920"/>
    <w:rsid w:val="00443991"/>
    <w:rsid w:val="00443B60"/>
    <w:rsid w:val="00443C09"/>
    <w:rsid w:val="00443CF9"/>
    <w:rsid w:val="00443DAB"/>
    <w:rsid w:val="00443F46"/>
    <w:rsid w:val="004440FE"/>
    <w:rsid w:val="00444449"/>
    <w:rsid w:val="00444506"/>
    <w:rsid w:val="0044453D"/>
    <w:rsid w:val="00444742"/>
    <w:rsid w:val="00444796"/>
    <w:rsid w:val="004447A5"/>
    <w:rsid w:val="00444D2A"/>
    <w:rsid w:val="00444EF5"/>
    <w:rsid w:val="0044506A"/>
    <w:rsid w:val="004450C4"/>
    <w:rsid w:val="004454B5"/>
    <w:rsid w:val="004456D0"/>
    <w:rsid w:val="00445814"/>
    <w:rsid w:val="004458DA"/>
    <w:rsid w:val="0044591C"/>
    <w:rsid w:val="00445A54"/>
    <w:rsid w:val="00445AE6"/>
    <w:rsid w:val="00445B9F"/>
    <w:rsid w:val="00445C51"/>
    <w:rsid w:val="00445D95"/>
    <w:rsid w:val="00445DAF"/>
    <w:rsid w:val="00445F1D"/>
    <w:rsid w:val="0044600E"/>
    <w:rsid w:val="0044603B"/>
    <w:rsid w:val="00446531"/>
    <w:rsid w:val="0044687B"/>
    <w:rsid w:val="00446AA5"/>
    <w:rsid w:val="00446F83"/>
    <w:rsid w:val="00446FC2"/>
    <w:rsid w:val="00447098"/>
    <w:rsid w:val="00447405"/>
    <w:rsid w:val="0044787F"/>
    <w:rsid w:val="00447890"/>
    <w:rsid w:val="004479C7"/>
    <w:rsid w:val="00447AD7"/>
    <w:rsid w:val="00447D5E"/>
    <w:rsid w:val="00447EEF"/>
    <w:rsid w:val="0045013D"/>
    <w:rsid w:val="004504EC"/>
    <w:rsid w:val="004505E5"/>
    <w:rsid w:val="00450748"/>
    <w:rsid w:val="004508BA"/>
    <w:rsid w:val="004509B1"/>
    <w:rsid w:val="004509C6"/>
    <w:rsid w:val="00450B70"/>
    <w:rsid w:val="00450D36"/>
    <w:rsid w:val="00451022"/>
    <w:rsid w:val="00451261"/>
    <w:rsid w:val="004512BA"/>
    <w:rsid w:val="0045168A"/>
    <w:rsid w:val="00451891"/>
    <w:rsid w:val="0045193B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7FB"/>
    <w:rsid w:val="004529CC"/>
    <w:rsid w:val="00452A96"/>
    <w:rsid w:val="00452A9E"/>
    <w:rsid w:val="00452B5D"/>
    <w:rsid w:val="00452C2D"/>
    <w:rsid w:val="004530D3"/>
    <w:rsid w:val="0045315F"/>
    <w:rsid w:val="00453316"/>
    <w:rsid w:val="004534BA"/>
    <w:rsid w:val="00453572"/>
    <w:rsid w:val="00453747"/>
    <w:rsid w:val="00453780"/>
    <w:rsid w:val="004539F0"/>
    <w:rsid w:val="00453F43"/>
    <w:rsid w:val="004540AB"/>
    <w:rsid w:val="004540E3"/>
    <w:rsid w:val="0045433B"/>
    <w:rsid w:val="0045438C"/>
    <w:rsid w:val="004543E4"/>
    <w:rsid w:val="00454AE8"/>
    <w:rsid w:val="00454CE6"/>
    <w:rsid w:val="00454D18"/>
    <w:rsid w:val="00454D51"/>
    <w:rsid w:val="00454DBF"/>
    <w:rsid w:val="00454EED"/>
    <w:rsid w:val="00455201"/>
    <w:rsid w:val="004558CE"/>
    <w:rsid w:val="00455FDD"/>
    <w:rsid w:val="004562E2"/>
    <w:rsid w:val="004564B9"/>
    <w:rsid w:val="00456574"/>
    <w:rsid w:val="004565AC"/>
    <w:rsid w:val="00456A46"/>
    <w:rsid w:val="00456AEB"/>
    <w:rsid w:val="00457083"/>
    <w:rsid w:val="00457085"/>
    <w:rsid w:val="00457292"/>
    <w:rsid w:val="00457322"/>
    <w:rsid w:val="00457555"/>
    <w:rsid w:val="0045765D"/>
    <w:rsid w:val="004576D0"/>
    <w:rsid w:val="004576F8"/>
    <w:rsid w:val="00457B5E"/>
    <w:rsid w:val="00457C15"/>
    <w:rsid w:val="00457E6D"/>
    <w:rsid w:val="00457F16"/>
    <w:rsid w:val="004602BF"/>
    <w:rsid w:val="004606A2"/>
    <w:rsid w:val="004606E4"/>
    <w:rsid w:val="004607E0"/>
    <w:rsid w:val="00460A59"/>
    <w:rsid w:val="00460A89"/>
    <w:rsid w:val="00461015"/>
    <w:rsid w:val="00461402"/>
    <w:rsid w:val="004614C4"/>
    <w:rsid w:val="00461569"/>
    <w:rsid w:val="004616ED"/>
    <w:rsid w:val="004618BB"/>
    <w:rsid w:val="00461A5F"/>
    <w:rsid w:val="00461A86"/>
    <w:rsid w:val="00461F53"/>
    <w:rsid w:val="004620CD"/>
    <w:rsid w:val="00462151"/>
    <w:rsid w:val="00462690"/>
    <w:rsid w:val="00462695"/>
    <w:rsid w:val="00462947"/>
    <w:rsid w:val="00462A69"/>
    <w:rsid w:val="00462B2B"/>
    <w:rsid w:val="00462B76"/>
    <w:rsid w:val="00462E45"/>
    <w:rsid w:val="00462FAA"/>
    <w:rsid w:val="00463004"/>
    <w:rsid w:val="004630B1"/>
    <w:rsid w:val="004633F4"/>
    <w:rsid w:val="0046348A"/>
    <w:rsid w:val="004635B4"/>
    <w:rsid w:val="00463626"/>
    <w:rsid w:val="0046368D"/>
    <w:rsid w:val="004636E6"/>
    <w:rsid w:val="004638CB"/>
    <w:rsid w:val="0046390E"/>
    <w:rsid w:val="00463A60"/>
    <w:rsid w:val="00463B69"/>
    <w:rsid w:val="00463C4B"/>
    <w:rsid w:val="00463C75"/>
    <w:rsid w:val="00463CA8"/>
    <w:rsid w:val="00463E07"/>
    <w:rsid w:val="00463E88"/>
    <w:rsid w:val="00463F84"/>
    <w:rsid w:val="00464454"/>
    <w:rsid w:val="00464495"/>
    <w:rsid w:val="004646C9"/>
    <w:rsid w:val="004646EA"/>
    <w:rsid w:val="00464778"/>
    <w:rsid w:val="004647C9"/>
    <w:rsid w:val="004648CC"/>
    <w:rsid w:val="004648F0"/>
    <w:rsid w:val="00464B01"/>
    <w:rsid w:val="00464FF3"/>
    <w:rsid w:val="004650EF"/>
    <w:rsid w:val="0046540F"/>
    <w:rsid w:val="00465564"/>
    <w:rsid w:val="00465648"/>
    <w:rsid w:val="0046571D"/>
    <w:rsid w:val="004657D4"/>
    <w:rsid w:val="00465A16"/>
    <w:rsid w:val="00465E35"/>
    <w:rsid w:val="004661FB"/>
    <w:rsid w:val="00466205"/>
    <w:rsid w:val="00466472"/>
    <w:rsid w:val="004669DE"/>
    <w:rsid w:val="00466CFA"/>
    <w:rsid w:val="00467400"/>
    <w:rsid w:val="00467484"/>
    <w:rsid w:val="0046749B"/>
    <w:rsid w:val="004674B4"/>
    <w:rsid w:val="004675E2"/>
    <w:rsid w:val="0046762E"/>
    <w:rsid w:val="0046777B"/>
    <w:rsid w:val="00467790"/>
    <w:rsid w:val="00467951"/>
    <w:rsid w:val="00467976"/>
    <w:rsid w:val="00467A3A"/>
    <w:rsid w:val="00467A5C"/>
    <w:rsid w:val="00467E4A"/>
    <w:rsid w:val="00470121"/>
    <w:rsid w:val="004708CE"/>
    <w:rsid w:val="00470938"/>
    <w:rsid w:val="00470B62"/>
    <w:rsid w:val="004710DE"/>
    <w:rsid w:val="004713E2"/>
    <w:rsid w:val="00471458"/>
    <w:rsid w:val="004716B3"/>
    <w:rsid w:val="0047174A"/>
    <w:rsid w:val="00471853"/>
    <w:rsid w:val="00471A35"/>
    <w:rsid w:val="00471CDA"/>
    <w:rsid w:val="00472345"/>
    <w:rsid w:val="00472504"/>
    <w:rsid w:val="004726EE"/>
    <w:rsid w:val="00472822"/>
    <w:rsid w:val="00472924"/>
    <w:rsid w:val="00472DE7"/>
    <w:rsid w:val="00472E64"/>
    <w:rsid w:val="00472FF5"/>
    <w:rsid w:val="004732EF"/>
    <w:rsid w:val="00473481"/>
    <w:rsid w:val="004734C7"/>
    <w:rsid w:val="0047362D"/>
    <w:rsid w:val="004736BF"/>
    <w:rsid w:val="004736C9"/>
    <w:rsid w:val="00473A31"/>
    <w:rsid w:val="00473DEA"/>
    <w:rsid w:val="00473E32"/>
    <w:rsid w:val="00473EA7"/>
    <w:rsid w:val="004741BD"/>
    <w:rsid w:val="004744A4"/>
    <w:rsid w:val="00474952"/>
    <w:rsid w:val="00474B32"/>
    <w:rsid w:val="00474D39"/>
    <w:rsid w:val="00475029"/>
    <w:rsid w:val="00475035"/>
    <w:rsid w:val="0047526F"/>
    <w:rsid w:val="004752BB"/>
    <w:rsid w:val="00475443"/>
    <w:rsid w:val="004754A6"/>
    <w:rsid w:val="00475527"/>
    <w:rsid w:val="004755D8"/>
    <w:rsid w:val="004758F8"/>
    <w:rsid w:val="00475A97"/>
    <w:rsid w:val="00475AFD"/>
    <w:rsid w:val="00476040"/>
    <w:rsid w:val="00476131"/>
    <w:rsid w:val="004761C4"/>
    <w:rsid w:val="00476216"/>
    <w:rsid w:val="004762E2"/>
    <w:rsid w:val="004764CD"/>
    <w:rsid w:val="004768B2"/>
    <w:rsid w:val="0047691F"/>
    <w:rsid w:val="00476961"/>
    <w:rsid w:val="00476B58"/>
    <w:rsid w:val="00476DA9"/>
    <w:rsid w:val="00476E46"/>
    <w:rsid w:val="00476F5A"/>
    <w:rsid w:val="00477181"/>
    <w:rsid w:val="00477386"/>
    <w:rsid w:val="004778EC"/>
    <w:rsid w:val="00477D62"/>
    <w:rsid w:val="00477E49"/>
    <w:rsid w:val="00477EDB"/>
    <w:rsid w:val="00477FF4"/>
    <w:rsid w:val="004800C0"/>
    <w:rsid w:val="004800DA"/>
    <w:rsid w:val="00480200"/>
    <w:rsid w:val="0048030D"/>
    <w:rsid w:val="00480461"/>
    <w:rsid w:val="004805F7"/>
    <w:rsid w:val="0048067A"/>
    <w:rsid w:val="004807CC"/>
    <w:rsid w:val="00480B09"/>
    <w:rsid w:val="00480B7E"/>
    <w:rsid w:val="00480C7C"/>
    <w:rsid w:val="00480EBE"/>
    <w:rsid w:val="00480EF7"/>
    <w:rsid w:val="004810AA"/>
    <w:rsid w:val="004811AD"/>
    <w:rsid w:val="004811F5"/>
    <w:rsid w:val="0048122A"/>
    <w:rsid w:val="004816B5"/>
    <w:rsid w:val="00481796"/>
    <w:rsid w:val="004819AD"/>
    <w:rsid w:val="00481AC5"/>
    <w:rsid w:val="00481B75"/>
    <w:rsid w:val="00481BA2"/>
    <w:rsid w:val="00481C5D"/>
    <w:rsid w:val="004824C0"/>
    <w:rsid w:val="00482609"/>
    <w:rsid w:val="00482881"/>
    <w:rsid w:val="00482A8E"/>
    <w:rsid w:val="00482B93"/>
    <w:rsid w:val="00482EDE"/>
    <w:rsid w:val="00482F2E"/>
    <w:rsid w:val="004830E1"/>
    <w:rsid w:val="00483115"/>
    <w:rsid w:val="0048312D"/>
    <w:rsid w:val="004831E9"/>
    <w:rsid w:val="0048329C"/>
    <w:rsid w:val="004832BD"/>
    <w:rsid w:val="004833EB"/>
    <w:rsid w:val="004834B3"/>
    <w:rsid w:val="004836DC"/>
    <w:rsid w:val="004838B1"/>
    <w:rsid w:val="0048398F"/>
    <w:rsid w:val="00483A46"/>
    <w:rsid w:val="00483A59"/>
    <w:rsid w:val="00483AFE"/>
    <w:rsid w:val="00483E5F"/>
    <w:rsid w:val="00484156"/>
    <w:rsid w:val="00484342"/>
    <w:rsid w:val="0048448F"/>
    <w:rsid w:val="00484B83"/>
    <w:rsid w:val="00484C1D"/>
    <w:rsid w:val="00484E90"/>
    <w:rsid w:val="004852BE"/>
    <w:rsid w:val="00485303"/>
    <w:rsid w:val="0048542A"/>
    <w:rsid w:val="00485433"/>
    <w:rsid w:val="0048544B"/>
    <w:rsid w:val="00485603"/>
    <w:rsid w:val="0048587D"/>
    <w:rsid w:val="00485E67"/>
    <w:rsid w:val="004865E6"/>
    <w:rsid w:val="00486C2A"/>
    <w:rsid w:val="00486C57"/>
    <w:rsid w:val="00486DBC"/>
    <w:rsid w:val="00486DE9"/>
    <w:rsid w:val="00486DF4"/>
    <w:rsid w:val="00486E41"/>
    <w:rsid w:val="00486E42"/>
    <w:rsid w:val="0048700C"/>
    <w:rsid w:val="0048707F"/>
    <w:rsid w:val="004870CB"/>
    <w:rsid w:val="00487128"/>
    <w:rsid w:val="004872BE"/>
    <w:rsid w:val="004872CE"/>
    <w:rsid w:val="004872DC"/>
    <w:rsid w:val="004873BE"/>
    <w:rsid w:val="004873CD"/>
    <w:rsid w:val="0048747E"/>
    <w:rsid w:val="00487520"/>
    <w:rsid w:val="004877C6"/>
    <w:rsid w:val="004877E5"/>
    <w:rsid w:val="00487C14"/>
    <w:rsid w:val="00487D1E"/>
    <w:rsid w:val="00487EC8"/>
    <w:rsid w:val="004902DD"/>
    <w:rsid w:val="0049036E"/>
    <w:rsid w:val="0049066E"/>
    <w:rsid w:val="0049076D"/>
    <w:rsid w:val="004907F1"/>
    <w:rsid w:val="0049090B"/>
    <w:rsid w:val="00490D9F"/>
    <w:rsid w:val="00491011"/>
    <w:rsid w:val="0049107C"/>
    <w:rsid w:val="0049117C"/>
    <w:rsid w:val="0049124C"/>
    <w:rsid w:val="004913D2"/>
    <w:rsid w:val="0049150A"/>
    <w:rsid w:val="0049158D"/>
    <w:rsid w:val="00491996"/>
    <w:rsid w:val="00491D51"/>
    <w:rsid w:val="0049227F"/>
    <w:rsid w:val="004925B9"/>
    <w:rsid w:val="00492863"/>
    <w:rsid w:val="00492C44"/>
    <w:rsid w:val="00492CE2"/>
    <w:rsid w:val="00492D90"/>
    <w:rsid w:val="0049302D"/>
    <w:rsid w:val="0049313D"/>
    <w:rsid w:val="00493683"/>
    <w:rsid w:val="00493802"/>
    <w:rsid w:val="0049381A"/>
    <w:rsid w:val="00493867"/>
    <w:rsid w:val="004938EF"/>
    <w:rsid w:val="00493A76"/>
    <w:rsid w:val="00493BC5"/>
    <w:rsid w:val="00493C94"/>
    <w:rsid w:val="00493D46"/>
    <w:rsid w:val="004944CE"/>
    <w:rsid w:val="00494671"/>
    <w:rsid w:val="00494898"/>
    <w:rsid w:val="004948C9"/>
    <w:rsid w:val="00494960"/>
    <w:rsid w:val="00494ADD"/>
    <w:rsid w:val="00494B0F"/>
    <w:rsid w:val="0049520F"/>
    <w:rsid w:val="004952F6"/>
    <w:rsid w:val="004953EA"/>
    <w:rsid w:val="00495815"/>
    <w:rsid w:val="00495AB9"/>
    <w:rsid w:val="00495D7F"/>
    <w:rsid w:val="00495E01"/>
    <w:rsid w:val="00495F75"/>
    <w:rsid w:val="00495F76"/>
    <w:rsid w:val="00495F77"/>
    <w:rsid w:val="00495F9F"/>
    <w:rsid w:val="004966D6"/>
    <w:rsid w:val="00496729"/>
    <w:rsid w:val="004967B6"/>
    <w:rsid w:val="00496A5D"/>
    <w:rsid w:val="00496C3A"/>
    <w:rsid w:val="00496DF0"/>
    <w:rsid w:val="00496E4D"/>
    <w:rsid w:val="00496E5C"/>
    <w:rsid w:val="0049702F"/>
    <w:rsid w:val="004970C3"/>
    <w:rsid w:val="004974EA"/>
    <w:rsid w:val="00497DD5"/>
    <w:rsid w:val="00497F4E"/>
    <w:rsid w:val="004A04E2"/>
    <w:rsid w:val="004A04F7"/>
    <w:rsid w:val="004A0715"/>
    <w:rsid w:val="004A0741"/>
    <w:rsid w:val="004A08DE"/>
    <w:rsid w:val="004A08EE"/>
    <w:rsid w:val="004A0941"/>
    <w:rsid w:val="004A0A48"/>
    <w:rsid w:val="004A0A9B"/>
    <w:rsid w:val="004A0BBA"/>
    <w:rsid w:val="004A0BE9"/>
    <w:rsid w:val="004A0D74"/>
    <w:rsid w:val="004A18F7"/>
    <w:rsid w:val="004A1B39"/>
    <w:rsid w:val="004A1ED5"/>
    <w:rsid w:val="004A1F1F"/>
    <w:rsid w:val="004A2142"/>
    <w:rsid w:val="004A21BC"/>
    <w:rsid w:val="004A22D0"/>
    <w:rsid w:val="004A269C"/>
    <w:rsid w:val="004A297A"/>
    <w:rsid w:val="004A2B69"/>
    <w:rsid w:val="004A2BB4"/>
    <w:rsid w:val="004A2CBA"/>
    <w:rsid w:val="004A2D2B"/>
    <w:rsid w:val="004A2D59"/>
    <w:rsid w:val="004A3147"/>
    <w:rsid w:val="004A3202"/>
    <w:rsid w:val="004A3298"/>
    <w:rsid w:val="004A34C7"/>
    <w:rsid w:val="004A36E1"/>
    <w:rsid w:val="004A38AA"/>
    <w:rsid w:val="004A38C0"/>
    <w:rsid w:val="004A3A58"/>
    <w:rsid w:val="004A3AB5"/>
    <w:rsid w:val="004A3C19"/>
    <w:rsid w:val="004A3E76"/>
    <w:rsid w:val="004A3FD7"/>
    <w:rsid w:val="004A41D5"/>
    <w:rsid w:val="004A4212"/>
    <w:rsid w:val="004A4232"/>
    <w:rsid w:val="004A435B"/>
    <w:rsid w:val="004A485F"/>
    <w:rsid w:val="004A4A57"/>
    <w:rsid w:val="004A4A97"/>
    <w:rsid w:val="004A4ADB"/>
    <w:rsid w:val="004A4D92"/>
    <w:rsid w:val="004A4E40"/>
    <w:rsid w:val="004A4F28"/>
    <w:rsid w:val="004A54AF"/>
    <w:rsid w:val="004A55A5"/>
    <w:rsid w:val="004A55C4"/>
    <w:rsid w:val="004A5726"/>
    <w:rsid w:val="004A57D0"/>
    <w:rsid w:val="004A59D3"/>
    <w:rsid w:val="004A5D03"/>
    <w:rsid w:val="004A5D31"/>
    <w:rsid w:val="004A5D60"/>
    <w:rsid w:val="004A6308"/>
    <w:rsid w:val="004A638B"/>
    <w:rsid w:val="004A67BB"/>
    <w:rsid w:val="004A68DE"/>
    <w:rsid w:val="004A6F7A"/>
    <w:rsid w:val="004A7163"/>
    <w:rsid w:val="004A716B"/>
    <w:rsid w:val="004A7176"/>
    <w:rsid w:val="004A72D9"/>
    <w:rsid w:val="004A7971"/>
    <w:rsid w:val="004A7AC6"/>
    <w:rsid w:val="004A7B91"/>
    <w:rsid w:val="004A7BEF"/>
    <w:rsid w:val="004A7BFA"/>
    <w:rsid w:val="004A7C61"/>
    <w:rsid w:val="004A7E38"/>
    <w:rsid w:val="004A7EA1"/>
    <w:rsid w:val="004A7F3C"/>
    <w:rsid w:val="004B00B6"/>
    <w:rsid w:val="004B02D0"/>
    <w:rsid w:val="004B02E8"/>
    <w:rsid w:val="004B03CE"/>
    <w:rsid w:val="004B03F5"/>
    <w:rsid w:val="004B05B0"/>
    <w:rsid w:val="004B05FD"/>
    <w:rsid w:val="004B06C4"/>
    <w:rsid w:val="004B08DC"/>
    <w:rsid w:val="004B08F0"/>
    <w:rsid w:val="004B0A09"/>
    <w:rsid w:val="004B0AAA"/>
    <w:rsid w:val="004B0D8A"/>
    <w:rsid w:val="004B11D7"/>
    <w:rsid w:val="004B159C"/>
    <w:rsid w:val="004B18FE"/>
    <w:rsid w:val="004B19E9"/>
    <w:rsid w:val="004B1AAF"/>
    <w:rsid w:val="004B1CED"/>
    <w:rsid w:val="004B1FAA"/>
    <w:rsid w:val="004B21F3"/>
    <w:rsid w:val="004B2214"/>
    <w:rsid w:val="004B2232"/>
    <w:rsid w:val="004B2389"/>
    <w:rsid w:val="004B2691"/>
    <w:rsid w:val="004B290F"/>
    <w:rsid w:val="004B2D28"/>
    <w:rsid w:val="004B30E3"/>
    <w:rsid w:val="004B3397"/>
    <w:rsid w:val="004B389C"/>
    <w:rsid w:val="004B38E5"/>
    <w:rsid w:val="004B3B98"/>
    <w:rsid w:val="004B3E38"/>
    <w:rsid w:val="004B3F6E"/>
    <w:rsid w:val="004B3FEB"/>
    <w:rsid w:val="004B402B"/>
    <w:rsid w:val="004B40EF"/>
    <w:rsid w:val="004B41A4"/>
    <w:rsid w:val="004B4318"/>
    <w:rsid w:val="004B43F3"/>
    <w:rsid w:val="004B4655"/>
    <w:rsid w:val="004B479F"/>
    <w:rsid w:val="004B47D7"/>
    <w:rsid w:val="004B4B44"/>
    <w:rsid w:val="004B4CAB"/>
    <w:rsid w:val="004B4E9D"/>
    <w:rsid w:val="004B4EBE"/>
    <w:rsid w:val="004B4F13"/>
    <w:rsid w:val="004B50E9"/>
    <w:rsid w:val="004B548D"/>
    <w:rsid w:val="004B556A"/>
    <w:rsid w:val="004B567E"/>
    <w:rsid w:val="004B56BD"/>
    <w:rsid w:val="004B56E2"/>
    <w:rsid w:val="004B5856"/>
    <w:rsid w:val="004B588C"/>
    <w:rsid w:val="004B59D6"/>
    <w:rsid w:val="004B5CB2"/>
    <w:rsid w:val="004B5D6E"/>
    <w:rsid w:val="004B5E05"/>
    <w:rsid w:val="004B63CD"/>
    <w:rsid w:val="004B6564"/>
    <w:rsid w:val="004B661E"/>
    <w:rsid w:val="004B66DC"/>
    <w:rsid w:val="004B6BDC"/>
    <w:rsid w:val="004B7178"/>
    <w:rsid w:val="004B7234"/>
    <w:rsid w:val="004B72D6"/>
    <w:rsid w:val="004B7308"/>
    <w:rsid w:val="004B7363"/>
    <w:rsid w:val="004B757F"/>
    <w:rsid w:val="004B7ABB"/>
    <w:rsid w:val="004B7BAD"/>
    <w:rsid w:val="004B7E29"/>
    <w:rsid w:val="004B7F1F"/>
    <w:rsid w:val="004C0053"/>
    <w:rsid w:val="004C06F9"/>
    <w:rsid w:val="004C09ED"/>
    <w:rsid w:val="004C112F"/>
    <w:rsid w:val="004C12BD"/>
    <w:rsid w:val="004C13AB"/>
    <w:rsid w:val="004C162A"/>
    <w:rsid w:val="004C18B9"/>
    <w:rsid w:val="004C18D0"/>
    <w:rsid w:val="004C1A20"/>
    <w:rsid w:val="004C1BFB"/>
    <w:rsid w:val="004C1CB0"/>
    <w:rsid w:val="004C1CED"/>
    <w:rsid w:val="004C1F19"/>
    <w:rsid w:val="004C20C8"/>
    <w:rsid w:val="004C2119"/>
    <w:rsid w:val="004C2178"/>
    <w:rsid w:val="004C217E"/>
    <w:rsid w:val="004C2324"/>
    <w:rsid w:val="004C2351"/>
    <w:rsid w:val="004C27EA"/>
    <w:rsid w:val="004C2CA7"/>
    <w:rsid w:val="004C2E08"/>
    <w:rsid w:val="004C3053"/>
    <w:rsid w:val="004C3123"/>
    <w:rsid w:val="004C35CE"/>
    <w:rsid w:val="004C3646"/>
    <w:rsid w:val="004C37F4"/>
    <w:rsid w:val="004C3876"/>
    <w:rsid w:val="004C398F"/>
    <w:rsid w:val="004C3A32"/>
    <w:rsid w:val="004C3A63"/>
    <w:rsid w:val="004C3F79"/>
    <w:rsid w:val="004C3FD4"/>
    <w:rsid w:val="004C4015"/>
    <w:rsid w:val="004C4030"/>
    <w:rsid w:val="004C40DC"/>
    <w:rsid w:val="004C4132"/>
    <w:rsid w:val="004C4289"/>
    <w:rsid w:val="004C4312"/>
    <w:rsid w:val="004C44B8"/>
    <w:rsid w:val="004C47D7"/>
    <w:rsid w:val="004C4A3F"/>
    <w:rsid w:val="004C4A90"/>
    <w:rsid w:val="004C4B0A"/>
    <w:rsid w:val="004C4B47"/>
    <w:rsid w:val="004C4F1B"/>
    <w:rsid w:val="004C4FB5"/>
    <w:rsid w:val="004C51CB"/>
    <w:rsid w:val="004C5512"/>
    <w:rsid w:val="004C5951"/>
    <w:rsid w:val="004C59D4"/>
    <w:rsid w:val="004C59EC"/>
    <w:rsid w:val="004C5A55"/>
    <w:rsid w:val="004C5BD7"/>
    <w:rsid w:val="004C5D30"/>
    <w:rsid w:val="004C5DFE"/>
    <w:rsid w:val="004C5E81"/>
    <w:rsid w:val="004C61E6"/>
    <w:rsid w:val="004C63C7"/>
    <w:rsid w:val="004C64A5"/>
    <w:rsid w:val="004C69E9"/>
    <w:rsid w:val="004C6C55"/>
    <w:rsid w:val="004C73D8"/>
    <w:rsid w:val="004C757C"/>
    <w:rsid w:val="004C758C"/>
    <w:rsid w:val="004C7998"/>
    <w:rsid w:val="004C7B48"/>
    <w:rsid w:val="004C7D2A"/>
    <w:rsid w:val="004C7D43"/>
    <w:rsid w:val="004C7F50"/>
    <w:rsid w:val="004D00C6"/>
    <w:rsid w:val="004D0173"/>
    <w:rsid w:val="004D04B4"/>
    <w:rsid w:val="004D0AAB"/>
    <w:rsid w:val="004D0D3B"/>
    <w:rsid w:val="004D0ED1"/>
    <w:rsid w:val="004D0F49"/>
    <w:rsid w:val="004D0F76"/>
    <w:rsid w:val="004D0FA4"/>
    <w:rsid w:val="004D0FB1"/>
    <w:rsid w:val="004D124A"/>
    <w:rsid w:val="004D14FC"/>
    <w:rsid w:val="004D1972"/>
    <w:rsid w:val="004D19A4"/>
    <w:rsid w:val="004D1B95"/>
    <w:rsid w:val="004D1BD2"/>
    <w:rsid w:val="004D1C36"/>
    <w:rsid w:val="004D1E21"/>
    <w:rsid w:val="004D1F32"/>
    <w:rsid w:val="004D23CA"/>
    <w:rsid w:val="004D23FA"/>
    <w:rsid w:val="004D24B2"/>
    <w:rsid w:val="004D26D6"/>
    <w:rsid w:val="004D2BD4"/>
    <w:rsid w:val="004D2BFB"/>
    <w:rsid w:val="004D2F25"/>
    <w:rsid w:val="004D2F42"/>
    <w:rsid w:val="004D316C"/>
    <w:rsid w:val="004D3182"/>
    <w:rsid w:val="004D31EE"/>
    <w:rsid w:val="004D322D"/>
    <w:rsid w:val="004D33B8"/>
    <w:rsid w:val="004D35DF"/>
    <w:rsid w:val="004D37C7"/>
    <w:rsid w:val="004D38E4"/>
    <w:rsid w:val="004D38E8"/>
    <w:rsid w:val="004D3988"/>
    <w:rsid w:val="004D39C7"/>
    <w:rsid w:val="004D3AC9"/>
    <w:rsid w:val="004D3DF0"/>
    <w:rsid w:val="004D3E69"/>
    <w:rsid w:val="004D3F76"/>
    <w:rsid w:val="004D40C0"/>
    <w:rsid w:val="004D40C1"/>
    <w:rsid w:val="004D452F"/>
    <w:rsid w:val="004D4584"/>
    <w:rsid w:val="004D45C0"/>
    <w:rsid w:val="004D4ACB"/>
    <w:rsid w:val="004D4C9F"/>
    <w:rsid w:val="004D4CA5"/>
    <w:rsid w:val="004D503D"/>
    <w:rsid w:val="004D53A3"/>
    <w:rsid w:val="004D5574"/>
    <w:rsid w:val="004D55F9"/>
    <w:rsid w:val="004D5F3D"/>
    <w:rsid w:val="004D5FDC"/>
    <w:rsid w:val="004D5FF3"/>
    <w:rsid w:val="004D6091"/>
    <w:rsid w:val="004D64BD"/>
    <w:rsid w:val="004D67B4"/>
    <w:rsid w:val="004D68FC"/>
    <w:rsid w:val="004D692C"/>
    <w:rsid w:val="004D69A5"/>
    <w:rsid w:val="004D6B81"/>
    <w:rsid w:val="004D6BFB"/>
    <w:rsid w:val="004D6D2F"/>
    <w:rsid w:val="004D6E56"/>
    <w:rsid w:val="004D6FD8"/>
    <w:rsid w:val="004D7353"/>
    <w:rsid w:val="004D75ED"/>
    <w:rsid w:val="004D763B"/>
    <w:rsid w:val="004D7AFA"/>
    <w:rsid w:val="004D7BC3"/>
    <w:rsid w:val="004E00C6"/>
    <w:rsid w:val="004E01B4"/>
    <w:rsid w:val="004E021B"/>
    <w:rsid w:val="004E026F"/>
    <w:rsid w:val="004E06B4"/>
    <w:rsid w:val="004E0830"/>
    <w:rsid w:val="004E0ACE"/>
    <w:rsid w:val="004E0C17"/>
    <w:rsid w:val="004E0F56"/>
    <w:rsid w:val="004E146A"/>
    <w:rsid w:val="004E16A9"/>
    <w:rsid w:val="004E1B28"/>
    <w:rsid w:val="004E1D74"/>
    <w:rsid w:val="004E1F46"/>
    <w:rsid w:val="004E1F78"/>
    <w:rsid w:val="004E202B"/>
    <w:rsid w:val="004E2482"/>
    <w:rsid w:val="004E2899"/>
    <w:rsid w:val="004E2A8A"/>
    <w:rsid w:val="004E2ACE"/>
    <w:rsid w:val="004E2D9B"/>
    <w:rsid w:val="004E2E0F"/>
    <w:rsid w:val="004E2E1C"/>
    <w:rsid w:val="004E2F2C"/>
    <w:rsid w:val="004E2F78"/>
    <w:rsid w:val="004E2F9C"/>
    <w:rsid w:val="004E2FB5"/>
    <w:rsid w:val="004E2FF4"/>
    <w:rsid w:val="004E3283"/>
    <w:rsid w:val="004E37E3"/>
    <w:rsid w:val="004E3A27"/>
    <w:rsid w:val="004E3A8E"/>
    <w:rsid w:val="004E3ADD"/>
    <w:rsid w:val="004E44CA"/>
    <w:rsid w:val="004E45C8"/>
    <w:rsid w:val="004E461B"/>
    <w:rsid w:val="004E474F"/>
    <w:rsid w:val="004E51F9"/>
    <w:rsid w:val="004E5805"/>
    <w:rsid w:val="004E5953"/>
    <w:rsid w:val="004E5BE3"/>
    <w:rsid w:val="004E5CF2"/>
    <w:rsid w:val="004E5F85"/>
    <w:rsid w:val="004E5F94"/>
    <w:rsid w:val="004E6471"/>
    <w:rsid w:val="004E66CE"/>
    <w:rsid w:val="004E67BD"/>
    <w:rsid w:val="004E6869"/>
    <w:rsid w:val="004E691F"/>
    <w:rsid w:val="004E6E2A"/>
    <w:rsid w:val="004E6FCF"/>
    <w:rsid w:val="004E711B"/>
    <w:rsid w:val="004E737C"/>
    <w:rsid w:val="004E7416"/>
    <w:rsid w:val="004E7995"/>
    <w:rsid w:val="004E7A2C"/>
    <w:rsid w:val="004E7C09"/>
    <w:rsid w:val="004E7FB4"/>
    <w:rsid w:val="004F009D"/>
    <w:rsid w:val="004F0223"/>
    <w:rsid w:val="004F02D3"/>
    <w:rsid w:val="004F0347"/>
    <w:rsid w:val="004F0379"/>
    <w:rsid w:val="004F03C3"/>
    <w:rsid w:val="004F0457"/>
    <w:rsid w:val="004F06CD"/>
    <w:rsid w:val="004F0BD1"/>
    <w:rsid w:val="004F11E0"/>
    <w:rsid w:val="004F11E3"/>
    <w:rsid w:val="004F1439"/>
    <w:rsid w:val="004F154F"/>
    <w:rsid w:val="004F15A3"/>
    <w:rsid w:val="004F16A7"/>
    <w:rsid w:val="004F1864"/>
    <w:rsid w:val="004F194E"/>
    <w:rsid w:val="004F195F"/>
    <w:rsid w:val="004F1ACD"/>
    <w:rsid w:val="004F1AEE"/>
    <w:rsid w:val="004F1EE5"/>
    <w:rsid w:val="004F1EF3"/>
    <w:rsid w:val="004F2326"/>
    <w:rsid w:val="004F2343"/>
    <w:rsid w:val="004F23BD"/>
    <w:rsid w:val="004F2578"/>
    <w:rsid w:val="004F2776"/>
    <w:rsid w:val="004F28CE"/>
    <w:rsid w:val="004F2A3D"/>
    <w:rsid w:val="004F2D1C"/>
    <w:rsid w:val="004F2D88"/>
    <w:rsid w:val="004F2EBB"/>
    <w:rsid w:val="004F3182"/>
    <w:rsid w:val="004F32B8"/>
    <w:rsid w:val="004F3409"/>
    <w:rsid w:val="004F362F"/>
    <w:rsid w:val="004F36B3"/>
    <w:rsid w:val="004F373A"/>
    <w:rsid w:val="004F3AD0"/>
    <w:rsid w:val="004F3B41"/>
    <w:rsid w:val="004F3C1C"/>
    <w:rsid w:val="004F3E8D"/>
    <w:rsid w:val="004F3F71"/>
    <w:rsid w:val="004F412B"/>
    <w:rsid w:val="004F4174"/>
    <w:rsid w:val="004F41FB"/>
    <w:rsid w:val="004F46DE"/>
    <w:rsid w:val="004F476F"/>
    <w:rsid w:val="004F4BD5"/>
    <w:rsid w:val="004F4C96"/>
    <w:rsid w:val="004F4DE5"/>
    <w:rsid w:val="004F4FA8"/>
    <w:rsid w:val="004F562A"/>
    <w:rsid w:val="004F575A"/>
    <w:rsid w:val="004F57D8"/>
    <w:rsid w:val="004F5920"/>
    <w:rsid w:val="004F5B3D"/>
    <w:rsid w:val="004F61FC"/>
    <w:rsid w:val="004F62B0"/>
    <w:rsid w:val="004F6602"/>
    <w:rsid w:val="004F672F"/>
    <w:rsid w:val="004F6ADE"/>
    <w:rsid w:val="004F6ECC"/>
    <w:rsid w:val="004F6ECE"/>
    <w:rsid w:val="004F703C"/>
    <w:rsid w:val="004F7139"/>
    <w:rsid w:val="004F732B"/>
    <w:rsid w:val="004F73BC"/>
    <w:rsid w:val="004F7495"/>
    <w:rsid w:val="004F74EE"/>
    <w:rsid w:val="004F7518"/>
    <w:rsid w:val="004F768F"/>
    <w:rsid w:val="004F7917"/>
    <w:rsid w:val="004F7938"/>
    <w:rsid w:val="004F7A16"/>
    <w:rsid w:val="004F7A76"/>
    <w:rsid w:val="004F7B77"/>
    <w:rsid w:val="004F7BA0"/>
    <w:rsid w:val="004F7C3A"/>
    <w:rsid w:val="004F7CD0"/>
    <w:rsid w:val="004F7D9E"/>
    <w:rsid w:val="004F7E41"/>
    <w:rsid w:val="0050018B"/>
    <w:rsid w:val="005002CB"/>
    <w:rsid w:val="0050031D"/>
    <w:rsid w:val="00500338"/>
    <w:rsid w:val="005004FD"/>
    <w:rsid w:val="0050064D"/>
    <w:rsid w:val="005006C6"/>
    <w:rsid w:val="005007E9"/>
    <w:rsid w:val="00500ADD"/>
    <w:rsid w:val="00500D17"/>
    <w:rsid w:val="00500DC3"/>
    <w:rsid w:val="0050115F"/>
    <w:rsid w:val="005015B9"/>
    <w:rsid w:val="00501681"/>
    <w:rsid w:val="00501726"/>
    <w:rsid w:val="00501812"/>
    <w:rsid w:val="00501AE0"/>
    <w:rsid w:val="00501DB2"/>
    <w:rsid w:val="00502033"/>
    <w:rsid w:val="005021FA"/>
    <w:rsid w:val="005022FE"/>
    <w:rsid w:val="00502372"/>
    <w:rsid w:val="005023CE"/>
    <w:rsid w:val="005023DD"/>
    <w:rsid w:val="0050257E"/>
    <w:rsid w:val="005025CD"/>
    <w:rsid w:val="005027B6"/>
    <w:rsid w:val="00502B35"/>
    <w:rsid w:val="00502D89"/>
    <w:rsid w:val="00502ECE"/>
    <w:rsid w:val="00502FFB"/>
    <w:rsid w:val="00503109"/>
    <w:rsid w:val="00503116"/>
    <w:rsid w:val="005032D2"/>
    <w:rsid w:val="0050371F"/>
    <w:rsid w:val="005037CB"/>
    <w:rsid w:val="00503814"/>
    <w:rsid w:val="00503AA6"/>
    <w:rsid w:val="00503B23"/>
    <w:rsid w:val="00503CDE"/>
    <w:rsid w:val="00503D90"/>
    <w:rsid w:val="00503DBE"/>
    <w:rsid w:val="00503DD6"/>
    <w:rsid w:val="00503E56"/>
    <w:rsid w:val="0050427F"/>
    <w:rsid w:val="005043F7"/>
    <w:rsid w:val="00504983"/>
    <w:rsid w:val="00504D38"/>
    <w:rsid w:val="00504E69"/>
    <w:rsid w:val="00505091"/>
    <w:rsid w:val="005052CB"/>
    <w:rsid w:val="005054D4"/>
    <w:rsid w:val="00505647"/>
    <w:rsid w:val="00505648"/>
    <w:rsid w:val="005056D0"/>
    <w:rsid w:val="0050591D"/>
    <w:rsid w:val="00505A82"/>
    <w:rsid w:val="00505B3E"/>
    <w:rsid w:val="00505C61"/>
    <w:rsid w:val="00505C91"/>
    <w:rsid w:val="00505ED4"/>
    <w:rsid w:val="00505F5E"/>
    <w:rsid w:val="005060AC"/>
    <w:rsid w:val="0050664F"/>
    <w:rsid w:val="00506668"/>
    <w:rsid w:val="005066E5"/>
    <w:rsid w:val="0050674A"/>
    <w:rsid w:val="0050678C"/>
    <w:rsid w:val="005067C1"/>
    <w:rsid w:val="005068DD"/>
    <w:rsid w:val="00506983"/>
    <w:rsid w:val="00506FAB"/>
    <w:rsid w:val="0050751D"/>
    <w:rsid w:val="00507696"/>
    <w:rsid w:val="0050798F"/>
    <w:rsid w:val="00507CE2"/>
    <w:rsid w:val="00507D1D"/>
    <w:rsid w:val="00507D54"/>
    <w:rsid w:val="00510090"/>
    <w:rsid w:val="00510521"/>
    <w:rsid w:val="0051067D"/>
    <w:rsid w:val="00510747"/>
    <w:rsid w:val="0051098F"/>
    <w:rsid w:val="00510CC8"/>
    <w:rsid w:val="00510DC6"/>
    <w:rsid w:val="00510E3E"/>
    <w:rsid w:val="00510F0A"/>
    <w:rsid w:val="0051100C"/>
    <w:rsid w:val="00511142"/>
    <w:rsid w:val="005111EB"/>
    <w:rsid w:val="00511470"/>
    <w:rsid w:val="00511664"/>
    <w:rsid w:val="00511755"/>
    <w:rsid w:val="005117AE"/>
    <w:rsid w:val="00511941"/>
    <w:rsid w:val="00511C2B"/>
    <w:rsid w:val="00511D7E"/>
    <w:rsid w:val="00511DC9"/>
    <w:rsid w:val="00511EBC"/>
    <w:rsid w:val="00511F02"/>
    <w:rsid w:val="0051208C"/>
    <w:rsid w:val="005120C1"/>
    <w:rsid w:val="00512165"/>
    <w:rsid w:val="00512362"/>
    <w:rsid w:val="0051236E"/>
    <w:rsid w:val="00512680"/>
    <w:rsid w:val="00512EF7"/>
    <w:rsid w:val="00512F09"/>
    <w:rsid w:val="0051300E"/>
    <w:rsid w:val="00513079"/>
    <w:rsid w:val="005132A0"/>
    <w:rsid w:val="00513374"/>
    <w:rsid w:val="00513495"/>
    <w:rsid w:val="00513580"/>
    <w:rsid w:val="00513636"/>
    <w:rsid w:val="005137E7"/>
    <w:rsid w:val="0051386B"/>
    <w:rsid w:val="00513889"/>
    <w:rsid w:val="00513A9F"/>
    <w:rsid w:val="00513E6C"/>
    <w:rsid w:val="00513F39"/>
    <w:rsid w:val="00513FEB"/>
    <w:rsid w:val="00514482"/>
    <w:rsid w:val="00514EB7"/>
    <w:rsid w:val="00514F3B"/>
    <w:rsid w:val="00514F7E"/>
    <w:rsid w:val="005154FD"/>
    <w:rsid w:val="00515671"/>
    <w:rsid w:val="00515781"/>
    <w:rsid w:val="005158B5"/>
    <w:rsid w:val="00515A36"/>
    <w:rsid w:val="00515A8E"/>
    <w:rsid w:val="00515AA0"/>
    <w:rsid w:val="00515C39"/>
    <w:rsid w:val="005160B7"/>
    <w:rsid w:val="0051674F"/>
    <w:rsid w:val="005168C5"/>
    <w:rsid w:val="00516BC8"/>
    <w:rsid w:val="00516D1B"/>
    <w:rsid w:val="00516E8D"/>
    <w:rsid w:val="005170B6"/>
    <w:rsid w:val="005171F9"/>
    <w:rsid w:val="005172FB"/>
    <w:rsid w:val="00517332"/>
    <w:rsid w:val="00517656"/>
    <w:rsid w:val="00517810"/>
    <w:rsid w:val="005178D1"/>
    <w:rsid w:val="00517925"/>
    <w:rsid w:val="00517AF9"/>
    <w:rsid w:val="00517CC4"/>
    <w:rsid w:val="00517D25"/>
    <w:rsid w:val="0052036B"/>
    <w:rsid w:val="0052048F"/>
    <w:rsid w:val="005205D9"/>
    <w:rsid w:val="00520816"/>
    <w:rsid w:val="00520874"/>
    <w:rsid w:val="00520C30"/>
    <w:rsid w:val="00520E6E"/>
    <w:rsid w:val="00520EA9"/>
    <w:rsid w:val="00521083"/>
    <w:rsid w:val="0052111F"/>
    <w:rsid w:val="005211B7"/>
    <w:rsid w:val="005212F5"/>
    <w:rsid w:val="0052134B"/>
    <w:rsid w:val="005213FD"/>
    <w:rsid w:val="0052144F"/>
    <w:rsid w:val="005215D9"/>
    <w:rsid w:val="0052160D"/>
    <w:rsid w:val="00521694"/>
    <w:rsid w:val="005216CA"/>
    <w:rsid w:val="005216F6"/>
    <w:rsid w:val="00521C1E"/>
    <w:rsid w:val="00521C82"/>
    <w:rsid w:val="00521DAE"/>
    <w:rsid w:val="00521DBD"/>
    <w:rsid w:val="00521DF9"/>
    <w:rsid w:val="005220C5"/>
    <w:rsid w:val="00522279"/>
    <w:rsid w:val="005222BA"/>
    <w:rsid w:val="005224A1"/>
    <w:rsid w:val="0052256A"/>
    <w:rsid w:val="005227DB"/>
    <w:rsid w:val="005228AE"/>
    <w:rsid w:val="00522D8F"/>
    <w:rsid w:val="00522F53"/>
    <w:rsid w:val="00522FB0"/>
    <w:rsid w:val="00523199"/>
    <w:rsid w:val="005231AF"/>
    <w:rsid w:val="00523231"/>
    <w:rsid w:val="00523282"/>
    <w:rsid w:val="0052346E"/>
    <w:rsid w:val="005239FE"/>
    <w:rsid w:val="00523A8E"/>
    <w:rsid w:val="00523D2D"/>
    <w:rsid w:val="00523E22"/>
    <w:rsid w:val="00523EFF"/>
    <w:rsid w:val="00523F00"/>
    <w:rsid w:val="00523F15"/>
    <w:rsid w:val="005241EC"/>
    <w:rsid w:val="00524402"/>
    <w:rsid w:val="0052455B"/>
    <w:rsid w:val="0052495D"/>
    <w:rsid w:val="005249B1"/>
    <w:rsid w:val="00524C61"/>
    <w:rsid w:val="00525130"/>
    <w:rsid w:val="0052522D"/>
    <w:rsid w:val="0052535A"/>
    <w:rsid w:val="005255AA"/>
    <w:rsid w:val="00525A0F"/>
    <w:rsid w:val="00525B01"/>
    <w:rsid w:val="00525E45"/>
    <w:rsid w:val="005260D9"/>
    <w:rsid w:val="005260FE"/>
    <w:rsid w:val="0052647E"/>
    <w:rsid w:val="00526521"/>
    <w:rsid w:val="005266BA"/>
    <w:rsid w:val="005266DB"/>
    <w:rsid w:val="0052670E"/>
    <w:rsid w:val="005268D9"/>
    <w:rsid w:val="00526B3D"/>
    <w:rsid w:val="00526CDE"/>
    <w:rsid w:val="00526DD7"/>
    <w:rsid w:val="00526EE7"/>
    <w:rsid w:val="005274B6"/>
    <w:rsid w:val="00527B78"/>
    <w:rsid w:val="00527BE8"/>
    <w:rsid w:val="00527F7E"/>
    <w:rsid w:val="00527F8A"/>
    <w:rsid w:val="00530008"/>
    <w:rsid w:val="005305E3"/>
    <w:rsid w:val="0053082B"/>
    <w:rsid w:val="005308B2"/>
    <w:rsid w:val="00530B0F"/>
    <w:rsid w:val="00530C7E"/>
    <w:rsid w:val="00530E37"/>
    <w:rsid w:val="00531072"/>
    <w:rsid w:val="0053121A"/>
    <w:rsid w:val="00531615"/>
    <w:rsid w:val="00531914"/>
    <w:rsid w:val="00531C27"/>
    <w:rsid w:val="00531D0D"/>
    <w:rsid w:val="00531D91"/>
    <w:rsid w:val="005322F7"/>
    <w:rsid w:val="00532331"/>
    <w:rsid w:val="005324CB"/>
    <w:rsid w:val="0053274A"/>
    <w:rsid w:val="005327E3"/>
    <w:rsid w:val="00532860"/>
    <w:rsid w:val="005329AB"/>
    <w:rsid w:val="00532BDA"/>
    <w:rsid w:val="00532DD0"/>
    <w:rsid w:val="00532F8A"/>
    <w:rsid w:val="00533264"/>
    <w:rsid w:val="005332A1"/>
    <w:rsid w:val="005334D2"/>
    <w:rsid w:val="005337FE"/>
    <w:rsid w:val="005338DD"/>
    <w:rsid w:val="00533951"/>
    <w:rsid w:val="00533A7D"/>
    <w:rsid w:val="00533A8F"/>
    <w:rsid w:val="00533D73"/>
    <w:rsid w:val="00533DA9"/>
    <w:rsid w:val="00533F0E"/>
    <w:rsid w:val="005341E2"/>
    <w:rsid w:val="00534222"/>
    <w:rsid w:val="00535335"/>
    <w:rsid w:val="00535495"/>
    <w:rsid w:val="00535893"/>
    <w:rsid w:val="00535A18"/>
    <w:rsid w:val="00535A6D"/>
    <w:rsid w:val="00535E40"/>
    <w:rsid w:val="00535F14"/>
    <w:rsid w:val="00535F56"/>
    <w:rsid w:val="005361FF"/>
    <w:rsid w:val="0053633E"/>
    <w:rsid w:val="00536597"/>
    <w:rsid w:val="00536828"/>
    <w:rsid w:val="00536C40"/>
    <w:rsid w:val="00536F8E"/>
    <w:rsid w:val="0053708B"/>
    <w:rsid w:val="00537297"/>
    <w:rsid w:val="00537342"/>
    <w:rsid w:val="00537443"/>
    <w:rsid w:val="0053767E"/>
    <w:rsid w:val="005377A5"/>
    <w:rsid w:val="005377C2"/>
    <w:rsid w:val="0053791D"/>
    <w:rsid w:val="00537C21"/>
    <w:rsid w:val="00537CDD"/>
    <w:rsid w:val="00537DBE"/>
    <w:rsid w:val="00537F8B"/>
    <w:rsid w:val="00540199"/>
    <w:rsid w:val="00540209"/>
    <w:rsid w:val="00540896"/>
    <w:rsid w:val="005408DD"/>
    <w:rsid w:val="00540ABE"/>
    <w:rsid w:val="00540AFD"/>
    <w:rsid w:val="00540D6C"/>
    <w:rsid w:val="00540EA7"/>
    <w:rsid w:val="00540F49"/>
    <w:rsid w:val="0054111A"/>
    <w:rsid w:val="00541187"/>
    <w:rsid w:val="0054139F"/>
    <w:rsid w:val="005413C1"/>
    <w:rsid w:val="00541481"/>
    <w:rsid w:val="005414E2"/>
    <w:rsid w:val="0054175F"/>
    <w:rsid w:val="00541A3F"/>
    <w:rsid w:val="00541C93"/>
    <w:rsid w:val="00541C96"/>
    <w:rsid w:val="00541CF2"/>
    <w:rsid w:val="00541D68"/>
    <w:rsid w:val="00541F7D"/>
    <w:rsid w:val="0054227F"/>
    <w:rsid w:val="005425BA"/>
    <w:rsid w:val="0054284B"/>
    <w:rsid w:val="00542A8A"/>
    <w:rsid w:val="00542C11"/>
    <w:rsid w:val="00542C5D"/>
    <w:rsid w:val="00542D18"/>
    <w:rsid w:val="00542E43"/>
    <w:rsid w:val="005430D1"/>
    <w:rsid w:val="005432E3"/>
    <w:rsid w:val="00543381"/>
    <w:rsid w:val="0054389E"/>
    <w:rsid w:val="00543CB6"/>
    <w:rsid w:val="005440BA"/>
    <w:rsid w:val="005440CE"/>
    <w:rsid w:val="00544210"/>
    <w:rsid w:val="00544640"/>
    <w:rsid w:val="0054472E"/>
    <w:rsid w:val="00544B7B"/>
    <w:rsid w:val="00544BA2"/>
    <w:rsid w:val="00544D44"/>
    <w:rsid w:val="00545687"/>
    <w:rsid w:val="0054572D"/>
    <w:rsid w:val="005458AD"/>
    <w:rsid w:val="00545981"/>
    <w:rsid w:val="00545A2D"/>
    <w:rsid w:val="00545A91"/>
    <w:rsid w:val="00545C9A"/>
    <w:rsid w:val="005469E3"/>
    <w:rsid w:val="00546BFE"/>
    <w:rsid w:val="005472C2"/>
    <w:rsid w:val="00547356"/>
    <w:rsid w:val="005473F0"/>
    <w:rsid w:val="0054762F"/>
    <w:rsid w:val="00547909"/>
    <w:rsid w:val="005479AA"/>
    <w:rsid w:val="00547ACA"/>
    <w:rsid w:val="00547B26"/>
    <w:rsid w:val="00547DD8"/>
    <w:rsid w:val="00547E7D"/>
    <w:rsid w:val="005506CF"/>
    <w:rsid w:val="00550CD2"/>
    <w:rsid w:val="00550D85"/>
    <w:rsid w:val="00550F0D"/>
    <w:rsid w:val="005510D0"/>
    <w:rsid w:val="00551108"/>
    <w:rsid w:val="005512E2"/>
    <w:rsid w:val="005513A1"/>
    <w:rsid w:val="0055156D"/>
    <w:rsid w:val="005515B1"/>
    <w:rsid w:val="00551998"/>
    <w:rsid w:val="005519A9"/>
    <w:rsid w:val="00551A8B"/>
    <w:rsid w:val="005520F8"/>
    <w:rsid w:val="005521DA"/>
    <w:rsid w:val="00552440"/>
    <w:rsid w:val="0055264C"/>
    <w:rsid w:val="00552925"/>
    <w:rsid w:val="00552981"/>
    <w:rsid w:val="00552BAF"/>
    <w:rsid w:val="00552C25"/>
    <w:rsid w:val="00552C26"/>
    <w:rsid w:val="00552D37"/>
    <w:rsid w:val="00552E37"/>
    <w:rsid w:val="00553098"/>
    <w:rsid w:val="00553137"/>
    <w:rsid w:val="0055329D"/>
    <w:rsid w:val="005536CF"/>
    <w:rsid w:val="005536F0"/>
    <w:rsid w:val="00553705"/>
    <w:rsid w:val="005538A1"/>
    <w:rsid w:val="005539C0"/>
    <w:rsid w:val="005543A5"/>
    <w:rsid w:val="00554759"/>
    <w:rsid w:val="005547E1"/>
    <w:rsid w:val="00554A6F"/>
    <w:rsid w:val="00554BC2"/>
    <w:rsid w:val="00554EC2"/>
    <w:rsid w:val="005550F0"/>
    <w:rsid w:val="00555197"/>
    <w:rsid w:val="0055585B"/>
    <w:rsid w:val="005559B0"/>
    <w:rsid w:val="00555DBA"/>
    <w:rsid w:val="00555E9B"/>
    <w:rsid w:val="00556206"/>
    <w:rsid w:val="005563AF"/>
    <w:rsid w:val="005564DB"/>
    <w:rsid w:val="005566E5"/>
    <w:rsid w:val="005567F7"/>
    <w:rsid w:val="00556A4F"/>
    <w:rsid w:val="00556DD6"/>
    <w:rsid w:val="00556F2D"/>
    <w:rsid w:val="00557095"/>
    <w:rsid w:val="00557249"/>
    <w:rsid w:val="005572B2"/>
    <w:rsid w:val="00557430"/>
    <w:rsid w:val="0055754E"/>
    <w:rsid w:val="005575B2"/>
    <w:rsid w:val="005576DA"/>
    <w:rsid w:val="00557933"/>
    <w:rsid w:val="005579EC"/>
    <w:rsid w:val="00557A7B"/>
    <w:rsid w:val="00557D8D"/>
    <w:rsid w:val="00557E53"/>
    <w:rsid w:val="005601E5"/>
    <w:rsid w:val="00560442"/>
    <w:rsid w:val="00560638"/>
    <w:rsid w:val="00560816"/>
    <w:rsid w:val="00560908"/>
    <w:rsid w:val="00560963"/>
    <w:rsid w:val="00560AD2"/>
    <w:rsid w:val="00560C3A"/>
    <w:rsid w:val="00560C59"/>
    <w:rsid w:val="00560F57"/>
    <w:rsid w:val="00561118"/>
    <w:rsid w:val="00561279"/>
    <w:rsid w:val="005614AB"/>
    <w:rsid w:val="0056166C"/>
    <w:rsid w:val="00561A61"/>
    <w:rsid w:val="00561AC8"/>
    <w:rsid w:val="00561FA3"/>
    <w:rsid w:val="0056214B"/>
    <w:rsid w:val="005621E6"/>
    <w:rsid w:val="005621EE"/>
    <w:rsid w:val="00562241"/>
    <w:rsid w:val="005627C1"/>
    <w:rsid w:val="005628AE"/>
    <w:rsid w:val="00562B03"/>
    <w:rsid w:val="00562B12"/>
    <w:rsid w:val="00562C42"/>
    <w:rsid w:val="00562FD5"/>
    <w:rsid w:val="00562FFF"/>
    <w:rsid w:val="005632AB"/>
    <w:rsid w:val="00563592"/>
    <w:rsid w:val="005636AC"/>
    <w:rsid w:val="00563A83"/>
    <w:rsid w:val="00563CA6"/>
    <w:rsid w:val="00563CDE"/>
    <w:rsid w:val="00563F03"/>
    <w:rsid w:val="00563F8F"/>
    <w:rsid w:val="00564053"/>
    <w:rsid w:val="00564090"/>
    <w:rsid w:val="005640AA"/>
    <w:rsid w:val="00564240"/>
    <w:rsid w:val="00564337"/>
    <w:rsid w:val="00564515"/>
    <w:rsid w:val="00564831"/>
    <w:rsid w:val="00564A66"/>
    <w:rsid w:val="00564BB0"/>
    <w:rsid w:val="00565025"/>
    <w:rsid w:val="00565319"/>
    <w:rsid w:val="005654BA"/>
    <w:rsid w:val="00565709"/>
    <w:rsid w:val="005657C4"/>
    <w:rsid w:val="005658EB"/>
    <w:rsid w:val="00565AA9"/>
    <w:rsid w:val="00565C25"/>
    <w:rsid w:val="00565C42"/>
    <w:rsid w:val="00565D97"/>
    <w:rsid w:val="00566475"/>
    <w:rsid w:val="00566937"/>
    <w:rsid w:val="00566A49"/>
    <w:rsid w:val="00566B47"/>
    <w:rsid w:val="00566D98"/>
    <w:rsid w:val="00566EB4"/>
    <w:rsid w:val="00567020"/>
    <w:rsid w:val="00567131"/>
    <w:rsid w:val="0056734D"/>
    <w:rsid w:val="005677D7"/>
    <w:rsid w:val="00567842"/>
    <w:rsid w:val="005678DE"/>
    <w:rsid w:val="00567CB3"/>
    <w:rsid w:val="00567EA5"/>
    <w:rsid w:val="00570197"/>
    <w:rsid w:val="005702E4"/>
    <w:rsid w:val="00570438"/>
    <w:rsid w:val="005706EB"/>
    <w:rsid w:val="005707EA"/>
    <w:rsid w:val="00570A03"/>
    <w:rsid w:val="00570A3E"/>
    <w:rsid w:val="00570B7F"/>
    <w:rsid w:val="00570EFC"/>
    <w:rsid w:val="00570F3F"/>
    <w:rsid w:val="005711C2"/>
    <w:rsid w:val="00571204"/>
    <w:rsid w:val="005715F2"/>
    <w:rsid w:val="0057164E"/>
    <w:rsid w:val="0057175F"/>
    <w:rsid w:val="0057186A"/>
    <w:rsid w:val="00571916"/>
    <w:rsid w:val="00571A4E"/>
    <w:rsid w:val="00571DB4"/>
    <w:rsid w:val="0057205D"/>
    <w:rsid w:val="00572392"/>
    <w:rsid w:val="005723D9"/>
    <w:rsid w:val="005724F1"/>
    <w:rsid w:val="00572502"/>
    <w:rsid w:val="00572952"/>
    <w:rsid w:val="00572C7D"/>
    <w:rsid w:val="00572E3D"/>
    <w:rsid w:val="00572F98"/>
    <w:rsid w:val="005730F1"/>
    <w:rsid w:val="0057314F"/>
    <w:rsid w:val="00573493"/>
    <w:rsid w:val="0057349B"/>
    <w:rsid w:val="0057376B"/>
    <w:rsid w:val="00573A35"/>
    <w:rsid w:val="005740DC"/>
    <w:rsid w:val="00574143"/>
    <w:rsid w:val="0057423B"/>
    <w:rsid w:val="005743E9"/>
    <w:rsid w:val="005744A5"/>
    <w:rsid w:val="00574515"/>
    <w:rsid w:val="005748AB"/>
    <w:rsid w:val="00574BFB"/>
    <w:rsid w:val="00574DD8"/>
    <w:rsid w:val="00574E2E"/>
    <w:rsid w:val="00574E59"/>
    <w:rsid w:val="0057507D"/>
    <w:rsid w:val="005750C2"/>
    <w:rsid w:val="0057527A"/>
    <w:rsid w:val="005753CD"/>
    <w:rsid w:val="00575523"/>
    <w:rsid w:val="00575588"/>
    <w:rsid w:val="005755DD"/>
    <w:rsid w:val="00575615"/>
    <w:rsid w:val="0057574F"/>
    <w:rsid w:val="005759C1"/>
    <w:rsid w:val="00575DEB"/>
    <w:rsid w:val="00575FF5"/>
    <w:rsid w:val="0057635B"/>
    <w:rsid w:val="005763AE"/>
    <w:rsid w:val="0057669F"/>
    <w:rsid w:val="005766FB"/>
    <w:rsid w:val="0057674B"/>
    <w:rsid w:val="0057677D"/>
    <w:rsid w:val="005767CE"/>
    <w:rsid w:val="00576877"/>
    <w:rsid w:val="00576F4D"/>
    <w:rsid w:val="00577237"/>
    <w:rsid w:val="005773FF"/>
    <w:rsid w:val="00577556"/>
    <w:rsid w:val="00577563"/>
    <w:rsid w:val="00577744"/>
    <w:rsid w:val="00577823"/>
    <w:rsid w:val="0057784B"/>
    <w:rsid w:val="00577A6C"/>
    <w:rsid w:val="00577B28"/>
    <w:rsid w:val="00577D0A"/>
    <w:rsid w:val="00577E8F"/>
    <w:rsid w:val="00577F73"/>
    <w:rsid w:val="00577FDA"/>
    <w:rsid w:val="00580145"/>
    <w:rsid w:val="0058033A"/>
    <w:rsid w:val="00580A1E"/>
    <w:rsid w:val="00580D83"/>
    <w:rsid w:val="0058117C"/>
    <w:rsid w:val="0058129D"/>
    <w:rsid w:val="00581664"/>
    <w:rsid w:val="005816D4"/>
    <w:rsid w:val="00581A72"/>
    <w:rsid w:val="00581E1A"/>
    <w:rsid w:val="0058215D"/>
    <w:rsid w:val="0058257E"/>
    <w:rsid w:val="005827A7"/>
    <w:rsid w:val="005828FC"/>
    <w:rsid w:val="00582A60"/>
    <w:rsid w:val="00582C9C"/>
    <w:rsid w:val="00582F20"/>
    <w:rsid w:val="00582FF6"/>
    <w:rsid w:val="0058309D"/>
    <w:rsid w:val="005833A6"/>
    <w:rsid w:val="00583620"/>
    <w:rsid w:val="00583717"/>
    <w:rsid w:val="00583869"/>
    <w:rsid w:val="00583924"/>
    <w:rsid w:val="00583AAB"/>
    <w:rsid w:val="00583ACA"/>
    <w:rsid w:val="00583B09"/>
    <w:rsid w:val="00583C9F"/>
    <w:rsid w:val="00583D96"/>
    <w:rsid w:val="00583DF8"/>
    <w:rsid w:val="00583F8F"/>
    <w:rsid w:val="00584160"/>
    <w:rsid w:val="00584183"/>
    <w:rsid w:val="0058423A"/>
    <w:rsid w:val="0058424C"/>
    <w:rsid w:val="00584662"/>
    <w:rsid w:val="0058467A"/>
    <w:rsid w:val="005847FC"/>
    <w:rsid w:val="005848EC"/>
    <w:rsid w:val="00584E0B"/>
    <w:rsid w:val="00585095"/>
    <w:rsid w:val="005850A2"/>
    <w:rsid w:val="005850C6"/>
    <w:rsid w:val="0058573F"/>
    <w:rsid w:val="00585A74"/>
    <w:rsid w:val="00585BE6"/>
    <w:rsid w:val="00585F76"/>
    <w:rsid w:val="0058617D"/>
    <w:rsid w:val="00586314"/>
    <w:rsid w:val="005865A6"/>
    <w:rsid w:val="005866B0"/>
    <w:rsid w:val="00586718"/>
    <w:rsid w:val="00586A05"/>
    <w:rsid w:val="00586AF7"/>
    <w:rsid w:val="00586B42"/>
    <w:rsid w:val="00586BC9"/>
    <w:rsid w:val="0058707D"/>
    <w:rsid w:val="00587305"/>
    <w:rsid w:val="0058730C"/>
    <w:rsid w:val="005873F5"/>
    <w:rsid w:val="00587442"/>
    <w:rsid w:val="005874BF"/>
    <w:rsid w:val="00587A44"/>
    <w:rsid w:val="00587C34"/>
    <w:rsid w:val="00587CC0"/>
    <w:rsid w:val="00587D39"/>
    <w:rsid w:val="005901A5"/>
    <w:rsid w:val="005901D2"/>
    <w:rsid w:val="0059035E"/>
    <w:rsid w:val="00590A86"/>
    <w:rsid w:val="00590E28"/>
    <w:rsid w:val="00590E83"/>
    <w:rsid w:val="00590F95"/>
    <w:rsid w:val="00590FFF"/>
    <w:rsid w:val="005912E0"/>
    <w:rsid w:val="005912E1"/>
    <w:rsid w:val="0059161E"/>
    <w:rsid w:val="005919F2"/>
    <w:rsid w:val="00591D44"/>
    <w:rsid w:val="00591EA3"/>
    <w:rsid w:val="0059216E"/>
    <w:rsid w:val="0059249F"/>
    <w:rsid w:val="00592585"/>
    <w:rsid w:val="005925C4"/>
    <w:rsid w:val="00592751"/>
    <w:rsid w:val="00592B0F"/>
    <w:rsid w:val="00592D36"/>
    <w:rsid w:val="0059305D"/>
    <w:rsid w:val="00593253"/>
    <w:rsid w:val="00593D68"/>
    <w:rsid w:val="00594333"/>
    <w:rsid w:val="005944E0"/>
    <w:rsid w:val="00594651"/>
    <w:rsid w:val="0059465A"/>
    <w:rsid w:val="005947E0"/>
    <w:rsid w:val="00594B97"/>
    <w:rsid w:val="00594D5C"/>
    <w:rsid w:val="00594EC9"/>
    <w:rsid w:val="00594F73"/>
    <w:rsid w:val="0059520C"/>
    <w:rsid w:val="00595261"/>
    <w:rsid w:val="0059527C"/>
    <w:rsid w:val="00595449"/>
    <w:rsid w:val="0059575E"/>
    <w:rsid w:val="005957D7"/>
    <w:rsid w:val="005958CB"/>
    <w:rsid w:val="005959F9"/>
    <w:rsid w:val="00595AB7"/>
    <w:rsid w:val="005960A2"/>
    <w:rsid w:val="005962EC"/>
    <w:rsid w:val="005963CB"/>
    <w:rsid w:val="0059668D"/>
    <w:rsid w:val="0059684D"/>
    <w:rsid w:val="005968CF"/>
    <w:rsid w:val="00596B79"/>
    <w:rsid w:val="00596D45"/>
    <w:rsid w:val="005970D2"/>
    <w:rsid w:val="005970F9"/>
    <w:rsid w:val="0059725D"/>
    <w:rsid w:val="005973D8"/>
    <w:rsid w:val="0059765A"/>
    <w:rsid w:val="00597874"/>
    <w:rsid w:val="00597B09"/>
    <w:rsid w:val="00597D30"/>
    <w:rsid w:val="00597D83"/>
    <w:rsid w:val="00597EAF"/>
    <w:rsid w:val="005A00CC"/>
    <w:rsid w:val="005A0791"/>
    <w:rsid w:val="005A0B5F"/>
    <w:rsid w:val="005A0CFB"/>
    <w:rsid w:val="005A1420"/>
    <w:rsid w:val="005A16C4"/>
    <w:rsid w:val="005A1A08"/>
    <w:rsid w:val="005A1A94"/>
    <w:rsid w:val="005A1B32"/>
    <w:rsid w:val="005A1BFF"/>
    <w:rsid w:val="005A1CC1"/>
    <w:rsid w:val="005A1F40"/>
    <w:rsid w:val="005A20AD"/>
    <w:rsid w:val="005A2209"/>
    <w:rsid w:val="005A235C"/>
    <w:rsid w:val="005A2583"/>
    <w:rsid w:val="005A2631"/>
    <w:rsid w:val="005A274E"/>
    <w:rsid w:val="005A279D"/>
    <w:rsid w:val="005A285E"/>
    <w:rsid w:val="005A28FC"/>
    <w:rsid w:val="005A2A4F"/>
    <w:rsid w:val="005A2B8F"/>
    <w:rsid w:val="005A2B92"/>
    <w:rsid w:val="005A2CFC"/>
    <w:rsid w:val="005A2FA4"/>
    <w:rsid w:val="005A2FAE"/>
    <w:rsid w:val="005A32C6"/>
    <w:rsid w:val="005A338A"/>
    <w:rsid w:val="005A33F2"/>
    <w:rsid w:val="005A3511"/>
    <w:rsid w:val="005A3545"/>
    <w:rsid w:val="005A35B3"/>
    <w:rsid w:val="005A37C8"/>
    <w:rsid w:val="005A3A1D"/>
    <w:rsid w:val="005A3DB5"/>
    <w:rsid w:val="005A3EA0"/>
    <w:rsid w:val="005A3EE6"/>
    <w:rsid w:val="005A407C"/>
    <w:rsid w:val="005A40E4"/>
    <w:rsid w:val="005A4100"/>
    <w:rsid w:val="005A418B"/>
    <w:rsid w:val="005A44B5"/>
    <w:rsid w:val="005A4A56"/>
    <w:rsid w:val="005A4AAD"/>
    <w:rsid w:val="005A4BAB"/>
    <w:rsid w:val="005A4F31"/>
    <w:rsid w:val="005A507C"/>
    <w:rsid w:val="005A5B6B"/>
    <w:rsid w:val="005A5CC3"/>
    <w:rsid w:val="005A5EE3"/>
    <w:rsid w:val="005A6194"/>
    <w:rsid w:val="005A65DF"/>
    <w:rsid w:val="005A669E"/>
    <w:rsid w:val="005A682D"/>
    <w:rsid w:val="005A6897"/>
    <w:rsid w:val="005A6EA8"/>
    <w:rsid w:val="005A6F59"/>
    <w:rsid w:val="005A7291"/>
    <w:rsid w:val="005A75A6"/>
    <w:rsid w:val="005A777F"/>
    <w:rsid w:val="005A7866"/>
    <w:rsid w:val="005A7DF2"/>
    <w:rsid w:val="005B038D"/>
    <w:rsid w:val="005B03F7"/>
    <w:rsid w:val="005B0738"/>
    <w:rsid w:val="005B07F2"/>
    <w:rsid w:val="005B09C3"/>
    <w:rsid w:val="005B0A4F"/>
    <w:rsid w:val="005B0DDC"/>
    <w:rsid w:val="005B0E72"/>
    <w:rsid w:val="005B0E76"/>
    <w:rsid w:val="005B1386"/>
    <w:rsid w:val="005B1541"/>
    <w:rsid w:val="005B1804"/>
    <w:rsid w:val="005B19FC"/>
    <w:rsid w:val="005B1A3B"/>
    <w:rsid w:val="005B1D58"/>
    <w:rsid w:val="005B1DAD"/>
    <w:rsid w:val="005B1DB3"/>
    <w:rsid w:val="005B1F03"/>
    <w:rsid w:val="005B2024"/>
    <w:rsid w:val="005B2222"/>
    <w:rsid w:val="005B236D"/>
    <w:rsid w:val="005B24C5"/>
    <w:rsid w:val="005B24C8"/>
    <w:rsid w:val="005B251F"/>
    <w:rsid w:val="005B2868"/>
    <w:rsid w:val="005B2B38"/>
    <w:rsid w:val="005B2B71"/>
    <w:rsid w:val="005B2C1B"/>
    <w:rsid w:val="005B3117"/>
    <w:rsid w:val="005B33CF"/>
    <w:rsid w:val="005B346F"/>
    <w:rsid w:val="005B3482"/>
    <w:rsid w:val="005B349E"/>
    <w:rsid w:val="005B34C3"/>
    <w:rsid w:val="005B34CC"/>
    <w:rsid w:val="005B353D"/>
    <w:rsid w:val="005B3593"/>
    <w:rsid w:val="005B3E4C"/>
    <w:rsid w:val="005B3F1C"/>
    <w:rsid w:val="005B3FBF"/>
    <w:rsid w:val="005B40EA"/>
    <w:rsid w:val="005B413A"/>
    <w:rsid w:val="005B4215"/>
    <w:rsid w:val="005B421C"/>
    <w:rsid w:val="005B4F3F"/>
    <w:rsid w:val="005B511C"/>
    <w:rsid w:val="005B58FC"/>
    <w:rsid w:val="005B5B3E"/>
    <w:rsid w:val="005B5E4C"/>
    <w:rsid w:val="005B5E55"/>
    <w:rsid w:val="005B623C"/>
    <w:rsid w:val="005B66FF"/>
    <w:rsid w:val="005B6A10"/>
    <w:rsid w:val="005B7099"/>
    <w:rsid w:val="005B71F9"/>
    <w:rsid w:val="005B7451"/>
    <w:rsid w:val="005B768C"/>
    <w:rsid w:val="005B7797"/>
    <w:rsid w:val="005B77A9"/>
    <w:rsid w:val="005B78DF"/>
    <w:rsid w:val="005B79DC"/>
    <w:rsid w:val="005B7AF5"/>
    <w:rsid w:val="005B7CF1"/>
    <w:rsid w:val="005B7E0A"/>
    <w:rsid w:val="005B7F39"/>
    <w:rsid w:val="005B7FE6"/>
    <w:rsid w:val="005C0279"/>
    <w:rsid w:val="005C031F"/>
    <w:rsid w:val="005C072F"/>
    <w:rsid w:val="005C0825"/>
    <w:rsid w:val="005C087E"/>
    <w:rsid w:val="005C08D2"/>
    <w:rsid w:val="005C0DD5"/>
    <w:rsid w:val="005C0F2D"/>
    <w:rsid w:val="005C120D"/>
    <w:rsid w:val="005C121D"/>
    <w:rsid w:val="005C12FA"/>
    <w:rsid w:val="005C133E"/>
    <w:rsid w:val="005C137D"/>
    <w:rsid w:val="005C13C0"/>
    <w:rsid w:val="005C142D"/>
    <w:rsid w:val="005C1528"/>
    <w:rsid w:val="005C1552"/>
    <w:rsid w:val="005C17D4"/>
    <w:rsid w:val="005C1937"/>
    <w:rsid w:val="005C1B6F"/>
    <w:rsid w:val="005C1C6E"/>
    <w:rsid w:val="005C1EB9"/>
    <w:rsid w:val="005C1F51"/>
    <w:rsid w:val="005C20CD"/>
    <w:rsid w:val="005C29F0"/>
    <w:rsid w:val="005C2ED9"/>
    <w:rsid w:val="005C32DD"/>
    <w:rsid w:val="005C3474"/>
    <w:rsid w:val="005C34C0"/>
    <w:rsid w:val="005C38E6"/>
    <w:rsid w:val="005C3A0B"/>
    <w:rsid w:val="005C3A96"/>
    <w:rsid w:val="005C3B86"/>
    <w:rsid w:val="005C3F91"/>
    <w:rsid w:val="005C4124"/>
    <w:rsid w:val="005C424E"/>
    <w:rsid w:val="005C45A1"/>
    <w:rsid w:val="005C4617"/>
    <w:rsid w:val="005C48A6"/>
    <w:rsid w:val="005C4E6A"/>
    <w:rsid w:val="005C4F31"/>
    <w:rsid w:val="005C51E2"/>
    <w:rsid w:val="005C53E8"/>
    <w:rsid w:val="005C54CA"/>
    <w:rsid w:val="005C56A0"/>
    <w:rsid w:val="005C59EA"/>
    <w:rsid w:val="005C59FC"/>
    <w:rsid w:val="005C5B64"/>
    <w:rsid w:val="005C5C6A"/>
    <w:rsid w:val="005C5EE4"/>
    <w:rsid w:val="005C6333"/>
    <w:rsid w:val="005C6358"/>
    <w:rsid w:val="005C67E9"/>
    <w:rsid w:val="005C6AB0"/>
    <w:rsid w:val="005C6CE0"/>
    <w:rsid w:val="005C6EE5"/>
    <w:rsid w:val="005C7022"/>
    <w:rsid w:val="005C739D"/>
    <w:rsid w:val="005C73C9"/>
    <w:rsid w:val="005C76B4"/>
    <w:rsid w:val="005C787A"/>
    <w:rsid w:val="005C7A50"/>
    <w:rsid w:val="005C7BB9"/>
    <w:rsid w:val="005C7C56"/>
    <w:rsid w:val="005C7CFC"/>
    <w:rsid w:val="005C7D73"/>
    <w:rsid w:val="005C7E41"/>
    <w:rsid w:val="005C7E9E"/>
    <w:rsid w:val="005C7FFC"/>
    <w:rsid w:val="005D015E"/>
    <w:rsid w:val="005D03A2"/>
    <w:rsid w:val="005D05BB"/>
    <w:rsid w:val="005D09FD"/>
    <w:rsid w:val="005D0A96"/>
    <w:rsid w:val="005D0BDC"/>
    <w:rsid w:val="005D0CA0"/>
    <w:rsid w:val="005D0E04"/>
    <w:rsid w:val="005D12F2"/>
    <w:rsid w:val="005D1520"/>
    <w:rsid w:val="005D1556"/>
    <w:rsid w:val="005D1572"/>
    <w:rsid w:val="005D1668"/>
    <w:rsid w:val="005D16C1"/>
    <w:rsid w:val="005D1999"/>
    <w:rsid w:val="005D1D5B"/>
    <w:rsid w:val="005D2078"/>
    <w:rsid w:val="005D20F1"/>
    <w:rsid w:val="005D2138"/>
    <w:rsid w:val="005D2503"/>
    <w:rsid w:val="005D25C0"/>
    <w:rsid w:val="005D2B50"/>
    <w:rsid w:val="005D2EE0"/>
    <w:rsid w:val="005D33FF"/>
    <w:rsid w:val="005D343A"/>
    <w:rsid w:val="005D3456"/>
    <w:rsid w:val="005D34F6"/>
    <w:rsid w:val="005D3728"/>
    <w:rsid w:val="005D37E8"/>
    <w:rsid w:val="005D3A79"/>
    <w:rsid w:val="005D3D4E"/>
    <w:rsid w:val="005D3DAE"/>
    <w:rsid w:val="005D3EB6"/>
    <w:rsid w:val="005D3F21"/>
    <w:rsid w:val="005D3F24"/>
    <w:rsid w:val="005D410D"/>
    <w:rsid w:val="005D41AE"/>
    <w:rsid w:val="005D4243"/>
    <w:rsid w:val="005D4247"/>
    <w:rsid w:val="005D43C1"/>
    <w:rsid w:val="005D4482"/>
    <w:rsid w:val="005D473C"/>
    <w:rsid w:val="005D4DE3"/>
    <w:rsid w:val="005D4E66"/>
    <w:rsid w:val="005D516C"/>
    <w:rsid w:val="005D52D5"/>
    <w:rsid w:val="005D5341"/>
    <w:rsid w:val="005D53D1"/>
    <w:rsid w:val="005D5440"/>
    <w:rsid w:val="005D56F3"/>
    <w:rsid w:val="005D57A4"/>
    <w:rsid w:val="005D585C"/>
    <w:rsid w:val="005D586B"/>
    <w:rsid w:val="005D596D"/>
    <w:rsid w:val="005D5C5A"/>
    <w:rsid w:val="005D5D1B"/>
    <w:rsid w:val="005D5E42"/>
    <w:rsid w:val="005D5ECC"/>
    <w:rsid w:val="005D6009"/>
    <w:rsid w:val="005D604A"/>
    <w:rsid w:val="005D6414"/>
    <w:rsid w:val="005D6545"/>
    <w:rsid w:val="005D6A8F"/>
    <w:rsid w:val="005D702E"/>
    <w:rsid w:val="005D7223"/>
    <w:rsid w:val="005D7309"/>
    <w:rsid w:val="005D7324"/>
    <w:rsid w:val="005D73FF"/>
    <w:rsid w:val="005D74D4"/>
    <w:rsid w:val="005D793B"/>
    <w:rsid w:val="005D7A9F"/>
    <w:rsid w:val="005D7D8F"/>
    <w:rsid w:val="005D7F20"/>
    <w:rsid w:val="005D7F9F"/>
    <w:rsid w:val="005D7FD7"/>
    <w:rsid w:val="005E000B"/>
    <w:rsid w:val="005E0088"/>
    <w:rsid w:val="005E028F"/>
    <w:rsid w:val="005E0294"/>
    <w:rsid w:val="005E05EA"/>
    <w:rsid w:val="005E0E28"/>
    <w:rsid w:val="005E1396"/>
    <w:rsid w:val="005E1412"/>
    <w:rsid w:val="005E16E7"/>
    <w:rsid w:val="005E18C5"/>
    <w:rsid w:val="005E18C6"/>
    <w:rsid w:val="005E1DD5"/>
    <w:rsid w:val="005E20C5"/>
    <w:rsid w:val="005E214F"/>
    <w:rsid w:val="005E24F6"/>
    <w:rsid w:val="005E268E"/>
    <w:rsid w:val="005E2905"/>
    <w:rsid w:val="005E2BB9"/>
    <w:rsid w:val="005E2BE1"/>
    <w:rsid w:val="005E2CDE"/>
    <w:rsid w:val="005E2DE1"/>
    <w:rsid w:val="005E2E9C"/>
    <w:rsid w:val="005E2EAB"/>
    <w:rsid w:val="005E2EBE"/>
    <w:rsid w:val="005E3497"/>
    <w:rsid w:val="005E356E"/>
    <w:rsid w:val="005E38C1"/>
    <w:rsid w:val="005E3CB7"/>
    <w:rsid w:val="005E48CA"/>
    <w:rsid w:val="005E48F1"/>
    <w:rsid w:val="005E4B99"/>
    <w:rsid w:val="005E4C20"/>
    <w:rsid w:val="005E4D96"/>
    <w:rsid w:val="005E4F40"/>
    <w:rsid w:val="005E4F47"/>
    <w:rsid w:val="005E504D"/>
    <w:rsid w:val="005E5060"/>
    <w:rsid w:val="005E50E1"/>
    <w:rsid w:val="005E53EE"/>
    <w:rsid w:val="005E595E"/>
    <w:rsid w:val="005E5ADB"/>
    <w:rsid w:val="005E5B94"/>
    <w:rsid w:val="005E5D4E"/>
    <w:rsid w:val="005E5F50"/>
    <w:rsid w:val="005E691E"/>
    <w:rsid w:val="005E6A78"/>
    <w:rsid w:val="005E6A9B"/>
    <w:rsid w:val="005E6E0C"/>
    <w:rsid w:val="005E704E"/>
    <w:rsid w:val="005E7294"/>
    <w:rsid w:val="005E756B"/>
    <w:rsid w:val="005E78DE"/>
    <w:rsid w:val="005E7981"/>
    <w:rsid w:val="005E7B36"/>
    <w:rsid w:val="005E7B46"/>
    <w:rsid w:val="005E7BD1"/>
    <w:rsid w:val="005E7E54"/>
    <w:rsid w:val="005F005F"/>
    <w:rsid w:val="005F01E1"/>
    <w:rsid w:val="005F0848"/>
    <w:rsid w:val="005F0970"/>
    <w:rsid w:val="005F0A11"/>
    <w:rsid w:val="005F0A5F"/>
    <w:rsid w:val="005F0AA7"/>
    <w:rsid w:val="005F0C50"/>
    <w:rsid w:val="005F0C88"/>
    <w:rsid w:val="005F125B"/>
    <w:rsid w:val="005F1ADE"/>
    <w:rsid w:val="005F1FB2"/>
    <w:rsid w:val="005F202A"/>
    <w:rsid w:val="005F21D2"/>
    <w:rsid w:val="005F227B"/>
    <w:rsid w:val="005F2304"/>
    <w:rsid w:val="005F2363"/>
    <w:rsid w:val="005F296D"/>
    <w:rsid w:val="005F2C37"/>
    <w:rsid w:val="005F2D35"/>
    <w:rsid w:val="005F3783"/>
    <w:rsid w:val="005F37C3"/>
    <w:rsid w:val="005F38C6"/>
    <w:rsid w:val="005F3DDE"/>
    <w:rsid w:val="005F3F20"/>
    <w:rsid w:val="005F419F"/>
    <w:rsid w:val="005F4204"/>
    <w:rsid w:val="005F4224"/>
    <w:rsid w:val="005F45A8"/>
    <w:rsid w:val="005F45AC"/>
    <w:rsid w:val="005F4690"/>
    <w:rsid w:val="005F4725"/>
    <w:rsid w:val="005F4B8A"/>
    <w:rsid w:val="005F4E09"/>
    <w:rsid w:val="005F4FFF"/>
    <w:rsid w:val="005F5065"/>
    <w:rsid w:val="005F561E"/>
    <w:rsid w:val="005F570A"/>
    <w:rsid w:val="005F5906"/>
    <w:rsid w:val="005F5999"/>
    <w:rsid w:val="005F5B15"/>
    <w:rsid w:val="005F5BE2"/>
    <w:rsid w:val="005F5D47"/>
    <w:rsid w:val="005F5EA1"/>
    <w:rsid w:val="005F60E9"/>
    <w:rsid w:val="005F6770"/>
    <w:rsid w:val="005F6A91"/>
    <w:rsid w:val="005F6AC0"/>
    <w:rsid w:val="005F6CA3"/>
    <w:rsid w:val="005F6DF9"/>
    <w:rsid w:val="005F6FE8"/>
    <w:rsid w:val="005F7360"/>
    <w:rsid w:val="005F7450"/>
    <w:rsid w:val="005F74E5"/>
    <w:rsid w:val="005F77CA"/>
    <w:rsid w:val="005F781C"/>
    <w:rsid w:val="005F79EA"/>
    <w:rsid w:val="005F7B7B"/>
    <w:rsid w:val="005F7B99"/>
    <w:rsid w:val="005F7CE1"/>
    <w:rsid w:val="005F7D04"/>
    <w:rsid w:val="005F7DE6"/>
    <w:rsid w:val="006003C9"/>
    <w:rsid w:val="00600634"/>
    <w:rsid w:val="0060065B"/>
    <w:rsid w:val="006007C0"/>
    <w:rsid w:val="00600976"/>
    <w:rsid w:val="00600AB1"/>
    <w:rsid w:val="00600B38"/>
    <w:rsid w:val="00600EA6"/>
    <w:rsid w:val="006011E7"/>
    <w:rsid w:val="00601287"/>
    <w:rsid w:val="006012E9"/>
    <w:rsid w:val="00601470"/>
    <w:rsid w:val="0060174C"/>
    <w:rsid w:val="00601968"/>
    <w:rsid w:val="00601CD7"/>
    <w:rsid w:val="00601D2C"/>
    <w:rsid w:val="006023DB"/>
    <w:rsid w:val="006023F5"/>
    <w:rsid w:val="0060257D"/>
    <w:rsid w:val="006027E6"/>
    <w:rsid w:val="00602871"/>
    <w:rsid w:val="00602BD5"/>
    <w:rsid w:val="00602F92"/>
    <w:rsid w:val="0060321D"/>
    <w:rsid w:val="00603389"/>
    <w:rsid w:val="0060346D"/>
    <w:rsid w:val="006035B9"/>
    <w:rsid w:val="0060364A"/>
    <w:rsid w:val="0060369E"/>
    <w:rsid w:val="00603722"/>
    <w:rsid w:val="006039B6"/>
    <w:rsid w:val="00603B8F"/>
    <w:rsid w:val="00603C9C"/>
    <w:rsid w:val="00603D58"/>
    <w:rsid w:val="00604023"/>
    <w:rsid w:val="00604499"/>
    <w:rsid w:val="006047F7"/>
    <w:rsid w:val="00604992"/>
    <w:rsid w:val="006049CE"/>
    <w:rsid w:val="00604AD8"/>
    <w:rsid w:val="00604B14"/>
    <w:rsid w:val="00605189"/>
    <w:rsid w:val="006054F9"/>
    <w:rsid w:val="006056A1"/>
    <w:rsid w:val="00605D03"/>
    <w:rsid w:val="00605DAA"/>
    <w:rsid w:val="00605E24"/>
    <w:rsid w:val="00605E44"/>
    <w:rsid w:val="00605E59"/>
    <w:rsid w:val="0060628D"/>
    <w:rsid w:val="006063F8"/>
    <w:rsid w:val="0060653A"/>
    <w:rsid w:val="006065E5"/>
    <w:rsid w:val="00606B10"/>
    <w:rsid w:val="00606BF9"/>
    <w:rsid w:val="00606D62"/>
    <w:rsid w:val="00606DD2"/>
    <w:rsid w:val="00606E4B"/>
    <w:rsid w:val="00606F09"/>
    <w:rsid w:val="00607039"/>
    <w:rsid w:val="00607448"/>
    <w:rsid w:val="0060791C"/>
    <w:rsid w:val="00607AA4"/>
    <w:rsid w:val="00607ADB"/>
    <w:rsid w:val="00607B9F"/>
    <w:rsid w:val="00607BB5"/>
    <w:rsid w:val="00607FB4"/>
    <w:rsid w:val="006100CF"/>
    <w:rsid w:val="006101AC"/>
    <w:rsid w:val="00610402"/>
    <w:rsid w:val="0061053E"/>
    <w:rsid w:val="00610555"/>
    <w:rsid w:val="0061056B"/>
    <w:rsid w:val="006105CE"/>
    <w:rsid w:val="0061078C"/>
    <w:rsid w:val="00610854"/>
    <w:rsid w:val="0061099D"/>
    <w:rsid w:val="006109BF"/>
    <w:rsid w:val="00610B92"/>
    <w:rsid w:val="00610F2A"/>
    <w:rsid w:val="0061120C"/>
    <w:rsid w:val="00611294"/>
    <w:rsid w:val="006112A0"/>
    <w:rsid w:val="00611647"/>
    <w:rsid w:val="0061165D"/>
    <w:rsid w:val="0061176A"/>
    <w:rsid w:val="0061199E"/>
    <w:rsid w:val="006119AF"/>
    <w:rsid w:val="00611C1E"/>
    <w:rsid w:val="00611D6C"/>
    <w:rsid w:val="00611D97"/>
    <w:rsid w:val="00612076"/>
    <w:rsid w:val="00612220"/>
    <w:rsid w:val="00612414"/>
    <w:rsid w:val="00612482"/>
    <w:rsid w:val="0061271F"/>
    <w:rsid w:val="0061286A"/>
    <w:rsid w:val="006128B5"/>
    <w:rsid w:val="00612982"/>
    <w:rsid w:val="006129DF"/>
    <w:rsid w:val="00612A66"/>
    <w:rsid w:val="00612AAA"/>
    <w:rsid w:val="00612D9F"/>
    <w:rsid w:val="00613046"/>
    <w:rsid w:val="0061307C"/>
    <w:rsid w:val="0061313F"/>
    <w:rsid w:val="0061314D"/>
    <w:rsid w:val="00613394"/>
    <w:rsid w:val="0061350D"/>
    <w:rsid w:val="00613753"/>
    <w:rsid w:val="00613900"/>
    <w:rsid w:val="006139CF"/>
    <w:rsid w:val="00613F72"/>
    <w:rsid w:val="0061434C"/>
    <w:rsid w:val="00614382"/>
    <w:rsid w:val="00614584"/>
    <w:rsid w:val="00614629"/>
    <w:rsid w:val="006146E4"/>
    <w:rsid w:val="00614972"/>
    <w:rsid w:val="006149CA"/>
    <w:rsid w:val="00614B4B"/>
    <w:rsid w:val="00614D9C"/>
    <w:rsid w:val="00614F9D"/>
    <w:rsid w:val="0061525C"/>
    <w:rsid w:val="0061530C"/>
    <w:rsid w:val="0061548F"/>
    <w:rsid w:val="00615632"/>
    <w:rsid w:val="00615760"/>
    <w:rsid w:val="0061587E"/>
    <w:rsid w:val="006159FF"/>
    <w:rsid w:val="00615D87"/>
    <w:rsid w:val="00615FA6"/>
    <w:rsid w:val="00615FCA"/>
    <w:rsid w:val="00615FD8"/>
    <w:rsid w:val="00615FF4"/>
    <w:rsid w:val="006165C9"/>
    <w:rsid w:val="00616661"/>
    <w:rsid w:val="006166F4"/>
    <w:rsid w:val="006167ED"/>
    <w:rsid w:val="00616972"/>
    <w:rsid w:val="00616AD9"/>
    <w:rsid w:val="00616B20"/>
    <w:rsid w:val="0061757E"/>
    <w:rsid w:val="006176F2"/>
    <w:rsid w:val="00617819"/>
    <w:rsid w:val="006179F6"/>
    <w:rsid w:val="00617D06"/>
    <w:rsid w:val="00617E22"/>
    <w:rsid w:val="00617EAE"/>
    <w:rsid w:val="00617EF1"/>
    <w:rsid w:val="00617F43"/>
    <w:rsid w:val="0062005F"/>
    <w:rsid w:val="006200C3"/>
    <w:rsid w:val="006200C5"/>
    <w:rsid w:val="006200DE"/>
    <w:rsid w:val="0062032F"/>
    <w:rsid w:val="00620397"/>
    <w:rsid w:val="00620602"/>
    <w:rsid w:val="00620670"/>
    <w:rsid w:val="006208D7"/>
    <w:rsid w:val="00620A08"/>
    <w:rsid w:val="00620DCA"/>
    <w:rsid w:val="00620DF6"/>
    <w:rsid w:val="00620E1B"/>
    <w:rsid w:val="0062136B"/>
    <w:rsid w:val="00621B43"/>
    <w:rsid w:val="00621D46"/>
    <w:rsid w:val="00622490"/>
    <w:rsid w:val="0062270A"/>
    <w:rsid w:val="00623062"/>
    <w:rsid w:val="00623DC2"/>
    <w:rsid w:val="0062436C"/>
    <w:rsid w:val="00624617"/>
    <w:rsid w:val="00624648"/>
    <w:rsid w:val="0062469E"/>
    <w:rsid w:val="006246C4"/>
    <w:rsid w:val="00624CAE"/>
    <w:rsid w:val="00624CC7"/>
    <w:rsid w:val="00624EE8"/>
    <w:rsid w:val="00624FBA"/>
    <w:rsid w:val="0062500F"/>
    <w:rsid w:val="006250E7"/>
    <w:rsid w:val="006250F0"/>
    <w:rsid w:val="0062521F"/>
    <w:rsid w:val="00625D25"/>
    <w:rsid w:val="00625DF9"/>
    <w:rsid w:val="006260B9"/>
    <w:rsid w:val="006260D2"/>
    <w:rsid w:val="00626447"/>
    <w:rsid w:val="006266F1"/>
    <w:rsid w:val="006269D3"/>
    <w:rsid w:val="00626C81"/>
    <w:rsid w:val="00626C98"/>
    <w:rsid w:val="00626DCB"/>
    <w:rsid w:val="00626E9E"/>
    <w:rsid w:val="00626EEE"/>
    <w:rsid w:val="00627508"/>
    <w:rsid w:val="006275DC"/>
    <w:rsid w:val="006277DC"/>
    <w:rsid w:val="00627AC0"/>
    <w:rsid w:val="00627F75"/>
    <w:rsid w:val="00627FE1"/>
    <w:rsid w:val="0063006F"/>
    <w:rsid w:val="00630290"/>
    <w:rsid w:val="006304D7"/>
    <w:rsid w:val="0063099C"/>
    <w:rsid w:val="00630B68"/>
    <w:rsid w:val="00630BC2"/>
    <w:rsid w:val="006312F6"/>
    <w:rsid w:val="0063166D"/>
    <w:rsid w:val="0063169C"/>
    <w:rsid w:val="006317CF"/>
    <w:rsid w:val="00631868"/>
    <w:rsid w:val="00631883"/>
    <w:rsid w:val="006318BB"/>
    <w:rsid w:val="0063190B"/>
    <w:rsid w:val="00631AB7"/>
    <w:rsid w:val="00631B4E"/>
    <w:rsid w:val="00631BBD"/>
    <w:rsid w:val="00631D11"/>
    <w:rsid w:val="00631E37"/>
    <w:rsid w:val="00631F9A"/>
    <w:rsid w:val="00632161"/>
    <w:rsid w:val="00632218"/>
    <w:rsid w:val="0063229F"/>
    <w:rsid w:val="006324A9"/>
    <w:rsid w:val="00632525"/>
    <w:rsid w:val="0063259F"/>
    <w:rsid w:val="00632652"/>
    <w:rsid w:val="006329A8"/>
    <w:rsid w:val="00632A06"/>
    <w:rsid w:val="00632AB7"/>
    <w:rsid w:val="00633442"/>
    <w:rsid w:val="006336D2"/>
    <w:rsid w:val="006337BD"/>
    <w:rsid w:val="006338F6"/>
    <w:rsid w:val="00633BE1"/>
    <w:rsid w:val="00633C85"/>
    <w:rsid w:val="00633EE3"/>
    <w:rsid w:val="00634929"/>
    <w:rsid w:val="00634BEC"/>
    <w:rsid w:val="00634D30"/>
    <w:rsid w:val="00634DDD"/>
    <w:rsid w:val="00634EDA"/>
    <w:rsid w:val="00634EDE"/>
    <w:rsid w:val="00635194"/>
    <w:rsid w:val="006351B0"/>
    <w:rsid w:val="006351F8"/>
    <w:rsid w:val="0063533A"/>
    <w:rsid w:val="006353CB"/>
    <w:rsid w:val="006357DB"/>
    <w:rsid w:val="0063583B"/>
    <w:rsid w:val="006359C4"/>
    <w:rsid w:val="00635AE0"/>
    <w:rsid w:val="00635FBD"/>
    <w:rsid w:val="00636521"/>
    <w:rsid w:val="006365E8"/>
    <w:rsid w:val="00636716"/>
    <w:rsid w:val="00636749"/>
    <w:rsid w:val="00636B10"/>
    <w:rsid w:val="00636B83"/>
    <w:rsid w:val="00636EE1"/>
    <w:rsid w:val="00636F0C"/>
    <w:rsid w:val="00637265"/>
    <w:rsid w:val="006377C1"/>
    <w:rsid w:val="00637839"/>
    <w:rsid w:val="006379CF"/>
    <w:rsid w:val="00637AF8"/>
    <w:rsid w:val="00637B55"/>
    <w:rsid w:val="00637BA2"/>
    <w:rsid w:val="00637D80"/>
    <w:rsid w:val="0064005B"/>
    <w:rsid w:val="006401D3"/>
    <w:rsid w:val="00640635"/>
    <w:rsid w:val="006407E4"/>
    <w:rsid w:val="00640941"/>
    <w:rsid w:val="006409BD"/>
    <w:rsid w:val="006409D9"/>
    <w:rsid w:val="00640BCD"/>
    <w:rsid w:val="00640D5B"/>
    <w:rsid w:val="00640D82"/>
    <w:rsid w:val="00640F16"/>
    <w:rsid w:val="00640F98"/>
    <w:rsid w:val="006410B7"/>
    <w:rsid w:val="00641511"/>
    <w:rsid w:val="00641530"/>
    <w:rsid w:val="00641EF4"/>
    <w:rsid w:val="00642097"/>
    <w:rsid w:val="006421F3"/>
    <w:rsid w:val="006423B9"/>
    <w:rsid w:val="00642719"/>
    <w:rsid w:val="006427AD"/>
    <w:rsid w:val="00642840"/>
    <w:rsid w:val="006429A4"/>
    <w:rsid w:val="00642E63"/>
    <w:rsid w:val="0064316C"/>
    <w:rsid w:val="006437AA"/>
    <w:rsid w:val="00643914"/>
    <w:rsid w:val="0064394D"/>
    <w:rsid w:val="00643950"/>
    <w:rsid w:val="00643D98"/>
    <w:rsid w:val="00643E70"/>
    <w:rsid w:val="00643F5D"/>
    <w:rsid w:val="00643FAF"/>
    <w:rsid w:val="0064402C"/>
    <w:rsid w:val="0064424F"/>
    <w:rsid w:val="00644389"/>
    <w:rsid w:val="006443DA"/>
    <w:rsid w:val="0064471D"/>
    <w:rsid w:val="006447B3"/>
    <w:rsid w:val="00644927"/>
    <w:rsid w:val="00644B58"/>
    <w:rsid w:val="00644BB1"/>
    <w:rsid w:val="00644CF4"/>
    <w:rsid w:val="00644F3B"/>
    <w:rsid w:val="0064506E"/>
    <w:rsid w:val="006452A4"/>
    <w:rsid w:val="00645328"/>
    <w:rsid w:val="0064537A"/>
    <w:rsid w:val="00645671"/>
    <w:rsid w:val="00645970"/>
    <w:rsid w:val="00645E97"/>
    <w:rsid w:val="00646241"/>
    <w:rsid w:val="00646536"/>
    <w:rsid w:val="00646FBA"/>
    <w:rsid w:val="00647091"/>
    <w:rsid w:val="006471D2"/>
    <w:rsid w:val="006474E7"/>
    <w:rsid w:val="006474FF"/>
    <w:rsid w:val="006475CD"/>
    <w:rsid w:val="00647814"/>
    <w:rsid w:val="0064797F"/>
    <w:rsid w:val="006479C5"/>
    <w:rsid w:val="00647A2C"/>
    <w:rsid w:val="00647AEB"/>
    <w:rsid w:val="00647B78"/>
    <w:rsid w:val="00647D34"/>
    <w:rsid w:val="00647D3A"/>
    <w:rsid w:val="006501D4"/>
    <w:rsid w:val="006503B1"/>
    <w:rsid w:val="006504BE"/>
    <w:rsid w:val="00650781"/>
    <w:rsid w:val="006507E5"/>
    <w:rsid w:val="00650A75"/>
    <w:rsid w:val="00650BE5"/>
    <w:rsid w:val="00650C1A"/>
    <w:rsid w:val="00650C41"/>
    <w:rsid w:val="00650DEC"/>
    <w:rsid w:val="00651149"/>
    <w:rsid w:val="00651260"/>
    <w:rsid w:val="00651294"/>
    <w:rsid w:val="00651329"/>
    <w:rsid w:val="006514E6"/>
    <w:rsid w:val="00651611"/>
    <w:rsid w:val="00651852"/>
    <w:rsid w:val="006518AD"/>
    <w:rsid w:val="006518E6"/>
    <w:rsid w:val="00651B88"/>
    <w:rsid w:val="00651D14"/>
    <w:rsid w:val="00651E2A"/>
    <w:rsid w:val="00652A6F"/>
    <w:rsid w:val="00652ACF"/>
    <w:rsid w:val="00652D20"/>
    <w:rsid w:val="00652DEF"/>
    <w:rsid w:val="00652E34"/>
    <w:rsid w:val="00652EAA"/>
    <w:rsid w:val="00653164"/>
    <w:rsid w:val="0065328D"/>
    <w:rsid w:val="006537C0"/>
    <w:rsid w:val="00653876"/>
    <w:rsid w:val="00653A98"/>
    <w:rsid w:val="00653B17"/>
    <w:rsid w:val="00653B5A"/>
    <w:rsid w:val="00653D89"/>
    <w:rsid w:val="00653E17"/>
    <w:rsid w:val="00653E22"/>
    <w:rsid w:val="00653F59"/>
    <w:rsid w:val="00653F8F"/>
    <w:rsid w:val="00654050"/>
    <w:rsid w:val="00654182"/>
    <w:rsid w:val="0065449B"/>
    <w:rsid w:val="00654566"/>
    <w:rsid w:val="00654883"/>
    <w:rsid w:val="006548D1"/>
    <w:rsid w:val="00654C16"/>
    <w:rsid w:val="00654C2E"/>
    <w:rsid w:val="00655123"/>
    <w:rsid w:val="00655204"/>
    <w:rsid w:val="006552B3"/>
    <w:rsid w:val="006553D5"/>
    <w:rsid w:val="00655AAB"/>
    <w:rsid w:val="00655D40"/>
    <w:rsid w:val="00655EA7"/>
    <w:rsid w:val="00655FD2"/>
    <w:rsid w:val="00656004"/>
    <w:rsid w:val="006563E7"/>
    <w:rsid w:val="0065673E"/>
    <w:rsid w:val="00656C68"/>
    <w:rsid w:val="00656DBE"/>
    <w:rsid w:val="00657038"/>
    <w:rsid w:val="00657285"/>
    <w:rsid w:val="00657581"/>
    <w:rsid w:val="0065761B"/>
    <w:rsid w:val="00657871"/>
    <w:rsid w:val="00657A1D"/>
    <w:rsid w:val="00657AC5"/>
    <w:rsid w:val="00657BD8"/>
    <w:rsid w:val="00657C07"/>
    <w:rsid w:val="00657D19"/>
    <w:rsid w:val="00657E79"/>
    <w:rsid w:val="00657FAB"/>
    <w:rsid w:val="00660417"/>
    <w:rsid w:val="00660435"/>
    <w:rsid w:val="0066056F"/>
    <w:rsid w:val="00660751"/>
    <w:rsid w:val="00660811"/>
    <w:rsid w:val="006608DD"/>
    <w:rsid w:val="00660ADB"/>
    <w:rsid w:val="00660C16"/>
    <w:rsid w:val="00660C7D"/>
    <w:rsid w:val="00660CBD"/>
    <w:rsid w:val="00660D37"/>
    <w:rsid w:val="00660D85"/>
    <w:rsid w:val="00660F9F"/>
    <w:rsid w:val="0066137D"/>
    <w:rsid w:val="00661583"/>
    <w:rsid w:val="00661709"/>
    <w:rsid w:val="006619B7"/>
    <w:rsid w:val="006619E0"/>
    <w:rsid w:val="006621C9"/>
    <w:rsid w:val="006622FE"/>
    <w:rsid w:val="00662320"/>
    <w:rsid w:val="00662395"/>
    <w:rsid w:val="006625AF"/>
    <w:rsid w:val="006626D5"/>
    <w:rsid w:val="00662850"/>
    <w:rsid w:val="00662A41"/>
    <w:rsid w:val="00662C0C"/>
    <w:rsid w:val="00662D6D"/>
    <w:rsid w:val="00662E00"/>
    <w:rsid w:val="006630BC"/>
    <w:rsid w:val="0066312E"/>
    <w:rsid w:val="006633CA"/>
    <w:rsid w:val="006635F9"/>
    <w:rsid w:val="0066376D"/>
    <w:rsid w:val="006637F3"/>
    <w:rsid w:val="00663A00"/>
    <w:rsid w:val="00663D9E"/>
    <w:rsid w:val="00663DD2"/>
    <w:rsid w:val="00663FF9"/>
    <w:rsid w:val="006640A3"/>
    <w:rsid w:val="006642F6"/>
    <w:rsid w:val="0066447B"/>
    <w:rsid w:val="006646E8"/>
    <w:rsid w:val="00664828"/>
    <w:rsid w:val="0066483B"/>
    <w:rsid w:val="00664875"/>
    <w:rsid w:val="00664927"/>
    <w:rsid w:val="006649F8"/>
    <w:rsid w:val="00664B6F"/>
    <w:rsid w:val="00664CBC"/>
    <w:rsid w:val="00664E1B"/>
    <w:rsid w:val="00665070"/>
    <w:rsid w:val="006650C0"/>
    <w:rsid w:val="0066526A"/>
    <w:rsid w:val="0066526C"/>
    <w:rsid w:val="00665280"/>
    <w:rsid w:val="0066551A"/>
    <w:rsid w:val="00665616"/>
    <w:rsid w:val="0066567B"/>
    <w:rsid w:val="00665A99"/>
    <w:rsid w:val="00665B76"/>
    <w:rsid w:val="00665BDD"/>
    <w:rsid w:val="00665EEF"/>
    <w:rsid w:val="0066621E"/>
    <w:rsid w:val="00666703"/>
    <w:rsid w:val="0066687F"/>
    <w:rsid w:val="006669D3"/>
    <w:rsid w:val="006669FC"/>
    <w:rsid w:val="00666BA3"/>
    <w:rsid w:val="00666F2C"/>
    <w:rsid w:val="006671B8"/>
    <w:rsid w:val="0066768D"/>
    <w:rsid w:val="00667A1E"/>
    <w:rsid w:val="00667D30"/>
    <w:rsid w:val="00667E55"/>
    <w:rsid w:val="00670032"/>
    <w:rsid w:val="00670123"/>
    <w:rsid w:val="006701E3"/>
    <w:rsid w:val="006702CD"/>
    <w:rsid w:val="0067030D"/>
    <w:rsid w:val="00670409"/>
    <w:rsid w:val="00670419"/>
    <w:rsid w:val="006704CE"/>
    <w:rsid w:val="006704F2"/>
    <w:rsid w:val="006705B7"/>
    <w:rsid w:val="006706B2"/>
    <w:rsid w:val="006706CC"/>
    <w:rsid w:val="00670718"/>
    <w:rsid w:val="006708DC"/>
    <w:rsid w:val="00670934"/>
    <w:rsid w:val="00670983"/>
    <w:rsid w:val="006709E0"/>
    <w:rsid w:val="00670B56"/>
    <w:rsid w:val="00670C8F"/>
    <w:rsid w:val="00670E03"/>
    <w:rsid w:val="006710FB"/>
    <w:rsid w:val="0067114C"/>
    <w:rsid w:val="00671157"/>
    <w:rsid w:val="006715D4"/>
    <w:rsid w:val="00671621"/>
    <w:rsid w:val="006718A6"/>
    <w:rsid w:val="00671A25"/>
    <w:rsid w:val="00671A8C"/>
    <w:rsid w:val="00671B91"/>
    <w:rsid w:val="00671D07"/>
    <w:rsid w:val="00671DFE"/>
    <w:rsid w:val="00671ED9"/>
    <w:rsid w:val="00671F57"/>
    <w:rsid w:val="00672116"/>
    <w:rsid w:val="00672363"/>
    <w:rsid w:val="00672528"/>
    <w:rsid w:val="00672D0D"/>
    <w:rsid w:val="0067305E"/>
    <w:rsid w:val="00673513"/>
    <w:rsid w:val="00673AA7"/>
    <w:rsid w:val="00673C5E"/>
    <w:rsid w:val="00673DB2"/>
    <w:rsid w:val="00673F64"/>
    <w:rsid w:val="00673F93"/>
    <w:rsid w:val="0067435B"/>
    <w:rsid w:val="00674BA8"/>
    <w:rsid w:val="00674BE4"/>
    <w:rsid w:val="00674DFE"/>
    <w:rsid w:val="00674EB6"/>
    <w:rsid w:val="00675041"/>
    <w:rsid w:val="00675048"/>
    <w:rsid w:val="006750E2"/>
    <w:rsid w:val="00675255"/>
    <w:rsid w:val="006754CD"/>
    <w:rsid w:val="00675755"/>
    <w:rsid w:val="00675784"/>
    <w:rsid w:val="00675796"/>
    <w:rsid w:val="00675958"/>
    <w:rsid w:val="00675AD4"/>
    <w:rsid w:val="00675FEE"/>
    <w:rsid w:val="00676352"/>
    <w:rsid w:val="006763BB"/>
    <w:rsid w:val="006763E8"/>
    <w:rsid w:val="006764B4"/>
    <w:rsid w:val="0067676F"/>
    <w:rsid w:val="006769B6"/>
    <w:rsid w:val="00676B0C"/>
    <w:rsid w:val="00676D74"/>
    <w:rsid w:val="00677318"/>
    <w:rsid w:val="00677EFE"/>
    <w:rsid w:val="0068049B"/>
    <w:rsid w:val="00680879"/>
    <w:rsid w:val="00680983"/>
    <w:rsid w:val="00680A59"/>
    <w:rsid w:val="00680BD7"/>
    <w:rsid w:val="00680CE3"/>
    <w:rsid w:val="00680CFF"/>
    <w:rsid w:val="00680EA9"/>
    <w:rsid w:val="0068105F"/>
    <w:rsid w:val="006810A9"/>
    <w:rsid w:val="006810F2"/>
    <w:rsid w:val="0068119A"/>
    <w:rsid w:val="006811F5"/>
    <w:rsid w:val="006815BC"/>
    <w:rsid w:val="0068178E"/>
    <w:rsid w:val="006819FE"/>
    <w:rsid w:val="00681A42"/>
    <w:rsid w:val="00681EE9"/>
    <w:rsid w:val="0068208C"/>
    <w:rsid w:val="0068209D"/>
    <w:rsid w:val="0068221C"/>
    <w:rsid w:val="0068228B"/>
    <w:rsid w:val="006823C8"/>
    <w:rsid w:val="006827D9"/>
    <w:rsid w:val="00682D64"/>
    <w:rsid w:val="006831D6"/>
    <w:rsid w:val="006833D1"/>
    <w:rsid w:val="0068341A"/>
    <w:rsid w:val="0068354C"/>
    <w:rsid w:val="006836D5"/>
    <w:rsid w:val="00683830"/>
    <w:rsid w:val="00683859"/>
    <w:rsid w:val="00683D61"/>
    <w:rsid w:val="00683D83"/>
    <w:rsid w:val="00683E42"/>
    <w:rsid w:val="006841D2"/>
    <w:rsid w:val="006844AD"/>
    <w:rsid w:val="006848CA"/>
    <w:rsid w:val="0068492D"/>
    <w:rsid w:val="006849FD"/>
    <w:rsid w:val="00684A26"/>
    <w:rsid w:val="00684E1F"/>
    <w:rsid w:val="00684E78"/>
    <w:rsid w:val="0068570C"/>
    <w:rsid w:val="006859C9"/>
    <w:rsid w:val="00685BC1"/>
    <w:rsid w:val="00685BFB"/>
    <w:rsid w:val="00685BFC"/>
    <w:rsid w:val="00685C3B"/>
    <w:rsid w:val="00685C49"/>
    <w:rsid w:val="00685C4B"/>
    <w:rsid w:val="00685CF7"/>
    <w:rsid w:val="00685D52"/>
    <w:rsid w:val="00685E2E"/>
    <w:rsid w:val="00685EBE"/>
    <w:rsid w:val="006862FD"/>
    <w:rsid w:val="00686364"/>
    <w:rsid w:val="00686497"/>
    <w:rsid w:val="00686790"/>
    <w:rsid w:val="00686795"/>
    <w:rsid w:val="00687193"/>
    <w:rsid w:val="00687264"/>
    <w:rsid w:val="00687426"/>
    <w:rsid w:val="006874E0"/>
    <w:rsid w:val="006876F9"/>
    <w:rsid w:val="00687ABD"/>
    <w:rsid w:val="00687BDE"/>
    <w:rsid w:val="006900D8"/>
    <w:rsid w:val="00690374"/>
    <w:rsid w:val="0069049F"/>
    <w:rsid w:val="006907B7"/>
    <w:rsid w:val="006907F3"/>
    <w:rsid w:val="00690A5D"/>
    <w:rsid w:val="00690AEC"/>
    <w:rsid w:val="00690C48"/>
    <w:rsid w:val="00690C69"/>
    <w:rsid w:val="00690F54"/>
    <w:rsid w:val="0069106F"/>
    <w:rsid w:val="00691077"/>
    <w:rsid w:val="00691247"/>
    <w:rsid w:val="006913F1"/>
    <w:rsid w:val="0069145B"/>
    <w:rsid w:val="006915BF"/>
    <w:rsid w:val="00691881"/>
    <w:rsid w:val="006919D9"/>
    <w:rsid w:val="00691BFC"/>
    <w:rsid w:val="0069215B"/>
    <w:rsid w:val="00692222"/>
    <w:rsid w:val="006924A8"/>
    <w:rsid w:val="00692630"/>
    <w:rsid w:val="0069274B"/>
    <w:rsid w:val="0069278B"/>
    <w:rsid w:val="00692B2C"/>
    <w:rsid w:val="00692B4F"/>
    <w:rsid w:val="00692B54"/>
    <w:rsid w:val="00692CF7"/>
    <w:rsid w:val="00692DFA"/>
    <w:rsid w:val="0069309F"/>
    <w:rsid w:val="00693219"/>
    <w:rsid w:val="006932EB"/>
    <w:rsid w:val="006939F2"/>
    <w:rsid w:val="00693A62"/>
    <w:rsid w:val="00693BC8"/>
    <w:rsid w:val="00693F3E"/>
    <w:rsid w:val="00693F4D"/>
    <w:rsid w:val="00694077"/>
    <w:rsid w:val="006941B0"/>
    <w:rsid w:val="00694249"/>
    <w:rsid w:val="006947E2"/>
    <w:rsid w:val="00694ACE"/>
    <w:rsid w:val="00694BA7"/>
    <w:rsid w:val="00694C07"/>
    <w:rsid w:val="006951C3"/>
    <w:rsid w:val="006953C4"/>
    <w:rsid w:val="00695585"/>
    <w:rsid w:val="00695597"/>
    <w:rsid w:val="00695E06"/>
    <w:rsid w:val="00695EFB"/>
    <w:rsid w:val="00695F5A"/>
    <w:rsid w:val="00695F70"/>
    <w:rsid w:val="006965C6"/>
    <w:rsid w:val="00696798"/>
    <w:rsid w:val="00696DEA"/>
    <w:rsid w:val="006970AE"/>
    <w:rsid w:val="006973A0"/>
    <w:rsid w:val="006976D9"/>
    <w:rsid w:val="006978E6"/>
    <w:rsid w:val="00697D52"/>
    <w:rsid w:val="006A00D2"/>
    <w:rsid w:val="006A02F2"/>
    <w:rsid w:val="006A07DF"/>
    <w:rsid w:val="006A0AC2"/>
    <w:rsid w:val="006A0B8F"/>
    <w:rsid w:val="006A0CD1"/>
    <w:rsid w:val="006A0DAB"/>
    <w:rsid w:val="006A0DF3"/>
    <w:rsid w:val="006A1497"/>
    <w:rsid w:val="006A181A"/>
    <w:rsid w:val="006A1CB3"/>
    <w:rsid w:val="006A1F9B"/>
    <w:rsid w:val="006A2235"/>
    <w:rsid w:val="006A2775"/>
    <w:rsid w:val="006A278E"/>
    <w:rsid w:val="006A30C1"/>
    <w:rsid w:val="006A338A"/>
    <w:rsid w:val="006A3AFC"/>
    <w:rsid w:val="006A3B02"/>
    <w:rsid w:val="006A3B63"/>
    <w:rsid w:val="006A3C93"/>
    <w:rsid w:val="006A3DE0"/>
    <w:rsid w:val="006A3F3E"/>
    <w:rsid w:val="006A4350"/>
    <w:rsid w:val="006A4462"/>
    <w:rsid w:val="006A4A5E"/>
    <w:rsid w:val="006A4BB3"/>
    <w:rsid w:val="006A4C31"/>
    <w:rsid w:val="006A4CB7"/>
    <w:rsid w:val="006A4E20"/>
    <w:rsid w:val="006A51B6"/>
    <w:rsid w:val="006A51F0"/>
    <w:rsid w:val="006A52D1"/>
    <w:rsid w:val="006A5634"/>
    <w:rsid w:val="006A58E3"/>
    <w:rsid w:val="006A5903"/>
    <w:rsid w:val="006A596D"/>
    <w:rsid w:val="006A5C95"/>
    <w:rsid w:val="006A5E22"/>
    <w:rsid w:val="006A5F12"/>
    <w:rsid w:val="006A5F42"/>
    <w:rsid w:val="006A61A7"/>
    <w:rsid w:val="006A6474"/>
    <w:rsid w:val="006A6595"/>
    <w:rsid w:val="006A6597"/>
    <w:rsid w:val="006A66AA"/>
    <w:rsid w:val="006A6A76"/>
    <w:rsid w:val="006A6E35"/>
    <w:rsid w:val="006A7032"/>
    <w:rsid w:val="006A7065"/>
    <w:rsid w:val="006A70ED"/>
    <w:rsid w:val="006A7601"/>
    <w:rsid w:val="006A7901"/>
    <w:rsid w:val="006A7EA4"/>
    <w:rsid w:val="006B00F9"/>
    <w:rsid w:val="006B0206"/>
    <w:rsid w:val="006B0243"/>
    <w:rsid w:val="006B086A"/>
    <w:rsid w:val="006B0875"/>
    <w:rsid w:val="006B0920"/>
    <w:rsid w:val="006B0974"/>
    <w:rsid w:val="006B0BBC"/>
    <w:rsid w:val="006B0BEC"/>
    <w:rsid w:val="006B0E57"/>
    <w:rsid w:val="006B0EE7"/>
    <w:rsid w:val="006B0FAC"/>
    <w:rsid w:val="006B101F"/>
    <w:rsid w:val="006B1035"/>
    <w:rsid w:val="006B11BC"/>
    <w:rsid w:val="006B11D6"/>
    <w:rsid w:val="006B158A"/>
    <w:rsid w:val="006B18B1"/>
    <w:rsid w:val="006B18DD"/>
    <w:rsid w:val="006B1A07"/>
    <w:rsid w:val="006B1ABD"/>
    <w:rsid w:val="006B1AE5"/>
    <w:rsid w:val="006B1E2E"/>
    <w:rsid w:val="006B1F4E"/>
    <w:rsid w:val="006B1F54"/>
    <w:rsid w:val="006B1FFF"/>
    <w:rsid w:val="006B2132"/>
    <w:rsid w:val="006B2218"/>
    <w:rsid w:val="006B23A7"/>
    <w:rsid w:val="006B2406"/>
    <w:rsid w:val="006B247E"/>
    <w:rsid w:val="006B26D1"/>
    <w:rsid w:val="006B2842"/>
    <w:rsid w:val="006B288F"/>
    <w:rsid w:val="006B2AD0"/>
    <w:rsid w:val="006B2B13"/>
    <w:rsid w:val="006B2E50"/>
    <w:rsid w:val="006B2F4F"/>
    <w:rsid w:val="006B3337"/>
    <w:rsid w:val="006B346D"/>
    <w:rsid w:val="006B35F0"/>
    <w:rsid w:val="006B36D3"/>
    <w:rsid w:val="006B39DF"/>
    <w:rsid w:val="006B3B90"/>
    <w:rsid w:val="006B3F0B"/>
    <w:rsid w:val="006B3FAF"/>
    <w:rsid w:val="006B4085"/>
    <w:rsid w:val="006B42E7"/>
    <w:rsid w:val="006B43E5"/>
    <w:rsid w:val="006B45F7"/>
    <w:rsid w:val="006B48DD"/>
    <w:rsid w:val="006B49AC"/>
    <w:rsid w:val="006B4B64"/>
    <w:rsid w:val="006B4B79"/>
    <w:rsid w:val="006B4D52"/>
    <w:rsid w:val="006B524E"/>
    <w:rsid w:val="006B5683"/>
    <w:rsid w:val="006B5B7E"/>
    <w:rsid w:val="006B5C94"/>
    <w:rsid w:val="006B5EA2"/>
    <w:rsid w:val="006B5FD2"/>
    <w:rsid w:val="006B6100"/>
    <w:rsid w:val="006B658E"/>
    <w:rsid w:val="006B663C"/>
    <w:rsid w:val="006B6815"/>
    <w:rsid w:val="006B68B1"/>
    <w:rsid w:val="006B6953"/>
    <w:rsid w:val="006B6971"/>
    <w:rsid w:val="006B6DF4"/>
    <w:rsid w:val="006B6EB3"/>
    <w:rsid w:val="006B6F22"/>
    <w:rsid w:val="006B6FBB"/>
    <w:rsid w:val="006B7187"/>
    <w:rsid w:val="006B7507"/>
    <w:rsid w:val="006B78E6"/>
    <w:rsid w:val="006B7B69"/>
    <w:rsid w:val="006B7DC9"/>
    <w:rsid w:val="006B7E39"/>
    <w:rsid w:val="006C014E"/>
    <w:rsid w:val="006C0BE1"/>
    <w:rsid w:val="006C0D96"/>
    <w:rsid w:val="006C0E97"/>
    <w:rsid w:val="006C0F83"/>
    <w:rsid w:val="006C0FF2"/>
    <w:rsid w:val="006C10A9"/>
    <w:rsid w:val="006C1806"/>
    <w:rsid w:val="006C18E1"/>
    <w:rsid w:val="006C1934"/>
    <w:rsid w:val="006C2709"/>
    <w:rsid w:val="006C28C9"/>
    <w:rsid w:val="006C28E2"/>
    <w:rsid w:val="006C2918"/>
    <w:rsid w:val="006C2928"/>
    <w:rsid w:val="006C2A36"/>
    <w:rsid w:val="006C324D"/>
    <w:rsid w:val="006C324E"/>
    <w:rsid w:val="006C3250"/>
    <w:rsid w:val="006C3433"/>
    <w:rsid w:val="006C3623"/>
    <w:rsid w:val="006C37F3"/>
    <w:rsid w:val="006C3C0E"/>
    <w:rsid w:val="006C3E16"/>
    <w:rsid w:val="006C4090"/>
    <w:rsid w:val="006C4216"/>
    <w:rsid w:val="006C42DD"/>
    <w:rsid w:val="006C4B6F"/>
    <w:rsid w:val="006C4C84"/>
    <w:rsid w:val="006C4D09"/>
    <w:rsid w:val="006C4D22"/>
    <w:rsid w:val="006C4D4E"/>
    <w:rsid w:val="006C4FD7"/>
    <w:rsid w:val="006C50AA"/>
    <w:rsid w:val="006C531E"/>
    <w:rsid w:val="006C5380"/>
    <w:rsid w:val="006C5534"/>
    <w:rsid w:val="006C57F9"/>
    <w:rsid w:val="006C58AC"/>
    <w:rsid w:val="006C5A6C"/>
    <w:rsid w:val="006C5A92"/>
    <w:rsid w:val="006C5BF8"/>
    <w:rsid w:val="006C5F81"/>
    <w:rsid w:val="006C63C6"/>
    <w:rsid w:val="006C67C3"/>
    <w:rsid w:val="006C689E"/>
    <w:rsid w:val="006C69E1"/>
    <w:rsid w:val="006C6C20"/>
    <w:rsid w:val="006C6C59"/>
    <w:rsid w:val="006C76D4"/>
    <w:rsid w:val="006C7A88"/>
    <w:rsid w:val="006C7B29"/>
    <w:rsid w:val="006C7C23"/>
    <w:rsid w:val="006C7C7B"/>
    <w:rsid w:val="006C7F70"/>
    <w:rsid w:val="006C7FA5"/>
    <w:rsid w:val="006C7FD4"/>
    <w:rsid w:val="006D00D1"/>
    <w:rsid w:val="006D0143"/>
    <w:rsid w:val="006D014D"/>
    <w:rsid w:val="006D037C"/>
    <w:rsid w:val="006D06AB"/>
    <w:rsid w:val="006D0763"/>
    <w:rsid w:val="006D0991"/>
    <w:rsid w:val="006D0D76"/>
    <w:rsid w:val="006D0E11"/>
    <w:rsid w:val="006D0F58"/>
    <w:rsid w:val="006D0FBE"/>
    <w:rsid w:val="006D1345"/>
    <w:rsid w:val="006D1446"/>
    <w:rsid w:val="006D146D"/>
    <w:rsid w:val="006D14DD"/>
    <w:rsid w:val="006D1728"/>
    <w:rsid w:val="006D175F"/>
    <w:rsid w:val="006D17E9"/>
    <w:rsid w:val="006D194F"/>
    <w:rsid w:val="006D1B72"/>
    <w:rsid w:val="006D1C84"/>
    <w:rsid w:val="006D1E82"/>
    <w:rsid w:val="006D21C7"/>
    <w:rsid w:val="006D23CE"/>
    <w:rsid w:val="006D2440"/>
    <w:rsid w:val="006D2653"/>
    <w:rsid w:val="006D28D3"/>
    <w:rsid w:val="006D2E0B"/>
    <w:rsid w:val="006D2EFB"/>
    <w:rsid w:val="006D30AB"/>
    <w:rsid w:val="006D358C"/>
    <w:rsid w:val="006D3E32"/>
    <w:rsid w:val="006D3F2C"/>
    <w:rsid w:val="006D40DE"/>
    <w:rsid w:val="006D4238"/>
    <w:rsid w:val="006D4389"/>
    <w:rsid w:val="006D4456"/>
    <w:rsid w:val="006D44CA"/>
    <w:rsid w:val="006D4557"/>
    <w:rsid w:val="006D46A3"/>
    <w:rsid w:val="006D4824"/>
    <w:rsid w:val="006D485C"/>
    <w:rsid w:val="006D4ADB"/>
    <w:rsid w:val="006D4BA4"/>
    <w:rsid w:val="006D4D3D"/>
    <w:rsid w:val="006D4EC4"/>
    <w:rsid w:val="006D4F1F"/>
    <w:rsid w:val="006D541F"/>
    <w:rsid w:val="006D5504"/>
    <w:rsid w:val="006D558D"/>
    <w:rsid w:val="006D566D"/>
    <w:rsid w:val="006D5780"/>
    <w:rsid w:val="006D5932"/>
    <w:rsid w:val="006D5BBB"/>
    <w:rsid w:val="006D5D7B"/>
    <w:rsid w:val="006D5D9A"/>
    <w:rsid w:val="006D6280"/>
    <w:rsid w:val="006D62DB"/>
    <w:rsid w:val="006D64CF"/>
    <w:rsid w:val="006D6697"/>
    <w:rsid w:val="006D69AE"/>
    <w:rsid w:val="006D6CC2"/>
    <w:rsid w:val="006D6F7A"/>
    <w:rsid w:val="006D7118"/>
    <w:rsid w:val="006D7262"/>
    <w:rsid w:val="006D7509"/>
    <w:rsid w:val="006D7D73"/>
    <w:rsid w:val="006D7DD3"/>
    <w:rsid w:val="006D7F65"/>
    <w:rsid w:val="006E0187"/>
    <w:rsid w:val="006E01FF"/>
    <w:rsid w:val="006E02F9"/>
    <w:rsid w:val="006E0475"/>
    <w:rsid w:val="006E06AB"/>
    <w:rsid w:val="006E0746"/>
    <w:rsid w:val="006E0A0F"/>
    <w:rsid w:val="006E11C6"/>
    <w:rsid w:val="006E12A2"/>
    <w:rsid w:val="006E14B4"/>
    <w:rsid w:val="006E1507"/>
    <w:rsid w:val="006E1743"/>
    <w:rsid w:val="006E1DB1"/>
    <w:rsid w:val="006E1E99"/>
    <w:rsid w:val="006E23C3"/>
    <w:rsid w:val="006E2515"/>
    <w:rsid w:val="006E2597"/>
    <w:rsid w:val="006E27E8"/>
    <w:rsid w:val="006E285C"/>
    <w:rsid w:val="006E28A3"/>
    <w:rsid w:val="006E290D"/>
    <w:rsid w:val="006E293A"/>
    <w:rsid w:val="006E2B6E"/>
    <w:rsid w:val="006E2B7C"/>
    <w:rsid w:val="006E2DB0"/>
    <w:rsid w:val="006E32E1"/>
    <w:rsid w:val="006E34CD"/>
    <w:rsid w:val="006E353C"/>
    <w:rsid w:val="006E3564"/>
    <w:rsid w:val="006E358E"/>
    <w:rsid w:val="006E3634"/>
    <w:rsid w:val="006E39C1"/>
    <w:rsid w:val="006E3A0F"/>
    <w:rsid w:val="006E3A7A"/>
    <w:rsid w:val="006E3DC6"/>
    <w:rsid w:val="006E3F1F"/>
    <w:rsid w:val="006E400B"/>
    <w:rsid w:val="006E4142"/>
    <w:rsid w:val="006E42FE"/>
    <w:rsid w:val="006E443E"/>
    <w:rsid w:val="006E47AD"/>
    <w:rsid w:val="006E47BF"/>
    <w:rsid w:val="006E47C2"/>
    <w:rsid w:val="006E497B"/>
    <w:rsid w:val="006E4D37"/>
    <w:rsid w:val="006E4DE4"/>
    <w:rsid w:val="006E4F99"/>
    <w:rsid w:val="006E4FFF"/>
    <w:rsid w:val="006E5088"/>
    <w:rsid w:val="006E533C"/>
    <w:rsid w:val="006E5366"/>
    <w:rsid w:val="006E5967"/>
    <w:rsid w:val="006E5B1F"/>
    <w:rsid w:val="006E5C43"/>
    <w:rsid w:val="006E5D54"/>
    <w:rsid w:val="006E6248"/>
    <w:rsid w:val="006E6442"/>
    <w:rsid w:val="006E64B8"/>
    <w:rsid w:val="006E6524"/>
    <w:rsid w:val="006E65CB"/>
    <w:rsid w:val="006E68A9"/>
    <w:rsid w:val="006E6B11"/>
    <w:rsid w:val="006E6D62"/>
    <w:rsid w:val="006E6F49"/>
    <w:rsid w:val="006E6FB3"/>
    <w:rsid w:val="006E7098"/>
    <w:rsid w:val="006E7215"/>
    <w:rsid w:val="006E7244"/>
    <w:rsid w:val="006E734A"/>
    <w:rsid w:val="006E734B"/>
    <w:rsid w:val="006E74F5"/>
    <w:rsid w:val="006E7506"/>
    <w:rsid w:val="006E7CBD"/>
    <w:rsid w:val="006E7D87"/>
    <w:rsid w:val="006E7EE6"/>
    <w:rsid w:val="006F0124"/>
    <w:rsid w:val="006F01A9"/>
    <w:rsid w:val="006F02D4"/>
    <w:rsid w:val="006F05D9"/>
    <w:rsid w:val="006F0839"/>
    <w:rsid w:val="006F093F"/>
    <w:rsid w:val="006F099E"/>
    <w:rsid w:val="006F11C5"/>
    <w:rsid w:val="006F11E5"/>
    <w:rsid w:val="006F1357"/>
    <w:rsid w:val="006F14B0"/>
    <w:rsid w:val="006F1696"/>
    <w:rsid w:val="006F172D"/>
    <w:rsid w:val="006F17BD"/>
    <w:rsid w:val="006F186D"/>
    <w:rsid w:val="006F1944"/>
    <w:rsid w:val="006F194C"/>
    <w:rsid w:val="006F1B24"/>
    <w:rsid w:val="006F1EDA"/>
    <w:rsid w:val="006F252E"/>
    <w:rsid w:val="006F2993"/>
    <w:rsid w:val="006F2BDF"/>
    <w:rsid w:val="006F2C8F"/>
    <w:rsid w:val="006F2CE2"/>
    <w:rsid w:val="006F2D2E"/>
    <w:rsid w:val="006F2E17"/>
    <w:rsid w:val="006F30D2"/>
    <w:rsid w:val="006F3339"/>
    <w:rsid w:val="006F3754"/>
    <w:rsid w:val="006F38E2"/>
    <w:rsid w:val="006F3CD3"/>
    <w:rsid w:val="006F3F2F"/>
    <w:rsid w:val="006F4302"/>
    <w:rsid w:val="006F4900"/>
    <w:rsid w:val="006F494A"/>
    <w:rsid w:val="006F4A37"/>
    <w:rsid w:val="006F4A62"/>
    <w:rsid w:val="006F4C5D"/>
    <w:rsid w:val="006F4C6F"/>
    <w:rsid w:val="006F5192"/>
    <w:rsid w:val="006F51EA"/>
    <w:rsid w:val="006F5366"/>
    <w:rsid w:val="006F53D8"/>
    <w:rsid w:val="006F561A"/>
    <w:rsid w:val="006F57E2"/>
    <w:rsid w:val="006F583A"/>
    <w:rsid w:val="006F5A26"/>
    <w:rsid w:val="006F606E"/>
    <w:rsid w:val="006F6197"/>
    <w:rsid w:val="006F6212"/>
    <w:rsid w:val="006F6300"/>
    <w:rsid w:val="006F6438"/>
    <w:rsid w:val="006F65F3"/>
    <w:rsid w:val="006F66DD"/>
    <w:rsid w:val="006F681F"/>
    <w:rsid w:val="006F69A3"/>
    <w:rsid w:val="006F6B65"/>
    <w:rsid w:val="006F700B"/>
    <w:rsid w:val="006F70B9"/>
    <w:rsid w:val="006F7327"/>
    <w:rsid w:val="006F7785"/>
    <w:rsid w:val="006F7921"/>
    <w:rsid w:val="006F795A"/>
    <w:rsid w:val="006F7A42"/>
    <w:rsid w:val="006F7A4A"/>
    <w:rsid w:val="006F7A85"/>
    <w:rsid w:val="006F7B64"/>
    <w:rsid w:val="006F7F73"/>
    <w:rsid w:val="006F7F99"/>
    <w:rsid w:val="007000E8"/>
    <w:rsid w:val="00700117"/>
    <w:rsid w:val="007004C2"/>
    <w:rsid w:val="0070051E"/>
    <w:rsid w:val="007006C8"/>
    <w:rsid w:val="00700876"/>
    <w:rsid w:val="007008FB"/>
    <w:rsid w:val="007009F0"/>
    <w:rsid w:val="00700A9D"/>
    <w:rsid w:val="00700D25"/>
    <w:rsid w:val="00700FE7"/>
    <w:rsid w:val="00701042"/>
    <w:rsid w:val="007011B2"/>
    <w:rsid w:val="007014DA"/>
    <w:rsid w:val="007018D9"/>
    <w:rsid w:val="00701CAE"/>
    <w:rsid w:val="007020C6"/>
    <w:rsid w:val="007020D7"/>
    <w:rsid w:val="0070212B"/>
    <w:rsid w:val="00702145"/>
    <w:rsid w:val="00702193"/>
    <w:rsid w:val="00702788"/>
    <w:rsid w:val="0070296C"/>
    <w:rsid w:val="007029E5"/>
    <w:rsid w:val="00702B34"/>
    <w:rsid w:val="00702BFA"/>
    <w:rsid w:val="00702DBF"/>
    <w:rsid w:val="00702E66"/>
    <w:rsid w:val="00702FAF"/>
    <w:rsid w:val="00703237"/>
    <w:rsid w:val="0070329A"/>
    <w:rsid w:val="007033D6"/>
    <w:rsid w:val="007036E0"/>
    <w:rsid w:val="0070394B"/>
    <w:rsid w:val="00703AAD"/>
    <w:rsid w:val="00703CA2"/>
    <w:rsid w:val="00703E38"/>
    <w:rsid w:val="00703ED5"/>
    <w:rsid w:val="00703FFE"/>
    <w:rsid w:val="007040E8"/>
    <w:rsid w:val="00704579"/>
    <w:rsid w:val="0070458F"/>
    <w:rsid w:val="007045D6"/>
    <w:rsid w:val="00704615"/>
    <w:rsid w:val="0070467F"/>
    <w:rsid w:val="0070469A"/>
    <w:rsid w:val="007046D6"/>
    <w:rsid w:val="00704743"/>
    <w:rsid w:val="00704CB2"/>
    <w:rsid w:val="00704E3B"/>
    <w:rsid w:val="00704EDD"/>
    <w:rsid w:val="007050FD"/>
    <w:rsid w:val="00705173"/>
    <w:rsid w:val="00705677"/>
    <w:rsid w:val="00705B78"/>
    <w:rsid w:val="00705BE8"/>
    <w:rsid w:val="00705C37"/>
    <w:rsid w:val="00705E11"/>
    <w:rsid w:val="00705F99"/>
    <w:rsid w:val="007061D6"/>
    <w:rsid w:val="0070648A"/>
    <w:rsid w:val="007066FD"/>
    <w:rsid w:val="007068A4"/>
    <w:rsid w:val="00706CBF"/>
    <w:rsid w:val="00706CF5"/>
    <w:rsid w:val="00706DCE"/>
    <w:rsid w:val="00706F09"/>
    <w:rsid w:val="007071F8"/>
    <w:rsid w:val="007072A6"/>
    <w:rsid w:val="00707837"/>
    <w:rsid w:val="00707FAD"/>
    <w:rsid w:val="00710255"/>
    <w:rsid w:val="007105C0"/>
    <w:rsid w:val="00710A81"/>
    <w:rsid w:val="00710C76"/>
    <w:rsid w:val="00710E6E"/>
    <w:rsid w:val="00710FD3"/>
    <w:rsid w:val="00711613"/>
    <w:rsid w:val="00711776"/>
    <w:rsid w:val="007117F0"/>
    <w:rsid w:val="00711813"/>
    <w:rsid w:val="00711B80"/>
    <w:rsid w:val="00711C05"/>
    <w:rsid w:val="00711F9B"/>
    <w:rsid w:val="00711FD9"/>
    <w:rsid w:val="0071220A"/>
    <w:rsid w:val="00712350"/>
    <w:rsid w:val="007124C5"/>
    <w:rsid w:val="0071277C"/>
    <w:rsid w:val="00712907"/>
    <w:rsid w:val="007129EA"/>
    <w:rsid w:val="00712EA9"/>
    <w:rsid w:val="00712F3E"/>
    <w:rsid w:val="00713248"/>
    <w:rsid w:val="00713558"/>
    <w:rsid w:val="00713660"/>
    <w:rsid w:val="00713694"/>
    <w:rsid w:val="0071396F"/>
    <w:rsid w:val="00713A9F"/>
    <w:rsid w:val="00713E80"/>
    <w:rsid w:val="00713F1D"/>
    <w:rsid w:val="00713F48"/>
    <w:rsid w:val="00713F86"/>
    <w:rsid w:val="00714285"/>
    <w:rsid w:val="00714378"/>
    <w:rsid w:val="007143E6"/>
    <w:rsid w:val="0071442A"/>
    <w:rsid w:val="00714585"/>
    <w:rsid w:val="00714855"/>
    <w:rsid w:val="0071485D"/>
    <w:rsid w:val="00714A48"/>
    <w:rsid w:val="00714B2F"/>
    <w:rsid w:val="007155A5"/>
    <w:rsid w:val="00715A91"/>
    <w:rsid w:val="00715C80"/>
    <w:rsid w:val="007160FD"/>
    <w:rsid w:val="0071648A"/>
    <w:rsid w:val="007164A5"/>
    <w:rsid w:val="00716A45"/>
    <w:rsid w:val="00716F5D"/>
    <w:rsid w:val="00717045"/>
    <w:rsid w:val="007176AF"/>
    <w:rsid w:val="00717C4B"/>
    <w:rsid w:val="00717E43"/>
    <w:rsid w:val="00717E5D"/>
    <w:rsid w:val="00717E78"/>
    <w:rsid w:val="00717FCE"/>
    <w:rsid w:val="007201A0"/>
    <w:rsid w:val="007201B1"/>
    <w:rsid w:val="0072026C"/>
    <w:rsid w:val="00720291"/>
    <w:rsid w:val="0072038C"/>
    <w:rsid w:val="007209A2"/>
    <w:rsid w:val="007209B8"/>
    <w:rsid w:val="007209E1"/>
    <w:rsid w:val="00720C7E"/>
    <w:rsid w:val="00720D39"/>
    <w:rsid w:val="00720D6F"/>
    <w:rsid w:val="0072106C"/>
    <w:rsid w:val="007214C0"/>
    <w:rsid w:val="007215D9"/>
    <w:rsid w:val="00721D14"/>
    <w:rsid w:val="00721D8C"/>
    <w:rsid w:val="00721E3F"/>
    <w:rsid w:val="0072208F"/>
    <w:rsid w:val="00722428"/>
    <w:rsid w:val="00722584"/>
    <w:rsid w:val="007226B6"/>
    <w:rsid w:val="0072282A"/>
    <w:rsid w:val="0072288C"/>
    <w:rsid w:val="007228F0"/>
    <w:rsid w:val="00722A4B"/>
    <w:rsid w:val="0072357D"/>
    <w:rsid w:val="00723799"/>
    <w:rsid w:val="00723AF2"/>
    <w:rsid w:val="00723BCF"/>
    <w:rsid w:val="00723DB8"/>
    <w:rsid w:val="00724065"/>
    <w:rsid w:val="00724172"/>
    <w:rsid w:val="00724598"/>
    <w:rsid w:val="0072482D"/>
    <w:rsid w:val="00724BF1"/>
    <w:rsid w:val="00724C39"/>
    <w:rsid w:val="00724C58"/>
    <w:rsid w:val="007255D1"/>
    <w:rsid w:val="0072566D"/>
    <w:rsid w:val="00725821"/>
    <w:rsid w:val="00725BE1"/>
    <w:rsid w:val="00725C0B"/>
    <w:rsid w:val="00725CD7"/>
    <w:rsid w:val="00725CE2"/>
    <w:rsid w:val="00725FD8"/>
    <w:rsid w:val="00726037"/>
    <w:rsid w:val="007260C9"/>
    <w:rsid w:val="00726285"/>
    <w:rsid w:val="007262D7"/>
    <w:rsid w:val="0072635C"/>
    <w:rsid w:val="00726578"/>
    <w:rsid w:val="007265BB"/>
    <w:rsid w:val="007266D4"/>
    <w:rsid w:val="00726815"/>
    <w:rsid w:val="00726931"/>
    <w:rsid w:val="007270B2"/>
    <w:rsid w:val="007272BC"/>
    <w:rsid w:val="007273AF"/>
    <w:rsid w:val="007277B3"/>
    <w:rsid w:val="007277BF"/>
    <w:rsid w:val="00727A24"/>
    <w:rsid w:val="00727A79"/>
    <w:rsid w:val="00727AF1"/>
    <w:rsid w:val="00727C0D"/>
    <w:rsid w:val="00727C56"/>
    <w:rsid w:val="00727C6D"/>
    <w:rsid w:val="00730085"/>
    <w:rsid w:val="007300B9"/>
    <w:rsid w:val="00730210"/>
    <w:rsid w:val="00730269"/>
    <w:rsid w:val="007302B8"/>
    <w:rsid w:val="007303AB"/>
    <w:rsid w:val="00730547"/>
    <w:rsid w:val="00730682"/>
    <w:rsid w:val="007306E3"/>
    <w:rsid w:val="00730994"/>
    <w:rsid w:val="007309ED"/>
    <w:rsid w:val="00730E77"/>
    <w:rsid w:val="00731123"/>
    <w:rsid w:val="007311A3"/>
    <w:rsid w:val="0073123B"/>
    <w:rsid w:val="00731709"/>
    <w:rsid w:val="007319C1"/>
    <w:rsid w:val="00731EFD"/>
    <w:rsid w:val="0073200C"/>
    <w:rsid w:val="0073206A"/>
    <w:rsid w:val="00732200"/>
    <w:rsid w:val="007323BC"/>
    <w:rsid w:val="00732488"/>
    <w:rsid w:val="0073259C"/>
    <w:rsid w:val="00732670"/>
    <w:rsid w:val="00732A09"/>
    <w:rsid w:val="00732E56"/>
    <w:rsid w:val="0073337F"/>
    <w:rsid w:val="00733447"/>
    <w:rsid w:val="007338CE"/>
    <w:rsid w:val="00733C3D"/>
    <w:rsid w:val="00733C45"/>
    <w:rsid w:val="00734396"/>
    <w:rsid w:val="0073445E"/>
    <w:rsid w:val="007345CC"/>
    <w:rsid w:val="007347EB"/>
    <w:rsid w:val="00734A5E"/>
    <w:rsid w:val="00734B0E"/>
    <w:rsid w:val="00734B88"/>
    <w:rsid w:val="00734FE4"/>
    <w:rsid w:val="00735113"/>
    <w:rsid w:val="00735131"/>
    <w:rsid w:val="007351C8"/>
    <w:rsid w:val="00735472"/>
    <w:rsid w:val="007354F0"/>
    <w:rsid w:val="0073553E"/>
    <w:rsid w:val="007355AE"/>
    <w:rsid w:val="00735628"/>
    <w:rsid w:val="00735DFC"/>
    <w:rsid w:val="00735E22"/>
    <w:rsid w:val="00735E87"/>
    <w:rsid w:val="00736137"/>
    <w:rsid w:val="0073614A"/>
    <w:rsid w:val="0073637F"/>
    <w:rsid w:val="00736C45"/>
    <w:rsid w:val="00736D2B"/>
    <w:rsid w:val="00736E69"/>
    <w:rsid w:val="00736FDA"/>
    <w:rsid w:val="00736FE1"/>
    <w:rsid w:val="007372F5"/>
    <w:rsid w:val="00737341"/>
    <w:rsid w:val="00737564"/>
    <w:rsid w:val="007376DC"/>
    <w:rsid w:val="00737806"/>
    <w:rsid w:val="00737826"/>
    <w:rsid w:val="00737A4F"/>
    <w:rsid w:val="00737B1F"/>
    <w:rsid w:val="00737D63"/>
    <w:rsid w:val="00737F39"/>
    <w:rsid w:val="00740068"/>
    <w:rsid w:val="007400FB"/>
    <w:rsid w:val="00740495"/>
    <w:rsid w:val="00740FDE"/>
    <w:rsid w:val="00741063"/>
    <w:rsid w:val="0074138C"/>
    <w:rsid w:val="00741739"/>
    <w:rsid w:val="00741757"/>
    <w:rsid w:val="00741788"/>
    <w:rsid w:val="00741EB8"/>
    <w:rsid w:val="00741FC3"/>
    <w:rsid w:val="00742248"/>
    <w:rsid w:val="007424A1"/>
    <w:rsid w:val="007424D0"/>
    <w:rsid w:val="00742796"/>
    <w:rsid w:val="007427AD"/>
    <w:rsid w:val="0074287C"/>
    <w:rsid w:val="0074298A"/>
    <w:rsid w:val="007429D9"/>
    <w:rsid w:val="00742A55"/>
    <w:rsid w:val="00742A84"/>
    <w:rsid w:val="00742F9D"/>
    <w:rsid w:val="0074319D"/>
    <w:rsid w:val="007432CF"/>
    <w:rsid w:val="0074340C"/>
    <w:rsid w:val="00743733"/>
    <w:rsid w:val="007438A6"/>
    <w:rsid w:val="007442F4"/>
    <w:rsid w:val="0074455F"/>
    <w:rsid w:val="007448A4"/>
    <w:rsid w:val="0074497D"/>
    <w:rsid w:val="007449CE"/>
    <w:rsid w:val="00744A3D"/>
    <w:rsid w:val="00744A5B"/>
    <w:rsid w:val="00744D3B"/>
    <w:rsid w:val="00744D4C"/>
    <w:rsid w:val="00744DD8"/>
    <w:rsid w:val="00745010"/>
    <w:rsid w:val="0074558B"/>
    <w:rsid w:val="0074566A"/>
    <w:rsid w:val="00745852"/>
    <w:rsid w:val="007458F7"/>
    <w:rsid w:val="00745D46"/>
    <w:rsid w:val="00745E76"/>
    <w:rsid w:val="00745F56"/>
    <w:rsid w:val="00746039"/>
    <w:rsid w:val="007463E7"/>
    <w:rsid w:val="00746403"/>
    <w:rsid w:val="00746504"/>
    <w:rsid w:val="0074682B"/>
    <w:rsid w:val="00746860"/>
    <w:rsid w:val="00746D14"/>
    <w:rsid w:val="00746F8F"/>
    <w:rsid w:val="007473CA"/>
    <w:rsid w:val="0074761F"/>
    <w:rsid w:val="0074765B"/>
    <w:rsid w:val="0074785F"/>
    <w:rsid w:val="00747D2C"/>
    <w:rsid w:val="00747E6F"/>
    <w:rsid w:val="007502B6"/>
    <w:rsid w:val="00750302"/>
    <w:rsid w:val="007503A7"/>
    <w:rsid w:val="007505F7"/>
    <w:rsid w:val="00750773"/>
    <w:rsid w:val="00750945"/>
    <w:rsid w:val="00750A04"/>
    <w:rsid w:val="00750F6A"/>
    <w:rsid w:val="007510FA"/>
    <w:rsid w:val="00751421"/>
    <w:rsid w:val="007515C4"/>
    <w:rsid w:val="00751925"/>
    <w:rsid w:val="007519D3"/>
    <w:rsid w:val="00751FAF"/>
    <w:rsid w:val="007525C4"/>
    <w:rsid w:val="00752959"/>
    <w:rsid w:val="007529C5"/>
    <w:rsid w:val="00752A25"/>
    <w:rsid w:val="00752A6E"/>
    <w:rsid w:val="00752AE1"/>
    <w:rsid w:val="00752D8F"/>
    <w:rsid w:val="00752FAC"/>
    <w:rsid w:val="00752FDE"/>
    <w:rsid w:val="007530E1"/>
    <w:rsid w:val="00753357"/>
    <w:rsid w:val="00753358"/>
    <w:rsid w:val="007537AE"/>
    <w:rsid w:val="00753813"/>
    <w:rsid w:val="00753916"/>
    <w:rsid w:val="00753C96"/>
    <w:rsid w:val="00753F3F"/>
    <w:rsid w:val="00753F56"/>
    <w:rsid w:val="00753FAD"/>
    <w:rsid w:val="00754125"/>
    <w:rsid w:val="007541A5"/>
    <w:rsid w:val="00754454"/>
    <w:rsid w:val="0075473B"/>
    <w:rsid w:val="007549D7"/>
    <w:rsid w:val="00754A0D"/>
    <w:rsid w:val="00754D33"/>
    <w:rsid w:val="0075522C"/>
    <w:rsid w:val="007552DD"/>
    <w:rsid w:val="0075535D"/>
    <w:rsid w:val="00755403"/>
    <w:rsid w:val="0075551F"/>
    <w:rsid w:val="007555B3"/>
    <w:rsid w:val="00755A2D"/>
    <w:rsid w:val="00755D17"/>
    <w:rsid w:val="00755F33"/>
    <w:rsid w:val="0075601C"/>
    <w:rsid w:val="007562CA"/>
    <w:rsid w:val="00756358"/>
    <w:rsid w:val="00756740"/>
    <w:rsid w:val="0075690E"/>
    <w:rsid w:val="00756953"/>
    <w:rsid w:val="00756AB0"/>
    <w:rsid w:val="00756DBB"/>
    <w:rsid w:val="00756E5E"/>
    <w:rsid w:val="00756F17"/>
    <w:rsid w:val="007570B8"/>
    <w:rsid w:val="007572FC"/>
    <w:rsid w:val="0075795B"/>
    <w:rsid w:val="00757C5E"/>
    <w:rsid w:val="00757E62"/>
    <w:rsid w:val="007600E9"/>
    <w:rsid w:val="007602BD"/>
    <w:rsid w:val="00760415"/>
    <w:rsid w:val="00760615"/>
    <w:rsid w:val="00760789"/>
    <w:rsid w:val="0076098D"/>
    <w:rsid w:val="00761043"/>
    <w:rsid w:val="0076109A"/>
    <w:rsid w:val="007610BC"/>
    <w:rsid w:val="0076117A"/>
    <w:rsid w:val="0076131A"/>
    <w:rsid w:val="00761547"/>
    <w:rsid w:val="0076155D"/>
    <w:rsid w:val="0076157C"/>
    <w:rsid w:val="00761708"/>
    <w:rsid w:val="00761710"/>
    <w:rsid w:val="007618D0"/>
    <w:rsid w:val="00761B37"/>
    <w:rsid w:val="00761CDC"/>
    <w:rsid w:val="00762039"/>
    <w:rsid w:val="0076207B"/>
    <w:rsid w:val="007621BF"/>
    <w:rsid w:val="007621FE"/>
    <w:rsid w:val="007628E1"/>
    <w:rsid w:val="00762F60"/>
    <w:rsid w:val="00762F92"/>
    <w:rsid w:val="00763003"/>
    <w:rsid w:val="007631C4"/>
    <w:rsid w:val="0076334D"/>
    <w:rsid w:val="007634F5"/>
    <w:rsid w:val="00763692"/>
    <w:rsid w:val="007637DD"/>
    <w:rsid w:val="0076394D"/>
    <w:rsid w:val="00763BEF"/>
    <w:rsid w:val="00763E15"/>
    <w:rsid w:val="00763E4E"/>
    <w:rsid w:val="00763EB9"/>
    <w:rsid w:val="00764087"/>
    <w:rsid w:val="00764304"/>
    <w:rsid w:val="00764BA0"/>
    <w:rsid w:val="00764BC2"/>
    <w:rsid w:val="00764CCB"/>
    <w:rsid w:val="00764E04"/>
    <w:rsid w:val="00764E43"/>
    <w:rsid w:val="00764FDF"/>
    <w:rsid w:val="00765003"/>
    <w:rsid w:val="007650DB"/>
    <w:rsid w:val="00765399"/>
    <w:rsid w:val="007653F0"/>
    <w:rsid w:val="00765430"/>
    <w:rsid w:val="00765503"/>
    <w:rsid w:val="007655CB"/>
    <w:rsid w:val="00765668"/>
    <w:rsid w:val="007656F5"/>
    <w:rsid w:val="007659D8"/>
    <w:rsid w:val="00765B08"/>
    <w:rsid w:val="00765B6B"/>
    <w:rsid w:val="00765B8C"/>
    <w:rsid w:val="00765C19"/>
    <w:rsid w:val="00765E9E"/>
    <w:rsid w:val="0076627A"/>
    <w:rsid w:val="007662AC"/>
    <w:rsid w:val="00766524"/>
    <w:rsid w:val="007666ED"/>
    <w:rsid w:val="00766772"/>
    <w:rsid w:val="00766C91"/>
    <w:rsid w:val="00766E29"/>
    <w:rsid w:val="00767010"/>
    <w:rsid w:val="007676BC"/>
    <w:rsid w:val="00767866"/>
    <w:rsid w:val="007678DD"/>
    <w:rsid w:val="00767A24"/>
    <w:rsid w:val="00767A8F"/>
    <w:rsid w:val="00767B8F"/>
    <w:rsid w:val="00767BAE"/>
    <w:rsid w:val="00767E64"/>
    <w:rsid w:val="007700A8"/>
    <w:rsid w:val="00770210"/>
    <w:rsid w:val="0077023A"/>
    <w:rsid w:val="00770249"/>
    <w:rsid w:val="0077045F"/>
    <w:rsid w:val="0077046C"/>
    <w:rsid w:val="0077053F"/>
    <w:rsid w:val="00770783"/>
    <w:rsid w:val="00770B24"/>
    <w:rsid w:val="00770C7D"/>
    <w:rsid w:val="00770E58"/>
    <w:rsid w:val="00770F10"/>
    <w:rsid w:val="0077104F"/>
    <w:rsid w:val="007710AD"/>
    <w:rsid w:val="00771334"/>
    <w:rsid w:val="00771657"/>
    <w:rsid w:val="007718B5"/>
    <w:rsid w:val="00771965"/>
    <w:rsid w:val="00771A40"/>
    <w:rsid w:val="00771B3A"/>
    <w:rsid w:val="00771BC5"/>
    <w:rsid w:val="00771C40"/>
    <w:rsid w:val="00771E84"/>
    <w:rsid w:val="00771ED2"/>
    <w:rsid w:val="00772549"/>
    <w:rsid w:val="007725D3"/>
    <w:rsid w:val="00772660"/>
    <w:rsid w:val="0077276C"/>
    <w:rsid w:val="00772D43"/>
    <w:rsid w:val="00772EEE"/>
    <w:rsid w:val="0077328D"/>
    <w:rsid w:val="007733F1"/>
    <w:rsid w:val="0077360F"/>
    <w:rsid w:val="00773A09"/>
    <w:rsid w:val="00773AA2"/>
    <w:rsid w:val="00773AB1"/>
    <w:rsid w:val="00773B3E"/>
    <w:rsid w:val="00773BC5"/>
    <w:rsid w:val="00773DBD"/>
    <w:rsid w:val="00773E69"/>
    <w:rsid w:val="0077407E"/>
    <w:rsid w:val="007742B7"/>
    <w:rsid w:val="00774411"/>
    <w:rsid w:val="00774610"/>
    <w:rsid w:val="007749C8"/>
    <w:rsid w:val="00774B55"/>
    <w:rsid w:val="00774BE5"/>
    <w:rsid w:val="00774C2E"/>
    <w:rsid w:val="00774F03"/>
    <w:rsid w:val="00775239"/>
    <w:rsid w:val="007753D9"/>
    <w:rsid w:val="00775419"/>
    <w:rsid w:val="00775812"/>
    <w:rsid w:val="007758F4"/>
    <w:rsid w:val="00775C87"/>
    <w:rsid w:val="00775FA4"/>
    <w:rsid w:val="00776235"/>
    <w:rsid w:val="007766F1"/>
    <w:rsid w:val="0077677C"/>
    <w:rsid w:val="007767AE"/>
    <w:rsid w:val="00776A03"/>
    <w:rsid w:val="00776A6F"/>
    <w:rsid w:val="00776BD0"/>
    <w:rsid w:val="00776C2C"/>
    <w:rsid w:val="00776EFE"/>
    <w:rsid w:val="00777300"/>
    <w:rsid w:val="00777533"/>
    <w:rsid w:val="00777626"/>
    <w:rsid w:val="00777926"/>
    <w:rsid w:val="00777B00"/>
    <w:rsid w:val="00777E9E"/>
    <w:rsid w:val="00777F21"/>
    <w:rsid w:val="00780557"/>
    <w:rsid w:val="00780731"/>
    <w:rsid w:val="0078081F"/>
    <w:rsid w:val="00780934"/>
    <w:rsid w:val="00780BAB"/>
    <w:rsid w:val="00780C9F"/>
    <w:rsid w:val="00780D94"/>
    <w:rsid w:val="00780DA7"/>
    <w:rsid w:val="00780DAB"/>
    <w:rsid w:val="00780DB8"/>
    <w:rsid w:val="00780FCA"/>
    <w:rsid w:val="00780FD3"/>
    <w:rsid w:val="007811C7"/>
    <w:rsid w:val="00781911"/>
    <w:rsid w:val="007819BB"/>
    <w:rsid w:val="00781B2D"/>
    <w:rsid w:val="00781E78"/>
    <w:rsid w:val="00782127"/>
    <w:rsid w:val="0078232A"/>
    <w:rsid w:val="007828C8"/>
    <w:rsid w:val="007829B2"/>
    <w:rsid w:val="00782B22"/>
    <w:rsid w:val="00782B9F"/>
    <w:rsid w:val="00782CA5"/>
    <w:rsid w:val="00782D91"/>
    <w:rsid w:val="00782DB9"/>
    <w:rsid w:val="00782DEF"/>
    <w:rsid w:val="00782ED2"/>
    <w:rsid w:val="007831CD"/>
    <w:rsid w:val="0078321B"/>
    <w:rsid w:val="00783240"/>
    <w:rsid w:val="0078385B"/>
    <w:rsid w:val="00783896"/>
    <w:rsid w:val="00783A8D"/>
    <w:rsid w:val="00783B31"/>
    <w:rsid w:val="00783C74"/>
    <w:rsid w:val="00783C9C"/>
    <w:rsid w:val="00784151"/>
    <w:rsid w:val="0078484D"/>
    <w:rsid w:val="007848B9"/>
    <w:rsid w:val="00784DA2"/>
    <w:rsid w:val="00784E1E"/>
    <w:rsid w:val="00784F00"/>
    <w:rsid w:val="00785378"/>
    <w:rsid w:val="007853B6"/>
    <w:rsid w:val="007854AD"/>
    <w:rsid w:val="00785842"/>
    <w:rsid w:val="00785846"/>
    <w:rsid w:val="0078593D"/>
    <w:rsid w:val="00785CBB"/>
    <w:rsid w:val="00785DB7"/>
    <w:rsid w:val="00785EC8"/>
    <w:rsid w:val="00785F05"/>
    <w:rsid w:val="007862FF"/>
    <w:rsid w:val="00786358"/>
    <w:rsid w:val="007863B6"/>
    <w:rsid w:val="00786418"/>
    <w:rsid w:val="0078659E"/>
    <w:rsid w:val="007866FF"/>
    <w:rsid w:val="007867E7"/>
    <w:rsid w:val="007868D0"/>
    <w:rsid w:val="00786902"/>
    <w:rsid w:val="00786B9B"/>
    <w:rsid w:val="00786BAD"/>
    <w:rsid w:val="007870E8"/>
    <w:rsid w:val="007871DD"/>
    <w:rsid w:val="0078721D"/>
    <w:rsid w:val="007873DD"/>
    <w:rsid w:val="0078782E"/>
    <w:rsid w:val="0078792F"/>
    <w:rsid w:val="00787964"/>
    <w:rsid w:val="00787A2B"/>
    <w:rsid w:val="00787BFB"/>
    <w:rsid w:val="00787E5A"/>
    <w:rsid w:val="00790341"/>
    <w:rsid w:val="00790B23"/>
    <w:rsid w:val="00790FF9"/>
    <w:rsid w:val="00791402"/>
    <w:rsid w:val="00791570"/>
    <w:rsid w:val="00791581"/>
    <w:rsid w:val="00791927"/>
    <w:rsid w:val="007919DF"/>
    <w:rsid w:val="00791AA9"/>
    <w:rsid w:val="00791AF1"/>
    <w:rsid w:val="00791B6B"/>
    <w:rsid w:val="00791B70"/>
    <w:rsid w:val="007927C2"/>
    <w:rsid w:val="007929E5"/>
    <w:rsid w:val="00792BE1"/>
    <w:rsid w:val="00792C38"/>
    <w:rsid w:val="00792D16"/>
    <w:rsid w:val="00792F2B"/>
    <w:rsid w:val="00793428"/>
    <w:rsid w:val="007934B5"/>
    <w:rsid w:val="0079356F"/>
    <w:rsid w:val="007935A0"/>
    <w:rsid w:val="007935C0"/>
    <w:rsid w:val="0079370F"/>
    <w:rsid w:val="00793CB2"/>
    <w:rsid w:val="00793D88"/>
    <w:rsid w:val="00793EE7"/>
    <w:rsid w:val="00793EFA"/>
    <w:rsid w:val="00793F2A"/>
    <w:rsid w:val="0079406D"/>
    <w:rsid w:val="007940C6"/>
    <w:rsid w:val="00794135"/>
    <w:rsid w:val="00794186"/>
    <w:rsid w:val="00794266"/>
    <w:rsid w:val="00794518"/>
    <w:rsid w:val="00794650"/>
    <w:rsid w:val="00794675"/>
    <w:rsid w:val="00794683"/>
    <w:rsid w:val="007948BB"/>
    <w:rsid w:val="00794C2D"/>
    <w:rsid w:val="00794D7C"/>
    <w:rsid w:val="00794E39"/>
    <w:rsid w:val="00794E72"/>
    <w:rsid w:val="00794FEB"/>
    <w:rsid w:val="007953DF"/>
    <w:rsid w:val="00795667"/>
    <w:rsid w:val="00795698"/>
    <w:rsid w:val="0079569F"/>
    <w:rsid w:val="007956B0"/>
    <w:rsid w:val="00795895"/>
    <w:rsid w:val="00795AEF"/>
    <w:rsid w:val="00795C40"/>
    <w:rsid w:val="00795C70"/>
    <w:rsid w:val="00795CC5"/>
    <w:rsid w:val="00795ED9"/>
    <w:rsid w:val="00795F34"/>
    <w:rsid w:val="00795FB7"/>
    <w:rsid w:val="00796015"/>
    <w:rsid w:val="007962CF"/>
    <w:rsid w:val="00796428"/>
    <w:rsid w:val="007968B9"/>
    <w:rsid w:val="00796904"/>
    <w:rsid w:val="00796A8E"/>
    <w:rsid w:val="00796C56"/>
    <w:rsid w:val="00797109"/>
    <w:rsid w:val="00797336"/>
    <w:rsid w:val="0079744A"/>
    <w:rsid w:val="0079761B"/>
    <w:rsid w:val="00797634"/>
    <w:rsid w:val="0079775E"/>
    <w:rsid w:val="00797AAF"/>
    <w:rsid w:val="00797D9C"/>
    <w:rsid w:val="00797DF8"/>
    <w:rsid w:val="00797E55"/>
    <w:rsid w:val="00797E5E"/>
    <w:rsid w:val="007A0164"/>
    <w:rsid w:val="007A0217"/>
    <w:rsid w:val="007A034A"/>
    <w:rsid w:val="007A05A5"/>
    <w:rsid w:val="007A08F5"/>
    <w:rsid w:val="007A0BC7"/>
    <w:rsid w:val="007A0DA6"/>
    <w:rsid w:val="007A0E49"/>
    <w:rsid w:val="007A0E99"/>
    <w:rsid w:val="007A0F0D"/>
    <w:rsid w:val="007A12F8"/>
    <w:rsid w:val="007A176E"/>
    <w:rsid w:val="007A1AC9"/>
    <w:rsid w:val="007A1AFA"/>
    <w:rsid w:val="007A1D40"/>
    <w:rsid w:val="007A1D5D"/>
    <w:rsid w:val="007A22A0"/>
    <w:rsid w:val="007A2379"/>
    <w:rsid w:val="007A2388"/>
    <w:rsid w:val="007A2693"/>
    <w:rsid w:val="007A27E6"/>
    <w:rsid w:val="007A2E6B"/>
    <w:rsid w:val="007A30D0"/>
    <w:rsid w:val="007A3840"/>
    <w:rsid w:val="007A3C42"/>
    <w:rsid w:val="007A3CD8"/>
    <w:rsid w:val="007A3DD9"/>
    <w:rsid w:val="007A3E4A"/>
    <w:rsid w:val="007A417C"/>
    <w:rsid w:val="007A436C"/>
    <w:rsid w:val="007A45D5"/>
    <w:rsid w:val="007A479C"/>
    <w:rsid w:val="007A4B30"/>
    <w:rsid w:val="007A4BAE"/>
    <w:rsid w:val="007A4D2E"/>
    <w:rsid w:val="007A4D36"/>
    <w:rsid w:val="007A4D67"/>
    <w:rsid w:val="007A4D71"/>
    <w:rsid w:val="007A4E6F"/>
    <w:rsid w:val="007A4E76"/>
    <w:rsid w:val="007A50F5"/>
    <w:rsid w:val="007A54B3"/>
    <w:rsid w:val="007A558B"/>
    <w:rsid w:val="007A5793"/>
    <w:rsid w:val="007A5AE6"/>
    <w:rsid w:val="007A5B2D"/>
    <w:rsid w:val="007A5B79"/>
    <w:rsid w:val="007A5B8C"/>
    <w:rsid w:val="007A5D64"/>
    <w:rsid w:val="007A60E1"/>
    <w:rsid w:val="007A61F8"/>
    <w:rsid w:val="007A6315"/>
    <w:rsid w:val="007A64E9"/>
    <w:rsid w:val="007A6553"/>
    <w:rsid w:val="007A6800"/>
    <w:rsid w:val="007A6985"/>
    <w:rsid w:val="007A7201"/>
    <w:rsid w:val="007A78B2"/>
    <w:rsid w:val="007A7AAB"/>
    <w:rsid w:val="007A7D09"/>
    <w:rsid w:val="007A7D2F"/>
    <w:rsid w:val="007A7E09"/>
    <w:rsid w:val="007A7ED9"/>
    <w:rsid w:val="007A7EDE"/>
    <w:rsid w:val="007B0126"/>
    <w:rsid w:val="007B056B"/>
    <w:rsid w:val="007B058E"/>
    <w:rsid w:val="007B05D0"/>
    <w:rsid w:val="007B05FF"/>
    <w:rsid w:val="007B09A8"/>
    <w:rsid w:val="007B0AF2"/>
    <w:rsid w:val="007B0CA3"/>
    <w:rsid w:val="007B0E3D"/>
    <w:rsid w:val="007B106C"/>
    <w:rsid w:val="007B180F"/>
    <w:rsid w:val="007B18E2"/>
    <w:rsid w:val="007B193B"/>
    <w:rsid w:val="007B1A71"/>
    <w:rsid w:val="007B1BFA"/>
    <w:rsid w:val="007B1C56"/>
    <w:rsid w:val="007B1DAD"/>
    <w:rsid w:val="007B1EB6"/>
    <w:rsid w:val="007B2074"/>
    <w:rsid w:val="007B24A8"/>
    <w:rsid w:val="007B2504"/>
    <w:rsid w:val="007B27D2"/>
    <w:rsid w:val="007B2CA2"/>
    <w:rsid w:val="007B3114"/>
    <w:rsid w:val="007B313D"/>
    <w:rsid w:val="007B320E"/>
    <w:rsid w:val="007B3558"/>
    <w:rsid w:val="007B3648"/>
    <w:rsid w:val="007B368A"/>
    <w:rsid w:val="007B37E6"/>
    <w:rsid w:val="007B3BA5"/>
    <w:rsid w:val="007B3DAE"/>
    <w:rsid w:val="007B3E14"/>
    <w:rsid w:val="007B3E25"/>
    <w:rsid w:val="007B3ED8"/>
    <w:rsid w:val="007B3F35"/>
    <w:rsid w:val="007B3F47"/>
    <w:rsid w:val="007B3FC3"/>
    <w:rsid w:val="007B427A"/>
    <w:rsid w:val="007B4356"/>
    <w:rsid w:val="007B451A"/>
    <w:rsid w:val="007B48E4"/>
    <w:rsid w:val="007B4D58"/>
    <w:rsid w:val="007B4DA3"/>
    <w:rsid w:val="007B4E02"/>
    <w:rsid w:val="007B4FC0"/>
    <w:rsid w:val="007B4FF7"/>
    <w:rsid w:val="007B5294"/>
    <w:rsid w:val="007B5571"/>
    <w:rsid w:val="007B58A8"/>
    <w:rsid w:val="007B5ABF"/>
    <w:rsid w:val="007B5B4D"/>
    <w:rsid w:val="007B5D80"/>
    <w:rsid w:val="007B5EE3"/>
    <w:rsid w:val="007B6187"/>
    <w:rsid w:val="007B61F9"/>
    <w:rsid w:val="007B6277"/>
    <w:rsid w:val="007B6393"/>
    <w:rsid w:val="007B63B1"/>
    <w:rsid w:val="007B641A"/>
    <w:rsid w:val="007B649E"/>
    <w:rsid w:val="007B6601"/>
    <w:rsid w:val="007B672A"/>
    <w:rsid w:val="007B67E8"/>
    <w:rsid w:val="007B6B20"/>
    <w:rsid w:val="007B6ED8"/>
    <w:rsid w:val="007B719B"/>
    <w:rsid w:val="007B728C"/>
    <w:rsid w:val="007B734F"/>
    <w:rsid w:val="007B7351"/>
    <w:rsid w:val="007B73C7"/>
    <w:rsid w:val="007B7443"/>
    <w:rsid w:val="007B765D"/>
    <w:rsid w:val="007B78CF"/>
    <w:rsid w:val="007B7977"/>
    <w:rsid w:val="007B7B29"/>
    <w:rsid w:val="007B7F23"/>
    <w:rsid w:val="007C016A"/>
    <w:rsid w:val="007C037E"/>
    <w:rsid w:val="007C0402"/>
    <w:rsid w:val="007C060C"/>
    <w:rsid w:val="007C069C"/>
    <w:rsid w:val="007C089B"/>
    <w:rsid w:val="007C0A7E"/>
    <w:rsid w:val="007C0AD3"/>
    <w:rsid w:val="007C0C2C"/>
    <w:rsid w:val="007C0C2F"/>
    <w:rsid w:val="007C0E58"/>
    <w:rsid w:val="007C1483"/>
    <w:rsid w:val="007C18E2"/>
    <w:rsid w:val="007C1A9A"/>
    <w:rsid w:val="007C1BED"/>
    <w:rsid w:val="007C1E5A"/>
    <w:rsid w:val="007C2038"/>
    <w:rsid w:val="007C208C"/>
    <w:rsid w:val="007C2387"/>
    <w:rsid w:val="007C2485"/>
    <w:rsid w:val="007C249E"/>
    <w:rsid w:val="007C2527"/>
    <w:rsid w:val="007C2576"/>
    <w:rsid w:val="007C26E5"/>
    <w:rsid w:val="007C27B7"/>
    <w:rsid w:val="007C2E55"/>
    <w:rsid w:val="007C2E69"/>
    <w:rsid w:val="007C33D7"/>
    <w:rsid w:val="007C33EC"/>
    <w:rsid w:val="007C3A14"/>
    <w:rsid w:val="007C3A1B"/>
    <w:rsid w:val="007C3CF6"/>
    <w:rsid w:val="007C3D53"/>
    <w:rsid w:val="007C464D"/>
    <w:rsid w:val="007C4676"/>
    <w:rsid w:val="007C485C"/>
    <w:rsid w:val="007C48B3"/>
    <w:rsid w:val="007C4D9E"/>
    <w:rsid w:val="007C4E59"/>
    <w:rsid w:val="007C4F09"/>
    <w:rsid w:val="007C4F88"/>
    <w:rsid w:val="007C4FF0"/>
    <w:rsid w:val="007C5063"/>
    <w:rsid w:val="007C516D"/>
    <w:rsid w:val="007C5182"/>
    <w:rsid w:val="007C52E4"/>
    <w:rsid w:val="007C536F"/>
    <w:rsid w:val="007C569E"/>
    <w:rsid w:val="007C5917"/>
    <w:rsid w:val="007C5D07"/>
    <w:rsid w:val="007C60A8"/>
    <w:rsid w:val="007C61C7"/>
    <w:rsid w:val="007C6231"/>
    <w:rsid w:val="007C623C"/>
    <w:rsid w:val="007C6526"/>
    <w:rsid w:val="007C6570"/>
    <w:rsid w:val="007C66E1"/>
    <w:rsid w:val="007C6A0F"/>
    <w:rsid w:val="007C70D8"/>
    <w:rsid w:val="007C7469"/>
    <w:rsid w:val="007C7822"/>
    <w:rsid w:val="007C7965"/>
    <w:rsid w:val="007C7A0B"/>
    <w:rsid w:val="007C7A3F"/>
    <w:rsid w:val="007C7AAF"/>
    <w:rsid w:val="007C7DAE"/>
    <w:rsid w:val="007C7DCC"/>
    <w:rsid w:val="007C7EC7"/>
    <w:rsid w:val="007C7F5F"/>
    <w:rsid w:val="007D020D"/>
    <w:rsid w:val="007D021D"/>
    <w:rsid w:val="007D03FA"/>
    <w:rsid w:val="007D0680"/>
    <w:rsid w:val="007D0747"/>
    <w:rsid w:val="007D07D7"/>
    <w:rsid w:val="007D08BB"/>
    <w:rsid w:val="007D09FC"/>
    <w:rsid w:val="007D0A78"/>
    <w:rsid w:val="007D0CA9"/>
    <w:rsid w:val="007D0DDE"/>
    <w:rsid w:val="007D0FC9"/>
    <w:rsid w:val="007D0FEC"/>
    <w:rsid w:val="007D16AF"/>
    <w:rsid w:val="007D2027"/>
    <w:rsid w:val="007D212D"/>
    <w:rsid w:val="007D228B"/>
    <w:rsid w:val="007D2430"/>
    <w:rsid w:val="007D247D"/>
    <w:rsid w:val="007D26CD"/>
    <w:rsid w:val="007D287D"/>
    <w:rsid w:val="007D2962"/>
    <w:rsid w:val="007D2C37"/>
    <w:rsid w:val="007D2DE7"/>
    <w:rsid w:val="007D31DB"/>
    <w:rsid w:val="007D33B6"/>
    <w:rsid w:val="007D3799"/>
    <w:rsid w:val="007D395A"/>
    <w:rsid w:val="007D3C55"/>
    <w:rsid w:val="007D4092"/>
    <w:rsid w:val="007D4145"/>
    <w:rsid w:val="007D4208"/>
    <w:rsid w:val="007D42A9"/>
    <w:rsid w:val="007D431F"/>
    <w:rsid w:val="007D44D9"/>
    <w:rsid w:val="007D452D"/>
    <w:rsid w:val="007D4615"/>
    <w:rsid w:val="007D47A8"/>
    <w:rsid w:val="007D4FBD"/>
    <w:rsid w:val="007D4FD6"/>
    <w:rsid w:val="007D5189"/>
    <w:rsid w:val="007D528B"/>
    <w:rsid w:val="007D5567"/>
    <w:rsid w:val="007D55AF"/>
    <w:rsid w:val="007D55EF"/>
    <w:rsid w:val="007D582E"/>
    <w:rsid w:val="007D5BF4"/>
    <w:rsid w:val="007D5CA6"/>
    <w:rsid w:val="007D5F72"/>
    <w:rsid w:val="007D601B"/>
    <w:rsid w:val="007D650B"/>
    <w:rsid w:val="007D6561"/>
    <w:rsid w:val="007D66E2"/>
    <w:rsid w:val="007D681B"/>
    <w:rsid w:val="007D68AC"/>
    <w:rsid w:val="007D68C0"/>
    <w:rsid w:val="007D6B6D"/>
    <w:rsid w:val="007D6E3A"/>
    <w:rsid w:val="007D6E64"/>
    <w:rsid w:val="007D708B"/>
    <w:rsid w:val="007D70D8"/>
    <w:rsid w:val="007D7217"/>
    <w:rsid w:val="007D724F"/>
    <w:rsid w:val="007D72D9"/>
    <w:rsid w:val="007D739C"/>
    <w:rsid w:val="007D76E3"/>
    <w:rsid w:val="007D7800"/>
    <w:rsid w:val="007D78BC"/>
    <w:rsid w:val="007D7CBE"/>
    <w:rsid w:val="007D7D84"/>
    <w:rsid w:val="007D7F18"/>
    <w:rsid w:val="007D7F2A"/>
    <w:rsid w:val="007E002B"/>
    <w:rsid w:val="007E0335"/>
    <w:rsid w:val="007E03D3"/>
    <w:rsid w:val="007E0419"/>
    <w:rsid w:val="007E04CD"/>
    <w:rsid w:val="007E05E8"/>
    <w:rsid w:val="007E08C0"/>
    <w:rsid w:val="007E0C1F"/>
    <w:rsid w:val="007E0D87"/>
    <w:rsid w:val="007E0F32"/>
    <w:rsid w:val="007E10D6"/>
    <w:rsid w:val="007E118A"/>
    <w:rsid w:val="007E11E3"/>
    <w:rsid w:val="007E12A4"/>
    <w:rsid w:val="007E13FF"/>
    <w:rsid w:val="007E141D"/>
    <w:rsid w:val="007E1667"/>
    <w:rsid w:val="007E178D"/>
    <w:rsid w:val="007E18FF"/>
    <w:rsid w:val="007E1D7D"/>
    <w:rsid w:val="007E1F50"/>
    <w:rsid w:val="007E1F91"/>
    <w:rsid w:val="007E2038"/>
    <w:rsid w:val="007E2343"/>
    <w:rsid w:val="007E2517"/>
    <w:rsid w:val="007E27A8"/>
    <w:rsid w:val="007E2932"/>
    <w:rsid w:val="007E306E"/>
    <w:rsid w:val="007E312D"/>
    <w:rsid w:val="007E319D"/>
    <w:rsid w:val="007E3408"/>
    <w:rsid w:val="007E34DD"/>
    <w:rsid w:val="007E382F"/>
    <w:rsid w:val="007E39D0"/>
    <w:rsid w:val="007E3AAE"/>
    <w:rsid w:val="007E3AC3"/>
    <w:rsid w:val="007E3EBA"/>
    <w:rsid w:val="007E3FCE"/>
    <w:rsid w:val="007E43F5"/>
    <w:rsid w:val="007E4462"/>
    <w:rsid w:val="007E45C8"/>
    <w:rsid w:val="007E471D"/>
    <w:rsid w:val="007E48B3"/>
    <w:rsid w:val="007E4A23"/>
    <w:rsid w:val="007E4E3E"/>
    <w:rsid w:val="007E51CE"/>
    <w:rsid w:val="007E52EE"/>
    <w:rsid w:val="007E5357"/>
    <w:rsid w:val="007E53EB"/>
    <w:rsid w:val="007E556F"/>
    <w:rsid w:val="007E56E6"/>
    <w:rsid w:val="007E57A2"/>
    <w:rsid w:val="007E5C56"/>
    <w:rsid w:val="007E5C82"/>
    <w:rsid w:val="007E60FF"/>
    <w:rsid w:val="007E622D"/>
    <w:rsid w:val="007E64FC"/>
    <w:rsid w:val="007E66E6"/>
    <w:rsid w:val="007E682B"/>
    <w:rsid w:val="007E696C"/>
    <w:rsid w:val="007E69D9"/>
    <w:rsid w:val="007E69DD"/>
    <w:rsid w:val="007E6CAD"/>
    <w:rsid w:val="007E70B5"/>
    <w:rsid w:val="007E70E9"/>
    <w:rsid w:val="007E7135"/>
    <w:rsid w:val="007E72F5"/>
    <w:rsid w:val="007E7398"/>
    <w:rsid w:val="007E75DC"/>
    <w:rsid w:val="007E78C1"/>
    <w:rsid w:val="007E7995"/>
    <w:rsid w:val="007E7C74"/>
    <w:rsid w:val="007E7D72"/>
    <w:rsid w:val="007E7F0C"/>
    <w:rsid w:val="007E7FAE"/>
    <w:rsid w:val="007F000F"/>
    <w:rsid w:val="007F0068"/>
    <w:rsid w:val="007F02F7"/>
    <w:rsid w:val="007F0360"/>
    <w:rsid w:val="007F06E3"/>
    <w:rsid w:val="007F07A8"/>
    <w:rsid w:val="007F0871"/>
    <w:rsid w:val="007F0924"/>
    <w:rsid w:val="007F0AE0"/>
    <w:rsid w:val="007F0D10"/>
    <w:rsid w:val="007F0E53"/>
    <w:rsid w:val="007F1139"/>
    <w:rsid w:val="007F12D2"/>
    <w:rsid w:val="007F1442"/>
    <w:rsid w:val="007F17F4"/>
    <w:rsid w:val="007F1CC3"/>
    <w:rsid w:val="007F1EB2"/>
    <w:rsid w:val="007F1EC6"/>
    <w:rsid w:val="007F2757"/>
    <w:rsid w:val="007F2761"/>
    <w:rsid w:val="007F283A"/>
    <w:rsid w:val="007F297B"/>
    <w:rsid w:val="007F2F02"/>
    <w:rsid w:val="007F33FD"/>
    <w:rsid w:val="007F3402"/>
    <w:rsid w:val="007F3DE3"/>
    <w:rsid w:val="007F3E6E"/>
    <w:rsid w:val="007F4093"/>
    <w:rsid w:val="007F476D"/>
    <w:rsid w:val="007F4924"/>
    <w:rsid w:val="007F4B4D"/>
    <w:rsid w:val="007F4B7A"/>
    <w:rsid w:val="007F4D8F"/>
    <w:rsid w:val="007F4DF9"/>
    <w:rsid w:val="007F5069"/>
    <w:rsid w:val="007F5748"/>
    <w:rsid w:val="007F580A"/>
    <w:rsid w:val="007F58C4"/>
    <w:rsid w:val="007F5C22"/>
    <w:rsid w:val="007F6095"/>
    <w:rsid w:val="007F617F"/>
    <w:rsid w:val="007F6215"/>
    <w:rsid w:val="007F6774"/>
    <w:rsid w:val="007F6791"/>
    <w:rsid w:val="007F69F4"/>
    <w:rsid w:val="007F6AC8"/>
    <w:rsid w:val="007F6B2D"/>
    <w:rsid w:val="007F71C3"/>
    <w:rsid w:val="007F7236"/>
    <w:rsid w:val="007F72D0"/>
    <w:rsid w:val="007F73A7"/>
    <w:rsid w:val="007F74C0"/>
    <w:rsid w:val="007F7827"/>
    <w:rsid w:val="007F7A50"/>
    <w:rsid w:val="007F7BF8"/>
    <w:rsid w:val="007F7EE0"/>
    <w:rsid w:val="007F7EFB"/>
    <w:rsid w:val="007F7F4C"/>
    <w:rsid w:val="007F7F86"/>
    <w:rsid w:val="0080028E"/>
    <w:rsid w:val="008002F2"/>
    <w:rsid w:val="0080040C"/>
    <w:rsid w:val="0080052E"/>
    <w:rsid w:val="008006F8"/>
    <w:rsid w:val="00800764"/>
    <w:rsid w:val="00800B9B"/>
    <w:rsid w:val="00800D2E"/>
    <w:rsid w:val="00801246"/>
    <w:rsid w:val="00801312"/>
    <w:rsid w:val="0080137A"/>
    <w:rsid w:val="00801525"/>
    <w:rsid w:val="00801547"/>
    <w:rsid w:val="0080173F"/>
    <w:rsid w:val="0080174E"/>
    <w:rsid w:val="008017AA"/>
    <w:rsid w:val="008017FC"/>
    <w:rsid w:val="00801CC3"/>
    <w:rsid w:val="00801EE9"/>
    <w:rsid w:val="0080220E"/>
    <w:rsid w:val="008022AE"/>
    <w:rsid w:val="0080230D"/>
    <w:rsid w:val="0080233A"/>
    <w:rsid w:val="0080248D"/>
    <w:rsid w:val="008024BD"/>
    <w:rsid w:val="0080250C"/>
    <w:rsid w:val="00802699"/>
    <w:rsid w:val="0080272A"/>
    <w:rsid w:val="00802B87"/>
    <w:rsid w:val="00802F9F"/>
    <w:rsid w:val="008031A5"/>
    <w:rsid w:val="008033B6"/>
    <w:rsid w:val="00803500"/>
    <w:rsid w:val="008037AD"/>
    <w:rsid w:val="008038D6"/>
    <w:rsid w:val="0080397A"/>
    <w:rsid w:val="00803D18"/>
    <w:rsid w:val="00803F47"/>
    <w:rsid w:val="00804020"/>
    <w:rsid w:val="0080402D"/>
    <w:rsid w:val="008048A3"/>
    <w:rsid w:val="00804C73"/>
    <w:rsid w:val="00804E04"/>
    <w:rsid w:val="008052E9"/>
    <w:rsid w:val="008054F0"/>
    <w:rsid w:val="00805500"/>
    <w:rsid w:val="00805768"/>
    <w:rsid w:val="0080587E"/>
    <w:rsid w:val="00805988"/>
    <w:rsid w:val="00805DA4"/>
    <w:rsid w:val="00805E99"/>
    <w:rsid w:val="00806236"/>
    <w:rsid w:val="008062F8"/>
    <w:rsid w:val="00806358"/>
    <w:rsid w:val="0080642F"/>
    <w:rsid w:val="008066A0"/>
    <w:rsid w:val="00806869"/>
    <w:rsid w:val="008068C7"/>
    <w:rsid w:val="008068FA"/>
    <w:rsid w:val="00806A9C"/>
    <w:rsid w:val="00806BD7"/>
    <w:rsid w:val="00806C9E"/>
    <w:rsid w:val="00806F71"/>
    <w:rsid w:val="00806FA1"/>
    <w:rsid w:val="00807625"/>
    <w:rsid w:val="00807797"/>
    <w:rsid w:val="0080780D"/>
    <w:rsid w:val="00807A5E"/>
    <w:rsid w:val="00807C4A"/>
    <w:rsid w:val="00807E80"/>
    <w:rsid w:val="00807FE7"/>
    <w:rsid w:val="00807FF0"/>
    <w:rsid w:val="0081007B"/>
    <w:rsid w:val="008101E9"/>
    <w:rsid w:val="008102F8"/>
    <w:rsid w:val="00810483"/>
    <w:rsid w:val="008105D7"/>
    <w:rsid w:val="008106FA"/>
    <w:rsid w:val="008108DB"/>
    <w:rsid w:val="00810ACE"/>
    <w:rsid w:val="00810C4E"/>
    <w:rsid w:val="00810C57"/>
    <w:rsid w:val="00810CC0"/>
    <w:rsid w:val="00810CCD"/>
    <w:rsid w:val="00810ECE"/>
    <w:rsid w:val="0081100E"/>
    <w:rsid w:val="00811015"/>
    <w:rsid w:val="008110EE"/>
    <w:rsid w:val="008112A9"/>
    <w:rsid w:val="0081140C"/>
    <w:rsid w:val="008115CE"/>
    <w:rsid w:val="00811601"/>
    <w:rsid w:val="00811708"/>
    <w:rsid w:val="00811712"/>
    <w:rsid w:val="00811981"/>
    <w:rsid w:val="00811CC7"/>
    <w:rsid w:val="00811D38"/>
    <w:rsid w:val="0081222F"/>
    <w:rsid w:val="00812581"/>
    <w:rsid w:val="008125D8"/>
    <w:rsid w:val="00812887"/>
    <w:rsid w:val="008128C8"/>
    <w:rsid w:val="008129EF"/>
    <w:rsid w:val="00812C15"/>
    <w:rsid w:val="00813091"/>
    <w:rsid w:val="008137D4"/>
    <w:rsid w:val="00813CE9"/>
    <w:rsid w:val="00813D8C"/>
    <w:rsid w:val="00813DE0"/>
    <w:rsid w:val="008141D0"/>
    <w:rsid w:val="008146DA"/>
    <w:rsid w:val="008147E7"/>
    <w:rsid w:val="008148CA"/>
    <w:rsid w:val="008148D2"/>
    <w:rsid w:val="00814F15"/>
    <w:rsid w:val="008150DA"/>
    <w:rsid w:val="008155D5"/>
    <w:rsid w:val="00815849"/>
    <w:rsid w:val="008158D6"/>
    <w:rsid w:val="00815FFD"/>
    <w:rsid w:val="008161D1"/>
    <w:rsid w:val="00816270"/>
    <w:rsid w:val="008164B2"/>
    <w:rsid w:val="00816994"/>
    <w:rsid w:val="00816CB2"/>
    <w:rsid w:val="0081717E"/>
    <w:rsid w:val="008172AE"/>
    <w:rsid w:val="008175A0"/>
    <w:rsid w:val="00817BCC"/>
    <w:rsid w:val="00817BD5"/>
    <w:rsid w:val="00817F7B"/>
    <w:rsid w:val="00817FE0"/>
    <w:rsid w:val="008205E6"/>
    <w:rsid w:val="008209B8"/>
    <w:rsid w:val="00820BD1"/>
    <w:rsid w:val="00820C11"/>
    <w:rsid w:val="00820F44"/>
    <w:rsid w:val="00821045"/>
    <w:rsid w:val="0082118A"/>
    <w:rsid w:val="008211EE"/>
    <w:rsid w:val="00821429"/>
    <w:rsid w:val="008216DC"/>
    <w:rsid w:val="00821816"/>
    <w:rsid w:val="0082191C"/>
    <w:rsid w:val="00821941"/>
    <w:rsid w:val="00821B9B"/>
    <w:rsid w:val="00821D96"/>
    <w:rsid w:val="0082214F"/>
    <w:rsid w:val="0082231F"/>
    <w:rsid w:val="00822421"/>
    <w:rsid w:val="0082249D"/>
    <w:rsid w:val="008225AD"/>
    <w:rsid w:val="00822705"/>
    <w:rsid w:val="008227DE"/>
    <w:rsid w:val="00822865"/>
    <w:rsid w:val="008229BA"/>
    <w:rsid w:val="00822A01"/>
    <w:rsid w:val="00822A39"/>
    <w:rsid w:val="00822A7D"/>
    <w:rsid w:val="00822BAA"/>
    <w:rsid w:val="00822D3E"/>
    <w:rsid w:val="00822D94"/>
    <w:rsid w:val="00822E3F"/>
    <w:rsid w:val="008230B0"/>
    <w:rsid w:val="008230DF"/>
    <w:rsid w:val="00823223"/>
    <w:rsid w:val="0082327E"/>
    <w:rsid w:val="0082338A"/>
    <w:rsid w:val="008235DA"/>
    <w:rsid w:val="00823843"/>
    <w:rsid w:val="0082393E"/>
    <w:rsid w:val="008239A2"/>
    <w:rsid w:val="00823A59"/>
    <w:rsid w:val="00823A98"/>
    <w:rsid w:val="00823B7D"/>
    <w:rsid w:val="00823E3C"/>
    <w:rsid w:val="00823F44"/>
    <w:rsid w:val="00824169"/>
    <w:rsid w:val="00824202"/>
    <w:rsid w:val="00824242"/>
    <w:rsid w:val="008248EB"/>
    <w:rsid w:val="00824DBE"/>
    <w:rsid w:val="00825138"/>
    <w:rsid w:val="008253BB"/>
    <w:rsid w:val="008253C9"/>
    <w:rsid w:val="00825692"/>
    <w:rsid w:val="008257BE"/>
    <w:rsid w:val="00825811"/>
    <w:rsid w:val="008259E4"/>
    <w:rsid w:val="00825BFC"/>
    <w:rsid w:val="00825EB4"/>
    <w:rsid w:val="008262B9"/>
    <w:rsid w:val="008262C6"/>
    <w:rsid w:val="008262D5"/>
    <w:rsid w:val="00826544"/>
    <w:rsid w:val="00826757"/>
    <w:rsid w:val="008268E0"/>
    <w:rsid w:val="0082691B"/>
    <w:rsid w:val="008269A2"/>
    <w:rsid w:val="00826A61"/>
    <w:rsid w:val="00826B0D"/>
    <w:rsid w:val="00826CFE"/>
    <w:rsid w:val="0082725E"/>
    <w:rsid w:val="008273BB"/>
    <w:rsid w:val="00827666"/>
    <w:rsid w:val="00827809"/>
    <w:rsid w:val="00827906"/>
    <w:rsid w:val="00827BA2"/>
    <w:rsid w:val="00827E33"/>
    <w:rsid w:val="0083009B"/>
    <w:rsid w:val="008303B8"/>
    <w:rsid w:val="0083046E"/>
    <w:rsid w:val="00830566"/>
    <w:rsid w:val="0083065A"/>
    <w:rsid w:val="008306FD"/>
    <w:rsid w:val="00830763"/>
    <w:rsid w:val="00830B07"/>
    <w:rsid w:val="00830B59"/>
    <w:rsid w:val="00830ECB"/>
    <w:rsid w:val="00830F5A"/>
    <w:rsid w:val="00830F8E"/>
    <w:rsid w:val="008310DA"/>
    <w:rsid w:val="00831142"/>
    <w:rsid w:val="008311FE"/>
    <w:rsid w:val="0083186E"/>
    <w:rsid w:val="008318B1"/>
    <w:rsid w:val="00831A78"/>
    <w:rsid w:val="00831B1B"/>
    <w:rsid w:val="00831B69"/>
    <w:rsid w:val="00831C63"/>
    <w:rsid w:val="0083228A"/>
    <w:rsid w:val="00832331"/>
    <w:rsid w:val="00832480"/>
    <w:rsid w:val="008327DC"/>
    <w:rsid w:val="00832A22"/>
    <w:rsid w:val="00832A9A"/>
    <w:rsid w:val="008330B4"/>
    <w:rsid w:val="00833545"/>
    <w:rsid w:val="008337D9"/>
    <w:rsid w:val="00833810"/>
    <w:rsid w:val="0083396A"/>
    <w:rsid w:val="008339F9"/>
    <w:rsid w:val="00833ADC"/>
    <w:rsid w:val="00833DA1"/>
    <w:rsid w:val="0083408B"/>
    <w:rsid w:val="00834263"/>
    <w:rsid w:val="00834357"/>
    <w:rsid w:val="00834534"/>
    <w:rsid w:val="008345B9"/>
    <w:rsid w:val="008346CB"/>
    <w:rsid w:val="00834AA6"/>
    <w:rsid w:val="00834AB7"/>
    <w:rsid w:val="00834DAD"/>
    <w:rsid w:val="008351C4"/>
    <w:rsid w:val="008352BE"/>
    <w:rsid w:val="00835353"/>
    <w:rsid w:val="0083537C"/>
    <w:rsid w:val="008353F7"/>
    <w:rsid w:val="008358AE"/>
    <w:rsid w:val="00835952"/>
    <w:rsid w:val="00835C50"/>
    <w:rsid w:val="00835F12"/>
    <w:rsid w:val="00835FAE"/>
    <w:rsid w:val="00836232"/>
    <w:rsid w:val="00836788"/>
    <w:rsid w:val="00836985"/>
    <w:rsid w:val="00836A0F"/>
    <w:rsid w:val="00836CC2"/>
    <w:rsid w:val="00836EE9"/>
    <w:rsid w:val="00837155"/>
    <w:rsid w:val="008371E6"/>
    <w:rsid w:val="0083742D"/>
    <w:rsid w:val="00837670"/>
    <w:rsid w:val="0083786C"/>
    <w:rsid w:val="008378DE"/>
    <w:rsid w:val="0083791F"/>
    <w:rsid w:val="008379B4"/>
    <w:rsid w:val="00837AB0"/>
    <w:rsid w:val="00837C4E"/>
    <w:rsid w:val="00837CE8"/>
    <w:rsid w:val="00837DC6"/>
    <w:rsid w:val="00837E52"/>
    <w:rsid w:val="00837F7A"/>
    <w:rsid w:val="00840049"/>
    <w:rsid w:val="008401D2"/>
    <w:rsid w:val="0084027C"/>
    <w:rsid w:val="008402B3"/>
    <w:rsid w:val="00840910"/>
    <w:rsid w:val="00841759"/>
    <w:rsid w:val="00841B42"/>
    <w:rsid w:val="00841E90"/>
    <w:rsid w:val="00841EB5"/>
    <w:rsid w:val="00841FCA"/>
    <w:rsid w:val="008422E0"/>
    <w:rsid w:val="00842361"/>
    <w:rsid w:val="008430A5"/>
    <w:rsid w:val="00843299"/>
    <w:rsid w:val="00843316"/>
    <w:rsid w:val="00843363"/>
    <w:rsid w:val="00843404"/>
    <w:rsid w:val="0084357A"/>
    <w:rsid w:val="00843A91"/>
    <w:rsid w:val="00843B5E"/>
    <w:rsid w:val="00843E76"/>
    <w:rsid w:val="00843F80"/>
    <w:rsid w:val="00844051"/>
    <w:rsid w:val="0084408E"/>
    <w:rsid w:val="00844316"/>
    <w:rsid w:val="00844553"/>
    <w:rsid w:val="00844605"/>
    <w:rsid w:val="008446C1"/>
    <w:rsid w:val="00844BDE"/>
    <w:rsid w:val="00844C9D"/>
    <w:rsid w:val="00844CB0"/>
    <w:rsid w:val="00844E9B"/>
    <w:rsid w:val="00844EB7"/>
    <w:rsid w:val="00844F8A"/>
    <w:rsid w:val="00845378"/>
    <w:rsid w:val="008454AA"/>
    <w:rsid w:val="00845589"/>
    <w:rsid w:val="008455F2"/>
    <w:rsid w:val="0084566A"/>
    <w:rsid w:val="008456DC"/>
    <w:rsid w:val="0084591D"/>
    <w:rsid w:val="00845AD7"/>
    <w:rsid w:val="00845ADC"/>
    <w:rsid w:val="00845D06"/>
    <w:rsid w:val="00845E80"/>
    <w:rsid w:val="0084600F"/>
    <w:rsid w:val="0084601E"/>
    <w:rsid w:val="008460F0"/>
    <w:rsid w:val="0084626B"/>
    <w:rsid w:val="008462EE"/>
    <w:rsid w:val="008465E2"/>
    <w:rsid w:val="008469E1"/>
    <w:rsid w:val="00846C09"/>
    <w:rsid w:val="00846DC2"/>
    <w:rsid w:val="00846E49"/>
    <w:rsid w:val="00846ECD"/>
    <w:rsid w:val="00846ED7"/>
    <w:rsid w:val="0084729F"/>
    <w:rsid w:val="00847804"/>
    <w:rsid w:val="00847A7A"/>
    <w:rsid w:val="00847A9F"/>
    <w:rsid w:val="00847AD9"/>
    <w:rsid w:val="00847D1C"/>
    <w:rsid w:val="00847D3D"/>
    <w:rsid w:val="00847D4F"/>
    <w:rsid w:val="00847DDE"/>
    <w:rsid w:val="00847E6F"/>
    <w:rsid w:val="0085021D"/>
    <w:rsid w:val="00850220"/>
    <w:rsid w:val="00850222"/>
    <w:rsid w:val="00850372"/>
    <w:rsid w:val="00850C23"/>
    <w:rsid w:val="00850D33"/>
    <w:rsid w:val="00850F8E"/>
    <w:rsid w:val="0085120C"/>
    <w:rsid w:val="008512A0"/>
    <w:rsid w:val="00851569"/>
    <w:rsid w:val="00851CA7"/>
    <w:rsid w:val="00851CCF"/>
    <w:rsid w:val="00851D44"/>
    <w:rsid w:val="00851D5A"/>
    <w:rsid w:val="00851DF5"/>
    <w:rsid w:val="00851F3A"/>
    <w:rsid w:val="00851FBF"/>
    <w:rsid w:val="008520CB"/>
    <w:rsid w:val="00852205"/>
    <w:rsid w:val="00852266"/>
    <w:rsid w:val="00852615"/>
    <w:rsid w:val="008526DE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3DC1"/>
    <w:rsid w:val="00853F33"/>
    <w:rsid w:val="008540F6"/>
    <w:rsid w:val="008541DC"/>
    <w:rsid w:val="008549BB"/>
    <w:rsid w:val="00854C10"/>
    <w:rsid w:val="00854CC9"/>
    <w:rsid w:val="00854CD5"/>
    <w:rsid w:val="00854D62"/>
    <w:rsid w:val="0085503B"/>
    <w:rsid w:val="00855997"/>
    <w:rsid w:val="00855C1E"/>
    <w:rsid w:val="00855DE0"/>
    <w:rsid w:val="00856073"/>
    <w:rsid w:val="008561D0"/>
    <w:rsid w:val="0085635C"/>
    <w:rsid w:val="00856522"/>
    <w:rsid w:val="008567EC"/>
    <w:rsid w:val="00856824"/>
    <w:rsid w:val="0085687B"/>
    <w:rsid w:val="00856931"/>
    <w:rsid w:val="008569C6"/>
    <w:rsid w:val="00856E5F"/>
    <w:rsid w:val="00856F33"/>
    <w:rsid w:val="00856FE0"/>
    <w:rsid w:val="00857229"/>
    <w:rsid w:val="0085729B"/>
    <w:rsid w:val="0085744B"/>
    <w:rsid w:val="008575E9"/>
    <w:rsid w:val="008576AE"/>
    <w:rsid w:val="0085796E"/>
    <w:rsid w:val="008579DA"/>
    <w:rsid w:val="00857B74"/>
    <w:rsid w:val="00860025"/>
    <w:rsid w:val="00860173"/>
    <w:rsid w:val="0086052D"/>
    <w:rsid w:val="00860530"/>
    <w:rsid w:val="008605A3"/>
    <w:rsid w:val="008605F7"/>
    <w:rsid w:val="00860610"/>
    <w:rsid w:val="0086068C"/>
    <w:rsid w:val="0086071E"/>
    <w:rsid w:val="00860A55"/>
    <w:rsid w:val="00860DCA"/>
    <w:rsid w:val="00860E3B"/>
    <w:rsid w:val="00861150"/>
    <w:rsid w:val="00861225"/>
    <w:rsid w:val="0086127C"/>
    <w:rsid w:val="008617C0"/>
    <w:rsid w:val="008618A5"/>
    <w:rsid w:val="00861956"/>
    <w:rsid w:val="00861B20"/>
    <w:rsid w:val="00861E80"/>
    <w:rsid w:val="00861E8E"/>
    <w:rsid w:val="00861F51"/>
    <w:rsid w:val="0086221E"/>
    <w:rsid w:val="00862311"/>
    <w:rsid w:val="00862494"/>
    <w:rsid w:val="0086261E"/>
    <w:rsid w:val="00862639"/>
    <w:rsid w:val="008626EF"/>
    <w:rsid w:val="0086288F"/>
    <w:rsid w:val="008628C6"/>
    <w:rsid w:val="00862AD0"/>
    <w:rsid w:val="00862E33"/>
    <w:rsid w:val="008630B1"/>
    <w:rsid w:val="008631C5"/>
    <w:rsid w:val="00863334"/>
    <w:rsid w:val="00863358"/>
    <w:rsid w:val="008633B1"/>
    <w:rsid w:val="0086366D"/>
    <w:rsid w:val="00863849"/>
    <w:rsid w:val="0086387C"/>
    <w:rsid w:val="008638AB"/>
    <w:rsid w:val="00863BE0"/>
    <w:rsid w:val="008640BC"/>
    <w:rsid w:val="00864162"/>
    <w:rsid w:val="00864316"/>
    <w:rsid w:val="00864411"/>
    <w:rsid w:val="008645D9"/>
    <w:rsid w:val="008646DF"/>
    <w:rsid w:val="0086497E"/>
    <w:rsid w:val="00864A3B"/>
    <w:rsid w:val="00864B02"/>
    <w:rsid w:val="00864B5C"/>
    <w:rsid w:val="00864C38"/>
    <w:rsid w:val="00864CC5"/>
    <w:rsid w:val="00864F04"/>
    <w:rsid w:val="00864F6E"/>
    <w:rsid w:val="00864FD3"/>
    <w:rsid w:val="00865104"/>
    <w:rsid w:val="008651C6"/>
    <w:rsid w:val="00865505"/>
    <w:rsid w:val="00865549"/>
    <w:rsid w:val="00865557"/>
    <w:rsid w:val="00865603"/>
    <w:rsid w:val="00865719"/>
    <w:rsid w:val="00865720"/>
    <w:rsid w:val="008657BC"/>
    <w:rsid w:val="008659F9"/>
    <w:rsid w:val="00865B66"/>
    <w:rsid w:val="00865D59"/>
    <w:rsid w:val="00865EBE"/>
    <w:rsid w:val="0086629F"/>
    <w:rsid w:val="0086645C"/>
    <w:rsid w:val="00866628"/>
    <w:rsid w:val="008666BD"/>
    <w:rsid w:val="00866813"/>
    <w:rsid w:val="00866B11"/>
    <w:rsid w:val="00866D4C"/>
    <w:rsid w:val="00866FF9"/>
    <w:rsid w:val="008670D8"/>
    <w:rsid w:val="008671C9"/>
    <w:rsid w:val="0086721E"/>
    <w:rsid w:val="00867458"/>
    <w:rsid w:val="008677BD"/>
    <w:rsid w:val="00867C02"/>
    <w:rsid w:val="00867CF1"/>
    <w:rsid w:val="008703A5"/>
    <w:rsid w:val="0087049F"/>
    <w:rsid w:val="0087059C"/>
    <w:rsid w:val="008708C0"/>
    <w:rsid w:val="0087090D"/>
    <w:rsid w:val="00870BD7"/>
    <w:rsid w:val="00870BF4"/>
    <w:rsid w:val="00871005"/>
    <w:rsid w:val="00871228"/>
    <w:rsid w:val="00871309"/>
    <w:rsid w:val="00871369"/>
    <w:rsid w:val="008715F0"/>
    <w:rsid w:val="008716CC"/>
    <w:rsid w:val="00871B40"/>
    <w:rsid w:val="00871BDE"/>
    <w:rsid w:val="00871C25"/>
    <w:rsid w:val="00871FC5"/>
    <w:rsid w:val="00872211"/>
    <w:rsid w:val="00872330"/>
    <w:rsid w:val="00872505"/>
    <w:rsid w:val="008726B5"/>
    <w:rsid w:val="00872772"/>
    <w:rsid w:val="00872B6E"/>
    <w:rsid w:val="00872CA9"/>
    <w:rsid w:val="00872D75"/>
    <w:rsid w:val="00872E0E"/>
    <w:rsid w:val="00872ECA"/>
    <w:rsid w:val="00872F2F"/>
    <w:rsid w:val="00872FD1"/>
    <w:rsid w:val="0087347B"/>
    <w:rsid w:val="008734F9"/>
    <w:rsid w:val="008735A4"/>
    <w:rsid w:val="00873763"/>
    <w:rsid w:val="00873967"/>
    <w:rsid w:val="00873A46"/>
    <w:rsid w:val="00873B03"/>
    <w:rsid w:val="008740FF"/>
    <w:rsid w:val="00874170"/>
    <w:rsid w:val="0087433E"/>
    <w:rsid w:val="008744B5"/>
    <w:rsid w:val="0087466F"/>
    <w:rsid w:val="00874AB8"/>
    <w:rsid w:val="00874B52"/>
    <w:rsid w:val="00874CED"/>
    <w:rsid w:val="00874E4A"/>
    <w:rsid w:val="008750CB"/>
    <w:rsid w:val="0087543D"/>
    <w:rsid w:val="0087574D"/>
    <w:rsid w:val="008757C5"/>
    <w:rsid w:val="008758A2"/>
    <w:rsid w:val="00875946"/>
    <w:rsid w:val="00875A66"/>
    <w:rsid w:val="00875BC9"/>
    <w:rsid w:val="00875E09"/>
    <w:rsid w:val="00875E6B"/>
    <w:rsid w:val="00876017"/>
    <w:rsid w:val="008763D1"/>
    <w:rsid w:val="008764AE"/>
    <w:rsid w:val="0087668D"/>
    <w:rsid w:val="00876740"/>
    <w:rsid w:val="00876860"/>
    <w:rsid w:val="00876A74"/>
    <w:rsid w:val="00876D48"/>
    <w:rsid w:val="00876D74"/>
    <w:rsid w:val="00876FDA"/>
    <w:rsid w:val="0087701D"/>
    <w:rsid w:val="008774CE"/>
    <w:rsid w:val="008776A7"/>
    <w:rsid w:val="008777D8"/>
    <w:rsid w:val="00877884"/>
    <w:rsid w:val="008778C1"/>
    <w:rsid w:val="00877ACB"/>
    <w:rsid w:val="00877DFD"/>
    <w:rsid w:val="008800FD"/>
    <w:rsid w:val="00880251"/>
    <w:rsid w:val="008803F0"/>
    <w:rsid w:val="00880557"/>
    <w:rsid w:val="00880642"/>
    <w:rsid w:val="00880653"/>
    <w:rsid w:val="00880974"/>
    <w:rsid w:val="00880B91"/>
    <w:rsid w:val="00880C90"/>
    <w:rsid w:val="00880E51"/>
    <w:rsid w:val="00880E84"/>
    <w:rsid w:val="0088100E"/>
    <w:rsid w:val="00881063"/>
    <w:rsid w:val="00881300"/>
    <w:rsid w:val="0088173A"/>
    <w:rsid w:val="0088183D"/>
    <w:rsid w:val="008819F3"/>
    <w:rsid w:val="00881AD1"/>
    <w:rsid w:val="00881B0E"/>
    <w:rsid w:val="00881C5C"/>
    <w:rsid w:val="00881CBE"/>
    <w:rsid w:val="00881CCD"/>
    <w:rsid w:val="00881D6B"/>
    <w:rsid w:val="00881E27"/>
    <w:rsid w:val="00881E38"/>
    <w:rsid w:val="00882477"/>
    <w:rsid w:val="00882755"/>
    <w:rsid w:val="0088277B"/>
    <w:rsid w:val="008832EE"/>
    <w:rsid w:val="00883391"/>
    <w:rsid w:val="008833B8"/>
    <w:rsid w:val="008833DA"/>
    <w:rsid w:val="00883468"/>
    <w:rsid w:val="00883727"/>
    <w:rsid w:val="008839ED"/>
    <w:rsid w:val="00883A31"/>
    <w:rsid w:val="00883C23"/>
    <w:rsid w:val="00883CE2"/>
    <w:rsid w:val="00884202"/>
    <w:rsid w:val="008846BA"/>
    <w:rsid w:val="00884D88"/>
    <w:rsid w:val="00884ED0"/>
    <w:rsid w:val="00884F8E"/>
    <w:rsid w:val="0088505D"/>
    <w:rsid w:val="00885186"/>
    <w:rsid w:val="008853E7"/>
    <w:rsid w:val="0088546E"/>
    <w:rsid w:val="00885836"/>
    <w:rsid w:val="00885947"/>
    <w:rsid w:val="00885C6B"/>
    <w:rsid w:val="00885E45"/>
    <w:rsid w:val="00885E65"/>
    <w:rsid w:val="0088626F"/>
    <w:rsid w:val="008863EF"/>
    <w:rsid w:val="008866AC"/>
    <w:rsid w:val="00886B2F"/>
    <w:rsid w:val="00886C98"/>
    <w:rsid w:val="00886D4C"/>
    <w:rsid w:val="00886E50"/>
    <w:rsid w:val="00886E76"/>
    <w:rsid w:val="00887259"/>
    <w:rsid w:val="008875A3"/>
    <w:rsid w:val="008877F9"/>
    <w:rsid w:val="00887856"/>
    <w:rsid w:val="00887DD8"/>
    <w:rsid w:val="00887F38"/>
    <w:rsid w:val="00887FFA"/>
    <w:rsid w:val="008902DE"/>
    <w:rsid w:val="008907BF"/>
    <w:rsid w:val="00890B1D"/>
    <w:rsid w:val="00890C73"/>
    <w:rsid w:val="00890DD9"/>
    <w:rsid w:val="00890EAA"/>
    <w:rsid w:val="00890F2A"/>
    <w:rsid w:val="00890F30"/>
    <w:rsid w:val="00890FE3"/>
    <w:rsid w:val="00891355"/>
    <w:rsid w:val="00891385"/>
    <w:rsid w:val="00891438"/>
    <w:rsid w:val="0089168C"/>
    <w:rsid w:val="0089177B"/>
    <w:rsid w:val="00891A61"/>
    <w:rsid w:val="00891AE2"/>
    <w:rsid w:val="00891FCB"/>
    <w:rsid w:val="0089206F"/>
    <w:rsid w:val="00892086"/>
    <w:rsid w:val="00892174"/>
    <w:rsid w:val="0089259E"/>
    <w:rsid w:val="008925DF"/>
    <w:rsid w:val="00892872"/>
    <w:rsid w:val="00892BD6"/>
    <w:rsid w:val="00892CB3"/>
    <w:rsid w:val="00892F0D"/>
    <w:rsid w:val="00892F97"/>
    <w:rsid w:val="0089303D"/>
    <w:rsid w:val="008931BF"/>
    <w:rsid w:val="00893256"/>
    <w:rsid w:val="00893483"/>
    <w:rsid w:val="00893562"/>
    <w:rsid w:val="008935A7"/>
    <w:rsid w:val="008936B9"/>
    <w:rsid w:val="0089384C"/>
    <w:rsid w:val="00893ADA"/>
    <w:rsid w:val="00893B16"/>
    <w:rsid w:val="00893BC7"/>
    <w:rsid w:val="00893CEF"/>
    <w:rsid w:val="00893DB8"/>
    <w:rsid w:val="00894021"/>
    <w:rsid w:val="00894075"/>
    <w:rsid w:val="00894220"/>
    <w:rsid w:val="008942B4"/>
    <w:rsid w:val="0089433D"/>
    <w:rsid w:val="008946FC"/>
    <w:rsid w:val="00894818"/>
    <w:rsid w:val="00894BF1"/>
    <w:rsid w:val="00894C62"/>
    <w:rsid w:val="00894EC0"/>
    <w:rsid w:val="0089516B"/>
    <w:rsid w:val="008951F5"/>
    <w:rsid w:val="0089535B"/>
    <w:rsid w:val="008953A0"/>
    <w:rsid w:val="00895487"/>
    <w:rsid w:val="008955AB"/>
    <w:rsid w:val="00895758"/>
    <w:rsid w:val="00895A52"/>
    <w:rsid w:val="00895ABD"/>
    <w:rsid w:val="00896102"/>
    <w:rsid w:val="00896107"/>
    <w:rsid w:val="0089634F"/>
    <w:rsid w:val="0089668F"/>
    <w:rsid w:val="0089674A"/>
    <w:rsid w:val="00896946"/>
    <w:rsid w:val="00896B77"/>
    <w:rsid w:val="00896E82"/>
    <w:rsid w:val="00897022"/>
    <w:rsid w:val="008972D7"/>
    <w:rsid w:val="00897666"/>
    <w:rsid w:val="00897A57"/>
    <w:rsid w:val="00897B45"/>
    <w:rsid w:val="00897C4F"/>
    <w:rsid w:val="00897F30"/>
    <w:rsid w:val="008A008A"/>
    <w:rsid w:val="008A0129"/>
    <w:rsid w:val="008A0191"/>
    <w:rsid w:val="008A0288"/>
    <w:rsid w:val="008A05BD"/>
    <w:rsid w:val="008A061A"/>
    <w:rsid w:val="008A0784"/>
    <w:rsid w:val="008A079F"/>
    <w:rsid w:val="008A0927"/>
    <w:rsid w:val="008A0ACB"/>
    <w:rsid w:val="008A0EC4"/>
    <w:rsid w:val="008A12FB"/>
    <w:rsid w:val="008A13EF"/>
    <w:rsid w:val="008A16AE"/>
    <w:rsid w:val="008A1B46"/>
    <w:rsid w:val="008A1E0F"/>
    <w:rsid w:val="008A1EA8"/>
    <w:rsid w:val="008A1FBE"/>
    <w:rsid w:val="008A20D5"/>
    <w:rsid w:val="008A21B4"/>
    <w:rsid w:val="008A220C"/>
    <w:rsid w:val="008A22D6"/>
    <w:rsid w:val="008A25B6"/>
    <w:rsid w:val="008A2912"/>
    <w:rsid w:val="008A29D0"/>
    <w:rsid w:val="008A2E82"/>
    <w:rsid w:val="008A30F7"/>
    <w:rsid w:val="008A32AC"/>
    <w:rsid w:val="008A369A"/>
    <w:rsid w:val="008A3788"/>
    <w:rsid w:val="008A3822"/>
    <w:rsid w:val="008A3CB8"/>
    <w:rsid w:val="008A41CB"/>
    <w:rsid w:val="008A424D"/>
    <w:rsid w:val="008A4396"/>
    <w:rsid w:val="008A4A93"/>
    <w:rsid w:val="008A4FE6"/>
    <w:rsid w:val="008A505C"/>
    <w:rsid w:val="008A523D"/>
    <w:rsid w:val="008A586C"/>
    <w:rsid w:val="008A58F2"/>
    <w:rsid w:val="008A599E"/>
    <w:rsid w:val="008A59CA"/>
    <w:rsid w:val="008A59E3"/>
    <w:rsid w:val="008A59F5"/>
    <w:rsid w:val="008A6293"/>
    <w:rsid w:val="008A63F1"/>
    <w:rsid w:val="008A64A2"/>
    <w:rsid w:val="008A65E8"/>
    <w:rsid w:val="008A6EB8"/>
    <w:rsid w:val="008A6FBB"/>
    <w:rsid w:val="008A70D8"/>
    <w:rsid w:val="008A719D"/>
    <w:rsid w:val="008A746A"/>
    <w:rsid w:val="008A753E"/>
    <w:rsid w:val="008A7670"/>
    <w:rsid w:val="008A76B0"/>
    <w:rsid w:val="008A76D7"/>
    <w:rsid w:val="008A7A85"/>
    <w:rsid w:val="008A7CB2"/>
    <w:rsid w:val="008A7CD4"/>
    <w:rsid w:val="008A7D19"/>
    <w:rsid w:val="008A7FFD"/>
    <w:rsid w:val="008B00E6"/>
    <w:rsid w:val="008B04A6"/>
    <w:rsid w:val="008B0710"/>
    <w:rsid w:val="008B0920"/>
    <w:rsid w:val="008B0A1A"/>
    <w:rsid w:val="008B0D38"/>
    <w:rsid w:val="008B0D4F"/>
    <w:rsid w:val="008B12CE"/>
    <w:rsid w:val="008B12F0"/>
    <w:rsid w:val="008B132E"/>
    <w:rsid w:val="008B142A"/>
    <w:rsid w:val="008B1A00"/>
    <w:rsid w:val="008B1A96"/>
    <w:rsid w:val="008B1B6F"/>
    <w:rsid w:val="008B1C98"/>
    <w:rsid w:val="008B1F43"/>
    <w:rsid w:val="008B2317"/>
    <w:rsid w:val="008B23EF"/>
    <w:rsid w:val="008B2896"/>
    <w:rsid w:val="008B28D1"/>
    <w:rsid w:val="008B291B"/>
    <w:rsid w:val="008B2A67"/>
    <w:rsid w:val="008B3321"/>
    <w:rsid w:val="008B3351"/>
    <w:rsid w:val="008B33F2"/>
    <w:rsid w:val="008B344F"/>
    <w:rsid w:val="008B3D38"/>
    <w:rsid w:val="008B3D3D"/>
    <w:rsid w:val="008B3F67"/>
    <w:rsid w:val="008B4046"/>
    <w:rsid w:val="008B454F"/>
    <w:rsid w:val="008B4554"/>
    <w:rsid w:val="008B472E"/>
    <w:rsid w:val="008B4748"/>
    <w:rsid w:val="008B491E"/>
    <w:rsid w:val="008B4B12"/>
    <w:rsid w:val="008B4F96"/>
    <w:rsid w:val="008B5011"/>
    <w:rsid w:val="008B501C"/>
    <w:rsid w:val="008B5220"/>
    <w:rsid w:val="008B5448"/>
    <w:rsid w:val="008B5491"/>
    <w:rsid w:val="008B5558"/>
    <w:rsid w:val="008B55F3"/>
    <w:rsid w:val="008B5691"/>
    <w:rsid w:val="008B5962"/>
    <w:rsid w:val="008B59C9"/>
    <w:rsid w:val="008B5AA9"/>
    <w:rsid w:val="008B5B4A"/>
    <w:rsid w:val="008B5B4F"/>
    <w:rsid w:val="008B5BE7"/>
    <w:rsid w:val="008B5E17"/>
    <w:rsid w:val="008B6066"/>
    <w:rsid w:val="008B6160"/>
    <w:rsid w:val="008B62D5"/>
    <w:rsid w:val="008B64EE"/>
    <w:rsid w:val="008B65F0"/>
    <w:rsid w:val="008B6638"/>
    <w:rsid w:val="008B67AB"/>
    <w:rsid w:val="008B6800"/>
    <w:rsid w:val="008B6862"/>
    <w:rsid w:val="008B69D8"/>
    <w:rsid w:val="008B6AF0"/>
    <w:rsid w:val="008B6B78"/>
    <w:rsid w:val="008B6C8E"/>
    <w:rsid w:val="008B6D8C"/>
    <w:rsid w:val="008B6E5D"/>
    <w:rsid w:val="008B6EDC"/>
    <w:rsid w:val="008B70D0"/>
    <w:rsid w:val="008B71FB"/>
    <w:rsid w:val="008B725D"/>
    <w:rsid w:val="008B7406"/>
    <w:rsid w:val="008B7757"/>
    <w:rsid w:val="008B7AC4"/>
    <w:rsid w:val="008B7CF5"/>
    <w:rsid w:val="008B7E70"/>
    <w:rsid w:val="008B7FF1"/>
    <w:rsid w:val="008C0266"/>
    <w:rsid w:val="008C03D2"/>
    <w:rsid w:val="008C05D6"/>
    <w:rsid w:val="008C06DC"/>
    <w:rsid w:val="008C0B5A"/>
    <w:rsid w:val="008C0C4C"/>
    <w:rsid w:val="008C0E67"/>
    <w:rsid w:val="008C0E92"/>
    <w:rsid w:val="008C13A1"/>
    <w:rsid w:val="008C1596"/>
    <w:rsid w:val="008C192D"/>
    <w:rsid w:val="008C1FA1"/>
    <w:rsid w:val="008C21B3"/>
    <w:rsid w:val="008C22C0"/>
    <w:rsid w:val="008C24A8"/>
    <w:rsid w:val="008C25C0"/>
    <w:rsid w:val="008C29FD"/>
    <w:rsid w:val="008C2D81"/>
    <w:rsid w:val="008C2F05"/>
    <w:rsid w:val="008C3155"/>
    <w:rsid w:val="008C336A"/>
    <w:rsid w:val="008C35AB"/>
    <w:rsid w:val="008C3624"/>
    <w:rsid w:val="008C370D"/>
    <w:rsid w:val="008C3BB8"/>
    <w:rsid w:val="008C3F06"/>
    <w:rsid w:val="008C44A8"/>
    <w:rsid w:val="008C44E1"/>
    <w:rsid w:val="008C46D8"/>
    <w:rsid w:val="008C4988"/>
    <w:rsid w:val="008C4B28"/>
    <w:rsid w:val="008C4B96"/>
    <w:rsid w:val="008C4BDD"/>
    <w:rsid w:val="008C5238"/>
    <w:rsid w:val="008C5291"/>
    <w:rsid w:val="008C52A8"/>
    <w:rsid w:val="008C53A2"/>
    <w:rsid w:val="008C552B"/>
    <w:rsid w:val="008C5537"/>
    <w:rsid w:val="008C5596"/>
    <w:rsid w:val="008C583B"/>
    <w:rsid w:val="008C5B25"/>
    <w:rsid w:val="008C5B32"/>
    <w:rsid w:val="008C5BC0"/>
    <w:rsid w:val="008C61EC"/>
    <w:rsid w:val="008C639F"/>
    <w:rsid w:val="008C6445"/>
    <w:rsid w:val="008C6545"/>
    <w:rsid w:val="008C6699"/>
    <w:rsid w:val="008C6F62"/>
    <w:rsid w:val="008C725C"/>
    <w:rsid w:val="008C751E"/>
    <w:rsid w:val="008C7590"/>
    <w:rsid w:val="008C7743"/>
    <w:rsid w:val="008C79D8"/>
    <w:rsid w:val="008C7F63"/>
    <w:rsid w:val="008D0021"/>
    <w:rsid w:val="008D0557"/>
    <w:rsid w:val="008D08B4"/>
    <w:rsid w:val="008D09D2"/>
    <w:rsid w:val="008D0A76"/>
    <w:rsid w:val="008D0D73"/>
    <w:rsid w:val="008D0E52"/>
    <w:rsid w:val="008D0F74"/>
    <w:rsid w:val="008D10A5"/>
    <w:rsid w:val="008D10E3"/>
    <w:rsid w:val="008D132F"/>
    <w:rsid w:val="008D1378"/>
    <w:rsid w:val="008D14C2"/>
    <w:rsid w:val="008D1595"/>
    <w:rsid w:val="008D15C2"/>
    <w:rsid w:val="008D179C"/>
    <w:rsid w:val="008D1923"/>
    <w:rsid w:val="008D1A21"/>
    <w:rsid w:val="008D1BD0"/>
    <w:rsid w:val="008D1C1C"/>
    <w:rsid w:val="008D1D64"/>
    <w:rsid w:val="008D1D8A"/>
    <w:rsid w:val="008D1E4E"/>
    <w:rsid w:val="008D223D"/>
    <w:rsid w:val="008D25D3"/>
    <w:rsid w:val="008D2732"/>
    <w:rsid w:val="008D2949"/>
    <w:rsid w:val="008D2959"/>
    <w:rsid w:val="008D2973"/>
    <w:rsid w:val="008D2993"/>
    <w:rsid w:val="008D2ACE"/>
    <w:rsid w:val="008D2B09"/>
    <w:rsid w:val="008D2CFB"/>
    <w:rsid w:val="008D2D79"/>
    <w:rsid w:val="008D2E1C"/>
    <w:rsid w:val="008D2E7A"/>
    <w:rsid w:val="008D2E9B"/>
    <w:rsid w:val="008D32AB"/>
    <w:rsid w:val="008D33CF"/>
    <w:rsid w:val="008D353D"/>
    <w:rsid w:val="008D3C31"/>
    <w:rsid w:val="008D3CCC"/>
    <w:rsid w:val="008D3D19"/>
    <w:rsid w:val="008D3F0B"/>
    <w:rsid w:val="008D43B6"/>
    <w:rsid w:val="008D4415"/>
    <w:rsid w:val="008D44F4"/>
    <w:rsid w:val="008D459A"/>
    <w:rsid w:val="008D45CA"/>
    <w:rsid w:val="008D45F4"/>
    <w:rsid w:val="008D481C"/>
    <w:rsid w:val="008D4BD5"/>
    <w:rsid w:val="008D4F97"/>
    <w:rsid w:val="008D5012"/>
    <w:rsid w:val="008D53F8"/>
    <w:rsid w:val="008D5775"/>
    <w:rsid w:val="008D6410"/>
    <w:rsid w:val="008D651E"/>
    <w:rsid w:val="008D6709"/>
    <w:rsid w:val="008D67A1"/>
    <w:rsid w:val="008D687F"/>
    <w:rsid w:val="008D6C2E"/>
    <w:rsid w:val="008D6C6D"/>
    <w:rsid w:val="008D6CC0"/>
    <w:rsid w:val="008D6D34"/>
    <w:rsid w:val="008D7085"/>
    <w:rsid w:val="008D70F7"/>
    <w:rsid w:val="008D7344"/>
    <w:rsid w:val="008D7605"/>
    <w:rsid w:val="008E048A"/>
    <w:rsid w:val="008E05DF"/>
    <w:rsid w:val="008E081C"/>
    <w:rsid w:val="008E08C3"/>
    <w:rsid w:val="008E094D"/>
    <w:rsid w:val="008E0A74"/>
    <w:rsid w:val="008E0BDA"/>
    <w:rsid w:val="008E0BFC"/>
    <w:rsid w:val="008E0C9F"/>
    <w:rsid w:val="008E1467"/>
    <w:rsid w:val="008E14DF"/>
    <w:rsid w:val="008E1AC5"/>
    <w:rsid w:val="008E1E50"/>
    <w:rsid w:val="008E1FB3"/>
    <w:rsid w:val="008E20E3"/>
    <w:rsid w:val="008E213C"/>
    <w:rsid w:val="008E234F"/>
    <w:rsid w:val="008E249B"/>
    <w:rsid w:val="008E2819"/>
    <w:rsid w:val="008E2E2A"/>
    <w:rsid w:val="008E3148"/>
    <w:rsid w:val="008E31CB"/>
    <w:rsid w:val="008E3928"/>
    <w:rsid w:val="008E3A45"/>
    <w:rsid w:val="008E3B16"/>
    <w:rsid w:val="008E3BC0"/>
    <w:rsid w:val="008E3C0D"/>
    <w:rsid w:val="008E3DF1"/>
    <w:rsid w:val="008E3EF1"/>
    <w:rsid w:val="008E3F35"/>
    <w:rsid w:val="008E4087"/>
    <w:rsid w:val="008E4216"/>
    <w:rsid w:val="008E456A"/>
    <w:rsid w:val="008E46CF"/>
    <w:rsid w:val="008E4799"/>
    <w:rsid w:val="008E48D2"/>
    <w:rsid w:val="008E4AFF"/>
    <w:rsid w:val="008E4D80"/>
    <w:rsid w:val="008E4F6A"/>
    <w:rsid w:val="008E50B5"/>
    <w:rsid w:val="008E51B0"/>
    <w:rsid w:val="008E51B6"/>
    <w:rsid w:val="008E5534"/>
    <w:rsid w:val="008E569D"/>
    <w:rsid w:val="008E5754"/>
    <w:rsid w:val="008E5870"/>
    <w:rsid w:val="008E59F5"/>
    <w:rsid w:val="008E619A"/>
    <w:rsid w:val="008E6243"/>
    <w:rsid w:val="008E64FF"/>
    <w:rsid w:val="008E6AD2"/>
    <w:rsid w:val="008E6F6D"/>
    <w:rsid w:val="008E6F78"/>
    <w:rsid w:val="008E716A"/>
    <w:rsid w:val="008E740B"/>
    <w:rsid w:val="008E79AF"/>
    <w:rsid w:val="008E7B03"/>
    <w:rsid w:val="008E7F26"/>
    <w:rsid w:val="008F01C7"/>
    <w:rsid w:val="008F0261"/>
    <w:rsid w:val="008F037E"/>
    <w:rsid w:val="008F0401"/>
    <w:rsid w:val="008F0678"/>
    <w:rsid w:val="008F0691"/>
    <w:rsid w:val="008F06A4"/>
    <w:rsid w:val="008F0B7F"/>
    <w:rsid w:val="008F0C3A"/>
    <w:rsid w:val="008F0D27"/>
    <w:rsid w:val="008F0E10"/>
    <w:rsid w:val="008F0FA7"/>
    <w:rsid w:val="008F10FA"/>
    <w:rsid w:val="008F11B6"/>
    <w:rsid w:val="008F11F7"/>
    <w:rsid w:val="008F1266"/>
    <w:rsid w:val="008F12A5"/>
    <w:rsid w:val="008F12F3"/>
    <w:rsid w:val="008F133A"/>
    <w:rsid w:val="008F145B"/>
    <w:rsid w:val="008F17F7"/>
    <w:rsid w:val="008F1A2B"/>
    <w:rsid w:val="008F1AD4"/>
    <w:rsid w:val="008F1CF6"/>
    <w:rsid w:val="008F204A"/>
    <w:rsid w:val="008F21D8"/>
    <w:rsid w:val="008F22F0"/>
    <w:rsid w:val="008F2531"/>
    <w:rsid w:val="008F2875"/>
    <w:rsid w:val="008F2C42"/>
    <w:rsid w:val="008F2E7D"/>
    <w:rsid w:val="008F2FEF"/>
    <w:rsid w:val="008F342C"/>
    <w:rsid w:val="008F3686"/>
    <w:rsid w:val="008F38B4"/>
    <w:rsid w:val="008F397E"/>
    <w:rsid w:val="008F3ADF"/>
    <w:rsid w:val="008F3AF0"/>
    <w:rsid w:val="008F3DE0"/>
    <w:rsid w:val="008F3E0B"/>
    <w:rsid w:val="008F40C2"/>
    <w:rsid w:val="008F41CB"/>
    <w:rsid w:val="008F424F"/>
    <w:rsid w:val="008F4288"/>
    <w:rsid w:val="008F440E"/>
    <w:rsid w:val="008F4AEC"/>
    <w:rsid w:val="008F4E2B"/>
    <w:rsid w:val="008F4F05"/>
    <w:rsid w:val="008F5075"/>
    <w:rsid w:val="008F53CC"/>
    <w:rsid w:val="008F541C"/>
    <w:rsid w:val="008F5426"/>
    <w:rsid w:val="008F550D"/>
    <w:rsid w:val="008F5A40"/>
    <w:rsid w:val="008F5B57"/>
    <w:rsid w:val="008F5D3C"/>
    <w:rsid w:val="008F5DAA"/>
    <w:rsid w:val="008F6033"/>
    <w:rsid w:val="008F621C"/>
    <w:rsid w:val="008F6232"/>
    <w:rsid w:val="008F6727"/>
    <w:rsid w:val="008F68C9"/>
    <w:rsid w:val="008F690A"/>
    <w:rsid w:val="008F6B7D"/>
    <w:rsid w:val="008F6CDB"/>
    <w:rsid w:val="008F7294"/>
    <w:rsid w:val="008F7579"/>
    <w:rsid w:val="008F75FF"/>
    <w:rsid w:val="008F7702"/>
    <w:rsid w:val="008F7CC5"/>
    <w:rsid w:val="00900134"/>
    <w:rsid w:val="0090024A"/>
    <w:rsid w:val="009004AE"/>
    <w:rsid w:val="009005A4"/>
    <w:rsid w:val="0090066A"/>
    <w:rsid w:val="00900873"/>
    <w:rsid w:val="0090087E"/>
    <w:rsid w:val="00900895"/>
    <w:rsid w:val="00900928"/>
    <w:rsid w:val="00900B01"/>
    <w:rsid w:val="00900B3B"/>
    <w:rsid w:val="00900B45"/>
    <w:rsid w:val="00900DF2"/>
    <w:rsid w:val="00901170"/>
    <w:rsid w:val="0090138E"/>
    <w:rsid w:val="009013AA"/>
    <w:rsid w:val="00901489"/>
    <w:rsid w:val="009015F3"/>
    <w:rsid w:val="009016A1"/>
    <w:rsid w:val="009017E3"/>
    <w:rsid w:val="00901BB8"/>
    <w:rsid w:val="00901D49"/>
    <w:rsid w:val="00901D64"/>
    <w:rsid w:val="00902030"/>
    <w:rsid w:val="00902040"/>
    <w:rsid w:val="00902303"/>
    <w:rsid w:val="00902306"/>
    <w:rsid w:val="0090266D"/>
    <w:rsid w:val="00902959"/>
    <w:rsid w:val="009029C8"/>
    <w:rsid w:val="00902E5B"/>
    <w:rsid w:val="00902F11"/>
    <w:rsid w:val="00902FAF"/>
    <w:rsid w:val="0090316C"/>
    <w:rsid w:val="00903234"/>
    <w:rsid w:val="00903264"/>
    <w:rsid w:val="00903DB2"/>
    <w:rsid w:val="00903E38"/>
    <w:rsid w:val="00903E57"/>
    <w:rsid w:val="00903EB0"/>
    <w:rsid w:val="0090403B"/>
    <w:rsid w:val="009041F1"/>
    <w:rsid w:val="0090427C"/>
    <w:rsid w:val="0090427D"/>
    <w:rsid w:val="00904282"/>
    <w:rsid w:val="00904354"/>
    <w:rsid w:val="0090436B"/>
    <w:rsid w:val="009044B3"/>
    <w:rsid w:val="00904751"/>
    <w:rsid w:val="009048C8"/>
    <w:rsid w:val="00904A8B"/>
    <w:rsid w:val="00904E0E"/>
    <w:rsid w:val="00904E4C"/>
    <w:rsid w:val="00904E51"/>
    <w:rsid w:val="00905205"/>
    <w:rsid w:val="0090520E"/>
    <w:rsid w:val="009058B8"/>
    <w:rsid w:val="009058DC"/>
    <w:rsid w:val="00905A80"/>
    <w:rsid w:val="00905BB5"/>
    <w:rsid w:val="00905F3F"/>
    <w:rsid w:val="00905F66"/>
    <w:rsid w:val="009060EE"/>
    <w:rsid w:val="00906165"/>
    <w:rsid w:val="00906318"/>
    <w:rsid w:val="009063F8"/>
    <w:rsid w:val="009064E1"/>
    <w:rsid w:val="00906A2F"/>
    <w:rsid w:val="00906BCC"/>
    <w:rsid w:val="00906C53"/>
    <w:rsid w:val="009071EE"/>
    <w:rsid w:val="00907254"/>
    <w:rsid w:val="00907278"/>
    <w:rsid w:val="009072B2"/>
    <w:rsid w:val="00907702"/>
    <w:rsid w:val="009077ED"/>
    <w:rsid w:val="0090786C"/>
    <w:rsid w:val="009079C5"/>
    <w:rsid w:val="00907AC8"/>
    <w:rsid w:val="00907BDB"/>
    <w:rsid w:val="00910517"/>
    <w:rsid w:val="00910520"/>
    <w:rsid w:val="009107AD"/>
    <w:rsid w:val="009109E9"/>
    <w:rsid w:val="00910A2E"/>
    <w:rsid w:val="00910AA2"/>
    <w:rsid w:val="00910B6E"/>
    <w:rsid w:val="00910C91"/>
    <w:rsid w:val="00911277"/>
    <w:rsid w:val="009112B6"/>
    <w:rsid w:val="00911372"/>
    <w:rsid w:val="009115FA"/>
    <w:rsid w:val="00911612"/>
    <w:rsid w:val="00911732"/>
    <w:rsid w:val="00911871"/>
    <w:rsid w:val="009119C3"/>
    <w:rsid w:val="00911B39"/>
    <w:rsid w:val="00911B46"/>
    <w:rsid w:val="00911C01"/>
    <w:rsid w:val="00911D80"/>
    <w:rsid w:val="00912110"/>
    <w:rsid w:val="00912126"/>
    <w:rsid w:val="00912130"/>
    <w:rsid w:val="00912175"/>
    <w:rsid w:val="00912199"/>
    <w:rsid w:val="009121AB"/>
    <w:rsid w:val="009122B9"/>
    <w:rsid w:val="00912325"/>
    <w:rsid w:val="009125BA"/>
    <w:rsid w:val="0091266D"/>
    <w:rsid w:val="00912700"/>
    <w:rsid w:val="0091281A"/>
    <w:rsid w:val="009128B5"/>
    <w:rsid w:val="00912B93"/>
    <w:rsid w:val="00912CB3"/>
    <w:rsid w:val="00912F35"/>
    <w:rsid w:val="00912FA5"/>
    <w:rsid w:val="00913074"/>
    <w:rsid w:val="009132F6"/>
    <w:rsid w:val="0091334A"/>
    <w:rsid w:val="0091345D"/>
    <w:rsid w:val="00913852"/>
    <w:rsid w:val="009139D4"/>
    <w:rsid w:val="00913BD7"/>
    <w:rsid w:val="00913D1C"/>
    <w:rsid w:val="00913D57"/>
    <w:rsid w:val="00913D60"/>
    <w:rsid w:val="00913DDE"/>
    <w:rsid w:val="009142B4"/>
    <w:rsid w:val="009143CA"/>
    <w:rsid w:val="00914761"/>
    <w:rsid w:val="00914803"/>
    <w:rsid w:val="00914821"/>
    <w:rsid w:val="0091489E"/>
    <w:rsid w:val="009148E6"/>
    <w:rsid w:val="0091496D"/>
    <w:rsid w:val="00914AF5"/>
    <w:rsid w:val="00914CE5"/>
    <w:rsid w:val="00914D34"/>
    <w:rsid w:val="00914F28"/>
    <w:rsid w:val="00915261"/>
    <w:rsid w:val="009153D8"/>
    <w:rsid w:val="00915456"/>
    <w:rsid w:val="00915504"/>
    <w:rsid w:val="009157F6"/>
    <w:rsid w:val="00915A28"/>
    <w:rsid w:val="00915D9D"/>
    <w:rsid w:val="009160A6"/>
    <w:rsid w:val="0091630A"/>
    <w:rsid w:val="00916324"/>
    <w:rsid w:val="00916409"/>
    <w:rsid w:val="00916559"/>
    <w:rsid w:val="0091657A"/>
    <w:rsid w:val="009167EC"/>
    <w:rsid w:val="0091690A"/>
    <w:rsid w:val="00916A98"/>
    <w:rsid w:val="00916AB2"/>
    <w:rsid w:val="00916BE0"/>
    <w:rsid w:val="00916DB5"/>
    <w:rsid w:val="00916F93"/>
    <w:rsid w:val="009171B2"/>
    <w:rsid w:val="009171DA"/>
    <w:rsid w:val="00917284"/>
    <w:rsid w:val="009172EE"/>
    <w:rsid w:val="0091751A"/>
    <w:rsid w:val="00917523"/>
    <w:rsid w:val="00917C54"/>
    <w:rsid w:val="00917CC9"/>
    <w:rsid w:val="0092031E"/>
    <w:rsid w:val="009203A5"/>
    <w:rsid w:val="0092040F"/>
    <w:rsid w:val="009204CF"/>
    <w:rsid w:val="00920557"/>
    <w:rsid w:val="009208A4"/>
    <w:rsid w:val="00920988"/>
    <w:rsid w:val="00920A89"/>
    <w:rsid w:val="00920B4E"/>
    <w:rsid w:val="00920C13"/>
    <w:rsid w:val="00921335"/>
    <w:rsid w:val="0092193C"/>
    <w:rsid w:val="00921A46"/>
    <w:rsid w:val="00921AE0"/>
    <w:rsid w:val="009220ED"/>
    <w:rsid w:val="00922289"/>
    <w:rsid w:val="009223B1"/>
    <w:rsid w:val="009224E8"/>
    <w:rsid w:val="00922607"/>
    <w:rsid w:val="00922652"/>
    <w:rsid w:val="0092320A"/>
    <w:rsid w:val="00923572"/>
    <w:rsid w:val="00923927"/>
    <w:rsid w:val="00923B05"/>
    <w:rsid w:val="00923F65"/>
    <w:rsid w:val="0092409D"/>
    <w:rsid w:val="00924338"/>
    <w:rsid w:val="00924404"/>
    <w:rsid w:val="009244A4"/>
    <w:rsid w:val="009248C6"/>
    <w:rsid w:val="00924B72"/>
    <w:rsid w:val="00924C8D"/>
    <w:rsid w:val="00924E5D"/>
    <w:rsid w:val="009251F9"/>
    <w:rsid w:val="0092553B"/>
    <w:rsid w:val="00925656"/>
    <w:rsid w:val="0092575B"/>
    <w:rsid w:val="009257C8"/>
    <w:rsid w:val="009259F0"/>
    <w:rsid w:val="00925A8F"/>
    <w:rsid w:val="00925A98"/>
    <w:rsid w:val="00925D7F"/>
    <w:rsid w:val="009262AD"/>
    <w:rsid w:val="00926526"/>
    <w:rsid w:val="0092655E"/>
    <w:rsid w:val="00926950"/>
    <w:rsid w:val="00926B2A"/>
    <w:rsid w:val="00926B8A"/>
    <w:rsid w:val="00926FC4"/>
    <w:rsid w:val="00926FCA"/>
    <w:rsid w:val="0092727C"/>
    <w:rsid w:val="009274E9"/>
    <w:rsid w:val="00927674"/>
    <w:rsid w:val="009276AD"/>
    <w:rsid w:val="0092786D"/>
    <w:rsid w:val="00927AA3"/>
    <w:rsid w:val="00927B46"/>
    <w:rsid w:val="00927C98"/>
    <w:rsid w:val="00927E22"/>
    <w:rsid w:val="00927EC5"/>
    <w:rsid w:val="009301BD"/>
    <w:rsid w:val="0093029B"/>
    <w:rsid w:val="00930A85"/>
    <w:rsid w:val="00930AE3"/>
    <w:rsid w:val="00930BC2"/>
    <w:rsid w:val="00930CAB"/>
    <w:rsid w:val="00930D42"/>
    <w:rsid w:val="00930EF4"/>
    <w:rsid w:val="00931045"/>
    <w:rsid w:val="009312B1"/>
    <w:rsid w:val="0093153A"/>
    <w:rsid w:val="009316AF"/>
    <w:rsid w:val="00931A7F"/>
    <w:rsid w:val="00931D8A"/>
    <w:rsid w:val="00931FD6"/>
    <w:rsid w:val="00931FEF"/>
    <w:rsid w:val="009321F3"/>
    <w:rsid w:val="00932229"/>
    <w:rsid w:val="00932265"/>
    <w:rsid w:val="00932356"/>
    <w:rsid w:val="0093235C"/>
    <w:rsid w:val="009324A4"/>
    <w:rsid w:val="0093256B"/>
    <w:rsid w:val="009325F2"/>
    <w:rsid w:val="00932A79"/>
    <w:rsid w:val="00932B0D"/>
    <w:rsid w:val="00932B57"/>
    <w:rsid w:val="00932BD7"/>
    <w:rsid w:val="00933375"/>
    <w:rsid w:val="009335D2"/>
    <w:rsid w:val="00933A61"/>
    <w:rsid w:val="00934040"/>
    <w:rsid w:val="009346AE"/>
    <w:rsid w:val="0093509D"/>
    <w:rsid w:val="0093511D"/>
    <w:rsid w:val="00935199"/>
    <w:rsid w:val="009351C1"/>
    <w:rsid w:val="009354B4"/>
    <w:rsid w:val="009357F0"/>
    <w:rsid w:val="00935906"/>
    <w:rsid w:val="00935B04"/>
    <w:rsid w:val="00935F6C"/>
    <w:rsid w:val="00935FBD"/>
    <w:rsid w:val="009361AD"/>
    <w:rsid w:val="0093655C"/>
    <w:rsid w:val="00936674"/>
    <w:rsid w:val="009367D8"/>
    <w:rsid w:val="00936992"/>
    <w:rsid w:val="00936F92"/>
    <w:rsid w:val="009371BF"/>
    <w:rsid w:val="00937203"/>
    <w:rsid w:val="0093743A"/>
    <w:rsid w:val="00937676"/>
    <w:rsid w:val="00937711"/>
    <w:rsid w:val="00937ACD"/>
    <w:rsid w:val="00937C1B"/>
    <w:rsid w:val="00937C44"/>
    <w:rsid w:val="00937F23"/>
    <w:rsid w:val="0094000A"/>
    <w:rsid w:val="00940094"/>
    <w:rsid w:val="00940138"/>
    <w:rsid w:val="0094021E"/>
    <w:rsid w:val="009403F5"/>
    <w:rsid w:val="009404A3"/>
    <w:rsid w:val="009406B4"/>
    <w:rsid w:val="009408F2"/>
    <w:rsid w:val="00940A92"/>
    <w:rsid w:val="00940B88"/>
    <w:rsid w:val="00940BE3"/>
    <w:rsid w:val="00940BEA"/>
    <w:rsid w:val="00940D29"/>
    <w:rsid w:val="00940D87"/>
    <w:rsid w:val="00940DAA"/>
    <w:rsid w:val="00940ECE"/>
    <w:rsid w:val="00940EFE"/>
    <w:rsid w:val="00940F72"/>
    <w:rsid w:val="00940FD4"/>
    <w:rsid w:val="00941069"/>
    <w:rsid w:val="009410A1"/>
    <w:rsid w:val="0094117A"/>
    <w:rsid w:val="00941235"/>
    <w:rsid w:val="00941287"/>
    <w:rsid w:val="00941701"/>
    <w:rsid w:val="00941707"/>
    <w:rsid w:val="009417EB"/>
    <w:rsid w:val="00941AE6"/>
    <w:rsid w:val="00941CAD"/>
    <w:rsid w:val="00941D1C"/>
    <w:rsid w:val="0094212E"/>
    <w:rsid w:val="00942436"/>
    <w:rsid w:val="009424E1"/>
    <w:rsid w:val="0094254D"/>
    <w:rsid w:val="00942592"/>
    <w:rsid w:val="00942884"/>
    <w:rsid w:val="00942B34"/>
    <w:rsid w:val="00942C72"/>
    <w:rsid w:val="009432AA"/>
    <w:rsid w:val="0094330A"/>
    <w:rsid w:val="00943414"/>
    <w:rsid w:val="00943627"/>
    <w:rsid w:val="00943876"/>
    <w:rsid w:val="00943B0B"/>
    <w:rsid w:val="00943B1A"/>
    <w:rsid w:val="009446A3"/>
    <w:rsid w:val="00944741"/>
    <w:rsid w:val="00944912"/>
    <w:rsid w:val="009449DA"/>
    <w:rsid w:val="00944D2C"/>
    <w:rsid w:val="00944DF4"/>
    <w:rsid w:val="00944E6B"/>
    <w:rsid w:val="00944FDA"/>
    <w:rsid w:val="00945062"/>
    <w:rsid w:val="00945084"/>
    <w:rsid w:val="00945185"/>
    <w:rsid w:val="00945324"/>
    <w:rsid w:val="009454A4"/>
    <w:rsid w:val="009458B8"/>
    <w:rsid w:val="009459A5"/>
    <w:rsid w:val="00945B50"/>
    <w:rsid w:val="00945CCE"/>
    <w:rsid w:val="00945DC3"/>
    <w:rsid w:val="00945E00"/>
    <w:rsid w:val="00945E9B"/>
    <w:rsid w:val="00945F3D"/>
    <w:rsid w:val="00945F88"/>
    <w:rsid w:val="00946537"/>
    <w:rsid w:val="0094655C"/>
    <w:rsid w:val="00946652"/>
    <w:rsid w:val="0094677F"/>
    <w:rsid w:val="00946791"/>
    <w:rsid w:val="009467B9"/>
    <w:rsid w:val="009467D5"/>
    <w:rsid w:val="009467E0"/>
    <w:rsid w:val="00946CB8"/>
    <w:rsid w:val="00946CED"/>
    <w:rsid w:val="00946EFC"/>
    <w:rsid w:val="00947378"/>
    <w:rsid w:val="00947A70"/>
    <w:rsid w:val="00947ABA"/>
    <w:rsid w:val="00947E29"/>
    <w:rsid w:val="00947F75"/>
    <w:rsid w:val="009500A5"/>
    <w:rsid w:val="00950223"/>
    <w:rsid w:val="00950500"/>
    <w:rsid w:val="009506A5"/>
    <w:rsid w:val="0095090A"/>
    <w:rsid w:val="009509ED"/>
    <w:rsid w:val="009510F4"/>
    <w:rsid w:val="00951182"/>
    <w:rsid w:val="0095133F"/>
    <w:rsid w:val="00951341"/>
    <w:rsid w:val="00951825"/>
    <w:rsid w:val="009518B7"/>
    <w:rsid w:val="00951AE5"/>
    <w:rsid w:val="00951CD0"/>
    <w:rsid w:val="00952102"/>
    <w:rsid w:val="009524F2"/>
    <w:rsid w:val="00952D02"/>
    <w:rsid w:val="00952DC3"/>
    <w:rsid w:val="00952EAE"/>
    <w:rsid w:val="00953020"/>
    <w:rsid w:val="0095304A"/>
    <w:rsid w:val="009530A7"/>
    <w:rsid w:val="009531E5"/>
    <w:rsid w:val="0095324F"/>
    <w:rsid w:val="009532FE"/>
    <w:rsid w:val="009534AD"/>
    <w:rsid w:val="0095368D"/>
    <w:rsid w:val="009536D0"/>
    <w:rsid w:val="00953754"/>
    <w:rsid w:val="009537AD"/>
    <w:rsid w:val="0095392E"/>
    <w:rsid w:val="00953D6F"/>
    <w:rsid w:val="00953F93"/>
    <w:rsid w:val="009543DD"/>
    <w:rsid w:val="00954481"/>
    <w:rsid w:val="0095483B"/>
    <w:rsid w:val="00954879"/>
    <w:rsid w:val="009548ED"/>
    <w:rsid w:val="0095492E"/>
    <w:rsid w:val="00954CB4"/>
    <w:rsid w:val="00954CC1"/>
    <w:rsid w:val="00954D16"/>
    <w:rsid w:val="00954E5F"/>
    <w:rsid w:val="00955057"/>
    <w:rsid w:val="009551F2"/>
    <w:rsid w:val="009552BB"/>
    <w:rsid w:val="0095538D"/>
    <w:rsid w:val="00955582"/>
    <w:rsid w:val="00955630"/>
    <w:rsid w:val="009556C1"/>
    <w:rsid w:val="0095571A"/>
    <w:rsid w:val="0095581F"/>
    <w:rsid w:val="0095590B"/>
    <w:rsid w:val="0095592A"/>
    <w:rsid w:val="009559BF"/>
    <w:rsid w:val="0095616A"/>
    <w:rsid w:val="00956202"/>
    <w:rsid w:val="0095642F"/>
    <w:rsid w:val="00956618"/>
    <w:rsid w:val="00956A4F"/>
    <w:rsid w:val="00956C0A"/>
    <w:rsid w:val="00956E12"/>
    <w:rsid w:val="00956F8E"/>
    <w:rsid w:val="0095701B"/>
    <w:rsid w:val="0095748F"/>
    <w:rsid w:val="009574F2"/>
    <w:rsid w:val="00957751"/>
    <w:rsid w:val="00957849"/>
    <w:rsid w:val="00957980"/>
    <w:rsid w:val="00957E07"/>
    <w:rsid w:val="00957FF9"/>
    <w:rsid w:val="00960098"/>
    <w:rsid w:val="00960224"/>
    <w:rsid w:val="0096023A"/>
    <w:rsid w:val="0096086D"/>
    <w:rsid w:val="0096095A"/>
    <w:rsid w:val="00960C94"/>
    <w:rsid w:val="00960EB4"/>
    <w:rsid w:val="00961066"/>
    <w:rsid w:val="0096109B"/>
    <w:rsid w:val="00961127"/>
    <w:rsid w:val="00961221"/>
    <w:rsid w:val="009612AF"/>
    <w:rsid w:val="009612ED"/>
    <w:rsid w:val="00961465"/>
    <w:rsid w:val="00961523"/>
    <w:rsid w:val="009616AE"/>
    <w:rsid w:val="009619AF"/>
    <w:rsid w:val="00961E8B"/>
    <w:rsid w:val="0096242C"/>
    <w:rsid w:val="00962700"/>
    <w:rsid w:val="009627FE"/>
    <w:rsid w:val="00962AA7"/>
    <w:rsid w:val="00962D8B"/>
    <w:rsid w:val="00962EF6"/>
    <w:rsid w:val="00962FCB"/>
    <w:rsid w:val="00963039"/>
    <w:rsid w:val="009632B5"/>
    <w:rsid w:val="00963301"/>
    <w:rsid w:val="0096332C"/>
    <w:rsid w:val="009633CB"/>
    <w:rsid w:val="00963732"/>
    <w:rsid w:val="00963B8A"/>
    <w:rsid w:val="00963C07"/>
    <w:rsid w:val="00963D44"/>
    <w:rsid w:val="00963D4B"/>
    <w:rsid w:val="009644F5"/>
    <w:rsid w:val="00964509"/>
    <w:rsid w:val="00965061"/>
    <w:rsid w:val="009650CC"/>
    <w:rsid w:val="00965167"/>
    <w:rsid w:val="00965795"/>
    <w:rsid w:val="009657C0"/>
    <w:rsid w:val="009658B3"/>
    <w:rsid w:val="00965BEA"/>
    <w:rsid w:val="00965D09"/>
    <w:rsid w:val="00965F37"/>
    <w:rsid w:val="00966103"/>
    <w:rsid w:val="009664AB"/>
    <w:rsid w:val="00966521"/>
    <w:rsid w:val="009665BF"/>
    <w:rsid w:val="009665D1"/>
    <w:rsid w:val="00966621"/>
    <w:rsid w:val="009667DB"/>
    <w:rsid w:val="00966933"/>
    <w:rsid w:val="00966ADE"/>
    <w:rsid w:val="00966B5F"/>
    <w:rsid w:val="00966CF8"/>
    <w:rsid w:val="00966D55"/>
    <w:rsid w:val="0096718B"/>
    <w:rsid w:val="009671B2"/>
    <w:rsid w:val="009671DC"/>
    <w:rsid w:val="009675C9"/>
    <w:rsid w:val="00967606"/>
    <w:rsid w:val="00967A0D"/>
    <w:rsid w:val="00967AB6"/>
    <w:rsid w:val="00967CA6"/>
    <w:rsid w:val="00967FB1"/>
    <w:rsid w:val="00970302"/>
    <w:rsid w:val="009704BA"/>
    <w:rsid w:val="009704C3"/>
    <w:rsid w:val="00970519"/>
    <w:rsid w:val="0097070E"/>
    <w:rsid w:val="00970890"/>
    <w:rsid w:val="00970BD3"/>
    <w:rsid w:val="00970E39"/>
    <w:rsid w:val="009712E9"/>
    <w:rsid w:val="0097151A"/>
    <w:rsid w:val="009717F4"/>
    <w:rsid w:val="00971A5B"/>
    <w:rsid w:val="00971C52"/>
    <w:rsid w:val="009720C6"/>
    <w:rsid w:val="009722D8"/>
    <w:rsid w:val="00972420"/>
    <w:rsid w:val="00972814"/>
    <w:rsid w:val="00972DA5"/>
    <w:rsid w:val="00972F99"/>
    <w:rsid w:val="0097314F"/>
    <w:rsid w:val="00973209"/>
    <w:rsid w:val="00973220"/>
    <w:rsid w:val="00973AD1"/>
    <w:rsid w:val="00973B8E"/>
    <w:rsid w:val="009741F5"/>
    <w:rsid w:val="0097426B"/>
    <w:rsid w:val="0097426E"/>
    <w:rsid w:val="0097449A"/>
    <w:rsid w:val="00974518"/>
    <w:rsid w:val="0097491F"/>
    <w:rsid w:val="00974A9F"/>
    <w:rsid w:val="00974E75"/>
    <w:rsid w:val="00975553"/>
    <w:rsid w:val="00975577"/>
    <w:rsid w:val="00975673"/>
    <w:rsid w:val="00975AD0"/>
    <w:rsid w:val="00975CE0"/>
    <w:rsid w:val="00975D91"/>
    <w:rsid w:val="00975DF8"/>
    <w:rsid w:val="009763EF"/>
    <w:rsid w:val="009767B8"/>
    <w:rsid w:val="009767C3"/>
    <w:rsid w:val="00976B51"/>
    <w:rsid w:val="00976F72"/>
    <w:rsid w:val="00976FBA"/>
    <w:rsid w:val="00977184"/>
    <w:rsid w:val="0097746B"/>
    <w:rsid w:val="009776F4"/>
    <w:rsid w:val="009779D2"/>
    <w:rsid w:val="00977C68"/>
    <w:rsid w:val="00977F9D"/>
    <w:rsid w:val="009800D0"/>
    <w:rsid w:val="00980238"/>
    <w:rsid w:val="00980292"/>
    <w:rsid w:val="009805D4"/>
    <w:rsid w:val="00980887"/>
    <w:rsid w:val="00980958"/>
    <w:rsid w:val="0098118D"/>
    <w:rsid w:val="009811E6"/>
    <w:rsid w:val="00981680"/>
    <w:rsid w:val="0098171B"/>
    <w:rsid w:val="00981820"/>
    <w:rsid w:val="0098192B"/>
    <w:rsid w:val="00981C2A"/>
    <w:rsid w:val="0098204A"/>
    <w:rsid w:val="00982498"/>
    <w:rsid w:val="0098256B"/>
    <w:rsid w:val="009825CD"/>
    <w:rsid w:val="009826B9"/>
    <w:rsid w:val="009826FA"/>
    <w:rsid w:val="009827B0"/>
    <w:rsid w:val="00982A77"/>
    <w:rsid w:val="00982D69"/>
    <w:rsid w:val="00982E8B"/>
    <w:rsid w:val="009830C3"/>
    <w:rsid w:val="009831C0"/>
    <w:rsid w:val="009836F3"/>
    <w:rsid w:val="00983736"/>
    <w:rsid w:val="00983EA8"/>
    <w:rsid w:val="0098407B"/>
    <w:rsid w:val="009846F9"/>
    <w:rsid w:val="0098487E"/>
    <w:rsid w:val="009848B6"/>
    <w:rsid w:val="00984A56"/>
    <w:rsid w:val="00984FF2"/>
    <w:rsid w:val="00985345"/>
    <w:rsid w:val="00985713"/>
    <w:rsid w:val="00985A0A"/>
    <w:rsid w:val="00985B3C"/>
    <w:rsid w:val="00986618"/>
    <w:rsid w:val="00986C51"/>
    <w:rsid w:val="00986D76"/>
    <w:rsid w:val="00986D7D"/>
    <w:rsid w:val="00986E4C"/>
    <w:rsid w:val="00986EF8"/>
    <w:rsid w:val="0098709A"/>
    <w:rsid w:val="00987123"/>
    <w:rsid w:val="009871EB"/>
    <w:rsid w:val="009872A2"/>
    <w:rsid w:val="00987986"/>
    <w:rsid w:val="00987A26"/>
    <w:rsid w:val="00987AC7"/>
    <w:rsid w:val="00987D1F"/>
    <w:rsid w:val="00987DF8"/>
    <w:rsid w:val="00987ECE"/>
    <w:rsid w:val="0099018C"/>
    <w:rsid w:val="0099037E"/>
    <w:rsid w:val="009903D4"/>
    <w:rsid w:val="00990404"/>
    <w:rsid w:val="00990803"/>
    <w:rsid w:val="00990879"/>
    <w:rsid w:val="009908F4"/>
    <w:rsid w:val="0099099D"/>
    <w:rsid w:val="00990D7D"/>
    <w:rsid w:val="00990D8C"/>
    <w:rsid w:val="00990EB1"/>
    <w:rsid w:val="00990F60"/>
    <w:rsid w:val="00991197"/>
    <w:rsid w:val="0099125C"/>
    <w:rsid w:val="00991307"/>
    <w:rsid w:val="00991468"/>
    <w:rsid w:val="00991532"/>
    <w:rsid w:val="00991709"/>
    <w:rsid w:val="009917BA"/>
    <w:rsid w:val="00991A47"/>
    <w:rsid w:val="00991C70"/>
    <w:rsid w:val="00991D53"/>
    <w:rsid w:val="00991F8C"/>
    <w:rsid w:val="0099207F"/>
    <w:rsid w:val="009921E3"/>
    <w:rsid w:val="009924A1"/>
    <w:rsid w:val="00992502"/>
    <w:rsid w:val="00992597"/>
    <w:rsid w:val="00992898"/>
    <w:rsid w:val="00992906"/>
    <w:rsid w:val="00992941"/>
    <w:rsid w:val="009929F7"/>
    <w:rsid w:val="00992C4B"/>
    <w:rsid w:val="00992F12"/>
    <w:rsid w:val="00993078"/>
    <w:rsid w:val="00993563"/>
    <w:rsid w:val="0099359F"/>
    <w:rsid w:val="0099389C"/>
    <w:rsid w:val="00993ACA"/>
    <w:rsid w:val="00993CA4"/>
    <w:rsid w:val="00993DB9"/>
    <w:rsid w:val="00993E3F"/>
    <w:rsid w:val="00993F32"/>
    <w:rsid w:val="00993F33"/>
    <w:rsid w:val="009942A1"/>
    <w:rsid w:val="00994564"/>
    <w:rsid w:val="00994EE1"/>
    <w:rsid w:val="009950FE"/>
    <w:rsid w:val="00995355"/>
    <w:rsid w:val="009954B2"/>
    <w:rsid w:val="009957CD"/>
    <w:rsid w:val="00995A7F"/>
    <w:rsid w:val="00995BBF"/>
    <w:rsid w:val="00995BF6"/>
    <w:rsid w:val="00995F91"/>
    <w:rsid w:val="00995FBC"/>
    <w:rsid w:val="00996003"/>
    <w:rsid w:val="009960CF"/>
    <w:rsid w:val="009960E7"/>
    <w:rsid w:val="009960F8"/>
    <w:rsid w:val="0099627D"/>
    <w:rsid w:val="00996772"/>
    <w:rsid w:val="009967E0"/>
    <w:rsid w:val="00996843"/>
    <w:rsid w:val="00996898"/>
    <w:rsid w:val="00996AD6"/>
    <w:rsid w:val="00996C0F"/>
    <w:rsid w:val="00996DE2"/>
    <w:rsid w:val="00996E9C"/>
    <w:rsid w:val="009972EC"/>
    <w:rsid w:val="009974D2"/>
    <w:rsid w:val="00997838"/>
    <w:rsid w:val="00997A2C"/>
    <w:rsid w:val="00997EC9"/>
    <w:rsid w:val="00997F5B"/>
    <w:rsid w:val="009A01D6"/>
    <w:rsid w:val="009A02AF"/>
    <w:rsid w:val="009A04ED"/>
    <w:rsid w:val="009A06D9"/>
    <w:rsid w:val="009A091C"/>
    <w:rsid w:val="009A0AE7"/>
    <w:rsid w:val="009A0B29"/>
    <w:rsid w:val="009A0C56"/>
    <w:rsid w:val="009A0C74"/>
    <w:rsid w:val="009A0D58"/>
    <w:rsid w:val="009A0E10"/>
    <w:rsid w:val="009A0EA9"/>
    <w:rsid w:val="009A0FBD"/>
    <w:rsid w:val="009A0FD1"/>
    <w:rsid w:val="009A1276"/>
    <w:rsid w:val="009A1303"/>
    <w:rsid w:val="009A13CA"/>
    <w:rsid w:val="009A16F8"/>
    <w:rsid w:val="009A1AA9"/>
    <w:rsid w:val="009A1E20"/>
    <w:rsid w:val="009A1EC0"/>
    <w:rsid w:val="009A227C"/>
    <w:rsid w:val="009A23CC"/>
    <w:rsid w:val="009A2566"/>
    <w:rsid w:val="009A27CA"/>
    <w:rsid w:val="009A2A47"/>
    <w:rsid w:val="009A2A5E"/>
    <w:rsid w:val="009A2B1F"/>
    <w:rsid w:val="009A2CB5"/>
    <w:rsid w:val="009A2EA6"/>
    <w:rsid w:val="009A3123"/>
    <w:rsid w:val="009A320C"/>
    <w:rsid w:val="009A326B"/>
    <w:rsid w:val="009A350F"/>
    <w:rsid w:val="009A3589"/>
    <w:rsid w:val="009A3A4B"/>
    <w:rsid w:val="009A3D52"/>
    <w:rsid w:val="009A4087"/>
    <w:rsid w:val="009A4105"/>
    <w:rsid w:val="009A4417"/>
    <w:rsid w:val="009A46FA"/>
    <w:rsid w:val="009A4B38"/>
    <w:rsid w:val="009A4B73"/>
    <w:rsid w:val="009A4CB6"/>
    <w:rsid w:val="009A4EFA"/>
    <w:rsid w:val="009A51EB"/>
    <w:rsid w:val="009A52BD"/>
    <w:rsid w:val="009A56BF"/>
    <w:rsid w:val="009A58DD"/>
    <w:rsid w:val="009A58E9"/>
    <w:rsid w:val="009A59FC"/>
    <w:rsid w:val="009A5A50"/>
    <w:rsid w:val="009A5BB9"/>
    <w:rsid w:val="009A5C2F"/>
    <w:rsid w:val="009A5C76"/>
    <w:rsid w:val="009A5EA1"/>
    <w:rsid w:val="009A604B"/>
    <w:rsid w:val="009A624B"/>
    <w:rsid w:val="009A6663"/>
    <w:rsid w:val="009A66F1"/>
    <w:rsid w:val="009A67B8"/>
    <w:rsid w:val="009A67FE"/>
    <w:rsid w:val="009A6994"/>
    <w:rsid w:val="009A6AAF"/>
    <w:rsid w:val="009A6AC3"/>
    <w:rsid w:val="009A6BBA"/>
    <w:rsid w:val="009A6C46"/>
    <w:rsid w:val="009A6E30"/>
    <w:rsid w:val="009A6FC0"/>
    <w:rsid w:val="009A775F"/>
    <w:rsid w:val="009A78F9"/>
    <w:rsid w:val="009A79A2"/>
    <w:rsid w:val="009A7C85"/>
    <w:rsid w:val="009A7D72"/>
    <w:rsid w:val="009A7F1C"/>
    <w:rsid w:val="009A7F52"/>
    <w:rsid w:val="009B00F8"/>
    <w:rsid w:val="009B015F"/>
    <w:rsid w:val="009B0348"/>
    <w:rsid w:val="009B041B"/>
    <w:rsid w:val="009B0540"/>
    <w:rsid w:val="009B0628"/>
    <w:rsid w:val="009B0930"/>
    <w:rsid w:val="009B098B"/>
    <w:rsid w:val="009B0FC2"/>
    <w:rsid w:val="009B0FEF"/>
    <w:rsid w:val="009B14E9"/>
    <w:rsid w:val="009B16CE"/>
    <w:rsid w:val="009B17E2"/>
    <w:rsid w:val="009B1A7B"/>
    <w:rsid w:val="009B1B0E"/>
    <w:rsid w:val="009B1BFA"/>
    <w:rsid w:val="009B1CDB"/>
    <w:rsid w:val="009B1F3B"/>
    <w:rsid w:val="009B200B"/>
    <w:rsid w:val="009B2015"/>
    <w:rsid w:val="009B214C"/>
    <w:rsid w:val="009B2879"/>
    <w:rsid w:val="009B2B38"/>
    <w:rsid w:val="009B2CFF"/>
    <w:rsid w:val="009B3030"/>
    <w:rsid w:val="009B3031"/>
    <w:rsid w:val="009B3283"/>
    <w:rsid w:val="009B33A1"/>
    <w:rsid w:val="009B34CD"/>
    <w:rsid w:val="009B3789"/>
    <w:rsid w:val="009B3837"/>
    <w:rsid w:val="009B3971"/>
    <w:rsid w:val="009B39B7"/>
    <w:rsid w:val="009B39CD"/>
    <w:rsid w:val="009B3D7C"/>
    <w:rsid w:val="009B4094"/>
    <w:rsid w:val="009B4318"/>
    <w:rsid w:val="009B4538"/>
    <w:rsid w:val="009B45A9"/>
    <w:rsid w:val="009B4975"/>
    <w:rsid w:val="009B4C15"/>
    <w:rsid w:val="009B4D9A"/>
    <w:rsid w:val="009B4F70"/>
    <w:rsid w:val="009B5056"/>
    <w:rsid w:val="009B524D"/>
    <w:rsid w:val="009B52B7"/>
    <w:rsid w:val="009B5329"/>
    <w:rsid w:val="009B544A"/>
    <w:rsid w:val="009B5684"/>
    <w:rsid w:val="009B5756"/>
    <w:rsid w:val="009B58F3"/>
    <w:rsid w:val="009B5C42"/>
    <w:rsid w:val="009B5FC7"/>
    <w:rsid w:val="009B67F2"/>
    <w:rsid w:val="009B6837"/>
    <w:rsid w:val="009B683A"/>
    <w:rsid w:val="009B6A60"/>
    <w:rsid w:val="009B6CB8"/>
    <w:rsid w:val="009B6FF9"/>
    <w:rsid w:val="009B7233"/>
    <w:rsid w:val="009B75CB"/>
    <w:rsid w:val="009B77CC"/>
    <w:rsid w:val="009B77D2"/>
    <w:rsid w:val="009B7A73"/>
    <w:rsid w:val="009B7BF7"/>
    <w:rsid w:val="009B7FB8"/>
    <w:rsid w:val="009C0468"/>
    <w:rsid w:val="009C05BF"/>
    <w:rsid w:val="009C0B0C"/>
    <w:rsid w:val="009C0B9E"/>
    <w:rsid w:val="009C0E04"/>
    <w:rsid w:val="009C128B"/>
    <w:rsid w:val="009C1357"/>
    <w:rsid w:val="009C16A7"/>
    <w:rsid w:val="009C1703"/>
    <w:rsid w:val="009C1CF6"/>
    <w:rsid w:val="009C211E"/>
    <w:rsid w:val="009C2247"/>
    <w:rsid w:val="009C237F"/>
    <w:rsid w:val="009C25AF"/>
    <w:rsid w:val="009C25D2"/>
    <w:rsid w:val="009C2712"/>
    <w:rsid w:val="009C27D8"/>
    <w:rsid w:val="009C2B19"/>
    <w:rsid w:val="009C2C3B"/>
    <w:rsid w:val="009C2C41"/>
    <w:rsid w:val="009C2C61"/>
    <w:rsid w:val="009C31CF"/>
    <w:rsid w:val="009C32B4"/>
    <w:rsid w:val="009C343E"/>
    <w:rsid w:val="009C3516"/>
    <w:rsid w:val="009C358B"/>
    <w:rsid w:val="009C3624"/>
    <w:rsid w:val="009C3755"/>
    <w:rsid w:val="009C3C5E"/>
    <w:rsid w:val="009C3D7C"/>
    <w:rsid w:val="009C3DA6"/>
    <w:rsid w:val="009C3E14"/>
    <w:rsid w:val="009C3E35"/>
    <w:rsid w:val="009C405B"/>
    <w:rsid w:val="009C41A8"/>
    <w:rsid w:val="009C42EA"/>
    <w:rsid w:val="009C42F9"/>
    <w:rsid w:val="009C45DD"/>
    <w:rsid w:val="009C47ED"/>
    <w:rsid w:val="009C49D7"/>
    <w:rsid w:val="009C4AC7"/>
    <w:rsid w:val="009C4C03"/>
    <w:rsid w:val="009C4C5D"/>
    <w:rsid w:val="009C4D4E"/>
    <w:rsid w:val="009C5033"/>
    <w:rsid w:val="009C5351"/>
    <w:rsid w:val="009C5363"/>
    <w:rsid w:val="009C55C3"/>
    <w:rsid w:val="009C5624"/>
    <w:rsid w:val="009C5855"/>
    <w:rsid w:val="009C5A7C"/>
    <w:rsid w:val="009C5A88"/>
    <w:rsid w:val="009C5E1F"/>
    <w:rsid w:val="009C5EA0"/>
    <w:rsid w:val="009C6064"/>
    <w:rsid w:val="009C6169"/>
    <w:rsid w:val="009C65D8"/>
    <w:rsid w:val="009C67CD"/>
    <w:rsid w:val="009C686B"/>
    <w:rsid w:val="009C6D4C"/>
    <w:rsid w:val="009C7129"/>
    <w:rsid w:val="009C7147"/>
    <w:rsid w:val="009C731B"/>
    <w:rsid w:val="009C733F"/>
    <w:rsid w:val="009C7549"/>
    <w:rsid w:val="009C7786"/>
    <w:rsid w:val="009C7C27"/>
    <w:rsid w:val="009C7DD9"/>
    <w:rsid w:val="009D0062"/>
    <w:rsid w:val="009D008C"/>
    <w:rsid w:val="009D00F4"/>
    <w:rsid w:val="009D04A8"/>
    <w:rsid w:val="009D08D4"/>
    <w:rsid w:val="009D0A19"/>
    <w:rsid w:val="009D0B4C"/>
    <w:rsid w:val="009D0B62"/>
    <w:rsid w:val="009D0FE6"/>
    <w:rsid w:val="009D10D7"/>
    <w:rsid w:val="009D14D2"/>
    <w:rsid w:val="009D16BE"/>
    <w:rsid w:val="009D1781"/>
    <w:rsid w:val="009D1B23"/>
    <w:rsid w:val="009D1F29"/>
    <w:rsid w:val="009D1F81"/>
    <w:rsid w:val="009D23CB"/>
    <w:rsid w:val="009D26B5"/>
    <w:rsid w:val="009D2796"/>
    <w:rsid w:val="009D2AFC"/>
    <w:rsid w:val="009D2BA2"/>
    <w:rsid w:val="009D2BFF"/>
    <w:rsid w:val="009D2D1B"/>
    <w:rsid w:val="009D2D5E"/>
    <w:rsid w:val="009D2F22"/>
    <w:rsid w:val="009D30D5"/>
    <w:rsid w:val="009D3420"/>
    <w:rsid w:val="009D381B"/>
    <w:rsid w:val="009D3A1F"/>
    <w:rsid w:val="009D3A64"/>
    <w:rsid w:val="009D3A88"/>
    <w:rsid w:val="009D3B50"/>
    <w:rsid w:val="009D3BE8"/>
    <w:rsid w:val="009D3F6B"/>
    <w:rsid w:val="009D3F8D"/>
    <w:rsid w:val="009D403F"/>
    <w:rsid w:val="009D405B"/>
    <w:rsid w:val="009D4494"/>
    <w:rsid w:val="009D44F8"/>
    <w:rsid w:val="009D4658"/>
    <w:rsid w:val="009D479B"/>
    <w:rsid w:val="009D4852"/>
    <w:rsid w:val="009D48E4"/>
    <w:rsid w:val="009D4907"/>
    <w:rsid w:val="009D49F5"/>
    <w:rsid w:val="009D4B44"/>
    <w:rsid w:val="009D4B82"/>
    <w:rsid w:val="009D4BCE"/>
    <w:rsid w:val="009D4E4F"/>
    <w:rsid w:val="009D4ED3"/>
    <w:rsid w:val="009D5173"/>
    <w:rsid w:val="009D5346"/>
    <w:rsid w:val="009D5367"/>
    <w:rsid w:val="009D53A9"/>
    <w:rsid w:val="009D54DA"/>
    <w:rsid w:val="009D56CD"/>
    <w:rsid w:val="009D5738"/>
    <w:rsid w:val="009D57DF"/>
    <w:rsid w:val="009D57E9"/>
    <w:rsid w:val="009D5822"/>
    <w:rsid w:val="009D58BE"/>
    <w:rsid w:val="009D58E5"/>
    <w:rsid w:val="009D5A33"/>
    <w:rsid w:val="009D5A6B"/>
    <w:rsid w:val="009D5BFF"/>
    <w:rsid w:val="009D5F35"/>
    <w:rsid w:val="009D5FA0"/>
    <w:rsid w:val="009D61A7"/>
    <w:rsid w:val="009D6796"/>
    <w:rsid w:val="009D67DF"/>
    <w:rsid w:val="009D699A"/>
    <w:rsid w:val="009D6AE1"/>
    <w:rsid w:val="009D6B02"/>
    <w:rsid w:val="009D6BD3"/>
    <w:rsid w:val="009D6F2F"/>
    <w:rsid w:val="009D6FC6"/>
    <w:rsid w:val="009D7219"/>
    <w:rsid w:val="009D728B"/>
    <w:rsid w:val="009D7378"/>
    <w:rsid w:val="009D73F8"/>
    <w:rsid w:val="009D762D"/>
    <w:rsid w:val="009D7704"/>
    <w:rsid w:val="009D7889"/>
    <w:rsid w:val="009D78EC"/>
    <w:rsid w:val="009D78EF"/>
    <w:rsid w:val="009D7C50"/>
    <w:rsid w:val="009D7C8A"/>
    <w:rsid w:val="009D7F4B"/>
    <w:rsid w:val="009E001F"/>
    <w:rsid w:val="009E0121"/>
    <w:rsid w:val="009E0123"/>
    <w:rsid w:val="009E0146"/>
    <w:rsid w:val="009E08D4"/>
    <w:rsid w:val="009E0911"/>
    <w:rsid w:val="009E09C5"/>
    <w:rsid w:val="009E0D2D"/>
    <w:rsid w:val="009E104D"/>
    <w:rsid w:val="009E1117"/>
    <w:rsid w:val="009E1212"/>
    <w:rsid w:val="009E129F"/>
    <w:rsid w:val="009E1333"/>
    <w:rsid w:val="009E1680"/>
    <w:rsid w:val="009E18F4"/>
    <w:rsid w:val="009E19E8"/>
    <w:rsid w:val="009E1B4A"/>
    <w:rsid w:val="009E1C81"/>
    <w:rsid w:val="009E1E72"/>
    <w:rsid w:val="009E22F4"/>
    <w:rsid w:val="009E233C"/>
    <w:rsid w:val="009E2510"/>
    <w:rsid w:val="009E26C8"/>
    <w:rsid w:val="009E277D"/>
    <w:rsid w:val="009E289A"/>
    <w:rsid w:val="009E2B73"/>
    <w:rsid w:val="009E2B74"/>
    <w:rsid w:val="009E2F51"/>
    <w:rsid w:val="009E2FAC"/>
    <w:rsid w:val="009E30FF"/>
    <w:rsid w:val="009E333D"/>
    <w:rsid w:val="009E343E"/>
    <w:rsid w:val="009E36BC"/>
    <w:rsid w:val="009E372D"/>
    <w:rsid w:val="009E37C2"/>
    <w:rsid w:val="009E381B"/>
    <w:rsid w:val="009E3851"/>
    <w:rsid w:val="009E3908"/>
    <w:rsid w:val="009E3B35"/>
    <w:rsid w:val="009E3BB8"/>
    <w:rsid w:val="009E3BCD"/>
    <w:rsid w:val="009E3E88"/>
    <w:rsid w:val="009E3EFA"/>
    <w:rsid w:val="009E4143"/>
    <w:rsid w:val="009E434D"/>
    <w:rsid w:val="009E4467"/>
    <w:rsid w:val="009E449B"/>
    <w:rsid w:val="009E44F1"/>
    <w:rsid w:val="009E4533"/>
    <w:rsid w:val="009E4566"/>
    <w:rsid w:val="009E4925"/>
    <w:rsid w:val="009E4BCB"/>
    <w:rsid w:val="009E4C7C"/>
    <w:rsid w:val="009E4F1F"/>
    <w:rsid w:val="009E50F0"/>
    <w:rsid w:val="009E50F8"/>
    <w:rsid w:val="009E56CE"/>
    <w:rsid w:val="009E59DC"/>
    <w:rsid w:val="009E5A0E"/>
    <w:rsid w:val="009E61FA"/>
    <w:rsid w:val="009E63E1"/>
    <w:rsid w:val="009E6442"/>
    <w:rsid w:val="009E6448"/>
    <w:rsid w:val="009E6482"/>
    <w:rsid w:val="009E6484"/>
    <w:rsid w:val="009E6735"/>
    <w:rsid w:val="009E673D"/>
    <w:rsid w:val="009E6A7F"/>
    <w:rsid w:val="009E6B3D"/>
    <w:rsid w:val="009E6B42"/>
    <w:rsid w:val="009E6B4A"/>
    <w:rsid w:val="009E6C64"/>
    <w:rsid w:val="009E6D24"/>
    <w:rsid w:val="009E6D32"/>
    <w:rsid w:val="009E707A"/>
    <w:rsid w:val="009E737B"/>
    <w:rsid w:val="009E765E"/>
    <w:rsid w:val="009E7807"/>
    <w:rsid w:val="009E7DC1"/>
    <w:rsid w:val="009E7F01"/>
    <w:rsid w:val="009F0150"/>
    <w:rsid w:val="009F019D"/>
    <w:rsid w:val="009F0266"/>
    <w:rsid w:val="009F0307"/>
    <w:rsid w:val="009F03DF"/>
    <w:rsid w:val="009F054F"/>
    <w:rsid w:val="009F0AF4"/>
    <w:rsid w:val="009F0C81"/>
    <w:rsid w:val="009F0E93"/>
    <w:rsid w:val="009F1072"/>
    <w:rsid w:val="009F1082"/>
    <w:rsid w:val="009F1366"/>
    <w:rsid w:val="009F18D6"/>
    <w:rsid w:val="009F1A49"/>
    <w:rsid w:val="009F1AF8"/>
    <w:rsid w:val="009F1F32"/>
    <w:rsid w:val="009F20B1"/>
    <w:rsid w:val="009F20CD"/>
    <w:rsid w:val="009F22AA"/>
    <w:rsid w:val="009F2356"/>
    <w:rsid w:val="009F24AD"/>
    <w:rsid w:val="009F2668"/>
    <w:rsid w:val="009F29B1"/>
    <w:rsid w:val="009F2A0F"/>
    <w:rsid w:val="009F2BF9"/>
    <w:rsid w:val="009F33B5"/>
    <w:rsid w:val="009F3406"/>
    <w:rsid w:val="009F3417"/>
    <w:rsid w:val="009F344A"/>
    <w:rsid w:val="009F34B8"/>
    <w:rsid w:val="009F3761"/>
    <w:rsid w:val="009F3A47"/>
    <w:rsid w:val="009F3ACF"/>
    <w:rsid w:val="009F3BF6"/>
    <w:rsid w:val="009F3C48"/>
    <w:rsid w:val="009F3DD2"/>
    <w:rsid w:val="009F3F55"/>
    <w:rsid w:val="009F4095"/>
    <w:rsid w:val="009F419A"/>
    <w:rsid w:val="009F4B72"/>
    <w:rsid w:val="009F4CC1"/>
    <w:rsid w:val="009F4D38"/>
    <w:rsid w:val="009F4D91"/>
    <w:rsid w:val="009F50CD"/>
    <w:rsid w:val="009F5578"/>
    <w:rsid w:val="009F5704"/>
    <w:rsid w:val="009F57C2"/>
    <w:rsid w:val="009F58FF"/>
    <w:rsid w:val="009F5E3F"/>
    <w:rsid w:val="009F60C7"/>
    <w:rsid w:val="009F6294"/>
    <w:rsid w:val="009F64C5"/>
    <w:rsid w:val="009F64CD"/>
    <w:rsid w:val="009F6520"/>
    <w:rsid w:val="009F65E0"/>
    <w:rsid w:val="009F696E"/>
    <w:rsid w:val="009F6C6F"/>
    <w:rsid w:val="009F70BF"/>
    <w:rsid w:val="009F7122"/>
    <w:rsid w:val="009F71BF"/>
    <w:rsid w:val="009F7223"/>
    <w:rsid w:val="009F735B"/>
    <w:rsid w:val="009F73CC"/>
    <w:rsid w:val="009F7470"/>
    <w:rsid w:val="009F751D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50A"/>
    <w:rsid w:val="00A00593"/>
    <w:rsid w:val="00A00623"/>
    <w:rsid w:val="00A006BE"/>
    <w:rsid w:val="00A009D4"/>
    <w:rsid w:val="00A00AD8"/>
    <w:rsid w:val="00A00CDB"/>
    <w:rsid w:val="00A00CF4"/>
    <w:rsid w:val="00A00E52"/>
    <w:rsid w:val="00A0103D"/>
    <w:rsid w:val="00A0134F"/>
    <w:rsid w:val="00A015D7"/>
    <w:rsid w:val="00A01A17"/>
    <w:rsid w:val="00A01A79"/>
    <w:rsid w:val="00A01BD8"/>
    <w:rsid w:val="00A01C94"/>
    <w:rsid w:val="00A01CBB"/>
    <w:rsid w:val="00A01D03"/>
    <w:rsid w:val="00A01E5C"/>
    <w:rsid w:val="00A01E74"/>
    <w:rsid w:val="00A01EED"/>
    <w:rsid w:val="00A02292"/>
    <w:rsid w:val="00A025AF"/>
    <w:rsid w:val="00A02698"/>
    <w:rsid w:val="00A026E1"/>
    <w:rsid w:val="00A027AB"/>
    <w:rsid w:val="00A02892"/>
    <w:rsid w:val="00A028D7"/>
    <w:rsid w:val="00A029AE"/>
    <w:rsid w:val="00A02A1D"/>
    <w:rsid w:val="00A02B17"/>
    <w:rsid w:val="00A02D3C"/>
    <w:rsid w:val="00A03020"/>
    <w:rsid w:val="00A0319C"/>
    <w:rsid w:val="00A032C5"/>
    <w:rsid w:val="00A03514"/>
    <w:rsid w:val="00A0365C"/>
    <w:rsid w:val="00A0369D"/>
    <w:rsid w:val="00A03971"/>
    <w:rsid w:val="00A0399C"/>
    <w:rsid w:val="00A03C08"/>
    <w:rsid w:val="00A03DA1"/>
    <w:rsid w:val="00A03DA7"/>
    <w:rsid w:val="00A03F38"/>
    <w:rsid w:val="00A03FB4"/>
    <w:rsid w:val="00A040CB"/>
    <w:rsid w:val="00A04298"/>
    <w:rsid w:val="00A04C44"/>
    <w:rsid w:val="00A04DCD"/>
    <w:rsid w:val="00A04E27"/>
    <w:rsid w:val="00A04EE5"/>
    <w:rsid w:val="00A0517B"/>
    <w:rsid w:val="00A052AA"/>
    <w:rsid w:val="00A054C5"/>
    <w:rsid w:val="00A055B5"/>
    <w:rsid w:val="00A0570E"/>
    <w:rsid w:val="00A0580C"/>
    <w:rsid w:val="00A05AE7"/>
    <w:rsid w:val="00A05BB7"/>
    <w:rsid w:val="00A05CCE"/>
    <w:rsid w:val="00A05EE2"/>
    <w:rsid w:val="00A069AA"/>
    <w:rsid w:val="00A06BA9"/>
    <w:rsid w:val="00A06C63"/>
    <w:rsid w:val="00A06DE0"/>
    <w:rsid w:val="00A07637"/>
    <w:rsid w:val="00A07654"/>
    <w:rsid w:val="00A076C3"/>
    <w:rsid w:val="00A07722"/>
    <w:rsid w:val="00A10427"/>
    <w:rsid w:val="00A10786"/>
    <w:rsid w:val="00A107BC"/>
    <w:rsid w:val="00A1091E"/>
    <w:rsid w:val="00A1094B"/>
    <w:rsid w:val="00A10A75"/>
    <w:rsid w:val="00A10D0D"/>
    <w:rsid w:val="00A10DD6"/>
    <w:rsid w:val="00A10E86"/>
    <w:rsid w:val="00A11092"/>
    <w:rsid w:val="00A1129D"/>
    <w:rsid w:val="00A11472"/>
    <w:rsid w:val="00A114CE"/>
    <w:rsid w:val="00A115D1"/>
    <w:rsid w:val="00A11641"/>
    <w:rsid w:val="00A1166F"/>
    <w:rsid w:val="00A11884"/>
    <w:rsid w:val="00A11B40"/>
    <w:rsid w:val="00A11F02"/>
    <w:rsid w:val="00A11FF9"/>
    <w:rsid w:val="00A122EA"/>
    <w:rsid w:val="00A12324"/>
    <w:rsid w:val="00A1243A"/>
    <w:rsid w:val="00A125EB"/>
    <w:rsid w:val="00A12865"/>
    <w:rsid w:val="00A128F5"/>
    <w:rsid w:val="00A1290D"/>
    <w:rsid w:val="00A12AF2"/>
    <w:rsid w:val="00A12C93"/>
    <w:rsid w:val="00A12F46"/>
    <w:rsid w:val="00A1310F"/>
    <w:rsid w:val="00A13499"/>
    <w:rsid w:val="00A13580"/>
    <w:rsid w:val="00A13A25"/>
    <w:rsid w:val="00A13BF4"/>
    <w:rsid w:val="00A13D2A"/>
    <w:rsid w:val="00A1408E"/>
    <w:rsid w:val="00A1432D"/>
    <w:rsid w:val="00A1498C"/>
    <w:rsid w:val="00A149BE"/>
    <w:rsid w:val="00A14A72"/>
    <w:rsid w:val="00A14E04"/>
    <w:rsid w:val="00A1502B"/>
    <w:rsid w:val="00A155B0"/>
    <w:rsid w:val="00A15676"/>
    <w:rsid w:val="00A15A4A"/>
    <w:rsid w:val="00A15E00"/>
    <w:rsid w:val="00A162B5"/>
    <w:rsid w:val="00A16379"/>
    <w:rsid w:val="00A163B0"/>
    <w:rsid w:val="00A164A7"/>
    <w:rsid w:val="00A16508"/>
    <w:rsid w:val="00A16C52"/>
    <w:rsid w:val="00A16FE7"/>
    <w:rsid w:val="00A171D3"/>
    <w:rsid w:val="00A1737A"/>
    <w:rsid w:val="00A17456"/>
    <w:rsid w:val="00A176CC"/>
    <w:rsid w:val="00A176F2"/>
    <w:rsid w:val="00A1776E"/>
    <w:rsid w:val="00A177D4"/>
    <w:rsid w:val="00A1782C"/>
    <w:rsid w:val="00A17AB2"/>
    <w:rsid w:val="00A17B53"/>
    <w:rsid w:val="00A203C0"/>
    <w:rsid w:val="00A2060E"/>
    <w:rsid w:val="00A206A6"/>
    <w:rsid w:val="00A20A86"/>
    <w:rsid w:val="00A20F0B"/>
    <w:rsid w:val="00A212D7"/>
    <w:rsid w:val="00A215B6"/>
    <w:rsid w:val="00A215E8"/>
    <w:rsid w:val="00A217DF"/>
    <w:rsid w:val="00A21AD7"/>
    <w:rsid w:val="00A21B3C"/>
    <w:rsid w:val="00A21C82"/>
    <w:rsid w:val="00A21CEB"/>
    <w:rsid w:val="00A21CEC"/>
    <w:rsid w:val="00A21D9B"/>
    <w:rsid w:val="00A22036"/>
    <w:rsid w:val="00A22352"/>
    <w:rsid w:val="00A22363"/>
    <w:rsid w:val="00A22756"/>
    <w:rsid w:val="00A22AAE"/>
    <w:rsid w:val="00A22BC5"/>
    <w:rsid w:val="00A22DCB"/>
    <w:rsid w:val="00A22ECC"/>
    <w:rsid w:val="00A2304E"/>
    <w:rsid w:val="00A2316A"/>
    <w:rsid w:val="00A23369"/>
    <w:rsid w:val="00A23664"/>
    <w:rsid w:val="00A23709"/>
    <w:rsid w:val="00A2375A"/>
    <w:rsid w:val="00A23779"/>
    <w:rsid w:val="00A2377F"/>
    <w:rsid w:val="00A2389A"/>
    <w:rsid w:val="00A23B24"/>
    <w:rsid w:val="00A23B57"/>
    <w:rsid w:val="00A23BA8"/>
    <w:rsid w:val="00A23CF4"/>
    <w:rsid w:val="00A23D45"/>
    <w:rsid w:val="00A23FA9"/>
    <w:rsid w:val="00A24518"/>
    <w:rsid w:val="00A24968"/>
    <w:rsid w:val="00A2499F"/>
    <w:rsid w:val="00A24A10"/>
    <w:rsid w:val="00A24A4F"/>
    <w:rsid w:val="00A24BD6"/>
    <w:rsid w:val="00A24C24"/>
    <w:rsid w:val="00A24CF9"/>
    <w:rsid w:val="00A24D9E"/>
    <w:rsid w:val="00A24FA2"/>
    <w:rsid w:val="00A250C6"/>
    <w:rsid w:val="00A25157"/>
    <w:rsid w:val="00A25178"/>
    <w:rsid w:val="00A25301"/>
    <w:rsid w:val="00A25A86"/>
    <w:rsid w:val="00A25BDC"/>
    <w:rsid w:val="00A25F39"/>
    <w:rsid w:val="00A25F5C"/>
    <w:rsid w:val="00A2623D"/>
    <w:rsid w:val="00A26296"/>
    <w:rsid w:val="00A262B0"/>
    <w:rsid w:val="00A26453"/>
    <w:rsid w:val="00A26715"/>
    <w:rsid w:val="00A2672A"/>
    <w:rsid w:val="00A26A42"/>
    <w:rsid w:val="00A26A53"/>
    <w:rsid w:val="00A26AB9"/>
    <w:rsid w:val="00A26C83"/>
    <w:rsid w:val="00A26CDC"/>
    <w:rsid w:val="00A27091"/>
    <w:rsid w:val="00A27234"/>
    <w:rsid w:val="00A27291"/>
    <w:rsid w:val="00A273E7"/>
    <w:rsid w:val="00A27D22"/>
    <w:rsid w:val="00A300CF"/>
    <w:rsid w:val="00A301C4"/>
    <w:rsid w:val="00A301CB"/>
    <w:rsid w:val="00A3020E"/>
    <w:rsid w:val="00A303D3"/>
    <w:rsid w:val="00A3042E"/>
    <w:rsid w:val="00A30532"/>
    <w:rsid w:val="00A30566"/>
    <w:rsid w:val="00A305A4"/>
    <w:rsid w:val="00A305B8"/>
    <w:rsid w:val="00A30C4C"/>
    <w:rsid w:val="00A30D01"/>
    <w:rsid w:val="00A30DEF"/>
    <w:rsid w:val="00A30ED6"/>
    <w:rsid w:val="00A30F1A"/>
    <w:rsid w:val="00A30F91"/>
    <w:rsid w:val="00A3125F"/>
    <w:rsid w:val="00A31358"/>
    <w:rsid w:val="00A31532"/>
    <w:rsid w:val="00A31724"/>
    <w:rsid w:val="00A3187F"/>
    <w:rsid w:val="00A3192A"/>
    <w:rsid w:val="00A31A57"/>
    <w:rsid w:val="00A31AE4"/>
    <w:rsid w:val="00A31DFC"/>
    <w:rsid w:val="00A325C5"/>
    <w:rsid w:val="00A327CF"/>
    <w:rsid w:val="00A32A69"/>
    <w:rsid w:val="00A32AA9"/>
    <w:rsid w:val="00A32BEB"/>
    <w:rsid w:val="00A32CC9"/>
    <w:rsid w:val="00A32DB2"/>
    <w:rsid w:val="00A32DBB"/>
    <w:rsid w:val="00A33090"/>
    <w:rsid w:val="00A331CF"/>
    <w:rsid w:val="00A331EB"/>
    <w:rsid w:val="00A332FB"/>
    <w:rsid w:val="00A33910"/>
    <w:rsid w:val="00A3429C"/>
    <w:rsid w:val="00A344F5"/>
    <w:rsid w:val="00A34506"/>
    <w:rsid w:val="00A34509"/>
    <w:rsid w:val="00A34526"/>
    <w:rsid w:val="00A34689"/>
    <w:rsid w:val="00A346D9"/>
    <w:rsid w:val="00A34782"/>
    <w:rsid w:val="00A347B3"/>
    <w:rsid w:val="00A348A6"/>
    <w:rsid w:val="00A34BED"/>
    <w:rsid w:val="00A35035"/>
    <w:rsid w:val="00A3521A"/>
    <w:rsid w:val="00A35500"/>
    <w:rsid w:val="00A35568"/>
    <w:rsid w:val="00A3584D"/>
    <w:rsid w:val="00A359FA"/>
    <w:rsid w:val="00A35A0E"/>
    <w:rsid w:val="00A35A2A"/>
    <w:rsid w:val="00A35B69"/>
    <w:rsid w:val="00A35CF2"/>
    <w:rsid w:val="00A35EEA"/>
    <w:rsid w:val="00A35F76"/>
    <w:rsid w:val="00A36643"/>
    <w:rsid w:val="00A3667E"/>
    <w:rsid w:val="00A3691B"/>
    <w:rsid w:val="00A36A12"/>
    <w:rsid w:val="00A36A30"/>
    <w:rsid w:val="00A36A77"/>
    <w:rsid w:val="00A36B18"/>
    <w:rsid w:val="00A36CF5"/>
    <w:rsid w:val="00A36F32"/>
    <w:rsid w:val="00A36FC2"/>
    <w:rsid w:val="00A37B5D"/>
    <w:rsid w:val="00A37BA7"/>
    <w:rsid w:val="00A37FA0"/>
    <w:rsid w:val="00A40109"/>
    <w:rsid w:val="00A401B6"/>
    <w:rsid w:val="00A40432"/>
    <w:rsid w:val="00A4044D"/>
    <w:rsid w:val="00A40457"/>
    <w:rsid w:val="00A40532"/>
    <w:rsid w:val="00A40963"/>
    <w:rsid w:val="00A40A71"/>
    <w:rsid w:val="00A40D7A"/>
    <w:rsid w:val="00A40F18"/>
    <w:rsid w:val="00A410FA"/>
    <w:rsid w:val="00A4110B"/>
    <w:rsid w:val="00A411A4"/>
    <w:rsid w:val="00A41326"/>
    <w:rsid w:val="00A4139F"/>
    <w:rsid w:val="00A4145E"/>
    <w:rsid w:val="00A414E7"/>
    <w:rsid w:val="00A41509"/>
    <w:rsid w:val="00A4156E"/>
    <w:rsid w:val="00A41609"/>
    <w:rsid w:val="00A4162C"/>
    <w:rsid w:val="00A41FCF"/>
    <w:rsid w:val="00A42083"/>
    <w:rsid w:val="00A4211C"/>
    <w:rsid w:val="00A42442"/>
    <w:rsid w:val="00A4244C"/>
    <w:rsid w:val="00A42548"/>
    <w:rsid w:val="00A42561"/>
    <w:rsid w:val="00A42631"/>
    <w:rsid w:val="00A42757"/>
    <w:rsid w:val="00A4278D"/>
    <w:rsid w:val="00A42989"/>
    <w:rsid w:val="00A42BB1"/>
    <w:rsid w:val="00A42C75"/>
    <w:rsid w:val="00A42E00"/>
    <w:rsid w:val="00A4313D"/>
    <w:rsid w:val="00A43759"/>
    <w:rsid w:val="00A43BA6"/>
    <w:rsid w:val="00A43C27"/>
    <w:rsid w:val="00A43C3F"/>
    <w:rsid w:val="00A43C88"/>
    <w:rsid w:val="00A43CE1"/>
    <w:rsid w:val="00A43E4D"/>
    <w:rsid w:val="00A441EF"/>
    <w:rsid w:val="00A44444"/>
    <w:rsid w:val="00A44515"/>
    <w:rsid w:val="00A44532"/>
    <w:rsid w:val="00A44601"/>
    <w:rsid w:val="00A44666"/>
    <w:rsid w:val="00A446E2"/>
    <w:rsid w:val="00A44786"/>
    <w:rsid w:val="00A44BD9"/>
    <w:rsid w:val="00A45050"/>
    <w:rsid w:val="00A4507D"/>
    <w:rsid w:val="00A451D2"/>
    <w:rsid w:val="00A45337"/>
    <w:rsid w:val="00A4541F"/>
    <w:rsid w:val="00A45455"/>
    <w:rsid w:val="00A45488"/>
    <w:rsid w:val="00A45697"/>
    <w:rsid w:val="00A459FF"/>
    <w:rsid w:val="00A45AE5"/>
    <w:rsid w:val="00A462BC"/>
    <w:rsid w:val="00A4648E"/>
    <w:rsid w:val="00A46809"/>
    <w:rsid w:val="00A46C88"/>
    <w:rsid w:val="00A472E0"/>
    <w:rsid w:val="00A4776F"/>
    <w:rsid w:val="00A47803"/>
    <w:rsid w:val="00A478E8"/>
    <w:rsid w:val="00A47B8C"/>
    <w:rsid w:val="00A47DE8"/>
    <w:rsid w:val="00A47E78"/>
    <w:rsid w:val="00A47F02"/>
    <w:rsid w:val="00A50038"/>
    <w:rsid w:val="00A50121"/>
    <w:rsid w:val="00A5048E"/>
    <w:rsid w:val="00A5060C"/>
    <w:rsid w:val="00A5060D"/>
    <w:rsid w:val="00A506A4"/>
    <w:rsid w:val="00A506CD"/>
    <w:rsid w:val="00A506FA"/>
    <w:rsid w:val="00A5079C"/>
    <w:rsid w:val="00A50952"/>
    <w:rsid w:val="00A50D21"/>
    <w:rsid w:val="00A50EBF"/>
    <w:rsid w:val="00A5111F"/>
    <w:rsid w:val="00A51147"/>
    <w:rsid w:val="00A511CA"/>
    <w:rsid w:val="00A511D2"/>
    <w:rsid w:val="00A5124D"/>
    <w:rsid w:val="00A51386"/>
    <w:rsid w:val="00A51679"/>
    <w:rsid w:val="00A51C04"/>
    <w:rsid w:val="00A51EC7"/>
    <w:rsid w:val="00A51ED0"/>
    <w:rsid w:val="00A51FE3"/>
    <w:rsid w:val="00A52039"/>
    <w:rsid w:val="00A521F2"/>
    <w:rsid w:val="00A523E1"/>
    <w:rsid w:val="00A52529"/>
    <w:rsid w:val="00A5275E"/>
    <w:rsid w:val="00A52A09"/>
    <w:rsid w:val="00A52AD7"/>
    <w:rsid w:val="00A52E5C"/>
    <w:rsid w:val="00A52FAD"/>
    <w:rsid w:val="00A5304C"/>
    <w:rsid w:val="00A5320D"/>
    <w:rsid w:val="00A53239"/>
    <w:rsid w:val="00A53670"/>
    <w:rsid w:val="00A536D1"/>
    <w:rsid w:val="00A536D9"/>
    <w:rsid w:val="00A53776"/>
    <w:rsid w:val="00A538AA"/>
    <w:rsid w:val="00A53A1A"/>
    <w:rsid w:val="00A53A73"/>
    <w:rsid w:val="00A53ACF"/>
    <w:rsid w:val="00A53AD7"/>
    <w:rsid w:val="00A53BB9"/>
    <w:rsid w:val="00A53C3B"/>
    <w:rsid w:val="00A53C70"/>
    <w:rsid w:val="00A53D5C"/>
    <w:rsid w:val="00A54274"/>
    <w:rsid w:val="00A543F0"/>
    <w:rsid w:val="00A5446D"/>
    <w:rsid w:val="00A54470"/>
    <w:rsid w:val="00A5474F"/>
    <w:rsid w:val="00A5482F"/>
    <w:rsid w:val="00A54B48"/>
    <w:rsid w:val="00A54D55"/>
    <w:rsid w:val="00A54E21"/>
    <w:rsid w:val="00A550E1"/>
    <w:rsid w:val="00A553AC"/>
    <w:rsid w:val="00A5549E"/>
    <w:rsid w:val="00A55716"/>
    <w:rsid w:val="00A55DA8"/>
    <w:rsid w:val="00A560F9"/>
    <w:rsid w:val="00A5628C"/>
    <w:rsid w:val="00A562CA"/>
    <w:rsid w:val="00A564E8"/>
    <w:rsid w:val="00A56837"/>
    <w:rsid w:val="00A56FC0"/>
    <w:rsid w:val="00A57080"/>
    <w:rsid w:val="00A57131"/>
    <w:rsid w:val="00A5750C"/>
    <w:rsid w:val="00A577FC"/>
    <w:rsid w:val="00A5799D"/>
    <w:rsid w:val="00A579D4"/>
    <w:rsid w:val="00A57B8B"/>
    <w:rsid w:val="00A57EDF"/>
    <w:rsid w:val="00A57FF3"/>
    <w:rsid w:val="00A60326"/>
    <w:rsid w:val="00A60698"/>
    <w:rsid w:val="00A60720"/>
    <w:rsid w:val="00A6076D"/>
    <w:rsid w:val="00A6077B"/>
    <w:rsid w:val="00A608B2"/>
    <w:rsid w:val="00A609BC"/>
    <w:rsid w:val="00A60AA8"/>
    <w:rsid w:val="00A60B01"/>
    <w:rsid w:val="00A60C07"/>
    <w:rsid w:val="00A60C2F"/>
    <w:rsid w:val="00A61057"/>
    <w:rsid w:val="00A612FE"/>
    <w:rsid w:val="00A61426"/>
    <w:rsid w:val="00A614C6"/>
    <w:rsid w:val="00A616BF"/>
    <w:rsid w:val="00A616F3"/>
    <w:rsid w:val="00A61824"/>
    <w:rsid w:val="00A61883"/>
    <w:rsid w:val="00A61886"/>
    <w:rsid w:val="00A61A8F"/>
    <w:rsid w:val="00A61E72"/>
    <w:rsid w:val="00A6200F"/>
    <w:rsid w:val="00A621F4"/>
    <w:rsid w:val="00A6229B"/>
    <w:rsid w:val="00A622E1"/>
    <w:rsid w:val="00A623DF"/>
    <w:rsid w:val="00A62441"/>
    <w:rsid w:val="00A62467"/>
    <w:rsid w:val="00A624DB"/>
    <w:rsid w:val="00A62586"/>
    <w:rsid w:val="00A627BB"/>
    <w:rsid w:val="00A627D9"/>
    <w:rsid w:val="00A62829"/>
    <w:rsid w:val="00A62AFF"/>
    <w:rsid w:val="00A62C30"/>
    <w:rsid w:val="00A62D16"/>
    <w:rsid w:val="00A63007"/>
    <w:rsid w:val="00A63194"/>
    <w:rsid w:val="00A6342D"/>
    <w:rsid w:val="00A634C6"/>
    <w:rsid w:val="00A6364B"/>
    <w:rsid w:val="00A63F98"/>
    <w:rsid w:val="00A640DB"/>
    <w:rsid w:val="00A64301"/>
    <w:rsid w:val="00A646AC"/>
    <w:rsid w:val="00A64AD3"/>
    <w:rsid w:val="00A64B8C"/>
    <w:rsid w:val="00A64E08"/>
    <w:rsid w:val="00A65364"/>
    <w:rsid w:val="00A653E4"/>
    <w:rsid w:val="00A6559E"/>
    <w:rsid w:val="00A65737"/>
    <w:rsid w:val="00A657AC"/>
    <w:rsid w:val="00A65AB4"/>
    <w:rsid w:val="00A65BBF"/>
    <w:rsid w:val="00A65C6F"/>
    <w:rsid w:val="00A65DCD"/>
    <w:rsid w:val="00A66043"/>
    <w:rsid w:val="00A66102"/>
    <w:rsid w:val="00A6615E"/>
    <w:rsid w:val="00A6641B"/>
    <w:rsid w:val="00A665D1"/>
    <w:rsid w:val="00A666B1"/>
    <w:rsid w:val="00A66AF1"/>
    <w:rsid w:val="00A66B6B"/>
    <w:rsid w:val="00A66C29"/>
    <w:rsid w:val="00A66D12"/>
    <w:rsid w:val="00A67003"/>
    <w:rsid w:val="00A67426"/>
    <w:rsid w:val="00A67745"/>
    <w:rsid w:val="00A678A3"/>
    <w:rsid w:val="00A67A24"/>
    <w:rsid w:val="00A67C04"/>
    <w:rsid w:val="00A67D30"/>
    <w:rsid w:val="00A67D52"/>
    <w:rsid w:val="00A67D6F"/>
    <w:rsid w:val="00A7004B"/>
    <w:rsid w:val="00A70288"/>
    <w:rsid w:val="00A702F5"/>
    <w:rsid w:val="00A70345"/>
    <w:rsid w:val="00A7066F"/>
    <w:rsid w:val="00A708D2"/>
    <w:rsid w:val="00A70DBF"/>
    <w:rsid w:val="00A70E19"/>
    <w:rsid w:val="00A70E4D"/>
    <w:rsid w:val="00A70E7C"/>
    <w:rsid w:val="00A70FC9"/>
    <w:rsid w:val="00A7123C"/>
    <w:rsid w:val="00A7143A"/>
    <w:rsid w:val="00A7167A"/>
    <w:rsid w:val="00A7169B"/>
    <w:rsid w:val="00A717D4"/>
    <w:rsid w:val="00A71B15"/>
    <w:rsid w:val="00A71B86"/>
    <w:rsid w:val="00A71CB7"/>
    <w:rsid w:val="00A71CF3"/>
    <w:rsid w:val="00A71FDD"/>
    <w:rsid w:val="00A720E1"/>
    <w:rsid w:val="00A720E2"/>
    <w:rsid w:val="00A7233F"/>
    <w:rsid w:val="00A7250D"/>
    <w:rsid w:val="00A726C9"/>
    <w:rsid w:val="00A7280A"/>
    <w:rsid w:val="00A72A43"/>
    <w:rsid w:val="00A73294"/>
    <w:rsid w:val="00A73312"/>
    <w:rsid w:val="00A733FC"/>
    <w:rsid w:val="00A73462"/>
    <w:rsid w:val="00A7349F"/>
    <w:rsid w:val="00A735BE"/>
    <w:rsid w:val="00A73621"/>
    <w:rsid w:val="00A73879"/>
    <w:rsid w:val="00A73A32"/>
    <w:rsid w:val="00A73C3A"/>
    <w:rsid w:val="00A73FA6"/>
    <w:rsid w:val="00A744AA"/>
    <w:rsid w:val="00A74738"/>
    <w:rsid w:val="00A7473D"/>
    <w:rsid w:val="00A74922"/>
    <w:rsid w:val="00A74A71"/>
    <w:rsid w:val="00A74CB8"/>
    <w:rsid w:val="00A74EE2"/>
    <w:rsid w:val="00A751BE"/>
    <w:rsid w:val="00A751D9"/>
    <w:rsid w:val="00A75296"/>
    <w:rsid w:val="00A75326"/>
    <w:rsid w:val="00A756EF"/>
    <w:rsid w:val="00A759B1"/>
    <w:rsid w:val="00A76316"/>
    <w:rsid w:val="00A76320"/>
    <w:rsid w:val="00A7634D"/>
    <w:rsid w:val="00A763BE"/>
    <w:rsid w:val="00A763D0"/>
    <w:rsid w:val="00A7646C"/>
    <w:rsid w:val="00A766CA"/>
    <w:rsid w:val="00A766F2"/>
    <w:rsid w:val="00A766FF"/>
    <w:rsid w:val="00A7676E"/>
    <w:rsid w:val="00A767D1"/>
    <w:rsid w:val="00A76829"/>
    <w:rsid w:val="00A76D0B"/>
    <w:rsid w:val="00A76E24"/>
    <w:rsid w:val="00A76E89"/>
    <w:rsid w:val="00A76F2E"/>
    <w:rsid w:val="00A770BA"/>
    <w:rsid w:val="00A77177"/>
    <w:rsid w:val="00A774CD"/>
    <w:rsid w:val="00A77651"/>
    <w:rsid w:val="00A77B13"/>
    <w:rsid w:val="00A77B30"/>
    <w:rsid w:val="00A77D2C"/>
    <w:rsid w:val="00A80087"/>
    <w:rsid w:val="00A800E4"/>
    <w:rsid w:val="00A8024A"/>
    <w:rsid w:val="00A803BA"/>
    <w:rsid w:val="00A8075D"/>
    <w:rsid w:val="00A80B06"/>
    <w:rsid w:val="00A80DE9"/>
    <w:rsid w:val="00A80EAA"/>
    <w:rsid w:val="00A8120F"/>
    <w:rsid w:val="00A813E9"/>
    <w:rsid w:val="00A8147C"/>
    <w:rsid w:val="00A81892"/>
    <w:rsid w:val="00A818C1"/>
    <w:rsid w:val="00A81A1F"/>
    <w:rsid w:val="00A81A9E"/>
    <w:rsid w:val="00A81BFB"/>
    <w:rsid w:val="00A81C2B"/>
    <w:rsid w:val="00A81C7A"/>
    <w:rsid w:val="00A81CF4"/>
    <w:rsid w:val="00A81E66"/>
    <w:rsid w:val="00A81F44"/>
    <w:rsid w:val="00A81FE8"/>
    <w:rsid w:val="00A82008"/>
    <w:rsid w:val="00A820A6"/>
    <w:rsid w:val="00A820C8"/>
    <w:rsid w:val="00A821D9"/>
    <w:rsid w:val="00A82251"/>
    <w:rsid w:val="00A823D2"/>
    <w:rsid w:val="00A8241A"/>
    <w:rsid w:val="00A82444"/>
    <w:rsid w:val="00A82487"/>
    <w:rsid w:val="00A8251A"/>
    <w:rsid w:val="00A82602"/>
    <w:rsid w:val="00A82E46"/>
    <w:rsid w:val="00A82F54"/>
    <w:rsid w:val="00A82F5B"/>
    <w:rsid w:val="00A82FC7"/>
    <w:rsid w:val="00A831A4"/>
    <w:rsid w:val="00A83364"/>
    <w:rsid w:val="00A8350D"/>
    <w:rsid w:val="00A83998"/>
    <w:rsid w:val="00A83E8B"/>
    <w:rsid w:val="00A84048"/>
    <w:rsid w:val="00A842D5"/>
    <w:rsid w:val="00A843D5"/>
    <w:rsid w:val="00A84404"/>
    <w:rsid w:val="00A84645"/>
    <w:rsid w:val="00A84757"/>
    <w:rsid w:val="00A84E45"/>
    <w:rsid w:val="00A84E76"/>
    <w:rsid w:val="00A850F8"/>
    <w:rsid w:val="00A851B7"/>
    <w:rsid w:val="00A8536E"/>
    <w:rsid w:val="00A853C2"/>
    <w:rsid w:val="00A8548F"/>
    <w:rsid w:val="00A854A0"/>
    <w:rsid w:val="00A85777"/>
    <w:rsid w:val="00A85854"/>
    <w:rsid w:val="00A85931"/>
    <w:rsid w:val="00A85946"/>
    <w:rsid w:val="00A85CDD"/>
    <w:rsid w:val="00A85E72"/>
    <w:rsid w:val="00A85F37"/>
    <w:rsid w:val="00A86100"/>
    <w:rsid w:val="00A86279"/>
    <w:rsid w:val="00A86C0B"/>
    <w:rsid w:val="00A86C6B"/>
    <w:rsid w:val="00A86CDB"/>
    <w:rsid w:val="00A87405"/>
    <w:rsid w:val="00A87546"/>
    <w:rsid w:val="00A879CF"/>
    <w:rsid w:val="00A87C6B"/>
    <w:rsid w:val="00A87EAB"/>
    <w:rsid w:val="00A90068"/>
    <w:rsid w:val="00A9015C"/>
    <w:rsid w:val="00A9026B"/>
    <w:rsid w:val="00A902FF"/>
    <w:rsid w:val="00A903CE"/>
    <w:rsid w:val="00A9053E"/>
    <w:rsid w:val="00A906F5"/>
    <w:rsid w:val="00A90880"/>
    <w:rsid w:val="00A910F5"/>
    <w:rsid w:val="00A91202"/>
    <w:rsid w:val="00A9147A"/>
    <w:rsid w:val="00A91491"/>
    <w:rsid w:val="00A91934"/>
    <w:rsid w:val="00A91958"/>
    <w:rsid w:val="00A91D31"/>
    <w:rsid w:val="00A91F16"/>
    <w:rsid w:val="00A920FB"/>
    <w:rsid w:val="00A921C5"/>
    <w:rsid w:val="00A92223"/>
    <w:rsid w:val="00A923BE"/>
    <w:rsid w:val="00A92457"/>
    <w:rsid w:val="00A92547"/>
    <w:rsid w:val="00A926D8"/>
    <w:rsid w:val="00A9271A"/>
    <w:rsid w:val="00A9276E"/>
    <w:rsid w:val="00A927EC"/>
    <w:rsid w:val="00A92947"/>
    <w:rsid w:val="00A929B9"/>
    <w:rsid w:val="00A92B17"/>
    <w:rsid w:val="00A92BE2"/>
    <w:rsid w:val="00A92C75"/>
    <w:rsid w:val="00A92C7E"/>
    <w:rsid w:val="00A92CB9"/>
    <w:rsid w:val="00A92CBA"/>
    <w:rsid w:val="00A92DDE"/>
    <w:rsid w:val="00A92E4E"/>
    <w:rsid w:val="00A93271"/>
    <w:rsid w:val="00A93287"/>
    <w:rsid w:val="00A932F2"/>
    <w:rsid w:val="00A933B0"/>
    <w:rsid w:val="00A9380B"/>
    <w:rsid w:val="00A938A8"/>
    <w:rsid w:val="00A93BD4"/>
    <w:rsid w:val="00A93EBF"/>
    <w:rsid w:val="00A93FA0"/>
    <w:rsid w:val="00A9432C"/>
    <w:rsid w:val="00A94334"/>
    <w:rsid w:val="00A94798"/>
    <w:rsid w:val="00A94822"/>
    <w:rsid w:val="00A94A2C"/>
    <w:rsid w:val="00A94C26"/>
    <w:rsid w:val="00A94F58"/>
    <w:rsid w:val="00A95108"/>
    <w:rsid w:val="00A9531C"/>
    <w:rsid w:val="00A954CF"/>
    <w:rsid w:val="00A95514"/>
    <w:rsid w:val="00A9597C"/>
    <w:rsid w:val="00A959CC"/>
    <w:rsid w:val="00A95A99"/>
    <w:rsid w:val="00A95DC7"/>
    <w:rsid w:val="00A95E33"/>
    <w:rsid w:val="00A95E3C"/>
    <w:rsid w:val="00A95EA7"/>
    <w:rsid w:val="00A9622B"/>
    <w:rsid w:val="00A9630F"/>
    <w:rsid w:val="00A96327"/>
    <w:rsid w:val="00A96402"/>
    <w:rsid w:val="00A96714"/>
    <w:rsid w:val="00A96796"/>
    <w:rsid w:val="00A96831"/>
    <w:rsid w:val="00A96976"/>
    <w:rsid w:val="00A96A9F"/>
    <w:rsid w:val="00A96B24"/>
    <w:rsid w:val="00A972AD"/>
    <w:rsid w:val="00A972C5"/>
    <w:rsid w:val="00A97652"/>
    <w:rsid w:val="00A97A1B"/>
    <w:rsid w:val="00A97A96"/>
    <w:rsid w:val="00A97B3B"/>
    <w:rsid w:val="00A97CC2"/>
    <w:rsid w:val="00A97D8C"/>
    <w:rsid w:val="00AA00AD"/>
    <w:rsid w:val="00AA0127"/>
    <w:rsid w:val="00AA0263"/>
    <w:rsid w:val="00AA04A0"/>
    <w:rsid w:val="00AA04BD"/>
    <w:rsid w:val="00AA054A"/>
    <w:rsid w:val="00AA05AB"/>
    <w:rsid w:val="00AA05D0"/>
    <w:rsid w:val="00AA0682"/>
    <w:rsid w:val="00AA0986"/>
    <w:rsid w:val="00AA09CD"/>
    <w:rsid w:val="00AA0A43"/>
    <w:rsid w:val="00AA0ACC"/>
    <w:rsid w:val="00AA0F65"/>
    <w:rsid w:val="00AA0FCE"/>
    <w:rsid w:val="00AA11DC"/>
    <w:rsid w:val="00AA1304"/>
    <w:rsid w:val="00AA132F"/>
    <w:rsid w:val="00AA1527"/>
    <w:rsid w:val="00AA166E"/>
    <w:rsid w:val="00AA196A"/>
    <w:rsid w:val="00AA1CFA"/>
    <w:rsid w:val="00AA200A"/>
    <w:rsid w:val="00AA20BD"/>
    <w:rsid w:val="00AA21B6"/>
    <w:rsid w:val="00AA259B"/>
    <w:rsid w:val="00AA26C9"/>
    <w:rsid w:val="00AA274A"/>
    <w:rsid w:val="00AA2D9F"/>
    <w:rsid w:val="00AA2F10"/>
    <w:rsid w:val="00AA2F1C"/>
    <w:rsid w:val="00AA30C4"/>
    <w:rsid w:val="00AA3179"/>
    <w:rsid w:val="00AA32DA"/>
    <w:rsid w:val="00AA3369"/>
    <w:rsid w:val="00AA3770"/>
    <w:rsid w:val="00AA37AB"/>
    <w:rsid w:val="00AA39A2"/>
    <w:rsid w:val="00AA3A02"/>
    <w:rsid w:val="00AA3A9B"/>
    <w:rsid w:val="00AA43D4"/>
    <w:rsid w:val="00AA4478"/>
    <w:rsid w:val="00AA4509"/>
    <w:rsid w:val="00AA4514"/>
    <w:rsid w:val="00AA4E84"/>
    <w:rsid w:val="00AA4F32"/>
    <w:rsid w:val="00AA4FC6"/>
    <w:rsid w:val="00AA5688"/>
    <w:rsid w:val="00AA574B"/>
    <w:rsid w:val="00AA57C6"/>
    <w:rsid w:val="00AA5889"/>
    <w:rsid w:val="00AA5923"/>
    <w:rsid w:val="00AA5AAA"/>
    <w:rsid w:val="00AA5B90"/>
    <w:rsid w:val="00AA5BE1"/>
    <w:rsid w:val="00AA6214"/>
    <w:rsid w:val="00AA657A"/>
    <w:rsid w:val="00AA6595"/>
    <w:rsid w:val="00AA67DD"/>
    <w:rsid w:val="00AA6803"/>
    <w:rsid w:val="00AA6978"/>
    <w:rsid w:val="00AA69C9"/>
    <w:rsid w:val="00AA6B86"/>
    <w:rsid w:val="00AA71D9"/>
    <w:rsid w:val="00AA7272"/>
    <w:rsid w:val="00AA755A"/>
    <w:rsid w:val="00AA7574"/>
    <w:rsid w:val="00AA7674"/>
    <w:rsid w:val="00AA78BE"/>
    <w:rsid w:val="00AA7A97"/>
    <w:rsid w:val="00AA7AED"/>
    <w:rsid w:val="00AA7D33"/>
    <w:rsid w:val="00AA7DB0"/>
    <w:rsid w:val="00AA7EC4"/>
    <w:rsid w:val="00AA7F09"/>
    <w:rsid w:val="00AB0187"/>
    <w:rsid w:val="00AB029C"/>
    <w:rsid w:val="00AB037A"/>
    <w:rsid w:val="00AB03DD"/>
    <w:rsid w:val="00AB054D"/>
    <w:rsid w:val="00AB081D"/>
    <w:rsid w:val="00AB0958"/>
    <w:rsid w:val="00AB0E9A"/>
    <w:rsid w:val="00AB0F65"/>
    <w:rsid w:val="00AB0FB9"/>
    <w:rsid w:val="00AB119D"/>
    <w:rsid w:val="00AB135C"/>
    <w:rsid w:val="00AB17C8"/>
    <w:rsid w:val="00AB1A61"/>
    <w:rsid w:val="00AB1BB2"/>
    <w:rsid w:val="00AB1BBF"/>
    <w:rsid w:val="00AB1D01"/>
    <w:rsid w:val="00AB2166"/>
    <w:rsid w:val="00AB22A5"/>
    <w:rsid w:val="00AB26F8"/>
    <w:rsid w:val="00AB2C11"/>
    <w:rsid w:val="00AB2C4D"/>
    <w:rsid w:val="00AB2E77"/>
    <w:rsid w:val="00AB2F9E"/>
    <w:rsid w:val="00AB3094"/>
    <w:rsid w:val="00AB33DA"/>
    <w:rsid w:val="00AB346E"/>
    <w:rsid w:val="00AB354E"/>
    <w:rsid w:val="00AB385E"/>
    <w:rsid w:val="00AB394C"/>
    <w:rsid w:val="00AB3AC0"/>
    <w:rsid w:val="00AB3D46"/>
    <w:rsid w:val="00AB3E48"/>
    <w:rsid w:val="00AB42A7"/>
    <w:rsid w:val="00AB46FF"/>
    <w:rsid w:val="00AB474E"/>
    <w:rsid w:val="00AB4CAA"/>
    <w:rsid w:val="00AB4D60"/>
    <w:rsid w:val="00AB5017"/>
    <w:rsid w:val="00AB54D1"/>
    <w:rsid w:val="00AB55A1"/>
    <w:rsid w:val="00AB5B00"/>
    <w:rsid w:val="00AB5C4F"/>
    <w:rsid w:val="00AB5D1E"/>
    <w:rsid w:val="00AB5E55"/>
    <w:rsid w:val="00AB5E98"/>
    <w:rsid w:val="00AB610B"/>
    <w:rsid w:val="00AB686A"/>
    <w:rsid w:val="00AB6C23"/>
    <w:rsid w:val="00AB6F40"/>
    <w:rsid w:val="00AB7262"/>
    <w:rsid w:val="00AB72E7"/>
    <w:rsid w:val="00AB7419"/>
    <w:rsid w:val="00AB749D"/>
    <w:rsid w:val="00AB74D6"/>
    <w:rsid w:val="00AB758F"/>
    <w:rsid w:val="00AB7618"/>
    <w:rsid w:val="00AB7739"/>
    <w:rsid w:val="00AB77D3"/>
    <w:rsid w:val="00AB7A5E"/>
    <w:rsid w:val="00AB7C21"/>
    <w:rsid w:val="00AB7F2D"/>
    <w:rsid w:val="00AC0475"/>
    <w:rsid w:val="00AC04DF"/>
    <w:rsid w:val="00AC0503"/>
    <w:rsid w:val="00AC0569"/>
    <w:rsid w:val="00AC0924"/>
    <w:rsid w:val="00AC0B5E"/>
    <w:rsid w:val="00AC0C67"/>
    <w:rsid w:val="00AC0DC8"/>
    <w:rsid w:val="00AC1115"/>
    <w:rsid w:val="00AC128A"/>
    <w:rsid w:val="00AC1331"/>
    <w:rsid w:val="00AC13DC"/>
    <w:rsid w:val="00AC1776"/>
    <w:rsid w:val="00AC1B31"/>
    <w:rsid w:val="00AC1B63"/>
    <w:rsid w:val="00AC1D05"/>
    <w:rsid w:val="00AC1D55"/>
    <w:rsid w:val="00AC1D7B"/>
    <w:rsid w:val="00AC1DBF"/>
    <w:rsid w:val="00AC1DD0"/>
    <w:rsid w:val="00AC1E14"/>
    <w:rsid w:val="00AC1E21"/>
    <w:rsid w:val="00AC24B4"/>
    <w:rsid w:val="00AC26F8"/>
    <w:rsid w:val="00AC2BC8"/>
    <w:rsid w:val="00AC2BC9"/>
    <w:rsid w:val="00AC2E1F"/>
    <w:rsid w:val="00AC320E"/>
    <w:rsid w:val="00AC322B"/>
    <w:rsid w:val="00AC33A5"/>
    <w:rsid w:val="00AC35EA"/>
    <w:rsid w:val="00AC3B41"/>
    <w:rsid w:val="00AC3C01"/>
    <w:rsid w:val="00AC41BC"/>
    <w:rsid w:val="00AC41FB"/>
    <w:rsid w:val="00AC4229"/>
    <w:rsid w:val="00AC4271"/>
    <w:rsid w:val="00AC4352"/>
    <w:rsid w:val="00AC4505"/>
    <w:rsid w:val="00AC46C6"/>
    <w:rsid w:val="00AC488C"/>
    <w:rsid w:val="00AC4995"/>
    <w:rsid w:val="00AC4BBD"/>
    <w:rsid w:val="00AC4E48"/>
    <w:rsid w:val="00AC5232"/>
    <w:rsid w:val="00AC527D"/>
    <w:rsid w:val="00AC52BC"/>
    <w:rsid w:val="00AC559B"/>
    <w:rsid w:val="00AC56F8"/>
    <w:rsid w:val="00AC5889"/>
    <w:rsid w:val="00AC595B"/>
    <w:rsid w:val="00AC5D8C"/>
    <w:rsid w:val="00AC5DCB"/>
    <w:rsid w:val="00AC5F45"/>
    <w:rsid w:val="00AC623B"/>
    <w:rsid w:val="00AC62DD"/>
    <w:rsid w:val="00AC631D"/>
    <w:rsid w:val="00AC64CC"/>
    <w:rsid w:val="00AC66F2"/>
    <w:rsid w:val="00AC67AB"/>
    <w:rsid w:val="00AC68E2"/>
    <w:rsid w:val="00AC69C9"/>
    <w:rsid w:val="00AC6A63"/>
    <w:rsid w:val="00AC6AE3"/>
    <w:rsid w:val="00AC6AF5"/>
    <w:rsid w:val="00AC6B07"/>
    <w:rsid w:val="00AC6B22"/>
    <w:rsid w:val="00AC6F51"/>
    <w:rsid w:val="00AC7230"/>
    <w:rsid w:val="00AC781B"/>
    <w:rsid w:val="00AC799F"/>
    <w:rsid w:val="00AC7A52"/>
    <w:rsid w:val="00AC7A65"/>
    <w:rsid w:val="00AC7B7B"/>
    <w:rsid w:val="00AC7BDA"/>
    <w:rsid w:val="00AC7C3B"/>
    <w:rsid w:val="00AC7DBE"/>
    <w:rsid w:val="00AC7EA9"/>
    <w:rsid w:val="00AD00D3"/>
    <w:rsid w:val="00AD018C"/>
    <w:rsid w:val="00AD01D8"/>
    <w:rsid w:val="00AD029B"/>
    <w:rsid w:val="00AD038F"/>
    <w:rsid w:val="00AD0615"/>
    <w:rsid w:val="00AD09DD"/>
    <w:rsid w:val="00AD0BE8"/>
    <w:rsid w:val="00AD1119"/>
    <w:rsid w:val="00AD1351"/>
    <w:rsid w:val="00AD140B"/>
    <w:rsid w:val="00AD15ED"/>
    <w:rsid w:val="00AD19F0"/>
    <w:rsid w:val="00AD1C87"/>
    <w:rsid w:val="00AD1CAC"/>
    <w:rsid w:val="00AD1F2B"/>
    <w:rsid w:val="00AD1FA6"/>
    <w:rsid w:val="00AD2159"/>
    <w:rsid w:val="00AD21D7"/>
    <w:rsid w:val="00AD21EE"/>
    <w:rsid w:val="00AD2295"/>
    <w:rsid w:val="00AD29C6"/>
    <w:rsid w:val="00AD2A30"/>
    <w:rsid w:val="00AD3164"/>
    <w:rsid w:val="00AD32A5"/>
    <w:rsid w:val="00AD38CF"/>
    <w:rsid w:val="00AD3B42"/>
    <w:rsid w:val="00AD3E5B"/>
    <w:rsid w:val="00AD3FBF"/>
    <w:rsid w:val="00AD4175"/>
    <w:rsid w:val="00AD42F5"/>
    <w:rsid w:val="00AD4BBB"/>
    <w:rsid w:val="00AD4DC6"/>
    <w:rsid w:val="00AD5014"/>
    <w:rsid w:val="00AD5282"/>
    <w:rsid w:val="00AD5457"/>
    <w:rsid w:val="00AD5839"/>
    <w:rsid w:val="00AD590D"/>
    <w:rsid w:val="00AD636E"/>
    <w:rsid w:val="00AD6636"/>
    <w:rsid w:val="00AD669D"/>
    <w:rsid w:val="00AD66B5"/>
    <w:rsid w:val="00AD6B19"/>
    <w:rsid w:val="00AD6CFE"/>
    <w:rsid w:val="00AD6DB2"/>
    <w:rsid w:val="00AD6EC1"/>
    <w:rsid w:val="00AD7226"/>
    <w:rsid w:val="00AD7701"/>
    <w:rsid w:val="00AD7805"/>
    <w:rsid w:val="00AD79B8"/>
    <w:rsid w:val="00AD7A51"/>
    <w:rsid w:val="00AD7B16"/>
    <w:rsid w:val="00AD7DDB"/>
    <w:rsid w:val="00AE01A2"/>
    <w:rsid w:val="00AE04C3"/>
    <w:rsid w:val="00AE04DC"/>
    <w:rsid w:val="00AE05F0"/>
    <w:rsid w:val="00AE0639"/>
    <w:rsid w:val="00AE0676"/>
    <w:rsid w:val="00AE0832"/>
    <w:rsid w:val="00AE0946"/>
    <w:rsid w:val="00AE0955"/>
    <w:rsid w:val="00AE0B7E"/>
    <w:rsid w:val="00AE0C33"/>
    <w:rsid w:val="00AE0E98"/>
    <w:rsid w:val="00AE0F8F"/>
    <w:rsid w:val="00AE107B"/>
    <w:rsid w:val="00AE1081"/>
    <w:rsid w:val="00AE1141"/>
    <w:rsid w:val="00AE1192"/>
    <w:rsid w:val="00AE11BA"/>
    <w:rsid w:val="00AE1254"/>
    <w:rsid w:val="00AE1272"/>
    <w:rsid w:val="00AE12E3"/>
    <w:rsid w:val="00AE1520"/>
    <w:rsid w:val="00AE16AB"/>
    <w:rsid w:val="00AE17F4"/>
    <w:rsid w:val="00AE1815"/>
    <w:rsid w:val="00AE18E8"/>
    <w:rsid w:val="00AE1A9A"/>
    <w:rsid w:val="00AE1ADB"/>
    <w:rsid w:val="00AE1B57"/>
    <w:rsid w:val="00AE1CC9"/>
    <w:rsid w:val="00AE1EE9"/>
    <w:rsid w:val="00AE211F"/>
    <w:rsid w:val="00AE2364"/>
    <w:rsid w:val="00AE2590"/>
    <w:rsid w:val="00AE2982"/>
    <w:rsid w:val="00AE29CB"/>
    <w:rsid w:val="00AE29DC"/>
    <w:rsid w:val="00AE2A23"/>
    <w:rsid w:val="00AE2AAD"/>
    <w:rsid w:val="00AE2C60"/>
    <w:rsid w:val="00AE2CA0"/>
    <w:rsid w:val="00AE2D3F"/>
    <w:rsid w:val="00AE2DC4"/>
    <w:rsid w:val="00AE2E48"/>
    <w:rsid w:val="00AE2EAF"/>
    <w:rsid w:val="00AE337F"/>
    <w:rsid w:val="00AE373A"/>
    <w:rsid w:val="00AE3891"/>
    <w:rsid w:val="00AE3A84"/>
    <w:rsid w:val="00AE3D7C"/>
    <w:rsid w:val="00AE3EAE"/>
    <w:rsid w:val="00AE3F2C"/>
    <w:rsid w:val="00AE4017"/>
    <w:rsid w:val="00AE4122"/>
    <w:rsid w:val="00AE488F"/>
    <w:rsid w:val="00AE4B0F"/>
    <w:rsid w:val="00AE4C77"/>
    <w:rsid w:val="00AE4ED7"/>
    <w:rsid w:val="00AE5146"/>
    <w:rsid w:val="00AE51F5"/>
    <w:rsid w:val="00AE5544"/>
    <w:rsid w:val="00AE5643"/>
    <w:rsid w:val="00AE571A"/>
    <w:rsid w:val="00AE5884"/>
    <w:rsid w:val="00AE5942"/>
    <w:rsid w:val="00AE59B9"/>
    <w:rsid w:val="00AE6393"/>
    <w:rsid w:val="00AE63E4"/>
    <w:rsid w:val="00AE67D9"/>
    <w:rsid w:val="00AE6919"/>
    <w:rsid w:val="00AE6923"/>
    <w:rsid w:val="00AE6AC9"/>
    <w:rsid w:val="00AE6BB3"/>
    <w:rsid w:val="00AE6D5E"/>
    <w:rsid w:val="00AE6DE8"/>
    <w:rsid w:val="00AE6FB3"/>
    <w:rsid w:val="00AE710F"/>
    <w:rsid w:val="00AE71AF"/>
    <w:rsid w:val="00AE760B"/>
    <w:rsid w:val="00AE7E39"/>
    <w:rsid w:val="00AE7F89"/>
    <w:rsid w:val="00AF030C"/>
    <w:rsid w:val="00AF0327"/>
    <w:rsid w:val="00AF04DD"/>
    <w:rsid w:val="00AF0578"/>
    <w:rsid w:val="00AF05C4"/>
    <w:rsid w:val="00AF0795"/>
    <w:rsid w:val="00AF086A"/>
    <w:rsid w:val="00AF0AE4"/>
    <w:rsid w:val="00AF0BEA"/>
    <w:rsid w:val="00AF0F6A"/>
    <w:rsid w:val="00AF1257"/>
    <w:rsid w:val="00AF1441"/>
    <w:rsid w:val="00AF14CC"/>
    <w:rsid w:val="00AF185E"/>
    <w:rsid w:val="00AF1AF0"/>
    <w:rsid w:val="00AF1CA1"/>
    <w:rsid w:val="00AF1E3D"/>
    <w:rsid w:val="00AF1FF7"/>
    <w:rsid w:val="00AF2027"/>
    <w:rsid w:val="00AF2A7A"/>
    <w:rsid w:val="00AF2B66"/>
    <w:rsid w:val="00AF2E24"/>
    <w:rsid w:val="00AF3235"/>
    <w:rsid w:val="00AF3436"/>
    <w:rsid w:val="00AF3570"/>
    <w:rsid w:val="00AF3657"/>
    <w:rsid w:val="00AF372A"/>
    <w:rsid w:val="00AF373E"/>
    <w:rsid w:val="00AF37CA"/>
    <w:rsid w:val="00AF3F92"/>
    <w:rsid w:val="00AF4254"/>
    <w:rsid w:val="00AF4351"/>
    <w:rsid w:val="00AF43B4"/>
    <w:rsid w:val="00AF43CC"/>
    <w:rsid w:val="00AF4549"/>
    <w:rsid w:val="00AF48A8"/>
    <w:rsid w:val="00AF4BF6"/>
    <w:rsid w:val="00AF4DE4"/>
    <w:rsid w:val="00AF4EBE"/>
    <w:rsid w:val="00AF5415"/>
    <w:rsid w:val="00AF5428"/>
    <w:rsid w:val="00AF54DD"/>
    <w:rsid w:val="00AF5691"/>
    <w:rsid w:val="00AF57D1"/>
    <w:rsid w:val="00AF58F6"/>
    <w:rsid w:val="00AF5E42"/>
    <w:rsid w:val="00AF5E63"/>
    <w:rsid w:val="00AF5E75"/>
    <w:rsid w:val="00AF5E8C"/>
    <w:rsid w:val="00AF5F2C"/>
    <w:rsid w:val="00AF6088"/>
    <w:rsid w:val="00AF61A4"/>
    <w:rsid w:val="00AF61FB"/>
    <w:rsid w:val="00AF63A1"/>
    <w:rsid w:val="00AF63BF"/>
    <w:rsid w:val="00AF643F"/>
    <w:rsid w:val="00AF6589"/>
    <w:rsid w:val="00AF668A"/>
    <w:rsid w:val="00AF6696"/>
    <w:rsid w:val="00AF6991"/>
    <w:rsid w:val="00AF6A8B"/>
    <w:rsid w:val="00AF6BF7"/>
    <w:rsid w:val="00AF6F32"/>
    <w:rsid w:val="00AF6F39"/>
    <w:rsid w:val="00AF6FC8"/>
    <w:rsid w:val="00AF72C9"/>
    <w:rsid w:val="00AF7347"/>
    <w:rsid w:val="00AF7434"/>
    <w:rsid w:val="00AF7619"/>
    <w:rsid w:val="00AF77B8"/>
    <w:rsid w:val="00AF7A69"/>
    <w:rsid w:val="00AF7ED4"/>
    <w:rsid w:val="00AF7F94"/>
    <w:rsid w:val="00B00010"/>
    <w:rsid w:val="00B003E3"/>
    <w:rsid w:val="00B00A3A"/>
    <w:rsid w:val="00B00D18"/>
    <w:rsid w:val="00B010DA"/>
    <w:rsid w:val="00B01101"/>
    <w:rsid w:val="00B0139C"/>
    <w:rsid w:val="00B014BB"/>
    <w:rsid w:val="00B014C1"/>
    <w:rsid w:val="00B018B8"/>
    <w:rsid w:val="00B01BB9"/>
    <w:rsid w:val="00B01C14"/>
    <w:rsid w:val="00B01DF1"/>
    <w:rsid w:val="00B01FF3"/>
    <w:rsid w:val="00B02099"/>
    <w:rsid w:val="00B022CB"/>
    <w:rsid w:val="00B023D3"/>
    <w:rsid w:val="00B025A7"/>
    <w:rsid w:val="00B0282D"/>
    <w:rsid w:val="00B02951"/>
    <w:rsid w:val="00B02B03"/>
    <w:rsid w:val="00B02E57"/>
    <w:rsid w:val="00B03099"/>
    <w:rsid w:val="00B03255"/>
    <w:rsid w:val="00B032A8"/>
    <w:rsid w:val="00B032CC"/>
    <w:rsid w:val="00B0332B"/>
    <w:rsid w:val="00B03C4E"/>
    <w:rsid w:val="00B03D8B"/>
    <w:rsid w:val="00B04490"/>
    <w:rsid w:val="00B04924"/>
    <w:rsid w:val="00B04B3F"/>
    <w:rsid w:val="00B04D3A"/>
    <w:rsid w:val="00B04DF3"/>
    <w:rsid w:val="00B04FEA"/>
    <w:rsid w:val="00B05050"/>
    <w:rsid w:val="00B050B7"/>
    <w:rsid w:val="00B051EF"/>
    <w:rsid w:val="00B05460"/>
    <w:rsid w:val="00B058CD"/>
    <w:rsid w:val="00B05A0D"/>
    <w:rsid w:val="00B05BEF"/>
    <w:rsid w:val="00B05E4C"/>
    <w:rsid w:val="00B06311"/>
    <w:rsid w:val="00B06344"/>
    <w:rsid w:val="00B064C6"/>
    <w:rsid w:val="00B068FF"/>
    <w:rsid w:val="00B069E4"/>
    <w:rsid w:val="00B06EC3"/>
    <w:rsid w:val="00B0717A"/>
    <w:rsid w:val="00B0723E"/>
    <w:rsid w:val="00B07316"/>
    <w:rsid w:val="00B075ED"/>
    <w:rsid w:val="00B07616"/>
    <w:rsid w:val="00B07C2C"/>
    <w:rsid w:val="00B07F78"/>
    <w:rsid w:val="00B103C3"/>
    <w:rsid w:val="00B103E2"/>
    <w:rsid w:val="00B10421"/>
    <w:rsid w:val="00B105E8"/>
    <w:rsid w:val="00B10726"/>
    <w:rsid w:val="00B112B8"/>
    <w:rsid w:val="00B113A0"/>
    <w:rsid w:val="00B113B5"/>
    <w:rsid w:val="00B113BA"/>
    <w:rsid w:val="00B11509"/>
    <w:rsid w:val="00B1150D"/>
    <w:rsid w:val="00B115CD"/>
    <w:rsid w:val="00B11AA2"/>
    <w:rsid w:val="00B11D97"/>
    <w:rsid w:val="00B12522"/>
    <w:rsid w:val="00B12581"/>
    <w:rsid w:val="00B127DB"/>
    <w:rsid w:val="00B12C62"/>
    <w:rsid w:val="00B12E87"/>
    <w:rsid w:val="00B12F8D"/>
    <w:rsid w:val="00B13229"/>
    <w:rsid w:val="00B132A1"/>
    <w:rsid w:val="00B1345F"/>
    <w:rsid w:val="00B13621"/>
    <w:rsid w:val="00B1366B"/>
    <w:rsid w:val="00B136E6"/>
    <w:rsid w:val="00B139A4"/>
    <w:rsid w:val="00B139C6"/>
    <w:rsid w:val="00B13D3E"/>
    <w:rsid w:val="00B14180"/>
    <w:rsid w:val="00B14489"/>
    <w:rsid w:val="00B144C2"/>
    <w:rsid w:val="00B14788"/>
    <w:rsid w:val="00B14867"/>
    <w:rsid w:val="00B14940"/>
    <w:rsid w:val="00B15128"/>
    <w:rsid w:val="00B152B7"/>
    <w:rsid w:val="00B15417"/>
    <w:rsid w:val="00B15744"/>
    <w:rsid w:val="00B158CF"/>
    <w:rsid w:val="00B15B74"/>
    <w:rsid w:val="00B15B91"/>
    <w:rsid w:val="00B15CCC"/>
    <w:rsid w:val="00B15D89"/>
    <w:rsid w:val="00B16013"/>
    <w:rsid w:val="00B16335"/>
    <w:rsid w:val="00B16A7B"/>
    <w:rsid w:val="00B16BA3"/>
    <w:rsid w:val="00B16F31"/>
    <w:rsid w:val="00B170C6"/>
    <w:rsid w:val="00B172CD"/>
    <w:rsid w:val="00B17400"/>
    <w:rsid w:val="00B175BF"/>
    <w:rsid w:val="00B17635"/>
    <w:rsid w:val="00B17D08"/>
    <w:rsid w:val="00B2019D"/>
    <w:rsid w:val="00B202D3"/>
    <w:rsid w:val="00B20644"/>
    <w:rsid w:val="00B207A6"/>
    <w:rsid w:val="00B20A08"/>
    <w:rsid w:val="00B20A1A"/>
    <w:rsid w:val="00B20A78"/>
    <w:rsid w:val="00B20AD4"/>
    <w:rsid w:val="00B20AF5"/>
    <w:rsid w:val="00B20B6D"/>
    <w:rsid w:val="00B20D99"/>
    <w:rsid w:val="00B20EB5"/>
    <w:rsid w:val="00B20F33"/>
    <w:rsid w:val="00B215CA"/>
    <w:rsid w:val="00B2190F"/>
    <w:rsid w:val="00B21A34"/>
    <w:rsid w:val="00B21BE9"/>
    <w:rsid w:val="00B21BED"/>
    <w:rsid w:val="00B21C17"/>
    <w:rsid w:val="00B21DCD"/>
    <w:rsid w:val="00B21FB1"/>
    <w:rsid w:val="00B223C1"/>
    <w:rsid w:val="00B2247C"/>
    <w:rsid w:val="00B2286F"/>
    <w:rsid w:val="00B22E6E"/>
    <w:rsid w:val="00B22EFE"/>
    <w:rsid w:val="00B23029"/>
    <w:rsid w:val="00B23100"/>
    <w:rsid w:val="00B2314F"/>
    <w:rsid w:val="00B23170"/>
    <w:rsid w:val="00B23296"/>
    <w:rsid w:val="00B232CA"/>
    <w:rsid w:val="00B233E1"/>
    <w:rsid w:val="00B23479"/>
    <w:rsid w:val="00B23489"/>
    <w:rsid w:val="00B23654"/>
    <w:rsid w:val="00B239F6"/>
    <w:rsid w:val="00B23AA9"/>
    <w:rsid w:val="00B23CD0"/>
    <w:rsid w:val="00B2451C"/>
    <w:rsid w:val="00B24628"/>
    <w:rsid w:val="00B247C9"/>
    <w:rsid w:val="00B247EF"/>
    <w:rsid w:val="00B24813"/>
    <w:rsid w:val="00B24960"/>
    <w:rsid w:val="00B24B46"/>
    <w:rsid w:val="00B24E92"/>
    <w:rsid w:val="00B24F0B"/>
    <w:rsid w:val="00B25038"/>
    <w:rsid w:val="00B25142"/>
    <w:rsid w:val="00B253D7"/>
    <w:rsid w:val="00B25477"/>
    <w:rsid w:val="00B25544"/>
    <w:rsid w:val="00B256E9"/>
    <w:rsid w:val="00B25713"/>
    <w:rsid w:val="00B257E9"/>
    <w:rsid w:val="00B25A72"/>
    <w:rsid w:val="00B25B8F"/>
    <w:rsid w:val="00B25BFB"/>
    <w:rsid w:val="00B260D2"/>
    <w:rsid w:val="00B261E1"/>
    <w:rsid w:val="00B261ED"/>
    <w:rsid w:val="00B26227"/>
    <w:rsid w:val="00B26257"/>
    <w:rsid w:val="00B263FE"/>
    <w:rsid w:val="00B268C3"/>
    <w:rsid w:val="00B26DB0"/>
    <w:rsid w:val="00B26EC0"/>
    <w:rsid w:val="00B26F47"/>
    <w:rsid w:val="00B26F64"/>
    <w:rsid w:val="00B270B6"/>
    <w:rsid w:val="00B275A1"/>
    <w:rsid w:val="00B27761"/>
    <w:rsid w:val="00B278B1"/>
    <w:rsid w:val="00B27933"/>
    <w:rsid w:val="00B27A65"/>
    <w:rsid w:val="00B27C95"/>
    <w:rsid w:val="00B27D06"/>
    <w:rsid w:val="00B27DB1"/>
    <w:rsid w:val="00B27EEB"/>
    <w:rsid w:val="00B27FAF"/>
    <w:rsid w:val="00B3008D"/>
    <w:rsid w:val="00B3037F"/>
    <w:rsid w:val="00B30421"/>
    <w:rsid w:val="00B3052E"/>
    <w:rsid w:val="00B30543"/>
    <w:rsid w:val="00B3054E"/>
    <w:rsid w:val="00B3082D"/>
    <w:rsid w:val="00B30A7D"/>
    <w:rsid w:val="00B30B97"/>
    <w:rsid w:val="00B30C5E"/>
    <w:rsid w:val="00B30F70"/>
    <w:rsid w:val="00B31341"/>
    <w:rsid w:val="00B3166C"/>
    <w:rsid w:val="00B3171A"/>
    <w:rsid w:val="00B31F70"/>
    <w:rsid w:val="00B320AE"/>
    <w:rsid w:val="00B32194"/>
    <w:rsid w:val="00B32264"/>
    <w:rsid w:val="00B326BA"/>
    <w:rsid w:val="00B326C6"/>
    <w:rsid w:val="00B3277A"/>
    <w:rsid w:val="00B328D3"/>
    <w:rsid w:val="00B32A3C"/>
    <w:rsid w:val="00B32C03"/>
    <w:rsid w:val="00B32CA4"/>
    <w:rsid w:val="00B32E9F"/>
    <w:rsid w:val="00B32F1D"/>
    <w:rsid w:val="00B33177"/>
    <w:rsid w:val="00B33331"/>
    <w:rsid w:val="00B3338D"/>
    <w:rsid w:val="00B3340F"/>
    <w:rsid w:val="00B33791"/>
    <w:rsid w:val="00B33A56"/>
    <w:rsid w:val="00B33ACD"/>
    <w:rsid w:val="00B33D1E"/>
    <w:rsid w:val="00B33EC3"/>
    <w:rsid w:val="00B340D2"/>
    <w:rsid w:val="00B344A4"/>
    <w:rsid w:val="00B345EE"/>
    <w:rsid w:val="00B3473B"/>
    <w:rsid w:val="00B34AFA"/>
    <w:rsid w:val="00B34E33"/>
    <w:rsid w:val="00B34EF6"/>
    <w:rsid w:val="00B34F68"/>
    <w:rsid w:val="00B35564"/>
    <w:rsid w:val="00B355AA"/>
    <w:rsid w:val="00B35603"/>
    <w:rsid w:val="00B357B4"/>
    <w:rsid w:val="00B35B40"/>
    <w:rsid w:val="00B35BCC"/>
    <w:rsid w:val="00B35C34"/>
    <w:rsid w:val="00B35C8C"/>
    <w:rsid w:val="00B35E92"/>
    <w:rsid w:val="00B3608F"/>
    <w:rsid w:val="00B360B6"/>
    <w:rsid w:val="00B362EB"/>
    <w:rsid w:val="00B36419"/>
    <w:rsid w:val="00B36703"/>
    <w:rsid w:val="00B36A53"/>
    <w:rsid w:val="00B36BF4"/>
    <w:rsid w:val="00B36DEA"/>
    <w:rsid w:val="00B36E74"/>
    <w:rsid w:val="00B36F6C"/>
    <w:rsid w:val="00B3720A"/>
    <w:rsid w:val="00B3775B"/>
    <w:rsid w:val="00B37871"/>
    <w:rsid w:val="00B378B6"/>
    <w:rsid w:val="00B37F86"/>
    <w:rsid w:val="00B40541"/>
    <w:rsid w:val="00B40690"/>
    <w:rsid w:val="00B409AA"/>
    <w:rsid w:val="00B40CBD"/>
    <w:rsid w:val="00B40DA6"/>
    <w:rsid w:val="00B40DAE"/>
    <w:rsid w:val="00B40E4C"/>
    <w:rsid w:val="00B410CB"/>
    <w:rsid w:val="00B4116D"/>
    <w:rsid w:val="00B4118B"/>
    <w:rsid w:val="00B4176B"/>
    <w:rsid w:val="00B41B6C"/>
    <w:rsid w:val="00B41CEC"/>
    <w:rsid w:val="00B41E3C"/>
    <w:rsid w:val="00B41E59"/>
    <w:rsid w:val="00B41F3B"/>
    <w:rsid w:val="00B41FBB"/>
    <w:rsid w:val="00B42496"/>
    <w:rsid w:val="00B424C5"/>
    <w:rsid w:val="00B425F6"/>
    <w:rsid w:val="00B42654"/>
    <w:rsid w:val="00B429C6"/>
    <w:rsid w:val="00B42ABE"/>
    <w:rsid w:val="00B42ADA"/>
    <w:rsid w:val="00B42B1F"/>
    <w:rsid w:val="00B42E14"/>
    <w:rsid w:val="00B43081"/>
    <w:rsid w:val="00B43337"/>
    <w:rsid w:val="00B4390F"/>
    <w:rsid w:val="00B439E3"/>
    <w:rsid w:val="00B43ABA"/>
    <w:rsid w:val="00B43ABD"/>
    <w:rsid w:val="00B43ACF"/>
    <w:rsid w:val="00B43DC6"/>
    <w:rsid w:val="00B43E56"/>
    <w:rsid w:val="00B43EDB"/>
    <w:rsid w:val="00B43EFA"/>
    <w:rsid w:val="00B43FB9"/>
    <w:rsid w:val="00B44136"/>
    <w:rsid w:val="00B44370"/>
    <w:rsid w:val="00B44420"/>
    <w:rsid w:val="00B445E9"/>
    <w:rsid w:val="00B44738"/>
    <w:rsid w:val="00B44782"/>
    <w:rsid w:val="00B44A8B"/>
    <w:rsid w:val="00B44ADD"/>
    <w:rsid w:val="00B44B9A"/>
    <w:rsid w:val="00B44D55"/>
    <w:rsid w:val="00B44DE2"/>
    <w:rsid w:val="00B44E10"/>
    <w:rsid w:val="00B44E87"/>
    <w:rsid w:val="00B44EFF"/>
    <w:rsid w:val="00B44F4D"/>
    <w:rsid w:val="00B45002"/>
    <w:rsid w:val="00B45056"/>
    <w:rsid w:val="00B4506E"/>
    <w:rsid w:val="00B45223"/>
    <w:rsid w:val="00B45413"/>
    <w:rsid w:val="00B456A2"/>
    <w:rsid w:val="00B457D0"/>
    <w:rsid w:val="00B45A95"/>
    <w:rsid w:val="00B45B7F"/>
    <w:rsid w:val="00B45ED1"/>
    <w:rsid w:val="00B45F52"/>
    <w:rsid w:val="00B469DF"/>
    <w:rsid w:val="00B46C1B"/>
    <w:rsid w:val="00B4709E"/>
    <w:rsid w:val="00B4720D"/>
    <w:rsid w:val="00B472E8"/>
    <w:rsid w:val="00B47459"/>
    <w:rsid w:val="00B474E6"/>
    <w:rsid w:val="00B4782F"/>
    <w:rsid w:val="00B47864"/>
    <w:rsid w:val="00B47B25"/>
    <w:rsid w:val="00B50059"/>
    <w:rsid w:val="00B50179"/>
    <w:rsid w:val="00B50278"/>
    <w:rsid w:val="00B50657"/>
    <w:rsid w:val="00B50AFA"/>
    <w:rsid w:val="00B50C7B"/>
    <w:rsid w:val="00B50CE9"/>
    <w:rsid w:val="00B50E27"/>
    <w:rsid w:val="00B50EBD"/>
    <w:rsid w:val="00B51436"/>
    <w:rsid w:val="00B51493"/>
    <w:rsid w:val="00B5155D"/>
    <w:rsid w:val="00B51635"/>
    <w:rsid w:val="00B5165E"/>
    <w:rsid w:val="00B51718"/>
    <w:rsid w:val="00B51812"/>
    <w:rsid w:val="00B518C2"/>
    <w:rsid w:val="00B518DA"/>
    <w:rsid w:val="00B51B4B"/>
    <w:rsid w:val="00B51B4D"/>
    <w:rsid w:val="00B51C7E"/>
    <w:rsid w:val="00B51D78"/>
    <w:rsid w:val="00B51E30"/>
    <w:rsid w:val="00B51E46"/>
    <w:rsid w:val="00B5218D"/>
    <w:rsid w:val="00B524D4"/>
    <w:rsid w:val="00B524E6"/>
    <w:rsid w:val="00B52B74"/>
    <w:rsid w:val="00B5310F"/>
    <w:rsid w:val="00B53147"/>
    <w:rsid w:val="00B5314D"/>
    <w:rsid w:val="00B53295"/>
    <w:rsid w:val="00B53310"/>
    <w:rsid w:val="00B5349D"/>
    <w:rsid w:val="00B53693"/>
    <w:rsid w:val="00B53A68"/>
    <w:rsid w:val="00B53DE5"/>
    <w:rsid w:val="00B54156"/>
    <w:rsid w:val="00B541F5"/>
    <w:rsid w:val="00B54260"/>
    <w:rsid w:val="00B5449D"/>
    <w:rsid w:val="00B54880"/>
    <w:rsid w:val="00B548D1"/>
    <w:rsid w:val="00B5492D"/>
    <w:rsid w:val="00B54C88"/>
    <w:rsid w:val="00B54D14"/>
    <w:rsid w:val="00B55183"/>
    <w:rsid w:val="00B553E0"/>
    <w:rsid w:val="00B553F0"/>
    <w:rsid w:val="00B5567E"/>
    <w:rsid w:val="00B55727"/>
    <w:rsid w:val="00B5587D"/>
    <w:rsid w:val="00B55887"/>
    <w:rsid w:val="00B559DD"/>
    <w:rsid w:val="00B55B38"/>
    <w:rsid w:val="00B55CC9"/>
    <w:rsid w:val="00B56323"/>
    <w:rsid w:val="00B56668"/>
    <w:rsid w:val="00B5697F"/>
    <w:rsid w:val="00B56B89"/>
    <w:rsid w:val="00B56BD3"/>
    <w:rsid w:val="00B56CB5"/>
    <w:rsid w:val="00B56D2B"/>
    <w:rsid w:val="00B5728B"/>
    <w:rsid w:val="00B5736C"/>
    <w:rsid w:val="00B573A8"/>
    <w:rsid w:val="00B57876"/>
    <w:rsid w:val="00B57B09"/>
    <w:rsid w:val="00B57DBB"/>
    <w:rsid w:val="00B57E2C"/>
    <w:rsid w:val="00B57ECB"/>
    <w:rsid w:val="00B6003A"/>
    <w:rsid w:val="00B6055D"/>
    <w:rsid w:val="00B60859"/>
    <w:rsid w:val="00B608FA"/>
    <w:rsid w:val="00B60C16"/>
    <w:rsid w:val="00B60E18"/>
    <w:rsid w:val="00B60F18"/>
    <w:rsid w:val="00B60F62"/>
    <w:rsid w:val="00B611B1"/>
    <w:rsid w:val="00B611BA"/>
    <w:rsid w:val="00B6135A"/>
    <w:rsid w:val="00B61B90"/>
    <w:rsid w:val="00B620A9"/>
    <w:rsid w:val="00B6235A"/>
    <w:rsid w:val="00B624E0"/>
    <w:rsid w:val="00B62522"/>
    <w:rsid w:val="00B6270D"/>
    <w:rsid w:val="00B627B8"/>
    <w:rsid w:val="00B627D1"/>
    <w:rsid w:val="00B62984"/>
    <w:rsid w:val="00B62B42"/>
    <w:rsid w:val="00B62B9E"/>
    <w:rsid w:val="00B62C11"/>
    <w:rsid w:val="00B62C50"/>
    <w:rsid w:val="00B63039"/>
    <w:rsid w:val="00B63186"/>
    <w:rsid w:val="00B63692"/>
    <w:rsid w:val="00B64486"/>
    <w:rsid w:val="00B644C4"/>
    <w:rsid w:val="00B644E7"/>
    <w:rsid w:val="00B6457E"/>
    <w:rsid w:val="00B647B2"/>
    <w:rsid w:val="00B6489F"/>
    <w:rsid w:val="00B648B8"/>
    <w:rsid w:val="00B64A72"/>
    <w:rsid w:val="00B64EE8"/>
    <w:rsid w:val="00B64F53"/>
    <w:rsid w:val="00B65043"/>
    <w:rsid w:val="00B65870"/>
    <w:rsid w:val="00B65939"/>
    <w:rsid w:val="00B65C16"/>
    <w:rsid w:val="00B66580"/>
    <w:rsid w:val="00B66756"/>
    <w:rsid w:val="00B669AB"/>
    <w:rsid w:val="00B66A4F"/>
    <w:rsid w:val="00B66E8B"/>
    <w:rsid w:val="00B66FA4"/>
    <w:rsid w:val="00B670B6"/>
    <w:rsid w:val="00B67202"/>
    <w:rsid w:val="00B67222"/>
    <w:rsid w:val="00B67315"/>
    <w:rsid w:val="00B67642"/>
    <w:rsid w:val="00B67854"/>
    <w:rsid w:val="00B700C2"/>
    <w:rsid w:val="00B70110"/>
    <w:rsid w:val="00B70339"/>
    <w:rsid w:val="00B706CB"/>
    <w:rsid w:val="00B70757"/>
    <w:rsid w:val="00B70AC6"/>
    <w:rsid w:val="00B70BC8"/>
    <w:rsid w:val="00B70C65"/>
    <w:rsid w:val="00B70D1D"/>
    <w:rsid w:val="00B70D83"/>
    <w:rsid w:val="00B70FBD"/>
    <w:rsid w:val="00B7101D"/>
    <w:rsid w:val="00B71202"/>
    <w:rsid w:val="00B71708"/>
    <w:rsid w:val="00B72051"/>
    <w:rsid w:val="00B721E9"/>
    <w:rsid w:val="00B722F5"/>
    <w:rsid w:val="00B724AE"/>
    <w:rsid w:val="00B725CD"/>
    <w:rsid w:val="00B72686"/>
    <w:rsid w:val="00B72A34"/>
    <w:rsid w:val="00B72AD3"/>
    <w:rsid w:val="00B72B4F"/>
    <w:rsid w:val="00B72C5F"/>
    <w:rsid w:val="00B72DAF"/>
    <w:rsid w:val="00B72E08"/>
    <w:rsid w:val="00B72E6F"/>
    <w:rsid w:val="00B72ED0"/>
    <w:rsid w:val="00B72F1A"/>
    <w:rsid w:val="00B72FBA"/>
    <w:rsid w:val="00B72FDB"/>
    <w:rsid w:val="00B731A4"/>
    <w:rsid w:val="00B73291"/>
    <w:rsid w:val="00B73335"/>
    <w:rsid w:val="00B734A6"/>
    <w:rsid w:val="00B73570"/>
    <w:rsid w:val="00B73620"/>
    <w:rsid w:val="00B73816"/>
    <w:rsid w:val="00B73851"/>
    <w:rsid w:val="00B73984"/>
    <w:rsid w:val="00B73DCD"/>
    <w:rsid w:val="00B7436D"/>
    <w:rsid w:val="00B74380"/>
    <w:rsid w:val="00B74728"/>
    <w:rsid w:val="00B748CA"/>
    <w:rsid w:val="00B74D8C"/>
    <w:rsid w:val="00B74ED5"/>
    <w:rsid w:val="00B74EF8"/>
    <w:rsid w:val="00B75388"/>
    <w:rsid w:val="00B753C2"/>
    <w:rsid w:val="00B75442"/>
    <w:rsid w:val="00B75533"/>
    <w:rsid w:val="00B755A3"/>
    <w:rsid w:val="00B7576B"/>
    <w:rsid w:val="00B75783"/>
    <w:rsid w:val="00B7596E"/>
    <w:rsid w:val="00B760A4"/>
    <w:rsid w:val="00B7610F"/>
    <w:rsid w:val="00B7638C"/>
    <w:rsid w:val="00B763EB"/>
    <w:rsid w:val="00B7649F"/>
    <w:rsid w:val="00B764D0"/>
    <w:rsid w:val="00B766B0"/>
    <w:rsid w:val="00B76714"/>
    <w:rsid w:val="00B76822"/>
    <w:rsid w:val="00B76960"/>
    <w:rsid w:val="00B76BBB"/>
    <w:rsid w:val="00B76BE5"/>
    <w:rsid w:val="00B76C9C"/>
    <w:rsid w:val="00B76E4B"/>
    <w:rsid w:val="00B76FF0"/>
    <w:rsid w:val="00B7739F"/>
    <w:rsid w:val="00B77870"/>
    <w:rsid w:val="00B77FA2"/>
    <w:rsid w:val="00B800D0"/>
    <w:rsid w:val="00B80304"/>
    <w:rsid w:val="00B80316"/>
    <w:rsid w:val="00B803FB"/>
    <w:rsid w:val="00B80451"/>
    <w:rsid w:val="00B80522"/>
    <w:rsid w:val="00B8071C"/>
    <w:rsid w:val="00B807FD"/>
    <w:rsid w:val="00B808D8"/>
    <w:rsid w:val="00B809E8"/>
    <w:rsid w:val="00B80C3D"/>
    <w:rsid w:val="00B80DDD"/>
    <w:rsid w:val="00B80E87"/>
    <w:rsid w:val="00B80EC6"/>
    <w:rsid w:val="00B810D6"/>
    <w:rsid w:val="00B81194"/>
    <w:rsid w:val="00B81820"/>
    <w:rsid w:val="00B81945"/>
    <w:rsid w:val="00B81C65"/>
    <w:rsid w:val="00B821D7"/>
    <w:rsid w:val="00B822F5"/>
    <w:rsid w:val="00B823A0"/>
    <w:rsid w:val="00B82706"/>
    <w:rsid w:val="00B829FA"/>
    <w:rsid w:val="00B82C6A"/>
    <w:rsid w:val="00B82C7A"/>
    <w:rsid w:val="00B82CA8"/>
    <w:rsid w:val="00B8305F"/>
    <w:rsid w:val="00B8309A"/>
    <w:rsid w:val="00B83297"/>
    <w:rsid w:val="00B8342F"/>
    <w:rsid w:val="00B834CF"/>
    <w:rsid w:val="00B83659"/>
    <w:rsid w:val="00B83688"/>
    <w:rsid w:val="00B8384A"/>
    <w:rsid w:val="00B83879"/>
    <w:rsid w:val="00B83931"/>
    <w:rsid w:val="00B83EA0"/>
    <w:rsid w:val="00B84087"/>
    <w:rsid w:val="00B8438B"/>
    <w:rsid w:val="00B843BA"/>
    <w:rsid w:val="00B844BA"/>
    <w:rsid w:val="00B84516"/>
    <w:rsid w:val="00B84942"/>
    <w:rsid w:val="00B84B56"/>
    <w:rsid w:val="00B84C1D"/>
    <w:rsid w:val="00B84C66"/>
    <w:rsid w:val="00B84CEE"/>
    <w:rsid w:val="00B84D30"/>
    <w:rsid w:val="00B84DFE"/>
    <w:rsid w:val="00B85103"/>
    <w:rsid w:val="00B851B1"/>
    <w:rsid w:val="00B856A3"/>
    <w:rsid w:val="00B85732"/>
    <w:rsid w:val="00B85A0A"/>
    <w:rsid w:val="00B85AAA"/>
    <w:rsid w:val="00B85B6B"/>
    <w:rsid w:val="00B85D2E"/>
    <w:rsid w:val="00B85D76"/>
    <w:rsid w:val="00B85E5F"/>
    <w:rsid w:val="00B86166"/>
    <w:rsid w:val="00B8620A"/>
    <w:rsid w:val="00B863BD"/>
    <w:rsid w:val="00B863D0"/>
    <w:rsid w:val="00B864D0"/>
    <w:rsid w:val="00B865A1"/>
    <w:rsid w:val="00B865AD"/>
    <w:rsid w:val="00B8688F"/>
    <w:rsid w:val="00B86950"/>
    <w:rsid w:val="00B86A99"/>
    <w:rsid w:val="00B86C28"/>
    <w:rsid w:val="00B86CF7"/>
    <w:rsid w:val="00B86F54"/>
    <w:rsid w:val="00B87222"/>
    <w:rsid w:val="00B875B1"/>
    <w:rsid w:val="00B87806"/>
    <w:rsid w:val="00B8789E"/>
    <w:rsid w:val="00B87978"/>
    <w:rsid w:val="00B87A3B"/>
    <w:rsid w:val="00B87A51"/>
    <w:rsid w:val="00B90020"/>
    <w:rsid w:val="00B90242"/>
    <w:rsid w:val="00B90328"/>
    <w:rsid w:val="00B90444"/>
    <w:rsid w:val="00B90649"/>
    <w:rsid w:val="00B907B2"/>
    <w:rsid w:val="00B90991"/>
    <w:rsid w:val="00B90A31"/>
    <w:rsid w:val="00B90AE2"/>
    <w:rsid w:val="00B90B0D"/>
    <w:rsid w:val="00B90B1C"/>
    <w:rsid w:val="00B90F62"/>
    <w:rsid w:val="00B91A43"/>
    <w:rsid w:val="00B91ADF"/>
    <w:rsid w:val="00B91D64"/>
    <w:rsid w:val="00B92479"/>
    <w:rsid w:val="00B924CE"/>
    <w:rsid w:val="00B9288C"/>
    <w:rsid w:val="00B92A2D"/>
    <w:rsid w:val="00B92A3F"/>
    <w:rsid w:val="00B92A40"/>
    <w:rsid w:val="00B92CBC"/>
    <w:rsid w:val="00B92DFE"/>
    <w:rsid w:val="00B92FBA"/>
    <w:rsid w:val="00B92FF9"/>
    <w:rsid w:val="00B93017"/>
    <w:rsid w:val="00B93042"/>
    <w:rsid w:val="00B932FF"/>
    <w:rsid w:val="00B93373"/>
    <w:rsid w:val="00B9351F"/>
    <w:rsid w:val="00B93835"/>
    <w:rsid w:val="00B939A1"/>
    <w:rsid w:val="00B939F3"/>
    <w:rsid w:val="00B93E61"/>
    <w:rsid w:val="00B93ED7"/>
    <w:rsid w:val="00B93FFE"/>
    <w:rsid w:val="00B94169"/>
    <w:rsid w:val="00B942D9"/>
    <w:rsid w:val="00B94394"/>
    <w:rsid w:val="00B9482B"/>
    <w:rsid w:val="00B94DF1"/>
    <w:rsid w:val="00B95030"/>
    <w:rsid w:val="00B9516E"/>
    <w:rsid w:val="00B951CA"/>
    <w:rsid w:val="00B95BEC"/>
    <w:rsid w:val="00B95C3F"/>
    <w:rsid w:val="00B95F82"/>
    <w:rsid w:val="00B95FD3"/>
    <w:rsid w:val="00B963EB"/>
    <w:rsid w:val="00B96577"/>
    <w:rsid w:val="00B968BA"/>
    <w:rsid w:val="00B96A66"/>
    <w:rsid w:val="00B96E01"/>
    <w:rsid w:val="00B96E6B"/>
    <w:rsid w:val="00B97024"/>
    <w:rsid w:val="00B971DB"/>
    <w:rsid w:val="00B975B1"/>
    <w:rsid w:val="00B97766"/>
    <w:rsid w:val="00B9787F"/>
    <w:rsid w:val="00B9792C"/>
    <w:rsid w:val="00B97F57"/>
    <w:rsid w:val="00B97FD3"/>
    <w:rsid w:val="00BA0122"/>
    <w:rsid w:val="00BA05A6"/>
    <w:rsid w:val="00BA0664"/>
    <w:rsid w:val="00BA07F0"/>
    <w:rsid w:val="00BA0A3B"/>
    <w:rsid w:val="00BA0AFB"/>
    <w:rsid w:val="00BA0EFB"/>
    <w:rsid w:val="00BA11FE"/>
    <w:rsid w:val="00BA1371"/>
    <w:rsid w:val="00BA138B"/>
    <w:rsid w:val="00BA16EA"/>
    <w:rsid w:val="00BA1828"/>
    <w:rsid w:val="00BA18BA"/>
    <w:rsid w:val="00BA1908"/>
    <w:rsid w:val="00BA1973"/>
    <w:rsid w:val="00BA19C4"/>
    <w:rsid w:val="00BA1BC0"/>
    <w:rsid w:val="00BA1E26"/>
    <w:rsid w:val="00BA1E3B"/>
    <w:rsid w:val="00BA2032"/>
    <w:rsid w:val="00BA2041"/>
    <w:rsid w:val="00BA2089"/>
    <w:rsid w:val="00BA2145"/>
    <w:rsid w:val="00BA2985"/>
    <w:rsid w:val="00BA29C8"/>
    <w:rsid w:val="00BA2BCF"/>
    <w:rsid w:val="00BA2D15"/>
    <w:rsid w:val="00BA2DE1"/>
    <w:rsid w:val="00BA2E24"/>
    <w:rsid w:val="00BA3125"/>
    <w:rsid w:val="00BA367C"/>
    <w:rsid w:val="00BA3BF5"/>
    <w:rsid w:val="00BA3C03"/>
    <w:rsid w:val="00BA3D16"/>
    <w:rsid w:val="00BA405B"/>
    <w:rsid w:val="00BA47F5"/>
    <w:rsid w:val="00BA4ACF"/>
    <w:rsid w:val="00BA4D2A"/>
    <w:rsid w:val="00BA4EF4"/>
    <w:rsid w:val="00BA4F82"/>
    <w:rsid w:val="00BA50ED"/>
    <w:rsid w:val="00BA5487"/>
    <w:rsid w:val="00BA59AA"/>
    <w:rsid w:val="00BA5A24"/>
    <w:rsid w:val="00BA5D53"/>
    <w:rsid w:val="00BA5F2E"/>
    <w:rsid w:val="00BA60EB"/>
    <w:rsid w:val="00BA620D"/>
    <w:rsid w:val="00BA621C"/>
    <w:rsid w:val="00BA62F6"/>
    <w:rsid w:val="00BA660E"/>
    <w:rsid w:val="00BA68C7"/>
    <w:rsid w:val="00BA6B6F"/>
    <w:rsid w:val="00BA7119"/>
    <w:rsid w:val="00BA7210"/>
    <w:rsid w:val="00BA736A"/>
    <w:rsid w:val="00BA749E"/>
    <w:rsid w:val="00BA7832"/>
    <w:rsid w:val="00BA78E8"/>
    <w:rsid w:val="00BA7B61"/>
    <w:rsid w:val="00BA7C80"/>
    <w:rsid w:val="00BA7FCF"/>
    <w:rsid w:val="00BB00FE"/>
    <w:rsid w:val="00BB0466"/>
    <w:rsid w:val="00BB054A"/>
    <w:rsid w:val="00BB056A"/>
    <w:rsid w:val="00BB0777"/>
    <w:rsid w:val="00BB0899"/>
    <w:rsid w:val="00BB0946"/>
    <w:rsid w:val="00BB0DEB"/>
    <w:rsid w:val="00BB0FE6"/>
    <w:rsid w:val="00BB105F"/>
    <w:rsid w:val="00BB1483"/>
    <w:rsid w:val="00BB156B"/>
    <w:rsid w:val="00BB1BE4"/>
    <w:rsid w:val="00BB1C03"/>
    <w:rsid w:val="00BB1D8D"/>
    <w:rsid w:val="00BB1E2A"/>
    <w:rsid w:val="00BB1EF2"/>
    <w:rsid w:val="00BB1FE3"/>
    <w:rsid w:val="00BB2707"/>
    <w:rsid w:val="00BB276F"/>
    <w:rsid w:val="00BB281C"/>
    <w:rsid w:val="00BB2D6B"/>
    <w:rsid w:val="00BB2EDE"/>
    <w:rsid w:val="00BB3144"/>
    <w:rsid w:val="00BB315A"/>
    <w:rsid w:val="00BB31C8"/>
    <w:rsid w:val="00BB32A5"/>
    <w:rsid w:val="00BB32BF"/>
    <w:rsid w:val="00BB33C5"/>
    <w:rsid w:val="00BB356B"/>
    <w:rsid w:val="00BB375A"/>
    <w:rsid w:val="00BB37F2"/>
    <w:rsid w:val="00BB3A5A"/>
    <w:rsid w:val="00BB3B0C"/>
    <w:rsid w:val="00BB3D03"/>
    <w:rsid w:val="00BB3E18"/>
    <w:rsid w:val="00BB40DC"/>
    <w:rsid w:val="00BB4217"/>
    <w:rsid w:val="00BB44E8"/>
    <w:rsid w:val="00BB4982"/>
    <w:rsid w:val="00BB4A1F"/>
    <w:rsid w:val="00BB505F"/>
    <w:rsid w:val="00BB51C5"/>
    <w:rsid w:val="00BB54D3"/>
    <w:rsid w:val="00BB54F8"/>
    <w:rsid w:val="00BB5627"/>
    <w:rsid w:val="00BB564B"/>
    <w:rsid w:val="00BB5FF2"/>
    <w:rsid w:val="00BB601E"/>
    <w:rsid w:val="00BB613F"/>
    <w:rsid w:val="00BB648B"/>
    <w:rsid w:val="00BB6680"/>
    <w:rsid w:val="00BB685E"/>
    <w:rsid w:val="00BB6C6E"/>
    <w:rsid w:val="00BB6DE9"/>
    <w:rsid w:val="00BB70A7"/>
    <w:rsid w:val="00BB714B"/>
    <w:rsid w:val="00BB71F8"/>
    <w:rsid w:val="00BB7256"/>
    <w:rsid w:val="00BB72E3"/>
    <w:rsid w:val="00BB7423"/>
    <w:rsid w:val="00BB75A3"/>
    <w:rsid w:val="00BB75CB"/>
    <w:rsid w:val="00BB7748"/>
    <w:rsid w:val="00BB7A3D"/>
    <w:rsid w:val="00BB7EAE"/>
    <w:rsid w:val="00BC038E"/>
    <w:rsid w:val="00BC0476"/>
    <w:rsid w:val="00BC04EE"/>
    <w:rsid w:val="00BC062C"/>
    <w:rsid w:val="00BC0ABD"/>
    <w:rsid w:val="00BC0DA3"/>
    <w:rsid w:val="00BC1288"/>
    <w:rsid w:val="00BC131B"/>
    <w:rsid w:val="00BC1385"/>
    <w:rsid w:val="00BC138F"/>
    <w:rsid w:val="00BC14AE"/>
    <w:rsid w:val="00BC1520"/>
    <w:rsid w:val="00BC18DD"/>
    <w:rsid w:val="00BC1BF5"/>
    <w:rsid w:val="00BC1D0F"/>
    <w:rsid w:val="00BC1DD4"/>
    <w:rsid w:val="00BC1E9F"/>
    <w:rsid w:val="00BC22FC"/>
    <w:rsid w:val="00BC2377"/>
    <w:rsid w:val="00BC2537"/>
    <w:rsid w:val="00BC28EC"/>
    <w:rsid w:val="00BC28F3"/>
    <w:rsid w:val="00BC319F"/>
    <w:rsid w:val="00BC3212"/>
    <w:rsid w:val="00BC33C2"/>
    <w:rsid w:val="00BC35D6"/>
    <w:rsid w:val="00BC35D8"/>
    <w:rsid w:val="00BC372B"/>
    <w:rsid w:val="00BC389C"/>
    <w:rsid w:val="00BC3ADE"/>
    <w:rsid w:val="00BC3B40"/>
    <w:rsid w:val="00BC41D9"/>
    <w:rsid w:val="00BC4385"/>
    <w:rsid w:val="00BC456E"/>
    <w:rsid w:val="00BC474E"/>
    <w:rsid w:val="00BC4A7C"/>
    <w:rsid w:val="00BC4BAD"/>
    <w:rsid w:val="00BC4EE8"/>
    <w:rsid w:val="00BC4F78"/>
    <w:rsid w:val="00BC4F8D"/>
    <w:rsid w:val="00BC5020"/>
    <w:rsid w:val="00BC50D6"/>
    <w:rsid w:val="00BC513D"/>
    <w:rsid w:val="00BC5268"/>
    <w:rsid w:val="00BC52D3"/>
    <w:rsid w:val="00BC5626"/>
    <w:rsid w:val="00BC5736"/>
    <w:rsid w:val="00BC573D"/>
    <w:rsid w:val="00BC58AB"/>
    <w:rsid w:val="00BC5E92"/>
    <w:rsid w:val="00BC6320"/>
    <w:rsid w:val="00BC6732"/>
    <w:rsid w:val="00BC684E"/>
    <w:rsid w:val="00BC6C93"/>
    <w:rsid w:val="00BC7437"/>
    <w:rsid w:val="00BC7607"/>
    <w:rsid w:val="00BC7688"/>
    <w:rsid w:val="00BC7A33"/>
    <w:rsid w:val="00BC7A3F"/>
    <w:rsid w:val="00BC7C20"/>
    <w:rsid w:val="00BC7CE6"/>
    <w:rsid w:val="00BC7E1F"/>
    <w:rsid w:val="00BD0274"/>
    <w:rsid w:val="00BD0505"/>
    <w:rsid w:val="00BD063B"/>
    <w:rsid w:val="00BD0686"/>
    <w:rsid w:val="00BD082E"/>
    <w:rsid w:val="00BD090C"/>
    <w:rsid w:val="00BD0BE4"/>
    <w:rsid w:val="00BD0D29"/>
    <w:rsid w:val="00BD0FC2"/>
    <w:rsid w:val="00BD1197"/>
    <w:rsid w:val="00BD130E"/>
    <w:rsid w:val="00BD133D"/>
    <w:rsid w:val="00BD135F"/>
    <w:rsid w:val="00BD1712"/>
    <w:rsid w:val="00BD176C"/>
    <w:rsid w:val="00BD1AD3"/>
    <w:rsid w:val="00BD1BF7"/>
    <w:rsid w:val="00BD1C4C"/>
    <w:rsid w:val="00BD1C76"/>
    <w:rsid w:val="00BD1EC8"/>
    <w:rsid w:val="00BD1FC6"/>
    <w:rsid w:val="00BD242B"/>
    <w:rsid w:val="00BD256D"/>
    <w:rsid w:val="00BD268B"/>
    <w:rsid w:val="00BD270E"/>
    <w:rsid w:val="00BD292D"/>
    <w:rsid w:val="00BD29DE"/>
    <w:rsid w:val="00BD2B43"/>
    <w:rsid w:val="00BD2F39"/>
    <w:rsid w:val="00BD326E"/>
    <w:rsid w:val="00BD33E2"/>
    <w:rsid w:val="00BD3CEB"/>
    <w:rsid w:val="00BD3E5C"/>
    <w:rsid w:val="00BD4261"/>
    <w:rsid w:val="00BD45D4"/>
    <w:rsid w:val="00BD488B"/>
    <w:rsid w:val="00BD48A1"/>
    <w:rsid w:val="00BD4A04"/>
    <w:rsid w:val="00BD4A06"/>
    <w:rsid w:val="00BD4B2E"/>
    <w:rsid w:val="00BD4CFA"/>
    <w:rsid w:val="00BD4D44"/>
    <w:rsid w:val="00BD4D7D"/>
    <w:rsid w:val="00BD4D91"/>
    <w:rsid w:val="00BD4E05"/>
    <w:rsid w:val="00BD4E6B"/>
    <w:rsid w:val="00BD4ED7"/>
    <w:rsid w:val="00BD5078"/>
    <w:rsid w:val="00BD50BE"/>
    <w:rsid w:val="00BD5122"/>
    <w:rsid w:val="00BD5362"/>
    <w:rsid w:val="00BD546F"/>
    <w:rsid w:val="00BD54D6"/>
    <w:rsid w:val="00BD5562"/>
    <w:rsid w:val="00BD56D1"/>
    <w:rsid w:val="00BD5809"/>
    <w:rsid w:val="00BD5814"/>
    <w:rsid w:val="00BD5A6E"/>
    <w:rsid w:val="00BD5F4C"/>
    <w:rsid w:val="00BD60AA"/>
    <w:rsid w:val="00BD6227"/>
    <w:rsid w:val="00BD6257"/>
    <w:rsid w:val="00BD6394"/>
    <w:rsid w:val="00BD66BC"/>
    <w:rsid w:val="00BD675F"/>
    <w:rsid w:val="00BD6A0B"/>
    <w:rsid w:val="00BD6C44"/>
    <w:rsid w:val="00BD6DB1"/>
    <w:rsid w:val="00BD7009"/>
    <w:rsid w:val="00BD700B"/>
    <w:rsid w:val="00BD73B9"/>
    <w:rsid w:val="00BD75B7"/>
    <w:rsid w:val="00BD76AC"/>
    <w:rsid w:val="00BD773B"/>
    <w:rsid w:val="00BD775F"/>
    <w:rsid w:val="00BD7C3E"/>
    <w:rsid w:val="00BD7D59"/>
    <w:rsid w:val="00BD7D69"/>
    <w:rsid w:val="00BD7D71"/>
    <w:rsid w:val="00BD7E33"/>
    <w:rsid w:val="00BD7F17"/>
    <w:rsid w:val="00BE015C"/>
    <w:rsid w:val="00BE017F"/>
    <w:rsid w:val="00BE01F0"/>
    <w:rsid w:val="00BE0551"/>
    <w:rsid w:val="00BE056D"/>
    <w:rsid w:val="00BE0A35"/>
    <w:rsid w:val="00BE0FC1"/>
    <w:rsid w:val="00BE12D6"/>
    <w:rsid w:val="00BE1425"/>
    <w:rsid w:val="00BE1451"/>
    <w:rsid w:val="00BE19B3"/>
    <w:rsid w:val="00BE1BD6"/>
    <w:rsid w:val="00BE1C74"/>
    <w:rsid w:val="00BE1D24"/>
    <w:rsid w:val="00BE1F25"/>
    <w:rsid w:val="00BE1F34"/>
    <w:rsid w:val="00BE1F6B"/>
    <w:rsid w:val="00BE20BD"/>
    <w:rsid w:val="00BE2170"/>
    <w:rsid w:val="00BE21CC"/>
    <w:rsid w:val="00BE2285"/>
    <w:rsid w:val="00BE239D"/>
    <w:rsid w:val="00BE23CE"/>
    <w:rsid w:val="00BE2441"/>
    <w:rsid w:val="00BE2537"/>
    <w:rsid w:val="00BE273E"/>
    <w:rsid w:val="00BE282D"/>
    <w:rsid w:val="00BE284F"/>
    <w:rsid w:val="00BE2866"/>
    <w:rsid w:val="00BE2892"/>
    <w:rsid w:val="00BE2BC6"/>
    <w:rsid w:val="00BE2DB5"/>
    <w:rsid w:val="00BE2DF0"/>
    <w:rsid w:val="00BE30F7"/>
    <w:rsid w:val="00BE32A0"/>
    <w:rsid w:val="00BE3386"/>
    <w:rsid w:val="00BE35E7"/>
    <w:rsid w:val="00BE37BE"/>
    <w:rsid w:val="00BE3B55"/>
    <w:rsid w:val="00BE3BA3"/>
    <w:rsid w:val="00BE3C41"/>
    <w:rsid w:val="00BE3C77"/>
    <w:rsid w:val="00BE3C9B"/>
    <w:rsid w:val="00BE4213"/>
    <w:rsid w:val="00BE459D"/>
    <w:rsid w:val="00BE4F03"/>
    <w:rsid w:val="00BE4F94"/>
    <w:rsid w:val="00BE5275"/>
    <w:rsid w:val="00BE5EBC"/>
    <w:rsid w:val="00BE5FB0"/>
    <w:rsid w:val="00BE612C"/>
    <w:rsid w:val="00BE6492"/>
    <w:rsid w:val="00BE651D"/>
    <w:rsid w:val="00BE65B1"/>
    <w:rsid w:val="00BE669B"/>
    <w:rsid w:val="00BE6933"/>
    <w:rsid w:val="00BE69E5"/>
    <w:rsid w:val="00BE6C7B"/>
    <w:rsid w:val="00BE6E67"/>
    <w:rsid w:val="00BE724D"/>
    <w:rsid w:val="00BE76D9"/>
    <w:rsid w:val="00BE78E4"/>
    <w:rsid w:val="00BE7B92"/>
    <w:rsid w:val="00BE7D4C"/>
    <w:rsid w:val="00BE7EC9"/>
    <w:rsid w:val="00BF003F"/>
    <w:rsid w:val="00BF0049"/>
    <w:rsid w:val="00BF007D"/>
    <w:rsid w:val="00BF00F8"/>
    <w:rsid w:val="00BF0162"/>
    <w:rsid w:val="00BF0410"/>
    <w:rsid w:val="00BF04FF"/>
    <w:rsid w:val="00BF06D0"/>
    <w:rsid w:val="00BF0C4B"/>
    <w:rsid w:val="00BF0C9E"/>
    <w:rsid w:val="00BF0CDE"/>
    <w:rsid w:val="00BF0D85"/>
    <w:rsid w:val="00BF1245"/>
    <w:rsid w:val="00BF1358"/>
    <w:rsid w:val="00BF13B7"/>
    <w:rsid w:val="00BF1644"/>
    <w:rsid w:val="00BF1853"/>
    <w:rsid w:val="00BF1867"/>
    <w:rsid w:val="00BF18CC"/>
    <w:rsid w:val="00BF19FA"/>
    <w:rsid w:val="00BF1C37"/>
    <w:rsid w:val="00BF1C6F"/>
    <w:rsid w:val="00BF1CD4"/>
    <w:rsid w:val="00BF1DCE"/>
    <w:rsid w:val="00BF1F8E"/>
    <w:rsid w:val="00BF23D8"/>
    <w:rsid w:val="00BF241A"/>
    <w:rsid w:val="00BF2A1F"/>
    <w:rsid w:val="00BF2A79"/>
    <w:rsid w:val="00BF2BC7"/>
    <w:rsid w:val="00BF2D41"/>
    <w:rsid w:val="00BF2F35"/>
    <w:rsid w:val="00BF3473"/>
    <w:rsid w:val="00BF3673"/>
    <w:rsid w:val="00BF367E"/>
    <w:rsid w:val="00BF3736"/>
    <w:rsid w:val="00BF3785"/>
    <w:rsid w:val="00BF3855"/>
    <w:rsid w:val="00BF3876"/>
    <w:rsid w:val="00BF390D"/>
    <w:rsid w:val="00BF3BFE"/>
    <w:rsid w:val="00BF3C5A"/>
    <w:rsid w:val="00BF3CDE"/>
    <w:rsid w:val="00BF3D1C"/>
    <w:rsid w:val="00BF3D58"/>
    <w:rsid w:val="00BF3E49"/>
    <w:rsid w:val="00BF40F1"/>
    <w:rsid w:val="00BF471A"/>
    <w:rsid w:val="00BF4772"/>
    <w:rsid w:val="00BF482F"/>
    <w:rsid w:val="00BF4B15"/>
    <w:rsid w:val="00BF4B1C"/>
    <w:rsid w:val="00BF4B68"/>
    <w:rsid w:val="00BF4D10"/>
    <w:rsid w:val="00BF4D66"/>
    <w:rsid w:val="00BF5238"/>
    <w:rsid w:val="00BF5362"/>
    <w:rsid w:val="00BF544B"/>
    <w:rsid w:val="00BF5472"/>
    <w:rsid w:val="00BF584C"/>
    <w:rsid w:val="00BF5E0C"/>
    <w:rsid w:val="00BF60EE"/>
    <w:rsid w:val="00BF63FA"/>
    <w:rsid w:val="00BF652B"/>
    <w:rsid w:val="00BF6638"/>
    <w:rsid w:val="00BF665F"/>
    <w:rsid w:val="00BF6681"/>
    <w:rsid w:val="00BF67F3"/>
    <w:rsid w:val="00BF6D96"/>
    <w:rsid w:val="00BF6DCF"/>
    <w:rsid w:val="00BF6EDC"/>
    <w:rsid w:val="00BF6F98"/>
    <w:rsid w:val="00BF7211"/>
    <w:rsid w:val="00BF767E"/>
    <w:rsid w:val="00BF7BE0"/>
    <w:rsid w:val="00BF7E13"/>
    <w:rsid w:val="00BF7F1E"/>
    <w:rsid w:val="00C00284"/>
    <w:rsid w:val="00C0069B"/>
    <w:rsid w:val="00C00ABA"/>
    <w:rsid w:val="00C00AE7"/>
    <w:rsid w:val="00C00E83"/>
    <w:rsid w:val="00C00FDE"/>
    <w:rsid w:val="00C011A4"/>
    <w:rsid w:val="00C014B0"/>
    <w:rsid w:val="00C0159D"/>
    <w:rsid w:val="00C015F5"/>
    <w:rsid w:val="00C01811"/>
    <w:rsid w:val="00C01986"/>
    <w:rsid w:val="00C01F14"/>
    <w:rsid w:val="00C020CD"/>
    <w:rsid w:val="00C021C2"/>
    <w:rsid w:val="00C023EC"/>
    <w:rsid w:val="00C029CA"/>
    <w:rsid w:val="00C02C39"/>
    <w:rsid w:val="00C02DA0"/>
    <w:rsid w:val="00C0371E"/>
    <w:rsid w:val="00C03778"/>
    <w:rsid w:val="00C038EA"/>
    <w:rsid w:val="00C03901"/>
    <w:rsid w:val="00C03952"/>
    <w:rsid w:val="00C03955"/>
    <w:rsid w:val="00C03CD5"/>
    <w:rsid w:val="00C03FDF"/>
    <w:rsid w:val="00C04109"/>
    <w:rsid w:val="00C04462"/>
    <w:rsid w:val="00C04603"/>
    <w:rsid w:val="00C04AA3"/>
    <w:rsid w:val="00C04D5D"/>
    <w:rsid w:val="00C04DE9"/>
    <w:rsid w:val="00C04DF8"/>
    <w:rsid w:val="00C05013"/>
    <w:rsid w:val="00C0523A"/>
    <w:rsid w:val="00C0545A"/>
    <w:rsid w:val="00C05586"/>
    <w:rsid w:val="00C05596"/>
    <w:rsid w:val="00C05721"/>
    <w:rsid w:val="00C057B5"/>
    <w:rsid w:val="00C05815"/>
    <w:rsid w:val="00C0592A"/>
    <w:rsid w:val="00C05E3F"/>
    <w:rsid w:val="00C0608B"/>
    <w:rsid w:val="00C0630A"/>
    <w:rsid w:val="00C0639F"/>
    <w:rsid w:val="00C064F5"/>
    <w:rsid w:val="00C0653F"/>
    <w:rsid w:val="00C0682C"/>
    <w:rsid w:val="00C0694B"/>
    <w:rsid w:val="00C06B1F"/>
    <w:rsid w:val="00C07521"/>
    <w:rsid w:val="00C07853"/>
    <w:rsid w:val="00C07BAA"/>
    <w:rsid w:val="00C07BBE"/>
    <w:rsid w:val="00C07BEE"/>
    <w:rsid w:val="00C07CF6"/>
    <w:rsid w:val="00C10404"/>
    <w:rsid w:val="00C1056D"/>
    <w:rsid w:val="00C108DF"/>
    <w:rsid w:val="00C10954"/>
    <w:rsid w:val="00C10CE2"/>
    <w:rsid w:val="00C10F4D"/>
    <w:rsid w:val="00C10F87"/>
    <w:rsid w:val="00C11051"/>
    <w:rsid w:val="00C11176"/>
    <w:rsid w:val="00C112A3"/>
    <w:rsid w:val="00C1196B"/>
    <w:rsid w:val="00C11B82"/>
    <w:rsid w:val="00C11BF5"/>
    <w:rsid w:val="00C11FAA"/>
    <w:rsid w:val="00C12047"/>
    <w:rsid w:val="00C124A3"/>
    <w:rsid w:val="00C12505"/>
    <w:rsid w:val="00C128D1"/>
    <w:rsid w:val="00C12F4D"/>
    <w:rsid w:val="00C12FCD"/>
    <w:rsid w:val="00C13067"/>
    <w:rsid w:val="00C13096"/>
    <w:rsid w:val="00C13391"/>
    <w:rsid w:val="00C134BF"/>
    <w:rsid w:val="00C13564"/>
    <w:rsid w:val="00C1373C"/>
    <w:rsid w:val="00C13801"/>
    <w:rsid w:val="00C13A8A"/>
    <w:rsid w:val="00C13E1E"/>
    <w:rsid w:val="00C1423E"/>
    <w:rsid w:val="00C142D6"/>
    <w:rsid w:val="00C143C5"/>
    <w:rsid w:val="00C144AE"/>
    <w:rsid w:val="00C1456C"/>
    <w:rsid w:val="00C145AD"/>
    <w:rsid w:val="00C14650"/>
    <w:rsid w:val="00C1479F"/>
    <w:rsid w:val="00C14D19"/>
    <w:rsid w:val="00C1509D"/>
    <w:rsid w:val="00C152BA"/>
    <w:rsid w:val="00C15422"/>
    <w:rsid w:val="00C156C6"/>
    <w:rsid w:val="00C156C7"/>
    <w:rsid w:val="00C15723"/>
    <w:rsid w:val="00C15821"/>
    <w:rsid w:val="00C1594D"/>
    <w:rsid w:val="00C159E3"/>
    <w:rsid w:val="00C15AD0"/>
    <w:rsid w:val="00C15EA1"/>
    <w:rsid w:val="00C1616D"/>
    <w:rsid w:val="00C16794"/>
    <w:rsid w:val="00C1682F"/>
    <w:rsid w:val="00C16867"/>
    <w:rsid w:val="00C1691E"/>
    <w:rsid w:val="00C16D3F"/>
    <w:rsid w:val="00C16DC4"/>
    <w:rsid w:val="00C1714B"/>
    <w:rsid w:val="00C17197"/>
    <w:rsid w:val="00C17725"/>
    <w:rsid w:val="00C17C96"/>
    <w:rsid w:val="00C17EAD"/>
    <w:rsid w:val="00C2038E"/>
    <w:rsid w:val="00C20594"/>
    <w:rsid w:val="00C2065E"/>
    <w:rsid w:val="00C207E5"/>
    <w:rsid w:val="00C208EF"/>
    <w:rsid w:val="00C20B1D"/>
    <w:rsid w:val="00C20BD9"/>
    <w:rsid w:val="00C20D42"/>
    <w:rsid w:val="00C20D69"/>
    <w:rsid w:val="00C20DE4"/>
    <w:rsid w:val="00C2103B"/>
    <w:rsid w:val="00C212DB"/>
    <w:rsid w:val="00C218A4"/>
    <w:rsid w:val="00C21AE2"/>
    <w:rsid w:val="00C21C1C"/>
    <w:rsid w:val="00C21EB7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14"/>
    <w:rsid w:val="00C22BDF"/>
    <w:rsid w:val="00C22C07"/>
    <w:rsid w:val="00C22FE4"/>
    <w:rsid w:val="00C2335D"/>
    <w:rsid w:val="00C233AB"/>
    <w:rsid w:val="00C2340A"/>
    <w:rsid w:val="00C2348C"/>
    <w:rsid w:val="00C23692"/>
    <w:rsid w:val="00C23896"/>
    <w:rsid w:val="00C238EF"/>
    <w:rsid w:val="00C23A04"/>
    <w:rsid w:val="00C23A35"/>
    <w:rsid w:val="00C23BAF"/>
    <w:rsid w:val="00C23C86"/>
    <w:rsid w:val="00C23D00"/>
    <w:rsid w:val="00C23EA7"/>
    <w:rsid w:val="00C23F7A"/>
    <w:rsid w:val="00C23FA0"/>
    <w:rsid w:val="00C24360"/>
    <w:rsid w:val="00C245B8"/>
    <w:rsid w:val="00C24606"/>
    <w:rsid w:val="00C2469B"/>
    <w:rsid w:val="00C246AE"/>
    <w:rsid w:val="00C246F9"/>
    <w:rsid w:val="00C247FB"/>
    <w:rsid w:val="00C24B8B"/>
    <w:rsid w:val="00C24E2F"/>
    <w:rsid w:val="00C24E36"/>
    <w:rsid w:val="00C2535A"/>
    <w:rsid w:val="00C254D7"/>
    <w:rsid w:val="00C2553C"/>
    <w:rsid w:val="00C255E8"/>
    <w:rsid w:val="00C25632"/>
    <w:rsid w:val="00C25BB6"/>
    <w:rsid w:val="00C25BE7"/>
    <w:rsid w:val="00C25CD1"/>
    <w:rsid w:val="00C25DB3"/>
    <w:rsid w:val="00C2622A"/>
    <w:rsid w:val="00C2653A"/>
    <w:rsid w:val="00C269B0"/>
    <w:rsid w:val="00C26A08"/>
    <w:rsid w:val="00C26A42"/>
    <w:rsid w:val="00C26A87"/>
    <w:rsid w:val="00C27117"/>
    <w:rsid w:val="00C2724D"/>
    <w:rsid w:val="00C27344"/>
    <w:rsid w:val="00C2741F"/>
    <w:rsid w:val="00C274A9"/>
    <w:rsid w:val="00C277A6"/>
    <w:rsid w:val="00C2790B"/>
    <w:rsid w:val="00C27C08"/>
    <w:rsid w:val="00C27E0C"/>
    <w:rsid w:val="00C27EA7"/>
    <w:rsid w:val="00C300B0"/>
    <w:rsid w:val="00C300FD"/>
    <w:rsid w:val="00C3017E"/>
    <w:rsid w:val="00C30377"/>
    <w:rsid w:val="00C30496"/>
    <w:rsid w:val="00C30560"/>
    <w:rsid w:val="00C30999"/>
    <w:rsid w:val="00C30BD8"/>
    <w:rsid w:val="00C30F37"/>
    <w:rsid w:val="00C30F53"/>
    <w:rsid w:val="00C311D4"/>
    <w:rsid w:val="00C31228"/>
    <w:rsid w:val="00C31386"/>
    <w:rsid w:val="00C31536"/>
    <w:rsid w:val="00C317DE"/>
    <w:rsid w:val="00C318ED"/>
    <w:rsid w:val="00C31B2D"/>
    <w:rsid w:val="00C31ECB"/>
    <w:rsid w:val="00C32030"/>
    <w:rsid w:val="00C3242F"/>
    <w:rsid w:val="00C325F6"/>
    <w:rsid w:val="00C32B5E"/>
    <w:rsid w:val="00C32F12"/>
    <w:rsid w:val="00C32F5B"/>
    <w:rsid w:val="00C33080"/>
    <w:rsid w:val="00C33099"/>
    <w:rsid w:val="00C3353C"/>
    <w:rsid w:val="00C3356A"/>
    <w:rsid w:val="00C33C00"/>
    <w:rsid w:val="00C33C7F"/>
    <w:rsid w:val="00C33D55"/>
    <w:rsid w:val="00C33FCB"/>
    <w:rsid w:val="00C340F9"/>
    <w:rsid w:val="00C344F6"/>
    <w:rsid w:val="00C34584"/>
    <w:rsid w:val="00C346CC"/>
    <w:rsid w:val="00C347AE"/>
    <w:rsid w:val="00C3489D"/>
    <w:rsid w:val="00C34902"/>
    <w:rsid w:val="00C34A61"/>
    <w:rsid w:val="00C34A8B"/>
    <w:rsid w:val="00C34D18"/>
    <w:rsid w:val="00C35001"/>
    <w:rsid w:val="00C35397"/>
    <w:rsid w:val="00C35418"/>
    <w:rsid w:val="00C354E3"/>
    <w:rsid w:val="00C35694"/>
    <w:rsid w:val="00C357EA"/>
    <w:rsid w:val="00C359DF"/>
    <w:rsid w:val="00C36014"/>
    <w:rsid w:val="00C360A2"/>
    <w:rsid w:val="00C361E6"/>
    <w:rsid w:val="00C36414"/>
    <w:rsid w:val="00C36904"/>
    <w:rsid w:val="00C36968"/>
    <w:rsid w:val="00C36B1C"/>
    <w:rsid w:val="00C36DA3"/>
    <w:rsid w:val="00C36ECE"/>
    <w:rsid w:val="00C36EF0"/>
    <w:rsid w:val="00C37154"/>
    <w:rsid w:val="00C372C5"/>
    <w:rsid w:val="00C37592"/>
    <w:rsid w:val="00C376CD"/>
    <w:rsid w:val="00C37782"/>
    <w:rsid w:val="00C3785C"/>
    <w:rsid w:val="00C37EE7"/>
    <w:rsid w:val="00C37FC7"/>
    <w:rsid w:val="00C40161"/>
    <w:rsid w:val="00C409E9"/>
    <w:rsid w:val="00C40AA4"/>
    <w:rsid w:val="00C40B05"/>
    <w:rsid w:val="00C4118B"/>
    <w:rsid w:val="00C4144F"/>
    <w:rsid w:val="00C41DDE"/>
    <w:rsid w:val="00C41E1E"/>
    <w:rsid w:val="00C424C9"/>
    <w:rsid w:val="00C424E5"/>
    <w:rsid w:val="00C425A5"/>
    <w:rsid w:val="00C425D8"/>
    <w:rsid w:val="00C429AD"/>
    <w:rsid w:val="00C42ABA"/>
    <w:rsid w:val="00C42C81"/>
    <w:rsid w:val="00C42E5E"/>
    <w:rsid w:val="00C43078"/>
    <w:rsid w:val="00C430A5"/>
    <w:rsid w:val="00C4327F"/>
    <w:rsid w:val="00C432B2"/>
    <w:rsid w:val="00C435CE"/>
    <w:rsid w:val="00C4380B"/>
    <w:rsid w:val="00C43AB0"/>
    <w:rsid w:val="00C43D59"/>
    <w:rsid w:val="00C441C3"/>
    <w:rsid w:val="00C44384"/>
    <w:rsid w:val="00C44477"/>
    <w:rsid w:val="00C44635"/>
    <w:rsid w:val="00C44D41"/>
    <w:rsid w:val="00C44D8F"/>
    <w:rsid w:val="00C44E04"/>
    <w:rsid w:val="00C44EDD"/>
    <w:rsid w:val="00C44FF6"/>
    <w:rsid w:val="00C4504F"/>
    <w:rsid w:val="00C452EC"/>
    <w:rsid w:val="00C45383"/>
    <w:rsid w:val="00C456F1"/>
    <w:rsid w:val="00C45764"/>
    <w:rsid w:val="00C45AB6"/>
    <w:rsid w:val="00C45AEC"/>
    <w:rsid w:val="00C45D1E"/>
    <w:rsid w:val="00C45D7D"/>
    <w:rsid w:val="00C45FFD"/>
    <w:rsid w:val="00C4605B"/>
    <w:rsid w:val="00C461ED"/>
    <w:rsid w:val="00C46213"/>
    <w:rsid w:val="00C46246"/>
    <w:rsid w:val="00C465A3"/>
    <w:rsid w:val="00C465B4"/>
    <w:rsid w:val="00C468ED"/>
    <w:rsid w:val="00C469CF"/>
    <w:rsid w:val="00C46A0B"/>
    <w:rsid w:val="00C46A80"/>
    <w:rsid w:val="00C46B75"/>
    <w:rsid w:val="00C46CBE"/>
    <w:rsid w:val="00C471C9"/>
    <w:rsid w:val="00C47B87"/>
    <w:rsid w:val="00C47ECC"/>
    <w:rsid w:val="00C47F93"/>
    <w:rsid w:val="00C50108"/>
    <w:rsid w:val="00C50289"/>
    <w:rsid w:val="00C50745"/>
    <w:rsid w:val="00C5081C"/>
    <w:rsid w:val="00C50D73"/>
    <w:rsid w:val="00C50E55"/>
    <w:rsid w:val="00C50EF6"/>
    <w:rsid w:val="00C5116A"/>
    <w:rsid w:val="00C51425"/>
    <w:rsid w:val="00C51509"/>
    <w:rsid w:val="00C51570"/>
    <w:rsid w:val="00C5186B"/>
    <w:rsid w:val="00C51888"/>
    <w:rsid w:val="00C51A4D"/>
    <w:rsid w:val="00C51BE4"/>
    <w:rsid w:val="00C51C3F"/>
    <w:rsid w:val="00C51D4B"/>
    <w:rsid w:val="00C51EEA"/>
    <w:rsid w:val="00C51F63"/>
    <w:rsid w:val="00C52010"/>
    <w:rsid w:val="00C52163"/>
    <w:rsid w:val="00C52242"/>
    <w:rsid w:val="00C522D1"/>
    <w:rsid w:val="00C524AA"/>
    <w:rsid w:val="00C52500"/>
    <w:rsid w:val="00C527E8"/>
    <w:rsid w:val="00C52AD0"/>
    <w:rsid w:val="00C52CC8"/>
    <w:rsid w:val="00C5304E"/>
    <w:rsid w:val="00C531DA"/>
    <w:rsid w:val="00C5320E"/>
    <w:rsid w:val="00C53464"/>
    <w:rsid w:val="00C53A54"/>
    <w:rsid w:val="00C53ADC"/>
    <w:rsid w:val="00C53AEA"/>
    <w:rsid w:val="00C53C5C"/>
    <w:rsid w:val="00C53D73"/>
    <w:rsid w:val="00C54234"/>
    <w:rsid w:val="00C5428A"/>
    <w:rsid w:val="00C543CE"/>
    <w:rsid w:val="00C5443B"/>
    <w:rsid w:val="00C54499"/>
    <w:rsid w:val="00C546D1"/>
    <w:rsid w:val="00C54734"/>
    <w:rsid w:val="00C54764"/>
    <w:rsid w:val="00C54857"/>
    <w:rsid w:val="00C54DDD"/>
    <w:rsid w:val="00C55075"/>
    <w:rsid w:val="00C55565"/>
    <w:rsid w:val="00C556AD"/>
    <w:rsid w:val="00C557D9"/>
    <w:rsid w:val="00C55C1D"/>
    <w:rsid w:val="00C55CB2"/>
    <w:rsid w:val="00C55DD6"/>
    <w:rsid w:val="00C55FF7"/>
    <w:rsid w:val="00C561DC"/>
    <w:rsid w:val="00C5637F"/>
    <w:rsid w:val="00C56520"/>
    <w:rsid w:val="00C5658B"/>
    <w:rsid w:val="00C5669A"/>
    <w:rsid w:val="00C566FF"/>
    <w:rsid w:val="00C569CE"/>
    <w:rsid w:val="00C56A04"/>
    <w:rsid w:val="00C56AC5"/>
    <w:rsid w:val="00C56DAE"/>
    <w:rsid w:val="00C56F66"/>
    <w:rsid w:val="00C57485"/>
    <w:rsid w:val="00C5751D"/>
    <w:rsid w:val="00C579C2"/>
    <w:rsid w:val="00C57A5B"/>
    <w:rsid w:val="00C57CBB"/>
    <w:rsid w:val="00C57E50"/>
    <w:rsid w:val="00C57E96"/>
    <w:rsid w:val="00C600BC"/>
    <w:rsid w:val="00C6014D"/>
    <w:rsid w:val="00C60504"/>
    <w:rsid w:val="00C60879"/>
    <w:rsid w:val="00C60882"/>
    <w:rsid w:val="00C608D8"/>
    <w:rsid w:val="00C60A02"/>
    <w:rsid w:val="00C60DEA"/>
    <w:rsid w:val="00C60F31"/>
    <w:rsid w:val="00C6105D"/>
    <w:rsid w:val="00C6131B"/>
    <w:rsid w:val="00C6143F"/>
    <w:rsid w:val="00C61472"/>
    <w:rsid w:val="00C61B51"/>
    <w:rsid w:val="00C61D02"/>
    <w:rsid w:val="00C622E5"/>
    <w:rsid w:val="00C62CE1"/>
    <w:rsid w:val="00C62ED3"/>
    <w:rsid w:val="00C62EDA"/>
    <w:rsid w:val="00C6311B"/>
    <w:rsid w:val="00C63849"/>
    <w:rsid w:val="00C63A88"/>
    <w:rsid w:val="00C63AF2"/>
    <w:rsid w:val="00C63B95"/>
    <w:rsid w:val="00C63C1B"/>
    <w:rsid w:val="00C6410C"/>
    <w:rsid w:val="00C6416C"/>
    <w:rsid w:val="00C64AA3"/>
    <w:rsid w:val="00C64FA1"/>
    <w:rsid w:val="00C650BE"/>
    <w:rsid w:val="00C652AE"/>
    <w:rsid w:val="00C6548D"/>
    <w:rsid w:val="00C655D1"/>
    <w:rsid w:val="00C65B61"/>
    <w:rsid w:val="00C65C40"/>
    <w:rsid w:val="00C65EA0"/>
    <w:rsid w:val="00C65F2E"/>
    <w:rsid w:val="00C65FCE"/>
    <w:rsid w:val="00C661D4"/>
    <w:rsid w:val="00C6620C"/>
    <w:rsid w:val="00C66546"/>
    <w:rsid w:val="00C66DC3"/>
    <w:rsid w:val="00C66E1B"/>
    <w:rsid w:val="00C66FD9"/>
    <w:rsid w:val="00C66FFE"/>
    <w:rsid w:val="00C6710B"/>
    <w:rsid w:val="00C672BD"/>
    <w:rsid w:val="00C67459"/>
    <w:rsid w:val="00C675B3"/>
    <w:rsid w:val="00C67800"/>
    <w:rsid w:val="00C67862"/>
    <w:rsid w:val="00C67CFB"/>
    <w:rsid w:val="00C67E6A"/>
    <w:rsid w:val="00C67FD0"/>
    <w:rsid w:val="00C702CA"/>
    <w:rsid w:val="00C702DC"/>
    <w:rsid w:val="00C70594"/>
    <w:rsid w:val="00C7076B"/>
    <w:rsid w:val="00C707FB"/>
    <w:rsid w:val="00C70B27"/>
    <w:rsid w:val="00C70B8D"/>
    <w:rsid w:val="00C70CD8"/>
    <w:rsid w:val="00C70D6D"/>
    <w:rsid w:val="00C70E39"/>
    <w:rsid w:val="00C71342"/>
    <w:rsid w:val="00C713C8"/>
    <w:rsid w:val="00C7146E"/>
    <w:rsid w:val="00C7168F"/>
    <w:rsid w:val="00C7174E"/>
    <w:rsid w:val="00C71AEC"/>
    <w:rsid w:val="00C71BCB"/>
    <w:rsid w:val="00C71BEE"/>
    <w:rsid w:val="00C71FFC"/>
    <w:rsid w:val="00C72212"/>
    <w:rsid w:val="00C72394"/>
    <w:rsid w:val="00C724C5"/>
    <w:rsid w:val="00C724E1"/>
    <w:rsid w:val="00C7271C"/>
    <w:rsid w:val="00C72733"/>
    <w:rsid w:val="00C727A2"/>
    <w:rsid w:val="00C731FA"/>
    <w:rsid w:val="00C73374"/>
    <w:rsid w:val="00C73392"/>
    <w:rsid w:val="00C73535"/>
    <w:rsid w:val="00C736F8"/>
    <w:rsid w:val="00C7382C"/>
    <w:rsid w:val="00C738B0"/>
    <w:rsid w:val="00C738BD"/>
    <w:rsid w:val="00C73957"/>
    <w:rsid w:val="00C73C2A"/>
    <w:rsid w:val="00C73C37"/>
    <w:rsid w:val="00C73DA6"/>
    <w:rsid w:val="00C74022"/>
    <w:rsid w:val="00C7404B"/>
    <w:rsid w:val="00C74190"/>
    <w:rsid w:val="00C7423B"/>
    <w:rsid w:val="00C743C1"/>
    <w:rsid w:val="00C74558"/>
    <w:rsid w:val="00C745CA"/>
    <w:rsid w:val="00C748D3"/>
    <w:rsid w:val="00C74BFC"/>
    <w:rsid w:val="00C74C07"/>
    <w:rsid w:val="00C74D85"/>
    <w:rsid w:val="00C74EA5"/>
    <w:rsid w:val="00C74ECF"/>
    <w:rsid w:val="00C75252"/>
    <w:rsid w:val="00C755A6"/>
    <w:rsid w:val="00C757B1"/>
    <w:rsid w:val="00C75BDB"/>
    <w:rsid w:val="00C75D9E"/>
    <w:rsid w:val="00C7621F"/>
    <w:rsid w:val="00C764A3"/>
    <w:rsid w:val="00C76669"/>
    <w:rsid w:val="00C7667C"/>
    <w:rsid w:val="00C76C53"/>
    <w:rsid w:val="00C76F7D"/>
    <w:rsid w:val="00C76FA8"/>
    <w:rsid w:val="00C77394"/>
    <w:rsid w:val="00C77468"/>
    <w:rsid w:val="00C7777E"/>
    <w:rsid w:val="00C77846"/>
    <w:rsid w:val="00C779AB"/>
    <w:rsid w:val="00C77A2F"/>
    <w:rsid w:val="00C77B17"/>
    <w:rsid w:val="00C77C28"/>
    <w:rsid w:val="00C77D4D"/>
    <w:rsid w:val="00C77E47"/>
    <w:rsid w:val="00C77F7B"/>
    <w:rsid w:val="00C800F8"/>
    <w:rsid w:val="00C801D2"/>
    <w:rsid w:val="00C80213"/>
    <w:rsid w:val="00C8070E"/>
    <w:rsid w:val="00C80768"/>
    <w:rsid w:val="00C8078A"/>
    <w:rsid w:val="00C807B0"/>
    <w:rsid w:val="00C807DA"/>
    <w:rsid w:val="00C80AB7"/>
    <w:rsid w:val="00C80D02"/>
    <w:rsid w:val="00C80E20"/>
    <w:rsid w:val="00C81049"/>
    <w:rsid w:val="00C81059"/>
    <w:rsid w:val="00C81084"/>
    <w:rsid w:val="00C811BF"/>
    <w:rsid w:val="00C81746"/>
    <w:rsid w:val="00C819A4"/>
    <w:rsid w:val="00C819E1"/>
    <w:rsid w:val="00C81A7D"/>
    <w:rsid w:val="00C81BA4"/>
    <w:rsid w:val="00C81C93"/>
    <w:rsid w:val="00C8215D"/>
    <w:rsid w:val="00C8221C"/>
    <w:rsid w:val="00C8222A"/>
    <w:rsid w:val="00C824A4"/>
    <w:rsid w:val="00C8321C"/>
    <w:rsid w:val="00C832B0"/>
    <w:rsid w:val="00C83757"/>
    <w:rsid w:val="00C838E8"/>
    <w:rsid w:val="00C839D4"/>
    <w:rsid w:val="00C839F2"/>
    <w:rsid w:val="00C83B57"/>
    <w:rsid w:val="00C83BCA"/>
    <w:rsid w:val="00C83EC7"/>
    <w:rsid w:val="00C83F40"/>
    <w:rsid w:val="00C840E3"/>
    <w:rsid w:val="00C84569"/>
    <w:rsid w:val="00C846E7"/>
    <w:rsid w:val="00C84A37"/>
    <w:rsid w:val="00C84A67"/>
    <w:rsid w:val="00C84E21"/>
    <w:rsid w:val="00C84EF2"/>
    <w:rsid w:val="00C84FD2"/>
    <w:rsid w:val="00C85048"/>
    <w:rsid w:val="00C85344"/>
    <w:rsid w:val="00C8551B"/>
    <w:rsid w:val="00C857E5"/>
    <w:rsid w:val="00C858B8"/>
    <w:rsid w:val="00C859EC"/>
    <w:rsid w:val="00C85B94"/>
    <w:rsid w:val="00C85C40"/>
    <w:rsid w:val="00C85C53"/>
    <w:rsid w:val="00C85FD7"/>
    <w:rsid w:val="00C861DA"/>
    <w:rsid w:val="00C865B8"/>
    <w:rsid w:val="00C86756"/>
    <w:rsid w:val="00C8686E"/>
    <w:rsid w:val="00C86B69"/>
    <w:rsid w:val="00C86E55"/>
    <w:rsid w:val="00C86FC0"/>
    <w:rsid w:val="00C87125"/>
    <w:rsid w:val="00C874A9"/>
    <w:rsid w:val="00C875F2"/>
    <w:rsid w:val="00C8789F"/>
    <w:rsid w:val="00C878BA"/>
    <w:rsid w:val="00C878BD"/>
    <w:rsid w:val="00C87B54"/>
    <w:rsid w:val="00C87D31"/>
    <w:rsid w:val="00C87E62"/>
    <w:rsid w:val="00C87F5D"/>
    <w:rsid w:val="00C9049A"/>
    <w:rsid w:val="00C90649"/>
    <w:rsid w:val="00C90A32"/>
    <w:rsid w:val="00C90A48"/>
    <w:rsid w:val="00C90A4B"/>
    <w:rsid w:val="00C90D6E"/>
    <w:rsid w:val="00C91336"/>
    <w:rsid w:val="00C915A9"/>
    <w:rsid w:val="00C91629"/>
    <w:rsid w:val="00C918FC"/>
    <w:rsid w:val="00C91AE0"/>
    <w:rsid w:val="00C91B2F"/>
    <w:rsid w:val="00C91BE0"/>
    <w:rsid w:val="00C91DE5"/>
    <w:rsid w:val="00C91E10"/>
    <w:rsid w:val="00C92163"/>
    <w:rsid w:val="00C921CE"/>
    <w:rsid w:val="00C925D6"/>
    <w:rsid w:val="00C926AA"/>
    <w:rsid w:val="00C92840"/>
    <w:rsid w:val="00C928B2"/>
    <w:rsid w:val="00C92AC4"/>
    <w:rsid w:val="00C92BCE"/>
    <w:rsid w:val="00C92C48"/>
    <w:rsid w:val="00C934A9"/>
    <w:rsid w:val="00C9361F"/>
    <w:rsid w:val="00C93702"/>
    <w:rsid w:val="00C93919"/>
    <w:rsid w:val="00C93A73"/>
    <w:rsid w:val="00C93D92"/>
    <w:rsid w:val="00C93E7D"/>
    <w:rsid w:val="00C94402"/>
    <w:rsid w:val="00C94528"/>
    <w:rsid w:val="00C94606"/>
    <w:rsid w:val="00C947F4"/>
    <w:rsid w:val="00C94B9A"/>
    <w:rsid w:val="00C94C0D"/>
    <w:rsid w:val="00C94D34"/>
    <w:rsid w:val="00C94E34"/>
    <w:rsid w:val="00C94EB3"/>
    <w:rsid w:val="00C94FF1"/>
    <w:rsid w:val="00C95470"/>
    <w:rsid w:val="00C955A1"/>
    <w:rsid w:val="00C956F9"/>
    <w:rsid w:val="00C95A83"/>
    <w:rsid w:val="00C95F29"/>
    <w:rsid w:val="00C96038"/>
    <w:rsid w:val="00C962B9"/>
    <w:rsid w:val="00C963C2"/>
    <w:rsid w:val="00C964AB"/>
    <w:rsid w:val="00C9680B"/>
    <w:rsid w:val="00C96A8C"/>
    <w:rsid w:val="00C96B2D"/>
    <w:rsid w:val="00C96B48"/>
    <w:rsid w:val="00C96F23"/>
    <w:rsid w:val="00C96F6D"/>
    <w:rsid w:val="00C97040"/>
    <w:rsid w:val="00C9733E"/>
    <w:rsid w:val="00C9761D"/>
    <w:rsid w:val="00C97750"/>
    <w:rsid w:val="00C97871"/>
    <w:rsid w:val="00C97BB7"/>
    <w:rsid w:val="00C97CA4"/>
    <w:rsid w:val="00C97D15"/>
    <w:rsid w:val="00C97DE9"/>
    <w:rsid w:val="00C97FF9"/>
    <w:rsid w:val="00CA0183"/>
    <w:rsid w:val="00CA01D9"/>
    <w:rsid w:val="00CA03C4"/>
    <w:rsid w:val="00CA03FB"/>
    <w:rsid w:val="00CA05D2"/>
    <w:rsid w:val="00CA09DC"/>
    <w:rsid w:val="00CA107D"/>
    <w:rsid w:val="00CA1171"/>
    <w:rsid w:val="00CA1218"/>
    <w:rsid w:val="00CA13D9"/>
    <w:rsid w:val="00CA1522"/>
    <w:rsid w:val="00CA1525"/>
    <w:rsid w:val="00CA167B"/>
    <w:rsid w:val="00CA169B"/>
    <w:rsid w:val="00CA178B"/>
    <w:rsid w:val="00CA1927"/>
    <w:rsid w:val="00CA19A2"/>
    <w:rsid w:val="00CA1A35"/>
    <w:rsid w:val="00CA1CBF"/>
    <w:rsid w:val="00CA1E0E"/>
    <w:rsid w:val="00CA1EB8"/>
    <w:rsid w:val="00CA20D0"/>
    <w:rsid w:val="00CA2272"/>
    <w:rsid w:val="00CA238E"/>
    <w:rsid w:val="00CA2490"/>
    <w:rsid w:val="00CA2667"/>
    <w:rsid w:val="00CA2D8C"/>
    <w:rsid w:val="00CA2E14"/>
    <w:rsid w:val="00CA2E22"/>
    <w:rsid w:val="00CA3066"/>
    <w:rsid w:val="00CA32B7"/>
    <w:rsid w:val="00CA332E"/>
    <w:rsid w:val="00CA3449"/>
    <w:rsid w:val="00CA34B3"/>
    <w:rsid w:val="00CA34E1"/>
    <w:rsid w:val="00CA3563"/>
    <w:rsid w:val="00CA3585"/>
    <w:rsid w:val="00CA3695"/>
    <w:rsid w:val="00CA380E"/>
    <w:rsid w:val="00CA3853"/>
    <w:rsid w:val="00CA389E"/>
    <w:rsid w:val="00CA3E5E"/>
    <w:rsid w:val="00CA3FBF"/>
    <w:rsid w:val="00CA4119"/>
    <w:rsid w:val="00CA4206"/>
    <w:rsid w:val="00CA439D"/>
    <w:rsid w:val="00CA4438"/>
    <w:rsid w:val="00CA4478"/>
    <w:rsid w:val="00CA4BC1"/>
    <w:rsid w:val="00CA4F1D"/>
    <w:rsid w:val="00CA51A9"/>
    <w:rsid w:val="00CA572E"/>
    <w:rsid w:val="00CA5990"/>
    <w:rsid w:val="00CA5BC3"/>
    <w:rsid w:val="00CA5EF2"/>
    <w:rsid w:val="00CA61E8"/>
    <w:rsid w:val="00CA624C"/>
    <w:rsid w:val="00CA66DC"/>
    <w:rsid w:val="00CA6902"/>
    <w:rsid w:val="00CA69EE"/>
    <w:rsid w:val="00CA6A24"/>
    <w:rsid w:val="00CA6CB6"/>
    <w:rsid w:val="00CA72BC"/>
    <w:rsid w:val="00CA7562"/>
    <w:rsid w:val="00CA78A1"/>
    <w:rsid w:val="00CA78B8"/>
    <w:rsid w:val="00CA7930"/>
    <w:rsid w:val="00CA7B14"/>
    <w:rsid w:val="00CA7B7D"/>
    <w:rsid w:val="00CA7BF7"/>
    <w:rsid w:val="00CA7C1C"/>
    <w:rsid w:val="00CA7C76"/>
    <w:rsid w:val="00CA7C8E"/>
    <w:rsid w:val="00CA7EA3"/>
    <w:rsid w:val="00CB0031"/>
    <w:rsid w:val="00CB008A"/>
    <w:rsid w:val="00CB0364"/>
    <w:rsid w:val="00CB06F8"/>
    <w:rsid w:val="00CB07C6"/>
    <w:rsid w:val="00CB09F8"/>
    <w:rsid w:val="00CB0A54"/>
    <w:rsid w:val="00CB0A57"/>
    <w:rsid w:val="00CB1011"/>
    <w:rsid w:val="00CB12C2"/>
    <w:rsid w:val="00CB136E"/>
    <w:rsid w:val="00CB1393"/>
    <w:rsid w:val="00CB14ED"/>
    <w:rsid w:val="00CB165C"/>
    <w:rsid w:val="00CB182D"/>
    <w:rsid w:val="00CB1D71"/>
    <w:rsid w:val="00CB2AC8"/>
    <w:rsid w:val="00CB2E6A"/>
    <w:rsid w:val="00CB2FB6"/>
    <w:rsid w:val="00CB32C7"/>
    <w:rsid w:val="00CB330C"/>
    <w:rsid w:val="00CB3581"/>
    <w:rsid w:val="00CB3B7E"/>
    <w:rsid w:val="00CB3EDE"/>
    <w:rsid w:val="00CB3F0B"/>
    <w:rsid w:val="00CB41C9"/>
    <w:rsid w:val="00CB427C"/>
    <w:rsid w:val="00CB42E0"/>
    <w:rsid w:val="00CB4393"/>
    <w:rsid w:val="00CB4539"/>
    <w:rsid w:val="00CB48C7"/>
    <w:rsid w:val="00CB4989"/>
    <w:rsid w:val="00CB498B"/>
    <w:rsid w:val="00CB498E"/>
    <w:rsid w:val="00CB4E67"/>
    <w:rsid w:val="00CB5240"/>
    <w:rsid w:val="00CB524B"/>
    <w:rsid w:val="00CB5560"/>
    <w:rsid w:val="00CB565B"/>
    <w:rsid w:val="00CB576D"/>
    <w:rsid w:val="00CB59BD"/>
    <w:rsid w:val="00CB5AC9"/>
    <w:rsid w:val="00CB5B29"/>
    <w:rsid w:val="00CB5FE0"/>
    <w:rsid w:val="00CB6044"/>
    <w:rsid w:val="00CB62E7"/>
    <w:rsid w:val="00CB6423"/>
    <w:rsid w:val="00CB66FD"/>
    <w:rsid w:val="00CB68B2"/>
    <w:rsid w:val="00CB6C87"/>
    <w:rsid w:val="00CB6D66"/>
    <w:rsid w:val="00CB6F7D"/>
    <w:rsid w:val="00CB6FDA"/>
    <w:rsid w:val="00CB7281"/>
    <w:rsid w:val="00CB73A2"/>
    <w:rsid w:val="00CB758B"/>
    <w:rsid w:val="00CB7773"/>
    <w:rsid w:val="00CB77E1"/>
    <w:rsid w:val="00CB7890"/>
    <w:rsid w:val="00CB78F8"/>
    <w:rsid w:val="00CB7E28"/>
    <w:rsid w:val="00CB7E6A"/>
    <w:rsid w:val="00CC0112"/>
    <w:rsid w:val="00CC027E"/>
    <w:rsid w:val="00CC0636"/>
    <w:rsid w:val="00CC086C"/>
    <w:rsid w:val="00CC0903"/>
    <w:rsid w:val="00CC0906"/>
    <w:rsid w:val="00CC0BF1"/>
    <w:rsid w:val="00CC0FE9"/>
    <w:rsid w:val="00CC129F"/>
    <w:rsid w:val="00CC1D1B"/>
    <w:rsid w:val="00CC21D6"/>
    <w:rsid w:val="00CC22F7"/>
    <w:rsid w:val="00CC2802"/>
    <w:rsid w:val="00CC2BAB"/>
    <w:rsid w:val="00CC2BD1"/>
    <w:rsid w:val="00CC2C29"/>
    <w:rsid w:val="00CC2CCB"/>
    <w:rsid w:val="00CC2CD5"/>
    <w:rsid w:val="00CC2D61"/>
    <w:rsid w:val="00CC2E46"/>
    <w:rsid w:val="00CC34D9"/>
    <w:rsid w:val="00CC3970"/>
    <w:rsid w:val="00CC3D74"/>
    <w:rsid w:val="00CC3F43"/>
    <w:rsid w:val="00CC44B5"/>
    <w:rsid w:val="00CC47A9"/>
    <w:rsid w:val="00CC4860"/>
    <w:rsid w:val="00CC491A"/>
    <w:rsid w:val="00CC497B"/>
    <w:rsid w:val="00CC4AA7"/>
    <w:rsid w:val="00CC4D4F"/>
    <w:rsid w:val="00CC4E20"/>
    <w:rsid w:val="00CC4EB9"/>
    <w:rsid w:val="00CC4F1A"/>
    <w:rsid w:val="00CC5376"/>
    <w:rsid w:val="00CC53BE"/>
    <w:rsid w:val="00CC57B4"/>
    <w:rsid w:val="00CC5C97"/>
    <w:rsid w:val="00CC5FC3"/>
    <w:rsid w:val="00CC6111"/>
    <w:rsid w:val="00CC618E"/>
    <w:rsid w:val="00CC61A5"/>
    <w:rsid w:val="00CC61C2"/>
    <w:rsid w:val="00CC66EF"/>
    <w:rsid w:val="00CC683C"/>
    <w:rsid w:val="00CC6979"/>
    <w:rsid w:val="00CC69A3"/>
    <w:rsid w:val="00CC6ABA"/>
    <w:rsid w:val="00CC6B71"/>
    <w:rsid w:val="00CC6E56"/>
    <w:rsid w:val="00CC7089"/>
    <w:rsid w:val="00CC7292"/>
    <w:rsid w:val="00CC7312"/>
    <w:rsid w:val="00CC74DF"/>
    <w:rsid w:val="00CC7953"/>
    <w:rsid w:val="00CC7AAD"/>
    <w:rsid w:val="00CC7AEE"/>
    <w:rsid w:val="00CC7F29"/>
    <w:rsid w:val="00CD06CC"/>
    <w:rsid w:val="00CD0C90"/>
    <w:rsid w:val="00CD0E4E"/>
    <w:rsid w:val="00CD0F22"/>
    <w:rsid w:val="00CD0F43"/>
    <w:rsid w:val="00CD17B0"/>
    <w:rsid w:val="00CD19BC"/>
    <w:rsid w:val="00CD1D5D"/>
    <w:rsid w:val="00CD1E1D"/>
    <w:rsid w:val="00CD1EE4"/>
    <w:rsid w:val="00CD2294"/>
    <w:rsid w:val="00CD24A9"/>
    <w:rsid w:val="00CD26CC"/>
    <w:rsid w:val="00CD2832"/>
    <w:rsid w:val="00CD294F"/>
    <w:rsid w:val="00CD2B37"/>
    <w:rsid w:val="00CD3156"/>
    <w:rsid w:val="00CD3397"/>
    <w:rsid w:val="00CD342A"/>
    <w:rsid w:val="00CD34A6"/>
    <w:rsid w:val="00CD372A"/>
    <w:rsid w:val="00CD3747"/>
    <w:rsid w:val="00CD388A"/>
    <w:rsid w:val="00CD395C"/>
    <w:rsid w:val="00CD3BA5"/>
    <w:rsid w:val="00CD3DB7"/>
    <w:rsid w:val="00CD3EAC"/>
    <w:rsid w:val="00CD3ECD"/>
    <w:rsid w:val="00CD3EEC"/>
    <w:rsid w:val="00CD3F27"/>
    <w:rsid w:val="00CD4249"/>
    <w:rsid w:val="00CD42D3"/>
    <w:rsid w:val="00CD437C"/>
    <w:rsid w:val="00CD44E6"/>
    <w:rsid w:val="00CD485B"/>
    <w:rsid w:val="00CD4869"/>
    <w:rsid w:val="00CD4C57"/>
    <w:rsid w:val="00CD4C89"/>
    <w:rsid w:val="00CD4C99"/>
    <w:rsid w:val="00CD4E16"/>
    <w:rsid w:val="00CD4F6C"/>
    <w:rsid w:val="00CD52F7"/>
    <w:rsid w:val="00CD54E9"/>
    <w:rsid w:val="00CD5638"/>
    <w:rsid w:val="00CD5676"/>
    <w:rsid w:val="00CD5722"/>
    <w:rsid w:val="00CD5831"/>
    <w:rsid w:val="00CD5877"/>
    <w:rsid w:val="00CD5ABE"/>
    <w:rsid w:val="00CD5AF6"/>
    <w:rsid w:val="00CD5BFC"/>
    <w:rsid w:val="00CD5E43"/>
    <w:rsid w:val="00CD5F34"/>
    <w:rsid w:val="00CD60BC"/>
    <w:rsid w:val="00CD6172"/>
    <w:rsid w:val="00CD62DC"/>
    <w:rsid w:val="00CD650D"/>
    <w:rsid w:val="00CD6580"/>
    <w:rsid w:val="00CD66B6"/>
    <w:rsid w:val="00CD66F7"/>
    <w:rsid w:val="00CD6CA6"/>
    <w:rsid w:val="00CD6F05"/>
    <w:rsid w:val="00CD76DE"/>
    <w:rsid w:val="00CD76FE"/>
    <w:rsid w:val="00CD7826"/>
    <w:rsid w:val="00CD7884"/>
    <w:rsid w:val="00CD7E09"/>
    <w:rsid w:val="00CD7F15"/>
    <w:rsid w:val="00CD7F79"/>
    <w:rsid w:val="00CE0076"/>
    <w:rsid w:val="00CE020A"/>
    <w:rsid w:val="00CE03E6"/>
    <w:rsid w:val="00CE0431"/>
    <w:rsid w:val="00CE049E"/>
    <w:rsid w:val="00CE0598"/>
    <w:rsid w:val="00CE072E"/>
    <w:rsid w:val="00CE0BEF"/>
    <w:rsid w:val="00CE0C13"/>
    <w:rsid w:val="00CE0D1B"/>
    <w:rsid w:val="00CE0D4C"/>
    <w:rsid w:val="00CE0F0F"/>
    <w:rsid w:val="00CE1015"/>
    <w:rsid w:val="00CE10AB"/>
    <w:rsid w:val="00CE183A"/>
    <w:rsid w:val="00CE1C3D"/>
    <w:rsid w:val="00CE1DE0"/>
    <w:rsid w:val="00CE1F38"/>
    <w:rsid w:val="00CE200D"/>
    <w:rsid w:val="00CE2452"/>
    <w:rsid w:val="00CE2483"/>
    <w:rsid w:val="00CE2670"/>
    <w:rsid w:val="00CE2771"/>
    <w:rsid w:val="00CE2870"/>
    <w:rsid w:val="00CE2871"/>
    <w:rsid w:val="00CE292A"/>
    <w:rsid w:val="00CE29FB"/>
    <w:rsid w:val="00CE2B5F"/>
    <w:rsid w:val="00CE30EA"/>
    <w:rsid w:val="00CE30EB"/>
    <w:rsid w:val="00CE319E"/>
    <w:rsid w:val="00CE328B"/>
    <w:rsid w:val="00CE33F1"/>
    <w:rsid w:val="00CE35D9"/>
    <w:rsid w:val="00CE37F2"/>
    <w:rsid w:val="00CE3AF4"/>
    <w:rsid w:val="00CE3CA8"/>
    <w:rsid w:val="00CE3DCC"/>
    <w:rsid w:val="00CE43B8"/>
    <w:rsid w:val="00CE46DB"/>
    <w:rsid w:val="00CE4710"/>
    <w:rsid w:val="00CE4892"/>
    <w:rsid w:val="00CE495D"/>
    <w:rsid w:val="00CE49D8"/>
    <w:rsid w:val="00CE4D46"/>
    <w:rsid w:val="00CE4DC0"/>
    <w:rsid w:val="00CE4E9A"/>
    <w:rsid w:val="00CE4EEB"/>
    <w:rsid w:val="00CE4FEE"/>
    <w:rsid w:val="00CE508C"/>
    <w:rsid w:val="00CE51FB"/>
    <w:rsid w:val="00CE5248"/>
    <w:rsid w:val="00CE5594"/>
    <w:rsid w:val="00CE56A9"/>
    <w:rsid w:val="00CE5BE1"/>
    <w:rsid w:val="00CE5E61"/>
    <w:rsid w:val="00CE6580"/>
    <w:rsid w:val="00CE678B"/>
    <w:rsid w:val="00CE6AD6"/>
    <w:rsid w:val="00CE6DE1"/>
    <w:rsid w:val="00CE6E0A"/>
    <w:rsid w:val="00CE7031"/>
    <w:rsid w:val="00CE732B"/>
    <w:rsid w:val="00CE7583"/>
    <w:rsid w:val="00CE7603"/>
    <w:rsid w:val="00CE76E6"/>
    <w:rsid w:val="00CE789A"/>
    <w:rsid w:val="00CE7ACB"/>
    <w:rsid w:val="00CE7C6B"/>
    <w:rsid w:val="00CE7F24"/>
    <w:rsid w:val="00CE7F55"/>
    <w:rsid w:val="00CE7F9E"/>
    <w:rsid w:val="00CE7FEB"/>
    <w:rsid w:val="00CF056F"/>
    <w:rsid w:val="00CF0C93"/>
    <w:rsid w:val="00CF0D1A"/>
    <w:rsid w:val="00CF0EA0"/>
    <w:rsid w:val="00CF106F"/>
    <w:rsid w:val="00CF1198"/>
    <w:rsid w:val="00CF1363"/>
    <w:rsid w:val="00CF136F"/>
    <w:rsid w:val="00CF192A"/>
    <w:rsid w:val="00CF19CF"/>
    <w:rsid w:val="00CF19F7"/>
    <w:rsid w:val="00CF1BEC"/>
    <w:rsid w:val="00CF1C95"/>
    <w:rsid w:val="00CF1D02"/>
    <w:rsid w:val="00CF1E45"/>
    <w:rsid w:val="00CF2081"/>
    <w:rsid w:val="00CF212C"/>
    <w:rsid w:val="00CF21AF"/>
    <w:rsid w:val="00CF29AD"/>
    <w:rsid w:val="00CF2A48"/>
    <w:rsid w:val="00CF2A89"/>
    <w:rsid w:val="00CF2C11"/>
    <w:rsid w:val="00CF2F75"/>
    <w:rsid w:val="00CF3205"/>
    <w:rsid w:val="00CF323F"/>
    <w:rsid w:val="00CF3480"/>
    <w:rsid w:val="00CF387E"/>
    <w:rsid w:val="00CF391F"/>
    <w:rsid w:val="00CF3AB1"/>
    <w:rsid w:val="00CF3CA6"/>
    <w:rsid w:val="00CF4342"/>
    <w:rsid w:val="00CF4417"/>
    <w:rsid w:val="00CF4676"/>
    <w:rsid w:val="00CF48FC"/>
    <w:rsid w:val="00CF4A66"/>
    <w:rsid w:val="00CF4F36"/>
    <w:rsid w:val="00CF4F54"/>
    <w:rsid w:val="00CF51E5"/>
    <w:rsid w:val="00CF5278"/>
    <w:rsid w:val="00CF533C"/>
    <w:rsid w:val="00CF538C"/>
    <w:rsid w:val="00CF5565"/>
    <w:rsid w:val="00CF5689"/>
    <w:rsid w:val="00CF597C"/>
    <w:rsid w:val="00CF5BB1"/>
    <w:rsid w:val="00CF5F05"/>
    <w:rsid w:val="00CF600C"/>
    <w:rsid w:val="00CF6324"/>
    <w:rsid w:val="00CF64BE"/>
    <w:rsid w:val="00CF6952"/>
    <w:rsid w:val="00CF69CE"/>
    <w:rsid w:val="00CF6D0E"/>
    <w:rsid w:val="00CF6FF5"/>
    <w:rsid w:val="00CF7537"/>
    <w:rsid w:val="00CF7561"/>
    <w:rsid w:val="00CF75C6"/>
    <w:rsid w:val="00CF7A7A"/>
    <w:rsid w:val="00CF7A94"/>
    <w:rsid w:val="00CF7C54"/>
    <w:rsid w:val="00CF7D3D"/>
    <w:rsid w:val="00D001D5"/>
    <w:rsid w:val="00D002F1"/>
    <w:rsid w:val="00D0062E"/>
    <w:rsid w:val="00D0075D"/>
    <w:rsid w:val="00D0080B"/>
    <w:rsid w:val="00D008F1"/>
    <w:rsid w:val="00D00988"/>
    <w:rsid w:val="00D009D6"/>
    <w:rsid w:val="00D00AEA"/>
    <w:rsid w:val="00D00BC5"/>
    <w:rsid w:val="00D00D8F"/>
    <w:rsid w:val="00D00EC9"/>
    <w:rsid w:val="00D00EFA"/>
    <w:rsid w:val="00D016B3"/>
    <w:rsid w:val="00D01701"/>
    <w:rsid w:val="00D01B0D"/>
    <w:rsid w:val="00D01B1D"/>
    <w:rsid w:val="00D01D61"/>
    <w:rsid w:val="00D01DE4"/>
    <w:rsid w:val="00D01E0F"/>
    <w:rsid w:val="00D01E6A"/>
    <w:rsid w:val="00D02143"/>
    <w:rsid w:val="00D021A1"/>
    <w:rsid w:val="00D0248D"/>
    <w:rsid w:val="00D026E3"/>
    <w:rsid w:val="00D02771"/>
    <w:rsid w:val="00D0296B"/>
    <w:rsid w:val="00D02E6C"/>
    <w:rsid w:val="00D02EC2"/>
    <w:rsid w:val="00D02EC5"/>
    <w:rsid w:val="00D0304B"/>
    <w:rsid w:val="00D0312F"/>
    <w:rsid w:val="00D03163"/>
    <w:rsid w:val="00D033E6"/>
    <w:rsid w:val="00D03672"/>
    <w:rsid w:val="00D036A6"/>
    <w:rsid w:val="00D03864"/>
    <w:rsid w:val="00D03A75"/>
    <w:rsid w:val="00D03B0C"/>
    <w:rsid w:val="00D03CC1"/>
    <w:rsid w:val="00D03D10"/>
    <w:rsid w:val="00D03F17"/>
    <w:rsid w:val="00D0404B"/>
    <w:rsid w:val="00D04081"/>
    <w:rsid w:val="00D04486"/>
    <w:rsid w:val="00D045E8"/>
    <w:rsid w:val="00D047D2"/>
    <w:rsid w:val="00D048F4"/>
    <w:rsid w:val="00D04A43"/>
    <w:rsid w:val="00D04C0D"/>
    <w:rsid w:val="00D05135"/>
    <w:rsid w:val="00D057DB"/>
    <w:rsid w:val="00D058E4"/>
    <w:rsid w:val="00D059EA"/>
    <w:rsid w:val="00D059EC"/>
    <w:rsid w:val="00D05D68"/>
    <w:rsid w:val="00D05DE7"/>
    <w:rsid w:val="00D05EB4"/>
    <w:rsid w:val="00D05F31"/>
    <w:rsid w:val="00D060AC"/>
    <w:rsid w:val="00D060D4"/>
    <w:rsid w:val="00D06110"/>
    <w:rsid w:val="00D0612D"/>
    <w:rsid w:val="00D0651B"/>
    <w:rsid w:val="00D06634"/>
    <w:rsid w:val="00D06744"/>
    <w:rsid w:val="00D0674C"/>
    <w:rsid w:val="00D06824"/>
    <w:rsid w:val="00D069F5"/>
    <w:rsid w:val="00D071E9"/>
    <w:rsid w:val="00D07898"/>
    <w:rsid w:val="00D07B97"/>
    <w:rsid w:val="00D07E0E"/>
    <w:rsid w:val="00D07EB4"/>
    <w:rsid w:val="00D1002D"/>
    <w:rsid w:val="00D10078"/>
    <w:rsid w:val="00D1057B"/>
    <w:rsid w:val="00D1062F"/>
    <w:rsid w:val="00D10684"/>
    <w:rsid w:val="00D10725"/>
    <w:rsid w:val="00D107B1"/>
    <w:rsid w:val="00D10A22"/>
    <w:rsid w:val="00D10AA2"/>
    <w:rsid w:val="00D10B09"/>
    <w:rsid w:val="00D10B59"/>
    <w:rsid w:val="00D10D01"/>
    <w:rsid w:val="00D11005"/>
    <w:rsid w:val="00D110DA"/>
    <w:rsid w:val="00D11269"/>
    <w:rsid w:val="00D1139A"/>
    <w:rsid w:val="00D11552"/>
    <w:rsid w:val="00D11594"/>
    <w:rsid w:val="00D1190F"/>
    <w:rsid w:val="00D11BBD"/>
    <w:rsid w:val="00D11C7F"/>
    <w:rsid w:val="00D123E1"/>
    <w:rsid w:val="00D12482"/>
    <w:rsid w:val="00D12604"/>
    <w:rsid w:val="00D12765"/>
    <w:rsid w:val="00D12EE4"/>
    <w:rsid w:val="00D13068"/>
    <w:rsid w:val="00D13262"/>
    <w:rsid w:val="00D13722"/>
    <w:rsid w:val="00D13754"/>
    <w:rsid w:val="00D13812"/>
    <w:rsid w:val="00D1384C"/>
    <w:rsid w:val="00D13CDE"/>
    <w:rsid w:val="00D13D5D"/>
    <w:rsid w:val="00D13DC3"/>
    <w:rsid w:val="00D14357"/>
    <w:rsid w:val="00D14405"/>
    <w:rsid w:val="00D146A9"/>
    <w:rsid w:val="00D1470B"/>
    <w:rsid w:val="00D1487E"/>
    <w:rsid w:val="00D14993"/>
    <w:rsid w:val="00D14C44"/>
    <w:rsid w:val="00D14F6C"/>
    <w:rsid w:val="00D1504E"/>
    <w:rsid w:val="00D150B6"/>
    <w:rsid w:val="00D15286"/>
    <w:rsid w:val="00D15318"/>
    <w:rsid w:val="00D15426"/>
    <w:rsid w:val="00D1545A"/>
    <w:rsid w:val="00D1568A"/>
    <w:rsid w:val="00D157C2"/>
    <w:rsid w:val="00D15BA5"/>
    <w:rsid w:val="00D15D7D"/>
    <w:rsid w:val="00D16112"/>
    <w:rsid w:val="00D16283"/>
    <w:rsid w:val="00D16488"/>
    <w:rsid w:val="00D164DA"/>
    <w:rsid w:val="00D165FF"/>
    <w:rsid w:val="00D16628"/>
    <w:rsid w:val="00D16717"/>
    <w:rsid w:val="00D16945"/>
    <w:rsid w:val="00D16AFF"/>
    <w:rsid w:val="00D16C23"/>
    <w:rsid w:val="00D16CE7"/>
    <w:rsid w:val="00D16DA0"/>
    <w:rsid w:val="00D16E12"/>
    <w:rsid w:val="00D16F44"/>
    <w:rsid w:val="00D16FCD"/>
    <w:rsid w:val="00D170C3"/>
    <w:rsid w:val="00D175E0"/>
    <w:rsid w:val="00D176DC"/>
    <w:rsid w:val="00D17A0B"/>
    <w:rsid w:val="00D17A94"/>
    <w:rsid w:val="00D17ABE"/>
    <w:rsid w:val="00D17BE5"/>
    <w:rsid w:val="00D17F36"/>
    <w:rsid w:val="00D201F8"/>
    <w:rsid w:val="00D20395"/>
    <w:rsid w:val="00D203BF"/>
    <w:rsid w:val="00D20577"/>
    <w:rsid w:val="00D20993"/>
    <w:rsid w:val="00D20A2C"/>
    <w:rsid w:val="00D20BBA"/>
    <w:rsid w:val="00D20E2E"/>
    <w:rsid w:val="00D21013"/>
    <w:rsid w:val="00D2117B"/>
    <w:rsid w:val="00D213FC"/>
    <w:rsid w:val="00D21589"/>
    <w:rsid w:val="00D215DF"/>
    <w:rsid w:val="00D216B4"/>
    <w:rsid w:val="00D21760"/>
    <w:rsid w:val="00D21C07"/>
    <w:rsid w:val="00D21E25"/>
    <w:rsid w:val="00D22029"/>
    <w:rsid w:val="00D220CD"/>
    <w:rsid w:val="00D22406"/>
    <w:rsid w:val="00D2273C"/>
    <w:rsid w:val="00D228FC"/>
    <w:rsid w:val="00D22B4D"/>
    <w:rsid w:val="00D22CD6"/>
    <w:rsid w:val="00D22DA3"/>
    <w:rsid w:val="00D23068"/>
    <w:rsid w:val="00D23156"/>
    <w:rsid w:val="00D2315A"/>
    <w:rsid w:val="00D233AD"/>
    <w:rsid w:val="00D23523"/>
    <w:rsid w:val="00D2367B"/>
    <w:rsid w:val="00D23B42"/>
    <w:rsid w:val="00D23C3A"/>
    <w:rsid w:val="00D23C81"/>
    <w:rsid w:val="00D23ED3"/>
    <w:rsid w:val="00D23F1F"/>
    <w:rsid w:val="00D23FA6"/>
    <w:rsid w:val="00D24070"/>
    <w:rsid w:val="00D240D5"/>
    <w:rsid w:val="00D24160"/>
    <w:rsid w:val="00D241B4"/>
    <w:rsid w:val="00D242D3"/>
    <w:rsid w:val="00D2461B"/>
    <w:rsid w:val="00D247F3"/>
    <w:rsid w:val="00D2515C"/>
    <w:rsid w:val="00D25168"/>
    <w:rsid w:val="00D251EA"/>
    <w:rsid w:val="00D2521B"/>
    <w:rsid w:val="00D254BE"/>
    <w:rsid w:val="00D25813"/>
    <w:rsid w:val="00D2584C"/>
    <w:rsid w:val="00D258D4"/>
    <w:rsid w:val="00D25B5B"/>
    <w:rsid w:val="00D25C2B"/>
    <w:rsid w:val="00D2615B"/>
    <w:rsid w:val="00D263A3"/>
    <w:rsid w:val="00D266BB"/>
    <w:rsid w:val="00D26832"/>
    <w:rsid w:val="00D26E46"/>
    <w:rsid w:val="00D270C8"/>
    <w:rsid w:val="00D270D9"/>
    <w:rsid w:val="00D27135"/>
    <w:rsid w:val="00D27345"/>
    <w:rsid w:val="00D273C5"/>
    <w:rsid w:val="00D274A8"/>
    <w:rsid w:val="00D2755D"/>
    <w:rsid w:val="00D27629"/>
    <w:rsid w:val="00D279EB"/>
    <w:rsid w:val="00D27A96"/>
    <w:rsid w:val="00D27D83"/>
    <w:rsid w:val="00D30146"/>
    <w:rsid w:val="00D3027D"/>
    <w:rsid w:val="00D3029A"/>
    <w:rsid w:val="00D303A7"/>
    <w:rsid w:val="00D3042B"/>
    <w:rsid w:val="00D304F8"/>
    <w:rsid w:val="00D30559"/>
    <w:rsid w:val="00D3068D"/>
    <w:rsid w:val="00D306C8"/>
    <w:rsid w:val="00D306E2"/>
    <w:rsid w:val="00D306EF"/>
    <w:rsid w:val="00D30BCE"/>
    <w:rsid w:val="00D30FAE"/>
    <w:rsid w:val="00D3117E"/>
    <w:rsid w:val="00D313CA"/>
    <w:rsid w:val="00D3141F"/>
    <w:rsid w:val="00D3184E"/>
    <w:rsid w:val="00D3198E"/>
    <w:rsid w:val="00D31ADD"/>
    <w:rsid w:val="00D31E59"/>
    <w:rsid w:val="00D31F20"/>
    <w:rsid w:val="00D32117"/>
    <w:rsid w:val="00D322C9"/>
    <w:rsid w:val="00D32605"/>
    <w:rsid w:val="00D3276F"/>
    <w:rsid w:val="00D32AE8"/>
    <w:rsid w:val="00D32B0F"/>
    <w:rsid w:val="00D32B46"/>
    <w:rsid w:val="00D32B86"/>
    <w:rsid w:val="00D32D2D"/>
    <w:rsid w:val="00D32F6E"/>
    <w:rsid w:val="00D331E7"/>
    <w:rsid w:val="00D33394"/>
    <w:rsid w:val="00D3396F"/>
    <w:rsid w:val="00D33D50"/>
    <w:rsid w:val="00D342CE"/>
    <w:rsid w:val="00D3431D"/>
    <w:rsid w:val="00D34389"/>
    <w:rsid w:val="00D3453F"/>
    <w:rsid w:val="00D34604"/>
    <w:rsid w:val="00D3461C"/>
    <w:rsid w:val="00D346CA"/>
    <w:rsid w:val="00D34714"/>
    <w:rsid w:val="00D34A1F"/>
    <w:rsid w:val="00D34B39"/>
    <w:rsid w:val="00D34C39"/>
    <w:rsid w:val="00D34EA0"/>
    <w:rsid w:val="00D34FCC"/>
    <w:rsid w:val="00D35327"/>
    <w:rsid w:val="00D355CC"/>
    <w:rsid w:val="00D357CC"/>
    <w:rsid w:val="00D35D5C"/>
    <w:rsid w:val="00D35F10"/>
    <w:rsid w:val="00D35F17"/>
    <w:rsid w:val="00D36044"/>
    <w:rsid w:val="00D361EA"/>
    <w:rsid w:val="00D362F6"/>
    <w:rsid w:val="00D36469"/>
    <w:rsid w:val="00D36479"/>
    <w:rsid w:val="00D36811"/>
    <w:rsid w:val="00D3685D"/>
    <w:rsid w:val="00D36A1F"/>
    <w:rsid w:val="00D36DDA"/>
    <w:rsid w:val="00D36F8A"/>
    <w:rsid w:val="00D370D2"/>
    <w:rsid w:val="00D370F9"/>
    <w:rsid w:val="00D373D0"/>
    <w:rsid w:val="00D3744C"/>
    <w:rsid w:val="00D375A0"/>
    <w:rsid w:val="00D3777F"/>
    <w:rsid w:val="00D3782C"/>
    <w:rsid w:val="00D37831"/>
    <w:rsid w:val="00D37B3E"/>
    <w:rsid w:val="00D404A1"/>
    <w:rsid w:val="00D406E7"/>
    <w:rsid w:val="00D40DE9"/>
    <w:rsid w:val="00D41263"/>
    <w:rsid w:val="00D4132F"/>
    <w:rsid w:val="00D41B29"/>
    <w:rsid w:val="00D41BC0"/>
    <w:rsid w:val="00D41D14"/>
    <w:rsid w:val="00D41FE8"/>
    <w:rsid w:val="00D42071"/>
    <w:rsid w:val="00D420DC"/>
    <w:rsid w:val="00D42106"/>
    <w:rsid w:val="00D422CD"/>
    <w:rsid w:val="00D42E3C"/>
    <w:rsid w:val="00D43346"/>
    <w:rsid w:val="00D4351A"/>
    <w:rsid w:val="00D43562"/>
    <w:rsid w:val="00D43563"/>
    <w:rsid w:val="00D4392D"/>
    <w:rsid w:val="00D439EE"/>
    <w:rsid w:val="00D440BD"/>
    <w:rsid w:val="00D440DA"/>
    <w:rsid w:val="00D4433D"/>
    <w:rsid w:val="00D44489"/>
    <w:rsid w:val="00D4464A"/>
    <w:rsid w:val="00D44733"/>
    <w:rsid w:val="00D447D1"/>
    <w:rsid w:val="00D44ABE"/>
    <w:rsid w:val="00D44C0F"/>
    <w:rsid w:val="00D44DD3"/>
    <w:rsid w:val="00D450DF"/>
    <w:rsid w:val="00D45107"/>
    <w:rsid w:val="00D451A5"/>
    <w:rsid w:val="00D4530E"/>
    <w:rsid w:val="00D45749"/>
    <w:rsid w:val="00D4586E"/>
    <w:rsid w:val="00D45A13"/>
    <w:rsid w:val="00D45AD8"/>
    <w:rsid w:val="00D45ADD"/>
    <w:rsid w:val="00D46066"/>
    <w:rsid w:val="00D460D5"/>
    <w:rsid w:val="00D461BF"/>
    <w:rsid w:val="00D4632F"/>
    <w:rsid w:val="00D464FB"/>
    <w:rsid w:val="00D46A3C"/>
    <w:rsid w:val="00D46BA5"/>
    <w:rsid w:val="00D4702B"/>
    <w:rsid w:val="00D471FE"/>
    <w:rsid w:val="00D47654"/>
    <w:rsid w:val="00D476A1"/>
    <w:rsid w:val="00D47750"/>
    <w:rsid w:val="00D477F1"/>
    <w:rsid w:val="00D47AFE"/>
    <w:rsid w:val="00D47CB0"/>
    <w:rsid w:val="00D47D2F"/>
    <w:rsid w:val="00D47DD5"/>
    <w:rsid w:val="00D50419"/>
    <w:rsid w:val="00D5054A"/>
    <w:rsid w:val="00D505B5"/>
    <w:rsid w:val="00D50761"/>
    <w:rsid w:val="00D50809"/>
    <w:rsid w:val="00D50819"/>
    <w:rsid w:val="00D50841"/>
    <w:rsid w:val="00D50954"/>
    <w:rsid w:val="00D50E4B"/>
    <w:rsid w:val="00D50F42"/>
    <w:rsid w:val="00D50F4B"/>
    <w:rsid w:val="00D50FF9"/>
    <w:rsid w:val="00D5137E"/>
    <w:rsid w:val="00D51481"/>
    <w:rsid w:val="00D51521"/>
    <w:rsid w:val="00D5170D"/>
    <w:rsid w:val="00D5184A"/>
    <w:rsid w:val="00D518B9"/>
    <w:rsid w:val="00D51C4F"/>
    <w:rsid w:val="00D51C96"/>
    <w:rsid w:val="00D51E83"/>
    <w:rsid w:val="00D51F14"/>
    <w:rsid w:val="00D52018"/>
    <w:rsid w:val="00D5205E"/>
    <w:rsid w:val="00D5215A"/>
    <w:rsid w:val="00D5236F"/>
    <w:rsid w:val="00D52468"/>
    <w:rsid w:val="00D52521"/>
    <w:rsid w:val="00D528DD"/>
    <w:rsid w:val="00D52B85"/>
    <w:rsid w:val="00D52C16"/>
    <w:rsid w:val="00D52CB1"/>
    <w:rsid w:val="00D52D30"/>
    <w:rsid w:val="00D532B6"/>
    <w:rsid w:val="00D53348"/>
    <w:rsid w:val="00D5343F"/>
    <w:rsid w:val="00D534F2"/>
    <w:rsid w:val="00D53531"/>
    <w:rsid w:val="00D53696"/>
    <w:rsid w:val="00D53893"/>
    <w:rsid w:val="00D53A3B"/>
    <w:rsid w:val="00D53C11"/>
    <w:rsid w:val="00D53CE5"/>
    <w:rsid w:val="00D54027"/>
    <w:rsid w:val="00D54085"/>
    <w:rsid w:val="00D5443C"/>
    <w:rsid w:val="00D546E5"/>
    <w:rsid w:val="00D5471B"/>
    <w:rsid w:val="00D547DB"/>
    <w:rsid w:val="00D547FB"/>
    <w:rsid w:val="00D5498E"/>
    <w:rsid w:val="00D54A2D"/>
    <w:rsid w:val="00D54C9D"/>
    <w:rsid w:val="00D552AA"/>
    <w:rsid w:val="00D55561"/>
    <w:rsid w:val="00D55656"/>
    <w:rsid w:val="00D5630C"/>
    <w:rsid w:val="00D56745"/>
    <w:rsid w:val="00D568B5"/>
    <w:rsid w:val="00D56943"/>
    <w:rsid w:val="00D569A3"/>
    <w:rsid w:val="00D56AD9"/>
    <w:rsid w:val="00D56E90"/>
    <w:rsid w:val="00D56F32"/>
    <w:rsid w:val="00D57090"/>
    <w:rsid w:val="00D573A3"/>
    <w:rsid w:val="00D573CB"/>
    <w:rsid w:val="00D57454"/>
    <w:rsid w:val="00D574E7"/>
    <w:rsid w:val="00D574EF"/>
    <w:rsid w:val="00D57629"/>
    <w:rsid w:val="00D5762E"/>
    <w:rsid w:val="00D5787A"/>
    <w:rsid w:val="00D57B2B"/>
    <w:rsid w:val="00D57E9D"/>
    <w:rsid w:val="00D57FD2"/>
    <w:rsid w:val="00D60047"/>
    <w:rsid w:val="00D60333"/>
    <w:rsid w:val="00D603AA"/>
    <w:rsid w:val="00D603E7"/>
    <w:rsid w:val="00D6040D"/>
    <w:rsid w:val="00D6074B"/>
    <w:rsid w:val="00D60818"/>
    <w:rsid w:val="00D6111D"/>
    <w:rsid w:val="00D6122E"/>
    <w:rsid w:val="00D616C7"/>
    <w:rsid w:val="00D61B39"/>
    <w:rsid w:val="00D61B78"/>
    <w:rsid w:val="00D61C2C"/>
    <w:rsid w:val="00D61C2F"/>
    <w:rsid w:val="00D61E80"/>
    <w:rsid w:val="00D61F93"/>
    <w:rsid w:val="00D6207F"/>
    <w:rsid w:val="00D6212A"/>
    <w:rsid w:val="00D62402"/>
    <w:rsid w:val="00D624F9"/>
    <w:rsid w:val="00D62607"/>
    <w:rsid w:val="00D6264A"/>
    <w:rsid w:val="00D62656"/>
    <w:rsid w:val="00D62672"/>
    <w:rsid w:val="00D62718"/>
    <w:rsid w:val="00D629CE"/>
    <w:rsid w:val="00D62A2C"/>
    <w:rsid w:val="00D62D27"/>
    <w:rsid w:val="00D62FC4"/>
    <w:rsid w:val="00D63259"/>
    <w:rsid w:val="00D63383"/>
    <w:rsid w:val="00D63505"/>
    <w:rsid w:val="00D6375C"/>
    <w:rsid w:val="00D638D1"/>
    <w:rsid w:val="00D63934"/>
    <w:rsid w:val="00D63A35"/>
    <w:rsid w:val="00D63E87"/>
    <w:rsid w:val="00D644B3"/>
    <w:rsid w:val="00D645EA"/>
    <w:rsid w:val="00D64849"/>
    <w:rsid w:val="00D64B2A"/>
    <w:rsid w:val="00D64C89"/>
    <w:rsid w:val="00D64F01"/>
    <w:rsid w:val="00D64F2A"/>
    <w:rsid w:val="00D64F83"/>
    <w:rsid w:val="00D6505C"/>
    <w:rsid w:val="00D65165"/>
    <w:rsid w:val="00D65185"/>
    <w:rsid w:val="00D653B7"/>
    <w:rsid w:val="00D65684"/>
    <w:rsid w:val="00D656EA"/>
    <w:rsid w:val="00D65758"/>
    <w:rsid w:val="00D659BE"/>
    <w:rsid w:val="00D65A24"/>
    <w:rsid w:val="00D65C96"/>
    <w:rsid w:val="00D65F5F"/>
    <w:rsid w:val="00D65FA5"/>
    <w:rsid w:val="00D65FC1"/>
    <w:rsid w:val="00D660F4"/>
    <w:rsid w:val="00D6653C"/>
    <w:rsid w:val="00D66642"/>
    <w:rsid w:val="00D66BA8"/>
    <w:rsid w:val="00D66BDE"/>
    <w:rsid w:val="00D66C89"/>
    <w:rsid w:val="00D671D5"/>
    <w:rsid w:val="00D6751C"/>
    <w:rsid w:val="00D67615"/>
    <w:rsid w:val="00D6782C"/>
    <w:rsid w:val="00D678FE"/>
    <w:rsid w:val="00D679DD"/>
    <w:rsid w:val="00D67A0E"/>
    <w:rsid w:val="00D67B1D"/>
    <w:rsid w:val="00D67C62"/>
    <w:rsid w:val="00D67D70"/>
    <w:rsid w:val="00D67D7E"/>
    <w:rsid w:val="00D7019F"/>
    <w:rsid w:val="00D70551"/>
    <w:rsid w:val="00D70555"/>
    <w:rsid w:val="00D7086E"/>
    <w:rsid w:val="00D70915"/>
    <w:rsid w:val="00D70BFA"/>
    <w:rsid w:val="00D70C9C"/>
    <w:rsid w:val="00D70D97"/>
    <w:rsid w:val="00D70E61"/>
    <w:rsid w:val="00D70F13"/>
    <w:rsid w:val="00D70F9B"/>
    <w:rsid w:val="00D710F2"/>
    <w:rsid w:val="00D71488"/>
    <w:rsid w:val="00D71542"/>
    <w:rsid w:val="00D717F2"/>
    <w:rsid w:val="00D718B4"/>
    <w:rsid w:val="00D71C78"/>
    <w:rsid w:val="00D71DC7"/>
    <w:rsid w:val="00D71DF4"/>
    <w:rsid w:val="00D71F18"/>
    <w:rsid w:val="00D720A8"/>
    <w:rsid w:val="00D723AE"/>
    <w:rsid w:val="00D725C3"/>
    <w:rsid w:val="00D728CA"/>
    <w:rsid w:val="00D72B1E"/>
    <w:rsid w:val="00D72B7F"/>
    <w:rsid w:val="00D72E6D"/>
    <w:rsid w:val="00D73049"/>
    <w:rsid w:val="00D731DC"/>
    <w:rsid w:val="00D73241"/>
    <w:rsid w:val="00D73671"/>
    <w:rsid w:val="00D7367F"/>
    <w:rsid w:val="00D737FF"/>
    <w:rsid w:val="00D73858"/>
    <w:rsid w:val="00D7387D"/>
    <w:rsid w:val="00D73A64"/>
    <w:rsid w:val="00D73BEE"/>
    <w:rsid w:val="00D73C10"/>
    <w:rsid w:val="00D73D38"/>
    <w:rsid w:val="00D73E27"/>
    <w:rsid w:val="00D73F89"/>
    <w:rsid w:val="00D743A9"/>
    <w:rsid w:val="00D7443E"/>
    <w:rsid w:val="00D745F2"/>
    <w:rsid w:val="00D7465B"/>
    <w:rsid w:val="00D74A02"/>
    <w:rsid w:val="00D74A2D"/>
    <w:rsid w:val="00D74BAA"/>
    <w:rsid w:val="00D74D6A"/>
    <w:rsid w:val="00D74F8A"/>
    <w:rsid w:val="00D75225"/>
    <w:rsid w:val="00D75496"/>
    <w:rsid w:val="00D7554B"/>
    <w:rsid w:val="00D755F7"/>
    <w:rsid w:val="00D75684"/>
    <w:rsid w:val="00D75798"/>
    <w:rsid w:val="00D75895"/>
    <w:rsid w:val="00D75ABB"/>
    <w:rsid w:val="00D75AF7"/>
    <w:rsid w:val="00D75B2F"/>
    <w:rsid w:val="00D75FE4"/>
    <w:rsid w:val="00D7614F"/>
    <w:rsid w:val="00D76362"/>
    <w:rsid w:val="00D7647E"/>
    <w:rsid w:val="00D765E4"/>
    <w:rsid w:val="00D76910"/>
    <w:rsid w:val="00D76928"/>
    <w:rsid w:val="00D76AAB"/>
    <w:rsid w:val="00D76AFB"/>
    <w:rsid w:val="00D76CEF"/>
    <w:rsid w:val="00D76DCE"/>
    <w:rsid w:val="00D76E73"/>
    <w:rsid w:val="00D77032"/>
    <w:rsid w:val="00D77082"/>
    <w:rsid w:val="00D7720E"/>
    <w:rsid w:val="00D77472"/>
    <w:rsid w:val="00D77638"/>
    <w:rsid w:val="00D779C5"/>
    <w:rsid w:val="00D77B46"/>
    <w:rsid w:val="00D77D08"/>
    <w:rsid w:val="00D77D18"/>
    <w:rsid w:val="00D77E0C"/>
    <w:rsid w:val="00D77ECF"/>
    <w:rsid w:val="00D80123"/>
    <w:rsid w:val="00D803EF"/>
    <w:rsid w:val="00D80550"/>
    <w:rsid w:val="00D80586"/>
    <w:rsid w:val="00D80686"/>
    <w:rsid w:val="00D80A06"/>
    <w:rsid w:val="00D80C97"/>
    <w:rsid w:val="00D80CCB"/>
    <w:rsid w:val="00D80D8E"/>
    <w:rsid w:val="00D80E16"/>
    <w:rsid w:val="00D81050"/>
    <w:rsid w:val="00D81586"/>
    <w:rsid w:val="00D816DA"/>
    <w:rsid w:val="00D817A3"/>
    <w:rsid w:val="00D818E1"/>
    <w:rsid w:val="00D81AB3"/>
    <w:rsid w:val="00D81BA7"/>
    <w:rsid w:val="00D81BD2"/>
    <w:rsid w:val="00D81D38"/>
    <w:rsid w:val="00D81E3F"/>
    <w:rsid w:val="00D81EFD"/>
    <w:rsid w:val="00D81F16"/>
    <w:rsid w:val="00D8240D"/>
    <w:rsid w:val="00D82482"/>
    <w:rsid w:val="00D8252D"/>
    <w:rsid w:val="00D825AD"/>
    <w:rsid w:val="00D826DF"/>
    <w:rsid w:val="00D82B15"/>
    <w:rsid w:val="00D8321D"/>
    <w:rsid w:val="00D83331"/>
    <w:rsid w:val="00D83334"/>
    <w:rsid w:val="00D833A7"/>
    <w:rsid w:val="00D8342F"/>
    <w:rsid w:val="00D8399C"/>
    <w:rsid w:val="00D839B6"/>
    <w:rsid w:val="00D83B61"/>
    <w:rsid w:val="00D83BB3"/>
    <w:rsid w:val="00D83C79"/>
    <w:rsid w:val="00D83DD4"/>
    <w:rsid w:val="00D84079"/>
    <w:rsid w:val="00D84258"/>
    <w:rsid w:val="00D842FF"/>
    <w:rsid w:val="00D844FC"/>
    <w:rsid w:val="00D84502"/>
    <w:rsid w:val="00D847BE"/>
    <w:rsid w:val="00D847D9"/>
    <w:rsid w:val="00D849B2"/>
    <w:rsid w:val="00D849C8"/>
    <w:rsid w:val="00D85112"/>
    <w:rsid w:val="00D85144"/>
    <w:rsid w:val="00D8535D"/>
    <w:rsid w:val="00D8547A"/>
    <w:rsid w:val="00D8554E"/>
    <w:rsid w:val="00D8598F"/>
    <w:rsid w:val="00D85BF6"/>
    <w:rsid w:val="00D85D77"/>
    <w:rsid w:val="00D85ED3"/>
    <w:rsid w:val="00D86036"/>
    <w:rsid w:val="00D860D0"/>
    <w:rsid w:val="00D8620A"/>
    <w:rsid w:val="00D8623A"/>
    <w:rsid w:val="00D8644A"/>
    <w:rsid w:val="00D8699A"/>
    <w:rsid w:val="00D869B2"/>
    <w:rsid w:val="00D86C51"/>
    <w:rsid w:val="00D86D9D"/>
    <w:rsid w:val="00D86DE3"/>
    <w:rsid w:val="00D86E8E"/>
    <w:rsid w:val="00D87437"/>
    <w:rsid w:val="00D8767E"/>
    <w:rsid w:val="00D87752"/>
    <w:rsid w:val="00D87DA8"/>
    <w:rsid w:val="00D87E2B"/>
    <w:rsid w:val="00D87F98"/>
    <w:rsid w:val="00D9007C"/>
    <w:rsid w:val="00D90135"/>
    <w:rsid w:val="00D901E6"/>
    <w:rsid w:val="00D902C3"/>
    <w:rsid w:val="00D9077A"/>
    <w:rsid w:val="00D90799"/>
    <w:rsid w:val="00D907BB"/>
    <w:rsid w:val="00D90A07"/>
    <w:rsid w:val="00D90A2E"/>
    <w:rsid w:val="00D90E64"/>
    <w:rsid w:val="00D90F29"/>
    <w:rsid w:val="00D90FE5"/>
    <w:rsid w:val="00D91002"/>
    <w:rsid w:val="00D9103B"/>
    <w:rsid w:val="00D91184"/>
    <w:rsid w:val="00D9146F"/>
    <w:rsid w:val="00D917F6"/>
    <w:rsid w:val="00D919E5"/>
    <w:rsid w:val="00D91B9E"/>
    <w:rsid w:val="00D91F0E"/>
    <w:rsid w:val="00D91FA2"/>
    <w:rsid w:val="00D92049"/>
    <w:rsid w:val="00D92095"/>
    <w:rsid w:val="00D920D3"/>
    <w:rsid w:val="00D920FA"/>
    <w:rsid w:val="00D92230"/>
    <w:rsid w:val="00D922C8"/>
    <w:rsid w:val="00D923A8"/>
    <w:rsid w:val="00D926B0"/>
    <w:rsid w:val="00D92AD1"/>
    <w:rsid w:val="00D92C86"/>
    <w:rsid w:val="00D92D81"/>
    <w:rsid w:val="00D92E1D"/>
    <w:rsid w:val="00D93051"/>
    <w:rsid w:val="00D9361E"/>
    <w:rsid w:val="00D93689"/>
    <w:rsid w:val="00D93696"/>
    <w:rsid w:val="00D93CC1"/>
    <w:rsid w:val="00D93EAE"/>
    <w:rsid w:val="00D93F22"/>
    <w:rsid w:val="00D940AF"/>
    <w:rsid w:val="00D940CD"/>
    <w:rsid w:val="00D940E5"/>
    <w:rsid w:val="00D9414B"/>
    <w:rsid w:val="00D941C1"/>
    <w:rsid w:val="00D94211"/>
    <w:rsid w:val="00D94328"/>
    <w:rsid w:val="00D943EA"/>
    <w:rsid w:val="00D94520"/>
    <w:rsid w:val="00D945C6"/>
    <w:rsid w:val="00D94767"/>
    <w:rsid w:val="00D94A40"/>
    <w:rsid w:val="00D94C97"/>
    <w:rsid w:val="00D94D48"/>
    <w:rsid w:val="00D94DEC"/>
    <w:rsid w:val="00D952AE"/>
    <w:rsid w:val="00D9544C"/>
    <w:rsid w:val="00D9580B"/>
    <w:rsid w:val="00D9586E"/>
    <w:rsid w:val="00D95CCE"/>
    <w:rsid w:val="00D96207"/>
    <w:rsid w:val="00D9640D"/>
    <w:rsid w:val="00D96821"/>
    <w:rsid w:val="00D96A7E"/>
    <w:rsid w:val="00D96AF7"/>
    <w:rsid w:val="00D96C17"/>
    <w:rsid w:val="00D96F15"/>
    <w:rsid w:val="00D97311"/>
    <w:rsid w:val="00D97547"/>
    <w:rsid w:val="00D975A0"/>
    <w:rsid w:val="00D97638"/>
    <w:rsid w:val="00D97652"/>
    <w:rsid w:val="00D9774D"/>
    <w:rsid w:val="00D97A0A"/>
    <w:rsid w:val="00D97CAA"/>
    <w:rsid w:val="00D97CEB"/>
    <w:rsid w:val="00D97F37"/>
    <w:rsid w:val="00DA0098"/>
    <w:rsid w:val="00DA05F6"/>
    <w:rsid w:val="00DA0688"/>
    <w:rsid w:val="00DA074D"/>
    <w:rsid w:val="00DA0893"/>
    <w:rsid w:val="00DA09D6"/>
    <w:rsid w:val="00DA0BB3"/>
    <w:rsid w:val="00DA0BF5"/>
    <w:rsid w:val="00DA0E7E"/>
    <w:rsid w:val="00DA1159"/>
    <w:rsid w:val="00DA12F3"/>
    <w:rsid w:val="00DA1A6B"/>
    <w:rsid w:val="00DA1B08"/>
    <w:rsid w:val="00DA1B2A"/>
    <w:rsid w:val="00DA1B74"/>
    <w:rsid w:val="00DA1E23"/>
    <w:rsid w:val="00DA1F86"/>
    <w:rsid w:val="00DA24A7"/>
    <w:rsid w:val="00DA271B"/>
    <w:rsid w:val="00DA2BC3"/>
    <w:rsid w:val="00DA2E8F"/>
    <w:rsid w:val="00DA303E"/>
    <w:rsid w:val="00DA318C"/>
    <w:rsid w:val="00DA32EC"/>
    <w:rsid w:val="00DA3395"/>
    <w:rsid w:val="00DA33DA"/>
    <w:rsid w:val="00DA370F"/>
    <w:rsid w:val="00DA3958"/>
    <w:rsid w:val="00DA39F4"/>
    <w:rsid w:val="00DA3A1F"/>
    <w:rsid w:val="00DA3B6E"/>
    <w:rsid w:val="00DA3C42"/>
    <w:rsid w:val="00DA3D50"/>
    <w:rsid w:val="00DA3ECB"/>
    <w:rsid w:val="00DA3FDC"/>
    <w:rsid w:val="00DA43E6"/>
    <w:rsid w:val="00DA46B4"/>
    <w:rsid w:val="00DA46CB"/>
    <w:rsid w:val="00DA47E1"/>
    <w:rsid w:val="00DA4861"/>
    <w:rsid w:val="00DA4AA1"/>
    <w:rsid w:val="00DA4AD2"/>
    <w:rsid w:val="00DA4E97"/>
    <w:rsid w:val="00DA50B2"/>
    <w:rsid w:val="00DA50DA"/>
    <w:rsid w:val="00DA57CF"/>
    <w:rsid w:val="00DA58CA"/>
    <w:rsid w:val="00DA5900"/>
    <w:rsid w:val="00DA592A"/>
    <w:rsid w:val="00DA5934"/>
    <w:rsid w:val="00DA594E"/>
    <w:rsid w:val="00DA5C7B"/>
    <w:rsid w:val="00DA5ED4"/>
    <w:rsid w:val="00DA5F9D"/>
    <w:rsid w:val="00DA605A"/>
    <w:rsid w:val="00DA6181"/>
    <w:rsid w:val="00DA62C3"/>
    <w:rsid w:val="00DA6471"/>
    <w:rsid w:val="00DA6693"/>
    <w:rsid w:val="00DA6975"/>
    <w:rsid w:val="00DA6AF7"/>
    <w:rsid w:val="00DA6C72"/>
    <w:rsid w:val="00DA6CBB"/>
    <w:rsid w:val="00DA6D83"/>
    <w:rsid w:val="00DA7359"/>
    <w:rsid w:val="00DA75A3"/>
    <w:rsid w:val="00DA75E7"/>
    <w:rsid w:val="00DA7C29"/>
    <w:rsid w:val="00DA7C7E"/>
    <w:rsid w:val="00DA7D63"/>
    <w:rsid w:val="00DB0086"/>
    <w:rsid w:val="00DB00A0"/>
    <w:rsid w:val="00DB0210"/>
    <w:rsid w:val="00DB06B4"/>
    <w:rsid w:val="00DB0912"/>
    <w:rsid w:val="00DB1498"/>
    <w:rsid w:val="00DB16F5"/>
    <w:rsid w:val="00DB1704"/>
    <w:rsid w:val="00DB1AD4"/>
    <w:rsid w:val="00DB1DCD"/>
    <w:rsid w:val="00DB255B"/>
    <w:rsid w:val="00DB260C"/>
    <w:rsid w:val="00DB2667"/>
    <w:rsid w:val="00DB2674"/>
    <w:rsid w:val="00DB279F"/>
    <w:rsid w:val="00DB2DFB"/>
    <w:rsid w:val="00DB3063"/>
    <w:rsid w:val="00DB3310"/>
    <w:rsid w:val="00DB3364"/>
    <w:rsid w:val="00DB347A"/>
    <w:rsid w:val="00DB37FD"/>
    <w:rsid w:val="00DB383A"/>
    <w:rsid w:val="00DB3C5A"/>
    <w:rsid w:val="00DB3E44"/>
    <w:rsid w:val="00DB40B6"/>
    <w:rsid w:val="00DB43A5"/>
    <w:rsid w:val="00DB4C1E"/>
    <w:rsid w:val="00DB4E20"/>
    <w:rsid w:val="00DB4E4A"/>
    <w:rsid w:val="00DB521F"/>
    <w:rsid w:val="00DB54A3"/>
    <w:rsid w:val="00DB57B0"/>
    <w:rsid w:val="00DB5A4F"/>
    <w:rsid w:val="00DB5B77"/>
    <w:rsid w:val="00DB5D40"/>
    <w:rsid w:val="00DB5E37"/>
    <w:rsid w:val="00DB5EB1"/>
    <w:rsid w:val="00DB61ED"/>
    <w:rsid w:val="00DB631E"/>
    <w:rsid w:val="00DB64A0"/>
    <w:rsid w:val="00DB6740"/>
    <w:rsid w:val="00DB6AC9"/>
    <w:rsid w:val="00DB6BCF"/>
    <w:rsid w:val="00DB7021"/>
    <w:rsid w:val="00DB7395"/>
    <w:rsid w:val="00DB73DA"/>
    <w:rsid w:val="00DB7591"/>
    <w:rsid w:val="00DB75BD"/>
    <w:rsid w:val="00DB766D"/>
    <w:rsid w:val="00DB7786"/>
    <w:rsid w:val="00DB7814"/>
    <w:rsid w:val="00DB7A83"/>
    <w:rsid w:val="00DB7B6F"/>
    <w:rsid w:val="00DC01AC"/>
    <w:rsid w:val="00DC03B8"/>
    <w:rsid w:val="00DC0427"/>
    <w:rsid w:val="00DC08F6"/>
    <w:rsid w:val="00DC0B42"/>
    <w:rsid w:val="00DC0E8F"/>
    <w:rsid w:val="00DC1353"/>
    <w:rsid w:val="00DC135D"/>
    <w:rsid w:val="00DC18CE"/>
    <w:rsid w:val="00DC1BF3"/>
    <w:rsid w:val="00DC1F55"/>
    <w:rsid w:val="00DC2467"/>
    <w:rsid w:val="00DC24AB"/>
    <w:rsid w:val="00DC25DC"/>
    <w:rsid w:val="00DC2A38"/>
    <w:rsid w:val="00DC2A57"/>
    <w:rsid w:val="00DC2A68"/>
    <w:rsid w:val="00DC3097"/>
    <w:rsid w:val="00DC347F"/>
    <w:rsid w:val="00DC365D"/>
    <w:rsid w:val="00DC372A"/>
    <w:rsid w:val="00DC38ED"/>
    <w:rsid w:val="00DC3921"/>
    <w:rsid w:val="00DC3C8F"/>
    <w:rsid w:val="00DC3EB1"/>
    <w:rsid w:val="00DC402C"/>
    <w:rsid w:val="00DC42AD"/>
    <w:rsid w:val="00DC437D"/>
    <w:rsid w:val="00DC4409"/>
    <w:rsid w:val="00DC4769"/>
    <w:rsid w:val="00DC47F7"/>
    <w:rsid w:val="00DC4887"/>
    <w:rsid w:val="00DC49D6"/>
    <w:rsid w:val="00DC4DCA"/>
    <w:rsid w:val="00DC5078"/>
    <w:rsid w:val="00DC515B"/>
    <w:rsid w:val="00DC53AA"/>
    <w:rsid w:val="00DC55D6"/>
    <w:rsid w:val="00DC55FF"/>
    <w:rsid w:val="00DC5644"/>
    <w:rsid w:val="00DC5735"/>
    <w:rsid w:val="00DC582E"/>
    <w:rsid w:val="00DC5A3B"/>
    <w:rsid w:val="00DC5CA9"/>
    <w:rsid w:val="00DC5E0E"/>
    <w:rsid w:val="00DC6124"/>
    <w:rsid w:val="00DC617F"/>
    <w:rsid w:val="00DC6329"/>
    <w:rsid w:val="00DC6508"/>
    <w:rsid w:val="00DC662A"/>
    <w:rsid w:val="00DC670C"/>
    <w:rsid w:val="00DC6B7F"/>
    <w:rsid w:val="00DC6E0D"/>
    <w:rsid w:val="00DC73A7"/>
    <w:rsid w:val="00DC73F2"/>
    <w:rsid w:val="00DC75C4"/>
    <w:rsid w:val="00DC7645"/>
    <w:rsid w:val="00DC79E0"/>
    <w:rsid w:val="00DD0071"/>
    <w:rsid w:val="00DD071F"/>
    <w:rsid w:val="00DD0D1E"/>
    <w:rsid w:val="00DD0DC8"/>
    <w:rsid w:val="00DD0E56"/>
    <w:rsid w:val="00DD0F21"/>
    <w:rsid w:val="00DD1014"/>
    <w:rsid w:val="00DD11DB"/>
    <w:rsid w:val="00DD13B7"/>
    <w:rsid w:val="00DD13CB"/>
    <w:rsid w:val="00DD1745"/>
    <w:rsid w:val="00DD1A10"/>
    <w:rsid w:val="00DD1A49"/>
    <w:rsid w:val="00DD1BF2"/>
    <w:rsid w:val="00DD1D34"/>
    <w:rsid w:val="00DD1D36"/>
    <w:rsid w:val="00DD1EA1"/>
    <w:rsid w:val="00DD1FDF"/>
    <w:rsid w:val="00DD20D9"/>
    <w:rsid w:val="00DD2512"/>
    <w:rsid w:val="00DD257F"/>
    <w:rsid w:val="00DD281A"/>
    <w:rsid w:val="00DD28AA"/>
    <w:rsid w:val="00DD28AD"/>
    <w:rsid w:val="00DD2CDD"/>
    <w:rsid w:val="00DD2DC8"/>
    <w:rsid w:val="00DD2F77"/>
    <w:rsid w:val="00DD30E0"/>
    <w:rsid w:val="00DD311A"/>
    <w:rsid w:val="00DD316D"/>
    <w:rsid w:val="00DD322B"/>
    <w:rsid w:val="00DD35F3"/>
    <w:rsid w:val="00DD36ED"/>
    <w:rsid w:val="00DD39A1"/>
    <w:rsid w:val="00DD3E8A"/>
    <w:rsid w:val="00DD45BC"/>
    <w:rsid w:val="00DD4753"/>
    <w:rsid w:val="00DD4834"/>
    <w:rsid w:val="00DD4947"/>
    <w:rsid w:val="00DD4A86"/>
    <w:rsid w:val="00DD4AF1"/>
    <w:rsid w:val="00DD4BA9"/>
    <w:rsid w:val="00DD52F9"/>
    <w:rsid w:val="00DD54E7"/>
    <w:rsid w:val="00DD576C"/>
    <w:rsid w:val="00DD582D"/>
    <w:rsid w:val="00DD5AF7"/>
    <w:rsid w:val="00DD5B7C"/>
    <w:rsid w:val="00DD5B89"/>
    <w:rsid w:val="00DD5D02"/>
    <w:rsid w:val="00DD5D08"/>
    <w:rsid w:val="00DD5E09"/>
    <w:rsid w:val="00DD60F8"/>
    <w:rsid w:val="00DD6229"/>
    <w:rsid w:val="00DD62A1"/>
    <w:rsid w:val="00DD6558"/>
    <w:rsid w:val="00DD6581"/>
    <w:rsid w:val="00DD65DF"/>
    <w:rsid w:val="00DD675C"/>
    <w:rsid w:val="00DD69A0"/>
    <w:rsid w:val="00DD6C7A"/>
    <w:rsid w:val="00DD6DFD"/>
    <w:rsid w:val="00DD6F5B"/>
    <w:rsid w:val="00DD7071"/>
    <w:rsid w:val="00DD70FD"/>
    <w:rsid w:val="00DD777B"/>
    <w:rsid w:val="00DD77D2"/>
    <w:rsid w:val="00DD7998"/>
    <w:rsid w:val="00DD7C00"/>
    <w:rsid w:val="00DD7C59"/>
    <w:rsid w:val="00DE0A99"/>
    <w:rsid w:val="00DE0AAE"/>
    <w:rsid w:val="00DE1097"/>
    <w:rsid w:val="00DE10C3"/>
    <w:rsid w:val="00DE11D6"/>
    <w:rsid w:val="00DE1265"/>
    <w:rsid w:val="00DE130E"/>
    <w:rsid w:val="00DE150C"/>
    <w:rsid w:val="00DE1698"/>
    <w:rsid w:val="00DE17E0"/>
    <w:rsid w:val="00DE1DC5"/>
    <w:rsid w:val="00DE1F11"/>
    <w:rsid w:val="00DE20B6"/>
    <w:rsid w:val="00DE21B1"/>
    <w:rsid w:val="00DE2275"/>
    <w:rsid w:val="00DE23AC"/>
    <w:rsid w:val="00DE2481"/>
    <w:rsid w:val="00DE2680"/>
    <w:rsid w:val="00DE2AF7"/>
    <w:rsid w:val="00DE2B02"/>
    <w:rsid w:val="00DE2C54"/>
    <w:rsid w:val="00DE2DB1"/>
    <w:rsid w:val="00DE303F"/>
    <w:rsid w:val="00DE3126"/>
    <w:rsid w:val="00DE3151"/>
    <w:rsid w:val="00DE3174"/>
    <w:rsid w:val="00DE3466"/>
    <w:rsid w:val="00DE352D"/>
    <w:rsid w:val="00DE3E0C"/>
    <w:rsid w:val="00DE3E1A"/>
    <w:rsid w:val="00DE3E59"/>
    <w:rsid w:val="00DE3F47"/>
    <w:rsid w:val="00DE3FF9"/>
    <w:rsid w:val="00DE429E"/>
    <w:rsid w:val="00DE4423"/>
    <w:rsid w:val="00DE4631"/>
    <w:rsid w:val="00DE4674"/>
    <w:rsid w:val="00DE46D4"/>
    <w:rsid w:val="00DE484E"/>
    <w:rsid w:val="00DE4A33"/>
    <w:rsid w:val="00DE4C0E"/>
    <w:rsid w:val="00DE4DB0"/>
    <w:rsid w:val="00DE4F1B"/>
    <w:rsid w:val="00DE51B0"/>
    <w:rsid w:val="00DE5236"/>
    <w:rsid w:val="00DE5297"/>
    <w:rsid w:val="00DE53B0"/>
    <w:rsid w:val="00DE55B9"/>
    <w:rsid w:val="00DE5609"/>
    <w:rsid w:val="00DE5D22"/>
    <w:rsid w:val="00DE5D40"/>
    <w:rsid w:val="00DE5FCD"/>
    <w:rsid w:val="00DE6116"/>
    <w:rsid w:val="00DE6394"/>
    <w:rsid w:val="00DE6397"/>
    <w:rsid w:val="00DE64A2"/>
    <w:rsid w:val="00DE656D"/>
    <w:rsid w:val="00DE6632"/>
    <w:rsid w:val="00DE6B30"/>
    <w:rsid w:val="00DE6B70"/>
    <w:rsid w:val="00DE6C7E"/>
    <w:rsid w:val="00DE732C"/>
    <w:rsid w:val="00DE7381"/>
    <w:rsid w:val="00DE740E"/>
    <w:rsid w:val="00DE76D7"/>
    <w:rsid w:val="00DE7A0F"/>
    <w:rsid w:val="00DE7BAC"/>
    <w:rsid w:val="00DE7C86"/>
    <w:rsid w:val="00DE7EBD"/>
    <w:rsid w:val="00DF00F0"/>
    <w:rsid w:val="00DF04BA"/>
    <w:rsid w:val="00DF0517"/>
    <w:rsid w:val="00DF0A56"/>
    <w:rsid w:val="00DF0F6F"/>
    <w:rsid w:val="00DF11E9"/>
    <w:rsid w:val="00DF125A"/>
    <w:rsid w:val="00DF14E2"/>
    <w:rsid w:val="00DF16F4"/>
    <w:rsid w:val="00DF1792"/>
    <w:rsid w:val="00DF190C"/>
    <w:rsid w:val="00DF1A87"/>
    <w:rsid w:val="00DF1B45"/>
    <w:rsid w:val="00DF1CCA"/>
    <w:rsid w:val="00DF1DD2"/>
    <w:rsid w:val="00DF2279"/>
    <w:rsid w:val="00DF2480"/>
    <w:rsid w:val="00DF24F4"/>
    <w:rsid w:val="00DF28C1"/>
    <w:rsid w:val="00DF28F3"/>
    <w:rsid w:val="00DF2E69"/>
    <w:rsid w:val="00DF31A2"/>
    <w:rsid w:val="00DF31C9"/>
    <w:rsid w:val="00DF3542"/>
    <w:rsid w:val="00DF39A7"/>
    <w:rsid w:val="00DF3CEE"/>
    <w:rsid w:val="00DF3E44"/>
    <w:rsid w:val="00DF3EB4"/>
    <w:rsid w:val="00DF4165"/>
    <w:rsid w:val="00DF4250"/>
    <w:rsid w:val="00DF4286"/>
    <w:rsid w:val="00DF46C6"/>
    <w:rsid w:val="00DF4CAD"/>
    <w:rsid w:val="00DF4D4A"/>
    <w:rsid w:val="00DF5106"/>
    <w:rsid w:val="00DF5317"/>
    <w:rsid w:val="00DF53BA"/>
    <w:rsid w:val="00DF53C6"/>
    <w:rsid w:val="00DF5489"/>
    <w:rsid w:val="00DF54D6"/>
    <w:rsid w:val="00DF566B"/>
    <w:rsid w:val="00DF58AA"/>
    <w:rsid w:val="00DF58DC"/>
    <w:rsid w:val="00DF595C"/>
    <w:rsid w:val="00DF5B00"/>
    <w:rsid w:val="00DF5B03"/>
    <w:rsid w:val="00DF5BF0"/>
    <w:rsid w:val="00DF60D0"/>
    <w:rsid w:val="00DF6559"/>
    <w:rsid w:val="00DF665A"/>
    <w:rsid w:val="00DF6923"/>
    <w:rsid w:val="00DF6B46"/>
    <w:rsid w:val="00DF6C2A"/>
    <w:rsid w:val="00DF6CEE"/>
    <w:rsid w:val="00DF6D51"/>
    <w:rsid w:val="00DF6E04"/>
    <w:rsid w:val="00DF71B1"/>
    <w:rsid w:val="00DF7207"/>
    <w:rsid w:val="00DF7263"/>
    <w:rsid w:val="00DF72CC"/>
    <w:rsid w:val="00DF7321"/>
    <w:rsid w:val="00DF7498"/>
    <w:rsid w:val="00DF7574"/>
    <w:rsid w:val="00DF76BB"/>
    <w:rsid w:val="00DF7C98"/>
    <w:rsid w:val="00DF7CC9"/>
    <w:rsid w:val="00DF7F9D"/>
    <w:rsid w:val="00E000AD"/>
    <w:rsid w:val="00E0049A"/>
    <w:rsid w:val="00E0065E"/>
    <w:rsid w:val="00E007CC"/>
    <w:rsid w:val="00E00900"/>
    <w:rsid w:val="00E00A1C"/>
    <w:rsid w:val="00E00B1B"/>
    <w:rsid w:val="00E00B82"/>
    <w:rsid w:val="00E00C3B"/>
    <w:rsid w:val="00E00E52"/>
    <w:rsid w:val="00E00F42"/>
    <w:rsid w:val="00E00F55"/>
    <w:rsid w:val="00E01104"/>
    <w:rsid w:val="00E0119E"/>
    <w:rsid w:val="00E0135F"/>
    <w:rsid w:val="00E013F6"/>
    <w:rsid w:val="00E01619"/>
    <w:rsid w:val="00E01923"/>
    <w:rsid w:val="00E01A99"/>
    <w:rsid w:val="00E01CEB"/>
    <w:rsid w:val="00E01E9D"/>
    <w:rsid w:val="00E01F96"/>
    <w:rsid w:val="00E0255E"/>
    <w:rsid w:val="00E0278F"/>
    <w:rsid w:val="00E029C5"/>
    <w:rsid w:val="00E02C1C"/>
    <w:rsid w:val="00E03058"/>
    <w:rsid w:val="00E0306F"/>
    <w:rsid w:val="00E032BF"/>
    <w:rsid w:val="00E03690"/>
    <w:rsid w:val="00E03889"/>
    <w:rsid w:val="00E040B6"/>
    <w:rsid w:val="00E0459B"/>
    <w:rsid w:val="00E0494C"/>
    <w:rsid w:val="00E04B37"/>
    <w:rsid w:val="00E04EB9"/>
    <w:rsid w:val="00E04F00"/>
    <w:rsid w:val="00E04FFD"/>
    <w:rsid w:val="00E05037"/>
    <w:rsid w:val="00E05069"/>
    <w:rsid w:val="00E0515F"/>
    <w:rsid w:val="00E05219"/>
    <w:rsid w:val="00E054D7"/>
    <w:rsid w:val="00E0552E"/>
    <w:rsid w:val="00E055A6"/>
    <w:rsid w:val="00E057D7"/>
    <w:rsid w:val="00E059F4"/>
    <w:rsid w:val="00E05B3E"/>
    <w:rsid w:val="00E05BFC"/>
    <w:rsid w:val="00E05C20"/>
    <w:rsid w:val="00E05D0A"/>
    <w:rsid w:val="00E05DC0"/>
    <w:rsid w:val="00E05E4B"/>
    <w:rsid w:val="00E05F63"/>
    <w:rsid w:val="00E0606A"/>
    <w:rsid w:val="00E06193"/>
    <w:rsid w:val="00E06298"/>
    <w:rsid w:val="00E06326"/>
    <w:rsid w:val="00E064B6"/>
    <w:rsid w:val="00E06517"/>
    <w:rsid w:val="00E06768"/>
    <w:rsid w:val="00E067E9"/>
    <w:rsid w:val="00E06897"/>
    <w:rsid w:val="00E06A8B"/>
    <w:rsid w:val="00E06F5A"/>
    <w:rsid w:val="00E07379"/>
    <w:rsid w:val="00E07452"/>
    <w:rsid w:val="00E0759A"/>
    <w:rsid w:val="00E07D1D"/>
    <w:rsid w:val="00E07D5B"/>
    <w:rsid w:val="00E1027E"/>
    <w:rsid w:val="00E103BE"/>
    <w:rsid w:val="00E108E8"/>
    <w:rsid w:val="00E10A34"/>
    <w:rsid w:val="00E10C4C"/>
    <w:rsid w:val="00E10FA0"/>
    <w:rsid w:val="00E1146B"/>
    <w:rsid w:val="00E11528"/>
    <w:rsid w:val="00E117F3"/>
    <w:rsid w:val="00E1185F"/>
    <w:rsid w:val="00E118B8"/>
    <w:rsid w:val="00E1190B"/>
    <w:rsid w:val="00E11A94"/>
    <w:rsid w:val="00E11C64"/>
    <w:rsid w:val="00E11D77"/>
    <w:rsid w:val="00E1209E"/>
    <w:rsid w:val="00E120BC"/>
    <w:rsid w:val="00E1247E"/>
    <w:rsid w:val="00E12527"/>
    <w:rsid w:val="00E12773"/>
    <w:rsid w:val="00E128AF"/>
    <w:rsid w:val="00E12A45"/>
    <w:rsid w:val="00E12B28"/>
    <w:rsid w:val="00E12BD2"/>
    <w:rsid w:val="00E12D05"/>
    <w:rsid w:val="00E13573"/>
    <w:rsid w:val="00E13638"/>
    <w:rsid w:val="00E13CF1"/>
    <w:rsid w:val="00E13D46"/>
    <w:rsid w:val="00E1407F"/>
    <w:rsid w:val="00E14367"/>
    <w:rsid w:val="00E145BC"/>
    <w:rsid w:val="00E146E6"/>
    <w:rsid w:val="00E147B4"/>
    <w:rsid w:val="00E14CB6"/>
    <w:rsid w:val="00E14EB1"/>
    <w:rsid w:val="00E150CF"/>
    <w:rsid w:val="00E158E7"/>
    <w:rsid w:val="00E1596B"/>
    <w:rsid w:val="00E15A4E"/>
    <w:rsid w:val="00E15AB5"/>
    <w:rsid w:val="00E15AC0"/>
    <w:rsid w:val="00E15BC4"/>
    <w:rsid w:val="00E15BF7"/>
    <w:rsid w:val="00E15D1A"/>
    <w:rsid w:val="00E15D6C"/>
    <w:rsid w:val="00E15F0D"/>
    <w:rsid w:val="00E162A1"/>
    <w:rsid w:val="00E162AC"/>
    <w:rsid w:val="00E1646B"/>
    <w:rsid w:val="00E167CD"/>
    <w:rsid w:val="00E17032"/>
    <w:rsid w:val="00E170E8"/>
    <w:rsid w:val="00E17251"/>
    <w:rsid w:val="00E17393"/>
    <w:rsid w:val="00E1745D"/>
    <w:rsid w:val="00E17468"/>
    <w:rsid w:val="00E17486"/>
    <w:rsid w:val="00E174CD"/>
    <w:rsid w:val="00E17628"/>
    <w:rsid w:val="00E178DF"/>
    <w:rsid w:val="00E17908"/>
    <w:rsid w:val="00E17B01"/>
    <w:rsid w:val="00E17B59"/>
    <w:rsid w:val="00E17BF5"/>
    <w:rsid w:val="00E20382"/>
    <w:rsid w:val="00E20406"/>
    <w:rsid w:val="00E206F2"/>
    <w:rsid w:val="00E206FB"/>
    <w:rsid w:val="00E207C9"/>
    <w:rsid w:val="00E20A3D"/>
    <w:rsid w:val="00E20C41"/>
    <w:rsid w:val="00E20C72"/>
    <w:rsid w:val="00E20D66"/>
    <w:rsid w:val="00E212E3"/>
    <w:rsid w:val="00E21467"/>
    <w:rsid w:val="00E214E9"/>
    <w:rsid w:val="00E215CC"/>
    <w:rsid w:val="00E215F4"/>
    <w:rsid w:val="00E2171E"/>
    <w:rsid w:val="00E217A2"/>
    <w:rsid w:val="00E218EA"/>
    <w:rsid w:val="00E21EC6"/>
    <w:rsid w:val="00E21F6D"/>
    <w:rsid w:val="00E22043"/>
    <w:rsid w:val="00E222F6"/>
    <w:rsid w:val="00E225A4"/>
    <w:rsid w:val="00E22AA1"/>
    <w:rsid w:val="00E22BA6"/>
    <w:rsid w:val="00E22CD2"/>
    <w:rsid w:val="00E22D1A"/>
    <w:rsid w:val="00E22D4E"/>
    <w:rsid w:val="00E22F08"/>
    <w:rsid w:val="00E2392E"/>
    <w:rsid w:val="00E23A4C"/>
    <w:rsid w:val="00E23D48"/>
    <w:rsid w:val="00E23FDF"/>
    <w:rsid w:val="00E23FF2"/>
    <w:rsid w:val="00E24150"/>
    <w:rsid w:val="00E24216"/>
    <w:rsid w:val="00E242F6"/>
    <w:rsid w:val="00E2435A"/>
    <w:rsid w:val="00E243FC"/>
    <w:rsid w:val="00E244D1"/>
    <w:rsid w:val="00E24788"/>
    <w:rsid w:val="00E24EAB"/>
    <w:rsid w:val="00E24FD6"/>
    <w:rsid w:val="00E2523F"/>
    <w:rsid w:val="00E252F6"/>
    <w:rsid w:val="00E2530D"/>
    <w:rsid w:val="00E25424"/>
    <w:rsid w:val="00E255B6"/>
    <w:rsid w:val="00E2578E"/>
    <w:rsid w:val="00E257EC"/>
    <w:rsid w:val="00E2593E"/>
    <w:rsid w:val="00E2597F"/>
    <w:rsid w:val="00E260E3"/>
    <w:rsid w:val="00E26192"/>
    <w:rsid w:val="00E26701"/>
    <w:rsid w:val="00E2685C"/>
    <w:rsid w:val="00E2701E"/>
    <w:rsid w:val="00E27107"/>
    <w:rsid w:val="00E2728E"/>
    <w:rsid w:val="00E2736F"/>
    <w:rsid w:val="00E2743B"/>
    <w:rsid w:val="00E274CA"/>
    <w:rsid w:val="00E27541"/>
    <w:rsid w:val="00E2779C"/>
    <w:rsid w:val="00E27913"/>
    <w:rsid w:val="00E27B1A"/>
    <w:rsid w:val="00E27E83"/>
    <w:rsid w:val="00E27F02"/>
    <w:rsid w:val="00E3062A"/>
    <w:rsid w:val="00E308BE"/>
    <w:rsid w:val="00E30F9F"/>
    <w:rsid w:val="00E3129D"/>
    <w:rsid w:val="00E3136C"/>
    <w:rsid w:val="00E31432"/>
    <w:rsid w:val="00E31758"/>
    <w:rsid w:val="00E31791"/>
    <w:rsid w:val="00E317EB"/>
    <w:rsid w:val="00E31BA5"/>
    <w:rsid w:val="00E31CEC"/>
    <w:rsid w:val="00E321B8"/>
    <w:rsid w:val="00E3229E"/>
    <w:rsid w:val="00E324CE"/>
    <w:rsid w:val="00E32A15"/>
    <w:rsid w:val="00E32A3A"/>
    <w:rsid w:val="00E32B1F"/>
    <w:rsid w:val="00E32C16"/>
    <w:rsid w:val="00E32CBD"/>
    <w:rsid w:val="00E32DE0"/>
    <w:rsid w:val="00E33117"/>
    <w:rsid w:val="00E331B9"/>
    <w:rsid w:val="00E335DE"/>
    <w:rsid w:val="00E3369A"/>
    <w:rsid w:val="00E337CA"/>
    <w:rsid w:val="00E33C7F"/>
    <w:rsid w:val="00E33CEE"/>
    <w:rsid w:val="00E33DDA"/>
    <w:rsid w:val="00E33FF2"/>
    <w:rsid w:val="00E3423F"/>
    <w:rsid w:val="00E3433B"/>
    <w:rsid w:val="00E34548"/>
    <w:rsid w:val="00E34703"/>
    <w:rsid w:val="00E347E0"/>
    <w:rsid w:val="00E348B9"/>
    <w:rsid w:val="00E34C0F"/>
    <w:rsid w:val="00E3503C"/>
    <w:rsid w:val="00E3520A"/>
    <w:rsid w:val="00E35247"/>
    <w:rsid w:val="00E353C6"/>
    <w:rsid w:val="00E35449"/>
    <w:rsid w:val="00E3556E"/>
    <w:rsid w:val="00E355CD"/>
    <w:rsid w:val="00E35666"/>
    <w:rsid w:val="00E3566C"/>
    <w:rsid w:val="00E35866"/>
    <w:rsid w:val="00E35BC0"/>
    <w:rsid w:val="00E360C9"/>
    <w:rsid w:val="00E361EF"/>
    <w:rsid w:val="00E36326"/>
    <w:rsid w:val="00E36495"/>
    <w:rsid w:val="00E36512"/>
    <w:rsid w:val="00E3671A"/>
    <w:rsid w:val="00E36A86"/>
    <w:rsid w:val="00E36A9A"/>
    <w:rsid w:val="00E36B63"/>
    <w:rsid w:val="00E37055"/>
    <w:rsid w:val="00E371E7"/>
    <w:rsid w:val="00E3738C"/>
    <w:rsid w:val="00E3745F"/>
    <w:rsid w:val="00E374F9"/>
    <w:rsid w:val="00E3795B"/>
    <w:rsid w:val="00E37CC9"/>
    <w:rsid w:val="00E37D12"/>
    <w:rsid w:val="00E37D16"/>
    <w:rsid w:val="00E37E97"/>
    <w:rsid w:val="00E37EDF"/>
    <w:rsid w:val="00E400B6"/>
    <w:rsid w:val="00E4054A"/>
    <w:rsid w:val="00E406E3"/>
    <w:rsid w:val="00E4074A"/>
    <w:rsid w:val="00E40794"/>
    <w:rsid w:val="00E40A1E"/>
    <w:rsid w:val="00E41290"/>
    <w:rsid w:val="00E4147C"/>
    <w:rsid w:val="00E416AD"/>
    <w:rsid w:val="00E416B8"/>
    <w:rsid w:val="00E416FA"/>
    <w:rsid w:val="00E417E7"/>
    <w:rsid w:val="00E4182E"/>
    <w:rsid w:val="00E41927"/>
    <w:rsid w:val="00E41A6C"/>
    <w:rsid w:val="00E41F39"/>
    <w:rsid w:val="00E41FE9"/>
    <w:rsid w:val="00E4207D"/>
    <w:rsid w:val="00E420D2"/>
    <w:rsid w:val="00E42642"/>
    <w:rsid w:val="00E426FF"/>
    <w:rsid w:val="00E42734"/>
    <w:rsid w:val="00E42943"/>
    <w:rsid w:val="00E42A75"/>
    <w:rsid w:val="00E42B15"/>
    <w:rsid w:val="00E42B60"/>
    <w:rsid w:val="00E42C0B"/>
    <w:rsid w:val="00E42C54"/>
    <w:rsid w:val="00E42EAB"/>
    <w:rsid w:val="00E42EB6"/>
    <w:rsid w:val="00E43107"/>
    <w:rsid w:val="00E43289"/>
    <w:rsid w:val="00E4330F"/>
    <w:rsid w:val="00E434C8"/>
    <w:rsid w:val="00E4353C"/>
    <w:rsid w:val="00E435D0"/>
    <w:rsid w:val="00E4383E"/>
    <w:rsid w:val="00E43A4E"/>
    <w:rsid w:val="00E43BD6"/>
    <w:rsid w:val="00E43CA1"/>
    <w:rsid w:val="00E44080"/>
    <w:rsid w:val="00E440A0"/>
    <w:rsid w:val="00E44101"/>
    <w:rsid w:val="00E442C3"/>
    <w:rsid w:val="00E4443D"/>
    <w:rsid w:val="00E44442"/>
    <w:rsid w:val="00E447E5"/>
    <w:rsid w:val="00E45067"/>
    <w:rsid w:val="00E450DE"/>
    <w:rsid w:val="00E45369"/>
    <w:rsid w:val="00E45579"/>
    <w:rsid w:val="00E455A8"/>
    <w:rsid w:val="00E4593F"/>
    <w:rsid w:val="00E460A2"/>
    <w:rsid w:val="00E46138"/>
    <w:rsid w:val="00E46179"/>
    <w:rsid w:val="00E46282"/>
    <w:rsid w:val="00E46317"/>
    <w:rsid w:val="00E467C3"/>
    <w:rsid w:val="00E4684F"/>
    <w:rsid w:val="00E468B4"/>
    <w:rsid w:val="00E46A52"/>
    <w:rsid w:val="00E46BAA"/>
    <w:rsid w:val="00E46C96"/>
    <w:rsid w:val="00E4712D"/>
    <w:rsid w:val="00E472D5"/>
    <w:rsid w:val="00E476D0"/>
    <w:rsid w:val="00E47907"/>
    <w:rsid w:val="00E47959"/>
    <w:rsid w:val="00E479C9"/>
    <w:rsid w:val="00E50193"/>
    <w:rsid w:val="00E50273"/>
    <w:rsid w:val="00E502F8"/>
    <w:rsid w:val="00E5060F"/>
    <w:rsid w:val="00E506E9"/>
    <w:rsid w:val="00E50DB7"/>
    <w:rsid w:val="00E50DFA"/>
    <w:rsid w:val="00E50E59"/>
    <w:rsid w:val="00E510FA"/>
    <w:rsid w:val="00E512B7"/>
    <w:rsid w:val="00E51561"/>
    <w:rsid w:val="00E5156F"/>
    <w:rsid w:val="00E51971"/>
    <w:rsid w:val="00E51973"/>
    <w:rsid w:val="00E51A75"/>
    <w:rsid w:val="00E51AED"/>
    <w:rsid w:val="00E51D85"/>
    <w:rsid w:val="00E5210E"/>
    <w:rsid w:val="00E52A0D"/>
    <w:rsid w:val="00E52A28"/>
    <w:rsid w:val="00E52B0D"/>
    <w:rsid w:val="00E52C60"/>
    <w:rsid w:val="00E52D18"/>
    <w:rsid w:val="00E52D9A"/>
    <w:rsid w:val="00E52E2B"/>
    <w:rsid w:val="00E52EDE"/>
    <w:rsid w:val="00E533B4"/>
    <w:rsid w:val="00E535EC"/>
    <w:rsid w:val="00E53696"/>
    <w:rsid w:val="00E536F3"/>
    <w:rsid w:val="00E537E9"/>
    <w:rsid w:val="00E537F4"/>
    <w:rsid w:val="00E538D4"/>
    <w:rsid w:val="00E53926"/>
    <w:rsid w:val="00E53B61"/>
    <w:rsid w:val="00E53CE8"/>
    <w:rsid w:val="00E53D51"/>
    <w:rsid w:val="00E54159"/>
    <w:rsid w:val="00E5419E"/>
    <w:rsid w:val="00E541EA"/>
    <w:rsid w:val="00E54655"/>
    <w:rsid w:val="00E5466F"/>
    <w:rsid w:val="00E54717"/>
    <w:rsid w:val="00E5472A"/>
    <w:rsid w:val="00E54897"/>
    <w:rsid w:val="00E5496A"/>
    <w:rsid w:val="00E54B4E"/>
    <w:rsid w:val="00E54BB1"/>
    <w:rsid w:val="00E54C08"/>
    <w:rsid w:val="00E55350"/>
    <w:rsid w:val="00E55476"/>
    <w:rsid w:val="00E55795"/>
    <w:rsid w:val="00E55894"/>
    <w:rsid w:val="00E559F2"/>
    <w:rsid w:val="00E55B9E"/>
    <w:rsid w:val="00E55BCE"/>
    <w:rsid w:val="00E55E67"/>
    <w:rsid w:val="00E55F7A"/>
    <w:rsid w:val="00E562C4"/>
    <w:rsid w:val="00E564EE"/>
    <w:rsid w:val="00E56BFC"/>
    <w:rsid w:val="00E56D6F"/>
    <w:rsid w:val="00E56E5B"/>
    <w:rsid w:val="00E56E8E"/>
    <w:rsid w:val="00E56E98"/>
    <w:rsid w:val="00E57580"/>
    <w:rsid w:val="00E57941"/>
    <w:rsid w:val="00E57A24"/>
    <w:rsid w:val="00E57C38"/>
    <w:rsid w:val="00E57C8E"/>
    <w:rsid w:val="00E57CAF"/>
    <w:rsid w:val="00E57D90"/>
    <w:rsid w:val="00E57F8A"/>
    <w:rsid w:val="00E600FB"/>
    <w:rsid w:val="00E603F9"/>
    <w:rsid w:val="00E60468"/>
    <w:rsid w:val="00E6049B"/>
    <w:rsid w:val="00E60517"/>
    <w:rsid w:val="00E606F0"/>
    <w:rsid w:val="00E6077D"/>
    <w:rsid w:val="00E60864"/>
    <w:rsid w:val="00E60DE2"/>
    <w:rsid w:val="00E61002"/>
    <w:rsid w:val="00E6106E"/>
    <w:rsid w:val="00E6109E"/>
    <w:rsid w:val="00E61372"/>
    <w:rsid w:val="00E61420"/>
    <w:rsid w:val="00E614C3"/>
    <w:rsid w:val="00E6177C"/>
    <w:rsid w:val="00E61804"/>
    <w:rsid w:val="00E61805"/>
    <w:rsid w:val="00E61958"/>
    <w:rsid w:val="00E61B03"/>
    <w:rsid w:val="00E61B55"/>
    <w:rsid w:val="00E61BC1"/>
    <w:rsid w:val="00E61BDA"/>
    <w:rsid w:val="00E61C31"/>
    <w:rsid w:val="00E61C8C"/>
    <w:rsid w:val="00E61F78"/>
    <w:rsid w:val="00E6234D"/>
    <w:rsid w:val="00E62668"/>
    <w:rsid w:val="00E62A8E"/>
    <w:rsid w:val="00E63B8D"/>
    <w:rsid w:val="00E63DDA"/>
    <w:rsid w:val="00E63E32"/>
    <w:rsid w:val="00E63F13"/>
    <w:rsid w:val="00E64571"/>
    <w:rsid w:val="00E646BF"/>
    <w:rsid w:val="00E64A19"/>
    <w:rsid w:val="00E64A8C"/>
    <w:rsid w:val="00E64ADC"/>
    <w:rsid w:val="00E64B0B"/>
    <w:rsid w:val="00E64FC5"/>
    <w:rsid w:val="00E65057"/>
    <w:rsid w:val="00E650E5"/>
    <w:rsid w:val="00E65223"/>
    <w:rsid w:val="00E65284"/>
    <w:rsid w:val="00E653B3"/>
    <w:rsid w:val="00E65BBD"/>
    <w:rsid w:val="00E65DCD"/>
    <w:rsid w:val="00E65E0B"/>
    <w:rsid w:val="00E65F5F"/>
    <w:rsid w:val="00E660AB"/>
    <w:rsid w:val="00E66415"/>
    <w:rsid w:val="00E66501"/>
    <w:rsid w:val="00E668C9"/>
    <w:rsid w:val="00E66B4C"/>
    <w:rsid w:val="00E66C85"/>
    <w:rsid w:val="00E66D8A"/>
    <w:rsid w:val="00E66DFB"/>
    <w:rsid w:val="00E66F57"/>
    <w:rsid w:val="00E67183"/>
    <w:rsid w:val="00E67319"/>
    <w:rsid w:val="00E67634"/>
    <w:rsid w:val="00E6772C"/>
    <w:rsid w:val="00E677F2"/>
    <w:rsid w:val="00E67D81"/>
    <w:rsid w:val="00E67DB9"/>
    <w:rsid w:val="00E70098"/>
    <w:rsid w:val="00E702CA"/>
    <w:rsid w:val="00E702F8"/>
    <w:rsid w:val="00E70409"/>
    <w:rsid w:val="00E70426"/>
    <w:rsid w:val="00E70753"/>
    <w:rsid w:val="00E70EB6"/>
    <w:rsid w:val="00E7103C"/>
    <w:rsid w:val="00E71062"/>
    <w:rsid w:val="00E71176"/>
    <w:rsid w:val="00E71257"/>
    <w:rsid w:val="00E712FE"/>
    <w:rsid w:val="00E713EF"/>
    <w:rsid w:val="00E715B6"/>
    <w:rsid w:val="00E71671"/>
    <w:rsid w:val="00E716DE"/>
    <w:rsid w:val="00E71737"/>
    <w:rsid w:val="00E71C09"/>
    <w:rsid w:val="00E71DBA"/>
    <w:rsid w:val="00E72054"/>
    <w:rsid w:val="00E720DD"/>
    <w:rsid w:val="00E7230D"/>
    <w:rsid w:val="00E724A2"/>
    <w:rsid w:val="00E724AB"/>
    <w:rsid w:val="00E7276E"/>
    <w:rsid w:val="00E727E8"/>
    <w:rsid w:val="00E728E6"/>
    <w:rsid w:val="00E72947"/>
    <w:rsid w:val="00E72954"/>
    <w:rsid w:val="00E729BE"/>
    <w:rsid w:val="00E72B73"/>
    <w:rsid w:val="00E72FEB"/>
    <w:rsid w:val="00E73117"/>
    <w:rsid w:val="00E7359C"/>
    <w:rsid w:val="00E73685"/>
    <w:rsid w:val="00E73716"/>
    <w:rsid w:val="00E73AC8"/>
    <w:rsid w:val="00E73B16"/>
    <w:rsid w:val="00E73BE7"/>
    <w:rsid w:val="00E73E11"/>
    <w:rsid w:val="00E73F8C"/>
    <w:rsid w:val="00E74049"/>
    <w:rsid w:val="00E74136"/>
    <w:rsid w:val="00E742D1"/>
    <w:rsid w:val="00E74379"/>
    <w:rsid w:val="00E7437E"/>
    <w:rsid w:val="00E745F4"/>
    <w:rsid w:val="00E74A6A"/>
    <w:rsid w:val="00E74D53"/>
    <w:rsid w:val="00E74EFE"/>
    <w:rsid w:val="00E751DF"/>
    <w:rsid w:val="00E7522D"/>
    <w:rsid w:val="00E75242"/>
    <w:rsid w:val="00E75283"/>
    <w:rsid w:val="00E753D8"/>
    <w:rsid w:val="00E754EB"/>
    <w:rsid w:val="00E7561C"/>
    <w:rsid w:val="00E75C67"/>
    <w:rsid w:val="00E75D04"/>
    <w:rsid w:val="00E75E03"/>
    <w:rsid w:val="00E75E4B"/>
    <w:rsid w:val="00E761E4"/>
    <w:rsid w:val="00E76429"/>
    <w:rsid w:val="00E76494"/>
    <w:rsid w:val="00E7659C"/>
    <w:rsid w:val="00E7687C"/>
    <w:rsid w:val="00E76B19"/>
    <w:rsid w:val="00E76CFC"/>
    <w:rsid w:val="00E76D0E"/>
    <w:rsid w:val="00E7709E"/>
    <w:rsid w:val="00E773F3"/>
    <w:rsid w:val="00E777EC"/>
    <w:rsid w:val="00E778D1"/>
    <w:rsid w:val="00E77C59"/>
    <w:rsid w:val="00E77DA2"/>
    <w:rsid w:val="00E77FF3"/>
    <w:rsid w:val="00E800DE"/>
    <w:rsid w:val="00E80506"/>
    <w:rsid w:val="00E80598"/>
    <w:rsid w:val="00E80698"/>
    <w:rsid w:val="00E80951"/>
    <w:rsid w:val="00E809F0"/>
    <w:rsid w:val="00E80EC1"/>
    <w:rsid w:val="00E81059"/>
    <w:rsid w:val="00E81241"/>
    <w:rsid w:val="00E8134B"/>
    <w:rsid w:val="00E81501"/>
    <w:rsid w:val="00E81704"/>
    <w:rsid w:val="00E8193C"/>
    <w:rsid w:val="00E819B3"/>
    <w:rsid w:val="00E81C60"/>
    <w:rsid w:val="00E81DD8"/>
    <w:rsid w:val="00E81FF0"/>
    <w:rsid w:val="00E822A7"/>
    <w:rsid w:val="00E822B9"/>
    <w:rsid w:val="00E8240B"/>
    <w:rsid w:val="00E825C9"/>
    <w:rsid w:val="00E8275A"/>
    <w:rsid w:val="00E82968"/>
    <w:rsid w:val="00E829BC"/>
    <w:rsid w:val="00E82A12"/>
    <w:rsid w:val="00E82B8F"/>
    <w:rsid w:val="00E83183"/>
    <w:rsid w:val="00E836BB"/>
    <w:rsid w:val="00E83E21"/>
    <w:rsid w:val="00E840EF"/>
    <w:rsid w:val="00E841D7"/>
    <w:rsid w:val="00E841E0"/>
    <w:rsid w:val="00E845F6"/>
    <w:rsid w:val="00E847B5"/>
    <w:rsid w:val="00E84881"/>
    <w:rsid w:val="00E84A61"/>
    <w:rsid w:val="00E84ADD"/>
    <w:rsid w:val="00E84C88"/>
    <w:rsid w:val="00E84CBD"/>
    <w:rsid w:val="00E84CD8"/>
    <w:rsid w:val="00E84E31"/>
    <w:rsid w:val="00E84E47"/>
    <w:rsid w:val="00E84F24"/>
    <w:rsid w:val="00E84FB5"/>
    <w:rsid w:val="00E84FBD"/>
    <w:rsid w:val="00E84FC9"/>
    <w:rsid w:val="00E85069"/>
    <w:rsid w:val="00E852D0"/>
    <w:rsid w:val="00E85497"/>
    <w:rsid w:val="00E8556C"/>
    <w:rsid w:val="00E8567F"/>
    <w:rsid w:val="00E85748"/>
    <w:rsid w:val="00E857C5"/>
    <w:rsid w:val="00E85BCF"/>
    <w:rsid w:val="00E86999"/>
    <w:rsid w:val="00E86B92"/>
    <w:rsid w:val="00E86BEA"/>
    <w:rsid w:val="00E86E15"/>
    <w:rsid w:val="00E873E5"/>
    <w:rsid w:val="00E8747F"/>
    <w:rsid w:val="00E87577"/>
    <w:rsid w:val="00E8790B"/>
    <w:rsid w:val="00E87AC3"/>
    <w:rsid w:val="00E87C28"/>
    <w:rsid w:val="00E902D7"/>
    <w:rsid w:val="00E903F3"/>
    <w:rsid w:val="00E9080B"/>
    <w:rsid w:val="00E909E2"/>
    <w:rsid w:val="00E90B0F"/>
    <w:rsid w:val="00E90ECE"/>
    <w:rsid w:val="00E910F5"/>
    <w:rsid w:val="00E911CD"/>
    <w:rsid w:val="00E9127D"/>
    <w:rsid w:val="00E912A7"/>
    <w:rsid w:val="00E91444"/>
    <w:rsid w:val="00E917C2"/>
    <w:rsid w:val="00E919B3"/>
    <w:rsid w:val="00E91A07"/>
    <w:rsid w:val="00E91A50"/>
    <w:rsid w:val="00E91A73"/>
    <w:rsid w:val="00E91F1F"/>
    <w:rsid w:val="00E91F6F"/>
    <w:rsid w:val="00E920C1"/>
    <w:rsid w:val="00E92624"/>
    <w:rsid w:val="00E92851"/>
    <w:rsid w:val="00E929EF"/>
    <w:rsid w:val="00E92B1A"/>
    <w:rsid w:val="00E92F49"/>
    <w:rsid w:val="00E92FD7"/>
    <w:rsid w:val="00E930C3"/>
    <w:rsid w:val="00E9327E"/>
    <w:rsid w:val="00E93654"/>
    <w:rsid w:val="00E93675"/>
    <w:rsid w:val="00E93795"/>
    <w:rsid w:val="00E939C0"/>
    <w:rsid w:val="00E93A08"/>
    <w:rsid w:val="00E93A58"/>
    <w:rsid w:val="00E93BC1"/>
    <w:rsid w:val="00E93D49"/>
    <w:rsid w:val="00E9471E"/>
    <w:rsid w:val="00E947DB"/>
    <w:rsid w:val="00E94ACE"/>
    <w:rsid w:val="00E94E68"/>
    <w:rsid w:val="00E94F84"/>
    <w:rsid w:val="00E94FAC"/>
    <w:rsid w:val="00E95061"/>
    <w:rsid w:val="00E951CF"/>
    <w:rsid w:val="00E95225"/>
    <w:rsid w:val="00E95249"/>
    <w:rsid w:val="00E95484"/>
    <w:rsid w:val="00E9549B"/>
    <w:rsid w:val="00E95565"/>
    <w:rsid w:val="00E957C2"/>
    <w:rsid w:val="00E959C0"/>
    <w:rsid w:val="00E95AE7"/>
    <w:rsid w:val="00E95AF8"/>
    <w:rsid w:val="00E95BDA"/>
    <w:rsid w:val="00E95E11"/>
    <w:rsid w:val="00E95EEF"/>
    <w:rsid w:val="00E95FDF"/>
    <w:rsid w:val="00E962FB"/>
    <w:rsid w:val="00E9634A"/>
    <w:rsid w:val="00E9635F"/>
    <w:rsid w:val="00E963B7"/>
    <w:rsid w:val="00E963C4"/>
    <w:rsid w:val="00E96579"/>
    <w:rsid w:val="00E965AC"/>
    <w:rsid w:val="00E965BD"/>
    <w:rsid w:val="00E96A15"/>
    <w:rsid w:val="00E96BDD"/>
    <w:rsid w:val="00E96F13"/>
    <w:rsid w:val="00E96FC5"/>
    <w:rsid w:val="00E96FD1"/>
    <w:rsid w:val="00E970CB"/>
    <w:rsid w:val="00E97351"/>
    <w:rsid w:val="00E97374"/>
    <w:rsid w:val="00E97545"/>
    <w:rsid w:val="00E976CC"/>
    <w:rsid w:val="00E9778F"/>
    <w:rsid w:val="00E97790"/>
    <w:rsid w:val="00E97AB3"/>
    <w:rsid w:val="00E97AEF"/>
    <w:rsid w:val="00E97B53"/>
    <w:rsid w:val="00E97C94"/>
    <w:rsid w:val="00E97E6D"/>
    <w:rsid w:val="00E97FA9"/>
    <w:rsid w:val="00E97FB1"/>
    <w:rsid w:val="00EA0049"/>
    <w:rsid w:val="00EA00DC"/>
    <w:rsid w:val="00EA010B"/>
    <w:rsid w:val="00EA0233"/>
    <w:rsid w:val="00EA03CE"/>
    <w:rsid w:val="00EA060E"/>
    <w:rsid w:val="00EA068B"/>
    <w:rsid w:val="00EA0888"/>
    <w:rsid w:val="00EA0AF7"/>
    <w:rsid w:val="00EA0DDF"/>
    <w:rsid w:val="00EA0E31"/>
    <w:rsid w:val="00EA0F4D"/>
    <w:rsid w:val="00EA10E9"/>
    <w:rsid w:val="00EA110D"/>
    <w:rsid w:val="00EA150B"/>
    <w:rsid w:val="00EA1621"/>
    <w:rsid w:val="00EA1883"/>
    <w:rsid w:val="00EA18DB"/>
    <w:rsid w:val="00EA1AE7"/>
    <w:rsid w:val="00EA1EAE"/>
    <w:rsid w:val="00EA1F81"/>
    <w:rsid w:val="00EA1FE6"/>
    <w:rsid w:val="00EA2195"/>
    <w:rsid w:val="00EA21BD"/>
    <w:rsid w:val="00EA2532"/>
    <w:rsid w:val="00EA27B3"/>
    <w:rsid w:val="00EA27DE"/>
    <w:rsid w:val="00EA2A3C"/>
    <w:rsid w:val="00EA2A40"/>
    <w:rsid w:val="00EA2D3A"/>
    <w:rsid w:val="00EA2FB2"/>
    <w:rsid w:val="00EA300D"/>
    <w:rsid w:val="00EA3082"/>
    <w:rsid w:val="00EA36B8"/>
    <w:rsid w:val="00EA3757"/>
    <w:rsid w:val="00EA3A16"/>
    <w:rsid w:val="00EA3B30"/>
    <w:rsid w:val="00EA3CA8"/>
    <w:rsid w:val="00EA3CE0"/>
    <w:rsid w:val="00EA3DDD"/>
    <w:rsid w:val="00EA418F"/>
    <w:rsid w:val="00EA41F3"/>
    <w:rsid w:val="00EA4297"/>
    <w:rsid w:val="00EA4509"/>
    <w:rsid w:val="00EA4615"/>
    <w:rsid w:val="00EA4628"/>
    <w:rsid w:val="00EA471E"/>
    <w:rsid w:val="00EA479C"/>
    <w:rsid w:val="00EA4860"/>
    <w:rsid w:val="00EA497D"/>
    <w:rsid w:val="00EA4AEE"/>
    <w:rsid w:val="00EA4CA0"/>
    <w:rsid w:val="00EA50C1"/>
    <w:rsid w:val="00EA50E0"/>
    <w:rsid w:val="00EA581C"/>
    <w:rsid w:val="00EA5DE7"/>
    <w:rsid w:val="00EA5E56"/>
    <w:rsid w:val="00EA5E8E"/>
    <w:rsid w:val="00EA5F8D"/>
    <w:rsid w:val="00EA5F95"/>
    <w:rsid w:val="00EA6499"/>
    <w:rsid w:val="00EA6556"/>
    <w:rsid w:val="00EA66AB"/>
    <w:rsid w:val="00EA692F"/>
    <w:rsid w:val="00EA6AF2"/>
    <w:rsid w:val="00EA6BC3"/>
    <w:rsid w:val="00EA6BF8"/>
    <w:rsid w:val="00EA6C8C"/>
    <w:rsid w:val="00EA6CF7"/>
    <w:rsid w:val="00EA6DD0"/>
    <w:rsid w:val="00EA6E7E"/>
    <w:rsid w:val="00EA6FBC"/>
    <w:rsid w:val="00EA70BA"/>
    <w:rsid w:val="00EA71A9"/>
    <w:rsid w:val="00EA731A"/>
    <w:rsid w:val="00EA7B85"/>
    <w:rsid w:val="00EA7D18"/>
    <w:rsid w:val="00EA7F37"/>
    <w:rsid w:val="00EB02B3"/>
    <w:rsid w:val="00EB03DD"/>
    <w:rsid w:val="00EB07A4"/>
    <w:rsid w:val="00EB0963"/>
    <w:rsid w:val="00EB0A90"/>
    <w:rsid w:val="00EB0B10"/>
    <w:rsid w:val="00EB0DE9"/>
    <w:rsid w:val="00EB0E0E"/>
    <w:rsid w:val="00EB12F5"/>
    <w:rsid w:val="00EB13AA"/>
    <w:rsid w:val="00EB19E7"/>
    <w:rsid w:val="00EB1A6E"/>
    <w:rsid w:val="00EB1C4D"/>
    <w:rsid w:val="00EB1CB0"/>
    <w:rsid w:val="00EB1D58"/>
    <w:rsid w:val="00EB1DAD"/>
    <w:rsid w:val="00EB21D3"/>
    <w:rsid w:val="00EB2262"/>
    <w:rsid w:val="00EB237D"/>
    <w:rsid w:val="00EB242E"/>
    <w:rsid w:val="00EB28B0"/>
    <w:rsid w:val="00EB28FA"/>
    <w:rsid w:val="00EB2AC5"/>
    <w:rsid w:val="00EB2FB2"/>
    <w:rsid w:val="00EB32F7"/>
    <w:rsid w:val="00EB3430"/>
    <w:rsid w:val="00EB34DA"/>
    <w:rsid w:val="00EB36E8"/>
    <w:rsid w:val="00EB3A0E"/>
    <w:rsid w:val="00EB3A69"/>
    <w:rsid w:val="00EB3D81"/>
    <w:rsid w:val="00EB3E29"/>
    <w:rsid w:val="00EB3ED4"/>
    <w:rsid w:val="00EB3F1F"/>
    <w:rsid w:val="00EB40B1"/>
    <w:rsid w:val="00EB4922"/>
    <w:rsid w:val="00EB4DDF"/>
    <w:rsid w:val="00EB4E24"/>
    <w:rsid w:val="00EB5112"/>
    <w:rsid w:val="00EB532A"/>
    <w:rsid w:val="00EB5356"/>
    <w:rsid w:val="00EB542A"/>
    <w:rsid w:val="00EB54BA"/>
    <w:rsid w:val="00EB5623"/>
    <w:rsid w:val="00EB5760"/>
    <w:rsid w:val="00EB5783"/>
    <w:rsid w:val="00EB586E"/>
    <w:rsid w:val="00EB58B0"/>
    <w:rsid w:val="00EB58B3"/>
    <w:rsid w:val="00EB59FA"/>
    <w:rsid w:val="00EB5AA8"/>
    <w:rsid w:val="00EB5B5C"/>
    <w:rsid w:val="00EB5C7F"/>
    <w:rsid w:val="00EB5F03"/>
    <w:rsid w:val="00EB60CC"/>
    <w:rsid w:val="00EB627E"/>
    <w:rsid w:val="00EB6550"/>
    <w:rsid w:val="00EB659F"/>
    <w:rsid w:val="00EB66BE"/>
    <w:rsid w:val="00EB6BD8"/>
    <w:rsid w:val="00EB6BE0"/>
    <w:rsid w:val="00EB6F4C"/>
    <w:rsid w:val="00EB7059"/>
    <w:rsid w:val="00EB7060"/>
    <w:rsid w:val="00EB70E3"/>
    <w:rsid w:val="00EB71B9"/>
    <w:rsid w:val="00EB71C4"/>
    <w:rsid w:val="00EB72C2"/>
    <w:rsid w:val="00EB7353"/>
    <w:rsid w:val="00EB7687"/>
    <w:rsid w:val="00EB77D1"/>
    <w:rsid w:val="00EB7B28"/>
    <w:rsid w:val="00EB7CAF"/>
    <w:rsid w:val="00EB7CD3"/>
    <w:rsid w:val="00EC0196"/>
    <w:rsid w:val="00EC0228"/>
    <w:rsid w:val="00EC02B5"/>
    <w:rsid w:val="00EC03E3"/>
    <w:rsid w:val="00EC04C0"/>
    <w:rsid w:val="00EC06D2"/>
    <w:rsid w:val="00EC0AE0"/>
    <w:rsid w:val="00EC0C6F"/>
    <w:rsid w:val="00EC0C99"/>
    <w:rsid w:val="00EC0FBE"/>
    <w:rsid w:val="00EC1095"/>
    <w:rsid w:val="00EC135A"/>
    <w:rsid w:val="00EC1403"/>
    <w:rsid w:val="00EC1545"/>
    <w:rsid w:val="00EC1571"/>
    <w:rsid w:val="00EC17D8"/>
    <w:rsid w:val="00EC17E3"/>
    <w:rsid w:val="00EC1A7A"/>
    <w:rsid w:val="00EC1BBE"/>
    <w:rsid w:val="00EC1C48"/>
    <w:rsid w:val="00EC1C7F"/>
    <w:rsid w:val="00EC2167"/>
    <w:rsid w:val="00EC2227"/>
    <w:rsid w:val="00EC26D3"/>
    <w:rsid w:val="00EC26DA"/>
    <w:rsid w:val="00EC2AA0"/>
    <w:rsid w:val="00EC2B83"/>
    <w:rsid w:val="00EC2CFE"/>
    <w:rsid w:val="00EC2DCC"/>
    <w:rsid w:val="00EC2E5A"/>
    <w:rsid w:val="00EC2FE1"/>
    <w:rsid w:val="00EC3032"/>
    <w:rsid w:val="00EC322B"/>
    <w:rsid w:val="00EC33AB"/>
    <w:rsid w:val="00EC34AB"/>
    <w:rsid w:val="00EC3516"/>
    <w:rsid w:val="00EC3731"/>
    <w:rsid w:val="00EC37AD"/>
    <w:rsid w:val="00EC3803"/>
    <w:rsid w:val="00EC3B28"/>
    <w:rsid w:val="00EC3CDE"/>
    <w:rsid w:val="00EC3EB8"/>
    <w:rsid w:val="00EC406E"/>
    <w:rsid w:val="00EC470B"/>
    <w:rsid w:val="00EC472C"/>
    <w:rsid w:val="00EC5143"/>
    <w:rsid w:val="00EC51A6"/>
    <w:rsid w:val="00EC521A"/>
    <w:rsid w:val="00EC5297"/>
    <w:rsid w:val="00EC5419"/>
    <w:rsid w:val="00EC5644"/>
    <w:rsid w:val="00EC57C8"/>
    <w:rsid w:val="00EC592C"/>
    <w:rsid w:val="00EC59B3"/>
    <w:rsid w:val="00EC5B3D"/>
    <w:rsid w:val="00EC5C9E"/>
    <w:rsid w:val="00EC6080"/>
    <w:rsid w:val="00EC6255"/>
    <w:rsid w:val="00EC62B8"/>
    <w:rsid w:val="00EC6382"/>
    <w:rsid w:val="00EC64BE"/>
    <w:rsid w:val="00EC656B"/>
    <w:rsid w:val="00EC6A90"/>
    <w:rsid w:val="00EC6B49"/>
    <w:rsid w:val="00EC6CEF"/>
    <w:rsid w:val="00EC6E2E"/>
    <w:rsid w:val="00EC6E3D"/>
    <w:rsid w:val="00EC6EA3"/>
    <w:rsid w:val="00EC7213"/>
    <w:rsid w:val="00EC7348"/>
    <w:rsid w:val="00EC737B"/>
    <w:rsid w:val="00EC75FA"/>
    <w:rsid w:val="00EC7C67"/>
    <w:rsid w:val="00EC7CAB"/>
    <w:rsid w:val="00EC7E64"/>
    <w:rsid w:val="00EC7ED9"/>
    <w:rsid w:val="00ED0035"/>
    <w:rsid w:val="00ED0112"/>
    <w:rsid w:val="00ED0313"/>
    <w:rsid w:val="00ED04EC"/>
    <w:rsid w:val="00ED05A6"/>
    <w:rsid w:val="00ED064E"/>
    <w:rsid w:val="00ED0767"/>
    <w:rsid w:val="00ED079A"/>
    <w:rsid w:val="00ED083A"/>
    <w:rsid w:val="00ED098F"/>
    <w:rsid w:val="00ED0ADC"/>
    <w:rsid w:val="00ED0B10"/>
    <w:rsid w:val="00ED0E6E"/>
    <w:rsid w:val="00ED0EBD"/>
    <w:rsid w:val="00ED0F6A"/>
    <w:rsid w:val="00ED1045"/>
    <w:rsid w:val="00ED1161"/>
    <w:rsid w:val="00ED117F"/>
    <w:rsid w:val="00ED1307"/>
    <w:rsid w:val="00ED138C"/>
    <w:rsid w:val="00ED1737"/>
    <w:rsid w:val="00ED1BA9"/>
    <w:rsid w:val="00ED1D29"/>
    <w:rsid w:val="00ED1F2E"/>
    <w:rsid w:val="00ED22AD"/>
    <w:rsid w:val="00ED2389"/>
    <w:rsid w:val="00ED2413"/>
    <w:rsid w:val="00ED2613"/>
    <w:rsid w:val="00ED274A"/>
    <w:rsid w:val="00ED29D3"/>
    <w:rsid w:val="00ED2C59"/>
    <w:rsid w:val="00ED2F0F"/>
    <w:rsid w:val="00ED2FA1"/>
    <w:rsid w:val="00ED30C0"/>
    <w:rsid w:val="00ED317A"/>
    <w:rsid w:val="00ED31E0"/>
    <w:rsid w:val="00ED33FD"/>
    <w:rsid w:val="00ED35B8"/>
    <w:rsid w:val="00ED3639"/>
    <w:rsid w:val="00ED3A63"/>
    <w:rsid w:val="00ED3A71"/>
    <w:rsid w:val="00ED3CA8"/>
    <w:rsid w:val="00ED3F9F"/>
    <w:rsid w:val="00ED4600"/>
    <w:rsid w:val="00ED4690"/>
    <w:rsid w:val="00ED4AFB"/>
    <w:rsid w:val="00ED4B6C"/>
    <w:rsid w:val="00ED4B9E"/>
    <w:rsid w:val="00ED4DB4"/>
    <w:rsid w:val="00ED4E0E"/>
    <w:rsid w:val="00ED4E8D"/>
    <w:rsid w:val="00ED4F5F"/>
    <w:rsid w:val="00ED53A4"/>
    <w:rsid w:val="00ED53EA"/>
    <w:rsid w:val="00ED5597"/>
    <w:rsid w:val="00ED57B9"/>
    <w:rsid w:val="00ED5877"/>
    <w:rsid w:val="00ED5925"/>
    <w:rsid w:val="00ED5A43"/>
    <w:rsid w:val="00ED5C5E"/>
    <w:rsid w:val="00ED5C99"/>
    <w:rsid w:val="00ED5D71"/>
    <w:rsid w:val="00ED6177"/>
    <w:rsid w:val="00ED61F8"/>
    <w:rsid w:val="00ED65CA"/>
    <w:rsid w:val="00ED6E33"/>
    <w:rsid w:val="00ED7026"/>
    <w:rsid w:val="00ED71B8"/>
    <w:rsid w:val="00ED7314"/>
    <w:rsid w:val="00ED7C04"/>
    <w:rsid w:val="00ED7D52"/>
    <w:rsid w:val="00ED7EF5"/>
    <w:rsid w:val="00ED7F43"/>
    <w:rsid w:val="00EE007D"/>
    <w:rsid w:val="00EE01D5"/>
    <w:rsid w:val="00EE01F8"/>
    <w:rsid w:val="00EE0206"/>
    <w:rsid w:val="00EE0437"/>
    <w:rsid w:val="00EE0814"/>
    <w:rsid w:val="00EE08EC"/>
    <w:rsid w:val="00EE0B23"/>
    <w:rsid w:val="00EE0E0E"/>
    <w:rsid w:val="00EE0EB9"/>
    <w:rsid w:val="00EE1093"/>
    <w:rsid w:val="00EE126A"/>
    <w:rsid w:val="00EE12AD"/>
    <w:rsid w:val="00EE13B8"/>
    <w:rsid w:val="00EE18DD"/>
    <w:rsid w:val="00EE1B49"/>
    <w:rsid w:val="00EE1BE0"/>
    <w:rsid w:val="00EE1C54"/>
    <w:rsid w:val="00EE1CE3"/>
    <w:rsid w:val="00EE1EC9"/>
    <w:rsid w:val="00EE20DC"/>
    <w:rsid w:val="00EE2299"/>
    <w:rsid w:val="00EE2412"/>
    <w:rsid w:val="00EE24A4"/>
    <w:rsid w:val="00EE27D5"/>
    <w:rsid w:val="00EE2A20"/>
    <w:rsid w:val="00EE2FB1"/>
    <w:rsid w:val="00EE2FD0"/>
    <w:rsid w:val="00EE3188"/>
    <w:rsid w:val="00EE3551"/>
    <w:rsid w:val="00EE37B2"/>
    <w:rsid w:val="00EE3917"/>
    <w:rsid w:val="00EE394F"/>
    <w:rsid w:val="00EE3BE5"/>
    <w:rsid w:val="00EE3BEA"/>
    <w:rsid w:val="00EE3E8D"/>
    <w:rsid w:val="00EE4261"/>
    <w:rsid w:val="00EE437C"/>
    <w:rsid w:val="00EE4460"/>
    <w:rsid w:val="00EE45A2"/>
    <w:rsid w:val="00EE483C"/>
    <w:rsid w:val="00EE4BA6"/>
    <w:rsid w:val="00EE4D3F"/>
    <w:rsid w:val="00EE4E37"/>
    <w:rsid w:val="00EE525B"/>
    <w:rsid w:val="00EE5268"/>
    <w:rsid w:val="00EE5380"/>
    <w:rsid w:val="00EE544C"/>
    <w:rsid w:val="00EE54D1"/>
    <w:rsid w:val="00EE579F"/>
    <w:rsid w:val="00EE5A25"/>
    <w:rsid w:val="00EE5B2B"/>
    <w:rsid w:val="00EE5E8F"/>
    <w:rsid w:val="00EE5F04"/>
    <w:rsid w:val="00EE5FE2"/>
    <w:rsid w:val="00EE6317"/>
    <w:rsid w:val="00EE6875"/>
    <w:rsid w:val="00EE6ABB"/>
    <w:rsid w:val="00EE6D7A"/>
    <w:rsid w:val="00EE6FF0"/>
    <w:rsid w:val="00EE7029"/>
    <w:rsid w:val="00EE70A3"/>
    <w:rsid w:val="00EE7143"/>
    <w:rsid w:val="00EE71D0"/>
    <w:rsid w:val="00EE72CA"/>
    <w:rsid w:val="00EE73BC"/>
    <w:rsid w:val="00EE7513"/>
    <w:rsid w:val="00EE767F"/>
    <w:rsid w:val="00EE7A14"/>
    <w:rsid w:val="00EE7D87"/>
    <w:rsid w:val="00EE7F98"/>
    <w:rsid w:val="00EF000C"/>
    <w:rsid w:val="00EF02F8"/>
    <w:rsid w:val="00EF064C"/>
    <w:rsid w:val="00EF0708"/>
    <w:rsid w:val="00EF07B8"/>
    <w:rsid w:val="00EF0983"/>
    <w:rsid w:val="00EF0988"/>
    <w:rsid w:val="00EF09F9"/>
    <w:rsid w:val="00EF0A83"/>
    <w:rsid w:val="00EF0B1E"/>
    <w:rsid w:val="00EF0DFA"/>
    <w:rsid w:val="00EF1131"/>
    <w:rsid w:val="00EF168F"/>
    <w:rsid w:val="00EF1695"/>
    <w:rsid w:val="00EF1DAB"/>
    <w:rsid w:val="00EF1E46"/>
    <w:rsid w:val="00EF1F05"/>
    <w:rsid w:val="00EF1F2C"/>
    <w:rsid w:val="00EF2244"/>
    <w:rsid w:val="00EF22D0"/>
    <w:rsid w:val="00EF262E"/>
    <w:rsid w:val="00EF2B6A"/>
    <w:rsid w:val="00EF2C20"/>
    <w:rsid w:val="00EF2EEF"/>
    <w:rsid w:val="00EF34B5"/>
    <w:rsid w:val="00EF3727"/>
    <w:rsid w:val="00EF38DB"/>
    <w:rsid w:val="00EF38E0"/>
    <w:rsid w:val="00EF3B46"/>
    <w:rsid w:val="00EF3D43"/>
    <w:rsid w:val="00EF3DCD"/>
    <w:rsid w:val="00EF3E4D"/>
    <w:rsid w:val="00EF3EE3"/>
    <w:rsid w:val="00EF411C"/>
    <w:rsid w:val="00EF41F9"/>
    <w:rsid w:val="00EF4220"/>
    <w:rsid w:val="00EF4247"/>
    <w:rsid w:val="00EF4599"/>
    <w:rsid w:val="00EF47BA"/>
    <w:rsid w:val="00EF484C"/>
    <w:rsid w:val="00EF4AA2"/>
    <w:rsid w:val="00EF4CA6"/>
    <w:rsid w:val="00EF4D12"/>
    <w:rsid w:val="00EF5198"/>
    <w:rsid w:val="00EF520C"/>
    <w:rsid w:val="00EF52D6"/>
    <w:rsid w:val="00EF5390"/>
    <w:rsid w:val="00EF55E6"/>
    <w:rsid w:val="00EF580D"/>
    <w:rsid w:val="00EF5998"/>
    <w:rsid w:val="00EF59DF"/>
    <w:rsid w:val="00EF5A26"/>
    <w:rsid w:val="00EF5BF3"/>
    <w:rsid w:val="00EF5DB5"/>
    <w:rsid w:val="00EF5FE2"/>
    <w:rsid w:val="00EF61B2"/>
    <w:rsid w:val="00EF6215"/>
    <w:rsid w:val="00EF639A"/>
    <w:rsid w:val="00EF65EC"/>
    <w:rsid w:val="00EF667D"/>
    <w:rsid w:val="00EF6A7D"/>
    <w:rsid w:val="00EF6C14"/>
    <w:rsid w:val="00EF6DA1"/>
    <w:rsid w:val="00EF6E1C"/>
    <w:rsid w:val="00EF6E78"/>
    <w:rsid w:val="00EF6EEB"/>
    <w:rsid w:val="00EF71AE"/>
    <w:rsid w:val="00EF71BB"/>
    <w:rsid w:val="00EF75A5"/>
    <w:rsid w:val="00EF75C2"/>
    <w:rsid w:val="00EF77B2"/>
    <w:rsid w:val="00EF7898"/>
    <w:rsid w:val="00EF7A60"/>
    <w:rsid w:val="00EF7B4F"/>
    <w:rsid w:val="00EF7BC6"/>
    <w:rsid w:val="00EF7C29"/>
    <w:rsid w:val="00F002F1"/>
    <w:rsid w:val="00F00320"/>
    <w:rsid w:val="00F00553"/>
    <w:rsid w:val="00F005A9"/>
    <w:rsid w:val="00F0060D"/>
    <w:rsid w:val="00F009AC"/>
    <w:rsid w:val="00F00AF1"/>
    <w:rsid w:val="00F00B34"/>
    <w:rsid w:val="00F00ECB"/>
    <w:rsid w:val="00F010FE"/>
    <w:rsid w:val="00F0127F"/>
    <w:rsid w:val="00F012CC"/>
    <w:rsid w:val="00F01333"/>
    <w:rsid w:val="00F0151F"/>
    <w:rsid w:val="00F01536"/>
    <w:rsid w:val="00F015F5"/>
    <w:rsid w:val="00F01723"/>
    <w:rsid w:val="00F0191D"/>
    <w:rsid w:val="00F01A21"/>
    <w:rsid w:val="00F01A75"/>
    <w:rsid w:val="00F01F7B"/>
    <w:rsid w:val="00F01F83"/>
    <w:rsid w:val="00F01FF8"/>
    <w:rsid w:val="00F0211A"/>
    <w:rsid w:val="00F02163"/>
    <w:rsid w:val="00F021A5"/>
    <w:rsid w:val="00F02699"/>
    <w:rsid w:val="00F026E9"/>
    <w:rsid w:val="00F027C1"/>
    <w:rsid w:val="00F0282F"/>
    <w:rsid w:val="00F0283D"/>
    <w:rsid w:val="00F02C84"/>
    <w:rsid w:val="00F02D23"/>
    <w:rsid w:val="00F02DFC"/>
    <w:rsid w:val="00F03851"/>
    <w:rsid w:val="00F03966"/>
    <w:rsid w:val="00F03ED5"/>
    <w:rsid w:val="00F03F08"/>
    <w:rsid w:val="00F03FB7"/>
    <w:rsid w:val="00F0440A"/>
    <w:rsid w:val="00F0441B"/>
    <w:rsid w:val="00F04541"/>
    <w:rsid w:val="00F048E3"/>
    <w:rsid w:val="00F04AE9"/>
    <w:rsid w:val="00F04E91"/>
    <w:rsid w:val="00F05394"/>
    <w:rsid w:val="00F053A5"/>
    <w:rsid w:val="00F05479"/>
    <w:rsid w:val="00F05508"/>
    <w:rsid w:val="00F057EB"/>
    <w:rsid w:val="00F05903"/>
    <w:rsid w:val="00F05958"/>
    <w:rsid w:val="00F05A3B"/>
    <w:rsid w:val="00F05AF3"/>
    <w:rsid w:val="00F05B10"/>
    <w:rsid w:val="00F05BAF"/>
    <w:rsid w:val="00F05D0B"/>
    <w:rsid w:val="00F05E47"/>
    <w:rsid w:val="00F05F75"/>
    <w:rsid w:val="00F060C4"/>
    <w:rsid w:val="00F061E1"/>
    <w:rsid w:val="00F064D4"/>
    <w:rsid w:val="00F0662A"/>
    <w:rsid w:val="00F068B0"/>
    <w:rsid w:val="00F06B7D"/>
    <w:rsid w:val="00F06B90"/>
    <w:rsid w:val="00F06BB9"/>
    <w:rsid w:val="00F06C15"/>
    <w:rsid w:val="00F06CA0"/>
    <w:rsid w:val="00F06CF5"/>
    <w:rsid w:val="00F06D46"/>
    <w:rsid w:val="00F06E11"/>
    <w:rsid w:val="00F06EE1"/>
    <w:rsid w:val="00F07106"/>
    <w:rsid w:val="00F0721F"/>
    <w:rsid w:val="00F074A9"/>
    <w:rsid w:val="00F076EA"/>
    <w:rsid w:val="00F07723"/>
    <w:rsid w:val="00F07845"/>
    <w:rsid w:val="00F07B12"/>
    <w:rsid w:val="00F101A8"/>
    <w:rsid w:val="00F1056D"/>
    <w:rsid w:val="00F106A3"/>
    <w:rsid w:val="00F1083D"/>
    <w:rsid w:val="00F1089F"/>
    <w:rsid w:val="00F109D7"/>
    <w:rsid w:val="00F10D24"/>
    <w:rsid w:val="00F10D2E"/>
    <w:rsid w:val="00F10D53"/>
    <w:rsid w:val="00F10D92"/>
    <w:rsid w:val="00F10E21"/>
    <w:rsid w:val="00F10E36"/>
    <w:rsid w:val="00F10EF2"/>
    <w:rsid w:val="00F110AE"/>
    <w:rsid w:val="00F11270"/>
    <w:rsid w:val="00F11363"/>
    <w:rsid w:val="00F113FF"/>
    <w:rsid w:val="00F114C5"/>
    <w:rsid w:val="00F11504"/>
    <w:rsid w:val="00F11550"/>
    <w:rsid w:val="00F11839"/>
    <w:rsid w:val="00F11C03"/>
    <w:rsid w:val="00F11E3B"/>
    <w:rsid w:val="00F11E87"/>
    <w:rsid w:val="00F11EBD"/>
    <w:rsid w:val="00F11F6D"/>
    <w:rsid w:val="00F120EF"/>
    <w:rsid w:val="00F12274"/>
    <w:rsid w:val="00F123AF"/>
    <w:rsid w:val="00F124DD"/>
    <w:rsid w:val="00F126F8"/>
    <w:rsid w:val="00F12818"/>
    <w:rsid w:val="00F12900"/>
    <w:rsid w:val="00F12B94"/>
    <w:rsid w:val="00F12C3B"/>
    <w:rsid w:val="00F12DE5"/>
    <w:rsid w:val="00F12DEF"/>
    <w:rsid w:val="00F13147"/>
    <w:rsid w:val="00F137D6"/>
    <w:rsid w:val="00F13A5B"/>
    <w:rsid w:val="00F13E6B"/>
    <w:rsid w:val="00F13E96"/>
    <w:rsid w:val="00F141D8"/>
    <w:rsid w:val="00F14296"/>
    <w:rsid w:val="00F142A4"/>
    <w:rsid w:val="00F146F0"/>
    <w:rsid w:val="00F1471A"/>
    <w:rsid w:val="00F1473B"/>
    <w:rsid w:val="00F14A2C"/>
    <w:rsid w:val="00F14BEA"/>
    <w:rsid w:val="00F14F85"/>
    <w:rsid w:val="00F14F92"/>
    <w:rsid w:val="00F15179"/>
    <w:rsid w:val="00F153A9"/>
    <w:rsid w:val="00F15482"/>
    <w:rsid w:val="00F15947"/>
    <w:rsid w:val="00F15A90"/>
    <w:rsid w:val="00F15B1C"/>
    <w:rsid w:val="00F15B3D"/>
    <w:rsid w:val="00F15C9B"/>
    <w:rsid w:val="00F15E1F"/>
    <w:rsid w:val="00F15E4F"/>
    <w:rsid w:val="00F15EAA"/>
    <w:rsid w:val="00F16002"/>
    <w:rsid w:val="00F16018"/>
    <w:rsid w:val="00F16122"/>
    <w:rsid w:val="00F1634C"/>
    <w:rsid w:val="00F163E8"/>
    <w:rsid w:val="00F1643F"/>
    <w:rsid w:val="00F167FC"/>
    <w:rsid w:val="00F1690C"/>
    <w:rsid w:val="00F16945"/>
    <w:rsid w:val="00F1694B"/>
    <w:rsid w:val="00F16CD2"/>
    <w:rsid w:val="00F16E5A"/>
    <w:rsid w:val="00F16EE6"/>
    <w:rsid w:val="00F17330"/>
    <w:rsid w:val="00F1739A"/>
    <w:rsid w:val="00F174F6"/>
    <w:rsid w:val="00F17596"/>
    <w:rsid w:val="00F176C1"/>
    <w:rsid w:val="00F177CB"/>
    <w:rsid w:val="00F17B08"/>
    <w:rsid w:val="00F17C47"/>
    <w:rsid w:val="00F20134"/>
    <w:rsid w:val="00F20456"/>
    <w:rsid w:val="00F206F8"/>
    <w:rsid w:val="00F2072D"/>
    <w:rsid w:val="00F20973"/>
    <w:rsid w:val="00F20FB3"/>
    <w:rsid w:val="00F21050"/>
    <w:rsid w:val="00F2110A"/>
    <w:rsid w:val="00F21190"/>
    <w:rsid w:val="00F21210"/>
    <w:rsid w:val="00F214BF"/>
    <w:rsid w:val="00F2176D"/>
    <w:rsid w:val="00F21888"/>
    <w:rsid w:val="00F21C6E"/>
    <w:rsid w:val="00F21CE9"/>
    <w:rsid w:val="00F220ED"/>
    <w:rsid w:val="00F22164"/>
    <w:rsid w:val="00F2239B"/>
    <w:rsid w:val="00F2239F"/>
    <w:rsid w:val="00F22486"/>
    <w:rsid w:val="00F2286F"/>
    <w:rsid w:val="00F22B62"/>
    <w:rsid w:val="00F22CDD"/>
    <w:rsid w:val="00F22E34"/>
    <w:rsid w:val="00F22EE6"/>
    <w:rsid w:val="00F231B3"/>
    <w:rsid w:val="00F231F6"/>
    <w:rsid w:val="00F2324F"/>
    <w:rsid w:val="00F2333B"/>
    <w:rsid w:val="00F23CCA"/>
    <w:rsid w:val="00F23D96"/>
    <w:rsid w:val="00F23DB6"/>
    <w:rsid w:val="00F23DC9"/>
    <w:rsid w:val="00F23E11"/>
    <w:rsid w:val="00F23ED5"/>
    <w:rsid w:val="00F23F24"/>
    <w:rsid w:val="00F24664"/>
    <w:rsid w:val="00F2466B"/>
    <w:rsid w:val="00F246D2"/>
    <w:rsid w:val="00F24873"/>
    <w:rsid w:val="00F24DA1"/>
    <w:rsid w:val="00F24EF9"/>
    <w:rsid w:val="00F251E3"/>
    <w:rsid w:val="00F253B3"/>
    <w:rsid w:val="00F256E5"/>
    <w:rsid w:val="00F25712"/>
    <w:rsid w:val="00F25760"/>
    <w:rsid w:val="00F259B7"/>
    <w:rsid w:val="00F25A4D"/>
    <w:rsid w:val="00F25C0B"/>
    <w:rsid w:val="00F25D83"/>
    <w:rsid w:val="00F25EC6"/>
    <w:rsid w:val="00F262B0"/>
    <w:rsid w:val="00F26462"/>
    <w:rsid w:val="00F26753"/>
    <w:rsid w:val="00F26762"/>
    <w:rsid w:val="00F26868"/>
    <w:rsid w:val="00F26A93"/>
    <w:rsid w:val="00F26C16"/>
    <w:rsid w:val="00F26DA0"/>
    <w:rsid w:val="00F26E0A"/>
    <w:rsid w:val="00F26FD0"/>
    <w:rsid w:val="00F27612"/>
    <w:rsid w:val="00F276C4"/>
    <w:rsid w:val="00F276EF"/>
    <w:rsid w:val="00F27828"/>
    <w:rsid w:val="00F27867"/>
    <w:rsid w:val="00F279A3"/>
    <w:rsid w:val="00F27AA1"/>
    <w:rsid w:val="00F27ACE"/>
    <w:rsid w:val="00F27CE7"/>
    <w:rsid w:val="00F27DAA"/>
    <w:rsid w:val="00F27DCC"/>
    <w:rsid w:val="00F27F91"/>
    <w:rsid w:val="00F3008D"/>
    <w:rsid w:val="00F305B5"/>
    <w:rsid w:val="00F305FF"/>
    <w:rsid w:val="00F307C7"/>
    <w:rsid w:val="00F3080D"/>
    <w:rsid w:val="00F308BC"/>
    <w:rsid w:val="00F30984"/>
    <w:rsid w:val="00F309D9"/>
    <w:rsid w:val="00F309FD"/>
    <w:rsid w:val="00F30EBB"/>
    <w:rsid w:val="00F30F2B"/>
    <w:rsid w:val="00F30FD9"/>
    <w:rsid w:val="00F31406"/>
    <w:rsid w:val="00F314CE"/>
    <w:rsid w:val="00F314E6"/>
    <w:rsid w:val="00F3162B"/>
    <w:rsid w:val="00F31755"/>
    <w:rsid w:val="00F317ED"/>
    <w:rsid w:val="00F3182F"/>
    <w:rsid w:val="00F3189A"/>
    <w:rsid w:val="00F318AB"/>
    <w:rsid w:val="00F31E1C"/>
    <w:rsid w:val="00F31E5B"/>
    <w:rsid w:val="00F32287"/>
    <w:rsid w:val="00F32340"/>
    <w:rsid w:val="00F3237D"/>
    <w:rsid w:val="00F323C0"/>
    <w:rsid w:val="00F3276B"/>
    <w:rsid w:val="00F32E68"/>
    <w:rsid w:val="00F3339C"/>
    <w:rsid w:val="00F33B17"/>
    <w:rsid w:val="00F33C5D"/>
    <w:rsid w:val="00F33D24"/>
    <w:rsid w:val="00F33F9F"/>
    <w:rsid w:val="00F34099"/>
    <w:rsid w:val="00F34758"/>
    <w:rsid w:val="00F347B6"/>
    <w:rsid w:val="00F34CCF"/>
    <w:rsid w:val="00F34E0A"/>
    <w:rsid w:val="00F34E16"/>
    <w:rsid w:val="00F34E90"/>
    <w:rsid w:val="00F351D9"/>
    <w:rsid w:val="00F35247"/>
    <w:rsid w:val="00F352FB"/>
    <w:rsid w:val="00F35347"/>
    <w:rsid w:val="00F35F12"/>
    <w:rsid w:val="00F360F2"/>
    <w:rsid w:val="00F3649E"/>
    <w:rsid w:val="00F364E3"/>
    <w:rsid w:val="00F3664E"/>
    <w:rsid w:val="00F36C20"/>
    <w:rsid w:val="00F36CD9"/>
    <w:rsid w:val="00F36DE5"/>
    <w:rsid w:val="00F36EBE"/>
    <w:rsid w:val="00F3705F"/>
    <w:rsid w:val="00F3711A"/>
    <w:rsid w:val="00F371FB"/>
    <w:rsid w:val="00F372AA"/>
    <w:rsid w:val="00F3760F"/>
    <w:rsid w:val="00F37791"/>
    <w:rsid w:val="00F377A1"/>
    <w:rsid w:val="00F37D96"/>
    <w:rsid w:val="00F37ECF"/>
    <w:rsid w:val="00F401B3"/>
    <w:rsid w:val="00F402F3"/>
    <w:rsid w:val="00F404C1"/>
    <w:rsid w:val="00F40665"/>
    <w:rsid w:val="00F406C9"/>
    <w:rsid w:val="00F40AF6"/>
    <w:rsid w:val="00F40E6D"/>
    <w:rsid w:val="00F40E73"/>
    <w:rsid w:val="00F41193"/>
    <w:rsid w:val="00F41231"/>
    <w:rsid w:val="00F4137B"/>
    <w:rsid w:val="00F4138A"/>
    <w:rsid w:val="00F41A7B"/>
    <w:rsid w:val="00F42001"/>
    <w:rsid w:val="00F420A5"/>
    <w:rsid w:val="00F42687"/>
    <w:rsid w:val="00F4291E"/>
    <w:rsid w:val="00F42921"/>
    <w:rsid w:val="00F429B3"/>
    <w:rsid w:val="00F42B13"/>
    <w:rsid w:val="00F42C05"/>
    <w:rsid w:val="00F42C5C"/>
    <w:rsid w:val="00F42CB7"/>
    <w:rsid w:val="00F42DB3"/>
    <w:rsid w:val="00F42DED"/>
    <w:rsid w:val="00F42E01"/>
    <w:rsid w:val="00F431C8"/>
    <w:rsid w:val="00F43555"/>
    <w:rsid w:val="00F4358C"/>
    <w:rsid w:val="00F43AD6"/>
    <w:rsid w:val="00F43B49"/>
    <w:rsid w:val="00F43DC6"/>
    <w:rsid w:val="00F443CC"/>
    <w:rsid w:val="00F4445F"/>
    <w:rsid w:val="00F44682"/>
    <w:rsid w:val="00F446B9"/>
    <w:rsid w:val="00F448D7"/>
    <w:rsid w:val="00F44901"/>
    <w:rsid w:val="00F44971"/>
    <w:rsid w:val="00F44C5F"/>
    <w:rsid w:val="00F44C8E"/>
    <w:rsid w:val="00F4510C"/>
    <w:rsid w:val="00F45245"/>
    <w:rsid w:val="00F45321"/>
    <w:rsid w:val="00F456E0"/>
    <w:rsid w:val="00F4571F"/>
    <w:rsid w:val="00F45829"/>
    <w:rsid w:val="00F45862"/>
    <w:rsid w:val="00F4594F"/>
    <w:rsid w:val="00F45B8C"/>
    <w:rsid w:val="00F45C6C"/>
    <w:rsid w:val="00F45ED2"/>
    <w:rsid w:val="00F46364"/>
    <w:rsid w:val="00F46518"/>
    <w:rsid w:val="00F465E5"/>
    <w:rsid w:val="00F4681B"/>
    <w:rsid w:val="00F469BB"/>
    <w:rsid w:val="00F46B6C"/>
    <w:rsid w:val="00F46D81"/>
    <w:rsid w:val="00F46DC3"/>
    <w:rsid w:val="00F46E66"/>
    <w:rsid w:val="00F47001"/>
    <w:rsid w:val="00F470B8"/>
    <w:rsid w:val="00F471E2"/>
    <w:rsid w:val="00F47217"/>
    <w:rsid w:val="00F4732B"/>
    <w:rsid w:val="00F476C6"/>
    <w:rsid w:val="00F47A13"/>
    <w:rsid w:val="00F5016D"/>
    <w:rsid w:val="00F50861"/>
    <w:rsid w:val="00F508B8"/>
    <w:rsid w:val="00F50B07"/>
    <w:rsid w:val="00F510AA"/>
    <w:rsid w:val="00F51126"/>
    <w:rsid w:val="00F5123F"/>
    <w:rsid w:val="00F51259"/>
    <w:rsid w:val="00F5126C"/>
    <w:rsid w:val="00F51347"/>
    <w:rsid w:val="00F5146A"/>
    <w:rsid w:val="00F516EC"/>
    <w:rsid w:val="00F51858"/>
    <w:rsid w:val="00F51989"/>
    <w:rsid w:val="00F51B6A"/>
    <w:rsid w:val="00F51C11"/>
    <w:rsid w:val="00F51C59"/>
    <w:rsid w:val="00F51CE3"/>
    <w:rsid w:val="00F51E27"/>
    <w:rsid w:val="00F5216E"/>
    <w:rsid w:val="00F524A2"/>
    <w:rsid w:val="00F525E5"/>
    <w:rsid w:val="00F529B5"/>
    <w:rsid w:val="00F5315F"/>
    <w:rsid w:val="00F53499"/>
    <w:rsid w:val="00F536EE"/>
    <w:rsid w:val="00F5376C"/>
    <w:rsid w:val="00F53A18"/>
    <w:rsid w:val="00F53C04"/>
    <w:rsid w:val="00F53CCD"/>
    <w:rsid w:val="00F53DF5"/>
    <w:rsid w:val="00F53EE9"/>
    <w:rsid w:val="00F5416B"/>
    <w:rsid w:val="00F544DF"/>
    <w:rsid w:val="00F54CAE"/>
    <w:rsid w:val="00F54E35"/>
    <w:rsid w:val="00F55307"/>
    <w:rsid w:val="00F554B7"/>
    <w:rsid w:val="00F55658"/>
    <w:rsid w:val="00F556B6"/>
    <w:rsid w:val="00F557BA"/>
    <w:rsid w:val="00F558D5"/>
    <w:rsid w:val="00F55B85"/>
    <w:rsid w:val="00F55BE2"/>
    <w:rsid w:val="00F55D2A"/>
    <w:rsid w:val="00F55E65"/>
    <w:rsid w:val="00F5617D"/>
    <w:rsid w:val="00F56272"/>
    <w:rsid w:val="00F56279"/>
    <w:rsid w:val="00F56394"/>
    <w:rsid w:val="00F56462"/>
    <w:rsid w:val="00F56585"/>
    <w:rsid w:val="00F5679D"/>
    <w:rsid w:val="00F568C0"/>
    <w:rsid w:val="00F568E3"/>
    <w:rsid w:val="00F568E5"/>
    <w:rsid w:val="00F56EA2"/>
    <w:rsid w:val="00F571DB"/>
    <w:rsid w:val="00F57573"/>
    <w:rsid w:val="00F575F4"/>
    <w:rsid w:val="00F577D0"/>
    <w:rsid w:val="00F57A2B"/>
    <w:rsid w:val="00F57E27"/>
    <w:rsid w:val="00F6006B"/>
    <w:rsid w:val="00F603BB"/>
    <w:rsid w:val="00F6053A"/>
    <w:rsid w:val="00F60557"/>
    <w:rsid w:val="00F6074D"/>
    <w:rsid w:val="00F60B43"/>
    <w:rsid w:val="00F60F03"/>
    <w:rsid w:val="00F61127"/>
    <w:rsid w:val="00F6128F"/>
    <w:rsid w:val="00F61319"/>
    <w:rsid w:val="00F61349"/>
    <w:rsid w:val="00F613A5"/>
    <w:rsid w:val="00F6148C"/>
    <w:rsid w:val="00F616A6"/>
    <w:rsid w:val="00F6191A"/>
    <w:rsid w:val="00F61997"/>
    <w:rsid w:val="00F61AEF"/>
    <w:rsid w:val="00F61D5D"/>
    <w:rsid w:val="00F61EB1"/>
    <w:rsid w:val="00F62253"/>
    <w:rsid w:val="00F62508"/>
    <w:rsid w:val="00F6289F"/>
    <w:rsid w:val="00F628A4"/>
    <w:rsid w:val="00F62B7C"/>
    <w:rsid w:val="00F62D2A"/>
    <w:rsid w:val="00F62EE9"/>
    <w:rsid w:val="00F6351D"/>
    <w:rsid w:val="00F636FB"/>
    <w:rsid w:val="00F63A2B"/>
    <w:rsid w:val="00F63C0E"/>
    <w:rsid w:val="00F63D2F"/>
    <w:rsid w:val="00F63D36"/>
    <w:rsid w:val="00F63E76"/>
    <w:rsid w:val="00F63F5F"/>
    <w:rsid w:val="00F6414A"/>
    <w:rsid w:val="00F64258"/>
    <w:rsid w:val="00F642AB"/>
    <w:rsid w:val="00F643C3"/>
    <w:rsid w:val="00F644FF"/>
    <w:rsid w:val="00F645D0"/>
    <w:rsid w:val="00F6487C"/>
    <w:rsid w:val="00F64A5A"/>
    <w:rsid w:val="00F64ABC"/>
    <w:rsid w:val="00F64CE0"/>
    <w:rsid w:val="00F65177"/>
    <w:rsid w:val="00F658CA"/>
    <w:rsid w:val="00F65917"/>
    <w:rsid w:val="00F65B7C"/>
    <w:rsid w:val="00F66058"/>
    <w:rsid w:val="00F660A5"/>
    <w:rsid w:val="00F66830"/>
    <w:rsid w:val="00F668EB"/>
    <w:rsid w:val="00F66D07"/>
    <w:rsid w:val="00F66D10"/>
    <w:rsid w:val="00F66E40"/>
    <w:rsid w:val="00F67007"/>
    <w:rsid w:val="00F6704E"/>
    <w:rsid w:val="00F67107"/>
    <w:rsid w:val="00F6743F"/>
    <w:rsid w:val="00F674D5"/>
    <w:rsid w:val="00F678D5"/>
    <w:rsid w:val="00F679DD"/>
    <w:rsid w:val="00F67F05"/>
    <w:rsid w:val="00F67F21"/>
    <w:rsid w:val="00F70017"/>
    <w:rsid w:val="00F70022"/>
    <w:rsid w:val="00F700D9"/>
    <w:rsid w:val="00F70366"/>
    <w:rsid w:val="00F703D2"/>
    <w:rsid w:val="00F70513"/>
    <w:rsid w:val="00F705F4"/>
    <w:rsid w:val="00F70841"/>
    <w:rsid w:val="00F708F3"/>
    <w:rsid w:val="00F70C56"/>
    <w:rsid w:val="00F70CF4"/>
    <w:rsid w:val="00F70D87"/>
    <w:rsid w:val="00F70E52"/>
    <w:rsid w:val="00F70F10"/>
    <w:rsid w:val="00F70FBA"/>
    <w:rsid w:val="00F715F0"/>
    <w:rsid w:val="00F71A41"/>
    <w:rsid w:val="00F71AC8"/>
    <w:rsid w:val="00F71C15"/>
    <w:rsid w:val="00F71F15"/>
    <w:rsid w:val="00F7204A"/>
    <w:rsid w:val="00F720E2"/>
    <w:rsid w:val="00F72436"/>
    <w:rsid w:val="00F72AD9"/>
    <w:rsid w:val="00F72E69"/>
    <w:rsid w:val="00F72E9D"/>
    <w:rsid w:val="00F72F42"/>
    <w:rsid w:val="00F730C4"/>
    <w:rsid w:val="00F73364"/>
    <w:rsid w:val="00F7364C"/>
    <w:rsid w:val="00F7370D"/>
    <w:rsid w:val="00F73C99"/>
    <w:rsid w:val="00F73EE0"/>
    <w:rsid w:val="00F748B0"/>
    <w:rsid w:val="00F748BE"/>
    <w:rsid w:val="00F749CC"/>
    <w:rsid w:val="00F749E8"/>
    <w:rsid w:val="00F74A46"/>
    <w:rsid w:val="00F74A47"/>
    <w:rsid w:val="00F74C0F"/>
    <w:rsid w:val="00F75348"/>
    <w:rsid w:val="00F75506"/>
    <w:rsid w:val="00F7598C"/>
    <w:rsid w:val="00F75C3B"/>
    <w:rsid w:val="00F75CBB"/>
    <w:rsid w:val="00F75F5D"/>
    <w:rsid w:val="00F76725"/>
    <w:rsid w:val="00F76B18"/>
    <w:rsid w:val="00F76B2B"/>
    <w:rsid w:val="00F76B7E"/>
    <w:rsid w:val="00F76BA0"/>
    <w:rsid w:val="00F76C72"/>
    <w:rsid w:val="00F76DB6"/>
    <w:rsid w:val="00F76DF2"/>
    <w:rsid w:val="00F7702E"/>
    <w:rsid w:val="00F77286"/>
    <w:rsid w:val="00F772E2"/>
    <w:rsid w:val="00F77365"/>
    <w:rsid w:val="00F77633"/>
    <w:rsid w:val="00F77766"/>
    <w:rsid w:val="00F777EF"/>
    <w:rsid w:val="00F77C59"/>
    <w:rsid w:val="00F77F0E"/>
    <w:rsid w:val="00F77F2D"/>
    <w:rsid w:val="00F77F98"/>
    <w:rsid w:val="00F80194"/>
    <w:rsid w:val="00F803A7"/>
    <w:rsid w:val="00F804A9"/>
    <w:rsid w:val="00F80708"/>
    <w:rsid w:val="00F80E4A"/>
    <w:rsid w:val="00F81038"/>
    <w:rsid w:val="00F810AF"/>
    <w:rsid w:val="00F81222"/>
    <w:rsid w:val="00F8144F"/>
    <w:rsid w:val="00F815FA"/>
    <w:rsid w:val="00F8162C"/>
    <w:rsid w:val="00F817E0"/>
    <w:rsid w:val="00F81997"/>
    <w:rsid w:val="00F81C7E"/>
    <w:rsid w:val="00F81CF8"/>
    <w:rsid w:val="00F81DD9"/>
    <w:rsid w:val="00F81E86"/>
    <w:rsid w:val="00F81EFC"/>
    <w:rsid w:val="00F81F9C"/>
    <w:rsid w:val="00F821FA"/>
    <w:rsid w:val="00F82601"/>
    <w:rsid w:val="00F827B2"/>
    <w:rsid w:val="00F8287E"/>
    <w:rsid w:val="00F82B8E"/>
    <w:rsid w:val="00F82D1D"/>
    <w:rsid w:val="00F82DBE"/>
    <w:rsid w:val="00F82DC6"/>
    <w:rsid w:val="00F82F30"/>
    <w:rsid w:val="00F833BD"/>
    <w:rsid w:val="00F833F3"/>
    <w:rsid w:val="00F83476"/>
    <w:rsid w:val="00F836F9"/>
    <w:rsid w:val="00F8374A"/>
    <w:rsid w:val="00F83889"/>
    <w:rsid w:val="00F839A2"/>
    <w:rsid w:val="00F83C8D"/>
    <w:rsid w:val="00F83CA3"/>
    <w:rsid w:val="00F83D6E"/>
    <w:rsid w:val="00F83E42"/>
    <w:rsid w:val="00F84019"/>
    <w:rsid w:val="00F8408E"/>
    <w:rsid w:val="00F8411D"/>
    <w:rsid w:val="00F841EC"/>
    <w:rsid w:val="00F84661"/>
    <w:rsid w:val="00F846CB"/>
    <w:rsid w:val="00F849E7"/>
    <w:rsid w:val="00F84BCC"/>
    <w:rsid w:val="00F84CEA"/>
    <w:rsid w:val="00F84D93"/>
    <w:rsid w:val="00F84E5F"/>
    <w:rsid w:val="00F84FED"/>
    <w:rsid w:val="00F85564"/>
    <w:rsid w:val="00F8561D"/>
    <w:rsid w:val="00F8562B"/>
    <w:rsid w:val="00F8568D"/>
    <w:rsid w:val="00F859E5"/>
    <w:rsid w:val="00F85A28"/>
    <w:rsid w:val="00F85B8B"/>
    <w:rsid w:val="00F85DA5"/>
    <w:rsid w:val="00F85E14"/>
    <w:rsid w:val="00F85F80"/>
    <w:rsid w:val="00F86080"/>
    <w:rsid w:val="00F860A8"/>
    <w:rsid w:val="00F861C6"/>
    <w:rsid w:val="00F861F8"/>
    <w:rsid w:val="00F86363"/>
    <w:rsid w:val="00F865F4"/>
    <w:rsid w:val="00F867A3"/>
    <w:rsid w:val="00F8698F"/>
    <w:rsid w:val="00F86B67"/>
    <w:rsid w:val="00F86EAA"/>
    <w:rsid w:val="00F86EF2"/>
    <w:rsid w:val="00F86F41"/>
    <w:rsid w:val="00F87067"/>
    <w:rsid w:val="00F8715A"/>
    <w:rsid w:val="00F871D1"/>
    <w:rsid w:val="00F8734E"/>
    <w:rsid w:val="00F87473"/>
    <w:rsid w:val="00F875F6"/>
    <w:rsid w:val="00F87671"/>
    <w:rsid w:val="00F87ADA"/>
    <w:rsid w:val="00F87E5E"/>
    <w:rsid w:val="00F87E90"/>
    <w:rsid w:val="00F87EA4"/>
    <w:rsid w:val="00F901C3"/>
    <w:rsid w:val="00F90424"/>
    <w:rsid w:val="00F90434"/>
    <w:rsid w:val="00F9047C"/>
    <w:rsid w:val="00F90724"/>
    <w:rsid w:val="00F90A27"/>
    <w:rsid w:val="00F90BA0"/>
    <w:rsid w:val="00F90BD3"/>
    <w:rsid w:val="00F90C20"/>
    <w:rsid w:val="00F90C95"/>
    <w:rsid w:val="00F90FFB"/>
    <w:rsid w:val="00F910E5"/>
    <w:rsid w:val="00F91322"/>
    <w:rsid w:val="00F91618"/>
    <w:rsid w:val="00F91679"/>
    <w:rsid w:val="00F91689"/>
    <w:rsid w:val="00F91993"/>
    <w:rsid w:val="00F91B87"/>
    <w:rsid w:val="00F91F28"/>
    <w:rsid w:val="00F92637"/>
    <w:rsid w:val="00F92793"/>
    <w:rsid w:val="00F9280F"/>
    <w:rsid w:val="00F92A5C"/>
    <w:rsid w:val="00F92B1C"/>
    <w:rsid w:val="00F92CC6"/>
    <w:rsid w:val="00F93122"/>
    <w:rsid w:val="00F93179"/>
    <w:rsid w:val="00F93729"/>
    <w:rsid w:val="00F93810"/>
    <w:rsid w:val="00F93B5E"/>
    <w:rsid w:val="00F93B6D"/>
    <w:rsid w:val="00F93C16"/>
    <w:rsid w:val="00F93C4A"/>
    <w:rsid w:val="00F93C9C"/>
    <w:rsid w:val="00F93DB5"/>
    <w:rsid w:val="00F948B8"/>
    <w:rsid w:val="00F94921"/>
    <w:rsid w:val="00F94CEF"/>
    <w:rsid w:val="00F94FE2"/>
    <w:rsid w:val="00F95026"/>
    <w:rsid w:val="00F951C6"/>
    <w:rsid w:val="00F955D6"/>
    <w:rsid w:val="00F957EA"/>
    <w:rsid w:val="00F95830"/>
    <w:rsid w:val="00F95924"/>
    <w:rsid w:val="00F95981"/>
    <w:rsid w:val="00F95C4B"/>
    <w:rsid w:val="00F95DB7"/>
    <w:rsid w:val="00F96128"/>
    <w:rsid w:val="00F96173"/>
    <w:rsid w:val="00F96234"/>
    <w:rsid w:val="00F9633A"/>
    <w:rsid w:val="00F96381"/>
    <w:rsid w:val="00F964DF"/>
    <w:rsid w:val="00F965CB"/>
    <w:rsid w:val="00F968B7"/>
    <w:rsid w:val="00F969BD"/>
    <w:rsid w:val="00F96A3C"/>
    <w:rsid w:val="00F96B0E"/>
    <w:rsid w:val="00F96C9E"/>
    <w:rsid w:val="00F96DF4"/>
    <w:rsid w:val="00F9709D"/>
    <w:rsid w:val="00F970CA"/>
    <w:rsid w:val="00F97107"/>
    <w:rsid w:val="00F9728A"/>
    <w:rsid w:val="00F9742A"/>
    <w:rsid w:val="00F97628"/>
    <w:rsid w:val="00F976AB"/>
    <w:rsid w:val="00FA01B1"/>
    <w:rsid w:val="00FA0380"/>
    <w:rsid w:val="00FA0393"/>
    <w:rsid w:val="00FA04F0"/>
    <w:rsid w:val="00FA04F4"/>
    <w:rsid w:val="00FA05FF"/>
    <w:rsid w:val="00FA0829"/>
    <w:rsid w:val="00FA0B21"/>
    <w:rsid w:val="00FA0BF8"/>
    <w:rsid w:val="00FA1061"/>
    <w:rsid w:val="00FA11B0"/>
    <w:rsid w:val="00FA1270"/>
    <w:rsid w:val="00FA137F"/>
    <w:rsid w:val="00FA1427"/>
    <w:rsid w:val="00FA164E"/>
    <w:rsid w:val="00FA17B8"/>
    <w:rsid w:val="00FA1A34"/>
    <w:rsid w:val="00FA1A79"/>
    <w:rsid w:val="00FA2268"/>
    <w:rsid w:val="00FA2445"/>
    <w:rsid w:val="00FA269E"/>
    <w:rsid w:val="00FA27FE"/>
    <w:rsid w:val="00FA2DEE"/>
    <w:rsid w:val="00FA2E36"/>
    <w:rsid w:val="00FA2EF6"/>
    <w:rsid w:val="00FA32A5"/>
    <w:rsid w:val="00FA34F3"/>
    <w:rsid w:val="00FA352A"/>
    <w:rsid w:val="00FA35B5"/>
    <w:rsid w:val="00FA35E2"/>
    <w:rsid w:val="00FA36FE"/>
    <w:rsid w:val="00FA3ABA"/>
    <w:rsid w:val="00FA3D70"/>
    <w:rsid w:val="00FA3DE3"/>
    <w:rsid w:val="00FA3DF9"/>
    <w:rsid w:val="00FA3EA6"/>
    <w:rsid w:val="00FA403B"/>
    <w:rsid w:val="00FA4699"/>
    <w:rsid w:val="00FA46C9"/>
    <w:rsid w:val="00FA4716"/>
    <w:rsid w:val="00FA477A"/>
    <w:rsid w:val="00FA481B"/>
    <w:rsid w:val="00FA49B6"/>
    <w:rsid w:val="00FA4B1B"/>
    <w:rsid w:val="00FA4C33"/>
    <w:rsid w:val="00FA4F95"/>
    <w:rsid w:val="00FA5091"/>
    <w:rsid w:val="00FA51C0"/>
    <w:rsid w:val="00FA5224"/>
    <w:rsid w:val="00FA5262"/>
    <w:rsid w:val="00FA52B5"/>
    <w:rsid w:val="00FA557F"/>
    <w:rsid w:val="00FA5A50"/>
    <w:rsid w:val="00FA5BDC"/>
    <w:rsid w:val="00FA5CC0"/>
    <w:rsid w:val="00FA5D47"/>
    <w:rsid w:val="00FA6179"/>
    <w:rsid w:val="00FA6296"/>
    <w:rsid w:val="00FA62BE"/>
    <w:rsid w:val="00FA656D"/>
    <w:rsid w:val="00FA6652"/>
    <w:rsid w:val="00FA6C1F"/>
    <w:rsid w:val="00FA6E72"/>
    <w:rsid w:val="00FA6FBB"/>
    <w:rsid w:val="00FA707F"/>
    <w:rsid w:val="00FA73CC"/>
    <w:rsid w:val="00FA7613"/>
    <w:rsid w:val="00FA7672"/>
    <w:rsid w:val="00FA76EB"/>
    <w:rsid w:val="00FA7912"/>
    <w:rsid w:val="00FA7DF0"/>
    <w:rsid w:val="00FB0081"/>
    <w:rsid w:val="00FB022C"/>
    <w:rsid w:val="00FB025A"/>
    <w:rsid w:val="00FB0360"/>
    <w:rsid w:val="00FB07B9"/>
    <w:rsid w:val="00FB093A"/>
    <w:rsid w:val="00FB0A81"/>
    <w:rsid w:val="00FB0F74"/>
    <w:rsid w:val="00FB1132"/>
    <w:rsid w:val="00FB15CE"/>
    <w:rsid w:val="00FB15FA"/>
    <w:rsid w:val="00FB160D"/>
    <w:rsid w:val="00FB1709"/>
    <w:rsid w:val="00FB17BA"/>
    <w:rsid w:val="00FB17F9"/>
    <w:rsid w:val="00FB1AD1"/>
    <w:rsid w:val="00FB1BA5"/>
    <w:rsid w:val="00FB1C41"/>
    <w:rsid w:val="00FB1D0A"/>
    <w:rsid w:val="00FB1D82"/>
    <w:rsid w:val="00FB1DF6"/>
    <w:rsid w:val="00FB1E23"/>
    <w:rsid w:val="00FB1E9B"/>
    <w:rsid w:val="00FB1F55"/>
    <w:rsid w:val="00FB20DE"/>
    <w:rsid w:val="00FB24FD"/>
    <w:rsid w:val="00FB2626"/>
    <w:rsid w:val="00FB263F"/>
    <w:rsid w:val="00FB2712"/>
    <w:rsid w:val="00FB29A8"/>
    <w:rsid w:val="00FB2A45"/>
    <w:rsid w:val="00FB2F02"/>
    <w:rsid w:val="00FB2F6C"/>
    <w:rsid w:val="00FB31BC"/>
    <w:rsid w:val="00FB365F"/>
    <w:rsid w:val="00FB3838"/>
    <w:rsid w:val="00FB3BEC"/>
    <w:rsid w:val="00FB3FCE"/>
    <w:rsid w:val="00FB4032"/>
    <w:rsid w:val="00FB422B"/>
    <w:rsid w:val="00FB423E"/>
    <w:rsid w:val="00FB44C8"/>
    <w:rsid w:val="00FB45F2"/>
    <w:rsid w:val="00FB46F0"/>
    <w:rsid w:val="00FB4741"/>
    <w:rsid w:val="00FB4745"/>
    <w:rsid w:val="00FB4984"/>
    <w:rsid w:val="00FB4B99"/>
    <w:rsid w:val="00FB4F89"/>
    <w:rsid w:val="00FB50B7"/>
    <w:rsid w:val="00FB51CE"/>
    <w:rsid w:val="00FB577A"/>
    <w:rsid w:val="00FB580C"/>
    <w:rsid w:val="00FB58AA"/>
    <w:rsid w:val="00FB5A67"/>
    <w:rsid w:val="00FB5AE9"/>
    <w:rsid w:val="00FB5CB5"/>
    <w:rsid w:val="00FB6068"/>
    <w:rsid w:val="00FB6086"/>
    <w:rsid w:val="00FB6273"/>
    <w:rsid w:val="00FB63CF"/>
    <w:rsid w:val="00FB665C"/>
    <w:rsid w:val="00FB6C2F"/>
    <w:rsid w:val="00FB6F6B"/>
    <w:rsid w:val="00FB6F89"/>
    <w:rsid w:val="00FB701A"/>
    <w:rsid w:val="00FB7061"/>
    <w:rsid w:val="00FB718A"/>
    <w:rsid w:val="00FB71E4"/>
    <w:rsid w:val="00FB7373"/>
    <w:rsid w:val="00FB7380"/>
    <w:rsid w:val="00FB76B5"/>
    <w:rsid w:val="00FB77E4"/>
    <w:rsid w:val="00FB7A14"/>
    <w:rsid w:val="00FB7C38"/>
    <w:rsid w:val="00FB7F67"/>
    <w:rsid w:val="00FC00D3"/>
    <w:rsid w:val="00FC00FD"/>
    <w:rsid w:val="00FC013F"/>
    <w:rsid w:val="00FC0A20"/>
    <w:rsid w:val="00FC109A"/>
    <w:rsid w:val="00FC117E"/>
    <w:rsid w:val="00FC1204"/>
    <w:rsid w:val="00FC12F5"/>
    <w:rsid w:val="00FC1509"/>
    <w:rsid w:val="00FC17FE"/>
    <w:rsid w:val="00FC19F7"/>
    <w:rsid w:val="00FC1A41"/>
    <w:rsid w:val="00FC1AB5"/>
    <w:rsid w:val="00FC1C9F"/>
    <w:rsid w:val="00FC2120"/>
    <w:rsid w:val="00FC219F"/>
    <w:rsid w:val="00FC23B7"/>
    <w:rsid w:val="00FC253E"/>
    <w:rsid w:val="00FC2778"/>
    <w:rsid w:val="00FC28C9"/>
    <w:rsid w:val="00FC29BA"/>
    <w:rsid w:val="00FC2AC1"/>
    <w:rsid w:val="00FC2AD9"/>
    <w:rsid w:val="00FC2F6F"/>
    <w:rsid w:val="00FC30B5"/>
    <w:rsid w:val="00FC319D"/>
    <w:rsid w:val="00FC3526"/>
    <w:rsid w:val="00FC35D0"/>
    <w:rsid w:val="00FC37BD"/>
    <w:rsid w:val="00FC3A40"/>
    <w:rsid w:val="00FC3D7D"/>
    <w:rsid w:val="00FC3D9A"/>
    <w:rsid w:val="00FC446D"/>
    <w:rsid w:val="00FC453C"/>
    <w:rsid w:val="00FC4629"/>
    <w:rsid w:val="00FC465F"/>
    <w:rsid w:val="00FC496C"/>
    <w:rsid w:val="00FC4B3C"/>
    <w:rsid w:val="00FC4FD2"/>
    <w:rsid w:val="00FC5025"/>
    <w:rsid w:val="00FC50B3"/>
    <w:rsid w:val="00FC5150"/>
    <w:rsid w:val="00FC5B19"/>
    <w:rsid w:val="00FC5EE3"/>
    <w:rsid w:val="00FC5F9F"/>
    <w:rsid w:val="00FC6015"/>
    <w:rsid w:val="00FC62AE"/>
    <w:rsid w:val="00FC6357"/>
    <w:rsid w:val="00FC665E"/>
    <w:rsid w:val="00FC66FF"/>
    <w:rsid w:val="00FC68CF"/>
    <w:rsid w:val="00FC69BF"/>
    <w:rsid w:val="00FC6C0B"/>
    <w:rsid w:val="00FC6C48"/>
    <w:rsid w:val="00FC6CB6"/>
    <w:rsid w:val="00FC6D04"/>
    <w:rsid w:val="00FC6EEE"/>
    <w:rsid w:val="00FC7055"/>
    <w:rsid w:val="00FC7190"/>
    <w:rsid w:val="00FC7231"/>
    <w:rsid w:val="00FC7280"/>
    <w:rsid w:val="00FC75C8"/>
    <w:rsid w:val="00FC7B21"/>
    <w:rsid w:val="00FC7BE7"/>
    <w:rsid w:val="00FC7CCB"/>
    <w:rsid w:val="00FC7F4C"/>
    <w:rsid w:val="00FC7FFE"/>
    <w:rsid w:val="00FD0055"/>
    <w:rsid w:val="00FD06AE"/>
    <w:rsid w:val="00FD0994"/>
    <w:rsid w:val="00FD0BC8"/>
    <w:rsid w:val="00FD0CBB"/>
    <w:rsid w:val="00FD0E13"/>
    <w:rsid w:val="00FD0F18"/>
    <w:rsid w:val="00FD0F3D"/>
    <w:rsid w:val="00FD142F"/>
    <w:rsid w:val="00FD16ED"/>
    <w:rsid w:val="00FD1795"/>
    <w:rsid w:val="00FD1A9F"/>
    <w:rsid w:val="00FD1FE4"/>
    <w:rsid w:val="00FD2018"/>
    <w:rsid w:val="00FD202A"/>
    <w:rsid w:val="00FD2137"/>
    <w:rsid w:val="00FD2780"/>
    <w:rsid w:val="00FD2822"/>
    <w:rsid w:val="00FD2868"/>
    <w:rsid w:val="00FD2BD5"/>
    <w:rsid w:val="00FD2CA3"/>
    <w:rsid w:val="00FD315C"/>
    <w:rsid w:val="00FD321C"/>
    <w:rsid w:val="00FD3374"/>
    <w:rsid w:val="00FD397D"/>
    <w:rsid w:val="00FD3C91"/>
    <w:rsid w:val="00FD3C9A"/>
    <w:rsid w:val="00FD3EB1"/>
    <w:rsid w:val="00FD3ECB"/>
    <w:rsid w:val="00FD404F"/>
    <w:rsid w:val="00FD4100"/>
    <w:rsid w:val="00FD4286"/>
    <w:rsid w:val="00FD43EA"/>
    <w:rsid w:val="00FD4C31"/>
    <w:rsid w:val="00FD4C74"/>
    <w:rsid w:val="00FD4DA6"/>
    <w:rsid w:val="00FD4DC6"/>
    <w:rsid w:val="00FD4E45"/>
    <w:rsid w:val="00FD4F12"/>
    <w:rsid w:val="00FD52CB"/>
    <w:rsid w:val="00FD54CF"/>
    <w:rsid w:val="00FD55C2"/>
    <w:rsid w:val="00FD5604"/>
    <w:rsid w:val="00FD5712"/>
    <w:rsid w:val="00FD57C3"/>
    <w:rsid w:val="00FD5A00"/>
    <w:rsid w:val="00FD5BF2"/>
    <w:rsid w:val="00FD5FA3"/>
    <w:rsid w:val="00FD60CA"/>
    <w:rsid w:val="00FD643E"/>
    <w:rsid w:val="00FD64AB"/>
    <w:rsid w:val="00FD64F5"/>
    <w:rsid w:val="00FD6558"/>
    <w:rsid w:val="00FD66F5"/>
    <w:rsid w:val="00FD6788"/>
    <w:rsid w:val="00FD6C9B"/>
    <w:rsid w:val="00FD6DD7"/>
    <w:rsid w:val="00FD6FB1"/>
    <w:rsid w:val="00FD6FD4"/>
    <w:rsid w:val="00FD71EE"/>
    <w:rsid w:val="00FD72BF"/>
    <w:rsid w:val="00FD7497"/>
    <w:rsid w:val="00FD78CE"/>
    <w:rsid w:val="00FD7904"/>
    <w:rsid w:val="00FD7DF9"/>
    <w:rsid w:val="00FE000C"/>
    <w:rsid w:val="00FE021C"/>
    <w:rsid w:val="00FE02C3"/>
    <w:rsid w:val="00FE042D"/>
    <w:rsid w:val="00FE086E"/>
    <w:rsid w:val="00FE0A00"/>
    <w:rsid w:val="00FE0B82"/>
    <w:rsid w:val="00FE0EFB"/>
    <w:rsid w:val="00FE0FDE"/>
    <w:rsid w:val="00FE10DE"/>
    <w:rsid w:val="00FE12F7"/>
    <w:rsid w:val="00FE15B5"/>
    <w:rsid w:val="00FE162E"/>
    <w:rsid w:val="00FE165A"/>
    <w:rsid w:val="00FE16A3"/>
    <w:rsid w:val="00FE16E9"/>
    <w:rsid w:val="00FE1745"/>
    <w:rsid w:val="00FE1883"/>
    <w:rsid w:val="00FE19F2"/>
    <w:rsid w:val="00FE1A4D"/>
    <w:rsid w:val="00FE1E77"/>
    <w:rsid w:val="00FE21CE"/>
    <w:rsid w:val="00FE2351"/>
    <w:rsid w:val="00FE247C"/>
    <w:rsid w:val="00FE251B"/>
    <w:rsid w:val="00FE25B7"/>
    <w:rsid w:val="00FE27EF"/>
    <w:rsid w:val="00FE2875"/>
    <w:rsid w:val="00FE290F"/>
    <w:rsid w:val="00FE2989"/>
    <w:rsid w:val="00FE29F5"/>
    <w:rsid w:val="00FE2B5C"/>
    <w:rsid w:val="00FE2C21"/>
    <w:rsid w:val="00FE2C77"/>
    <w:rsid w:val="00FE2DB5"/>
    <w:rsid w:val="00FE2F80"/>
    <w:rsid w:val="00FE3099"/>
    <w:rsid w:val="00FE3359"/>
    <w:rsid w:val="00FE34F9"/>
    <w:rsid w:val="00FE36ED"/>
    <w:rsid w:val="00FE388A"/>
    <w:rsid w:val="00FE3B83"/>
    <w:rsid w:val="00FE3C42"/>
    <w:rsid w:val="00FE3C50"/>
    <w:rsid w:val="00FE3EC3"/>
    <w:rsid w:val="00FE3FC4"/>
    <w:rsid w:val="00FE4391"/>
    <w:rsid w:val="00FE450B"/>
    <w:rsid w:val="00FE45E3"/>
    <w:rsid w:val="00FE4726"/>
    <w:rsid w:val="00FE49CE"/>
    <w:rsid w:val="00FE4AB0"/>
    <w:rsid w:val="00FE4F9A"/>
    <w:rsid w:val="00FE530C"/>
    <w:rsid w:val="00FE5334"/>
    <w:rsid w:val="00FE584F"/>
    <w:rsid w:val="00FE5927"/>
    <w:rsid w:val="00FE59A9"/>
    <w:rsid w:val="00FE5A8E"/>
    <w:rsid w:val="00FE5AE3"/>
    <w:rsid w:val="00FE5C67"/>
    <w:rsid w:val="00FE5D5F"/>
    <w:rsid w:val="00FE5E4E"/>
    <w:rsid w:val="00FE604A"/>
    <w:rsid w:val="00FE65F9"/>
    <w:rsid w:val="00FE6966"/>
    <w:rsid w:val="00FE6BA4"/>
    <w:rsid w:val="00FE6BB7"/>
    <w:rsid w:val="00FE6C01"/>
    <w:rsid w:val="00FE6C04"/>
    <w:rsid w:val="00FE6DFC"/>
    <w:rsid w:val="00FE6E69"/>
    <w:rsid w:val="00FE6E83"/>
    <w:rsid w:val="00FE7023"/>
    <w:rsid w:val="00FE704D"/>
    <w:rsid w:val="00FE7130"/>
    <w:rsid w:val="00FE73B2"/>
    <w:rsid w:val="00FE742E"/>
    <w:rsid w:val="00FE7565"/>
    <w:rsid w:val="00FE7678"/>
    <w:rsid w:val="00FE781F"/>
    <w:rsid w:val="00FE7956"/>
    <w:rsid w:val="00FE79C1"/>
    <w:rsid w:val="00FE7AD1"/>
    <w:rsid w:val="00FE7BD9"/>
    <w:rsid w:val="00FE7D16"/>
    <w:rsid w:val="00FE7D31"/>
    <w:rsid w:val="00FF0491"/>
    <w:rsid w:val="00FF059E"/>
    <w:rsid w:val="00FF05BA"/>
    <w:rsid w:val="00FF0AB9"/>
    <w:rsid w:val="00FF0C1B"/>
    <w:rsid w:val="00FF0C4D"/>
    <w:rsid w:val="00FF0CE0"/>
    <w:rsid w:val="00FF0D26"/>
    <w:rsid w:val="00FF1243"/>
    <w:rsid w:val="00FF127E"/>
    <w:rsid w:val="00FF13F0"/>
    <w:rsid w:val="00FF1478"/>
    <w:rsid w:val="00FF1813"/>
    <w:rsid w:val="00FF19E1"/>
    <w:rsid w:val="00FF1A80"/>
    <w:rsid w:val="00FF1C77"/>
    <w:rsid w:val="00FF1C80"/>
    <w:rsid w:val="00FF1DDE"/>
    <w:rsid w:val="00FF23F2"/>
    <w:rsid w:val="00FF2AB5"/>
    <w:rsid w:val="00FF3301"/>
    <w:rsid w:val="00FF33C2"/>
    <w:rsid w:val="00FF35ED"/>
    <w:rsid w:val="00FF36AE"/>
    <w:rsid w:val="00FF3752"/>
    <w:rsid w:val="00FF37B2"/>
    <w:rsid w:val="00FF3BD4"/>
    <w:rsid w:val="00FF3CC9"/>
    <w:rsid w:val="00FF3DB5"/>
    <w:rsid w:val="00FF3F6A"/>
    <w:rsid w:val="00FF4108"/>
    <w:rsid w:val="00FF41B6"/>
    <w:rsid w:val="00FF434B"/>
    <w:rsid w:val="00FF43AD"/>
    <w:rsid w:val="00FF45FB"/>
    <w:rsid w:val="00FF47AA"/>
    <w:rsid w:val="00FF4A1B"/>
    <w:rsid w:val="00FF4ABE"/>
    <w:rsid w:val="00FF4B7C"/>
    <w:rsid w:val="00FF4BD8"/>
    <w:rsid w:val="00FF4DFD"/>
    <w:rsid w:val="00FF514D"/>
    <w:rsid w:val="00FF541A"/>
    <w:rsid w:val="00FF5466"/>
    <w:rsid w:val="00FF5617"/>
    <w:rsid w:val="00FF56A5"/>
    <w:rsid w:val="00FF5B51"/>
    <w:rsid w:val="00FF5C6D"/>
    <w:rsid w:val="00FF5CD1"/>
    <w:rsid w:val="00FF5CF6"/>
    <w:rsid w:val="00FF5DF3"/>
    <w:rsid w:val="00FF5E99"/>
    <w:rsid w:val="00FF5EDE"/>
    <w:rsid w:val="00FF5EF9"/>
    <w:rsid w:val="00FF61EB"/>
    <w:rsid w:val="00FF6910"/>
    <w:rsid w:val="00FF6DDA"/>
    <w:rsid w:val="00FF6E9F"/>
    <w:rsid w:val="00FF6F6B"/>
    <w:rsid w:val="00FF7047"/>
    <w:rsid w:val="00FF7402"/>
    <w:rsid w:val="00FF74B3"/>
    <w:rsid w:val="00FF77B9"/>
    <w:rsid w:val="00FF7A35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4D52DA"/>
  <w15:docId w15:val="{646C2A62-AB23-49B1-A7BF-729155378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B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qFormat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53F33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15AA0"/>
    <w:rPr>
      <w:sz w:val="22"/>
      <w:lang w:val="en-GB" w:bidi="ar-SA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locked/>
    <w:rsid w:val="00390505"/>
    <w:rPr>
      <w:rFonts w:ascii="Calibri" w:eastAsia="Calibri" w:hAnsi="Calibri" w:cs="Cordia New"/>
      <w:sz w:val="22"/>
      <w:szCs w:val="28"/>
      <w:lang w:val="en-GB"/>
    </w:rPr>
  </w:style>
  <w:style w:type="paragraph" w:customStyle="1" w:styleId="Subhead3">
    <w:name w:val="Subhead 3"/>
    <w:basedOn w:val="Normal"/>
    <w:link w:val="Subhead3Char"/>
    <w:rsid w:val="0033604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3604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3604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3604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3604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3604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3604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3604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3604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3604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3604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3604A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3604A"/>
  </w:style>
  <w:style w:type="paragraph" w:customStyle="1" w:styleId="TableParagraph">
    <w:name w:val="Table Paragraph"/>
    <w:basedOn w:val="Normal"/>
    <w:uiPriority w:val="1"/>
    <w:qFormat/>
    <w:rsid w:val="0033604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3604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3360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B32C03"/>
  </w:style>
  <w:style w:type="character" w:styleId="UnresolvedMention">
    <w:name w:val="Unresolved Mention"/>
    <w:basedOn w:val="DefaultParagraphFont"/>
    <w:uiPriority w:val="99"/>
    <w:semiHidden/>
    <w:unhideWhenUsed/>
    <w:rsid w:val="0082327E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EE0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B29ACAC-EC3D-42D4-ACC3-8F0F07C899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C94C1B-6A89-4E13-830B-26C1ECB93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EACC7E-AEE3-472C-A754-B1E3957F35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E25EB1-95B8-4FC4-9A5B-9B42E747C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33</TotalTime>
  <Pages>1</Pages>
  <Words>29271</Words>
  <Characters>131722</Characters>
  <Application>Microsoft Office Word</Application>
  <DocSecurity>0</DocSecurity>
  <Lines>13172</Lines>
  <Paragraphs>6439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Raksina, Saingam</cp:lastModifiedBy>
  <cp:revision>12</cp:revision>
  <cp:lastPrinted>2026-02-28T20:41:00Z</cp:lastPrinted>
  <dcterms:created xsi:type="dcterms:W3CDTF">2026-03-01T08:31:00Z</dcterms:created>
  <dcterms:modified xsi:type="dcterms:W3CDTF">2026-03-01T09:42:00Z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0x010100FC3C573FF70E394A86433F5E112C33AA</vt:lpwstr>
  </property>
  <property fmtid="{D5CDD505-2E9C-101B-9397-08002B2CF9AE}" pid="18" name="MediaServiceImageTags">
    <vt:lpwstr/>
  </property>
</Properties>
</file>