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6B2DF0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218844178"/>
      <w:bookmarkStart w:id="1" w:name="_Hlk44506557"/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2DF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6B2DF0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cs/>
          <w:lang w:val="en-US" w:bidi="th-TH"/>
        </w:rPr>
      </w:pPr>
    </w:p>
    <w:p w14:paraId="28881AD3" w14:textId="4918433C" w:rsidR="00755935" w:rsidRPr="006B2DF0" w:rsidRDefault="0075593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2" w:name="_Hlk14033565"/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ข้อมู</w:t>
      </w:r>
      <w:r w:rsidR="005876EB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ล</w:t>
      </w:r>
      <w:r w:rsidR="005876EB" w:rsidRPr="006B2DF0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ทั่วไป</w:t>
      </w:r>
    </w:p>
    <w:p w14:paraId="14D5BF13" w14:textId="47E6810F" w:rsidR="00CE1E58" w:rsidRPr="00EB62F9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6B2DF0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14:paraId="10C89BE0" w14:textId="328E34A1" w:rsidR="000E631E" w:rsidRPr="006B2DF0" w:rsidRDefault="000E631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3" w:name="_Hlk218848056"/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นโยบายการบัญชีที่มีสาระสำคัญ</w:t>
      </w:r>
    </w:p>
    <w:bookmarkEnd w:id="3"/>
    <w:p w14:paraId="4E06207E" w14:textId="75A01BB3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D3789EC" w14:textId="2E6EBE6D" w:rsidR="009B3773" w:rsidRPr="006B2DF0" w:rsidRDefault="009B377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D040DB8" w14:textId="3DFD2E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815795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3E6D0F17" w14:textId="770C5A45" w:rsidR="009B3773" w:rsidRPr="006B2DF0" w:rsidRDefault="009B377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13B685C1" w14:textId="64DE281C" w:rsidR="00C86663" w:rsidRDefault="00C8666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53AD24E" w14:textId="1943B433" w:rsidR="009B3773" w:rsidRPr="006B2DF0" w:rsidRDefault="009B377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1A735B2" w14:textId="21092C3B" w:rsidR="007B48E9" w:rsidRDefault="007B48E9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27894344" w14:textId="1A1AC0A3" w:rsidR="009B3773" w:rsidRDefault="009B377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457824FD" w14:textId="15BEA572" w:rsidR="008721E2" w:rsidRPr="006B2DF0" w:rsidRDefault="008721E2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สัญญาให้เช่า</w:t>
      </w:r>
    </w:p>
    <w:p w14:paraId="64950410" w14:textId="090BD707" w:rsidR="00746315" w:rsidRDefault="0074631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F002830" w14:textId="73AE4B07" w:rsidR="008721E2" w:rsidRDefault="008721E2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เจ้าหนี้การค้าและเจ้าหนี้</w:t>
      </w:r>
      <w:r w:rsidR="00026566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15595ADB" w14:textId="4D22193C" w:rsidR="009B3773" w:rsidRDefault="009B377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4" w:name="_Hlk219280240"/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EE3ABE3" w14:textId="307DF331" w:rsidR="00643508" w:rsidRDefault="0064350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bookmarkEnd w:id="4"/>
    <w:p w14:paraId="49836425" w14:textId="77777777" w:rsidR="00F8324E" w:rsidRPr="0083576B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3576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83576B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3DA2C58A" w14:textId="77C10C04" w:rsidR="00225640" w:rsidRPr="0083576B" w:rsidRDefault="00225640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3576B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472563FD" w14:textId="3B461DE0" w:rsidR="00C73BE7" w:rsidRPr="0083576B" w:rsidRDefault="00C73BE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3576B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6FD38596" w14:textId="0B921DE2" w:rsidR="003D53A2" w:rsidRPr="006B2DF0" w:rsidRDefault="003D53A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6B4506B" w14:textId="365E72A8" w:rsidR="00593D15" w:rsidRPr="006B2DF0" w:rsidRDefault="00593D15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22564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3D3846E" w14:textId="08F85B51" w:rsidR="00225640" w:rsidRPr="006B2DF0" w:rsidRDefault="00225640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2ECFE407" w14:textId="78953EBD" w:rsidR="00DD4626" w:rsidRPr="006B2DF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6B2DF0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349FEEE6" w14:textId="77777777" w:rsidR="0098050A" w:rsidRPr="006B2DF0" w:rsidRDefault="0098050A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1094C5B9" w14:textId="77777777" w:rsidR="0098050A" w:rsidRPr="006B2DF0" w:rsidRDefault="0098050A" w:rsidP="0098050A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</w:rPr>
      </w:pPr>
    </w:p>
    <w:bookmarkEnd w:id="1"/>
    <w:p w14:paraId="786BAE17" w14:textId="77777777" w:rsidR="00FF6771" w:rsidRPr="006B2DF0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2"/>
    <w:p w14:paraId="5602A87B" w14:textId="21B887A5" w:rsidR="0025275A" w:rsidRPr="006B2DF0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b/>
          <w:bCs/>
        </w:rPr>
        <w:br w:type="page"/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3F0667E7" w14:textId="77777777" w:rsidR="0025275A" w:rsidRPr="006B2DF0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75FBBB68" w:rsidR="0025275A" w:rsidRPr="006B2DF0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ab/>
      </w:r>
      <w:r w:rsidR="0025275A" w:rsidRPr="006B2DF0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6B2DF0">
        <w:rPr>
          <w:rFonts w:ascii="Angsana New" w:hAnsi="Angsana New"/>
          <w:sz w:val="30"/>
          <w:szCs w:val="30"/>
          <w:cs/>
        </w:rPr>
        <w:t>นี้</w:t>
      </w:r>
      <w:r w:rsidR="0025275A" w:rsidRPr="006B2DF0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6B2DF0">
        <w:rPr>
          <w:rFonts w:ascii="Angsana New" w:hAnsi="Angsana New"/>
          <w:sz w:val="30"/>
          <w:szCs w:val="30"/>
          <w:cs/>
        </w:rPr>
        <w:t>ติ</w:t>
      </w:r>
      <w:r w:rsidR="00C67B97" w:rsidRPr="006B2DF0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6B2DF0">
        <w:rPr>
          <w:rFonts w:ascii="Angsana New" w:hAnsi="Angsana New"/>
          <w:sz w:val="30"/>
          <w:szCs w:val="30"/>
          <w:cs/>
        </w:rPr>
        <w:t>จาก</w:t>
      </w:r>
      <w:r w:rsidR="003D3556" w:rsidRPr="006B2DF0">
        <w:rPr>
          <w:rFonts w:ascii="Angsana New" w:hAnsi="Angsana New"/>
          <w:sz w:val="30"/>
          <w:szCs w:val="30"/>
          <w:cs/>
        </w:rPr>
        <w:t>คณะ</w:t>
      </w:r>
      <w:r w:rsidR="006322AD" w:rsidRPr="006B2DF0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764B3B">
        <w:rPr>
          <w:rFonts w:ascii="Angsana New" w:hAnsi="Angsana New"/>
          <w:sz w:val="30"/>
          <w:szCs w:val="30"/>
          <w:cs/>
        </w:rPr>
        <w:t>วั</w:t>
      </w:r>
      <w:r w:rsidR="00C67B97" w:rsidRPr="00F55AD3">
        <w:rPr>
          <w:rFonts w:ascii="Angsana New" w:hAnsi="Angsana New"/>
          <w:sz w:val="30"/>
          <w:szCs w:val="30"/>
          <w:cs/>
        </w:rPr>
        <w:t>นที่</w:t>
      </w:r>
      <w:r w:rsidR="0098050A" w:rsidRPr="00F55AD3">
        <w:rPr>
          <w:rFonts w:ascii="Angsana New" w:hAnsi="Angsana New" w:hint="cs"/>
          <w:sz w:val="30"/>
          <w:szCs w:val="30"/>
          <w:cs/>
        </w:rPr>
        <w:t xml:space="preserve"> </w:t>
      </w:r>
      <w:r w:rsidR="000F3D92" w:rsidRPr="00F55AD3">
        <w:rPr>
          <w:rFonts w:ascii="Angsana New" w:hAnsi="Angsana New"/>
          <w:sz w:val="30"/>
          <w:szCs w:val="30"/>
        </w:rPr>
        <w:t>2</w:t>
      </w:r>
      <w:r w:rsidR="00F55AD3" w:rsidRPr="00F55AD3">
        <w:rPr>
          <w:rFonts w:ascii="Angsana New" w:hAnsi="Angsana New"/>
          <w:sz w:val="30"/>
          <w:szCs w:val="30"/>
        </w:rPr>
        <w:t xml:space="preserve"> </w:t>
      </w:r>
      <w:r w:rsidR="00F55AD3" w:rsidRPr="00F55AD3">
        <w:rPr>
          <w:rFonts w:ascii="Angsana New" w:hAnsi="Angsana New" w:hint="cs"/>
          <w:sz w:val="30"/>
          <w:szCs w:val="30"/>
          <w:cs/>
        </w:rPr>
        <w:t>มีนาคม</w:t>
      </w:r>
      <w:r w:rsidR="00E713D8" w:rsidRPr="00764B3B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764B3B">
        <w:rPr>
          <w:rFonts w:ascii="Angsana New" w:hAnsi="Angsana New"/>
          <w:sz w:val="30"/>
          <w:szCs w:val="30"/>
        </w:rPr>
        <w:t>256</w:t>
      </w:r>
      <w:r w:rsidR="000F3D92" w:rsidRPr="00764B3B">
        <w:rPr>
          <w:rFonts w:ascii="Angsana New" w:hAnsi="Angsana New"/>
          <w:sz w:val="30"/>
          <w:szCs w:val="30"/>
        </w:rPr>
        <w:t>9</w:t>
      </w:r>
    </w:p>
    <w:p w14:paraId="1307C1FA" w14:textId="77777777" w:rsidR="00E66B73" w:rsidRPr="006B2DF0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E0C737A" w14:textId="24D77767" w:rsidR="005876EB" w:rsidRPr="006B2DF0" w:rsidRDefault="005876EB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5" w:name="_Hlk13605220"/>
      <w:r w:rsidRPr="006B2DF0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5B5D4972" w14:textId="77777777" w:rsidR="005876EB" w:rsidRPr="00B81C8E" w:rsidRDefault="005876EB" w:rsidP="00B81C8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43418387" w14:textId="4DDBD21E" w:rsidR="00B81C8E" w:rsidRPr="00B81C8E" w:rsidRDefault="00B81C8E" w:rsidP="00B81C8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630BE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="006630BE" w:rsidRPr="006630BE">
        <w:rPr>
          <w:rFonts w:ascii="Angsana New" w:hAnsi="Angsana New" w:cs="Angsana New" w:hint="cs"/>
          <w:spacing w:val="-6"/>
          <w:sz w:val="30"/>
          <w:szCs w:val="30"/>
          <w:cs/>
        </w:rPr>
        <w:t>เอสเอ็มดี ไรส์</w:t>
      </w:r>
      <w:r w:rsidRPr="006630BE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 เป็นนิติบุคคลที่จัดตั้งขึ้นในประเทศไทย และจดทะเบียนกับ</w:t>
      </w:r>
      <w:r w:rsidR="006630B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</w:t>
      </w:r>
      <w:r w:rsidRPr="006630BE">
        <w:rPr>
          <w:rFonts w:ascii="Angsana New" w:hAnsi="Angsana New" w:cs="Angsana New"/>
          <w:spacing w:val="-6"/>
          <w:sz w:val="30"/>
          <w:szCs w:val="30"/>
          <w:cs/>
        </w:rPr>
        <w:t>ตลาดหลักทรัพย์แห่งประเทศไทยเมื่อเดือน</w:t>
      </w:r>
      <w:r w:rsidR="006630BE" w:rsidRPr="006630B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Pr="006630BE">
        <w:rPr>
          <w:rFonts w:ascii="Angsana New" w:hAnsi="Angsana New" w:cs="Angsana New"/>
          <w:spacing w:val="-6"/>
          <w:sz w:val="30"/>
          <w:szCs w:val="30"/>
        </w:rPr>
        <w:t>256</w:t>
      </w:r>
      <w:r w:rsidR="006630BE" w:rsidRPr="006630BE">
        <w:rPr>
          <w:rFonts w:ascii="Angsana New" w:hAnsi="Angsana New" w:cs="Angsana New"/>
          <w:spacing w:val="-6"/>
          <w:sz w:val="30"/>
          <w:szCs w:val="30"/>
        </w:rPr>
        <w:t>4</w:t>
      </w:r>
      <w:r w:rsidRPr="006630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630BE">
        <w:rPr>
          <w:rFonts w:ascii="Angsana New" w:hAnsi="Angsana New" w:cs="Angsana New"/>
          <w:spacing w:val="-6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6630BE" w:rsidRPr="006630BE">
        <w:rPr>
          <w:rFonts w:ascii="Angsana New" w:hAnsi="Angsana New" w:cs="Angsana New"/>
          <w:spacing w:val="-6"/>
          <w:sz w:val="30"/>
          <w:szCs w:val="30"/>
        </w:rPr>
        <w:t xml:space="preserve"> 222, 222/1-2</w:t>
      </w:r>
      <w:r w:rsidR="006630BE">
        <w:rPr>
          <w:rFonts w:ascii="Angsana New" w:hAnsi="Angsana New" w:cs="Angsana New"/>
          <w:sz w:val="30"/>
          <w:szCs w:val="30"/>
        </w:rPr>
        <w:t xml:space="preserve"> </w:t>
      </w:r>
      <w:r w:rsidR="006630BE">
        <w:rPr>
          <w:rFonts w:ascii="Angsana New" w:hAnsi="Angsana New" w:cs="Angsana New" w:hint="cs"/>
          <w:sz w:val="30"/>
          <w:szCs w:val="30"/>
          <w:cs/>
        </w:rPr>
        <w:t xml:space="preserve">อาคารเวสต์อิน คอมเพล็กซ์ ชั้นที่ </w:t>
      </w:r>
      <w:r w:rsidR="006630BE">
        <w:rPr>
          <w:rFonts w:ascii="Angsana New" w:hAnsi="Angsana New" w:cs="Angsana New"/>
          <w:sz w:val="30"/>
          <w:szCs w:val="30"/>
        </w:rPr>
        <w:t xml:space="preserve">10 </w:t>
      </w:r>
      <w:r w:rsidR="006630BE">
        <w:rPr>
          <w:rFonts w:ascii="Angsana New" w:hAnsi="Angsana New" w:cs="Angsana New" w:hint="cs"/>
          <w:sz w:val="30"/>
          <w:szCs w:val="30"/>
          <w:cs/>
        </w:rPr>
        <w:t xml:space="preserve">หมู่ที่ </w:t>
      </w:r>
      <w:r w:rsidR="006630BE">
        <w:rPr>
          <w:rFonts w:ascii="Angsana New" w:hAnsi="Angsana New" w:cs="Angsana New"/>
          <w:sz w:val="30"/>
          <w:szCs w:val="30"/>
        </w:rPr>
        <w:t xml:space="preserve">1 </w:t>
      </w:r>
      <w:r w:rsidR="006630BE">
        <w:rPr>
          <w:rFonts w:ascii="Angsana New" w:hAnsi="Angsana New" w:cs="Angsana New" w:hint="cs"/>
          <w:sz w:val="30"/>
          <w:szCs w:val="30"/>
          <w:cs/>
        </w:rPr>
        <w:t>ถนนรัตนาธิเบศร์ ตำบลบางรักใหญ่ อำเภอบางบัวทอง จังหวัดนนทบุรี</w:t>
      </w:r>
    </w:p>
    <w:p w14:paraId="470CFD63" w14:textId="77777777" w:rsidR="00B81C8E" w:rsidRPr="006630BE" w:rsidRDefault="00B81C8E" w:rsidP="006630B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3EAC01A" w14:textId="77A2448C" w:rsidR="00B81C8E" w:rsidRDefault="006630BE" w:rsidP="006630B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EF672A">
        <w:rPr>
          <w:rFonts w:ascii="Angsana New" w:hAnsi="Angsana New" w:cs="Angsana New"/>
          <w:sz w:val="30"/>
          <w:szCs w:val="30"/>
          <w:cs/>
        </w:rPr>
        <w:t>ผู้ถือหุ้นราย</w:t>
      </w:r>
      <w:r w:rsidRPr="007A4491">
        <w:rPr>
          <w:rFonts w:ascii="Angsana New" w:hAnsi="Angsana New" w:cs="Angsana New"/>
          <w:sz w:val="30"/>
          <w:szCs w:val="30"/>
          <w:cs/>
        </w:rPr>
        <w:t xml:space="preserve">ใหญ่ในระหว่างปีได้แก่ </w:t>
      </w:r>
      <w:r w:rsidR="00EF672A" w:rsidRPr="007A4491">
        <w:rPr>
          <w:rFonts w:ascii="Angsana New" w:hAnsi="Angsana New" w:cs="Angsana New" w:hint="cs"/>
          <w:sz w:val="30"/>
          <w:szCs w:val="30"/>
          <w:cs/>
        </w:rPr>
        <w:t>ครอบครัว</w:t>
      </w:r>
      <w:r w:rsidRPr="007A4491">
        <w:rPr>
          <w:rFonts w:ascii="Angsana New" w:hAnsi="Angsana New" w:cs="Angsana New" w:hint="cs"/>
          <w:sz w:val="30"/>
          <w:szCs w:val="30"/>
          <w:cs/>
        </w:rPr>
        <w:t>บุญประสิทธิ์</w:t>
      </w:r>
      <w:r w:rsidRPr="007A4491">
        <w:rPr>
          <w:rFonts w:ascii="Angsana New" w:hAnsi="Angsana New" w:cs="Angsana New"/>
          <w:sz w:val="30"/>
          <w:szCs w:val="30"/>
          <w:cs/>
        </w:rPr>
        <w:t xml:space="preserve"> (ถือหุ้นร้อยละ</w:t>
      </w:r>
      <w:r w:rsidR="00EF672A" w:rsidRPr="007A44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672A" w:rsidRPr="007A4491">
        <w:rPr>
          <w:rFonts w:ascii="Angsana New" w:hAnsi="Angsana New" w:cs="Angsana New"/>
          <w:sz w:val="30"/>
          <w:szCs w:val="30"/>
        </w:rPr>
        <w:t>1</w:t>
      </w:r>
      <w:r w:rsidR="002A5050" w:rsidRPr="007A4491">
        <w:rPr>
          <w:rFonts w:ascii="Angsana New" w:hAnsi="Angsana New" w:cs="Angsana New"/>
          <w:sz w:val="30"/>
          <w:szCs w:val="30"/>
        </w:rPr>
        <w:t>6</w:t>
      </w:r>
      <w:r w:rsidR="00EF672A" w:rsidRPr="007A4491">
        <w:rPr>
          <w:rFonts w:ascii="Angsana New" w:hAnsi="Angsana New" w:cs="Angsana New"/>
          <w:sz w:val="30"/>
          <w:szCs w:val="30"/>
        </w:rPr>
        <w:t>.</w:t>
      </w:r>
      <w:r w:rsidR="002A5050" w:rsidRPr="007A4491">
        <w:rPr>
          <w:rFonts w:ascii="Angsana New" w:hAnsi="Angsana New" w:cs="Angsana New"/>
          <w:sz w:val="30"/>
          <w:szCs w:val="30"/>
        </w:rPr>
        <w:t>64</w:t>
      </w:r>
      <w:r w:rsidRPr="007A4491">
        <w:rPr>
          <w:rFonts w:ascii="Angsana New" w:hAnsi="Angsana New" w:cs="Angsana New"/>
          <w:sz w:val="30"/>
          <w:szCs w:val="30"/>
          <w:cs/>
        </w:rPr>
        <w:t>)</w:t>
      </w:r>
      <w:r w:rsidR="00F55AD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55AD3" w:rsidRPr="007A4491">
        <w:rPr>
          <w:rFonts w:ascii="Angsana New" w:hAnsi="Angsana New" w:cs="Angsana New" w:hint="cs"/>
          <w:sz w:val="30"/>
          <w:szCs w:val="30"/>
          <w:cs/>
        </w:rPr>
        <w:t>ครอบครัววสุศุทธิกุลกานต์</w:t>
      </w:r>
      <w:r w:rsidR="00F55AD3" w:rsidRPr="007A4491">
        <w:rPr>
          <w:rFonts w:ascii="Angsana New" w:hAnsi="Angsana New" w:cs="Angsana New"/>
          <w:sz w:val="30"/>
          <w:szCs w:val="30"/>
          <w:cs/>
        </w:rPr>
        <w:t xml:space="preserve"> (ถือหุ้นร้อยละ </w:t>
      </w:r>
      <w:r w:rsidR="00F55AD3" w:rsidRPr="007A4491">
        <w:rPr>
          <w:rFonts w:ascii="Angsana New" w:hAnsi="Angsana New" w:cs="Angsana New"/>
          <w:sz w:val="30"/>
          <w:szCs w:val="30"/>
        </w:rPr>
        <w:t>15.28</w:t>
      </w:r>
      <w:r w:rsidR="00F55AD3" w:rsidRPr="007A4491">
        <w:rPr>
          <w:rFonts w:ascii="Angsana New" w:hAnsi="Angsana New" w:cs="Angsana New"/>
          <w:sz w:val="30"/>
          <w:szCs w:val="30"/>
          <w:cs/>
        </w:rPr>
        <w:t>)</w:t>
      </w:r>
    </w:p>
    <w:p w14:paraId="1F07FF7F" w14:textId="77777777" w:rsidR="006630BE" w:rsidRPr="006630BE" w:rsidRDefault="006630BE" w:rsidP="006630B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2DBF668" w14:textId="633725DA" w:rsidR="006630BE" w:rsidRPr="006630BE" w:rsidRDefault="006630BE" w:rsidP="006630B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6630BE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7758F7">
        <w:rPr>
          <w:rFonts w:ascii="Angsana New" w:hAnsi="Angsana New" w:cs="Angsana New" w:hint="cs"/>
          <w:sz w:val="30"/>
          <w:szCs w:val="30"/>
          <w:cs/>
        </w:rPr>
        <w:t xml:space="preserve">การนำเข้าและจำหน่ายเครื่องมือแพทย์ </w:t>
      </w:r>
      <w:r w:rsidR="00C32183">
        <w:rPr>
          <w:rFonts w:ascii="Angsana New" w:hAnsi="Angsana New" w:cs="Angsana New" w:hint="cs"/>
          <w:sz w:val="30"/>
          <w:szCs w:val="30"/>
          <w:cs/>
        </w:rPr>
        <w:t xml:space="preserve">วัสดุการแพทย์ และการให้บริการเครื่องมือแพทย์ </w:t>
      </w:r>
      <w:r w:rsidRPr="006630BE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กลุ่มบริษัทดำเนินธุรกิจหลักเกี่ยวกับ</w:t>
      </w:r>
      <w:r w:rsidR="00C32183" w:rsidRPr="00C32183">
        <w:rPr>
          <w:rFonts w:ascii="Angsana New" w:hAnsi="Angsana New" w:cs="Angsana New"/>
          <w:sz w:val="30"/>
          <w:szCs w:val="30"/>
          <w:cs/>
        </w:rPr>
        <w:t>การนำเข้าและจำหน่ายเครื่องมือแพทย์ วัสดุการแพทย์ การให้บริการเครื่องมือแพทย์</w:t>
      </w:r>
      <w:r w:rsidR="00C32183">
        <w:rPr>
          <w:rFonts w:ascii="Angsana New" w:hAnsi="Angsana New" w:cs="Angsana New" w:hint="cs"/>
          <w:sz w:val="30"/>
          <w:szCs w:val="30"/>
          <w:cs/>
        </w:rPr>
        <w:t xml:space="preserve"> การให้เช่าใช้ เช่าซื้อเครื่องมือแพทย์ และให้บริการดูแลสุขภาพ </w:t>
      </w:r>
      <w:r w:rsidRPr="006630BE">
        <w:rPr>
          <w:rFonts w:ascii="Angsana New" w:hAnsi="Angsana New" w:cs="Angsana New"/>
          <w:sz w:val="30"/>
          <w:szCs w:val="30"/>
          <w:cs/>
        </w:rPr>
        <w:t xml:space="preserve">โดยรายละเอียดของบริษัทย่อย </w:t>
      </w:r>
      <w:r w:rsidR="00C32183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6630B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758F7">
        <w:rPr>
          <w:rFonts w:ascii="Angsana New" w:hAnsi="Angsana New" w:cs="Angsana New"/>
          <w:sz w:val="30"/>
          <w:szCs w:val="30"/>
        </w:rPr>
        <w:t xml:space="preserve">31 </w:t>
      </w:r>
      <w:r w:rsidRPr="006630BE">
        <w:rPr>
          <w:rFonts w:ascii="Angsana New" w:hAnsi="Angsana New" w:cs="Angsana New"/>
          <w:sz w:val="30"/>
          <w:szCs w:val="30"/>
          <w:cs/>
        </w:rPr>
        <w:t>ธันวาคม</w:t>
      </w:r>
      <w:r w:rsidR="007758F7">
        <w:rPr>
          <w:rFonts w:ascii="Angsana New" w:hAnsi="Angsana New" w:cs="Angsana New"/>
          <w:sz w:val="30"/>
          <w:szCs w:val="30"/>
        </w:rPr>
        <w:t xml:space="preserve"> 2568</w:t>
      </w:r>
      <w:r w:rsidRPr="006630B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758F7">
        <w:rPr>
          <w:rFonts w:ascii="Angsana New" w:hAnsi="Angsana New" w:cs="Angsana New"/>
          <w:sz w:val="30"/>
          <w:szCs w:val="30"/>
        </w:rPr>
        <w:t xml:space="preserve"> 2567</w:t>
      </w:r>
      <w:r w:rsidRPr="006630BE">
        <w:rPr>
          <w:rFonts w:ascii="Angsana New" w:hAnsi="Angsana New" w:cs="Angsana New"/>
          <w:sz w:val="30"/>
          <w:szCs w:val="30"/>
          <w:cs/>
        </w:rPr>
        <w:t xml:space="preserve"> ได้เปิดเผยไว้ในหมาย</w:t>
      </w:r>
      <w:r w:rsidRPr="00DE63B1">
        <w:rPr>
          <w:rFonts w:ascii="Angsana New" w:hAnsi="Angsana New" w:cs="Angsana New"/>
          <w:sz w:val="30"/>
          <w:szCs w:val="30"/>
          <w:cs/>
        </w:rPr>
        <w:t>เหตุข้อ</w:t>
      </w:r>
      <w:r w:rsidR="00C32183" w:rsidRPr="00DE63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78BB">
        <w:rPr>
          <w:rFonts w:ascii="Angsana New" w:hAnsi="Angsana New" w:cs="Angsana New"/>
          <w:sz w:val="30"/>
          <w:szCs w:val="30"/>
        </w:rPr>
        <w:t>8</w:t>
      </w:r>
    </w:p>
    <w:p w14:paraId="5240BAC6" w14:textId="77777777" w:rsidR="006630BE" w:rsidRPr="006630BE" w:rsidRDefault="006630BE" w:rsidP="006630B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DA9DBA8" w14:textId="7AEE2A00" w:rsidR="005876EB" w:rsidRPr="006B2DF0" w:rsidRDefault="008D734D" w:rsidP="00A2033A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6B2D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852EF" w:rsidRPr="006B2DF0">
        <w:rPr>
          <w:rFonts w:ascii="Angsana New" w:hAnsi="Angsana New" w:cs="Angsana New"/>
          <w:sz w:val="30"/>
          <w:szCs w:val="30"/>
        </w:rPr>
        <w:t>21</w:t>
      </w:r>
      <w:r w:rsidRPr="006B2DF0">
        <w:rPr>
          <w:rFonts w:ascii="Angsana New" w:hAnsi="Angsana New" w:cs="Angsana New"/>
          <w:sz w:val="30"/>
          <w:szCs w:val="30"/>
        </w:rPr>
        <w:t xml:space="preserve"> </w:t>
      </w:r>
      <w:r w:rsidRPr="006B2DF0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F852EF" w:rsidRPr="006B2DF0">
        <w:rPr>
          <w:rFonts w:ascii="Angsana New" w:hAnsi="Angsana New" w:cs="Angsana New"/>
          <w:sz w:val="30"/>
          <w:szCs w:val="30"/>
        </w:rPr>
        <w:t>2568</w:t>
      </w:r>
      <w:r w:rsidRPr="006B2DF0">
        <w:rPr>
          <w:rFonts w:ascii="Angsana New" w:hAnsi="Angsana New" w:cs="Angsana New"/>
          <w:sz w:val="30"/>
          <w:szCs w:val="30"/>
        </w:rPr>
        <w:t xml:space="preserve"> </w:t>
      </w:r>
      <w:r w:rsidRPr="006B2DF0">
        <w:rPr>
          <w:rFonts w:ascii="Angsana New" w:hAnsi="Angsana New" w:cs="Angsana New"/>
          <w:sz w:val="30"/>
          <w:szCs w:val="30"/>
          <w:cs/>
        </w:rPr>
        <w:t>บริษัทได้จดทะเบียน</w:t>
      </w:r>
      <w:r w:rsidR="00F4453E" w:rsidRPr="006B2DF0">
        <w:rPr>
          <w:rFonts w:ascii="Angsana New" w:hAnsi="Angsana New" w:cs="Angsana New" w:hint="cs"/>
          <w:sz w:val="30"/>
          <w:szCs w:val="30"/>
          <w:cs/>
        </w:rPr>
        <w:t>การ</w:t>
      </w:r>
      <w:r w:rsidRPr="006B2DF0">
        <w:rPr>
          <w:rFonts w:ascii="Angsana New" w:hAnsi="Angsana New" w:cs="Angsana New"/>
          <w:sz w:val="30"/>
          <w:szCs w:val="30"/>
          <w:cs/>
        </w:rPr>
        <w:t>เปลี่ยน</w:t>
      </w:r>
      <w:r w:rsidR="00F4453E" w:rsidRPr="006B2DF0">
        <w:rPr>
          <w:rFonts w:ascii="Angsana New" w:hAnsi="Angsana New" w:cs="Angsana New" w:hint="cs"/>
          <w:sz w:val="30"/>
          <w:szCs w:val="30"/>
          <w:cs/>
        </w:rPr>
        <w:t>แปลง</w:t>
      </w:r>
      <w:r w:rsidRPr="006B2DF0">
        <w:rPr>
          <w:rFonts w:ascii="Angsana New" w:hAnsi="Angsana New" w:cs="Angsana New"/>
          <w:sz w:val="30"/>
          <w:szCs w:val="30"/>
          <w:cs/>
        </w:rPr>
        <w:t xml:space="preserve">ชื่อบริษัทกับกระทรวงพาณิชย์จาก </w:t>
      </w:r>
      <w:r w:rsidR="00E14528" w:rsidRPr="006B2DF0">
        <w:rPr>
          <w:rFonts w:ascii="Angsana New" w:hAnsi="Angsana New" w:cs="Angsana New"/>
          <w:sz w:val="30"/>
          <w:szCs w:val="30"/>
        </w:rPr>
        <w:br/>
      </w:r>
      <w:r w:rsidRPr="006B2DF0">
        <w:rPr>
          <w:rFonts w:ascii="Angsana New" w:hAnsi="Angsana New" w:cs="Angsana New"/>
          <w:sz w:val="30"/>
          <w:szCs w:val="30"/>
          <w:cs/>
        </w:rPr>
        <w:t>“บริษัท เซนต์เมด จำกัด (มหาชน)” เป็น “บริษัท เอสเอ็มดี ไรส์ จำกัด (มหาชน)” และเปลี่ยนชื่อย่อหลักทรัพย์จาก “</w:t>
      </w:r>
      <w:r w:rsidRPr="006B2DF0">
        <w:rPr>
          <w:rFonts w:ascii="Angsana New" w:hAnsi="Angsana New" w:cs="Angsana New"/>
          <w:sz w:val="30"/>
          <w:szCs w:val="30"/>
        </w:rPr>
        <w:t xml:space="preserve">SMD” </w:t>
      </w:r>
      <w:r w:rsidRPr="006B2DF0">
        <w:rPr>
          <w:rFonts w:ascii="Angsana New" w:hAnsi="Angsana New" w:cs="Angsana New"/>
          <w:sz w:val="30"/>
          <w:szCs w:val="30"/>
          <w:cs/>
        </w:rPr>
        <w:t>เป็น “</w:t>
      </w:r>
      <w:r w:rsidRPr="006B2DF0">
        <w:rPr>
          <w:rFonts w:ascii="Angsana New" w:hAnsi="Angsana New" w:cs="Angsana New"/>
          <w:sz w:val="30"/>
          <w:szCs w:val="30"/>
        </w:rPr>
        <w:t>SMD</w:t>
      </w:r>
      <w:r w:rsidR="00F852EF" w:rsidRPr="006B2DF0">
        <w:rPr>
          <w:rFonts w:ascii="Angsana New" w:hAnsi="Angsana New" w:cs="Angsana New"/>
          <w:sz w:val="30"/>
          <w:szCs w:val="30"/>
        </w:rPr>
        <w:t>100</w:t>
      </w:r>
      <w:r w:rsidRPr="006B2DF0">
        <w:rPr>
          <w:rFonts w:ascii="Angsana New" w:hAnsi="Angsana New" w:cs="Angsana New"/>
          <w:sz w:val="30"/>
          <w:szCs w:val="30"/>
        </w:rPr>
        <w:t>”</w:t>
      </w:r>
    </w:p>
    <w:p w14:paraId="76697597" w14:textId="77777777" w:rsidR="005876EB" w:rsidRPr="006B2DF0" w:rsidRDefault="005876EB" w:rsidP="005876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133B2A97" w14:textId="78DA5AC9" w:rsidR="00E66B73" w:rsidRPr="006B2DF0" w:rsidRDefault="00E66B73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5"/>
      <w:r w:rsidRPr="006B2DF0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p w14:paraId="5FDDAAA3" w14:textId="77777777" w:rsidR="001001BD" w:rsidRPr="006B2DF0" w:rsidRDefault="001001BD" w:rsidP="000E631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668B4FB" w14:textId="6B75CD40" w:rsidR="00F82A24" w:rsidRDefault="000E631E" w:rsidP="000E631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0E631E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E631E">
        <w:rPr>
          <w:rFonts w:ascii="Angsana New" w:hAnsi="Angsana New" w:cs="Angsana New"/>
          <w:sz w:val="30"/>
          <w:szCs w:val="30"/>
          <w:cs/>
        </w:rPr>
        <w:t xml:space="preserve">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>
        <w:rPr>
          <w:rFonts w:ascii="Angsana New" w:hAnsi="Angsana New" w:cs="Angsana New"/>
          <w:sz w:val="30"/>
          <w:szCs w:val="30"/>
        </w:rPr>
        <w:t xml:space="preserve">        </w:t>
      </w:r>
      <w:r w:rsidRPr="000E631E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</w:t>
      </w:r>
      <w:r w:rsidRPr="00185CC1">
        <w:rPr>
          <w:rFonts w:ascii="Angsana New" w:hAnsi="Angsana New" w:cs="Angsana New"/>
          <w:spacing w:val="-6"/>
          <w:sz w:val="30"/>
          <w:szCs w:val="30"/>
          <w:cs/>
        </w:rPr>
        <w:t>หมายเหตุข้อ</w:t>
      </w:r>
      <w:r w:rsidR="00EB62F9" w:rsidRPr="00185CC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52BAB">
        <w:rPr>
          <w:rFonts w:ascii="Angsana New" w:hAnsi="Angsana New" w:cs="Angsana New"/>
          <w:spacing w:val="-6"/>
          <w:sz w:val="30"/>
          <w:szCs w:val="30"/>
        </w:rPr>
        <w:t>3</w:t>
      </w:r>
      <w:r w:rsidR="00EB62F9" w:rsidRPr="00185CC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185CC1">
        <w:rPr>
          <w:rFonts w:ascii="Angsana New" w:hAnsi="Angsana New" w:cs="Angsana New"/>
          <w:spacing w:val="-6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185CC1" w:rsidRPr="00185CC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</w:p>
    <w:p w14:paraId="6EFF3FB0" w14:textId="77777777" w:rsidR="00023CC1" w:rsidRDefault="00023CC1" w:rsidP="00023CC1"/>
    <w:p w14:paraId="667DB100" w14:textId="77777777" w:rsidR="00023CC1" w:rsidRDefault="00023CC1" w:rsidP="00023CC1"/>
    <w:p w14:paraId="2CA6DE0B" w14:textId="77777777" w:rsidR="00023CC1" w:rsidRPr="00023CC1" w:rsidRDefault="00023CC1" w:rsidP="00023CC1">
      <w:pPr>
        <w:rPr>
          <w:cs/>
        </w:rPr>
      </w:pPr>
    </w:p>
    <w:p w14:paraId="56C70352" w14:textId="77777777" w:rsidR="00EB62F9" w:rsidRDefault="00023CC1" w:rsidP="00023CC1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023CC1">
        <w:rPr>
          <w:rFonts w:ascii="Angsana New" w:hAnsi="Angsana New" w:cs="Angsana New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023CC1">
        <w:rPr>
          <w:rFonts w:ascii="Angsana New" w:hAnsi="Angsana New" w:cs="Angsana New"/>
          <w:spacing w:val="-6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</w:t>
      </w:r>
      <w:r w:rsidRPr="00023CC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23CC1">
        <w:rPr>
          <w:rFonts w:ascii="Angsana New" w:hAnsi="Angsana New" w:cs="Angsana New"/>
          <w:spacing w:val="-6"/>
          <w:sz w:val="30"/>
          <w:szCs w:val="30"/>
          <w:cs/>
        </w:rPr>
        <w:t>ทั้งนี้ ผลที่เกิดขึ้นจริง</w:t>
      </w:r>
      <w:r w:rsidRPr="00023CC1">
        <w:rPr>
          <w:rFonts w:ascii="Angsana New" w:hAnsi="Angsana New" w:cs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</w:t>
      </w:r>
      <w:r w:rsidRPr="00023CC1">
        <w:rPr>
          <w:rFonts w:ascii="Angsana New" w:hAnsi="Angsana New" w:cs="Angsana New"/>
          <w:spacing w:val="-6"/>
          <w:sz w:val="30"/>
          <w:szCs w:val="30"/>
          <w:cs/>
        </w:rPr>
        <w:t>จะได้รับการทบทวน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</w:t>
      </w:r>
      <w:r w:rsidRPr="00023CC1">
        <w:rPr>
          <w:rFonts w:ascii="Angsana New" w:hAnsi="Angsana New" w:cs="Angsana New"/>
          <w:spacing w:val="-6"/>
          <w:sz w:val="30"/>
          <w:szCs w:val="30"/>
          <w:cs/>
        </w:rPr>
        <w:t>อย่างต่อเนื่อง  การปรับประมาณการทางบัญชีจะบันทึกโดยวิธีเปลี่ยนทันทีเป็นต้นไป</w:t>
      </w:r>
      <w:r w:rsidRPr="00023CC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66B387" w14:textId="77777777" w:rsidR="00CA00B6" w:rsidRPr="00CA00B6" w:rsidRDefault="00CA00B6" w:rsidP="00AE0860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96F1464" w14:textId="77777777" w:rsidR="00630CE2" w:rsidRPr="00630CE2" w:rsidRDefault="00CA00B6" w:rsidP="00CA00B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00B6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79A89877" w14:textId="77777777" w:rsidR="00630CE2" w:rsidRPr="00630CE2" w:rsidRDefault="00630CE2" w:rsidP="0063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5E2C7D56" w14:textId="06F53DDB" w:rsidR="00630CE2" w:rsidRDefault="00630CE2" w:rsidP="00630CE2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0CE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395BC184" w14:textId="77777777" w:rsidR="0097011E" w:rsidRPr="0097011E" w:rsidRDefault="0097011E" w:rsidP="0097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843516" w14:textId="77777777" w:rsidR="0097011E" w:rsidRPr="0097011E" w:rsidRDefault="0097011E" w:rsidP="0097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011E">
        <w:rPr>
          <w:rFonts w:ascii="Angsana New" w:hAnsi="Angsana New" w:hint="cs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“กลุ่มบริษัท”) </w:t>
      </w:r>
      <w:r w:rsidRPr="0097011E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1F556B9" w14:textId="77777777" w:rsidR="0097011E" w:rsidRPr="0097011E" w:rsidRDefault="0097011E" w:rsidP="0097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0CC6DA" w14:textId="77777777" w:rsidR="0097011E" w:rsidRPr="0097011E" w:rsidRDefault="0097011E" w:rsidP="0097011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97011E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>
        <w:rPr>
          <w:rFonts w:ascii="Angsana New" w:hAnsi="Angsana New" w:cs="Angsana New"/>
          <w:sz w:val="30"/>
          <w:szCs w:val="30"/>
        </w:rPr>
        <w:t xml:space="preserve">     </w:t>
      </w:r>
      <w:r w:rsidRPr="0097011E">
        <w:rPr>
          <w:rFonts w:ascii="Angsana New" w:hAnsi="Angsana New" w:cs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DE37484" w14:textId="77777777" w:rsidR="00605E68" w:rsidRDefault="00605E68" w:rsidP="0097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F5C3FB" w14:textId="498005F8" w:rsidR="00605E68" w:rsidRPr="00605E68" w:rsidRDefault="00605E68" w:rsidP="006B437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="Angsana New" w:hAnsi="Angsana New"/>
          <w:sz w:val="20"/>
          <w:szCs w:val="20"/>
        </w:rPr>
      </w:pPr>
      <w:r w:rsidRPr="00605E6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5B5EF960" w14:textId="77777777" w:rsidR="00605E68" w:rsidRPr="00605E68" w:rsidRDefault="00605E68" w:rsidP="00605E6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16C1C20" w14:textId="69940F15" w:rsidR="00605E68" w:rsidRPr="00605E68" w:rsidRDefault="00605E68" w:rsidP="00605E6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605E6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 w:rsidRPr="00605E68">
        <w:rPr>
          <w:rFonts w:ascii="Angsana New" w:hAnsi="Angsana New" w:cs="Angsana New"/>
          <w:sz w:val="30"/>
          <w:szCs w:val="30"/>
          <w:cs/>
        </w:rPr>
        <w:t xml:space="preserve">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</w:t>
      </w:r>
    </w:p>
    <w:p w14:paraId="7B7FA3FB" w14:textId="77777777" w:rsidR="00605E68" w:rsidRPr="00605E68" w:rsidRDefault="00605E68" w:rsidP="00605E6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AC2C267" w14:textId="77777777" w:rsidR="00605E68" w:rsidRPr="00605E68" w:rsidRDefault="00605E68" w:rsidP="00605E68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05E6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CA8CAC0" w14:textId="77777777" w:rsidR="00605E68" w:rsidRPr="00605E68" w:rsidRDefault="00605E68" w:rsidP="00605E6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276FFB8" w14:textId="644DE128" w:rsidR="00605E68" w:rsidRPr="00605E68" w:rsidRDefault="00605E68" w:rsidP="00605E6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605E68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  <w:r w:rsidRPr="00605E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5E68">
        <w:rPr>
          <w:rFonts w:ascii="Angsana New" w:hAnsi="Angsana New" w:cs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05E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5E68">
        <w:rPr>
          <w:rFonts w:ascii="Angsana New" w:hAnsi="Angsana New" w:cs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="00AC4954">
        <w:rPr>
          <w:rFonts w:ascii="Angsana New" w:hAnsi="Angsana New" w:cs="Angsana New"/>
          <w:sz w:val="30"/>
          <w:szCs w:val="30"/>
        </w:rPr>
        <w:t xml:space="preserve"> </w:t>
      </w:r>
      <w:r w:rsidRPr="00605E68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605E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5E68">
        <w:rPr>
          <w:rFonts w:ascii="Angsana New" w:hAnsi="Angsana New" w:cs="Angsana New"/>
          <w:sz w:val="30"/>
          <w:szCs w:val="30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A3CF2C3" w14:textId="77777777" w:rsidR="00605E68" w:rsidRPr="00605E68" w:rsidRDefault="00605E68" w:rsidP="00605E6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2CF8563" w14:textId="1AC3954C" w:rsidR="00605E68" w:rsidRPr="0004335F" w:rsidRDefault="00605E68" w:rsidP="00AC4954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Theme="majorBidi" w:hAnsiTheme="majorBidi" w:cstheme="majorBidi"/>
          <w:color w:val="000000" w:themeColor="text1"/>
        </w:rPr>
      </w:pPr>
      <w:r w:rsidRPr="00605E68">
        <w:rPr>
          <w:rFonts w:ascii="Angsana New" w:hAnsi="Angsana New" w:cs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A872122" w14:textId="77777777" w:rsidR="00605E68" w:rsidRDefault="00605E68" w:rsidP="0097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3562834F" w14:textId="77777777" w:rsidR="00D6688C" w:rsidRDefault="00D6688C" w:rsidP="0097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D468D93" w14:textId="40184D6D" w:rsidR="00AC4954" w:rsidRPr="00AC4954" w:rsidRDefault="00AC4954" w:rsidP="00AC495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495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3252F9C5" w14:textId="77777777" w:rsidR="0097011E" w:rsidRPr="00A36C49" w:rsidRDefault="0097011E" w:rsidP="0097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F2D8656" w14:textId="77777777" w:rsidR="00A416F6" w:rsidRDefault="00A416F6" w:rsidP="00A416F6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16F6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99E9682" w14:textId="77777777" w:rsidR="0021068C" w:rsidRPr="00A36C49" w:rsidRDefault="0021068C" w:rsidP="002106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24"/>
          <w:szCs w:val="24"/>
        </w:rPr>
      </w:pPr>
    </w:p>
    <w:p w14:paraId="40877C9D" w14:textId="2BC6FEBE" w:rsidR="00A416F6" w:rsidRPr="00A416F6" w:rsidRDefault="00A416F6" w:rsidP="00A416F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A416F6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</w:t>
      </w:r>
      <w:r w:rsidRPr="00D27B2A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เงินอื่นๆ (นอกเหนือจากลูกหนี้การค้า</w:t>
      </w:r>
      <w:r w:rsidR="00545072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และลูกหนี้ตามสัญญาเช่า</w:t>
      </w:r>
      <w:r w:rsidRPr="00D27B2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D612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</w:t>
      </w:r>
      <w:r w:rsidRPr="00D27B2A">
        <w:rPr>
          <w:rFonts w:ascii="Angsana New" w:hAnsi="Angsana New" w:hint="cs"/>
          <w:color w:val="000000"/>
          <w:sz w:val="30"/>
          <w:szCs w:val="30"/>
          <w:cs/>
          <w:lang w:val="en-GB"/>
        </w:rPr>
        <w:t>(ดูหมายเหตุ</w:t>
      </w:r>
      <w:r w:rsidRPr="00AC29C2"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</w:t>
      </w:r>
      <w:r w:rsidRPr="00AC29C2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="006225E0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AC29C2">
        <w:rPr>
          <w:rFonts w:ascii="Angsana New" w:hAnsi="Angsana New" w:hint="cs"/>
          <w:color w:val="000000"/>
          <w:sz w:val="30"/>
          <w:szCs w:val="30"/>
          <w:cs/>
          <w:lang w:val="en-GB"/>
        </w:rPr>
        <w:t>(ฉ)</w:t>
      </w:r>
      <w:r w:rsidR="00545072" w:rsidRPr="00AC29C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6225E0">
        <w:rPr>
          <w:rFonts w:ascii="Angsana New" w:hAnsi="Angsana New"/>
          <w:color w:val="000000"/>
          <w:sz w:val="30"/>
          <w:szCs w:val="30"/>
        </w:rPr>
        <w:t>3</w:t>
      </w:r>
      <w:r w:rsidR="00545072" w:rsidRPr="00AC29C2">
        <w:rPr>
          <w:rFonts w:ascii="Angsana New" w:hAnsi="Angsana New"/>
          <w:color w:val="000000"/>
          <w:sz w:val="30"/>
          <w:szCs w:val="30"/>
        </w:rPr>
        <w:t>(</w:t>
      </w:r>
      <w:r w:rsidR="00CB1FE3">
        <w:rPr>
          <w:rFonts w:ascii="Angsana New" w:hAnsi="Angsana New" w:hint="cs"/>
          <w:color w:val="000000"/>
          <w:sz w:val="30"/>
          <w:szCs w:val="30"/>
          <w:cs/>
        </w:rPr>
        <w:t>ญ</w:t>
      </w:r>
      <w:r w:rsidRPr="00AC29C2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 w:rsidR="004D1FF2">
        <w:rPr>
          <w:rFonts w:ascii="Angsana New" w:hAnsi="Angsana New"/>
          <w:color w:val="000000"/>
          <w:sz w:val="30"/>
          <w:szCs w:val="30"/>
        </w:rPr>
        <w:t>)</w:t>
      </w:r>
      <w:r w:rsidRPr="00AC29C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รับรู้รายการ</w:t>
      </w:r>
      <w:r w:rsidRPr="00D27B2A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เมื่อเริ่มแรกเมื่อกลุ่มบริษัทเป็น</w:t>
      </w:r>
      <w:r w:rsidRPr="00A416F6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A416F6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D27B2A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และวัดมูลค่าเมื่อเริ่มแรกด้วยมูลค่ายุติธรรม ทั้งนี้ สินทรัพย์ทางการเงินและ</w:t>
      </w:r>
      <w:r w:rsidRPr="0021068C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</w:t>
      </w:r>
      <w:r w:rsidRPr="00A416F6">
        <w:rPr>
          <w:rFonts w:ascii="Angsana New" w:hAnsi="Angsana New" w:hint="cs"/>
          <w:sz w:val="30"/>
          <w:szCs w:val="30"/>
          <w:cs/>
        </w:rPr>
        <w:t>ยการ</w:t>
      </w:r>
      <w:r w:rsidR="005D6121">
        <w:rPr>
          <w:rFonts w:ascii="Angsana New" w:hAnsi="Angsana New" w:hint="cs"/>
          <w:sz w:val="30"/>
          <w:szCs w:val="30"/>
          <w:cs/>
        </w:rPr>
        <w:t xml:space="preserve">      </w:t>
      </w:r>
      <w:r w:rsidRPr="00A416F6">
        <w:rPr>
          <w:rFonts w:ascii="Angsana New" w:hAnsi="Angsana New" w:hint="cs"/>
          <w:sz w:val="30"/>
          <w:szCs w:val="30"/>
          <w:cs/>
        </w:rPr>
        <w:t>ที่เกี่ยวข้องโดยตรงกับการได้มาด้วย</w:t>
      </w:r>
    </w:p>
    <w:p w14:paraId="28C4781D" w14:textId="77777777" w:rsidR="00A416F6" w:rsidRPr="00A36C49" w:rsidRDefault="00A416F6" w:rsidP="00A4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4D1745A" w14:textId="7BCE0040" w:rsidR="00A416F6" w:rsidRDefault="00A416F6" w:rsidP="0021068C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416F6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A416F6">
        <w:rPr>
          <w:rFonts w:ascii="Angsana New" w:hAnsi="Angsana New" w:hint="cs"/>
          <w:sz w:val="30"/>
          <w:szCs w:val="30"/>
        </w:rPr>
        <w:t xml:space="preserve"> </w:t>
      </w:r>
      <w:r w:rsidRPr="00A416F6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A416F6">
        <w:rPr>
          <w:rFonts w:ascii="Angsana New" w:hAnsi="Angsana New" w:hint="cs"/>
          <w:sz w:val="30"/>
          <w:szCs w:val="30"/>
        </w:rPr>
        <w:t xml:space="preserve"> </w:t>
      </w:r>
      <w:r w:rsidRPr="00A416F6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21068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416F6">
        <w:rPr>
          <w:rFonts w:ascii="Angsana New" w:hAnsi="Angsana New"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3FE54D2" w14:textId="77777777" w:rsidR="003906D1" w:rsidRPr="00A36C49" w:rsidRDefault="003906D1" w:rsidP="0021068C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42695A64" w14:textId="4AC11856" w:rsidR="00A416F6" w:rsidRPr="00A416F6" w:rsidRDefault="00A416F6" w:rsidP="00A416F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416F6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A416F6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21068C">
        <w:rPr>
          <w:rFonts w:ascii="Angsana New" w:hAnsi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A416F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A416F6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A416F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A416F6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EBD82EC" w14:textId="77777777" w:rsidR="00A416F6" w:rsidRPr="00A36C49" w:rsidRDefault="00A416F6" w:rsidP="00A4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  <w:cs/>
        </w:rPr>
      </w:pPr>
    </w:p>
    <w:p w14:paraId="27547459" w14:textId="6CCF83FD" w:rsidR="00A416F6" w:rsidRPr="00A416F6" w:rsidRDefault="00A416F6" w:rsidP="00A41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416F6">
        <w:rPr>
          <w:rFonts w:ascii="Angsana New" w:hAnsi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A416F6">
        <w:rPr>
          <w:rFonts w:ascii="Angsana New" w:hAnsi="Angsana New" w:hint="cs"/>
          <w:sz w:val="30"/>
          <w:szCs w:val="30"/>
        </w:rPr>
        <w:t xml:space="preserve"> </w:t>
      </w:r>
    </w:p>
    <w:p w14:paraId="18EB1B47" w14:textId="77777777" w:rsidR="0021068C" w:rsidRPr="00A36C49" w:rsidRDefault="0021068C" w:rsidP="002106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24"/>
          <w:szCs w:val="24"/>
        </w:rPr>
      </w:pPr>
    </w:p>
    <w:p w14:paraId="1550F5CD" w14:textId="4C55F6D5" w:rsidR="00A416F6" w:rsidRDefault="00A416F6" w:rsidP="00A416F6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16F6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902644D" w14:textId="77777777" w:rsidR="0052709B" w:rsidRPr="00A36C49" w:rsidRDefault="0052709B" w:rsidP="005270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5DF2683A" w14:textId="51CF88C9" w:rsidR="00A416F6" w:rsidRPr="0052709B" w:rsidRDefault="00A416F6" w:rsidP="005270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2709B">
        <w:rPr>
          <w:rFonts w:ascii="Angsana New" w:hAnsi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Pr="0052709B">
        <w:rPr>
          <w:rFonts w:ascii="Angsana New" w:hAnsi="Angsana New" w:hint="cs"/>
          <w:spacing w:val="-6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52709B">
        <w:rPr>
          <w:rFonts w:ascii="Angsana New" w:hAnsi="Angsana New" w:hint="cs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52709B">
        <w:rPr>
          <w:rFonts w:ascii="Angsana New" w:hAnsi="Angsana New"/>
          <w:sz w:val="30"/>
          <w:szCs w:val="30"/>
        </w:rPr>
        <w:t xml:space="preserve">    </w:t>
      </w:r>
      <w:r w:rsidRPr="0052709B">
        <w:rPr>
          <w:rFonts w:ascii="Angsana New" w:hAnsi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8946F8D" w14:textId="3C5194C6" w:rsidR="00A416F6" w:rsidRPr="00A416F6" w:rsidRDefault="00A416F6" w:rsidP="005270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2709B">
        <w:rPr>
          <w:rFonts w:ascii="Angsana New" w:hAnsi="Angsana New" w:hint="cs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52709B">
        <w:rPr>
          <w:rFonts w:ascii="Angsana New" w:hAnsi="Angsana New" w:hint="cs"/>
          <w:spacing w:val="-6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52709B">
        <w:rPr>
          <w:rFonts w:ascii="Angsana New" w:hAnsi="Angsana New" w:hint="cs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887792" w14:textId="77777777" w:rsidR="00A416F6" w:rsidRPr="004D27EE" w:rsidRDefault="00A416F6" w:rsidP="005270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1B6005EA" w14:textId="4C32F629" w:rsidR="00A416F6" w:rsidRPr="0052709B" w:rsidRDefault="00A416F6" w:rsidP="005270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2709B">
        <w:rPr>
          <w:rFonts w:ascii="Angsana New" w:hAnsi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DCFAECF" w14:textId="77777777" w:rsidR="00A416F6" w:rsidRPr="004D27EE" w:rsidRDefault="00A416F6" w:rsidP="005270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3721C02" w14:textId="6A5E48EE" w:rsidR="00A416F6" w:rsidRPr="00A416F6" w:rsidRDefault="00A416F6" w:rsidP="00A416F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2709B">
        <w:rPr>
          <w:rFonts w:ascii="Angsana New" w:hAnsi="Angsana New" w:hint="cs"/>
          <w:color w:val="000000"/>
          <w:spacing w:val="-6"/>
          <w:sz w:val="30"/>
          <w:szCs w:val="30"/>
          <w:cs/>
        </w:rPr>
        <w:t>สินทรัพย์</w:t>
      </w:r>
      <w:r w:rsidRPr="0052709B">
        <w:rPr>
          <w:rFonts w:ascii="Angsana New" w:hAnsi="Angsana New" w:hint="cs"/>
          <w:spacing w:val="-6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52709B">
        <w:rPr>
          <w:rFonts w:ascii="Angsana New" w:hAnsi="Angsana New"/>
          <w:spacing w:val="-6"/>
          <w:sz w:val="30"/>
          <w:szCs w:val="30"/>
        </w:rPr>
        <w:t xml:space="preserve">            </w:t>
      </w:r>
      <w:r w:rsidRPr="0052709B">
        <w:rPr>
          <w:rFonts w:ascii="Angsana New" w:hAnsi="Angsana New" w:hint="cs"/>
          <w:spacing w:val="-6"/>
          <w:sz w:val="30"/>
          <w:szCs w:val="30"/>
          <w:cs/>
        </w:rPr>
        <w:t>ก็ต่อเมื่อ</w:t>
      </w:r>
      <w:r w:rsidRPr="00CA1414">
        <w:rPr>
          <w:rFonts w:ascii="Angsana New" w:hAnsi="Angsana New" w:hint="cs"/>
          <w:spacing w:val="-6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A416F6">
        <w:rPr>
          <w:rFonts w:ascii="Angsana New" w:hAnsi="Angsana New" w:hint="cs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  <w:r w:rsidRPr="00A416F6">
        <w:rPr>
          <w:rFonts w:ascii="Angsana New" w:hAnsi="Angsana New" w:hint="cs"/>
          <w:sz w:val="30"/>
          <w:szCs w:val="30"/>
        </w:rPr>
        <w:t xml:space="preserve"> </w:t>
      </w:r>
    </w:p>
    <w:p w14:paraId="3BA94647" w14:textId="77777777" w:rsidR="00A416F6" w:rsidRPr="004D27EE" w:rsidRDefault="00A416F6" w:rsidP="00A4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7F9EB8E" w14:textId="351C1786" w:rsidR="00A416F6" w:rsidRDefault="00A416F6" w:rsidP="00A416F6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16F6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อนุพันธ์ </w:t>
      </w:r>
    </w:p>
    <w:p w14:paraId="08A0A5A2" w14:textId="77777777" w:rsidR="000A5DFE" w:rsidRPr="004D27EE" w:rsidRDefault="000A5DFE" w:rsidP="000A5D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24"/>
          <w:szCs w:val="24"/>
          <w:cs/>
        </w:rPr>
      </w:pPr>
    </w:p>
    <w:p w14:paraId="7AD597CD" w14:textId="24A3C46B" w:rsidR="00A416F6" w:rsidRDefault="00A416F6" w:rsidP="000A5DF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0A5DFE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FF5C30B" w14:textId="77777777" w:rsidR="00D6688C" w:rsidRPr="004D27EE" w:rsidRDefault="00D6688C" w:rsidP="000A5DF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0C85E1C0" w14:textId="7CEEDE07" w:rsidR="000A5DFE" w:rsidRPr="007B6680" w:rsidRDefault="000A5DFE" w:rsidP="007B6680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B6680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3B4A67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และลูกหนี้ตามสัญญาเช่า</w:t>
      </w:r>
    </w:p>
    <w:p w14:paraId="384F0241" w14:textId="77777777" w:rsidR="000A5DFE" w:rsidRPr="004B2E3D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07322B37" w14:textId="0A71E1FB" w:rsidR="000A5DFE" w:rsidRPr="007B6680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904F2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>ตัดจำหน่าย</w:t>
      </w:r>
    </w:p>
    <w:p w14:paraId="2AB093C1" w14:textId="77777777" w:rsidR="000A5DFE" w:rsidRPr="004B2E3D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5321247C" w14:textId="133C4227" w:rsidR="000A5DFE" w:rsidRPr="007B6680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904F2">
        <w:rPr>
          <w:rFonts w:ascii="Angsana New" w:hAnsi="Angsana New"/>
          <w:color w:val="000000"/>
          <w:spacing w:val="-6"/>
          <w:sz w:val="30"/>
          <w:szCs w:val="30"/>
        </w:rPr>
        <w:t xml:space="preserve">          12</w:t>
      </w: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7904F2">
        <w:rPr>
          <w:rFonts w:ascii="Angsana New" w:hAnsi="Angsana New"/>
          <w:color w:val="000000"/>
          <w:spacing w:val="-6"/>
          <w:sz w:val="30"/>
          <w:szCs w:val="30"/>
        </w:rPr>
        <w:t xml:space="preserve">      </w:t>
      </w: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39818CED" w14:textId="77777777" w:rsidR="000A5DFE" w:rsidRPr="004B2E3D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3A083ECF" w14:textId="59255E41" w:rsidR="000A5DFE" w:rsidRPr="007B6680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95E5573" w14:textId="77777777" w:rsidR="000A5DFE" w:rsidRPr="004B2E3D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63011D34" w14:textId="1E282DCF" w:rsidR="000A5DFE" w:rsidRPr="007B6680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91182">
        <w:rPr>
          <w:rFonts w:ascii="Angsana New" w:hAnsi="Angsana New"/>
          <w:color w:val="000000"/>
          <w:spacing w:val="-6"/>
          <w:sz w:val="30"/>
          <w:szCs w:val="30"/>
        </w:rPr>
        <w:t>12</w:t>
      </w: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เดือนข้างหน้า </w:t>
      </w:r>
    </w:p>
    <w:p w14:paraId="3CCA3A78" w14:textId="77777777" w:rsidR="000A5DFE" w:rsidRPr="004B2E3D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24"/>
          <w:szCs w:val="24"/>
          <w:cs/>
        </w:rPr>
      </w:pPr>
    </w:p>
    <w:p w14:paraId="3531DA9F" w14:textId="082BFD61" w:rsidR="000A5DFE" w:rsidRPr="007B6680" w:rsidRDefault="000A5DFE" w:rsidP="007B6680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</w:t>
      </w:r>
      <w:r w:rsidR="00982684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7B6680">
        <w:rPr>
          <w:rFonts w:ascii="Angsana New" w:hAnsi="Angsana New"/>
          <w:color w:val="000000"/>
          <w:spacing w:val="-6"/>
          <w:sz w:val="30"/>
          <w:szCs w:val="30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49CD51C" w14:textId="77777777" w:rsidR="000A5DFE" w:rsidRPr="004B2E3D" w:rsidRDefault="000A5DFE" w:rsidP="000A5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  <w:cs/>
        </w:rPr>
      </w:pPr>
    </w:p>
    <w:p w14:paraId="42200D39" w14:textId="52ECB861" w:rsidR="000A5DFE" w:rsidRPr="007B6680" w:rsidRDefault="000A5DFE" w:rsidP="009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91182">
        <w:rPr>
          <w:rFonts w:asciiTheme="majorBidi" w:hAnsiTheme="majorBidi"/>
          <w:sz w:val="30"/>
          <w:szCs w:val="30"/>
          <w:cs/>
        </w:rPr>
        <w:t>กลุ่มบริษัท</w:t>
      </w:r>
      <w:r w:rsidRPr="007B6680">
        <w:rPr>
          <w:rFonts w:asciiTheme="majorBidi" w:hAnsiTheme="majorBidi"/>
          <w:sz w:val="30"/>
          <w:szCs w:val="30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</w:t>
      </w:r>
      <w:r w:rsidR="00982684">
        <w:rPr>
          <w:rFonts w:asciiTheme="majorBidi" w:hAnsiTheme="majorBidi"/>
          <w:sz w:val="30"/>
          <w:szCs w:val="30"/>
        </w:rPr>
        <w:br/>
      </w:r>
      <w:r w:rsidRPr="007B6680">
        <w:rPr>
          <w:rFonts w:asciiTheme="majorBidi" w:hAnsiTheme="majorBidi"/>
          <w:sz w:val="30"/>
          <w:szCs w:val="30"/>
          <w:cs/>
        </w:rPr>
        <w:t>ด้านเครดิตให้แก่</w:t>
      </w:r>
      <w:r w:rsidRPr="00C91182">
        <w:rPr>
          <w:rFonts w:asciiTheme="majorBidi" w:hAnsiTheme="majorBidi"/>
          <w:sz w:val="30"/>
          <w:szCs w:val="30"/>
          <w:cs/>
        </w:rPr>
        <w:t>กลุ่มบริษัท</w:t>
      </w:r>
      <w:r w:rsidRPr="007B6680">
        <w:rPr>
          <w:rFonts w:asciiTheme="majorBidi" w:hAnsiTheme="majorBidi"/>
          <w:sz w:val="30"/>
          <w:szCs w:val="30"/>
          <w:cs/>
        </w:rPr>
        <w:t>ได้เต็มจำนวน อีกทั้ง</w:t>
      </w:r>
      <w:r w:rsidRPr="00C91182">
        <w:rPr>
          <w:rFonts w:asciiTheme="majorBidi" w:hAnsiTheme="majorBidi"/>
          <w:sz w:val="30"/>
          <w:szCs w:val="30"/>
          <w:cs/>
        </w:rPr>
        <w:t>กลุ่มบริษัท</w:t>
      </w:r>
      <w:r w:rsidRPr="007B6680">
        <w:rPr>
          <w:rFonts w:asciiTheme="majorBidi" w:hAnsi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</w:t>
      </w:r>
    </w:p>
    <w:p w14:paraId="62A809C3" w14:textId="77777777" w:rsidR="000A5DFE" w:rsidRPr="004B2E3D" w:rsidRDefault="000A5DFE" w:rsidP="000A5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38B77AC" w14:textId="1F67DB30" w:rsidR="000A5DFE" w:rsidRDefault="000A5DFE" w:rsidP="00AB2831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2831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2C488984" w14:textId="77777777" w:rsidR="00AB2831" w:rsidRPr="000222DD" w:rsidRDefault="00AB2831" w:rsidP="00AB283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24"/>
          <w:szCs w:val="24"/>
        </w:rPr>
      </w:pPr>
    </w:p>
    <w:p w14:paraId="787AE8A8" w14:textId="5975EC0C" w:rsidR="000A5DFE" w:rsidRPr="004B2E3D" w:rsidRDefault="000A5DFE" w:rsidP="004B2E3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4B2E3D">
        <w:rPr>
          <w:rFonts w:ascii="Angsana New" w:hAnsi="Angsana New"/>
          <w:color w:val="000000"/>
          <w:spacing w:val="-6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E4099E5" w14:textId="32FAF1CA" w:rsidR="00B90EF7" w:rsidRDefault="00B90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1119A895" w14:textId="3A223B10" w:rsidR="000A5DFE" w:rsidRDefault="000A5DFE" w:rsidP="00131D05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31D05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ดอกเบี้ย </w:t>
      </w:r>
    </w:p>
    <w:p w14:paraId="09B13A8B" w14:textId="77777777" w:rsidR="00131D05" w:rsidRPr="007A2366" w:rsidRDefault="00131D05" w:rsidP="00131D05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20652051" w14:textId="4322B7F2" w:rsidR="000A5DFE" w:rsidRDefault="000A5DFE" w:rsidP="004B2E3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4B2E3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DB03B68" w14:textId="77777777" w:rsidR="00985588" w:rsidRPr="007A2366" w:rsidRDefault="00985588" w:rsidP="00C330F9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28"/>
          <w:szCs w:val="28"/>
        </w:rPr>
      </w:pPr>
    </w:p>
    <w:p w14:paraId="5273C027" w14:textId="6A20D926" w:rsidR="00C330F9" w:rsidRPr="00C330F9" w:rsidRDefault="00C330F9" w:rsidP="00B336C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330F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  <w:r w:rsidRPr="00C330F9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2E637604" w14:textId="77777777" w:rsidR="00C330F9" w:rsidRPr="007A2366" w:rsidRDefault="00C330F9" w:rsidP="00C330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D9F724F" w14:textId="0B06A322" w:rsidR="00C330F9" w:rsidRPr="00C330F9" w:rsidRDefault="00C330F9" w:rsidP="00C330F9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330F9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="008E1E14">
        <w:rPr>
          <w:rFonts w:ascii="Angsana New" w:hAnsi="Angsana New" w:cs="Angsana New"/>
          <w:sz w:val="30"/>
          <w:szCs w:val="30"/>
        </w:rPr>
        <w:t xml:space="preserve">   </w:t>
      </w:r>
      <w:r w:rsidRPr="00C330F9">
        <w:rPr>
          <w:rFonts w:ascii="Angsana New" w:hAnsi="Angsana New" w:cs="Angsana New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8F107E2" w14:textId="77777777" w:rsidR="00C330F9" w:rsidRPr="007A2366" w:rsidRDefault="00C330F9" w:rsidP="00C330F9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28"/>
          <w:szCs w:val="28"/>
        </w:rPr>
      </w:pPr>
    </w:p>
    <w:p w14:paraId="41C83202" w14:textId="77777777" w:rsidR="00C330F9" w:rsidRPr="00383D87" w:rsidRDefault="00C330F9" w:rsidP="008E1E1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E1E1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1265035" w14:textId="77777777" w:rsidR="00383D87" w:rsidRPr="00383D87" w:rsidRDefault="00383D87" w:rsidP="00383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63C4D6" w14:textId="77777777" w:rsidR="00383D87" w:rsidRPr="00C330F9" w:rsidRDefault="00383D87" w:rsidP="00383D8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330F9">
        <w:rPr>
          <w:rFonts w:ascii="Angsana New" w:hAnsi="Angsana New" w:cs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      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330F9">
        <w:rPr>
          <w:rFonts w:ascii="Angsana New" w:hAnsi="Angsana New" w:cs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3AC1F86A" w14:textId="77777777" w:rsidR="00383D87" w:rsidRPr="00383D87" w:rsidRDefault="00383D87" w:rsidP="00383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1015C2" w14:textId="77777777" w:rsidR="00B7168C" w:rsidRDefault="00B7168C" w:rsidP="00B7168C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330F9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1B1116">
        <w:rPr>
          <w:rFonts w:ascii="Angsana New" w:hAnsi="Angsana New" w:cs="Angsana New"/>
          <w:spacing w:val="-6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330F9">
        <w:rPr>
          <w:rFonts w:ascii="Angsana New" w:hAnsi="Angsana New" w:cs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</w:t>
      </w:r>
      <w:r>
        <w:rPr>
          <w:rFonts w:ascii="Angsana New" w:hAnsi="Angsana New" w:cs="Angsana New" w:hint="cs"/>
          <w:sz w:val="30"/>
          <w:szCs w:val="30"/>
          <w:cs/>
        </w:rPr>
        <w:t>อดี</w:t>
      </w:r>
      <w:r w:rsidRPr="00C330F9">
        <w:rPr>
          <w:rFonts w:ascii="Angsana New" w:hAnsi="Angsana New" w:cs="Angsana New"/>
          <w:sz w:val="30"/>
          <w:szCs w:val="30"/>
          <w:cs/>
        </w:rPr>
        <w:t xml:space="preserve">ต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C330F9">
        <w:rPr>
          <w:rFonts w:ascii="Angsana New" w:hAnsi="Angsana New" w:cs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C330F9">
        <w:rPr>
          <w:rFonts w:ascii="Angsana New" w:hAnsi="Angsana New" w:cs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67CC3CF1" w14:textId="77777777" w:rsidR="00F15444" w:rsidRPr="00383D87" w:rsidRDefault="00F15444" w:rsidP="00F15444">
      <w:pPr>
        <w:rPr>
          <w:rFonts w:asciiTheme="majorBidi" w:hAnsiTheme="majorBidi" w:cstheme="majorBidi"/>
          <w:sz w:val="30"/>
          <w:szCs w:val="30"/>
        </w:rPr>
      </w:pPr>
    </w:p>
    <w:p w14:paraId="19EFFA04" w14:textId="77777777" w:rsidR="00F15444" w:rsidRDefault="00F15444" w:rsidP="00F1544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15444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28834158" w14:textId="77777777" w:rsidR="003E3FD6" w:rsidRPr="007A2366" w:rsidRDefault="003E3FD6" w:rsidP="003E3F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3956674" w14:textId="77777777" w:rsidR="003E3FD6" w:rsidRDefault="003E3FD6" w:rsidP="003E3FD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330F9">
        <w:rPr>
          <w:rFonts w:ascii="Angsana New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C330F9">
        <w:rPr>
          <w:rFonts w:ascii="Angsana New" w:hAnsi="Angsana New" w:cs="Angsana New"/>
          <w:sz w:val="30"/>
          <w:szCs w:val="30"/>
        </w:rPr>
        <w:t xml:space="preserve"> </w:t>
      </w:r>
      <w:r w:rsidRPr="00C330F9">
        <w:rPr>
          <w:rFonts w:ascii="Angsana New" w:hAnsi="Angsana New" w:cs="Angsana New"/>
          <w:sz w:val="30"/>
          <w:szCs w:val="30"/>
          <w:cs/>
        </w:rPr>
        <w:t xml:space="preserve"> ต้นทุนของสินค้าคำนวณโดยใช้วิธี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5882F16" w14:textId="77777777" w:rsidR="003E3FD6" w:rsidRPr="00383D87" w:rsidRDefault="003E3FD6" w:rsidP="003E3FD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4831949" w14:textId="13DFBACA" w:rsidR="003E3FD6" w:rsidRDefault="003E3FD6" w:rsidP="003E3FD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สินค้าประเภทเครื่องมือแพทย์</w:t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</w:rPr>
        <w:t xml:space="preserve">-   </w:t>
      </w:r>
      <w:r>
        <w:rPr>
          <w:rFonts w:ascii="Angsana New" w:hAnsi="Angsana New" w:cs="Angsana New" w:hint="cs"/>
          <w:sz w:val="30"/>
          <w:szCs w:val="30"/>
          <w:cs/>
        </w:rPr>
        <w:t>วิธีราคาเฉพาะเจาะจง</w:t>
      </w:r>
    </w:p>
    <w:p w14:paraId="446DEB7F" w14:textId="11E3F9B7" w:rsidR="003E3FD6" w:rsidRPr="003E3FD6" w:rsidRDefault="003E3FD6" w:rsidP="003E3FD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15444">
        <w:rPr>
          <w:rFonts w:ascii="Angsana New" w:hAnsi="Angsana New" w:cs="Angsana New" w:hint="cs"/>
          <w:sz w:val="30"/>
          <w:szCs w:val="30"/>
          <w:cs/>
        </w:rPr>
        <w:t>อุปกรณ์เสริมและอะไหล่</w:t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</w:rPr>
        <w:t xml:space="preserve">-   </w:t>
      </w:r>
      <w:r>
        <w:rPr>
          <w:rFonts w:ascii="Angsana New" w:hAnsi="Angsana New" w:cs="Angsana New" w:hint="cs"/>
          <w:sz w:val="30"/>
          <w:szCs w:val="30"/>
          <w:cs/>
        </w:rPr>
        <w:t>วิธีเข้าก่อนออกก่อน</w:t>
      </w:r>
    </w:p>
    <w:p w14:paraId="53106A72" w14:textId="77777777" w:rsidR="007A2366" w:rsidRPr="00383D87" w:rsidRDefault="007A2366" w:rsidP="003E3F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CDDCB7" w14:textId="77777777" w:rsidR="003E3FD6" w:rsidRPr="00436E37" w:rsidRDefault="003E3FD6" w:rsidP="00436E3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6E37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D20CEA7" w14:textId="77777777" w:rsidR="00F15444" w:rsidRDefault="00F15444" w:rsidP="00F15444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3509A7B" w14:textId="1C68EAE0" w:rsidR="000C2917" w:rsidRPr="00436E3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36E3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164318BC" w14:textId="77777777" w:rsidR="000C2917" w:rsidRPr="00436E3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71892AE" w14:textId="72D531FF" w:rsidR="000C2917" w:rsidRPr="00436E3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36E37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1F45DD">
        <w:rPr>
          <w:rFonts w:ascii="Angsana New" w:hAnsi="Angsana New" w:cs="Angsana New"/>
          <w:sz w:val="30"/>
          <w:szCs w:val="30"/>
        </w:rPr>
        <w:t>20</w:t>
      </w:r>
      <w:r w:rsidRPr="00436E37">
        <w:rPr>
          <w:rFonts w:ascii="Angsana New" w:hAnsi="Angsana New" w:cs="Angsana New"/>
          <w:sz w:val="30"/>
          <w:szCs w:val="30"/>
        </w:rPr>
        <w:t xml:space="preserve"> </w:t>
      </w:r>
      <w:r w:rsidRPr="00436E37">
        <w:rPr>
          <w:rFonts w:ascii="Angsana New" w:hAnsi="Angsana New" w:cs="Angsana New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4BFE165" w14:textId="77777777" w:rsidR="000C2917" w:rsidRPr="00436E3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84111B2" w14:textId="2037172D" w:rsidR="000C2917" w:rsidRPr="00436E3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36E37">
        <w:rPr>
          <w:rFonts w:ascii="Angsana New" w:hAnsi="Angsana New" w:cs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672BAF8C" w14:textId="77777777" w:rsidR="00B7168C" w:rsidRPr="00F15444" w:rsidRDefault="00B7168C" w:rsidP="00F15444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4D2A41A" w14:textId="77777777" w:rsidR="000C2917" w:rsidRDefault="000C2917" w:rsidP="00436E3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6E3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ที่ดิน อาคารและอุปกรณ์ </w:t>
      </w:r>
    </w:p>
    <w:p w14:paraId="56003B1D" w14:textId="77777777" w:rsidR="00383D87" w:rsidRPr="00383D87" w:rsidRDefault="00383D87" w:rsidP="00383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EF92DD" w14:textId="77777777" w:rsidR="00383D87" w:rsidRPr="00436E37" w:rsidRDefault="00383D87" w:rsidP="00383D8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36E37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0E1F65C" w14:textId="77777777" w:rsidR="00383D87" w:rsidRPr="00436E37" w:rsidRDefault="00383D87" w:rsidP="00383D8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7B50B9A" w14:textId="77777777" w:rsidR="00383D87" w:rsidRPr="00436E37" w:rsidRDefault="00383D87" w:rsidP="00383D8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36E37">
        <w:rPr>
          <w:rFonts w:ascii="Angsana New" w:hAnsi="Angsana New" w:cs="Angsana New"/>
          <w:sz w:val="30"/>
          <w:szCs w:val="30"/>
          <w:cs/>
        </w:rPr>
        <w:t>ราคาทุนรวมถึงต้นทุนในการรื้อถอน</w:t>
      </w:r>
      <w:r w:rsidRPr="00436E37">
        <w:rPr>
          <w:rFonts w:ascii="Angsana New" w:hAnsi="Angsana New" w:cs="Angsana New"/>
          <w:sz w:val="30"/>
          <w:szCs w:val="30"/>
        </w:rPr>
        <w:t xml:space="preserve"> </w:t>
      </w:r>
      <w:r w:rsidRPr="00436E37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436E37">
        <w:rPr>
          <w:rFonts w:ascii="Angsana New" w:hAnsi="Angsana New" w:cs="Angsana New"/>
          <w:sz w:val="30"/>
          <w:szCs w:val="30"/>
        </w:rPr>
        <w:t xml:space="preserve"> </w:t>
      </w:r>
      <w:r w:rsidRPr="00436E37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</w:t>
      </w:r>
    </w:p>
    <w:p w14:paraId="678AE73D" w14:textId="77777777" w:rsidR="00383D87" w:rsidRDefault="00383D87" w:rsidP="00383D8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5DA3BA0" w14:textId="77777777" w:rsidR="00383D87" w:rsidRPr="00383D87" w:rsidRDefault="00383D87" w:rsidP="00383D87"/>
    <w:p w14:paraId="56D5F643" w14:textId="77777777" w:rsidR="00383D87" w:rsidRPr="00436E37" w:rsidRDefault="00383D87" w:rsidP="00383D8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36E37">
        <w:rPr>
          <w:rFonts w:ascii="Angsana New" w:hAnsi="Angsana New" w:cs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FEE4919" w14:textId="77777777" w:rsidR="000C2917" w:rsidRPr="000E43DC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0E43D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2F473C3" w14:textId="2B92432D" w:rsidR="004F17C6" w:rsidRPr="004F17C6" w:rsidRDefault="004F17C6" w:rsidP="004F17C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F17C6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B43023D" w14:textId="77777777" w:rsidR="004F17C6" w:rsidRPr="004F17C6" w:rsidRDefault="004F17C6" w:rsidP="004F17C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D8571AB" w14:textId="5ED03097" w:rsidR="000C2917" w:rsidRPr="00436E3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36E37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E37">
        <w:rPr>
          <w:rFonts w:ascii="Angsana New" w:hAnsi="Angsana New" w:cs="Angsana New"/>
          <w:sz w:val="30"/>
          <w:szCs w:val="30"/>
        </w:rPr>
        <w:t xml:space="preserve"> </w:t>
      </w:r>
      <w:r w:rsidRPr="00436E37">
        <w:rPr>
          <w:rFonts w:ascii="Angsana New" w:hAnsi="Angsana New" w:cs="Angsana New"/>
          <w:sz w:val="30"/>
          <w:szCs w:val="30"/>
          <w:cs/>
        </w:rPr>
        <w:t xml:space="preserve">อาคารและอุปกรณ์ </w:t>
      </w:r>
      <w:r w:rsidRPr="00020953">
        <w:rPr>
          <w:rFonts w:ascii="Angsana New" w:hAnsi="Angsana New" w:cs="Angsana New"/>
          <w:spacing w:val="-6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0209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6E37">
        <w:rPr>
          <w:rFonts w:ascii="Angsana New" w:hAnsi="Angsana New" w:cs="Angsana New"/>
          <w:sz w:val="30"/>
          <w:szCs w:val="30"/>
          <w:cs/>
        </w:rPr>
        <w:t>ได้อย่างน่าเชื่อถือ</w:t>
      </w:r>
      <w:r w:rsidR="000209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6E37">
        <w:rPr>
          <w:rFonts w:ascii="Angsana New" w:hAnsi="Angsana New" w:cs="Angsana New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436E37">
        <w:rPr>
          <w:rFonts w:ascii="Angsana New" w:hAnsi="Angsana New" w:cs="Angsana New"/>
          <w:sz w:val="30"/>
          <w:szCs w:val="30"/>
        </w:rPr>
        <w:t xml:space="preserve"> </w:t>
      </w:r>
      <w:r w:rsidRPr="00436E37">
        <w:rPr>
          <w:rFonts w:ascii="Angsana New" w:hAnsi="Angsana New" w:cs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366987F" w14:textId="77777777" w:rsidR="000C2917" w:rsidRPr="00436E3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1F4FEDB" w14:textId="77777777" w:rsidR="000C2917" w:rsidRDefault="000C2917" w:rsidP="00436E3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20953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01F137EE" w14:textId="77777777" w:rsidR="00020953" w:rsidRPr="00B01376" w:rsidRDefault="00020953" w:rsidP="00020953">
      <w:pPr>
        <w:rPr>
          <w:rFonts w:ascii="Angsana New" w:hAnsi="Angsana New"/>
          <w:sz w:val="30"/>
          <w:szCs w:val="30"/>
        </w:rPr>
      </w:pPr>
    </w:p>
    <w:p w14:paraId="2EE1CC4F" w14:textId="177344BA" w:rsidR="000C2917" w:rsidRDefault="000C2917" w:rsidP="001F6EB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1F6EB6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  </w:t>
      </w:r>
    </w:p>
    <w:p w14:paraId="740F9683" w14:textId="77777777" w:rsidR="001F6EB6" w:rsidRPr="00E43427" w:rsidRDefault="001F6EB6" w:rsidP="001F6EB6">
      <w:pPr>
        <w:rPr>
          <w:rFonts w:ascii="Angsana New" w:hAnsi="Angsana New"/>
          <w:sz w:val="30"/>
          <w:szCs w:val="30"/>
        </w:rPr>
      </w:pPr>
    </w:p>
    <w:p w14:paraId="5366BB15" w14:textId="68CF268D" w:rsidR="000C2917" w:rsidRDefault="000C2917" w:rsidP="00520C89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520C89">
        <w:rPr>
          <w:rFonts w:ascii="Angsana New" w:hAnsi="Angsana New" w:cs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6CF0BCE" w14:textId="77777777" w:rsidR="00520C89" w:rsidRPr="00E43427" w:rsidRDefault="00520C89" w:rsidP="00520C89">
      <w:pPr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C2917" w:rsidRPr="00520C89" w14:paraId="7BC73507" w14:textId="77777777" w:rsidTr="00D476A3">
        <w:tc>
          <w:tcPr>
            <w:tcW w:w="5390" w:type="dxa"/>
            <w:vAlign w:val="bottom"/>
          </w:tcPr>
          <w:p w14:paraId="27240686" w14:textId="1FB1BF54" w:rsidR="000C2917" w:rsidRPr="00520C89" w:rsidRDefault="000C2917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2C1AF9C1" w14:textId="75FC7AFE" w:rsidR="000C2917" w:rsidRPr="00520C89" w:rsidRDefault="000C2917" w:rsidP="00A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7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A07BF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1EC27FF" w14:textId="77777777" w:rsidR="000C2917" w:rsidRPr="00520C89" w:rsidRDefault="000C2917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C2917" w:rsidRPr="00520C89" w14:paraId="39219991" w14:textId="77777777" w:rsidTr="00D476A3">
        <w:tc>
          <w:tcPr>
            <w:tcW w:w="5390" w:type="dxa"/>
            <w:vAlign w:val="bottom"/>
          </w:tcPr>
          <w:p w14:paraId="244A541E" w14:textId="5BED098B" w:rsidR="000C2917" w:rsidRPr="00520C89" w:rsidRDefault="00520C89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5289BF11" w14:textId="6AB51359" w:rsidR="000C2917" w:rsidRPr="00520C89" w:rsidRDefault="00A07BF6" w:rsidP="00A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7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973C38C" w14:textId="77777777" w:rsidR="000C2917" w:rsidRPr="00520C89" w:rsidRDefault="000C2917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C2917" w:rsidRPr="00520C89" w14:paraId="24BAE98A" w14:textId="77777777" w:rsidTr="00D476A3">
        <w:tc>
          <w:tcPr>
            <w:tcW w:w="5390" w:type="dxa"/>
            <w:vAlign w:val="bottom"/>
          </w:tcPr>
          <w:p w14:paraId="590D22FF" w14:textId="03321DBD" w:rsidR="000C2917" w:rsidRPr="00520C89" w:rsidRDefault="00520C89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14:paraId="680469E0" w14:textId="3FB423AF" w:rsidR="000C2917" w:rsidRPr="00520C89" w:rsidRDefault="00A07BF6" w:rsidP="00A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7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C5E9D08" w14:textId="77777777" w:rsidR="000C2917" w:rsidRPr="00520C89" w:rsidRDefault="000C2917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C2917" w:rsidRPr="00520C89" w14:paraId="1B808CED" w14:textId="77777777" w:rsidTr="00D476A3">
        <w:tc>
          <w:tcPr>
            <w:tcW w:w="5390" w:type="dxa"/>
            <w:vAlign w:val="bottom"/>
          </w:tcPr>
          <w:p w14:paraId="319E1E5D" w14:textId="6D4CD489" w:rsidR="000C2917" w:rsidRPr="00520C89" w:rsidRDefault="00520C89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เครื่องมือแพทย์ทดลองใช้</w:t>
            </w:r>
          </w:p>
        </w:tc>
        <w:tc>
          <w:tcPr>
            <w:tcW w:w="1195" w:type="dxa"/>
          </w:tcPr>
          <w:p w14:paraId="19FF975A" w14:textId="3EB75E1D" w:rsidR="000C2917" w:rsidRPr="00520C89" w:rsidRDefault="00A07BF6" w:rsidP="00A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7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2 - 7</w:t>
            </w:r>
          </w:p>
        </w:tc>
        <w:tc>
          <w:tcPr>
            <w:tcW w:w="675" w:type="dxa"/>
          </w:tcPr>
          <w:p w14:paraId="7D5E08B2" w14:textId="77777777" w:rsidR="000C2917" w:rsidRPr="00520C89" w:rsidRDefault="000C2917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E21DF" w:rsidRPr="00520C89" w14:paraId="458BBE2D" w14:textId="77777777" w:rsidTr="00D476A3">
        <w:tc>
          <w:tcPr>
            <w:tcW w:w="5390" w:type="dxa"/>
            <w:vAlign w:val="bottom"/>
          </w:tcPr>
          <w:p w14:paraId="5F197471" w14:textId="37D46114" w:rsidR="006E21DF" w:rsidRDefault="006E21DF" w:rsidP="006E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="00A932D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  <w:r w:rsidR="00A932D7">
              <w:rPr>
                <w:rFonts w:ascii="Angsana New" w:hAnsi="Angsana New" w:hint="cs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1195" w:type="dxa"/>
          </w:tcPr>
          <w:p w14:paraId="6E94FA73" w14:textId="1BEFFACB" w:rsidR="006E21DF" w:rsidRPr="00520C89" w:rsidRDefault="00A932D7" w:rsidP="00A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7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A07B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4590117" w14:textId="12C6DA33" w:rsidR="006E21DF" w:rsidRPr="00520C89" w:rsidRDefault="006E21DF" w:rsidP="006E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E21DF" w:rsidRPr="00520C89" w14:paraId="1692042A" w14:textId="77777777" w:rsidTr="00D476A3">
        <w:tc>
          <w:tcPr>
            <w:tcW w:w="5390" w:type="dxa"/>
            <w:vAlign w:val="bottom"/>
          </w:tcPr>
          <w:p w14:paraId="56F12B60" w14:textId="46E28E56" w:rsidR="006E21DF" w:rsidRDefault="006E21DF" w:rsidP="006E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D19F1F7" w14:textId="5D618457" w:rsidR="006E21DF" w:rsidRPr="00520C89" w:rsidRDefault="00A07BF6" w:rsidP="00A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7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76486BE" w14:textId="2D684DF0" w:rsidR="006E21DF" w:rsidRPr="00520C89" w:rsidRDefault="006E21DF" w:rsidP="006E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E21DF" w:rsidRPr="00520C89" w14:paraId="3945FE70" w14:textId="77777777" w:rsidTr="00D476A3">
        <w:tc>
          <w:tcPr>
            <w:tcW w:w="5390" w:type="dxa"/>
            <w:vAlign w:val="bottom"/>
          </w:tcPr>
          <w:p w14:paraId="69F63B6F" w14:textId="5FA4111B" w:rsidR="006E21DF" w:rsidRDefault="006E21DF" w:rsidP="006E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อุปกรณ์เพื่อให้เช่า</w:t>
            </w:r>
          </w:p>
        </w:tc>
        <w:tc>
          <w:tcPr>
            <w:tcW w:w="1195" w:type="dxa"/>
          </w:tcPr>
          <w:p w14:paraId="2652FA87" w14:textId="5B2F2939" w:rsidR="006E21DF" w:rsidRPr="00520C89" w:rsidRDefault="00A07BF6" w:rsidP="00A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7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5861C16B" w14:textId="1582B174" w:rsidR="006E21DF" w:rsidRPr="00520C89" w:rsidRDefault="006E21DF" w:rsidP="006E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D2BCEDD" w14:textId="77777777" w:rsidR="00FC51CE" w:rsidRPr="00E43427" w:rsidRDefault="00FC51CE" w:rsidP="00FC5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D2342A7" w14:textId="77777777" w:rsidR="005D6121" w:rsidRDefault="005D6121" w:rsidP="005D612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D612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B65AF99" w14:textId="77777777" w:rsidR="00A27856" w:rsidRPr="00A27856" w:rsidRDefault="00A27856" w:rsidP="00A27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3E7740" w14:textId="77777777" w:rsidR="00A27856" w:rsidRPr="00A932D7" w:rsidRDefault="00A27856" w:rsidP="00A2785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A932D7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B11F059" w14:textId="77777777" w:rsidR="00A27856" w:rsidRPr="005D6121" w:rsidRDefault="00A27856" w:rsidP="00A27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30D7FF4" w14:textId="351A088B" w:rsidR="005D6121" w:rsidRDefault="005D6121" w:rsidP="00A932D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932D7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ในฐานะผู้เช่า</w:t>
      </w:r>
    </w:p>
    <w:p w14:paraId="19ADE072" w14:textId="77777777" w:rsidR="00A932D7" w:rsidRPr="00B01376" w:rsidRDefault="00A932D7" w:rsidP="00A932D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E8844EA" w14:textId="1541AAD5" w:rsidR="00A932D7" w:rsidRPr="00A932D7" w:rsidRDefault="00A932D7" w:rsidP="00A932D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32D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A932D7"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กลุ่มบริษัทจะปันส่วนสิ่งตอบแทนที่ต้องจ่าย</w:t>
      </w:r>
      <w:r>
        <w:rPr>
          <w:rFonts w:ascii="Angsana New" w:hAnsi="Angsana New" w:cs="Angsana New"/>
          <w:sz w:val="30"/>
          <w:szCs w:val="30"/>
        </w:rPr>
        <w:t xml:space="preserve">   </w:t>
      </w:r>
      <w:r w:rsidRPr="00A932D7">
        <w:rPr>
          <w:rFonts w:ascii="Angsana New" w:hAnsi="Angsana New" w:cs="Angsana New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A932D7"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 w:rsidRPr="00A932D7">
        <w:rPr>
          <w:rFonts w:ascii="Angsana New" w:hAnsi="Angsana New" w:cs="Angsana New"/>
          <w:sz w:val="30"/>
          <w:szCs w:val="30"/>
          <w:cs/>
        </w:rPr>
        <w:t>อสังหาริมทรัพย์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ที่ไม่เป็นการเช่าเป็นสัญญาเช่าทั้งหมด</w:t>
      </w:r>
    </w:p>
    <w:p w14:paraId="38F89F91" w14:textId="77777777" w:rsidR="00A932D7" w:rsidRPr="00B01376" w:rsidRDefault="00A932D7" w:rsidP="00A932D7">
      <w:pPr>
        <w:rPr>
          <w:rFonts w:ascii="Angsana New" w:hAnsi="Angsana New"/>
          <w:sz w:val="30"/>
          <w:szCs w:val="30"/>
        </w:rPr>
      </w:pPr>
    </w:p>
    <w:p w14:paraId="3A116ADC" w14:textId="28579EA5" w:rsidR="005D6121" w:rsidRPr="00A932D7" w:rsidRDefault="005D6121" w:rsidP="00A932D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A932D7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527084"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93D51F6" w14:textId="77777777" w:rsidR="005D6121" w:rsidRPr="00B01376" w:rsidRDefault="005D6121" w:rsidP="00A932D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F8F3A1C" w14:textId="77777777" w:rsidR="00B1308C" w:rsidRPr="00A932D7" w:rsidRDefault="00B1308C" w:rsidP="00B1308C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32D7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A932D7">
        <w:rPr>
          <w:rFonts w:ascii="Angsana New" w:hAnsi="Angsana New" w:cs="Angsana New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เว้นแต่สัญญาเช่าที่โอนกรรมสิทธิ์ในสินทรัพย์ที่เช่</w:t>
      </w:r>
      <w:r>
        <w:rPr>
          <w:rFonts w:ascii="Angsana New" w:hAnsi="Angsana New" w:cs="Angsana New" w:hint="cs"/>
          <w:sz w:val="30"/>
          <w:szCs w:val="30"/>
          <w:cs/>
        </w:rPr>
        <w:t>าใ</w:t>
      </w:r>
      <w:r w:rsidRPr="000408FA">
        <w:rPr>
          <w:rFonts w:ascii="Angsana New" w:hAnsi="Angsana New" w:cs="Angsana New"/>
          <w:spacing w:val="-6"/>
          <w:sz w:val="30"/>
          <w:szCs w:val="30"/>
          <w:cs/>
        </w:rPr>
        <w:t>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</w:t>
      </w:r>
      <w:r w:rsidRPr="00A932D7">
        <w:rPr>
          <w:rFonts w:ascii="Angsana New" w:hAnsi="Angsana New" w:cs="Angsana New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A932D7">
        <w:rPr>
          <w:rFonts w:ascii="Angsana New" w:hAnsi="Angsana New" w:cs="Angsana New"/>
          <w:sz w:val="30"/>
          <w:szCs w:val="30"/>
        </w:rPr>
        <w:t xml:space="preserve"> </w:t>
      </w:r>
    </w:p>
    <w:p w14:paraId="09118104" w14:textId="77777777" w:rsidR="00B1308C" w:rsidRPr="00B01376" w:rsidRDefault="00B1308C" w:rsidP="00B1308C">
      <w:pPr>
        <w:rPr>
          <w:rFonts w:ascii="Angsana New" w:hAnsi="Angsana New"/>
          <w:sz w:val="30"/>
          <w:szCs w:val="30"/>
        </w:rPr>
      </w:pPr>
    </w:p>
    <w:p w14:paraId="0C61B18C" w14:textId="056AA04A" w:rsidR="005D6121" w:rsidRPr="00A932D7" w:rsidRDefault="005D6121" w:rsidP="00A932D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A932D7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C96510">
        <w:rPr>
          <w:rFonts w:ascii="Angsana New" w:hAnsi="Angsana New" w:cs="Angsana New"/>
          <w:sz w:val="30"/>
          <w:szCs w:val="30"/>
        </w:rPr>
        <w:t xml:space="preserve">           </w:t>
      </w:r>
      <w:r w:rsidRPr="00A932D7">
        <w:rPr>
          <w:rFonts w:ascii="Angsana New" w:hAnsi="Angsana New" w:cs="Angsana New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A932D7">
        <w:rPr>
          <w:rFonts w:ascii="Angsana New" w:hAnsi="Angsana New" w:cs="Angsana New"/>
          <w:sz w:val="30"/>
          <w:szCs w:val="30"/>
        </w:rPr>
        <w:t xml:space="preserve"> </w:t>
      </w:r>
      <w:r w:rsidRPr="00A932D7">
        <w:rPr>
          <w:rFonts w:ascii="Angsana New" w:hAnsi="Angsana New" w:cs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A932D7">
        <w:rPr>
          <w:rFonts w:ascii="Angsana New" w:hAnsi="Angsana New" w:cs="Angsana New"/>
          <w:sz w:val="30"/>
          <w:szCs w:val="30"/>
        </w:rPr>
        <w:t xml:space="preserve"> </w:t>
      </w:r>
    </w:p>
    <w:p w14:paraId="1AE4F50B" w14:textId="77777777" w:rsidR="005D6121" w:rsidRDefault="005D6121" w:rsidP="000408FA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D79E0A4" w14:textId="77777777" w:rsidR="00B01376" w:rsidRPr="000408FA" w:rsidRDefault="00B01376" w:rsidP="00B0137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08FA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4538CE">
        <w:rPr>
          <w:rFonts w:ascii="Angsana New" w:hAnsi="Angsana New" w:cs="Angsana New"/>
          <w:spacing w:val="-6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0408FA">
        <w:rPr>
          <w:rFonts w:ascii="Angsana New" w:hAnsi="Angsana New" w:cs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7ABA2F0" w14:textId="77777777" w:rsidR="00B01376" w:rsidRPr="000408FA" w:rsidRDefault="00B01376" w:rsidP="00B0137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E967CDF" w14:textId="77777777" w:rsidR="00B01376" w:rsidRDefault="00B01376" w:rsidP="00B0137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8CE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ในฐานะผู้ให้เช่า</w:t>
      </w:r>
    </w:p>
    <w:p w14:paraId="5E414CE1" w14:textId="77777777" w:rsidR="00B01376" w:rsidRPr="004538CE" w:rsidRDefault="00B01376" w:rsidP="00B0137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A2F33BA" w14:textId="77777777" w:rsidR="00B01376" w:rsidRPr="004538CE" w:rsidRDefault="00B01376" w:rsidP="00B0137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538CE">
        <w:rPr>
          <w:rFonts w:ascii="Angsana New" w:hAnsi="Angsana New" w:cs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01E5F26" w14:textId="77777777" w:rsidR="00B01376" w:rsidRDefault="00B01376" w:rsidP="00B01376"/>
    <w:p w14:paraId="114466AC" w14:textId="525E6FEA" w:rsidR="005D6121" w:rsidRPr="004538CE" w:rsidRDefault="005D6121" w:rsidP="004538CE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538CE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3E2F4D6" w14:textId="77777777" w:rsidR="00881919" w:rsidRPr="00245849" w:rsidRDefault="00881919" w:rsidP="00881919">
      <w:pPr>
        <w:rPr>
          <w:rFonts w:asciiTheme="majorBidi" w:hAnsiTheme="majorBidi" w:cstheme="majorBidi"/>
          <w:sz w:val="30"/>
          <w:szCs w:val="30"/>
        </w:rPr>
      </w:pPr>
    </w:p>
    <w:p w14:paraId="1757CE99" w14:textId="3984AC28" w:rsidR="005D6121" w:rsidRPr="00881919" w:rsidRDefault="005D6121" w:rsidP="00881919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881919">
        <w:rPr>
          <w:rFonts w:ascii="Angsana New" w:hAnsi="Angsana New" w:cs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1E9D7A35" w14:textId="77777777" w:rsidR="005D6121" w:rsidRPr="00881919" w:rsidRDefault="005D6121" w:rsidP="00881919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A6606B1" w14:textId="5959A24B" w:rsidR="005D6121" w:rsidRPr="00881919" w:rsidRDefault="005D6121" w:rsidP="00881919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881919">
        <w:rPr>
          <w:rFonts w:ascii="Angsana New" w:hAnsi="Angsana New" w:cs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881919">
        <w:rPr>
          <w:rFonts w:ascii="Angsana New" w:hAnsi="Angsana New" w:cs="Angsana New"/>
          <w:sz w:val="30"/>
          <w:szCs w:val="30"/>
        </w:rPr>
        <w:t xml:space="preserve"> </w:t>
      </w:r>
      <w:r w:rsidR="00881919">
        <w:rPr>
          <w:rFonts w:ascii="Angsana New" w:hAnsi="Angsana New" w:cs="Angsana New" w:hint="cs"/>
          <w:sz w:val="30"/>
          <w:szCs w:val="30"/>
          <w:cs/>
        </w:rPr>
        <w:t>ค่</w:t>
      </w:r>
      <w:r w:rsidRPr="00881919">
        <w:rPr>
          <w:rFonts w:ascii="Angsana New" w:hAnsi="Angsana New" w:cs="Angsana New"/>
          <w:sz w:val="30"/>
          <w:szCs w:val="30"/>
          <w:cs/>
        </w:rPr>
        <w:t>าเช่าที่อาจเกิดขึ้นรับรู้เป็นรายได้ค่าเช่าในรอบระยะเวลาบัญชีที่ได้รับ</w:t>
      </w:r>
    </w:p>
    <w:p w14:paraId="788DF63D" w14:textId="77777777" w:rsidR="00245849" w:rsidRPr="00B01376" w:rsidRDefault="00245849" w:rsidP="00245849">
      <w:pPr>
        <w:rPr>
          <w:rFonts w:ascii="Angsana New" w:hAnsi="Angsana New"/>
          <w:sz w:val="30"/>
          <w:szCs w:val="30"/>
        </w:rPr>
      </w:pPr>
    </w:p>
    <w:p w14:paraId="618CE071" w14:textId="6AAD71FE" w:rsidR="005D6121" w:rsidRPr="0007720F" w:rsidRDefault="005D6121" w:rsidP="0007720F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07720F">
        <w:rPr>
          <w:rFonts w:ascii="Angsana New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</w:t>
      </w:r>
      <w:r w:rsidRPr="00CF3FC9">
        <w:rPr>
          <w:rFonts w:ascii="Angsana New" w:hAnsi="Angsana New" w:cs="Angsana New"/>
          <w:spacing w:val="-6"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07720F">
        <w:rPr>
          <w:rFonts w:ascii="Angsana New" w:hAnsi="Angsana New" w:cs="Angsana New"/>
          <w:sz w:val="30"/>
          <w:szCs w:val="30"/>
          <w:cs/>
        </w:rPr>
        <w:t xml:space="preserve">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</w:t>
      </w:r>
      <w:r w:rsidRPr="0007720F">
        <w:rPr>
          <w:rFonts w:ascii="Angsana New" w:hAnsi="Angsana New" w:cs="Angsana New"/>
          <w:sz w:val="30"/>
          <w:szCs w:val="30"/>
        </w:rPr>
        <w:t xml:space="preserve"> </w:t>
      </w:r>
      <w:r w:rsidR="00C95DFE">
        <w:rPr>
          <w:rFonts w:ascii="Angsana New" w:hAnsi="Angsana New" w:cs="Angsana New"/>
          <w:sz w:val="30"/>
          <w:szCs w:val="30"/>
        </w:rPr>
        <w:t>3</w:t>
      </w:r>
      <w:r w:rsidRPr="0007720F">
        <w:rPr>
          <w:rFonts w:ascii="Angsana New" w:hAnsi="Angsana New" w:cs="Angsana New"/>
          <w:sz w:val="30"/>
          <w:szCs w:val="30"/>
          <w:cs/>
        </w:rPr>
        <w:t xml:space="preserve">(ง) </w:t>
      </w:r>
    </w:p>
    <w:p w14:paraId="5FFC879C" w14:textId="77777777" w:rsidR="00985588" w:rsidRDefault="00985588" w:rsidP="0007720F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EE3F599" w14:textId="77777777" w:rsidR="006D02ED" w:rsidRPr="00163206" w:rsidRDefault="006D02ED" w:rsidP="006D02E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lang w:val="th-TH"/>
        </w:rPr>
      </w:pPr>
      <w:r w:rsidRPr="006D02E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Pr="006D02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6A51C486" w14:textId="77777777" w:rsidR="006D02ED" w:rsidRPr="006D02ED" w:rsidRDefault="006D02ED" w:rsidP="006D02ED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DED2FA1" w14:textId="2D994D47" w:rsidR="006D02ED" w:rsidRPr="006D02ED" w:rsidRDefault="006D02ED" w:rsidP="006D02ED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6D02ED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6D02ED">
        <w:rPr>
          <w:rFonts w:ascii="Angsana New" w:hAnsi="Angsana New" w:cs="Angsana New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6F49235B" w14:textId="77777777" w:rsidR="006D02ED" w:rsidRDefault="006D02ED" w:rsidP="006D02ED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FD3C8CE" w14:textId="77777777" w:rsidR="00B01376" w:rsidRPr="006D02ED" w:rsidRDefault="00B01376" w:rsidP="00B0137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6D02ED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6D02ED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6D02ED">
        <w:rPr>
          <w:rFonts w:ascii="Angsana New" w:hAnsi="Angsana New" w:cs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C29F069" w14:textId="77777777" w:rsidR="00B01376" w:rsidRDefault="00B01376" w:rsidP="00B01376"/>
    <w:p w14:paraId="2B2B4888" w14:textId="77777777" w:rsidR="00B01376" w:rsidRDefault="00B01376" w:rsidP="00B01376"/>
    <w:p w14:paraId="749B6A3D" w14:textId="77777777" w:rsidR="00B01376" w:rsidRDefault="00B01376" w:rsidP="00B01376"/>
    <w:p w14:paraId="1BE2F9AD" w14:textId="77777777" w:rsidR="00B01376" w:rsidRDefault="00B01376" w:rsidP="00B01376"/>
    <w:p w14:paraId="124FD244" w14:textId="534AE906" w:rsidR="006D02ED" w:rsidRPr="00801F63" w:rsidRDefault="006D02ED" w:rsidP="00EA41F7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Theme="majorBidi" w:hAnsiTheme="majorBidi" w:cstheme="majorBidi"/>
          <w:i/>
          <w:iCs/>
          <w:cs/>
        </w:rPr>
      </w:pPr>
      <w:r w:rsidRPr="006D02ED">
        <w:rPr>
          <w:rFonts w:ascii="Angsana New" w:hAnsi="Angsana New" w:cs="Angsana New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EA4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02ED">
        <w:rPr>
          <w:rFonts w:ascii="Angsana New" w:hAnsi="Angsana New" w:cs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801F63">
        <w:rPr>
          <w:rFonts w:asciiTheme="majorBidi" w:hAnsiTheme="majorBidi" w:cstheme="majorBidi"/>
          <w:i/>
          <w:iCs/>
          <w:cs/>
        </w:rPr>
        <w:t xml:space="preserve"> </w:t>
      </w:r>
    </w:p>
    <w:p w14:paraId="043164B1" w14:textId="77777777" w:rsidR="00EA41F7" w:rsidRPr="00AE1FD8" w:rsidRDefault="00EA41F7" w:rsidP="006D0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76DA920" w14:textId="22BB4EF6" w:rsidR="00EA41F7" w:rsidRPr="00EA41F7" w:rsidRDefault="00EA41F7" w:rsidP="00EA41F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41F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3E2C909" w14:textId="77777777" w:rsidR="00EA41F7" w:rsidRPr="00CC3BD5" w:rsidRDefault="00EA41F7" w:rsidP="00CC3BD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418B618" w14:textId="77777777" w:rsidR="006D02ED" w:rsidRDefault="006D02ED" w:rsidP="00CC3BD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3BD5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20237D6" w14:textId="77777777" w:rsidR="00CC3BD5" w:rsidRDefault="00CC3BD5" w:rsidP="00CC3BD5">
      <w:pPr>
        <w:rPr>
          <w:rFonts w:ascii="Angsana New" w:hAnsi="Angsana New"/>
          <w:sz w:val="30"/>
          <w:szCs w:val="30"/>
        </w:rPr>
      </w:pPr>
    </w:p>
    <w:p w14:paraId="7C06B2E5" w14:textId="77777777" w:rsidR="00A41C9D" w:rsidRPr="00CC3BD5" w:rsidRDefault="00A41C9D" w:rsidP="00A41C9D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C3BD5">
        <w:rPr>
          <w:rFonts w:ascii="Angsana New" w:hAnsi="Angsana New" w:cs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C3BD5">
        <w:rPr>
          <w:rFonts w:ascii="Angsana New" w:hAnsi="Angsana New" w:cs="Angsana New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C3BD5">
        <w:rPr>
          <w:rFonts w:ascii="Angsana New" w:hAnsi="Angsana New" w:cs="Angsana New"/>
          <w:sz w:val="30"/>
          <w:szCs w:val="30"/>
          <w:cs/>
        </w:rPr>
        <w:t>โดยวิธีคิดลด</w:t>
      </w:r>
      <w:r>
        <w:rPr>
          <w:rFonts w:ascii="Angsana New" w:hAnsi="Angsana New" w:cs="Angsana New"/>
          <w:sz w:val="30"/>
          <w:szCs w:val="30"/>
        </w:rPr>
        <w:t xml:space="preserve">         </w:t>
      </w:r>
      <w:r w:rsidRPr="00CC3BD5">
        <w:rPr>
          <w:rFonts w:ascii="Angsana New" w:hAnsi="Angsana New" w:cs="Angsana New"/>
          <w:sz w:val="30"/>
          <w:szCs w:val="30"/>
          <w:cs/>
        </w:rPr>
        <w:t xml:space="preserve">แต่ละหน่วยที่ประมาณการไว้ </w:t>
      </w:r>
    </w:p>
    <w:p w14:paraId="7436F94B" w14:textId="77777777" w:rsidR="00A41C9D" w:rsidRDefault="00A41C9D" w:rsidP="00CC3BD5">
      <w:pPr>
        <w:rPr>
          <w:rFonts w:ascii="Angsana New" w:hAnsi="Angsana New"/>
          <w:sz w:val="30"/>
          <w:szCs w:val="30"/>
        </w:rPr>
      </w:pPr>
    </w:p>
    <w:p w14:paraId="2323A387" w14:textId="77777777" w:rsidR="00AC7145" w:rsidRPr="00CC3BD5" w:rsidRDefault="00AC7145" w:rsidP="00AC714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C3BD5">
        <w:rPr>
          <w:rFonts w:ascii="Angsana New" w:hAnsi="Angsana New" w:cs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C3BD5">
        <w:rPr>
          <w:rFonts w:ascii="Angsana New" w:hAnsi="Angsana New" w:cs="Angsana New"/>
          <w:sz w:val="30"/>
          <w:szCs w:val="30"/>
        </w:rPr>
        <w:t xml:space="preserve"> </w:t>
      </w:r>
      <w:r w:rsidRPr="00CC3BD5">
        <w:rPr>
          <w:rFonts w:ascii="Angsana New" w:hAnsi="Angsana New" w:cs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C3BD5">
        <w:rPr>
          <w:rFonts w:ascii="Angsana New" w:hAnsi="Angsana New" w:cs="Angsana New"/>
          <w:sz w:val="30"/>
          <w:szCs w:val="30"/>
        </w:rPr>
        <w:t xml:space="preserve"> </w:t>
      </w:r>
      <w:r w:rsidRPr="00CC3BD5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CC3BD5">
        <w:rPr>
          <w:rFonts w:ascii="Angsana New" w:hAnsi="Angsana New" w:cs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 w:rsidRPr="00CC3BD5">
        <w:rPr>
          <w:rFonts w:ascii="Angsana New" w:hAnsi="Angsana New" w:cs="Angsana New"/>
          <w:sz w:val="30"/>
          <w:szCs w:val="30"/>
          <w:cs/>
        </w:rPr>
        <w:t>ในกำไรหรือขาดทุน</w:t>
      </w:r>
    </w:p>
    <w:p w14:paraId="29453EB2" w14:textId="77777777" w:rsidR="00AC7145" w:rsidRPr="00CC3BD5" w:rsidRDefault="00AC7145" w:rsidP="00AC714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830588" w14:textId="77777777" w:rsidR="00AC7145" w:rsidRPr="00CC3BD5" w:rsidRDefault="00AC7145" w:rsidP="00AC714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C3BD5">
        <w:rPr>
          <w:rFonts w:ascii="Angsana New" w:hAnsi="Angsana New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D782E91" w14:textId="77777777" w:rsidR="00AC7145" w:rsidRPr="00CC3BD5" w:rsidRDefault="00AC7145" w:rsidP="00AC714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69F2354" w14:textId="77777777" w:rsidR="00AC7145" w:rsidRPr="00264E56" w:rsidRDefault="00AC7145" w:rsidP="00AC714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64E56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421B1F43" w14:textId="77777777" w:rsidR="00AC7145" w:rsidRPr="00264E56" w:rsidRDefault="00AC7145" w:rsidP="00AC714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58B2DB3" w14:textId="77777777" w:rsidR="00AC7145" w:rsidRDefault="00AC7145" w:rsidP="00AC7145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C3BD5">
        <w:rPr>
          <w:rFonts w:ascii="Angsana New" w:hAnsi="Angsana New" w:cs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9A1E6E5" w14:textId="77777777" w:rsidR="00AC7145" w:rsidRDefault="00AC7145" w:rsidP="00CC3BD5">
      <w:pPr>
        <w:rPr>
          <w:rFonts w:ascii="Angsana New" w:hAnsi="Angsana New"/>
          <w:sz w:val="30"/>
          <w:szCs w:val="30"/>
        </w:rPr>
      </w:pPr>
    </w:p>
    <w:p w14:paraId="06378ACF" w14:textId="77777777" w:rsidR="00B01376" w:rsidRDefault="00B01376" w:rsidP="00CC3BD5">
      <w:pPr>
        <w:rPr>
          <w:rFonts w:ascii="Angsana New" w:hAnsi="Angsana New"/>
          <w:sz w:val="30"/>
          <w:szCs w:val="30"/>
        </w:rPr>
      </w:pPr>
    </w:p>
    <w:p w14:paraId="663C84E4" w14:textId="33F6299B" w:rsidR="00264E56" w:rsidRPr="00264E56" w:rsidRDefault="00264E56" w:rsidP="00264E5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64E5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ผลประโยชน์ระยะสั้นของพนักงาน </w:t>
      </w:r>
    </w:p>
    <w:p w14:paraId="6FF64C64" w14:textId="77777777" w:rsidR="00264E56" w:rsidRPr="00264E56" w:rsidRDefault="00264E56" w:rsidP="00264E56">
      <w:pPr>
        <w:rPr>
          <w:rFonts w:ascii="Angsana New" w:hAnsi="Angsana New"/>
          <w:sz w:val="30"/>
          <w:szCs w:val="30"/>
          <w:cs/>
        </w:rPr>
      </w:pPr>
    </w:p>
    <w:p w14:paraId="3AC305C8" w14:textId="71DCE8B2" w:rsidR="00264E56" w:rsidRPr="00CC3BD5" w:rsidRDefault="00264E56" w:rsidP="00264E56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C3BD5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C3BD5">
        <w:rPr>
          <w:rFonts w:ascii="Angsana New" w:hAnsi="Angsana New" w:cs="Angsana New"/>
          <w:sz w:val="30"/>
          <w:szCs w:val="30"/>
        </w:rPr>
        <w:t xml:space="preserve"> </w:t>
      </w:r>
      <w:r w:rsidRPr="00CC3BD5">
        <w:rPr>
          <w:rFonts w:ascii="Angsana New" w:hAnsi="Angsana New" w:cs="Angsana New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>
        <w:rPr>
          <w:rFonts w:ascii="Angsana New" w:hAnsi="Angsana New" w:cs="Angsana New"/>
          <w:sz w:val="30"/>
          <w:szCs w:val="30"/>
        </w:rPr>
        <w:t xml:space="preserve">     </w:t>
      </w:r>
      <w:r w:rsidRPr="00CC3BD5">
        <w:rPr>
          <w:rFonts w:ascii="Angsana New" w:hAnsi="Angsana New" w:cs="Angsana New"/>
          <w:sz w:val="30"/>
          <w:szCs w:val="3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</w:p>
    <w:p w14:paraId="7FCBB8DD" w14:textId="77777777" w:rsidR="00264E56" w:rsidRPr="00264E56" w:rsidRDefault="00264E56" w:rsidP="00264E56"/>
    <w:p w14:paraId="4B97F378" w14:textId="77777777" w:rsidR="00F00692" w:rsidRPr="00F00692" w:rsidRDefault="00F00692" w:rsidP="00F00692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00692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F642EB8" w14:textId="77777777" w:rsidR="00F00692" w:rsidRPr="00F00692" w:rsidRDefault="00F00692" w:rsidP="00F00692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1610070" w14:textId="56F98EF6" w:rsidR="00F00692" w:rsidRPr="00F00692" w:rsidRDefault="00F00692" w:rsidP="00F00692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F00692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F00692">
        <w:rPr>
          <w:rFonts w:ascii="Angsana New" w:hAnsi="Angsana New" w:cs="Angsana New"/>
          <w:spacing w:val="-6"/>
          <w:sz w:val="30"/>
          <w:szCs w:val="30"/>
          <w:cs/>
        </w:rPr>
        <w:t>ก่อนคำนึงถึงภาษีเงินได้</w:t>
      </w:r>
      <w:r w:rsidRPr="00F0069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F00692">
        <w:rPr>
          <w:rFonts w:ascii="Angsana New" w:hAnsi="Angsana New" w:cs="Angsana New"/>
          <w:spacing w:val="-6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</w:t>
      </w:r>
      <w:r>
        <w:rPr>
          <w:rFonts w:ascii="Angsana New" w:hAnsi="Angsana New" w:cs="Angsana New"/>
          <w:spacing w:val="-6"/>
          <w:sz w:val="30"/>
          <w:szCs w:val="30"/>
        </w:rPr>
        <w:t xml:space="preserve">       </w:t>
      </w:r>
      <w:r w:rsidRPr="00F00692">
        <w:rPr>
          <w:rFonts w:ascii="Angsana New" w:hAnsi="Angsana New" w:cs="Angsana New"/>
          <w:sz w:val="30"/>
          <w:szCs w:val="30"/>
          <w:cs/>
        </w:rPr>
        <w:t xml:space="preserve"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5B190B5" w14:textId="77777777" w:rsidR="00A41C9D" w:rsidRPr="004645F8" w:rsidRDefault="00A41C9D" w:rsidP="00A41C9D">
      <w:pPr>
        <w:rPr>
          <w:rFonts w:asciiTheme="majorBidi" w:hAnsiTheme="majorBidi" w:cstheme="majorBidi"/>
          <w:sz w:val="30"/>
          <w:szCs w:val="30"/>
          <w:cs/>
        </w:rPr>
      </w:pPr>
    </w:p>
    <w:p w14:paraId="7191F33E" w14:textId="55FDE878" w:rsidR="00F00692" w:rsidRDefault="00F00692" w:rsidP="00F00692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00692">
        <w:rPr>
          <w:rFonts w:ascii="Angsana New" w:hAnsi="Angsana New" w:cs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1BEAC1F8" w14:textId="77777777" w:rsidR="00F00692" w:rsidRPr="00F00692" w:rsidRDefault="00F00692" w:rsidP="00F00692">
      <w:pPr>
        <w:rPr>
          <w:rFonts w:ascii="Angsana New" w:hAnsi="Angsana New"/>
          <w:sz w:val="30"/>
          <w:szCs w:val="30"/>
        </w:rPr>
      </w:pPr>
    </w:p>
    <w:p w14:paraId="072D745C" w14:textId="6B1D365C" w:rsidR="00F00692" w:rsidRDefault="00F00692" w:rsidP="00F00692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F00692">
        <w:rPr>
          <w:rFonts w:ascii="Angsana New" w:hAnsi="Angsana New" w:cs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14:paraId="7823DE00" w14:textId="77777777" w:rsidR="0039095A" w:rsidRPr="004C03C8" w:rsidRDefault="0039095A" w:rsidP="0039095A">
      <w:pPr>
        <w:rPr>
          <w:sz w:val="30"/>
          <w:szCs w:val="30"/>
        </w:rPr>
      </w:pPr>
    </w:p>
    <w:p w14:paraId="23EA54F6" w14:textId="77777777" w:rsidR="004C03C8" w:rsidRPr="004C03C8" w:rsidRDefault="004C03C8" w:rsidP="004C03C8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03C8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FCA1836" w14:textId="77777777" w:rsidR="004C03C8" w:rsidRPr="004C03C8" w:rsidRDefault="004C03C8" w:rsidP="004C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70FCE52" w14:textId="2F26B077" w:rsidR="004C03C8" w:rsidRPr="004C03C8" w:rsidDel="001A6CC8" w:rsidRDefault="004C03C8" w:rsidP="004C03C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C03C8" w:rsidDel="001A6CC8">
        <w:rPr>
          <w:rFonts w:ascii="Angsana New" w:hAnsi="Angsana New" w:cs="Angsana New"/>
          <w:spacing w:val="-6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4C03C8" w:rsidDel="001A6CC8">
        <w:rPr>
          <w:rFonts w:ascii="Angsana New" w:hAnsi="Angsana New" w:cs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46AFF9F" w14:textId="77777777" w:rsidR="004C03C8" w:rsidRPr="004C03C8" w:rsidRDefault="004C03C8" w:rsidP="004C03C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47DD5CD0" w14:textId="527672FF" w:rsidR="004C03C8" w:rsidRPr="004C03C8" w:rsidDel="001A6CC8" w:rsidRDefault="004C03C8" w:rsidP="004C03C8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C03C8" w:rsidDel="001A6CC8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C03C8" w:rsidDel="001A6CC8">
        <w:rPr>
          <w:rFonts w:ascii="Angsana New" w:hAnsi="Angsana New" w:cs="Angsana New"/>
          <w:sz w:val="30"/>
          <w:szCs w:val="30"/>
        </w:rPr>
        <w:t xml:space="preserve"> </w:t>
      </w:r>
      <w:r w:rsidRPr="004C03C8" w:rsidDel="001A6CC8">
        <w:rPr>
          <w:rFonts w:ascii="Angsana New" w:hAnsi="Angsana New" w:cs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C03C8" w:rsidDel="001A6CC8">
        <w:rPr>
          <w:rFonts w:ascii="Angsana New" w:hAnsi="Angsana New" w:cs="Angsana New"/>
          <w:sz w:val="30"/>
          <w:szCs w:val="30"/>
        </w:rPr>
        <w:t xml:space="preserve"> </w:t>
      </w:r>
      <w:r w:rsidRPr="004C03C8" w:rsidDel="001A6CC8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14:paraId="123E80B1" w14:textId="77777777" w:rsidR="004C03C8" w:rsidRPr="004C03C8" w:rsidDel="001A6CC8" w:rsidRDefault="004C03C8" w:rsidP="004C03C8">
      <w:pPr>
        <w:pStyle w:val="block"/>
        <w:numPr>
          <w:ilvl w:val="0"/>
          <w:numId w:val="42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C03C8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4C03C8" w:rsidDel="001A6CC8">
        <w:rPr>
          <w:rFonts w:ascii="Angsana New" w:hAnsi="Angsana New" w:cs="Angsana New" w:hint="cs"/>
          <w:sz w:val="30"/>
          <w:szCs w:val="30"/>
          <w:lang w:val="en-US" w:bidi="th-TH"/>
        </w:rPr>
        <w:t xml:space="preserve">1 </w:t>
      </w:r>
      <w:r w:rsidRPr="004C03C8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4C03C8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2DBB3B6" w14:textId="77777777" w:rsidR="004C03C8" w:rsidRPr="004C03C8" w:rsidDel="001A6CC8" w:rsidRDefault="004C03C8" w:rsidP="004C03C8">
      <w:pPr>
        <w:pStyle w:val="block"/>
        <w:numPr>
          <w:ilvl w:val="0"/>
          <w:numId w:val="42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C03C8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4C03C8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2  </w:t>
      </w:r>
      <w:r w:rsidRPr="004C03C8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C03C8" w:rsidDel="001A6CC8">
        <w:rPr>
          <w:rFonts w:ascii="Angsana New" w:hAnsi="Angsana New" w:cs="Angsana New" w:hint="cs"/>
          <w:sz w:val="30"/>
          <w:szCs w:val="30"/>
          <w:lang w:bidi="th-TH"/>
        </w:rPr>
        <w:t>1</w:t>
      </w:r>
    </w:p>
    <w:p w14:paraId="418A0371" w14:textId="77777777" w:rsidR="004C03C8" w:rsidRPr="004C03C8" w:rsidDel="001A6CC8" w:rsidRDefault="004C03C8" w:rsidP="004C03C8">
      <w:pPr>
        <w:pStyle w:val="block"/>
        <w:numPr>
          <w:ilvl w:val="0"/>
          <w:numId w:val="42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C03C8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4C03C8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3  </w:t>
      </w:r>
      <w:r w:rsidRPr="004C03C8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C645E93" w14:textId="77777777" w:rsidR="004C03C8" w:rsidRPr="004C03C8" w:rsidDel="001A6CC8" w:rsidRDefault="004C03C8" w:rsidP="004C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18CE753" w14:textId="39BCB0CE" w:rsidR="004C03C8" w:rsidRPr="004C03C8" w:rsidDel="001A6CC8" w:rsidRDefault="004C03C8" w:rsidP="004C03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4C03C8" w:rsidDel="001A6CC8">
        <w:rPr>
          <w:rFonts w:ascii="Angsana New" w:hAnsi="Angsana New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C03C8">
        <w:rPr>
          <w:rFonts w:ascii="Angsana New" w:hAnsi="Angsana New"/>
          <w:sz w:val="30"/>
          <w:szCs w:val="30"/>
        </w:rPr>
        <w:t xml:space="preserve"> </w:t>
      </w:r>
      <w:r w:rsidRPr="004C03C8" w:rsidDel="001A6CC8">
        <w:rPr>
          <w:rFonts w:ascii="Angsana New" w:hAnsi="Angsana New" w:hint="cs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5AFE94A" w14:textId="77777777" w:rsidR="004C03C8" w:rsidRPr="004C03C8" w:rsidDel="001A6CC8" w:rsidRDefault="004C03C8" w:rsidP="004C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7FDCD22" w14:textId="0C55B525" w:rsidR="004C03C8" w:rsidRDefault="004C03C8" w:rsidP="004C03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324C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</w:t>
      </w:r>
      <w:r w:rsidRPr="002349EB" w:rsidDel="001A6CC8">
        <w:rPr>
          <w:rFonts w:ascii="Angsana New" w:hAnsi="Angsana New"/>
          <w:spacing w:val="-6"/>
          <w:sz w:val="30"/>
          <w:szCs w:val="30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="002349EB">
        <w:rPr>
          <w:rFonts w:ascii="Angsana New" w:hAnsi="Angsana New"/>
          <w:spacing w:val="-6"/>
          <w:sz w:val="30"/>
          <w:szCs w:val="30"/>
        </w:rPr>
        <w:t xml:space="preserve">  </w:t>
      </w:r>
      <w:r w:rsidRPr="001E324C" w:rsidDel="001A6CC8">
        <w:rPr>
          <w:rFonts w:ascii="Angsana New" w:hAnsi="Angsana New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E324C" w:rsidDel="001A6CC8">
        <w:rPr>
          <w:rFonts w:ascii="Angsana New" w:hAnsi="Angsana New"/>
          <w:sz w:val="30"/>
          <w:szCs w:val="30"/>
        </w:rPr>
        <w:t>3</w:t>
      </w:r>
      <w:r w:rsidRPr="001E324C" w:rsidDel="001A6CC8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743427B" w14:textId="77777777" w:rsidR="00AC7145" w:rsidRPr="001E324C" w:rsidRDefault="00AC7145" w:rsidP="004C03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8D8F51" w14:textId="6673A07A" w:rsidR="006D02ED" w:rsidRPr="00623EDD" w:rsidRDefault="004C03C8" w:rsidP="00623ED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3E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52EEF61B" w14:textId="77777777" w:rsidR="004C03C8" w:rsidRPr="004645F8" w:rsidRDefault="004C03C8" w:rsidP="001E324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05BA2E" w14:textId="179C346D" w:rsidR="004C03C8" w:rsidRPr="001E324C" w:rsidRDefault="004C03C8" w:rsidP="001E324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E324C">
        <w:rPr>
          <w:rFonts w:ascii="Angsana New" w:hAnsi="Angsana New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866A1F">
        <w:rPr>
          <w:rFonts w:ascii="Angsana New" w:hAnsi="Angsana New"/>
          <w:spacing w:val="-6"/>
          <w:sz w:val="30"/>
          <w:szCs w:val="30"/>
          <w:cs/>
        </w:rPr>
        <w:t>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866A1F">
        <w:rPr>
          <w:rFonts w:ascii="Angsana New" w:hAnsi="Angsana New"/>
          <w:spacing w:val="-6"/>
          <w:sz w:val="30"/>
          <w:szCs w:val="30"/>
        </w:rPr>
        <w:t xml:space="preserve">              </w:t>
      </w:r>
      <w:r w:rsidRPr="00866A1F">
        <w:rPr>
          <w:rFonts w:ascii="Angsana New" w:hAnsi="Angsana New"/>
          <w:spacing w:val="-6"/>
          <w:sz w:val="30"/>
          <w:szCs w:val="30"/>
          <w:cs/>
        </w:rPr>
        <w:t>ผู้ถือหุ้น</w:t>
      </w:r>
      <w:r w:rsidRPr="001E324C">
        <w:rPr>
          <w:rFonts w:ascii="Angsana New" w:hAnsi="Angsana New"/>
          <w:sz w:val="30"/>
          <w:szCs w:val="30"/>
          <w:cs/>
        </w:rPr>
        <w:t xml:space="preserve"> โดยหักบัญชีหุ้นทุนซื้อคืนด้วยจำนวนต้นทุนของหุ้นทุนซื้อคืนที่จำหน่ายซึ่งคำนวณโดยวิธีถัวเฉลี่ย</w:t>
      </w:r>
      <w:r w:rsidR="00866A1F">
        <w:rPr>
          <w:rFonts w:ascii="Angsana New" w:hAnsi="Angsana New"/>
          <w:sz w:val="30"/>
          <w:szCs w:val="30"/>
        </w:rPr>
        <w:t xml:space="preserve">       </w:t>
      </w:r>
      <w:r w:rsidRPr="001E324C">
        <w:rPr>
          <w:rFonts w:ascii="Angsana New" w:hAnsi="Angsana New"/>
          <w:sz w:val="30"/>
          <w:szCs w:val="30"/>
          <w:cs/>
        </w:rPr>
        <w:t>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E324C">
        <w:rPr>
          <w:rFonts w:ascii="Angsana New" w:hAnsi="Angsana New"/>
          <w:sz w:val="30"/>
          <w:szCs w:val="30"/>
        </w:rPr>
        <w:t>“</w:t>
      </w:r>
      <w:r w:rsidRPr="001E324C">
        <w:rPr>
          <w:rFonts w:ascii="Angsana New" w:hAnsi="Angsana New"/>
          <w:sz w:val="30"/>
          <w:szCs w:val="30"/>
          <w:cs/>
        </w:rPr>
        <w:t>ส่วนเกินทุนหุ้นทุนซื้อคืน</w:t>
      </w:r>
      <w:r w:rsidRPr="001E324C">
        <w:rPr>
          <w:rFonts w:ascii="Angsana New" w:hAnsi="Angsana New"/>
          <w:sz w:val="30"/>
          <w:szCs w:val="30"/>
        </w:rPr>
        <w:t>”</w:t>
      </w:r>
      <w:r w:rsidRPr="001E324C">
        <w:rPr>
          <w:rFonts w:ascii="Angsana New" w:hAnsi="Angsana New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E378AD0" w14:textId="77777777" w:rsidR="00264E56" w:rsidRPr="004645F8" w:rsidRDefault="00264E56" w:rsidP="001E324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4454BF" w14:textId="77777777" w:rsidR="00117B83" w:rsidRPr="00117B83" w:rsidRDefault="00117B83" w:rsidP="00117B8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17B8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7B741F17" w14:textId="77777777" w:rsidR="00117B83" w:rsidRPr="004645F8" w:rsidRDefault="00117B83" w:rsidP="0011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C6C4744" w14:textId="77777777" w:rsidR="00592144" w:rsidRPr="00AA79A7" w:rsidRDefault="00592144" w:rsidP="0059214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A79A7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65FA676A" w14:textId="77777777" w:rsidR="00592144" w:rsidRPr="004645F8" w:rsidRDefault="00592144" w:rsidP="0011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A7607F1" w14:textId="38D0E657" w:rsidR="00117B83" w:rsidRPr="00117B83" w:rsidRDefault="00117B83" w:rsidP="0011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7B83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Pr="00D91CEE">
        <w:rPr>
          <w:rFonts w:ascii="Angsana New" w:hAnsi="Angsana New" w:hint="cs"/>
          <w:sz w:val="30"/>
          <w:szCs w:val="30"/>
          <w:cs/>
        </w:rPr>
        <w:t>หรือบริการ</w:t>
      </w:r>
      <w:r w:rsidRPr="00117B83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="00D91CEE">
        <w:rPr>
          <w:rFonts w:ascii="Angsana New" w:hAnsi="Angsana New"/>
          <w:sz w:val="30"/>
          <w:szCs w:val="30"/>
        </w:rPr>
        <w:t xml:space="preserve">             </w:t>
      </w:r>
      <w:r w:rsidRPr="00D91CE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17B83">
        <w:rPr>
          <w:rFonts w:ascii="Angsana New" w:hAnsi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D91CEE">
        <w:rPr>
          <w:rFonts w:ascii="Angsana New" w:hAnsi="Angsana New" w:hint="cs"/>
          <w:sz w:val="30"/>
          <w:szCs w:val="30"/>
          <w:cs/>
        </w:rPr>
        <w:t>หรือภาษีขายอื่นๆ</w:t>
      </w:r>
      <w:r w:rsidRPr="00117B83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Pr="00117B83">
        <w:rPr>
          <w:rFonts w:ascii="Angsana New" w:hAnsi="Angsana New" w:hint="cs"/>
          <w:sz w:val="30"/>
          <w:szCs w:val="30"/>
        </w:rPr>
        <w:t xml:space="preserve"> </w:t>
      </w:r>
    </w:p>
    <w:p w14:paraId="0D1B6326" w14:textId="77777777" w:rsidR="00117B83" w:rsidRPr="00D52718" w:rsidRDefault="00117B83" w:rsidP="0011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6EB75DED" w14:textId="6CD54868" w:rsidR="00117B83" w:rsidRPr="00965631" w:rsidRDefault="00117B83" w:rsidP="00117B83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965631">
        <w:rPr>
          <w:rFonts w:ascii="Angsana New" w:hAnsi="Angsana New" w:hint="cs"/>
          <w:spacing w:val="-6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  <w:r w:rsidRPr="0096563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65631">
        <w:rPr>
          <w:rFonts w:ascii="Angsana New" w:hAnsi="Angsana New" w:hint="cs"/>
          <w:spacing w:val="-6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965631">
        <w:rPr>
          <w:rFonts w:ascii="Angsana New" w:hAnsi="Angsana New" w:hint="cs"/>
          <w:sz w:val="30"/>
          <w:szCs w:val="30"/>
          <w:cs/>
        </w:rPr>
        <w:t xml:space="preserve"> กลุ่มบริษัทจะไม่รับรู้รายได้และต้นทุนขายสำหรับสินค้าที่คาดว่าจะได้รับคืน</w:t>
      </w:r>
    </w:p>
    <w:p w14:paraId="0B9B44FD" w14:textId="77777777" w:rsidR="00117B83" w:rsidRPr="004645F8" w:rsidRDefault="00117B83" w:rsidP="0011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5EB24300" w14:textId="7E325F27" w:rsidR="00117B83" w:rsidRPr="00554A23" w:rsidRDefault="00117B83" w:rsidP="00117B83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554A23">
        <w:rPr>
          <w:rFonts w:ascii="Angsana New" w:hAnsi="Angsana New"/>
          <w:sz w:val="30"/>
          <w:szCs w:val="30"/>
          <w:cs/>
        </w:rPr>
        <w:t>รายได้จากการให้บริการ</w:t>
      </w:r>
      <w:r w:rsidR="006530C8">
        <w:rPr>
          <w:rFonts w:ascii="Angsana New" w:hAnsi="Angsana New" w:hint="cs"/>
          <w:sz w:val="30"/>
          <w:szCs w:val="30"/>
          <w:cs/>
        </w:rPr>
        <w:t xml:space="preserve">ตรวจการนอนหลับและรายได้จากส่วนแบ่งรายได้จากการบริการเครื่องมือแพทย์ </w:t>
      </w:r>
      <w:r w:rsidR="00FB0355">
        <w:rPr>
          <w:rFonts w:ascii="Angsana New" w:hAnsi="Angsana New"/>
          <w:sz w:val="30"/>
          <w:szCs w:val="30"/>
        </w:rPr>
        <w:t xml:space="preserve">       </w:t>
      </w:r>
      <w:r w:rsidR="006530C8">
        <w:rPr>
          <w:rFonts w:ascii="Angsana New" w:hAnsi="Angsana New" w:hint="cs"/>
          <w:sz w:val="30"/>
          <w:szCs w:val="30"/>
          <w:cs/>
        </w:rPr>
        <w:t>ณ ศูนย์ดูแลสุขภาพ</w:t>
      </w:r>
      <w:r w:rsidRPr="00554A23">
        <w:rPr>
          <w:rFonts w:ascii="Angsana New" w:hAnsi="Angsana New"/>
          <w:sz w:val="30"/>
          <w:szCs w:val="30"/>
          <w:cs/>
        </w:rPr>
        <w:t>รับรู้</w:t>
      </w:r>
      <w:r w:rsidR="006530C8">
        <w:rPr>
          <w:rFonts w:ascii="Angsana New" w:hAnsi="Angsana New" w:hint="cs"/>
          <w:sz w:val="30"/>
          <w:szCs w:val="30"/>
          <w:cs/>
        </w:rPr>
        <w:t xml:space="preserve"> ณ เวลาใดเวลาหนึ่งเมื่อได้ให้บริการ</w:t>
      </w:r>
    </w:p>
    <w:p w14:paraId="2CA0A573" w14:textId="77777777" w:rsidR="006530C8" w:rsidRPr="004645F8" w:rsidRDefault="006530C8" w:rsidP="00554A23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253FE6FF" w14:textId="12B6A2A4" w:rsidR="006530C8" w:rsidRDefault="006530C8" w:rsidP="00554A23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การให้บริการบำรุงรักษาเครื่องมือแพทย์ซึ่งเกินกว่าระยะเวลารับประกันสินค้าตามปกติธุรกิจ</w:t>
      </w:r>
      <w:r w:rsidR="002D24D3">
        <w:rPr>
          <w:rFonts w:ascii="Angsana New" w:hAnsi="Angsana New" w:hint="cs"/>
          <w:sz w:val="30"/>
          <w:szCs w:val="30"/>
          <w:cs/>
        </w:rPr>
        <w:t>รับรู้เป็นภาระที่ต้องปฏิบัติแยกจากการขายสินค้า ราคาที่ปันส่วนสำหรับรายการ</w:t>
      </w:r>
      <w:r>
        <w:rPr>
          <w:rFonts w:ascii="Angsana New" w:hAnsi="Angsana New" w:hint="cs"/>
          <w:sz w:val="30"/>
          <w:szCs w:val="30"/>
          <w:cs/>
        </w:rPr>
        <w:t xml:space="preserve">รับรู้เป็นหนี้สินภายใต้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รายได้รอการรับรู้</w:t>
      </w:r>
      <w:r>
        <w:rPr>
          <w:rFonts w:ascii="Angsana New" w:hAnsi="Angsana New"/>
          <w:sz w:val="30"/>
          <w:szCs w:val="30"/>
        </w:rPr>
        <w:t xml:space="preserve">” </w:t>
      </w:r>
      <w:r w:rsidR="00214376">
        <w:rPr>
          <w:rFonts w:ascii="Angsana New" w:hAnsi="Angsana New" w:hint="cs"/>
          <w:sz w:val="30"/>
          <w:szCs w:val="30"/>
          <w:cs/>
        </w:rPr>
        <w:t>และรับรู้เป็นรายได้</w:t>
      </w:r>
      <w:r>
        <w:rPr>
          <w:rFonts w:ascii="Angsana New" w:hAnsi="Angsana New" w:hint="cs"/>
          <w:sz w:val="30"/>
          <w:szCs w:val="30"/>
          <w:cs/>
        </w:rPr>
        <w:t>ตามวิธีเส้นตรงตลอดระยะเวลาการให้บริการ</w:t>
      </w:r>
    </w:p>
    <w:p w14:paraId="7465E517" w14:textId="77777777" w:rsidR="002D24D3" w:rsidRPr="004645F8" w:rsidRDefault="002D24D3" w:rsidP="00554A23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48FA1F99" w14:textId="30BF5FE1" w:rsidR="00117B83" w:rsidRDefault="00117B83" w:rsidP="00554A23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554A23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961552">
        <w:rPr>
          <w:rFonts w:ascii="Angsana New" w:hAnsi="Angsana New"/>
          <w:spacing w:val="-6"/>
          <w:sz w:val="30"/>
          <w:szCs w:val="30"/>
          <w:cs/>
        </w:rPr>
        <w:t>จากสินค้าหรือบริการนั้น</w:t>
      </w:r>
      <w:r w:rsidRPr="00961552">
        <w:rPr>
          <w:rFonts w:ascii="Angsana New" w:hAnsi="Angsana New"/>
          <w:spacing w:val="-6"/>
          <w:sz w:val="30"/>
          <w:szCs w:val="30"/>
        </w:rPr>
        <w:t xml:space="preserve"> </w:t>
      </w:r>
      <w:r w:rsidRPr="00961552">
        <w:rPr>
          <w:rFonts w:ascii="Angsana New" w:hAnsi="Angsana New"/>
          <w:spacing w:val="-6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961552">
        <w:rPr>
          <w:rFonts w:ascii="Angsana New" w:hAnsi="Angsana New"/>
          <w:spacing w:val="-6"/>
          <w:sz w:val="30"/>
          <w:szCs w:val="30"/>
        </w:rPr>
        <w:t xml:space="preserve"> </w:t>
      </w:r>
      <w:r w:rsidRPr="00961552">
        <w:rPr>
          <w:rFonts w:ascii="Angsana New" w:hAnsi="Angsana New"/>
          <w:spacing w:val="-6"/>
          <w:sz w:val="30"/>
          <w:szCs w:val="30"/>
          <w:cs/>
        </w:rPr>
        <w:t>สิ่งตอบแทน</w:t>
      </w:r>
      <w:r w:rsidR="0096155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61552">
        <w:rPr>
          <w:rFonts w:ascii="Angsana New" w:hAnsi="Angsana New"/>
          <w:spacing w:val="-6"/>
          <w:sz w:val="30"/>
          <w:szCs w:val="30"/>
          <w:cs/>
        </w:rPr>
        <w:t>ที่</w:t>
      </w:r>
      <w:r w:rsidRPr="00554A23">
        <w:rPr>
          <w:rFonts w:ascii="Angsana New" w:hAnsi="Angsana New"/>
          <w:sz w:val="30"/>
          <w:szCs w:val="30"/>
          <w:cs/>
        </w:rPr>
        <w:t xml:space="preserve">ได้รับจะถูกปันส่วนตามสัดส่วนของราคาขายที่เป็นเอกเทศของสินค้าและบริการนั้นๆ </w:t>
      </w:r>
    </w:p>
    <w:p w14:paraId="45BC935B" w14:textId="77777777" w:rsidR="00961552" w:rsidRDefault="00961552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6E6DDB6E" w14:textId="6FF3B4E2" w:rsidR="00961552" w:rsidRDefault="00961552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7045F8">
        <w:rPr>
          <w:rFonts w:ascii="Angsana New" w:hAnsi="Angsana New"/>
          <w:sz w:val="30"/>
          <w:szCs w:val="30"/>
          <w:cs/>
        </w:rPr>
        <w:t>สำหรับสัญญาที่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บริษัทดำเนินการ</w:t>
      </w:r>
      <w:r w:rsidR="00E9083F">
        <w:rPr>
          <w:rFonts w:ascii="Angsana New" w:hAnsi="Angsana New" w:hint="cs"/>
          <w:sz w:val="30"/>
          <w:szCs w:val="30"/>
          <w:cs/>
        </w:rPr>
        <w:t xml:space="preserve">   </w:t>
      </w:r>
      <w:r w:rsidRPr="007045F8">
        <w:rPr>
          <w:rFonts w:ascii="Angsana New" w:hAnsi="Angsana New"/>
          <w:sz w:val="30"/>
          <w:szCs w:val="30"/>
          <w:cs/>
        </w:rPr>
        <w:t>ในลักษณะการเป็นตัวแทนและรับรู้ผลตอบแทนสุทธิของสัญญาดังกล่าวเมื่อภาระผูกพันในการจัดหาสินค้าหรือบริการที่กำหนดไว้เสร็จสิ้น</w:t>
      </w:r>
    </w:p>
    <w:p w14:paraId="6E6F7FA6" w14:textId="77777777" w:rsidR="0086295D" w:rsidRDefault="0086295D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758E048F" w14:textId="384CCFE5" w:rsidR="00592144" w:rsidRPr="00AA79A7" w:rsidRDefault="00592144" w:rsidP="0059214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A79A7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47FE367C" w14:textId="77777777" w:rsidR="00592144" w:rsidRDefault="00592144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44D37D95" w14:textId="0DD24655" w:rsidR="00E65B9C" w:rsidRPr="00E65B9C" w:rsidRDefault="00E65B9C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E65B9C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</w:t>
      </w:r>
      <w:r>
        <w:rPr>
          <w:rFonts w:ascii="Angsana New" w:hAnsi="Angsana New"/>
          <w:sz w:val="30"/>
          <w:szCs w:val="30"/>
        </w:rPr>
        <w:t xml:space="preserve"> </w:t>
      </w:r>
      <w:r w:rsidRPr="00E65B9C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275DD51" w14:textId="77777777" w:rsidR="00E65B9C" w:rsidRDefault="00E65B9C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6ECA0266" w14:textId="572B7FA7" w:rsidR="00592144" w:rsidRDefault="00592144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E65B9C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Pr="00E65B9C">
        <w:rPr>
          <w:rFonts w:ascii="Angsana New" w:hAnsi="Angsana New" w:hint="cs"/>
          <w:sz w:val="30"/>
          <w:szCs w:val="30"/>
          <w:cs/>
        </w:rPr>
        <w:t>รวมถึง</w:t>
      </w:r>
      <w:r w:rsidRPr="00E65B9C">
        <w:rPr>
          <w:rFonts w:ascii="Angsana New" w:hAnsi="Angsana New"/>
          <w:sz w:val="30"/>
          <w:szCs w:val="30"/>
          <w:cs/>
        </w:rPr>
        <w:t>เงินรับล่วงหน้าจากลูกค้าเป็นภาระผูกพันที่จะต้องโอน</w:t>
      </w:r>
      <w:r w:rsidR="00C0593E">
        <w:rPr>
          <w:rFonts w:ascii="Angsana New" w:hAnsi="Angsana New" w:hint="cs"/>
          <w:sz w:val="30"/>
          <w:szCs w:val="30"/>
          <w:cs/>
        </w:rPr>
        <w:t>สินค้า</w:t>
      </w:r>
      <w:r w:rsidRPr="00E65B9C">
        <w:rPr>
          <w:rFonts w:ascii="Angsana New" w:hAnsi="Angsana New"/>
          <w:sz w:val="30"/>
          <w:szCs w:val="30"/>
          <w:cs/>
        </w:rPr>
        <w:t>หรือบริการให้กับลูกค้า หนี้สินที่เกิดจากสัญญา</w:t>
      </w:r>
      <w:r w:rsidRPr="00E65B9C">
        <w:rPr>
          <w:rFonts w:ascii="Angsana New" w:hAnsi="Angsana New" w:hint="cs"/>
          <w:sz w:val="30"/>
          <w:szCs w:val="30"/>
          <w:cs/>
        </w:rPr>
        <w:t>รวมถึง</w:t>
      </w:r>
      <w:r w:rsidRPr="00E65B9C">
        <w:rPr>
          <w:rFonts w:ascii="Angsana New" w:hAnsi="Angsana New"/>
          <w:sz w:val="30"/>
          <w:szCs w:val="30"/>
          <w:cs/>
        </w:rPr>
        <w:t>เงินรับล่วงหน้าจากลูกค้ารับรู้เมื่อกลุ่มบริษัท</w:t>
      </w:r>
      <w:r w:rsidRPr="00E65B9C">
        <w:rPr>
          <w:rFonts w:ascii="Angsana New" w:hAnsi="Angsana New" w:hint="cs"/>
          <w:sz w:val="30"/>
          <w:szCs w:val="30"/>
          <w:cs/>
        </w:rPr>
        <w:t xml:space="preserve"> </w:t>
      </w:r>
      <w:r w:rsidRPr="00E65B9C">
        <w:rPr>
          <w:rFonts w:ascii="Angsana New" w:hAnsi="Angsana New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654E928" w14:textId="77777777" w:rsidR="007E6E16" w:rsidRDefault="007E6E16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511BFE5B" w14:textId="77777777" w:rsidR="00AC7145" w:rsidRDefault="00AC7145" w:rsidP="00961552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47563E3B" w14:textId="77777777" w:rsidR="000A7CD5" w:rsidRPr="00953C7F" w:rsidRDefault="000A7CD5" w:rsidP="00953C7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3C7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29E28F6" w14:textId="77777777" w:rsidR="000A7CD5" w:rsidRPr="00953C7F" w:rsidRDefault="000A7CD5" w:rsidP="00953C7F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189642CE" w14:textId="75D049DF" w:rsidR="000A7CD5" w:rsidRDefault="000A7CD5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C7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</w:t>
      </w:r>
      <w:r w:rsidR="00953C7F">
        <w:rPr>
          <w:rFonts w:ascii="Angsana New" w:hAnsi="Angsana New" w:hint="cs"/>
          <w:sz w:val="30"/>
          <w:szCs w:val="30"/>
          <w:cs/>
        </w:rPr>
        <w:t xml:space="preserve">        </w:t>
      </w:r>
      <w:r w:rsidRPr="00953C7F">
        <w:rPr>
          <w:rFonts w:ascii="Angsana New" w:hAnsi="Angsana New"/>
          <w:sz w:val="30"/>
          <w:szCs w:val="30"/>
          <w:cs/>
        </w:rPr>
        <w:t>ในกำไรหรือขาดทุนเว้นแต่รายการที่รับรู้โดยตรงใน</w:t>
      </w:r>
      <w:r w:rsidR="00082295">
        <w:rPr>
          <w:rFonts w:ascii="Angsana New" w:hAnsi="Angsana New" w:hint="cs"/>
          <w:sz w:val="30"/>
          <w:szCs w:val="30"/>
          <w:cs/>
        </w:rPr>
        <w:t>ส่วนของผู้ถือหุ้นหรือ</w:t>
      </w:r>
      <w:r w:rsidRPr="00953C7F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</w:p>
    <w:p w14:paraId="7A242BAB" w14:textId="77777777" w:rsidR="007E6E16" w:rsidRDefault="007E6E16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B49DAD" w14:textId="688A1311" w:rsidR="000A7CD5" w:rsidRPr="00953C7F" w:rsidRDefault="000A7CD5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C7F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53C7F">
        <w:rPr>
          <w:rFonts w:ascii="Angsana New" w:hAnsi="Angsana New"/>
          <w:sz w:val="30"/>
          <w:szCs w:val="30"/>
        </w:rPr>
        <w:t xml:space="preserve"> </w:t>
      </w:r>
    </w:p>
    <w:p w14:paraId="5A10C415" w14:textId="77777777" w:rsidR="005E0087" w:rsidRPr="007E6E16" w:rsidRDefault="005E0087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474BD6" w14:textId="02A7335C" w:rsidR="000A7CD5" w:rsidRPr="00953C7F" w:rsidRDefault="000A7CD5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C7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8229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953C7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Pr="00953C7F">
        <w:rPr>
          <w:rFonts w:ascii="Angsana New" w:hAnsi="Angsana New"/>
          <w:sz w:val="30"/>
          <w:szCs w:val="30"/>
        </w:rPr>
        <w:t xml:space="preserve"> </w:t>
      </w:r>
      <w:r w:rsidRPr="00953C7F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สำหรับการรับรู้สินทรัพย์หรือหนี้สินในครั้งแรกซึ่งเป็นรายการที่ไม่ใช่การรวมธุรกิจหรือ</w:t>
      </w:r>
      <w:r w:rsidR="00082295">
        <w:rPr>
          <w:rFonts w:ascii="Angsana New" w:hAnsi="Angsana New" w:hint="cs"/>
          <w:sz w:val="30"/>
          <w:szCs w:val="30"/>
          <w:cs/>
        </w:rPr>
        <w:t xml:space="preserve">     </w:t>
      </w:r>
      <w:r w:rsidRPr="00953C7F">
        <w:rPr>
          <w:rFonts w:ascii="Angsana New" w:hAnsi="Angsana New"/>
          <w:sz w:val="30"/>
          <w:szCs w:val="30"/>
          <w:cs/>
        </w:rPr>
        <w:t>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6352423" w14:textId="77777777" w:rsidR="000A7CD5" w:rsidRPr="007E6E16" w:rsidRDefault="000A7CD5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B832ED" w14:textId="7F5984AC" w:rsidR="000A7CD5" w:rsidRDefault="000A7CD5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C7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82295">
        <w:rPr>
          <w:rFonts w:ascii="Angsana New" w:hAnsi="Angsana New" w:hint="cs"/>
          <w:sz w:val="30"/>
          <w:szCs w:val="30"/>
          <w:cs/>
        </w:rPr>
        <w:t xml:space="preserve">        </w:t>
      </w:r>
      <w:r w:rsidRPr="00953C7F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082295">
        <w:rPr>
          <w:rFonts w:ascii="Angsana New" w:hAnsi="Angsana New"/>
          <w:spacing w:val="-6"/>
          <w:sz w:val="30"/>
          <w:szCs w:val="30"/>
          <w:cs/>
        </w:rPr>
        <w:t>ระยะเวลารายงาน</w:t>
      </w:r>
      <w:r w:rsidRPr="00082295">
        <w:rPr>
          <w:rFonts w:ascii="Angsana New" w:hAnsi="Angsana New"/>
          <w:spacing w:val="-6"/>
          <w:sz w:val="30"/>
          <w:szCs w:val="30"/>
        </w:rPr>
        <w:t xml:space="preserve"> </w:t>
      </w:r>
      <w:r w:rsidRPr="00082295">
        <w:rPr>
          <w:rFonts w:ascii="Angsana New" w:hAnsi="Angsana New"/>
          <w:spacing w:val="-6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82295">
        <w:rPr>
          <w:rFonts w:ascii="Angsana New" w:hAnsi="Angsana New"/>
          <w:spacing w:val="-6"/>
          <w:sz w:val="30"/>
          <w:szCs w:val="30"/>
        </w:rPr>
        <w:t xml:space="preserve"> </w:t>
      </w:r>
      <w:r w:rsidRPr="00082295">
        <w:rPr>
          <w:rFonts w:ascii="Angsana New" w:hAnsi="Angsana New"/>
          <w:spacing w:val="-6"/>
          <w:sz w:val="30"/>
          <w:szCs w:val="30"/>
          <w:cs/>
        </w:rPr>
        <w:t>ทั้งนี้ สินทรัพย์ภาษีเงินได้</w:t>
      </w:r>
      <w:r w:rsidRPr="00953C7F">
        <w:rPr>
          <w:rFonts w:ascii="Angsana New" w:hAnsi="Angsana New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CA8B4E8" w14:textId="77777777" w:rsidR="002A3D6E" w:rsidRPr="007E6E16" w:rsidRDefault="002A3D6E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7A78712" w14:textId="181B7369" w:rsidR="000A7CD5" w:rsidRPr="00953C7F" w:rsidRDefault="000A7CD5" w:rsidP="00953C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C7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082295">
        <w:rPr>
          <w:rFonts w:ascii="Angsana New" w:hAnsi="Angsana New" w:hint="cs"/>
          <w:sz w:val="30"/>
          <w:szCs w:val="30"/>
          <w:cs/>
        </w:rPr>
        <w:t xml:space="preserve">  </w:t>
      </w:r>
      <w:r w:rsidRPr="00953C7F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7F9A85" w14:textId="77777777" w:rsidR="007E6E16" w:rsidRDefault="007E6E16" w:rsidP="007E6E16">
      <w:pPr>
        <w:rPr>
          <w:sz w:val="30"/>
          <w:szCs w:val="30"/>
        </w:rPr>
      </w:pPr>
    </w:p>
    <w:p w14:paraId="6C2D50C3" w14:textId="77777777" w:rsidR="00AC7145" w:rsidRDefault="00AC7145" w:rsidP="007E6E16">
      <w:pPr>
        <w:rPr>
          <w:sz w:val="30"/>
          <w:szCs w:val="30"/>
        </w:rPr>
      </w:pPr>
    </w:p>
    <w:p w14:paraId="50AA4650" w14:textId="77777777" w:rsidR="00AC7145" w:rsidRDefault="00AC7145" w:rsidP="007E6E16">
      <w:pPr>
        <w:rPr>
          <w:sz w:val="30"/>
          <w:szCs w:val="30"/>
        </w:rPr>
      </w:pPr>
    </w:p>
    <w:p w14:paraId="69077BB3" w14:textId="77777777" w:rsidR="00AC7145" w:rsidRDefault="00AC7145" w:rsidP="007E6E16">
      <w:pPr>
        <w:rPr>
          <w:sz w:val="30"/>
          <w:szCs w:val="30"/>
        </w:rPr>
      </w:pPr>
    </w:p>
    <w:p w14:paraId="204F287C" w14:textId="77777777" w:rsidR="00AC7145" w:rsidRDefault="00AC7145" w:rsidP="007E6E16">
      <w:pPr>
        <w:rPr>
          <w:sz w:val="30"/>
          <w:szCs w:val="30"/>
        </w:rPr>
      </w:pPr>
    </w:p>
    <w:p w14:paraId="410D5427" w14:textId="77777777" w:rsidR="00AC7145" w:rsidRDefault="00AC7145" w:rsidP="007E6E16">
      <w:pPr>
        <w:rPr>
          <w:sz w:val="30"/>
          <w:szCs w:val="30"/>
        </w:rPr>
      </w:pPr>
    </w:p>
    <w:p w14:paraId="4EAD51AA" w14:textId="77777777" w:rsidR="00AC7145" w:rsidRDefault="00AC7145" w:rsidP="007E6E16">
      <w:pPr>
        <w:rPr>
          <w:sz w:val="30"/>
          <w:szCs w:val="30"/>
        </w:rPr>
      </w:pPr>
    </w:p>
    <w:p w14:paraId="52ADDA78" w14:textId="77777777" w:rsidR="00AC7145" w:rsidRDefault="00AC7145" w:rsidP="007E6E16">
      <w:pPr>
        <w:rPr>
          <w:sz w:val="30"/>
          <w:szCs w:val="30"/>
        </w:rPr>
      </w:pPr>
    </w:p>
    <w:p w14:paraId="73751E17" w14:textId="77777777" w:rsidR="00AC7145" w:rsidRDefault="00AC7145" w:rsidP="007E6E16">
      <w:pPr>
        <w:rPr>
          <w:sz w:val="30"/>
          <w:szCs w:val="30"/>
        </w:rPr>
      </w:pPr>
    </w:p>
    <w:p w14:paraId="5CC12A22" w14:textId="77777777" w:rsidR="00AC7145" w:rsidRDefault="00AC7145" w:rsidP="007E6E16">
      <w:pPr>
        <w:rPr>
          <w:sz w:val="30"/>
          <w:szCs w:val="30"/>
        </w:rPr>
      </w:pPr>
    </w:p>
    <w:p w14:paraId="6092C913" w14:textId="77777777" w:rsidR="00AC7145" w:rsidRPr="005E0087" w:rsidRDefault="00AC7145" w:rsidP="007E6E16">
      <w:pPr>
        <w:rPr>
          <w:sz w:val="30"/>
          <w:szCs w:val="30"/>
        </w:rPr>
      </w:pPr>
    </w:p>
    <w:p w14:paraId="40348E00" w14:textId="165A92D8" w:rsidR="00E66B73" w:rsidRPr="00B27E88" w:rsidRDefault="00F96459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27E88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F1A5A6" w14:textId="77777777" w:rsidR="00D448EA" w:rsidRPr="007E6E16" w:rsidRDefault="00D448EA" w:rsidP="00D448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0B199" w14:textId="2ED1C10E" w:rsidR="00D448EA" w:rsidRPr="00D448EA" w:rsidRDefault="00D448EA" w:rsidP="00D448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448EA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C95DFE">
        <w:rPr>
          <w:rFonts w:ascii="Angsana New" w:hAnsi="Angsana New"/>
          <w:sz w:val="30"/>
          <w:szCs w:val="30"/>
        </w:rPr>
        <w:t>8</w:t>
      </w:r>
      <w:r w:rsidRPr="00D448EA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</w:t>
      </w:r>
      <w:r w:rsidR="00E75420">
        <w:rPr>
          <w:rFonts w:ascii="Angsana New" w:hAnsi="Angsana New"/>
          <w:sz w:val="30"/>
          <w:szCs w:val="30"/>
        </w:rPr>
        <w:t xml:space="preserve">            </w:t>
      </w:r>
      <w:r w:rsidRPr="00D448EA">
        <w:rPr>
          <w:rFonts w:ascii="Angsana New" w:hAnsi="Angsana New"/>
          <w:sz w:val="30"/>
          <w:szCs w:val="30"/>
          <w:cs/>
        </w:rPr>
        <w:t xml:space="preserve">กลุ่มบริษัทมีรายการระหว่างกันที่มีนัยสำคัญกับกลุ่มบริษัทในระหว่างปีมีดังต่อไปนี้ </w:t>
      </w:r>
    </w:p>
    <w:p w14:paraId="0CFD06FB" w14:textId="77777777" w:rsidR="00D448EA" w:rsidRPr="007E6E16" w:rsidRDefault="00D448EA" w:rsidP="00D448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4050"/>
      </w:tblGrid>
      <w:tr w:rsidR="00E75420" w:rsidRPr="00E75420" w14:paraId="3495AE73" w14:textId="77777777" w:rsidTr="00E75420">
        <w:trPr>
          <w:trHeight w:val="20"/>
          <w:tblHeader/>
        </w:trPr>
        <w:tc>
          <w:tcPr>
            <w:tcW w:w="3420" w:type="dxa"/>
          </w:tcPr>
          <w:p w14:paraId="5C53744E" w14:textId="77777777" w:rsidR="00332F98" w:rsidRDefault="00332F98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DB66B5" w14:textId="29D49B38" w:rsidR="00E75420" w:rsidRPr="00E75420" w:rsidRDefault="00E75420" w:rsidP="00D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4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</w:t>
            </w:r>
            <w:r w:rsidR="00332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E754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620" w:type="dxa"/>
          </w:tcPr>
          <w:p w14:paraId="25FFFE87" w14:textId="5ED4EEA8" w:rsidR="00E75420" w:rsidRPr="00E75420" w:rsidRDefault="00E75420" w:rsidP="00D476A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4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332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2F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332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32B76894" w14:textId="77777777" w:rsidR="00332F98" w:rsidRDefault="00332F98" w:rsidP="00332F98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D45389" w14:textId="2B212C90" w:rsidR="00E75420" w:rsidRPr="00E75420" w:rsidRDefault="00E75420" w:rsidP="00332F98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4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75420" w:rsidRPr="00E75420" w14:paraId="4D2E3324" w14:textId="77777777" w:rsidTr="00E75420">
        <w:trPr>
          <w:trHeight w:val="20"/>
        </w:trPr>
        <w:tc>
          <w:tcPr>
            <w:tcW w:w="3420" w:type="dxa"/>
          </w:tcPr>
          <w:p w14:paraId="6D523908" w14:textId="21CBB75E" w:rsidR="00E75420" w:rsidRPr="00E75420" w:rsidRDefault="00E75420" w:rsidP="00E7542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มิตรไมตรีการแพทย์ จำกัด</w:t>
            </w:r>
          </w:p>
        </w:tc>
        <w:tc>
          <w:tcPr>
            <w:tcW w:w="1620" w:type="dxa"/>
          </w:tcPr>
          <w:p w14:paraId="0662DE26" w14:textId="77777777" w:rsidR="00E75420" w:rsidRPr="00E75420" w:rsidRDefault="00E75420" w:rsidP="00D476A3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42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9F0FD32" w14:textId="7B42815B" w:rsidR="00E75420" w:rsidRPr="00E75420" w:rsidRDefault="00E75420" w:rsidP="00D476A3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5420" w:rsidRPr="00E75420" w14:paraId="7CFB22A2" w14:textId="77777777" w:rsidTr="00E75420">
        <w:trPr>
          <w:trHeight w:val="20"/>
        </w:trPr>
        <w:tc>
          <w:tcPr>
            <w:tcW w:w="3420" w:type="dxa"/>
          </w:tcPr>
          <w:p w14:paraId="075F138C" w14:textId="316AD1F0" w:rsidR="00E75420" w:rsidRPr="00182E77" w:rsidRDefault="00E1619D" w:rsidP="00E7542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คุณกฤตธรรม ง่วนสำอางค์</w:t>
            </w:r>
          </w:p>
        </w:tc>
        <w:tc>
          <w:tcPr>
            <w:tcW w:w="1620" w:type="dxa"/>
          </w:tcPr>
          <w:p w14:paraId="657D9F73" w14:textId="1E3D5942" w:rsidR="00E75420" w:rsidRPr="00182E77" w:rsidRDefault="00E1619D" w:rsidP="00E754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F5AE475" w14:textId="05AB8775" w:rsidR="00E75420" w:rsidRPr="00182E77" w:rsidRDefault="00E1619D" w:rsidP="00E754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</w:t>
            </w:r>
          </w:p>
        </w:tc>
      </w:tr>
      <w:tr w:rsidR="00E75420" w:rsidRPr="00E75420" w14:paraId="1C79A12B" w14:textId="77777777" w:rsidTr="00E75420">
        <w:trPr>
          <w:trHeight w:val="20"/>
        </w:trPr>
        <w:tc>
          <w:tcPr>
            <w:tcW w:w="3420" w:type="dxa"/>
          </w:tcPr>
          <w:p w14:paraId="44702BC6" w14:textId="6CC18C2F" w:rsidR="00E75420" w:rsidRPr="00182E77" w:rsidRDefault="00E1619D" w:rsidP="00E7542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คุณโสรัจจา บุญประสิทธิ์</w:t>
            </w:r>
          </w:p>
        </w:tc>
        <w:tc>
          <w:tcPr>
            <w:tcW w:w="1620" w:type="dxa"/>
          </w:tcPr>
          <w:p w14:paraId="1E4C30AF" w14:textId="306A121D" w:rsidR="00E75420" w:rsidRPr="00182E77" w:rsidRDefault="00E1619D" w:rsidP="00E754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BF476AC" w14:textId="40360FA3" w:rsidR="00E75420" w:rsidRPr="00182E77" w:rsidRDefault="00E1619D" w:rsidP="00E754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</w:t>
            </w:r>
          </w:p>
        </w:tc>
      </w:tr>
      <w:tr w:rsidR="00E75420" w:rsidRPr="00E75420" w14:paraId="1D14B9E9" w14:textId="77777777" w:rsidTr="00E75420">
        <w:trPr>
          <w:trHeight w:val="20"/>
        </w:trPr>
        <w:tc>
          <w:tcPr>
            <w:tcW w:w="3420" w:type="dxa"/>
          </w:tcPr>
          <w:p w14:paraId="2B7C82DE" w14:textId="09C61BB7" w:rsidR="00E75420" w:rsidRPr="00182E77" w:rsidRDefault="00190C92" w:rsidP="00E7542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คุณจรุงพันฑ์ เชนยะวณิช</w:t>
            </w:r>
          </w:p>
        </w:tc>
        <w:tc>
          <w:tcPr>
            <w:tcW w:w="1620" w:type="dxa"/>
          </w:tcPr>
          <w:p w14:paraId="62B55890" w14:textId="72006892" w:rsidR="00E75420" w:rsidRPr="00182E77" w:rsidRDefault="00190C92" w:rsidP="00E754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21364F3" w14:textId="5EA6631C" w:rsidR="00E75420" w:rsidRPr="00182E77" w:rsidRDefault="00190C92" w:rsidP="00E754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E77">
              <w:rPr>
                <w:rFonts w:ascii="Angsana New" w:hAnsi="Angsana New" w:hint="cs"/>
                <w:sz w:val="30"/>
                <w:szCs w:val="30"/>
                <w:cs/>
              </w:rPr>
              <w:t>พี่น้องของผู้ถือหุ้น</w:t>
            </w:r>
          </w:p>
        </w:tc>
      </w:tr>
    </w:tbl>
    <w:p w14:paraId="07F58EDE" w14:textId="77777777" w:rsidR="005E0087" w:rsidRPr="007E6E16" w:rsidRDefault="005E0087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0E3687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BFF155A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43718FA0" w14:textId="77777777" w:rsidR="006F5CC8" w:rsidRPr="000E3687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6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0E3687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0E3687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6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0E3687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4AFA9FF8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3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65391" w:rsidRPr="000E36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E3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E3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52EF" w:rsidRPr="000E3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65391" w:rsidRPr="000E3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E3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65391" w:rsidRPr="000E36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14:paraId="2553A662" w14:textId="0B3C28BF" w:rsidR="00730F80" w:rsidRPr="000E3687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6" w:type="dxa"/>
          </w:tcPr>
          <w:p w14:paraId="1522D01A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54805AD1" w:rsidR="00730F80" w:rsidRPr="000E3687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98984F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3053B41F" w:rsidR="00730F80" w:rsidRPr="000E3687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B8516AA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4CF275CB" w:rsidR="00730F80" w:rsidRPr="000E3687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0F80" w:rsidRPr="000E3687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36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80" w:rsidRPr="000E3687" w14:paraId="756D98C1" w14:textId="77777777" w:rsidTr="00B51AB6">
        <w:tc>
          <w:tcPr>
            <w:tcW w:w="4050" w:type="dxa"/>
          </w:tcPr>
          <w:p w14:paraId="15F34540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6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730F80" w:rsidRPr="000E368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0E3687" w14:paraId="6191572C" w14:textId="77777777" w:rsidTr="00B51AB6">
        <w:tc>
          <w:tcPr>
            <w:tcW w:w="4050" w:type="dxa"/>
          </w:tcPr>
          <w:p w14:paraId="088A2AB0" w14:textId="521C7EC9" w:rsidR="00EF0EFC" w:rsidRPr="000E3687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37945E1B" w14:textId="70C1C90F" w:rsidR="00EF0EFC" w:rsidRPr="000E3687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EF0EFC" w:rsidRPr="000E3687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40093548" w:rsidR="00EF0EFC" w:rsidRPr="000E3687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EF0EFC" w:rsidRPr="000E3687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1E907D82" w:rsidR="00EF0EFC" w:rsidRPr="000E3687" w:rsidRDefault="00950075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182,109</w:t>
            </w:r>
          </w:p>
        </w:tc>
        <w:tc>
          <w:tcPr>
            <w:tcW w:w="270" w:type="dxa"/>
          </w:tcPr>
          <w:p w14:paraId="06CB314A" w14:textId="77777777" w:rsidR="00EF0EFC" w:rsidRPr="000E3687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7CEEB09A" w:rsidR="00EF0EFC" w:rsidRPr="000E3687" w:rsidRDefault="000E3687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48,651</w:t>
            </w:r>
          </w:p>
        </w:tc>
      </w:tr>
      <w:tr w:rsidR="00E97FE4" w:rsidRPr="000E3687" w14:paraId="7BDB28EB" w14:textId="77777777" w:rsidTr="00B51AB6">
        <w:tc>
          <w:tcPr>
            <w:tcW w:w="4050" w:type="dxa"/>
          </w:tcPr>
          <w:p w14:paraId="5415D36E" w14:textId="42474B1A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645D0DA8" w14:textId="3DA45BEC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0E1D90B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50743B" w14:textId="6567442C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7D13A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7717" w14:textId="0421F2A0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27D35">
              <w:rPr>
                <w:rFonts w:ascii="Angsana New" w:hAnsi="Angsana New"/>
                <w:sz w:val="30"/>
                <w:szCs w:val="30"/>
              </w:rPr>
              <w:t>4,621</w:t>
            </w:r>
          </w:p>
        </w:tc>
        <w:tc>
          <w:tcPr>
            <w:tcW w:w="270" w:type="dxa"/>
          </w:tcPr>
          <w:p w14:paraId="134F58BE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C2B04" w14:textId="65E76DF1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0E3687" w14:paraId="16CBA770" w14:textId="77777777" w:rsidTr="00B51AB6">
        <w:tc>
          <w:tcPr>
            <w:tcW w:w="4050" w:type="dxa"/>
          </w:tcPr>
          <w:p w14:paraId="0B1A6BE5" w14:textId="41072300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3" w:type="dxa"/>
          </w:tcPr>
          <w:p w14:paraId="0FA9EC70" w14:textId="41807EBA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4E039AA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10F258" w14:textId="5207482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EDAB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687A" w14:textId="5E779276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11,848</w:t>
            </w:r>
          </w:p>
        </w:tc>
        <w:tc>
          <w:tcPr>
            <w:tcW w:w="270" w:type="dxa"/>
          </w:tcPr>
          <w:p w14:paraId="60CBE25D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80605" w14:textId="7A71A5AB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0E3687" w14:paraId="4FCE8CE4" w14:textId="77777777" w:rsidTr="00B51AB6">
        <w:tc>
          <w:tcPr>
            <w:tcW w:w="4050" w:type="dxa"/>
          </w:tcPr>
          <w:p w14:paraId="3014BEB7" w14:textId="1781913E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414D45" w:rsidRPr="000E368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3" w:type="dxa"/>
          </w:tcPr>
          <w:p w14:paraId="26E52E5A" w14:textId="7D5E6DF3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12FEB31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5E8EFD" w14:textId="2AAD079A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07818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C180C" w14:textId="2F979F7E" w:rsidR="00E97FE4" w:rsidRPr="000E3687" w:rsidRDefault="00950075" w:rsidP="009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6,355</w:t>
            </w:r>
          </w:p>
        </w:tc>
        <w:tc>
          <w:tcPr>
            <w:tcW w:w="270" w:type="dxa"/>
          </w:tcPr>
          <w:p w14:paraId="55A34A57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7DE78" w14:textId="2593F62B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</w:tr>
      <w:tr w:rsidR="00E97FE4" w:rsidRPr="000E3687" w14:paraId="43A42497" w14:textId="77777777" w:rsidTr="00B51AB6">
        <w:tc>
          <w:tcPr>
            <w:tcW w:w="4050" w:type="dxa"/>
          </w:tcPr>
          <w:p w14:paraId="2512EDD9" w14:textId="6305440A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3" w:type="dxa"/>
          </w:tcPr>
          <w:p w14:paraId="623B63BE" w14:textId="52786C83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6E4C90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7BF04C" w14:textId="70E7B614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E9875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9C4B" w14:textId="14D449DA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66,322</w:t>
            </w:r>
          </w:p>
        </w:tc>
        <w:tc>
          <w:tcPr>
            <w:tcW w:w="270" w:type="dxa"/>
          </w:tcPr>
          <w:p w14:paraId="35D7B047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27520" w14:textId="74ED7945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0E3687" w14:paraId="6119F863" w14:textId="77777777" w:rsidTr="00B51AB6">
        <w:tc>
          <w:tcPr>
            <w:tcW w:w="4050" w:type="dxa"/>
          </w:tcPr>
          <w:p w14:paraId="5933FC6B" w14:textId="71403EB9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3" w:type="dxa"/>
          </w:tcPr>
          <w:p w14:paraId="3A677DFF" w14:textId="1EAC9F5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F597368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AD3978" w14:textId="5F699EF3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27E85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C8A8E" w14:textId="101FE1F8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61,110</w:t>
            </w:r>
          </w:p>
        </w:tc>
        <w:tc>
          <w:tcPr>
            <w:tcW w:w="270" w:type="dxa"/>
          </w:tcPr>
          <w:p w14:paraId="0B9C6C6A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7D7AF" w14:textId="5552387D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0E3687" w14:paraId="6C160790" w14:textId="77777777" w:rsidTr="00B51AB6">
        <w:tc>
          <w:tcPr>
            <w:tcW w:w="4050" w:type="dxa"/>
          </w:tcPr>
          <w:p w14:paraId="6D6ACE04" w14:textId="5F066889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56E6B89" w14:textId="687EAED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2038D0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307FCB" w14:textId="50F1D4D4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36EBA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BC98F" w14:textId="533FC83E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053AE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72729" w14:textId="2C7302D1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0E3687" w14:paraId="4090B0C9" w14:textId="77777777" w:rsidTr="00FC4A42">
        <w:tc>
          <w:tcPr>
            <w:tcW w:w="4050" w:type="dxa"/>
          </w:tcPr>
          <w:p w14:paraId="74E147EB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6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0E3687" w14:paraId="15E5C140" w14:textId="77777777" w:rsidTr="00B51AB6">
        <w:tc>
          <w:tcPr>
            <w:tcW w:w="4050" w:type="dxa"/>
          </w:tcPr>
          <w:p w14:paraId="09DADC0D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735F8A" w14:paraId="07ADFDEE" w14:textId="77777777" w:rsidTr="00FC4A42">
        <w:trPr>
          <w:trHeight w:val="307"/>
        </w:trPr>
        <w:tc>
          <w:tcPr>
            <w:tcW w:w="4050" w:type="dxa"/>
          </w:tcPr>
          <w:p w14:paraId="06653FD3" w14:textId="6719944F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754E2D55" w14:textId="3DE33A4D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20,924</w:t>
            </w:r>
          </w:p>
        </w:tc>
        <w:tc>
          <w:tcPr>
            <w:tcW w:w="276" w:type="dxa"/>
          </w:tcPr>
          <w:p w14:paraId="532E121C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9799C4E" w14:textId="69470DC0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687">
              <w:rPr>
                <w:rFonts w:ascii="Angsana New" w:hAnsi="Angsana New"/>
                <w:b/>
                <w:bCs/>
                <w:sz w:val="30"/>
                <w:szCs w:val="30"/>
              </w:rPr>
              <w:t>29,084</w:t>
            </w:r>
          </w:p>
        </w:tc>
        <w:tc>
          <w:tcPr>
            <w:tcW w:w="270" w:type="dxa"/>
          </w:tcPr>
          <w:p w14:paraId="396E37E6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634B0B" w14:textId="33351876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20,924</w:t>
            </w:r>
          </w:p>
        </w:tc>
        <w:tc>
          <w:tcPr>
            <w:tcW w:w="270" w:type="dxa"/>
          </w:tcPr>
          <w:p w14:paraId="0042D2B2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9A725" w14:textId="414F571D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687">
              <w:rPr>
                <w:rFonts w:ascii="Angsana New" w:hAnsi="Angsana New"/>
                <w:b/>
                <w:bCs/>
                <w:sz w:val="30"/>
                <w:szCs w:val="30"/>
              </w:rPr>
              <w:t>29,084</w:t>
            </w:r>
          </w:p>
        </w:tc>
      </w:tr>
      <w:tr w:rsidR="00E97FE4" w:rsidRPr="00735F8A" w14:paraId="3F2BE935" w14:textId="77777777" w:rsidTr="004E2A98">
        <w:tc>
          <w:tcPr>
            <w:tcW w:w="4050" w:type="dxa"/>
          </w:tcPr>
          <w:p w14:paraId="025CFFF9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4D49387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6" w:type="dxa"/>
          </w:tcPr>
          <w:p w14:paraId="2A2C71FF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1E06DA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8F98A0C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31D8AF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B5281C0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4863DD" w14:textId="77777777" w:rsidR="00E97FE4" w:rsidRPr="00735F8A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</w:tr>
      <w:tr w:rsidR="00E97FE4" w:rsidRPr="000E3687" w14:paraId="307D00BE" w14:textId="77777777" w:rsidTr="00B51AB6">
        <w:tc>
          <w:tcPr>
            <w:tcW w:w="4050" w:type="dxa"/>
          </w:tcPr>
          <w:p w14:paraId="38F339E6" w14:textId="622ED25F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6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3ECAFC47" w14:textId="77777777" w:rsidTr="00B51AB6">
        <w:tc>
          <w:tcPr>
            <w:tcW w:w="4050" w:type="dxa"/>
          </w:tcPr>
          <w:p w14:paraId="46925483" w14:textId="46E61A24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76C0F71C" w14:textId="615C65B7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276" w:type="dxa"/>
          </w:tcPr>
          <w:p w14:paraId="63D4DEFC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65670B4C" w:rsidR="00E97FE4" w:rsidRPr="000E3687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  <w:tc>
          <w:tcPr>
            <w:tcW w:w="270" w:type="dxa"/>
          </w:tcPr>
          <w:p w14:paraId="3116421D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0BC80BE0" w:rsidR="00E97FE4" w:rsidRPr="000E3687" w:rsidRDefault="00950075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270" w:type="dxa"/>
          </w:tcPr>
          <w:p w14:paraId="335C432C" w14:textId="77777777" w:rsidR="00E97FE4" w:rsidRPr="000E3687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298FD84E" w:rsidR="00E97FE4" w:rsidRPr="006B2DF0" w:rsidRDefault="000E3687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E3687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</w:tr>
    </w:tbl>
    <w:p w14:paraId="61595194" w14:textId="77777777" w:rsidR="001A4965" w:rsidRDefault="001A4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FCFA8" w14:textId="77777777" w:rsidR="004645F8" w:rsidRDefault="00464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8C9A80" w14:textId="77777777" w:rsidR="004645F8" w:rsidRPr="00776BF8" w:rsidRDefault="00464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6B2DF0" w14:paraId="3691AAA3" w14:textId="77777777" w:rsidTr="00BD260C">
        <w:tc>
          <w:tcPr>
            <w:tcW w:w="4050" w:type="dxa"/>
          </w:tcPr>
          <w:p w14:paraId="221BE96D" w14:textId="2474F93D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6B2DF0" w14:paraId="7B67831C" w14:textId="77777777" w:rsidTr="00BD260C">
        <w:tc>
          <w:tcPr>
            <w:tcW w:w="4050" w:type="dxa"/>
          </w:tcPr>
          <w:p w14:paraId="4F421EBC" w14:textId="08D437FE" w:rsidR="00730F80" w:rsidRPr="006B2DF0" w:rsidRDefault="009F2EB3" w:rsidP="009F2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0E3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0E36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36A1F760" w14:textId="528CDF11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7E9BF8F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04CF5009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0" w:type="dxa"/>
          </w:tcPr>
          <w:p w14:paraId="1B622EC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6AA014C7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17A8E34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07B6D606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0F80" w:rsidRPr="006B2DF0" w14:paraId="7525F1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D1DB70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0802F963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941" w:rsidRPr="006B2DF0" w14:paraId="3546A076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7DDFFA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4A24E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B2B5A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FEF5BC0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FA24E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23DB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3A7465D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433B4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941" w:rsidRPr="006B2DF0" w14:paraId="1737151F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869E23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46DABA9" w14:textId="77777777" w:rsidR="00150941" w:rsidRPr="006B2DF0" w:rsidRDefault="00150941" w:rsidP="00E1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E5F517B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9C5A26A" w14:textId="77777777" w:rsidR="00150941" w:rsidRPr="006B2DF0" w:rsidRDefault="00150941" w:rsidP="00E1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4A85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DEA870B" w14:textId="6A827773" w:rsidR="00150941" w:rsidRPr="006B2DF0" w:rsidRDefault="00727FAD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4B7362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64DE4" w14:textId="7EECD96B" w:rsidR="00150941" w:rsidRPr="006B2DF0" w:rsidRDefault="00F852EF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46</w:t>
            </w:r>
            <w:r w:rsidR="00150941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8B3BE4" w:rsidRPr="006B2DF0" w14:paraId="3BEBB9FA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321251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56EEA" w14:textId="4F992E23" w:rsidR="008B3BE4" w:rsidRPr="006B2DF0" w:rsidRDefault="004C2352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0ACD767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86CC" w14:textId="26792CD8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02E08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2AE4B" w14:textId="6FF42C91" w:rsidR="008B3BE4" w:rsidRPr="006B2DF0" w:rsidRDefault="00727FAD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8652E5E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08BB1" w14:textId="2DE5FE59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8B3BE4" w:rsidRPr="006B2DF0" w14:paraId="0264A507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4A79E5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32A60" w14:textId="428BD11A" w:rsidR="008B3BE4" w:rsidRPr="004C2352" w:rsidRDefault="004C2352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352">
              <w:rPr>
                <w:rFonts w:ascii="Angsana New" w:hAnsi="Angsana New"/>
                <w:b/>
                <w:bCs/>
                <w:sz w:val="30"/>
                <w:szCs w:val="30"/>
              </w:rPr>
              <w:t>2,452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EED52BA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BB010" w14:textId="2E5B6CF6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E57D1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A618" w14:textId="666BA009" w:rsidR="008B3BE4" w:rsidRPr="006B2DF0" w:rsidRDefault="004C2352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60,904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0FD742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1F86F" w14:textId="47B264E3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47,067</w:t>
            </w:r>
          </w:p>
        </w:tc>
      </w:tr>
      <w:tr w:rsidR="00150941" w:rsidRPr="006B2DF0" w14:paraId="39827A61" w14:textId="77777777" w:rsidTr="0015094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FEB2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CA21E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0940ACD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F3344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E748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9E537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FB5E53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E6CD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0F80" w:rsidRPr="006B2DF0" w14:paraId="73C10230" w14:textId="77777777" w:rsidTr="00B5045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50B74779" w14:textId="2126A95B" w:rsidR="00730F80" w:rsidRPr="006B2DF0" w:rsidRDefault="00150941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="00730F80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  <w:r w:rsidR="007709F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="007709F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23DCBD2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EBBF5B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B580D0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1E668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6B2DF0" w14:paraId="7C4F5A6D" w14:textId="77777777" w:rsidTr="00B5045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5D927" w14:textId="37DF858B" w:rsidR="00EF0EFC" w:rsidRPr="006B2DF0" w:rsidRDefault="00A70236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EF0EFC" w:rsidRPr="006B2DF0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70BC7C" w14:textId="0E0F54E5" w:rsidR="00EF0EFC" w:rsidRPr="006B2DF0" w:rsidRDefault="00EF0EFC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EF0EFC" w:rsidRPr="006B2DF0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E7AE8B" w14:textId="13D5195E" w:rsidR="00EF0EFC" w:rsidRPr="006B2DF0" w:rsidRDefault="004C2352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54,156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EF0EFC" w:rsidRPr="006B2DF0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A92DD0" w14:textId="2913D9B4" w:rsidR="00EF0EFC" w:rsidRPr="006B2DF0" w:rsidRDefault="00150941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B714219" w14:textId="77777777" w:rsidR="00D52718" w:rsidRDefault="00D52718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0B193B" w14:textId="5EDE2C55" w:rsidR="00792509" w:rsidRPr="006B2DF0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5D39EB5" w14:textId="77777777" w:rsidR="00792509" w:rsidRPr="006B2DF0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1A9D54" w14:textId="396EA319" w:rsidR="00B53EA4" w:rsidRDefault="00C262CD" w:rsidP="00AF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C4A42" w:rsidRPr="006B2DF0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Pr="006B2DF0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0A705A" w:rsidRPr="006B2DF0">
        <w:rPr>
          <w:rFonts w:ascii="Angsana New" w:hAnsi="Angsana New" w:hint="cs"/>
          <w:spacing w:val="-4"/>
          <w:sz w:val="30"/>
          <w:szCs w:val="30"/>
          <w:cs/>
        </w:rPr>
        <w:t>บริหารงานกับบริษัท</w:t>
      </w:r>
      <w:r w:rsidR="000A705A" w:rsidRPr="00B31ECA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B31ECA" w:rsidRPr="00B31ECA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0A705A" w:rsidRPr="00B31ECA">
        <w:rPr>
          <w:rFonts w:ascii="Angsana New" w:hAnsi="Angsana New" w:hint="cs"/>
          <w:spacing w:val="-4"/>
          <w:sz w:val="30"/>
          <w:szCs w:val="30"/>
          <w:cs/>
        </w:rPr>
        <w:t>แห่ง</w:t>
      </w:r>
      <w:r w:rsidR="00B07812" w:rsidRPr="00B31ECA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="00B07812" w:rsidRPr="006B2DF0">
        <w:rPr>
          <w:rFonts w:ascii="Angsana New" w:hAnsi="Angsana New"/>
          <w:spacing w:val="-4"/>
          <w:sz w:val="30"/>
          <w:szCs w:val="30"/>
          <w:cs/>
        </w:rPr>
        <w:t>บริหารงานและบริการอื่นที่เกี่ยวข้องตามเงื่อนไข</w:t>
      </w:r>
      <w:r w:rsidR="00444B78" w:rsidRPr="006B2DF0">
        <w:rPr>
          <w:rFonts w:ascii="Angsana New" w:hAnsi="Angsana New"/>
          <w:spacing w:val="-4"/>
          <w:sz w:val="30"/>
          <w:szCs w:val="30"/>
        </w:rPr>
        <w:br/>
      </w:r>
      <w:r w:rsidR="00B07812" w:rsidRPr="006B2DF0">
        <w:rPr>
          <w:rFonts w:ascii="Angsana New" w:hAnsi="Angsana New"/>
          <w:spacing w:val="-4"/>
          <w:sz w:val="30"/>
          <w:szCs w:val="30"/>
          <w:cs/>
        </w:rPr>
        <w:t>ที่ระบุในสัญญา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โดยมีกำหนดระยะเวลา </w:t>
      </w:r>
      <w:r w:rsidR="00F852EF" w:rsidRPr="006B2DF0">
        <w:rPr>
          <w:rFonts w:ascii="Angsana New" w:hAnsi="Angsana New"/>
          <w:sz w:val="30"/>
          <w:szCs w:val="30"/>
        </w:rPr>
        <w:t>1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F852EF" w:rsidRPr="006B2DF0">
        <w:rPr>
          <w:rFonts w:ascii="Angsana New" w:hAnsi="Angsana New"/>
          <w:sz w:val="30"/>
          <w:szCs w:val="30"/>
        </w:rPr>
        <w:t>1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>ถึงวันที่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31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4118C5">
        <w:rPr>
          <w:rFonts w:ascii="Angsana New" w:hAnsi="Angsana New" w:hint="cs"/>
          <w:sz w:val="30"/>
          <w:szCs w:val="30"/>
          <w:cs/>
        </w:rPr>
        <w:t xml:space="preserve"> </w:t>
      </w:r>
      <w:r w:rsidR="001E6A29">
        <w:rPr>
          <w:rFonts w:ascii="Angsana New" w:hAnsi="Angsana New" w:hint="cs"/>
          <w:sz w:val="30"/>
          <w:szCs w:val="30"/>
          <w:cs/>
        </w:rPr>
        <w:t xml:space="preserve">โดยหากไม่มีฝ่ายใดฝ่ายหนึ่งบอกเลิกสัญญาเป็นลายลักษณ์อักษร ให้ถือว่าสัญญาดังกล่าวมีผลบังคับใช้ต่อไปอีกคราวละ </w:t>
      </w:r>
      <w:r w:rsidR="001E6A29">
        <w:rPr>
          <w:rFonts w:ascii="Angsana New" w:hAnsi="Angsana New"/>
          <w:sz w:val="30"/>
          <w:szCs w:val="30"/>
        </w:rPr>
        <w:t xml:space="preserve">1 </w:t>
      </w:r>
      <w:r w:rsidR="001E6A29">
        <w:rPr>
          <w:rFonts w:ascii="Angsana New" w:hAnsi="Angsana New" w:hint="cs"/>
          <w:sz w:val="30"/>
          <w:szCs w:val="30"/>
          <w:cs/>
        </w:rPr>
        <w:t>ปี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0A705A" w:rsidRPr="006B2DF0">
        <w:rPr>
          <w:rFonts w:ascii="Angsana New" w:hAnsi="Angsana New" w:hint="cs"/>
          <w:sz w:val="30"/>
          <w:szCs w:val="30"/>
          <w:cs/>
        </w:rPr>
        <w:t>บริษัท</w:t>
      </w:r>
      <w:r w:rsidR="00AF57DA" w:rsidRPr="006B2DF0">
        <w:rPr>
          <w:rFonts w:ascii="Angsana New" w:hAnsi="Angsana New" w:hint="cs"/>
          <w:sz w:val="30"/>
          <w:szCs w:val="30"/>
          <w:cs/>
        </w:rPr>
        <w:t>ย่อย</w:t>
      </w:r>
      <w:r w:rsidR="000A705A" w:rsidRPr="006B2DF0">
        <w:rPr>
          <w:rFonts w:ascii="Angsana New" w:hAnsi="Angsana New" w:hint="cs"/>
          <w:sz w:val="30"/>
          <w:szCs w:val="30"/>
          <w:cs/>
        </w:rPr>
        <w:t>ตกลง</w:t>
      </w:r>
      <w:r w:rsidR="00AF57DA" w:rsidRPr="006B2DF0">
        <w:rPr>
          <w:rFonts w:ascii="Angsana New" w:hAnsi="Angsana New" w:hint="cs"/>
          <w:sz w:val="30"/>
          <w:szCs w:val="30"/>
          <w:cs/>
        </w:rPr>
        <w:t>จะจ่าย</w:t>
      </w:r>
      <w:r w:rsidR="000A705A" w:rsidRPr="006B2DF0">
        <w:rPr>
          <w:rFonts w:ascii="Angsana New" w:hAnsi="Angsana New" w:hint="cs"/>
          <w:sz w:val="30"/>
          <w:szCs w:val="30"/>
          <w:cs/>
        </w:rPr>
        <w:t>ค่าบริการตาม</w:t>
      </w:r>
      <w:r w:rsidR="00AF57DA" w:rsidRPr="006B2DF0">
        <w:rPr>
          <w:rFonts w:ascii="Angsana New" w:hAnsi="Angsana New" w:hint="cs"/>
          <w:sz w:val="30"/>
          <w:szCs w:val="30"/>
          <w:cs/>
        </w:rPr>
        <w:t>อัตรา</w:t>
      </w:r>
      <w:r w:rsidR="000A705A" w:rsidRPr="006B2DF0">
        <w:rPr>
          <w:rFonts w:ascii="Angsana New" w:hAnsi="Angsana New" w:hint="cs"/>
          <w:sz w:val="30"/>
          <w:szCs w:val="30"/>
          <w:cs/>
        </w:rPr>
        <w:t>ที่ได้ระบุไว้ในสัญญา</w:t>
      </w:r>
      <w:r w:rsidR="00835363">
        <w:rPr>
          <w:rFonts w:ascii="Angsana New" w:hAnsi="Angsana New"/>
          <w:sz w:val="30"/>
          <w:szCs w:val="30"/>
        </w:rPr>
        <w:t xml:space="preserve"> </w:t>
      </w:r>
    </w:p>
    <w:p w14:paraId="75617457" w14:textId="77777777" w:rsidR="00D52718" w:rsidRDefault="00D52718" w:rsidP="00AF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F3EFD" w14:textId="29EC699C" w:rsidR="00D204B1" w:rsidRDefault="00D204B1" w:rsidP="00D204B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เงินสด</w:t>
      </w:r>
      <w:r w:rsidR="00B5137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14:paraId="766C8610" w14:textId="77777777" w:rsidR="00D204B1" w:rsidRPr="00C12440" w:rsidRDefault="00D2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B51375" w:rsidRPr="006B2DF0" w14:paraId="3FEBDEBE" w14:textId="77777777" w:rsidTr="008D75CD">
        <w:trPr>
          <w:tblHeader/>
        </w:trPr>
        <w:tc>
          <w:tcPr>
            <w:tcW w:w="1450" w:type="pct"/>
          </w:tcPr>
          <w:p w14:paraId="59C8A07C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0C19B41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E6DB6CD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720A9410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F1AFF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7C1B572A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1375" w:rsidRPr="006B2DF0" w14:paraId="038B0B09" w14:textId="77777777" w:rsidTr="008D75CD">
        <w:trPr>
          <w:tblHeader/>
        </w:trPr>
        <w:tc>
          <w:tcPr>
            <w:tcW w:w="1450" w:type="pct"/>
          </w:tcPr>
          <w:p w14:paraId="0C4E16FC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AD48C1A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70F9105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B3B42E8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  <w:vAlign w:val="center"/>
          </w:tcPr>
          <w:p w14:paraId="5B82B32B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20603F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51932BE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2BC8568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  <w:vAlign w:val="center"/>
          </w:tcPr>
          <w:p w14:paraId="3556AD37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3FE6EE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51375" w:rsidRPr="006B2DF0" w14:paraId="55231884" w14:textId="77777777" w:rsidTr="008D75CD">
        <w:trPr>
          <w:tblHeader/>
        </w:trPr>
        <w:tc>
          <w:tcPr>
            <w:tcW w:w="1450" w:type="pct"/>
          </w:tcPr>
          <w:p w14:paraId="08331231" w14:textId="77777777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A4DA4F0" w14:textId="77777777" w:rsidR="00B51375" w:rsidRPr="006B2DF0" w:rsidRDefault="00B51375" w:rsidP="008D75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FBD5B6F" w14:textId="77777777" w:rsidR="00B51375" w:rsidRPr="006B2DF0" w:rsidRDefault="00B51375" w:rsidP="008D75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1E699FC5" w14:textId="77777777" w:rsidR="00B51375" w:rsidRPr="006B2DF0" w:rsidRDefault="00B51375" w:rsidP="008D75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1375" w:rsidRPr="006B2DF0" w14:paraId="21F27362" w14:textId="77777777" w:rsidTr="008D75CD">
        <w:tc>
          <w:tcPr>
            <w:tcW w:w="2035" w:type="pct"/>
            <w:gridSpan w:val="3"/>
          </w:tcPr>
          <w:p w14:paraId="7FFA1DFE" w14:textId="31CE329A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67" w:type="pct"/>
          </w:tcPr>
          <w:p w14:paraId="395D8565" w14:textId="01A4C7E9" w:rsidR="00B51375" w:rsidRPr="006B2DF0" w:rsidRDefault="007A4491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CB07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53D351BA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F324D5" w14:textId="234D757B" w:rsidR="00B51375" w:rsidRPr="006B2DF0" w:rsidRDefault="008A744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7" w:type="pct"/>
          </w:tcPr>
          <w:p w14:paraId="46D8FE88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98AB1" w14:textId="3F03187A" w:rsidR="00B51375" w:rsidRPr="006B2DF0" w:rsidRDefault="00C1669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0" w:type="pct"/>
          </w:tcPr>
          <w:p w14:paraId="3C3A4F44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3FFA890" w14:textId="022B5040" w:rsidR="00B51375" w:rsidRPr="006B2DF0" w:rsidRDefault="00BF05E3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B51375" w:rsidRPr="006B2DF0" w14:paraId="37D08384" w14:textId="77777777" w:rsidTr="008D75CD">
        <w:tc>
          <w:tcPr>
            <w:tcW w:w="2035" w:type="pct"/>
            <w:gridSpan w:val="3"/>
          </w:tcPr>
          <w:p w14:paraId="6D412C9F" w14:textId="73FEC266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67" w:type="pct"/>
          </w:tcPr>
          <w:p w14:paraId="7859CE8A" w14:textId="6A34F3C3" w:rsidR="00B51375" w:rsidRPr="006B2DF0" w:rsidRDefault="007A4491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45,13</w:t>
            </w:r>
            <w:r w:rsidR="00CB07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28556ADC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FF154F5" w14:textId="792919B6" w:rsidR="00B51375" w:rsidRPr="006B2DF0" w:rsidRDefault="008A744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241,469</w:t>
            </w:r>
          </w:p>
        </w:tc>
        <w:tc>
          <w:tcPr>
            <w:tcW w:w="147" w:type="pct"/>
          </w:tcPr>
          <w:p w14:paraId="18552F72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709E662" w14:textId="43293B56" w:rsidR="00B51375" w:rsidRPr="006B2DF0" w:rsidRDefault="00C16690" w:rsidP="00C16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20,39</w:t>
            </w:r>
            <w:r w:rsidR="00D540B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71D7F964" w14:textId="77777777" w:rsidR="00B51375" w:rsidRPr="006B2DF0" w:rsidRDefault="00B51375" w:rsidP="00C16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876F96" w14:textId="39ADC40E" w:rsidR="00B51375" w:rsidRPr="006B2DF0" w:rsidRDefault="00BF05E3" w:rsidP="00BF0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185,117</w:t>
            </w:r>
          </w:p>
        </w:tc>
      </w:tr>
      <w:tr w:rsidR="00B51375" w:rsidRPr="006B2DF0" w14:paraId="7B59C18B" w14:textId="77777777" w:rsidTr="008D75CD">
        <w:tc>
          <w:tcPr>
            <w:tcW w:w="2035" w:type="pct"/>
            <w:gridSpan w:val="3"/>
          </w:tcPr>
          <w:p w14:paraId="5552375E" w14:textId="13D87427" w:rsidR="00B51375" w:rsidRPr="006B2DF0" w:rsidRDefault="00B51375" w:rsidP="00B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67" w:type="pct"/>
          </w:tcPr>
          <w:p w14:paraId="4E22F7E0" w14:textId="2A749F85" w:rsidR="00B51375" w:rsidRPr="006B2DF0" w:rsidRDefault="007A4491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128" w:type="pct"/>
          </w:tcPr>
          <w:p w14:paraId="2E8C2757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CDFBB6" w14:textId="5AA7F409" w:rsidR="00B51375" w:rsidRPr="006B2DF0" w:rsidRDefault="008A744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47" w:type="pct"/>
          </w:tcPr>
          <w:p w14:paraId="663E5D6A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192A5B8" w14:textId="5A00E3B6" w:rsidR="00B51375" w:rsidRPr="006B2DF0" w:rsidRDefault="00C1669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40B1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140" w:type="pct"/>
          </w:tcPr>
          <w:p w14:paraId="71EC4122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F8BA586" w14:textId="3D4EF431" w:rsidR="00B51375" w:rsidRPr="006B2DF0" w:rsidRDefault="00BF05E3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B51375" w:rsidRPr="006B2DF0" w14:paraId="16C9349E" w14:textId="77777777" w:rsidTr="008D75CD">
        <w:tc>
          <w:tcPr>
            <w:tcW w:w="2035" w:type="pct"/>
            <w:gridSpan w:val="3"/>
          </w:tcPr>
          <w:p w14:paraId="6FB3CC68" w14:textId="7E1B2BEF" w:rsidR="00B51375" w:rsidRPr="006B2DF0" w:rsidRDefault="00B5137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FB5A804" w14:textId="0A0DC172" w:rsidR="00B51375" w:rsidRPr="006B2DF0" w:rsidRDefault="00CB074C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47,512</w:t>
            </w:r>
          </w:p>
        </w:tc>
        <w:tc>
          <w:tcPr>
            <w:tcW w:w="128" w:type="pct"/>
            <w:vAlign w:val="bottom"/>
          </w:tcPr>
          <w:p w14:paraId="56FB9391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91405" w14:textId="1113CCE2" w:rsidR="00B51375" w:rsidRPr="006B2DF0" w:rsidRDefault="008A744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242,656</w:t>
            </w:r>
          </w:p>
        </w:tc>
        <w:tc>
          <w:tcPr>
            <w:tcW w:w="147" w:type="pct"/>
            <w:vAlign w:val="bottom"/>
          </w:tcPr>
          <w:p w14:paraId="5061BE56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FBDC3" w14:textId="46825136" w:rsidR="00B51375" w:rsidRPr="00D51924" w:rsidRDefault="00C1669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  <w:r w:rsidRPr="00D51924">
              <w:rPr>
                <w:rFonts w:ascii="Angsana New" w:hAnsi="Angsana New"/>
                <w:b/>
                <w:bCs/>
                <w:sz w:val="30"/>
                <w:szCs w:val="30"/>
              </w:rPr>
              <w:t>22,04</w:t>
            </w:r>
            <w:r w:rsidR="00C0503B" w:rsidRPr="00D519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  <w:vAlign w:val="bottom"/>
          </w:tcPr>
          <w:p w14:paraId="4CAFB77C" w14:textId="77777777" w:rsidR="00B51375" w:rsidRPr="006B2DF0" w:rsidRDefault="00B51375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DB21" w14:textId="40D76AEF" w:rsidR="00B51375" w:rsidRPr="006B2DF0" w:rsidRDefault="008A7445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186,258</w:t>
            </w:r>
          </w:p>
        </w:tc>
      </w:tr>
    </w:tbl>
    <w:p w14:paraId="64EDED34" w14:textId="77777777" w:rsidR="00D52718" w:rsidRDefault="00D52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BA5AB18" w14:textId="77777777" w:rsidR="004645F8" w:rsidRDefault="00464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C485661" w14:textId="77777777" w:rsidR="004645F8" w:rsidRDefault="00464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82FAE45" w14:textId="77777777" w:rsidR="004645F8" w:rsidRDefault="00464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5BBAE4D" w14:textId="77777777" w:rsidR="004645F8" w:rsidRDefault="00464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1246DEA" w14:textId="77777777" w:rsidR="004645F8" w:rsidRPr="00C12440" w:rsidRDefault="00464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F32AB16" w14:textId="748E61FD" w:rsidR="008C317D" w:rsidRPr="00D07E0F" w:rsidRDefault="008C317D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07E0F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8764C8" w:rsidRPr="00D07E0F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815795" w:rsidRPr="00D07E0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8764C8" w:rsidRPr="00D07E0F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0D822FE" w14:textId="77777777" w:rsidR="001853EE" w:rsidRPr="00C12440" w:rsidRDefault="001853EE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6B2DF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6B2DF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6B2DF0" w14:paraId="73103493" w14:textId="77777777" w:rsidTr="00EB0B0E">
        <w:trPr>
          <w:tblHeader/>
        </w:trPr>
        <w:tc>
          <w:tcPr>
            <w:tcW w:w="1450" w:type="pct"/>
          </w:tcPr>
          <w:p w14:paraId="32201B2A" w14:textId="1F26BE17" w:rsidR="00730F80" w:rsidRPr="0057684D" w:rsidRDefault="0057684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68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6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768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14BED70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46D1C3D1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  <w:vAlign w:val="center"/>
          </w:tcPr>
          <w:p w14:paraId="498CF97D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09961BEB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2AD4E5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7C49B5FE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  <w:vAlign w:val="center"/>
          </w:tcPr>
          <w:p w14:paraId="4B4CABA9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17439E30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0F80" w:rsidRPr="006B2DF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2767" w:rsidRPr="006B2DF0" w14:paraId="4980632F" w14:textId="77777777" w:rsidTr="00145CC3">
        <w:tc>
          <w:tcPr>
            <w:tcW w:w="2035" w:type="pct"/>
            <w:gridSpan w:val="3"/>
          </w:tcPr>
          <w:p w14:paraId="08DDFCF5" w14:textId="06723701" w:rsidR="00B32767" w:rsidRPr="006B2DF0" w:rsidRDefault="00B32767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473DF3EF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C3E2C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DED22B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17D1C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B996B9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C0960E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498502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3EE" w:rsidRPr="006B2DF0" w14:paraId="60F17495" w14:textId="77777777" w:rsidTr="00145CC3">
        <w:tc>
          <w:tcPr>
            <w:tcW w:w="2035" w:type="pct"/>
            <w:gridSpan w:val="3"/>
          </w:tcPr>
          <w:p w14:paraId="7073D2D6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601A9707" w:rsidR="001853EE" w:rsidRPr="006B2DF0" w:rsidRDefault="0019245B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87,156</w:t>
            </w:r>
          </w:p>
        </w:tc>
        <w:tc>
          <w:tcPr>
            <w:tcW w:w="128" w:type="pct"/>
          </w:tcPr>
          <w:p w14:paraId="22AEEBAA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7F6B4A69" w:rsidR="001853EE" w:rsidRPr="006B2DF0" w:rsidRDefault="00F852E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107</w:t>
            </w:r>
            <w:r w:rsidR="00935668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147" w:type="pct"/>
          </w:tcPr>
          <w:p w14:paraId="5A689E13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5BC27BE7" w:rsidR="001853EE" w:rsidRPr="009E14E7" w:rsidRDefault="002F230B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76</w:t>
            </w:r>
            <w:r w:rsidR="00C0503B" w:rsidRPr="009E14E7">
              <w:rPr>
                <w:rFonts w:ascii="Angsana New" w:hAnsi="Angsana New"/>
                <w:sz w:val="30"/>
                <w:szCs w:val="30"/>
              </w:rPr>
              <w:t>,576</w:t>
            </w:r>
          </w:p>
        </w:tc>
        <w:tc>
          <w:tcPr>
            <w:tcW w:w="140" w:type="pct"/>
          </w:tcPr>
          <w:p w14:paraId="60B3CFF1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5A6AF8F7" w:rsidR="001853EE" w:rsidRPr="006B2DF0" w:rsidRDefault="00F852EF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104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1853EE" w:rsidRPr="006B2DF0" w14:paraId="08961AC1" w14:textId="77777777" w:rsidTr="00145CC3">
        <w:tc>
          <w:tcPr>
            <w:tcW w:w="2035" w:type="pct"/>
            <w:gridSpan w:val="3"/>
          </w:tcPr>
          <w:p w14:paraId="2A125A5D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1853EE" w:rsidRPr="006B2DF0" w:rsidRDefault="001853EE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1853EE" w:rsidRPr="009E14E7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98D" w:rsidRPr="006B2DF0" w14:paraId="18CE8EAD" w14:textId="77777777" w:rsidTr="00145CC3">
        <w:tc>
          <w:tcPr>
            <w:tcW w:w="2035" w:type="pct"/>
            <w:gridSpan w:val="3"/>
          </w:tcPr>
          <w:p w14:paraId="018D1018" w14:textId="6F2A44EC" w:rsidR="0056598D" w:rsidRPr="006B2DF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5F28FF1F" w:rsidR="004416C4" w:rsidRPr="006B2DF0" w:rsidRDefault="0019245B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151,515</w:t>
            </w:r>
          </w:p>
        </w:tc>
        <w:tc>
          <w:tcPr>
            <w:tcW w:w="128" w:type="pct"/>
          </w:tcPr>
          <w:p w14:paraId="28BC919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1CE1A378" w:rsidR="0056598D" w:rsidRPr="006B2DF0" w:rsidRDefault="00F852E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80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47" w:type="pct"/>
          </w:tcPr>
          <w:p w14:paraId="4A1BD4BE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2F15C216" w:rsidR="0056598D" w:rsidRPr="009E14E7" w:rsidRDefault="00C0503B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129,019</w:t>
            </w:r>
          </w:p>
        </w:tc>
        <w:tc>
          <w:tcPr>
            <w:tcW w:w="140" w:type="pct"/>
          </w:tcPr>
          <w:p w14:paraId="04FBF3F7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4FA73115" w:rsidR="0056598D" w:rsidRPr="006B2DF0" w:rsidRDefault="00F852E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103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56598D" w:rsidRPr="006B2DF0" w14:paraId="176171D3" w14:textId="77777777" w:rsidTr="00145CC3">
        <w:tc>
          <w:tcPr>
            <w:tcW w:w="2035" w:type="pct"/>
            <w:gridSpan w:val="3"/>
          </w:tcPr>
          <w:p w14:paraId="47443D4B" w14:textId="5538C91F" w:rsidR="0056598D" w:rsidRPr="006B2DF0" w:rsidRDefault="00F852EF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B2DF0">
              <w:rPr>
                <w:rFonts w:ascii="Angsana New" w:hAnsi="Angsana New"/>
                <w:sz w:val="30"/>
                <w:szCs w:val="30"/>
              </w:rPr>
              <w:t>6</w:t>
            </w:r>
            <w:r w:rsidR="0056598D"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649361FF" w:rsidR="0056598D" w:rsidRPr="006B2DF0" w:rsidRDefault="0019245B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22,207</w:t>
            </w:r>
          </w:p>
        </w:tc>
        <w:tc>
          <w:tcPr>
            <w:tcW w:w="128" w:type="pct"/>
          </w:tcPr>
          <w:p w14:paraId="5CFFF2D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599F0451" w:rsidR="0056598D" w:rsidRPr="006B2DF0" w:rsidRDefault="00F852E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15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147" w:type="pct"/>
          </w:tcPr>
          <w:p w14:paraId="652E4AC6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222DA7FD" w:rsidR="0056598D" w:rsidRPr="009E14E7" w:rsidRDefault="00C0503B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47,735</w:t>
            </w:r>
          </w:p>
        </w:tc>
        <w:tc>
          <w:tcPr>
            <w:tcW w:w="140" w:type="pct"/>
          </w:tcPr>
          <w:p w14:paraId="214894B8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64781DA5" w:rsidR="0056598D" w:rsidRPr="006B2DF0" w:rsidRDefault="00F852E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28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4416C4" w:rsidRPr="006B2DF0" w14:paraId="72DEA705" w14:textId="77777777" w:rsidTr="00145CC3">
        <w:tc>
          <w:tcPr>
            <w:tcW w:w="2035" w:type="pct"/>
            <w:gridSpan w:val="3"/>
          </w:tcPr>
          <w:p w14:paraId="10586B6B" w14:textId="04DC617E" w:rsidR="004416C4" w:rsidRPr="006B2DF0" w:rsidRDefault="00F852EF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6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5CF759C1" w:rsidR="004416C4" w:rsidRPr="006B2DF0" w:rsidRDefault="0019245B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8,747</w:t>
            </w:r>
          </w:p>
        </w:tc>
        <w:tc>
          <w:tcPr>
            <w:tcW w:w="128" w:type="pct"/>
          </w:tcPr>
          <w:p w14:paraId="2D2D70DB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5F6EB03A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147" w:type="pct"/>
          </w:tcPr>
          <w:p w14:paraId="526A3827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22601420" w:rsidR="004416C4" w:rsidRPr="009E14E7" w:rsidRDefault="00C0503B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14,516</w:t>
            </w:r>
          </w:p>
        </w:tc>
        <w:tc>
          <w:tcPr>
            <w:tcW w:w="140" w:type="pct"/>
          </w:tcPr>
          <w:p w14:paraId="232F3BCD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085B7E0C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4416C4" w:rsidRPr="006B2DF0" w14:paraId="5D35C233" w14:textId="77777777" w:rsidTr="00935668">
        <w:tc>
          <w:tcPr>
            <w:tcW w:w="2035" w:type="pct"/>
            <w:gridSpan w:val="3"/>
          </w:tcPr>
          <w:p w14:paraId="62BA5DC1" w14:textId="17FFF859" w:rsidR="004416C4" w:rsidRPr="006B2DF0" w:rsidRDefault="00F852EF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B2DF0">
              <w:rPr>
                <w:rFonts w:ascii="Angsana New" w:hAnsi="Angsana New"/>
                <w:sz w:val="30"/>
                <w:szCs w:val="30"/>
              </w:rPr>
              <w:t>24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2ABA788" w14:textId="242442D2" w:rsidR="004416C4" w:rsidRPr="006B2DF0" w:rsidRDefault="0019245B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128" w:type="pct"/>
          </w:tcPr>
          <w:p w14:paraId="2E46CDE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559A96" w14:textId="0C2FC9AD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47" w:type="pct"/>
          </w:tcPr>
          <w:p w14:paraId="081868E0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7C20EF" w14:textId="429A7384" w:rsidR="004416C4" w:rsidRPr="009E14E7" w:rsidRDefault="00C0503B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140" w:type="pct"/>
          </w:tcPr>
          <w:p w14:paraId="5408363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1470BC" w14:textId="135EA9BF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CC4CB4" w:rsidRPr="006B2DF0" w14:paraId="60D0753F" w14:textId="77777777" w:rsidTr="00935668">
        <w:tc>
          <w:tcPr>
            <w:tcW w:w="2035" w:type="pct"/>
            <w:gridSpan w:val="3"/>
          </w:tcPr>
          <w:p w14:paraId="1D616301" w14:textId="77AF204C" w:rsidR="00CC4CB4" w:rsidRPr="006B2DF0" w:rsidRDefault="00F852EF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24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B2DF0">
              <w:rPr>
                <w:rFonts w:ascii="Angsana New" w:hAnsi="Angsana New"/>
                <w:sz w:val="30"/>
                <w:szCs w:val="30"/>
              </w:rPr>
              <w:t>36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C4CB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3C1FDAA8" w14:textId="65EF2883" w:rsidR="00CC4CB4" w:rsidRPr="006B2DF0" w:rsidRDefault="0019245B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7,682</w:t>
            </w:r>
          </w:p>
        </w:tc>
        <w:tc>
          <w:tcPr>
            <w:tcW w:w="128" w:type="pct"/>
          </w:tcPr>
          <w:p w14:paraId="2D1428D6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96F705B" w14:textId="1EDD7A33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47" w:type="pct"/>
          </w:tcPr>
          <w:p w14:paraId="4336525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0284A4" w14:textId="231BADD3" w:rsidR="00CC4CB4" w:rsidRPr="009E14E7" w:rsidRDefault="00C0503B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7,682</w:t>
            </w:r>
          </w:p>
        </w:tc>
        <w:tc>
          <w:tcPr>
            <w:tcW w:w="140" w:type="pct"/>
          </w:tcPr>
          <w:p w14:paraId="79A74CA9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34DB5E" w14:textId="3F79EBDE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CC4CB4" w:rsidRPr="006B2DF0" w14:paraId="2EF32211" w14:textId="77777777" w:rsidTr="00935668">
        <w:tc>
          <w:tcPr>
            <w:tcW w:w="2035" w:type="pct"/>
            <w:gridSpan w:val="3"/>
          </w:tcPr>
          <w:p w14:paraId="668935E1" w14:textId="6125FCAF" w:rsidR="00CC4CB4" w:rsidRPr="006B2DF0" w:rsidRDefault="00CC4CB4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36</w:t>
            </w:r>
            <w:r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8E4F126" w14:textId="42E39A93" w:rsidR="00CC4CB4" w:rsidRPr="006B2DF0" w:rsidRDefault="0019245B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3,217</w:t>
            </w:r>
          </w:p>
        </w:tc>
        <w:tc>
          <w:tcPr>
            <w:tcW w:w="128" w:type="pct"/>
          </w:tcPr>
          <w:p w14:paraId="420414AC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199EA78" w14:textId="7F792E01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7" w:type="pct"/>
          </w:tcPr>
          <w:p w14:paraId="78C4CB37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0B50414" w14:textId="32F61668" w:rsidR="00CC4CB4" w:rsidRPr="009E14E7" w:rsidRDefault="00C0503B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3,217</w:t>
            </w:r>
          </w:p>
        </w:tc>
        <w:tc>
          <w:tcPr>
            <w:tcW w:w="140" w:type="pct"/>
          </w:tcPr>
          <w:p w14:paraId="2B6A39E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53CF797" w14:textId="40DC6188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5D22FD" w:rsidRPr="006B2DF0" w14:paraId="5EE4D35A" w14:textId="77777777" w:rsidTr="00145CC3">
        <w:tc>
          <w:tcPr>
            <w:tcW w:w="2035" w:type="pct"/>
            <w:gridSpan w:val="3"/>
          </w:tcPr>
          <w:p w14:paraId="7267F990" w14:textId="3ECB9B38" w:rsidR="005D22FD" w:rsidRPr="006B2DF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11159450" w:rsidR="005D22FD" w:rsidRPr="006B2DF0" w:rsidRDefault="001A24FB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283,247</w:t>
            </w:r>
          </w:p>
        </w:tc>
        <w:tc>
          <w:tcPr>
            <w:tcW w:w="128" w:type="pct"/>
          </w:tcPr>
          <w:p w14:paraId="745C9313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524214E3" w:rsidR="005D22FD" w:rsidRPr="006B2DF0" w:rsidRDefault="00F852E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A73B64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2D7E2F47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22141380" w:rsidR="005D22FD" w:rsidRPr="009E14E7" w:rsidRDefault="00CB074C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4E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0503B" w:rsidRPr="009E14E7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9E14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503B" w:rsidRPr="009E14E7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40" w:type="pct"/>
          </w:tcPr>
          <w:p w14:paraId="5DB72E6A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39180EC3" w:rsidR="005D22FD" w:rsidRPr="006B2DF0" w:rsidRDefault="00F852E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="00A73B64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</w:tr>
      <w:tr w:rsidR="005D22FD" w:rsidRPr="006B2DF0" w14:paraId="6CEBC962" w14:textId="77777777" w:rsidTr="00145CC3">
        <w:tc>
          <w:tcPr>
            <w:tcW w:w="2035" w:type="pct"/>
            <w:gridSpan w:val="3"/>
          </w:tcPr>
          <w:p w14:paraId="52B263B5" w14:textId="1018A4F7" w:rsidR="005D22FD" w:rsidRPr="006B2DF0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22FD" w:rsidRPr="006B2DF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5D22FD" w:rsidRPr="006B2DF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5D22FD" w:rsidRPr="006B2DF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0BCFFE4C" w:rsidR="005D22FD" w:rsidRPr="006B2DF0" w:rsidRDefault="001A24FB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(9,578)</w:t>
            </w:r>
          </w:p>
        </w:tc>
        <w:tc>
          <w:tcPr>
            <w:tcW w:w="128" w:type="pct"/>
          </w:tcPr>
          <w:p w14:paraId="54002D5C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54E73852" w:rsidR="005D22FD" w:rsidRPr="006B2DF0" w:rsidRDefault="0093566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8</w:t>
            </w:r>
            <w:r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761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32107AF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46A2DDBF" w:rsidR="005D22FD" w:rsidRPr="009E14E7" w:rsidRDefault="00CB074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(9,578)</w:t>
            </w:r>
          </w:p>
        </w:tc>
        <w:tc>
          <w:tcPr>
            <w:tcW w:w="140" w:type="pct"/>
          </w:tcPr>
          <w:p w14:paraId="603DD399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55641543" w:rsidR="005D22FD" w:rsidRPr="006B2DF0" w:rsidRDefault="0056598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8</w:t>
            </w:r>
            <w:r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761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22FD" w:rsidRPr="006B2DF0" w14:paraId="24BB4FCB" w14:textId="77777777" w:rsidTr="001853EE">
        <w:tc>
          <w:tcPr>
            <w:tcW w:w="2035" w:type="pct"/>
            <w:gridSpan w:val="3"/>
          </w:tcPr>
          <w:p w14:paraId="2C999530" w14:textId="5303782D" w:rsidR="005D22FD" w:rsidRPr="006B2DF0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475BA0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AFD0B29" w14:textId="479831B9" w:rsidR="005D22FD" w:rsidRPr="006B2DF0" w:rsidRDefault="001A24FB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273,669</w:t>
            </w:r>
          </w:p>
        </w:tc>
        <w:tc>
          <w:tcPr>
            <w:tcW w:w="128" w:type="pct"/>
          </w:tcPr>
          <w:p w14:paraId="78A1EAA0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6B2E7F2" w14:textId="30E86DBA" w:rsidR="005D22FD" w:rsidRPr="006B2DF0" w:rsidRDefault="00F852EF" w:rsidP="00B32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  <w:r w:rsidR="00935668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47" w:type="pct"/>
          </w:tcPr>
          <w:p w14:paraId="48791770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850C83" w14:textId="09FFAE64" w:rsidR="005D22FD" w:rsidRPr="009E14E7" w:rsidRDefault="00CB074C" w:rsidP="003C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4E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0503B" w:rsidRPr="009E14E7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9E14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503B" w:rsidRPr="009E14E7"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140" w:type="pct"/>
          </w:tcPr>
          <w:p w14:paraId="533DDBD9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7280102" w14:textId="7DE937D4" w:rsidR="005D22FD" w:rsidRPr="006B2DF0" w:rsidRDefault="00F852EF" w:rsidP="00B32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  <w:r w:rsidR="0056598D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</w:tr>
      <w:tr w:rsidR="001853EE" w:rsidRPr="006B2DF0" w14:paraId="0D1031E5" w14:textId="77777777" w:rsidTr="001853EE">
        <w:tc>
          <w:tcPr>
            <w:tcW w:w="2035" w:type="pct"/>
            <w:gridSpan w:val="3"/>
          </w:tcPr>
          <w:p w14:paraId="14BA557E" w14:textId="77777777" w:rsidR="001853EE" w:rsidRPr="006B2DF0" w:rsidRDefault="001853EE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B6E80BD" w14:textId="17B598B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4DB4D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E8DD1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33673C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F0C609C" w14:textId="77777777" w:rsidR="001853EE" w:rsidRPr="009E14E7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E30529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49AA2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D05" w:rsidRPr="006B2DF0" w14:paraId="57600AF1" w14:textId="77777777" w:rsidTr="00B32767">
        <w:tc>
          <w:tcPr>
            <w:tcW w:w="2035" w:type="pct"/>
            <w:gridSpan w:val="3"/>
          </w:tcPr>
          <w:p w14:paraId="5C1EC3D6" w14:textId="73673E94" w:rsidR="00432D05" w:rsidRPr="006B2DF0" w:rsidRDefault="008A6171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34BD5C4" w14:textId="58C55042" w:rsidR="00432D05" w:rsidRPr="006B2DF0" w:rsidRDefault="001A24FB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97,716</w:t>
            </w:r>
          </w:p>
        </w:tc>
        <w:tc>
          <w:tcPr>
            <w:tcW w:w="128" w:type="pct"/>
          </w:tcPr>
          <w:p w14:paraId="2F547EB2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78D38DF" w14:textId="0AA6EED7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6</w:t>
            </w:r>
            <w:r w:rsidR="00432D05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5FCBA46B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6F7BCF" w14:textId="0785EAC0" w:rsidR="00432D05" w:rsidRPr="009E14E7" w:rsidRDefault="009E14E7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4E7">
              <w:rPr>
                <w:rFonts w:ascii="Angsana New" w:hAnsi="Angsana New"/>
                <w:sz w:val="30"/>
                <w:szCs w:val="30"/>
              </w:rPr>
              <w:t>49,488</w:t>
            </w:r>
          </w:p>
        </w:tc>
        <w:tc>
          <w:tcPr>
            <w:tcW w:w="140" w:type="pct"/>
          </w:tcPr>
          <w:p w14:paraId="29ED6CFF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47B4057" w14:textId="2DB1DAD3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14</w:t>
            </w:r>
            <w:r w:rsidR="00432D05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432D05" w:rsidRPr="006B2DF0" w14:paraId="2B6A1A64" w14:textId="77777777" w:rsidTr="00064B8D">
        <w:tc>
          <w:tcPr>
            <w:tcW w:w="2035" w:type="pct"/>
            <w:gridSpan w:val="3"/>
          </w:tcPr>
          <w:p w14:paraId="5C026538" w14:textId="08CE3F81" w:rsidR="00432D05" w:rsidRPr="006B2DF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2F1F8FF" w14:textId="65DE1529" w:rsidR="00432D05" w:rsidRPr="006B2DF0" w:rsidRDefault="003455C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FB">
              <w:rPr>
                <w:rFonts w:ascii="Angsana New" w:hAnsi="Angsana New"/>
                <w:b/>
                <w:bCs/>
                <w:sz w:val="30"/>
                <w:szCs w:val="30"/>
              </w:rPr>
              <w:t>371,385</w:t>
            </w:r>
          </w:p>
        </w:tc>
        <w:tc>
          <w:tcPr>
            <w:tcW w:w="128" w:type="pct"/>
            <w:vAlign w:val="bottom"/>
          </w:tcPr>
          <w:p w14:paraId="77EA3ECD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3B73" w14:textId="675A44B4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432D05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47" w:type="pct"/>
            <w:vAlign w:val="bottom"/>
          </w:tcPr>
          <w:p w14:paraId="4F8DAA14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2B27C" w14:textId="1E5E84C1" w:rsidR="00432D05" w:rsidRPr="009E14E7" w:rsidRDefault="00C0503B" w:rsidP="003C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4E7">
              <w:rPr>
                <w:rFonts w:ascii="Angsana New" w:hAnsi="Angsana New"/>
                <w:b/>
                <w:bCs/>
                <w:sz w:val="30"/>
                <w:szCs w:val="30"/>
              </w:rPr>
              <w:t>321,378</w:t>
            </w:r>
          </w:p>
        </w:tc>
        <w:tc>
          <w:tcPr>
            <w:tcW w:w="140" w:type="pct"/>
            <w:vAlign w:val="bottom"/>
          </w:tcPr>
          <w:p w14:paraId="30460422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951F7" w14:textId="33FCDA9A" w:rsidR="00432D05" w:rsidRPr="006B2DF0" w:rsidRDefault="00F852EF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  <w:r w:rsidR="00432D05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4670957D" w14:textId="420FDA85" w:rsidR="00ED220C" w:rsidRPr="006B2DF0" w:rsidRDefault="00ED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DD125D" w:rsidRPr="006B2DF0" w14:paraId="6CE94D63" w14:textId="77777777" w:rsidTr="00DD125D">
        <w:trPr>
          <w:tblHeader/>
        </w:trPr>
        <w:tc>
          <w:tcPr>
            <w:tcW w:w="2035" w:type="pct"/>
          </w:tcPr>
          <w:p w14:paraId="6084DE27" w14:textId="4EE6ED30" w:rsidR="00DD125D" w:rsidRPr="00DD125D" w:rsidRDefault="00DD125D" w:rsidP="00DD1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12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434" w:type="pct"/>
            <w:gridSpan w:val="3"/>
          </w:tcPr>
          <w:p w14:paraId="644B6185" w14:textId="77777777" w:rsidR="00DD125D" w:rsidRPr="006B2DF0" w:rsidRDefault="00DD125D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AE925FA" w14:textId="77777777" w:rsidR="00DD125D" w:rsidRPr="006B2DF0" w:rsidRDefault="00DD125D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1D62A890" w14:textId="77777777" w:rsidR="00DD125D" w:rsidRPr="006B2DF0" w:rsidRDefault="00DD125D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5D" w:rsidRPr="006B2DF0" w14:paraId="2234C8C0" w14:textId="77777777" w:rsidTr="00DD125D">
        <w:trPr>
          <w:tblHeader/>
        </w:trPr>
        <w:tc>
          <w:tcPr>
            <w:tcW w:w="2035" w:type="pct"/>
          </w:tcPr>
          <w:p w14:paraId="0F0B53CD" w14:textId="5EB1C1B3" w:rsidR="00DD125D" w:rsidRPr="00DD125D" w:rsidRDefault="00DD125D" w:rsidP="00DD1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12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667" w:type="pct"/>
          </w:tcPr>
          <w:p w14:paraId="409AA096" w14:textId="77777777" w:rsidR="00DD125D" w:rsidRPr="006B2DF0" w:rsidRDefault="00DD125D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  <w:vAlign w:val="center"/>
          </w:tcPr>
          <w:p w14:paraId="070F6E6A" w14:textId="77777777" w:rsidR="00DD125D" w:rsidRPr="006B2DF0" w:rsidRDefault="00DD125D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0B9CC4" w14:textId="77777777" w:rsidR="00DD125D" w:rsidRPr="006B2DF0" w:rsidRDefault="00DD125D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689F740" w14:textId="77777777" w:rsidR="00DD125D" w:rsidRPr="006B2DF0" w:rsidRDefault="00DD125D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5DF2964" w14:textId="77777777" w:rsidR="00DD125D" w:rsidRPr="006B2DF0" w:rsidRDefault="00DD125D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  <w:vAlign w:val="center"/>
          </w:tcPr>
          <w:p w14:paraId="3D43C4AF" w14:textId="77777777" w:rsidR="00DD125D" w:rsidRPr="006B2DF0" w:rsidRDefault="00DD125D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BDD41DE" w14:textId="77777777" w:rsidR="00DD125D" w:rsidRPr="006B2DF0" w:rsidRDefault="00DD125D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D125D" w:rsidRPr="006B2DF0" w14:paraId="7C87962A" w14:textId="77777777" w:rsidTr="00DD125D">
        <w:trPr>
          <w:tblHeader/>
        </w:trPr>
        <w:tc>
          <w:tcPr>
            <w:tcW w:w="2035" w:type="pct"/>
          </w:tcPr>
          <w:p w14:paraId="5F7900EE" w14:textId="77777777" w:rsidR="00DD125D" w:rsidRPr="006B2DF0" w:rsidRDefault="00DD125D" w:rsidP="008D75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0259310" w14:textId="77777777" w:rsidR="00DD125D" w:rsidRPr="006B2DF0" w:rsidRDefault="00DD125D" w:rsidP="008D75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08D0" w:rsidRPr="006B2DF0" w14:paraId="1D0E1D81" w14:textId="77777777" w:rsidTr="008D75CD">
        <w:tc>
          <w:tcPr>
            <w:tcW w:w="2035" w:type="pct"/>
          </w:tcPr>
          <w:p w14:paraId="7898C2CA" w14:textId="7B1CB4C9" w:rsidR="006008D0" w:rsidRPr="00DD125D" w:rsidRDefault="006008D0" w:rsidP="0060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67" w:type="pct"/>
          </w:tcPr>
          <w:p w14:paraId="1775B134" w14:textId="194B600A" w:rsidR="006008D0" w:rsidRPr="006B2DF0" w:rsidRDefault="00C0503B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8,761</w:t>
            </w:r>
          </w:p>
        </w:tc>
        <w:tc>
          <w:tcPr>
            <w:tcW w:w="128" w:type="pct"/>
          </w:tcPr>
          <w:p w14:paraId="191BC812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9D72C82" w14:textId="1757219C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11,993</w:t>
            </w:r>
          </w:p>
        </w:tc>
        <w:tc>
          <w:tcPr>
            <w:tcW w:w="147" w:type="pct"/>
          </w:tcPr>
          <w:p w14:paraId="2ED36C7E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FF5DB83" w14:textId="42FD9068" w:rsidR="006008D0" w:rsidRPr="006B2DF0" w:rsidRDefault="00C0503B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8,761</w:t>
            </w:r>
          </w:p>
        </w:tc>
        <w:tc>
          <w:tcPr>
            <w:tcW w:w="140" w:type="pct"/>
          </w:tcPr>
          <w:p w14:paraId="15F32435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C0C339" w14:textId="5BCE22F2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11,993</w:t>
            </w:r>
          </w:p>
        </w:tc>
      </w:tr>
      <w:tr w:rsidR="006008D0" w:rsidRPr="006B2DF0" w14:paraId="1766EC23" w14:textId="77777777" w:rsidTr="00DD125D">
        <w:tc>
          <w:tcPr>
            <w:tcW w:w="2035" w:type="pct"/>
          </w:tcPr>
          <w:p w14:paraId="418E8F64" w14:textId="4D368E7D" w:rsidR="006008D0" w:rsidRPr="006B2DF0" w:rsidRDefault="006008D0" w:rsidP="0060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7" w:type="pct"/>
          </w:tcPr>
          <w:p w14:paraId="151FCBA5" w14:textId="0849C6EA" w:rsidR="006008D0" w:rsidRPr="006B2DF0" w:rsidRDefault="006A621A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28" w:type="pct"/>
          </w:tcPr>
          <w:p w14:paraId="7FD42406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876E508" w14:textId="206295F8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147" w:type="pct"/>
          </w:tcPr>
          <w:p w14:paraId="543D1848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6D95AB9" w14:textId="0033334F" w:rsidR="006008D0" w:rsidRPr="006B2DF0" w:rsidRDefault="005B132C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40" w:type="pct"/>
          </w:tcPr>
          <w:p w14:paraId="1B7A3982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FD02F3" w14:textId="0E1F7549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</w:tr>
      <w:tr w:rsidR="006008D0" w:rsidRPr="006B2DF0" w14:paraId="5404873A" w14:textId="77777777" w:rsidTr="00DD125D">
        <w:tc>
          <w:tcPr>
            <w:tcW w:w="2035" w:type="pct"/>
          </w:tcPr>
          <w:p w14:paraId="627DB59B" w14:textId="609A4E35" w:rsidR="006008D0" w:rsidRPr="006B2DF0" w:rsidRDefault="006008D0" w:rsidP="0060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67" w:type="pct"/>
          </w:tcPr>
          <w:p w14:paraId="0BACF2AC" w14:textId="47DC9780" w:rsidR="006008D0" w:rsidRPr="006B2DF0" w:rsidRDefault="006A621A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4E67187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79DEEA2" w14:textId="6D760710" w:rsidR="006008D0" w:rsidRPr="006B2DF0" w:rsidRDefault="006008D0" w:rsidP="0060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(4,613)</w:t>
            </w:r>
          </w:p>
        </w:tc>
        <w:tc>
          <w:tcPr>
            <w:tcW w:w="147" w:type="pct"/>
          </w:tcPr>
          <w:p w14:paraId="20D8853C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D7C141B" w14:textId="47440530" w:rsidR="006008D0" w:rsidRPr="006B2DF0" w:rsidRDefault="005B132C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C1C2A53" w14:textId="77777777" w:rsidR="006008D0" w:rsidRPr="006B2DF0" w:rsidRDefault="006008D0" w:rsidP="0060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9075D0" w14:textId="67E31D0D" w:rsidR="006008D0" w:rsidRPr="006B2DF0" w:rsidRDefault="006008D0" w:rsidP="0060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(4,613)</w:t>
            </w:r>
          </w:p>
        </w:tc>
      </w:tr>
      <w:tr w:rsidR="00DD125D" w:rsidRPr="00DD125D" w14:paraId="3F4DA28B" w14:textId="77777777" w:rsidTr="00DD125D">
        <w:tc>
          <w:tcPr>
            <w:tcW w:w="2035" w:type="pct"/>
          </w:tcPr>
          <w:p w14:paraId="51E1DB58" w14:textId="379570FF" w:rsidR="00DD125D" w:rsidRPr="00DD125D" w:rsidRDefault="00DD125D" w:rsidP="00DD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12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12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D12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0A8A758" w14:textId="25D63CFB" w:rsidR="00DD125D" w:rsidRPr="00DD125D" w:rsidRDefault="006A621A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9,578</w:t>
            </w:r>
          </w:p>
        </w:tc>
        <w:tc>
          <w:tcPr>
            <w:tcW w:w="128" w:type="pct"/>
          </w:tcPr>
          <w:p w14:paraId="4128B5C8" w14:textId="77777777" w:rsidR="00DD125D" w:rsidRPr="00DD125D" w:rsidRDefault="00DD125D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1D29930" w14:textId="5D1664E4" w:rsidR="00DD125D" w:rsidRPr="00DD125D" w:rsidRDefault="006008D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8,761</w:t>
            </w:r>
          </w:p>
        </w:tc>
        <w:tc>
          <w:tcPr>
            <w:tcW w:w="147" w:type="pct"/>
          </w:tcPr>
          <w:p w14:paraId="174BB6FC" w14:textId="77777777" w:rsidR="00DD125D" w:rsidRPr="00DD125D" w:rsidRDefault="00DD125D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EB78E47" w14:textId="04317524" w:rsidR="00DD125D" w:rsidRPr="00DD125D" w:rsidRDefault="00657A3F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9,578</w:t>
            </w:r>
          </w:p>
        </w:tc>
        <w:tc>
          <w:tcPr>
            <w:tcW w:w="140" w:type="pct"/>
          </w:tcPr>
          <w:p w14:paraId="72DA247D" w14:textId="77777777" w:rsidR="00DD125D" w:rsidRPr="00DD125D" w:rsidRDefault="00DD125D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5B6C26D" w14:textId="622B689A" w:rsidR="00DD125D" w:rsidRPr="00DD125D" w:rsidRDefault="006008D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8,761</w:t>
            </w:r>
          </w:p>
        </w:tc>
      </w:tr>
    </w:tbl>
    <w:p w14:paraId="25BA4074" w14:textId="05A92EAF" w:rsidR="00791DA0" w:rsidRPr="00257E71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8B6828" w14:textId="0A3750E1" w:rsidR="00ED220C" w:rsidRDefault="00257E71" w:rsidP="00257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57E71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ข้อมูลเกี่ยวกับความเสี่ยงด้านเครดิตเปิดเผยใน</w:t>
      </w:r>
      <w:r w:rsidRPr="000C0EA9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Pr="000C0EA9">
        <w:rPr>
          <w:rFonts w:ascii="Angsana New" w:hAnsi="Angsana New"/>
          <w:sz w:val="30"/>
          <w:szCs w:val="30"/>
        </w:rPr>
        <w:t>2</w:t>
      </w:r>
      <w:r w:rsidR="00A7033D">
        <w:rPr>
          <w:rFonts w:ascii="Angsana New" w:hAnsi="Angsana New"/>
          <w:sz w:val="30"/>
          <w:szCs w:val="30"/>
        </w:rPr>
        <w:t>2</w:t>
      </w:r>
      <w:r w:rsidR="00246EE5">
        <w:rPr>
          <w:rFonts w:ascii="Angsana New" w:hAnsi="Angsana New"/>
          <w:sz w:val="30"/>
          <w:szCs w:val="30"/>
        </w:rPr>
        <w:t xml:space="preserve"> </w:t>
      </w:r>
      <w:r w:rsidRPr="000C0EA9">
        <w:rPr>
          <w:rFonts w:ascii="Angsana New" w:hAnsi="Angsana New"/>
          <w:sz w:val="30"/>
          <w:szCs w:val="30"/>
        </w:rPr>
        <w:t>(</w:t>
      </w:r>
      <w:r w:rsidRPr="000C0EA9">
        <w:rPr>
          <w:rFonts w:ascii="Angsana New" w:hAnsi="Angsana New"/>
          <w:sz w:val="30"/>
          <w:szCs w:val="30"/>
          <w:cs/>
        </w:rPr>
        <w:t>ข.</w:t>
      </w:r>
      <w:r w:rsidRPr="000C0EA9">
        <w:rPr>
          <w:rFonts w:ascii="Angsana New" w:hAnsi="Angsana New"/>
          <w:sz w:val="30"/>
          <w:szCs w:val="30"/>
        </w:rPr>
        <w:t>1)</w:t>
      </w:r>
    </w:p>
    <w:p w14:paraId="1FDBAFD9" w14:textId="77777777" w:rsidR="00C12440" w:rsidRDefault="00C12440" w:rsidP="00257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2132D27" w14:textId="423721EF" w:rsidR="003F02CA" w:rsidRPr="003F02CA" w:rsidRDefault="003F02CA" w:rsidP="003F02C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02C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7403D7F7" w14:textId="77777777" w:rsidR="003F02CA" w:rsidRPr="00BD5AC9" w:rsidRDefault="003F02CA" w:rsidP="00257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2"/>
        <w:gridCol w:w="238"/>
        <w:gridCol w:w="1117"/>
        <w:gridCol w:w="272"/>
        <w:gridCol w:w="1074"/>
        <w:gridCol w:w="261"/>
        <w:gridCol w:w="1087"/>
      </w:tblGrid>
      <w:tr w:rsidR="0077594C" w:rsidRPr="006B2DF0" w14:paraId="49A10E27" w14:textId="77777777" w:rsidTr="0067105C">
        <w:trPr>
          <w:tblHeader/>
        </w:trPr>
        <w:tc>
          <w:tcPr>
            <w:tcW w:w="2238" w:type="pct"/>
          </w:tcPr>
          <w:p w14:paraId="70B8D733" w14:textId="776221B4" w:rsidR="00145273" w:rsidRPr="00DD125D" w:rsidRDefault="00145273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</w:tcPr>
          <w:p w14:paraId="7E24A2F4" w14:textId="77777777" w:rsidR="00145273" w:rsidRPr="006B2DF0" w:rsidRDefault="00145273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E8C6C57" w14:textId="77777777" w:rsidR="00145273" w:rsidRPr="006B2DF0" w:rsidRDefault="00145273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4C252FA1" w14:textId="77777777" w:rsidR="00145273" w:rsidRPr="006B2DF0" w:rsidRDefault="00145273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94C" w:rsidRPr="006B2DF0" w14:paraId="11B98013" w14:textId="77777777" w:rsidTr="0067105C">
        <w:trPr>
          <w:tblHeader/>
        </w:trPr>
        <w:tc>
          <w:tcPr>
            <w:tcW w:w="2238" w:type="pct"/>
          </w:tcPr>
          <w:p w14:paraId="42A8BFC4" w14:textId="0AB3E031" w:rsidR="00145273" w:rsidRPr="00DD125D" w:rsidRDefault="00145273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ED1949F" w14:textId="77777777" w:rsidR="00145273" w:rsidRPr="006B2DF0" w:rsidRDefault="0014527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" w:type="pct"/>
            <w:vAlign w:val="center"/>
          </w:tcPr>
          <w:p w14:paraId="293F9079" w14:textId="77777777" w:rsidR="00145273" w:rsidRPr="006B2DF0" w:rsidRDefault="0014527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963D57" w14:textId="77777777" w:rsidR="00145273" w:rsidRPr="006B2DF0" w:rsidRDefault="0014527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CBBDBBE" w14:textId="77777777" w:rsidR="00145273" w:rsidRPr="006B2DF0" w:rsidRDefault="0014527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DE9D725" w14:textId="77777777" w:rsidR="00145273" w:rsidRPr="006B2DF0" w:rsidRDefault="0014527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  <w:vAlign w:val="center"/>
          </w:tcPr>
          <w:p w14:paraId="6EEF9F73" w14:textId="77777777" w:rsidR="00145273" w:rsidRPr="006B2DF0" w:rsidRDefault="0014527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9C4E606" w14:textId="77777777" w:rsidR="00145273" w:rsidRPr="006B2DF0" w:rsidRDefault="0014527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45273" w:rsidRPr="006B2DF0" w14:paraId="07465B0A" w14:textId="77777777" w:rsidTr="0067105C">
        <w:trPr>
          <w:tblHeader/>
        </w:trPr>
        <w:tc>
          <w:tcPr>
            <w:tcW w:w="2238" w:type="pct"/>
          </w:tcPr>
          <w:p w14:paraId="1473112D" w14:textId="77777777" w:rsidR="00145273" w:rsidRPr="006B2DF0" w:rsidRDefault="00145273" w:rsidP="008D75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1D66AEA3" w14:textId="77777777" w:rsidR="00145273" w:rsidRPr="006B2DF0" w:rsidRDefault="00145273" w:rsidP="008D75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594C" w:rsidRPr="006B2DF0" w14:paraId="4CB7F782" w14:textId="77777777" w:rsidTr="0067105C">
        <w:tc>
          <w:tcPr>
            <w:tcW w:w="2238" w:type="pct"/>
          </w:tcPr>
          <w:p w14:paraId="311F4E79" w14:textId="299E5F9A" w:rsidR="00872C18" w:rsidRPr="00DD125D" w:rsidRDefault="00872C18" w:rsidP="008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0" w:type="pct"/>
          </w:tcPr>
          <w:p w14:paraId="19124882" w14:textId="34826EC0" w:rsidR="00872C18" w:rsidRPr="006B2DF0" w:rsidRDefault="00797A9E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444,718</w:t>
            </w:r>
          </w:p>
        </w:tc>
        <w:tc>
          <w:tcPr>
            <w:tcW w:w="126" w:type="pct"/>
          </w:tcPr>
          <w:p w14:paraId="6D7460D1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B3179B" w14:textId="57710012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393,683</w:t>
            </w:r>
          </w:p>
        </w:tc>
        <w:tc>
          <w:tcPr>
            <w:tcW w:w="144" w:type="pct"/>
          </w:tcPr>
          <w:p w14:paraId="059D5B85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0CCB85D" w14:textId="2C8918C3" w:rsidR="00872C18" w:rsidRPr="006B2DF0" w:rsidRDefault="00A54D3E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345,2</w:t>
            </w:r>
            <w:r w:rsidR="00797A9E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8" w:type="pct"/>
          </w:tcPr>
          <w:p w14:paraId="48C9805B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4E0237" w14:textId="01B405AC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393,683</w:t>
            </w:r>
          </w:p>
        </w:tc>
      </w:tr>
      <w:tr w:rsidR="0077594C" w:rsidRPr="006B2DF0" w14:paraId="119306F2" w14:textId="77777777" w:rsidTr="0067105C">
        <w:tc>
          <w:tcPr>
            <w:tcW w:w="2238" w:type="pct"/>
          </w:tcPr>
          <w:p w14:paraId="489F160F" w14:textId="110CB468" w:rsidR="00872C18" w:rsidRPr="006B2DF0" w:rsidRDefault="00872C18" w:rsidP="008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1E2381" w14:textId="74BECA52" w:rsidR="00872C18" w:rsidRPr="006B2DF0" w:rsidRDefault="00797A9E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34,065</w:t>
            </w:r>
          </w:p>
        </w:tc>
        <w:tc>
          <w:tcPr>
            <w:tcW w:w="126" w:type="pct"/>
          </w:tcPr>
          <w:p w14:paraId="1144CE7A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7B1E428" w14:textId="044A5795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6,539</w:t>
            </w:r>
          </w:p>
        </w:tc>
        <w:tc>
          <w:tcPr>
            <w:tcW w:w="144" w:type="pct"/>
          </w:tcPr>
          <w:p w14:paraId="1E8A9119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4ED3942" w14:textId="51AFA705" w:rsidR="00872C18" w:rsidRPr="006B2DF0" w:rsidRDefault="00A54D3E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7,433</w:t>
            </w:r>
          </w:p>
        </w:tc>
        <w:tc>
          <w:tcPr>
            <w:tcW w:w="138" w:type="pct"/>
          </w:tcPr>
          <w:p w14:paraId="5BBA7643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B57C7A7" w14:textId="724A499C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6,539</w:t>
            </w:r>
          </w:p>
        </w:tc>
      </w:tr>
      <w:tr w:rsidR="0077594C" w:rsidRPr="00565950" w14:paraId="3C93077B" w14:textId="77777777" w:rsidTr="0067105C">
        <w:tc>
          <w:tcPr>
            <w:tcW w:w="2238" w:type="pct"/>
          </w:tcPr>
          <w:p w14:paraId="5620FD53" w14:textId="111B4FC5" w:rsidR="00872C18" w:rsidRPr="00565950" w:rsidRDefault="00872C18" w:rsidP="008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59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4AA34C18" w14:textId="75492945" w:rsidR="00872C18" w:rsidRPr="00565950" w:rsidRDefault="00907B3A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478,783</w:t>
            </w:r>
          </w:p>
        </w:tc>
        <w:tc>
          <w:tcPr>
            <w:tcW w:w="126" w:type="pct"/>
          </w:tcPr>
          <w:p w14:paraId="75AB009E" w14:textId="77777777" w:rsidR="00872C18" w:rsidRPr="0056595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C43ADAD" w14:textId="07B4FFD8" w:rsidR="00872C18" w:rsidRPr="0056595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400,222</w:t>
            </w:r>
          </w:p>
        </w:tc>
        <w:tc>
          <w:tcPr>
            <w:tcW w:w="144" w:type="pct"/>
          </w:tcPr>
          <w:p w14:paraId="0B6A9E7E" w14:textId="77777777" w:rsidR="00872C18" w:rsidRPr="0056595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44EF6AE" w14:textId="4C41005C" w:rsidR="00872C18" w:rsidRPr="00565950" w:rsidRDefault="00A54D3E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352,71</w:t>
            </w:r>
            <w:r w:rsidR="00797A9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345A3FD0" w14:textId="77777777" w:rsidR="00872C18" w:rsidRPr="0056595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54ED6CC" w14:textId="26F6D35F" w:rsidR="00872C18" w:rsidRPr="0056595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400,222</w:t>
            </w:r>
          </w:p>
        </w:tc>
      </w:tr>
      <w:tr w:rsidR="0077594C" w:rsidRPr="006B2DF0" w14:paraId="42809B8F" w14:textId="77777777" w:rsidTr="0067105C">
        <w:tc>
          <w:tcPr>
            <w:tcW w:w="2238" w:type="pct"/>
          </w:tcPr>
          <w:p w14:paraId="507E2B02" w14:textId="022580E3" w:rsidR="00872C18" w:rsidRPr="006B2DF0" w:rsidRDefault="00872C18" w:rsidP="008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59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344D54E" w14:textId="631D0F84" w:rsidR="00872C18" w:rsidRPr="006B2DF0" w:rsidRDefault="00797A9E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(46,106)</w:t>
            </w:r>
          </w:p>
        </w:tc>
        <w:tc>
          <w:tcPr>
            <w:tcW w:w="126" w:type="pct"/>
          </w:tcPr>
          <w:p w14:paraId="52B7C230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EA195C2" w14:textId="49C16080" w:rsidR="00872C18" w:rsidRPr="006B2DF0" w:rsidRDefault="00872C18" w:rsidP="0087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(33,502)</w:t>
            </w:r>
          </w:p>
        </w:tc>
        <w:tc>
          <w:tcPr>
            <w:tcW w:w="144" w:type="pct"/>
          </w:tcPr>
          <w:p w14:paraId="47FB2A03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9879CB8" w14:textId="6E0B6573" w:rsidR="00872C18" w:rsidRPr="006B2DF0" w:rsidRDefault="00A54D3E" w:rsidP="005B1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(43,987)</w:t>
            </w:r>
          </w:p>
        </w:tc>
        <w:tc>
          <w:tcPr>
            <w:tcW w:w="138" w:type="pct"/>
          </w:tcPr>
          <w:p w14:paraId="3293FA57" w14:textId="77777777" w:rsidR="00872C18" w:rsidRPr="006B2DF0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1F7979F" w14:textId="6617AB11" w:rsidR="00872C18" w:rsidRPr="006B2DF0" w:rsidRDefault="00872C18" w:rsidP="008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(33,502)</w:t>
            </w:r>
          </w:p>
        </w:tc>
      </w:tr>
      <w:tr w:rsidR="0077594C" w:rsidRPr="00DD125D" w14:paraId="07A59C19" w14:textId="77777777" w:rsidTr="0067105C">
        <w:tc>
          <w:tcPr>
            <w:tcW w:w="2238" w:type="pct"/>
          </w:tcPr>
          <w:p w14:paraId="5ADC8CE5" w14:textId="5A21F6C1" w:rsidR="00872C18" w:rsidRPr="00DD125D" w:rsidRDefault="00872C18" w:rsidP="008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A162620" w14:textId="5DC3E18F" w:rsidR="00872C18" w:rsidRPr="00DD125D" w:rsidRDefault="00797A9E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07B3A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07B3A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126" w:type="pct"/>
          </w:tcPr>
          <w:p w14:paraId="1EC179E9" w14:textId="77777777" w:rsidR="00872C18" w:rsidRPr="00DD125D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6EA2C7" w14:textId="4601848B" w:rsidR="00872C18" w:rsidRPr="00DD125D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366,720</w:t>
            </w:r>
          </w:p>
        </w:tc>
        <w:tc>
          <w:tcPr>
            <w:tcW w:w="144" w:type="pct"/>
          </w:tcPr>
          <w:p w14:paraId="5267A2E7" w14:textId="77777777" w:rsidR="00872C18" w:rsidRPr="00DD125D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CE1666F" w14:textId="25392E71" w:rsidR="00872C18" w:rsidRPr="00DD125D" w:rsidRDefault="00C0503B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A9E">
              <w:rPr>
                <w:rFonts w:ascii="Angsana New" w:hAnsi="Angsana New"/>
                <w:b/>
                <w:bCs/>
                <w:sz w:val="30"/>
                <w:szCs w:val="30"/>
              </w:rPr>
              <w:t>308,727</w:t>
            </w:r>
          </w:p>
        </w:tc>
        <w:tc>
          <w:tcPr>
            <w:tcW w:w="138" w:type="pct"/>
          </w:tcPr>
          <w:p w14:paraId="1E23AD75" w14:textId="77777777" w:rsidR="00872C18" w:rsidRPr="00DD125D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9C2222A" w14:textId="350A96EC" w:rsidR="00872C18" w:rsidRPr="00DD125D" w:rsidRDefault="00872C18" w:rsidP="0087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366,720</w:t>
            </w:r>
          </w:p>
        </w:tc>
      </w:tr>
      <w:tr w:rsidR="0077594C" w:rsidRPr="00DD125D" w14:paraId="4AF10968" w14:textId="77777777" w:rsidTr="00D81CDA">
        <w:trPr>
          <w:trHeight w:hRule="exact" w:val="374"/>
        </w:trPr>
        <w:tc>
          <w:tcPr>
            <w:tcW w:w="2238" w:type="pct"/>
          </w:tcPr>
          <w:p w14:paraId="41DA177C" w14:textId="77777777" w:rsidR="00565950" w:rsidRDefault="00565950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6C3BDD2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E560FF4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6AF0EB5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D41463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71F039E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BDA7C39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27DC568C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94C" w:rsidRPr="00DD125D" w14:paraId="368259F5" w14:textId="77777777" w:rsidTr="0067105C">
        <w:tc>
          <w:tcPr>
            <w:tcW w:w="2238" w:type="pct"/>
          </w:tcPr>
          <w:p w14:paraId="393266E4" w14:textId="77777777" w:rsidR="0087198D" w:rsidRDefault="00874D3A" w:rsidP="0087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7198D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3968B321" w14:textId="1551B427" w:rsidR="00565950" w:rsidRPr="0087198D" w:rsidRDefault="0087198D" w:rsidP="0087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4D3A" w:rsidRPr="0087198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20" w:type="pct"/>
          </w:tcPr>
          <w:p w14:paraId="00ACC27F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EAE3CE1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D626D29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02B927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3785DF5D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5D6D697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DF33699" w14:textId="77777777" w:rsidR="00565950" w:rsidRPr="00DD125D" w:rsidRDefault="00565950" w:rsidP="008D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94C" w:rsidRPr="00DD125D" w14:paraId="3EC323E5" w14:textId="77777777" w:rsidTr="0067105C">
        <w:tc>
          <w:tcPr>
            <w:tcW w:w="2238" w:type="pct"/>
          </w:tcPr>
          <w:p w14:paraId="53F6A061" w14:textId="22FA3232" w:rsidR="0077594C" w:rsidRPr="0077594C" w:rsidRDefault="0077594C" w:rsidP="0077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77594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20" w:type="pct"/>
          </w:tcPr>
          <w:p w14:paraId="37738913" w14:textId="66206313" w:rsidR="0077594C" w:rsidRPr="00806DFE" w:rsidRDefault="00806DFE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DFE">
              <w:rPr>
                <w:rFonts w:ascii="Angsana New" w:hAnsi="Angsana New"/>
                <w:sz w:val="30"/>
                <w:szCs w:val="30"/>
              </w:rPr>
              <w:t>516,629</w:t>
            </w:r>
          </w:p>
        </w:tc>
        <w:tc>
          <w:tcPr>
            <w:tcW w:w="126" w:type="pct"/>
          </w:tcPr>
          <w:p w14:paraId="665E5D97" w14:textId="77777777" w:rsidR="0077594C" w:rsidRPr="00DD125D" w:rsidRDefault="0077594C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D3952D4" w14:textId="250012C5" w:rsidR="0077594C" w:rsidRPr="00806DFE" w:rsidRDefault="0087198D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DFE">
              <w:rPr>
                <w:rFonts w:ascii="Angsana New" w:hAnsi="Angsana New"/>
                <w:sz w:val="30"/>
                <w:szCs w:val="30"/>
              </w:rPr>
              <w:t>460,445</w:t>
            </w:r>
          </w:p>
        </w:tc>
        <w:tc>
          <w:tcPr>
            <w:tcW w:w="144" w:type="pct"/>
          </w:tcPr>
          <w:p w14:paraId="2B2B7B37" w14:textId="77777777" w:rsidR="0077594C" w:rsidRPr="00806DFE" w:rsidRDefault="0077594C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E22AB8C" w14:textId="498AAE6B" w:rsidR="0077594C" w:rsidRPr="00806DFE" w:rsidRDefault="00806DFE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460,750</w:t>
            </w:r>
          </w:p>
        </w:tc>
        <w:tc>
          <w:tcPr>
            <w:tcW w:w="138" w:type="pct"/>
          </w:tcPr>
          <w:p w14:paraId="531BE709" w14:textId="77777777" w:rsidR="0077594C" w:rsidRPr="00806DFE" w:rsidRDefault="0077594C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07B218D" w14:textId="00C1D359" w:rsidR="0077594C" w:rsidRPr="00806DFE" w:rsidRDefault="0087198D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DFE">
              <w:rPr>
                <w:rFonts w:ascii="Angsana New" w:hAnsi="Angsana New"/>
                <w:sz w:val="30"/>
                <w:szCs w:val="30"/>
              </w:rPr>
              <w:t>486,170</w:t>
            </w:r>
          </w:p>
        </w:tc>
      </w:tr>
      <w:tr w:rsidR="0087198D" w:rsidRPr="00DD125D" w14:paraId="066F52A8" w14:textId="77777777" w:rsidTr="0067105C">
        <w:tc>
          <w:tcPr>
            <w:tcW w:w="2238" w:type="pct"/>
          </w:tcPr>
          <w:p w14:paraId="33F3C861" w14:textId="1128C546" w:rsidR="0087198D" w:rsidRPr="006818BA" w:rsidRDefault="003C030E" w:rsidP="003C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18BA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="0087198D" w:rsidRPr="006818BA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20" w:type="pct"/>
          </w:tcPr>
          <w:p w14:paraId="2A5AF221" w14:textId="36438409" w:rsidR="0087198D" w:rsidRPr="006818BA" w:rsidRDefault="00806DFE" w:rsidP="00871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BA">
              <w:rPr>
                <w:rFonts w:ascii="Angsana New" w:hAnsi="Angsana New"/>
                <w:sz w:val="30"/>
                <w:szCs w:val="30"/>
              </w:rPr>
              <w:t>12,604</w:t>
            </w:r>
          </w:p>
        </w:tc>
        <w:tc>
          <w:tcPr>
            <w:tcW w:w="126" w:type="pct"/>
          </w:tcPr>
          <w:p w14:paraId="7E079B00" w14:textId="77777777" w:rsidR="0087198D" w:rsidRPr="006818BA" w:rsidRDefault="0087198D" w:rsidP="00871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D245FD" w14:textId="5D231B68" w:rsidR="0087198D" w:rsidRPr="006818BA" w:rsidRDefault="00834BEA" w:rsidP="0087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818BA">
              <w:rPr>
                <w:rFonts w:ascii="Angsana New" w:hAnsi="Angsana New"/>
                <w:sz w:val="30"/>
                <w:szCs w:val="30"/>
              </w:rPr>
              <w:t>4</w:t>
            </w:r>
            <w:r w:rsidR="0087198D" w:rsidRPr="006818BA">
              <w:rPr>
                <w:rFonts w:ascii="Angsana New" w:hAnsi="Angsana New"/>
                <w:sz w:val="30"/>
                <w:szCs w:val="30"/>
              </w:rPr>
              <w:t>,</w:t>
            </w:r>
            <w:r w:rsidRPr="006818BA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44" w:type="pct"/>
          </w:tcPr>
          <w:p w14:paraId="11D3BF79" w14:textId="77777777" w:rsidR="0087198D" w:rsidRPr="006818BA" w:rsidRDefault="0087198D" w:rsidP="00871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3654028" w14:textId="4106B432" w:rsidR="0087198D" w:rsidRPr="006818BA" w:rsidRDefault="00806DFE" w:rsidP="00871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BA">
              <w:rPr>
                <w:rFonts w:ascii="Angsana New" w:hAnsi="Angsana New"/>
                <w:sz w:val="30"/>
                <w:szCs w:val="30"/>
              </w:rPr>
              <w:t>10,485</w:t>
            </w:r>
          </w:p>
        </w:tc>
        <w:tc>
          <w:tcPr>
            <w:tcW w:w="138" w:type="pct"/>
          </w:tcPr>
          <w:p w14:paraId="5E5ADEAD" w14:textId="77777777" w:rsidR="0087198D" w:rsidRPr="006818BA" w:rsidRDefault="0087198D" w:rsidP="00871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F1D69C3" w14:textId="0EDFEB2E" w:rsidR="0087198D" w:rsidRPr="006818BA" w:rsidRDefault="00834BEA" w:rsidP="00871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8BA">
              <w:rPr>
                <w:rFonts w:ascii="Angsana New" w:hAnsi="Angsana New"/>
                <w:sz w:val="30"/>
                <w:szCs w:val="30"/>
              </w:rPr>
              <w:t>4,776</w:t>
            </w:r>
          </w:p>
        </w:tc>
      </w:tr>
      <w:tr w:rsidR="0077594C" w:rsidRPr="0077594C" w14:paraId="77FAAD95" w14:textId="77777777" w:rsidTr="0067105C">
        <w:tc>
          <w:tcPr>
            <w:tcW w:w="2238" w:type="pct"/>
          </w:tcPr>
          <w:p w14:paraId="519EF014" w14:textId="2DA33613" w:rsidR="0077594C" w:rsidRPr="0077594C" w:rsidRDefault="0077594C" w:rsidP="0077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5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7759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96CFEB0" w14:textId="57B8D6A1" w:rsidR="0077594C" w:rsidRPr="0077594C" w:rsidRDefault="00806DFE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529,233</w:t>
            </w:r>
          </w:p>
        </w:tc>
        <w:tc>
          <w:tcPr>
            <w:tcW w:w="126" w:type="pct"/>
          </w:tcPr>
          <w:p w14:paraId="45739475" w14:textId="77777777" w:rsidR="0077594C" w:rsidRPr="0077594C" w:rsidRDefault="0077594C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E132344" w14:textId="59EB4024" w:rsidR="0077594C" w:rsidRPr="0077594C" w:rsidRDefault="0087198D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465,221</w:t>
            </w:r>
          </w:p>
        </w:tc>
        <w:tc>
          <w:tcPr>
            <w:tcW w:w="144" w:type="pct"/>
          </w:tcPr>
          <w:p w14:paraId="3F3CF4F1" w14:textId="77777777" w:rsidR="0077594C" w:rsidRPr="0077594C" w:rsidRDefault="0077594C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08DAA87" w14:textId="62F30B75" w:rsidR="0077594C" w:rsidRPr="0077594C" w:rsidRDefault="00C0503B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14E3">
              <w:rPr>
                <w:rFonts w:ascii="Angsana New" w:hAnsi="Angsana New"/>
                <w:b/>
                <w:bCs/>
                <w:sz w:val="30"/>
                <w:szCs w:val="30"/>
              </w:rPr>
              <w:t>471,235</w:t>
            </w:r>
          </w:p>
        </w:tc>
        <w:tc>
          <w:tcPr>
            <w:tcW w:w="138" w:type="pct"/>
          </w:tcPr>
          <w:p w14:paraId="75D3C2E0" w14:textId="77777777" w:rsidR="0077594C" w:rsidRPr="0077594C" w:rsidRDefault="0077594C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7E7F04D" w14:textId="35045C5E" w:rsidR="0077594C" w:rsidRPr="0077594C" w:rsidRDefault="0087198D" w:rsidP="0077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490,946</w:t>
            </w:r>
          </w:p>
        </w:tc>
      </w:tr>
    </w:tbl>
    <w:p w14:paraId="0BC54117" w14:textId="77777777" w:rsidR="00185921" w:rsidRPr="00BD5AC9" w:rsidRDefault="00185921" w:rsidP="00257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08AB09DB" w14:textId="05279DE2" w:rsidR="00C86663" w:rsidRPr="00AC7C7A" w:rsidRDefault="00C86663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7C7A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547279A" w14:textId="77777777" w:rsidR="009D6922" w:rsidRPr="00BD5AC9" w:rsidRDefault="009D6922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4477BE" w:rsidRPr="006B2DF0" w14:paraId="0A202D2C" w14:textId="77777777" w:rsidTr="002C4104">
        <w:trPr>
          <w:cantSplit/>
          <w:tblHeader/>
        </w:trPr>
        <w:tc>
          <w:tcPr>
            <w:tcW w:w="4950" w:type="dxa"/>
            <w:vAlign w:val="bottom"/>
          </w:tcPr>
          <w:p w14:paraId="0640227A" w14:textId="0AEAAACF" w:rsidR="004477BE" w:rsidRPr="004477BE" w:rsidRDefault="004477BE" w:rsidP="004477B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65775259" w14:textId="77777777" w:rsidR="004477BE" w:rsidRPr="006B2DF0" w:rsidRDefault="004477BE" w:rsidP="006B52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788" w:type="dxa"/>
            <w:gridSpan w:val="3"/>
            <w:vAlign w:val="bottom"/>
          </w:tcPr>
          <w:p w14:paraId="08DFBB46" w14:textId="223F2465" w:rsidR="004477BE" w:rsidRPr="004477BE" w:rsidRDefault="004477BE" w:rsidP="006B528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4477B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77BE" w:rsidRPr="006B2DF0" w14:paraId="05B11F84" w14:textId="77777777" w:rsidTr="00597951">
        <w:trPr>
          <w:cantSplit/>
          <w:tblHeader/>
        </w:trPr>
        <w:tc>
          <w:tcPr>
            <w:tcW w:w="4950" w:type="dxa"/>
            <w:vAlign w:val="bottom"/>
          </w:tcPr>
          <w:p w14:paraId="7A98DDDC" w14:textId="07EDA583" w:rsidR="004477BE" w:rsidRPr="006B2DF0" w:rsidRDefault="004477BE" w:rsidP="004477B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58438E2" w14:textId="77777777" w:rsidR="004477BE" w:rsidRPr="006B2DF0" w:rsidRDefault="004477BE" w:rsidP="004477B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C870899" w14:textId="36E969B1" w:rsidR="004477BE" w:rsidRDefault="004477BE" w:rsidP="0044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7361AEE5" w14:textId="77777777" w:rsidR="004477BE" w:rsidRPr="006B2DF0" w:rsidRDefault="004477BE" w:rsidP="004477B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57F74D1" w14:textId="3388897D" w:rsidR="004477BE" w:rsidRDefault="004477BE" w:rsidP="004477B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2567</w:t>
            </w:r>
          </w:p>
        </w:tc>
      </w:tr>
      <w:tr w:rsidR="009D6922" w:rsidRPr="006B2DF0" w14:paraId="17999B6B" w14:textId="77777777" w:rsidTr="00597951">
        <w:trPr>
          <w:cantSplit/>
        </w:trPr>
        <w:tc>
          <w:tcPr>
            <w:tcW w:w="4950" w:type="dxa"/>
          </w:tcPr>
          <w:p w14:paraId="0F71A211" w14:textId="77777777" w:rsidR="009D6922" w:rsidRPr="006B2DF0" w:rsidRDefault="009D6922" w:rsidP="006B5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6318AE" w14:textId="77777777" w:rsidR="009D6922" w:rsidRPr="006B2DF0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5B68F06" w14:textId="77777777" w:rsidR="009D6922" w:rsidRPr="006B2DF0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77BE" w:rsidRPr="006B2DF0" w14:paraId="75EFB38C" w14:textId="77777777" w:rsidTr="002C57CF">
        <w:trPr>
          <w:cantSplit/>
        </w:trPr>
        <w:tc>
          <w:tcPr>
            <w:tcW w:w="4950" w:type="dxa"/>
          </w:tcPr>
          <w:p w14:paraId="4CABB750" w14:textId="673ED533" w:rsidR="004477BE" w:rsidRPr="006B2DF0" w:rsidRDefault="004477BE" w:rsidP="004477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 สัปปายะ จำกัด</w:t>
            </w:r>
          </w:p>
        </w:tc>
        <w:tc>
          <w:tcPr>
            <w:tcW w:w="1170" w:type="dxa"/>
          </w:tcPr>
          <w:p w14:paraId="72A44BAE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3F84753" w14:textId="7363CCA3" w:rsidR="004477BE" w:rsidRPr="00BC38EC" w:rsidRDefault="004477BE" w:rsidP="00EB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38EC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80" w:type="dxa"/>
          </w:tcPr>
          <w:p w14:paraId="06D51166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92C27" w14:textId="2E1F1F06" w:rsidR="004477BE" w:rsidRPr="00EB5959" w:rsidRDefault="001131F8" w:rsidP="00EB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4477BE" w:rsidRPr="006B2DF0" w14:paraId="00A631E0" w14:textId="77777777" w:rsidTr="002C57CF">
        <w:trPr>
          <w:cantSplit/>
        </w:trPr>
        <w:tc>
          <w:tcPr>
            <w:tcW w:w="4950" w:type="dxa"/>
          </w:tcPr>
          <w:p w14:paraId="07C80AD5" w14:textId="11D021EB" w:rsidR="004477BE" w:rsidRPr="006B2DF0" w:rsidRDefault="004477BE" w:rsidP="004477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เอสเอ็มดีไอ จำกัด</w:t>
            </w:r>
          </w:p>
        </w:tc>
        <w:tc>
          <w:tcPr>
            <w:tcW w:w="1170" w:type="dxa"/>
          </w:tcPr>
          <w:p w14:paraId="2054425B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8260A4" w14:textId="0005E931" w:rsidR="004477BE" w:rsidRPr="00BC38EC" w:rsidRDefault="004477BE" w:rsidP="00EB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38EC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80" w:type="dxa"/>
          </w:tcPr>
          <w:p w14:paraId="33C26DA3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F4DBEF" w14:textId="2872AAAD" w:rsidR="004477BE" w:rsidRPr="00EB5959" w:rsidRDefault="00484481" w:rsidP="00EB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</w:tr>
      <w:tr w:rsidR="004477BE" w:rsidRPr="006B2DF0" w14:paraId="7F311388" w14:textId="77777777" w:rsidTr="00597951">
        <w:trPr>
          <w:cantSplit/>
        </w:trPr>
        <w:tc>
          <w:tcPr>
            <w:tcW w:w="4950" w:type="dxa"/>
          </w:tcPr>
          <w:p w14:paraId="37A6BF25" w14:textId="08224162" w:rsidR="004477BE" w:rsidRPr="006B2DF0" w:rsidRDefault="004477BE" w:rsidP="004477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bookmarkStart w:id="6" w:name="_Hlk197524510"/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เอสเอ็มดี เจเนซิส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bookmarkEnd w:id="6"/>
          </w:p>
        </w:tc>
        <w:tc>
          <w:tcPr>
            <w:tcW w:w="1170" w:type="dxa"/>
          </w:tcPr>
          <w:p w14:paraId="12FFD279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3A323D" w14:textId="13D2F411" w:rsidR="004477BE" w:rsidRPr="00BC38EC" w:rsidRDefault="004477BE" w:rsidP="00EB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38EC">
              <w:rPr>
                <w:rFonts w:ascii="Angsana New" w:hAnsi="Angsana New"/>
                <w:sz w:val="30"/>
                <w:szCs w:val="30"/>
              </w:rPr>
              <w:t>1</w:t>
            </w:r>
            <w:r w:rsidR="00307BB5">
              <w:rPr>
                <w:rFonts w:ascii="Angsana New" w:hAnsi="Angsana New"/>
                <w:sz w:val="30"/>
                <w:szCs w:val="30"/>
              </w:rPr>
              <w:t>0</w:t>
            </w:r>
            <w:r w:rsidRPr="00BC38E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02A6368A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D8700A8" w14:textId="520A7641" w:rsidR="004477BE" w:rsidRPr="00EB5959" w:rsidRDefault="00484481" w:rsidP="00484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7BE" w:rsidRPr="006B2DF0" w14:paraId="4B0B8912" w14:textId="77777777" w:rsidTr="00597951">
        <w:trPr>
          <w:cantSplit/>
        </w:trPr>
        <w:tc>
          <w:tcPr>
            <w:tcW w:w="4950" w:type="dxa"/>
          </w:tcPr>
          <w:p w14:paraId="2ACFD940" w14:textId="3D0EA553" w:rsidR="004477BE" w:rsidRPr="006B2DF0" w:rsidRDefault="004477BE" w:rsidP="004477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 เอสเอ็มดี คอนเน็กซ์ จำกัด</w:t>
            </w:r>
          </w:p>
        </w:tc>
        <w:tc>
          <w:tcPr>
            <w:tcW w:w="1170" w:type="dxa"/>
          </w:tcPr>
          <w:p w14:paraId="02CE35E9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F6CDF6" w14:textId="3CE2184D" w:rsidR="004477BE" w:rsidRPr="00BC38EC" w:rsidRDefault="00575403" w:rsidP="00EB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477BE" w:rsidRPr="00BC38E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0648378E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B87FD42" w14:textId="7667796C" w:rsidR="004477BE" w:rsidRPr="00EB5959" w:rsidRDefault="00484481" w:rsidP="00484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7BE" w:rsidRPr="006B2DF0" w14:paraId="49AB8545" w14:textId="77777777" w:rsidTr="00597951">
        <w:trPr>
          <w:cantSplit/>
        </w:trPr>
        <w:tc>
          <w:tcPr>
            <w:tcW w:w="4950" w:type="dxa"/>
          </w:tcPr>
          <w:p w14:paraId="7A55FF83" w14:textId="6434AF19" w:rsidR="004477BE" w:rsidRPr="006B2DF0" w:rsidRDefault="004477BE" w:rsidP="004477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เอสเอ็มดี เจเนซิส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0384D69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FE82B3" w14:textId="1A7A4CCC" w:rsidR="004477BE" w:rsidRPr="00BC38EC" w:rsidRDefault="00307BB5" w:rsidP="00EB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477BE" w:rsidRPr="00BC38EC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180" w:type="dxa"/>
          </w:tcPr>
          <w:p w14:paraId="30E8C06E" w14:textId="77777777" w:rsidR="004477BE" w:rsidRPr="006B2DF0" w:rsidRDefault="004477BE" w:rsidP="004477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C2B06A9" w14:textId="7AAA0DF4" w:rsidR="004477BE" w:rsidRPr="00EB5959" w:rsidRDefault="00484481" w:rsidP="00484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38EC" w:rsidRPr="006B2DF0" w14:paraId="019A72F1" w14:textId="77777777" w:rsidTr="00597951">
        <w:trPr>
          <w:cantSplit/>
        </w:trPr>
        <w:tc>
          <w:tcPr>
            <w:tcW w:w="4950" w:type="dxa"/>
          </w:tcPr>
          <w:p w14:paraId="7B5EF072" w14:textId="6BD59A33" w:rsidR="00BC38EC" w:rsidRPr="006B2DF0" w:rsidRDefault="00BC38EC" w:rsidP="00BC38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เงินลงทุนในบริษัท เอสเอ็มดี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ฟาร์มาติกส์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043B507C" w14:textId="77777777" w:rsidR="00BC38EC" w:rsidRPr="006B2DF0" w:rsidRDefault="00BC38EC" w:rsidP="00BC38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8B5D51" w14:textId="732104A8" w:rsidR="00BC38EC" w:rsidRPr="00BC38EC" w:rsidRDefault="00BC38EC" w:rsidP="00BC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38EC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80" w:type="dxa"/>
          </w:tcPr>
          <w:p w14:paraId="6787D613" w14:textId="77777777" w:rsidR="00BC38EC" w:rsidRPr="006B2DF0" w:rsidRDefault="00BC38EC" w:rsidP="00BC38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12C753C" w14:textId="46BC09C9" w:rsidR="00BC38EC" w:rsidRDefault="00BC38EC" w:rsidP="00BC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38EC" w:rsidRPr="006B2DF0" w14:paraId="284EAD8B" w14:textId="77777777" w:rsidTr="00597951">
        <w:trPr>
          <w:cantSplit/>
        </w:trPr>
        <w:tc>
          <w:tcPr>
            <w:tcW w:w="4950" w:type="dxa"/>
          </w:tcPr>
          <w:p w14:paraId="1D38297F" w14:textId="766EAC47" w:rsidR="00BC38EC" w:rsidRPr="006B2DF0" w:rsidRDefault="00BC38EC" w:rsidP="00BC38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เงินลงทุนในบริษัท เอสเอ็มดี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เอ็นโดเวิร์ส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0E9CAB7B" w14:textId="77777777" w:rsidR="00BC38EC" w:rsidRPr="006B2DF0" w:rsidRDefault="00BC38EC" w:rsidP="00BC38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B6B5175" w14:textId="168CFAB4" w:rsidR="00BC38EC" w:rsidRPr="00BC38EC" w:rsidRDefault="00BC38EC" w:rsidP="00BC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38EC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80" w:type="dxa"/>
          </w:tcPr>
          <w:p w14:paraId="4F20C770" w14:textId="77777777" w:rsidR="00BC38EC" w:rsidRPr="006B2DF0" w:rsidRDefault="00BC38EC" w:rsidP="00BC38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8FF249" w14:textId="36D02F2C" w:rsidR="00BC38EC" w:rsidRDefault="00BC38EC" w:rsidP="00BC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38EC" w:rsidRPr="006B2DF0" w14:paraId="5811B794" w14:textId="77777777" w:rsidTr="00597951">
        <w:trPr>
          <w:cantSplit/>
        </w:trPr>
        <w:tc>
          <w:tcPr>
            <w:tcW w:w="4950" w:type="dxa"/>
          </w:tcPr>
          <w:p w14:paraId="6D646ADC" w14:textId="3199930C" w:rsidR="00BC38EC" w:rsidRPr="006B2DF0" w:rsidRDefault="00BC38EC" w:rsidP="00BC38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เงินลงทุนในบริษัท เอสเอ็มดี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โรโบทิก เซอร์เจอรี่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064710F" w14:textId="77777777" w:rsidR="00BC38EC" w:rsidRPr="006B2DF0" w:rsidRDefault="00BC38EC" w:rsidP="00BC38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521F18" w14:textId="57EBCDF0" w:rsidR="00BC38EC" w:rsidRPr="00BC38EC" w:rsidRDefault="00BC38EC" w:rsidP="00BC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38EC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80" w:type="dxa"/>
          </w:tcPr>
          <w:p w14:paraId="317FC2F9" w14:textId="77777777" w:rsidR="00BC38EC" w:rsidRPr="006B2DF0" w:rsidRDefault="00BC38EC" w:rsidP="00BC38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D67897A" w14:textId="6BAE8BF0" w:rsidR="00BC38EC" w:rsidRDefault="00BC38EC" w:rsidP="00BC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4E97D41" w14:textId="77777777" w:rsidR="009D6922" w:rsidRDefault="009D6922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B040AFC" w14:textId="77777777" w:rsidR="00513914" w:rsidRDefault="00513914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  <w:sectPr w:rsidR="00513914" w:rsidSect="003268B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287" w:bottom="576" w:left="1152" w:header="720" w:footer="720" w:gutter="0"/>
          <w:pgNumType w:start="16"/>
          <w:cols w:space="708"/>
          <w:docGrid w:linePitch="360"/>
        </w:sectPr>
      </w:pPr>
    </w:p>
    <w:tbl>
      <w:tblPr>
        <w:tblW w:w="1440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2790"/>
        <w:gridCol w:w="810"/>
        <w:gridCol w:w="810"/>
        <w:gridCol w:w="178"/>
        <w:gridCol w:w="1082"/>
        <w:gridCol w:w="178"/>
        <w:gridCol w:w="1082"/>
        <w:gridCol w:w="178"/>
        <w:gridCol w:w="902"/>
        <w:gridCol w:w="178"/>
        <w:gridCol w:w="902"/>
        <w:gridCol w:w="178"/>
        <w:gridCol w:w="1082"/>
        <w:gridCol w:w="178"/>
        <w:gridCol w:w="1082"/>
      </w:tblGrid>
      <w:tr w:rsidR="008E184C" w:rsidRPr="009564C7" w14:paraId="4DCD192E" w14:textId="77777777" w:rsidTr="007D2A2C">
        <w:trPr>
          <w:cantSplit/>
          <w:tblHeader/>
        </w:trPr>
        <w:tc>
          <w:tcPr>
            <w:tcW w:w="2790" w:type="dxa"/>
            <w:vAlign w:val="bottom"/>
          </w:tcPr>
          <w:p w14:paraId="1A4C0EE9" w14:textId="77777777" w:rsidR="008E184C" w:rsidRPr="009564C7" w:rsidRDefault="008E184C" w:rsidP="008D75C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2E4C7AC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Cs/>
                <w:color w:val="000000"/>
                <w:szCs w:val="22"/>
                <w:cs/>
                <w:lang w:bidi="th-TH"/>
              </w:rPr>
            </w:pPr>
            <w:r w:rsidRPr="009564C7">
              <w:rPr>
                <w:rFonts w:asciiTheme="majorBidi" w:hAnsiTheme="majorBidi" w:cstheme="majorBidi"/>
                <w:bCs/>
                <w:color w:val="000000"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E184C" w:rsidRPr="009564C7" w14:paraId="512B3B65" w14:textId="77777777" w:rsidTr="007D2A2C">
        <w:trPr>
          <w:cantSplit/>
          <w:tblHeader/>
        </w:trPr>
        <w:tc>
          <w:tcPr>
            <w:tcW w:w="2790" w:type="dxa"/>
            <w:vAlign w:val="bottom"/>
          </w:tcPr>
          <w:p w14:paraId="504BD1C0" w14:textId="77777777" w:rsidR="008E184C" w:rsidRPr="009564C7" w:rsidRDefault="008E184C" w:rsidP="008D75C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07BA9D01" w14:textId="77777777" w:rsidR="008E184C" w:rsidRPr="009564C7" w:rsidRDefault="008E184C" w:rsidP="00236D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Cs w:val="22"/>
              </w:rPr>
            </w:pP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1D25D235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Cs w:val="22"/>
                <w:cs/>
                <w:lang w:val="en-US" w:bidi="th-TH"/>
              </w:rPr>
            </w:pP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4EFE007D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Cs w:val="22"/>
                <w:lang w:val="en-US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01658EF6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Cs w:val="22"/>
                <w:cs/>
                <w:lang w:val="en-US" w:bidi="th-TH"/>
              </w:rPr>
            </w:pP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302A14C9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96C3D4F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Cs w:val="22"/>
                <w:cs/>
                <w:lang w:val="en-US" w:bidi="th-TH"/>
              </w:rPr>
            </w:pP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2878E052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Cs w:val="22"/>
                <w:lang w:val="en-US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40427910" w14:textId="77777777" w:rsidR="008E184C" w:rsidRPr="009564C7" w:rsidRDefault="008E184C" w:rsidP="008D75C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Cs w:val="22"/>
                <w:cs/>
                <w:lang w:val="en-US" w:bidi="th-TH"/>
              </w:rPr>
            </w:pP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cs/>
                <w:lang w:bidi="th-TH"/>
              </w:rPr>
              <w:t>ราคาทุน</w:t>
            </w: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lang w:bidi="th-TH"/>
              </w:rPr>
              <w:t xml:space="preserve"> </w:t>
            </w: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lang w:val="en-US" w:bidi="th-TH"/>
              </w:rPr>
              <w:t>-</w:t>
            </w: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cs/>
                <w:lang w:bidi="th-TH"/>
              </w:rPr>
              <w:t xml:space="preserve"> </w:t>
            </w:r>
            <w:r w:rsidRPr="009564C7">
              <w:rPr>
                <w:rFonts w:asciiTheme="majorBidi" w:hAnsiTheme="majorBidi" w:cstheme="majorBidi"/>
                <w:b w:val="0"/>
                <w:color w:val="000000"/>
                <w:szCs w:val="22"/>
                <w:cs/>
                <w:lang w:val="en-US" w:bidi="th-TH"/>
              </w:rPr>
              <w:t>สุทธิ</w:t>
            </w:r>
          </w:p>
        </w:tc>
      </w:tr>
      <w:tr w:rsidR="008E184C" w:rsidRPr="009564C7" w14:paraId="26F0B94D" w14:textId="77777777" w:rsidTr="007D2A2C">
        <w:trPr>
          <w:cantSplit/>
          <w:trHeight w:val="270"/>
          <w:tblHeader/>
        </w:trPr>
        <w:tc>
          <w:tcPr>
            <w:tcW w:w="2790" w:type="dxa"/>
          </w:tcPr>
          <w:p w14:paraId="029270B4" w14:textId="77777777" w:rsidR="008E184C" w:rsidRPr="009564C7" w:rsidRDefault="008E184C" w:rsidP="008D75C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0" w:type="dxa"/>
          </w:tcPr>
          <w:p w14:paraId="46FA6928" w14:textId="77777777" w:rsidR="008E184C" w:rsidRPr="009564C7" w:rsidRDefault="008E184C" w:rsidP="008D75C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A0ED1E" w14:textId="539FE8E5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2BB54A40" w14:textId="4E0841CE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78" w:type="dxa"/>
          </w:tcPr>
          <w:p w14:paraId="64EE557C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265266E4" w14:textId="547CEC40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78" w:type="dxa"/>
          </w:tcPr>
          <w:p w14:paraId="4242016F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93DD989" w14:textId="6B34BE30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78" w:type="dxa"/>
          </w:tcPr>
          <w:p w14:paraId="54CF5148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306E2261" w14:textId="4F2E4339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78" w:type="dxa"/>
          </w:tcPr>
          <w:p w14:paraId="0C29BA4F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37DD1EB9" w14:textId="712C3D23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78" w:type="dxa"/>
          </w:tcPr>
          <w:p w14:paraId="38F077A0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C29F57C" w14:textId="2C50E4FC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78" w:type="dxa"/>
          </w:tcPr>
          <w:p w14:paraId="70BB975F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67AB0521" w14:textId="1FFCD0A1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B25BA" w:rsidRPr="009564C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8E184C" w:rsidRPr="009564C7" w14:paraId="18FC23EC" w14:textId="77777777" w:rsidTr="007D2A2C">
        <w:trPr>
          <w:cantSplit/>
          <w:trHeight w:val="270"/>
          <w:tblHeader/>
        </w:trPr>
        <w:tc>
          <w:tcPr>
            <w:tcW w:w="2790" w:type="dxa"/>
          </w:tcPr>
          <w:p w14:paraId="7C01918A" w14:textId="77777777" w:rsidR="008E184C" w:rsidRPr="009564C7" w:rsidRDefault="008E184C" w:rsidP="008D75C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0" w:type="dxa"/>
          </w:tcPr>
          <w:p w14:paraId="633961C7" w14:textId="77777777" w:rsidR="008E184C" w:rsidRPr="009564C7" w:rsidRDefault="008E184C" w:rsidP="008D75C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2B68F8DE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9564C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178" w:type="dxa"/>
          </w:tcPr>
          <w:p w14:paraId="752033DD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2" w:type="dxa"/>
            <w:gridSpan w:val="11"/>
          </w:tcPr>
          <w:p w14:paraId="6F728F9B" w14:textId="77777777" w:rsidR="008E184C" w:rsidRPr="009564C7" w:rsidRDefault="008E184C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9564C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9564C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A20C9A" w:rsidRPr="009564C7" w14:paraId="7B6A0DEA" w14:textId="77777777" w:rsidTr="007D2A2C">
        <w:trPr>
          <w:cantSplit/>
          <w:trHeight w:val="270"/>
        </w:trPr>
        <w:tc>
          <w:tcPr>
            <w:tcW w:w="2790" w:type="dxa"/>
          </w:tcPr>
          <w:p w14:paraId="52D25B06" w14:textId="38CA8083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เอสเอ็มดี สัปปายะ จำกัด</w:t>
            </w:r>
          </w:p>
        </w:tc>
        <w:tc>
          <w:tcPr>
            <w:tcW w:w="2790" w:type="dxa"/>
          </w:tcPr>
          <w:p w14:paraId="6AFADE14" w14:textId="1328240F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0" w:hanging="8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ให้เช่าและเช่าซื้อเครื่องมือแพทย์ และให้บริการดูแลเครื่องมือเกี่ยวกับสุขภาพ</w:t>
            </w:r>
          </w:p>
        </w:tc>
        <w:tc>
          <w:tcPr>
            <w:tcW w:w="810" w:type="dxa"/>
          </w:tcPr>
          <w:p w14:paraId="5F72E7B6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268A7F" w14:textId="5C19A8F0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1EE32BD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9BECE6" w14:textId="282B587B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78" w:type="dxa"/>
          </w:tcPr>
          <w:p w14:paraId="52DC0753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470B5F4A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E11D7D6" w14:textId="15FD8C5E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80,000</w:t>
            </w:r>
          </w:p>
        </w:tc>
        <w:tc>
          <w:tcPr>
            <w:tcW w:w="178" w:type="dxa"/>
          </w:tcPr>
          <w:p w14:paraId="6D922107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08F6A86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A0A0627" w14:textId="4954864E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50,000</w:t>
            </w:r>
          </w:p>
        </w:tc>
        <w:tc>
          <w:tcPr>
            <w:tcW w:w="178" w:type="dxa"/>
          </w:tcPr>
          <w:p w14:paraId="0D9ABC58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4FF21A33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4383BF6" w14:textId="39D588E9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C61047C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71233DE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0F60B20" w14:textId="6E20888B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6A158AB0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3BD46AEF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7766764" w14:textId="5F173833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80,000</w:t>
            </w:r>
          </w:p>
        </w:tc>
        <w:tc>
          <w:tcPr>
            <w:tcW w:w="178" w:type="dxa"/>
          </w:tcPr>
          <w:p w14:paraId="74693EEB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1631D384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49FA42D" w14:textId="108C2A26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50,000</w:t>
            </w:r>
          </w:p>
        </w:tc>
      </w:tr>
      <w:tr w:rsidR="00A20C9A" w:rsidRPr="009564C7" w14:paraId="1DE7A4B8" w14:textId="77777777" w:rsidTr="007D2A2C">
        <w:trPr>
          <w:cantSplit/>
          <w:trHeight w:val="270"/>
        </w:trPr>
        <w:tc>
          <w:tcPr>
            <w:tcW w:w="2790" w:type="dxa"/>
          </w:tcPr>
          <w:p w14:paraId="2EA4B35C" w14:textId="6F78517D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เอสเอ็มดีไอ จำกัด</w:t>
            </w:r>
          </w:p>
        </w:tc>
        <w:tc>
          <w:tcPr>
            <w:tcW w:w="2790" w:type="dxa"/>
          </w:tcPr>
          <w:p w14:paraId="7F8192E1" w14:textId="4A0384F2" w:rsidR="00A20C9A" w:rsidRPr="009564C7" w:rsidRDefault="00A20C9A" w:rsidP="0068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0" w:hanging="81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 w:hint="cs"/>
                <w:color w:val="000000"/>
                <w:spacing w:val="-8"/>
                <w:sz w:val="22"/>
                <w:szCs w:val="22"/>
                <w:cs/>
              </w:rPr>
              <w:t>นำเข้าและจัดจำหน่ายผลิตภัณฑ์ที่เกี่ยวข้องกับด้านรังสีวิทยาและผลิตภัณฑ์ทางการแพทย์อื่นๆ ที่ใกล้เคียง</w:t>
            </w:r>
          </w:p>
        </w:tc>
        <w:tc>
          <w:tcPr>
            <w:tcW w:w="810" w:type="dxa"/>
          </w:tcPr>
          <w:p w14:paraId="71E6F2C6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A59294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ECC65D" w14:textId="08A27D1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1F0A1A6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C192C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82A4BF" w14:textId="0544AD86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78" w:type="dxa"/>
          </w:tcPr>
          <w:p w14:paraId="14F6E764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41B70C8F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3C8050E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F179D0D" w14:textId="5C47A248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44,000</w:t>
            </w:r>
          </w:p>
        </w:tc>
        <w:tc>
          <w:tcPr>
            <w:tcW w:w="178" w:type="dxa"/>
          </w:tcPr>
          <w:p w14:paraId="27F0DEA1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0BFE6570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C413CCB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E999756" w14:textId="23FAAA92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24,000</w:t>
            </w:r>
          </w:p>
        </w:tc>
        <w:tc>
          <w:tcPr>
            <w:tcW w:w="178" w:type="dxa"/>
          </w:tcPr>
          <w:p w14:paraId="454F97B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7DF3247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E42780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7BCFF3" w14:textId="25755900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DE564E9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5706856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EBBC1A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5D0B00" w14:textId="05FD9938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207BB600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6C39BA4F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02E1CA3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501DDEA" w14:textId="040D539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44,000</w:t>
            </w:r>
          </w:p>
        </w:tc>
        <w:tc>
          <w:tcPr>
            <w:tcW w:w="178" w:type="dxa"/>
          </w:tcPr>
          <w:p w14:paraId="73AB318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0E4C6814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1D132E8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997C184" w14:textId="519A914F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24,000</w:t>
            </w:r>
          </w:p>
        </w:tc>
      </w:tr>
      <w:tr w:rsidR="00A20C9A" w:rsidRPr="009564C7" w14:paraId="044BD294" w14:textId="77777777" w:rsidTr="007D2A2C">
        <w:trPr>
          <w:cantSplit/>
          <w:trHeight w:val="270"/>
        </w:trPr>
        <w:tc>
          <w:tcPr>
            <w:tcW w:w="2790" w:type="dxa"/>
          </w:tcPr>
          <w:p w14:paraId="5AA6F06C" w14:textId="108A76C2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เอสเอ็มดี </w:t>
            </w:r>
            <w:r w:rsidRPr="009564C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เจเนซิส </w:t>
            </w: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790" w:type="dxa"/>
          </w:tcPr>
          <w:p w14:paraId="5162474F" w14:textId="102BD0A1" w:rsidR="00A20C9A" w:rsidRPr="009564C7" w:rsidRDefault="006818BA" w:rsidP="0068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0" w:hanging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นำเข้าและจัดจำหน่ายเครื่องมือและอุปกรณ์ทางการแพทย์</w:t>
            </w:r>
          </w:p>
        </w:tc>
        <w:tc>
          <w:tcPr>
            <w:tcW w:w="810" w:type="dxa"/>
          </w:tcPr>
          <w:p w14:paraId="43078002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568701" w14:textId="61EFAE88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7876CE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85FB05" w14:textId="11C69616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0AFBB780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05492C49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5BB6451" w14:textId="3DD090A0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41,500</w:t>
            </w:r>
          </w:p>
        </w:tc>
        <w:tc>
          <w:tcPr>
            <w:tcW w:w="178" w:type="dxa"/>
          </w:tcPr>
          <w:p w14:paraId="310467D2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60740618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10FA873" w14:textId="2E8FDF3D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20BE105B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06610E10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863EF6" w14:textId="5289AA8F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572A3D48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49A2F23E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7DCBCD" w14:textId="546534AF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17002661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1B3D86F1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BCD25D6" w14:textId="4768D198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41,500</w:t>
            </w:r>
          </w:p>
        </w:tc>
        <w:tc>
          <w:tcPr>
            <w:tcW w:w="178" w:type="dxa"/>
          </w:tcPr>
          <w:p w14:paraId="08317157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0719DE0B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BD5CDFA" w14:textId="226E9369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0C9A" w:rsidRPr="009564C7" w14:paraId="277B38B6" w14:textId="77777777" w:rsidTr="007D2A2C">
        <w:trPr>
          <w:cantSplit/>
          <w:trHeight w:val="270"/>
        </w:trPr>
        <w:tc>
          <w:tcPr>
            <w:tcW w:w="2790" w:type="dxa"/>
          </w:tcPr>
          <w:p w14:paraId="24804EE3" w14:textId="0DE4C2D2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เอสเอ็มดี </w:t>
            </w:r>
            <w:r w:rsidRPr="009564C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คอนเน็กซ์ </w:t>
            </w: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790" w:type="dxa"/>
          </w:tcPr>
          <w:p w14:paraId="695F0E2A" w14:textId="6E4C5DDC" w:rsidR="00A20C9A" w:rsidRPr="009564C7" w:rsidRDefault="006818BA" w:rsidP="0068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0" w:hanging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ออกแบบและพัฒนาซอฟต์แวร์</w:t>
            </w:r>
            <w:r w:rsidRPr="009564C7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</w:t>
            </w: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ระบบเทคโนโลยีสารสนเทศ</w:t>
            </w:r>
          </w:p>
        </w:tc>
        <w:tc>
          <w:tcPr>
            <w:tcW w:w="810" w:type="dxa"/>
          </w:tcPr>
          <w:p w14:paraId="211DD7D3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AF47D5" w14:textId="4A7261C6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44325D4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63A9C5" w14:textId="10ED8CE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B74B9EA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4A00EAB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80D2D8F" w14:textId="63349E0C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78" w:type="dxa"/>
          </w:tcPr>
          <w:p w14:paraId="3C99A1FD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3F5A7670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CE834FC" w14:textId="5E1AA5E0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23458BBA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688D86A4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0E32DD" w14:textId="0B34181B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1C22F63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8D1E5C7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A0C068" w14:textId="187342AF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1F022EA6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5D6D65E3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1C45A1E" w14:textId="0667F6A2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78" w:type="dxa"/>
          </w:tcPr>
          <w:p w14:paraId="54C1F322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6D59C909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F994F12" w14:textId="48EAA8C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0C9A" w:rsidRPr="009564C7" w14:paraId="49C4080D" w14:textId="77777777" w:rsidTr="007D2A2C">
        <w:trPr>
          <w:cantSplit/>
          <w:trHeight w:val="270"/>
        </w:trPr>
        <w:tc>
          <w:tcPr>
            <w:tcW w:w="2790" w:type="dxa"/>
          </w:tcPr>
          <w:p w14:paraId="79A97650" w14:textId="0A3BE4B2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 เอสเอ็มดี ฟาร์มาติกส์ จำกัด</w:t>
            </w:r>
          </w:p>
        </w:tc>
        <w:tc>
          <w:tcPr>
            <w:tcW w:w="2790" w:type="dxa"/>
          </w:tcPr>
          <w:p w14:paraId="752CD4AB" w14:textId="0365580D" w:rsidR="00A20C9A" w:rsidRPr="009564C7" w:rsidRDefault="006818BA" w:rsidP="0068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0" w:hanging="81"/>
              <w:jc w:val="thaiDistribute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นำเข้าและจัดจำหน่ายเครื่องจ่ายยาอัตโนมัติ ผลิตภัณฑ์ยา เวชภัณฑ์และอุปกรณ์</w:t>
            </w:r>
            <w:r w:rsidR="00835F8B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 xml:space="preserve">                  </w:t>
            </w: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810" w:type="dxa"/>
          </w:tcPr>
          <w:p w14:paraId="1CA9FB38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1B08E3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E79CD4" w14:textId="40176218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8DB783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0DDF5D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7862D4" w14:textId="30C5D875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60745BD8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60A06E62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CC8F666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AF45EFC" w14:textId="05B78729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" w:type="dxa"/>
          </w:tcPr>
          <w:p w14:paraId="3BECCA81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6E2954C9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E7A2BE7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6219281" w14:textId="42A6A7A5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50FE17F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B8D529E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4C8C38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E9FB94" w14:textId="17A73943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16533FC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007B583D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2D7921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880E83" w14:textId="16F4CB71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08A16167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13D9822E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626A336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2226D88" w14:textId="1A63EA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" w:type="dxa"/>
          </w:tcPr>
          <w:p w14:paraId="6DD0CE53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295B7D24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ADB2E4B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E8830C6" w14:textId="35DC98B5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0C9A" w:rsidRPr="009564C7" w14:paraId="41EE6F51" w14:textId="77777777" w:rsidTr="007D2A2C">
        <w:trPr>
          <w:cantSplit/>
          <w:trHeight w:val="270"/>
        </w:trPr>
        <w:tc>
          <w:tcPr>
            <w:tcW w:w="2790" w:type="dxa"/>
          </w:tcPr>
          <w:p w14:paraId="18CBE6B0" w14:textId="3AB7A5EE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 เอสเอ็มดี เอ็นโดเวิร์ส จำกัด</w:t>
            </w:r>
          </w:p>
        </w:tc>
        <w:tc>
          <w:tcPr>
            <w:tcW w:w="2790" w:type="dxa"/>
          </w:tcPr>
          <w:p w14:paraId="615DA1B6" w14:textId="5AFB346B" w:rsidR="00A20C9A" w:rsidRPr="009564C7" w:rsidRDefault="006818BA" w:rsidP="0068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0" w:hanging="81"/>
              <w:jc w:val="thaiDistribute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นำเข้าและจัดจำหน่ายเครื่องมือแพทย์รวมถึงเทคโนโลยีและอุปกรณ์เกี่ยวกับหลอดเลือดชั้นสูง และอุปกรณ์อื่นที่เกี่ยวข้อง</w:t>
            </w:r>
          </w:p>
        </w:tc>
        <w:tc>
          <w:tcPr>
            <w:tcW w:w="810" w:type="dxa"/>
          </w:tcPr>
          <w:p w14:paraId="0FFDAAA5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955644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11B0A9" w14:textId="11883CE8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DBB252F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E37A4C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B332AA" w14:textId="0F8E807A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2AB737B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82A45B0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AC9B7ED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67A19B7" w14:textId="08C07809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" w:type="dxa"/>
          </w:tcPr>
          <w:p w14:paraId="053947D8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26114376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812E6DE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185CC17" w14:textId="7F55C27B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04F33EB0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35CC38E8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8D546A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B89F7D" w14:textId="76AFF66B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FCB2A33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5249259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F04CEE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1ED268" w14:textId="370F1DA0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297A99B4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689C6134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AE66C41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F675186" w14:textId="5249F91B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" w:type="dxa"/>
          </w:tcPr>
          <w:p w14:paraId="19AF784B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3E58357F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D1FB30C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BA69D53" w14:textId="59091962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0C9A" w:rsidRPr="009564C7" w14:paraId="5D01D785" w14:textId="77777777" w:rsidTr="007D2A2C">
        <w:trPr>
          <w:cantSplit/>
          <w:trHeight w:val="270"/>
        </w:trPr>
        <w:tc>
          <w:tcPr>
            <w:tcW w:w="2790" w:type="dxa"/>
          </w:tcPr>
          <w:p w14:paraId="2DE4A394" w14:textId="15BCA9B8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 เอสเอ็มดี โรโบทิก เซอร์เจอรี่ จำกัด</w:t>
            </w:r>
          </w:p>
        </w:tc>
        <w:tc>
          <w:tcPr>
            <w:tcW w:w="2790" w:type="dxa"/>
          </w:tcPr>
          <w:p w14:paraId="37643A69" w14:textId="7A28326D" w:rsidR="00A20C9A" w:rsidRPr="009564C7" w:rsidRDefault="006818BA" w:rsidP="0068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0" w:hanging="81"/>
              <w:jc w:val="thaiDistribute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นำเข้า และจัดจำหน่ายอุปกรณ์ทางการแพทย์ หุ่นยนต์ทางทางการแพทย์ และอุปกรณ์อื่นที่เกี่ยวข้อง</w:t>
            </w:r>
          </w:p>
        </w:tc>
        <w:tc>
          <w:tcPr>
            <w:tcW w:w="810" w:type="dxa"/>
          </w:tcPr>
          <w:p w14:paraId="0023F363" w14:textId="77777777" w:rsidR="003741C8" w:rsidRPr="009564C7" w:rsidRDefault="003741C8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8A163B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21993A" w14:textId="79D7955D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C9701EC" w14:textId="77777777" w:rsidR="003741C8" w:rsidRPr="009564C7" w:rsidRDefault="003741C8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CD80BC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FFF9B1" w14:textId="7283C29A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611B0145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9EEBC86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8B2CDD9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40CAB93" w14:textId="07A1E3F4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" w:type="dxa"/>
          </w:tcPr>
          <w:p w14:paraId="551F1BBD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E1521DE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18CD30E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5780CBC" w14:textId="282F81A1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098D516E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4DDB1F5" w14:textId="77777777" w:rsidR="003741C8" w:rsidRPr="009564C7" w:rsidRDefault="003741C8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A942C1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79A73B" w14:textId="63EC55ED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0F1133BD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0380817" w14:textId="77777777" w:rsidR="003741C8" w:rsidRPr="009564C7" w:rsidRDefault="003741C8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453FCF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FAA112" w14:textId="0472E845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2701E6FD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53579E3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01B7B98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F073B46" w14:textId="74D3E595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" w:type="dxa"/>
          </w:tcPr>
          <w:p w14:paraId="2379AB39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9611DA0" w14:textId="77777777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08C17B2" w14:textId="77777777" w:rsidR="00835F8B" w:rsidRDefault="00835F8B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DAA656E" w14:textId="39613070" w:rsidR="00A20C9A" w:rsidRPr="009564C7" w:rsidRDefault="00A20C9A" w:rsidP="00A2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left="-165" w:right="19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B25BA" w:rsidRPr="009564C7" w14:paraId="16B44B40" w14:textId="77777777" w:rsidTr="007D2A2C">
        <w:trPr>
          <w:cantSplit/>
          <w:trHeight w:val="270"/>
        </w:trPr>
        <w:tc>
          <w:tcPr>
            <w:tcW w:w="2790" w:type="dxa"/>
          </w:tcPr>
          <w:p w14:paraId="6BDA3AD3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64C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2790" w:type="dxa"/>
          </w:tcPr>
          <w:p w14:paraId="2E0FA04C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8854FF7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D596DBB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0AD35EDA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9EA8259" w14:textId="31954ACC" w:rsidR="00FB25BA" w:rsidRPr="009564C7" w:rsidRDefault="00A20C9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176,400</w:t>
            </w:r>
          </w:p>
        </w:tc>
        <w:tc>
          <w:tcPr>
            <w:tcW w:w="178" w:type="dxa"/>
          </w:tcPr>
          <w:p w14:paraId="6497702A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0B6E150" w14:textId="1B12869E" w:rsidR="00FB25BA" w:rsidRPr="009564C7" w:rsidRDefault="00A20C9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74,000</w:t>
            </w:r>
          </w:p>
        </w:tc>
        <w:tc>
          <w:tcPr>
            <w:tcW w:w="178" w:type="dxa"/>
          </w:tcPr>
          <w:p w14:paraId="22EE7CAD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231BEAF" w14:textId="7495404D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96CFE24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55E7842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43832E6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0580DC" w14:textId="174EE7AD" w:rsidR="00FB25BA" w:rsidRPr="009564C7" w:rsidRDefault="00236D4B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176,400</w:t>
            </w:r>
          </w:p>
        </w:tc>
        <w:tc>
          <w:tcPr>
            <w:tcW w:w="178" w:type="dxa"/>
          </w:tcPr>
          <w:p w14:paraId="4D2D79EC" w14:textId="77777777" w:rsidR="00FB25BA" w:rsidRPr="009564C7" w:rsidRDefault="00FB25BA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4AB3244" w14:textId="72EAB87D" w:rsidR="00FB25BA" w:rsidRPr="009564C7" w:rsidRDefault="00236D4B" w:rsidP="00FB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64C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74,000</w:t>
            </w:r>
          </w:p>
        </w:tc>
      </w:tr>
    </w:tbl>
    <w:p w14:paraId="62A988FE" w14:textId="77777777" w:rsidR="004477BE" w:rsidRPr="009564C7" w:rsidRDefault="004477BE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0A7C86B5" w14:textId="01FA5674" w:rsidR="00513914" w:rsidRPr="00284A49" w:rsidRDefault="00284A49" w:rsidP="00284A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120"/>
          <w:tab w:val="left" w:pos="15300"/>
        </w:tabs>
        <w:spacing w:line="240" w:lineRule="auto"/>
        <w:ind w:left="1080" w:right="453"/>
        <w:jc w:val="thaiDistribute"/>
        <w:outlineLvl w:val="0"/>
        <w:rPr>
          <w:rFonts w:ascii="Angsana New" w:hAnsi="Angsana New"/>
          <w:sz w:val="30"/>
          <w:szCs w:val="30"/>
        </w:rPr>
      </w:pPr>
      <w:r w:rsidRPr="00284A49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34B440" w14:textId="77777777" w:rsidR="00513914" w:rsidRDefault="00513914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5768320" w14:textId="77777777" w:rsidR="00513914" w:rsidRDefault="00513914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  <w:sectPr w:rsidR="00513914" w:rsidSect="007D3FF3">
          <w:headerReference w:type="default" r:id="rId12"/>
          <w:pgSz w:w="16840" w:h="11907" w:orient="landscape" w:code="9"/>
          <w:pgMar w:top="1152" w:right="691" w:bottom="1287" w:left="576" w:header="720" w:footer="720" w:gutter="0"/>
          <w:cols w:space="708"/>
          <w:docGrid w:linePitch="360"/>
        </w:sectPr>
      </w:pPr>
    </w:p>
    <w:p w14:paraId="161AA47B" w14:textId="04C5EE30" w:rsidR="00086C4E" w:rsidRDefault="009D6922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B2DF0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="00F852EF" w:rsidRPr="006B2DF0">
        <w:rPr>
          <w:rFonts w:ascii="Angsana New" w:hAnsi="Angsana New"/>
          <w:sz w:val="30"/>
          <w:szCs w:val="30"/>
        </w:rPr>
        <w:t>13</w:t>
      </w:r>
      <w:r w:rsidR="00F07D58" w:rsidRPr="006B2DF0">
        <w:rPr>
          <w:rFonts w:ascii="Angsana New" w:hAnsi="Angsana New"/>
          <w:sz w:val="30"/>
          <w:szCs w:val="30"/>
        </w:rPr>
        <w:t xml:space="preserve"> </w:t>
      </w:r>
      <w:r w:rsidR="00F07D58" w:rsidRPr="006B2DF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852EF" w:rsidRPr="006B2DF0">
        <w:rPr>
          <w:rFonts w:ascii="Angsana New" w:hAnsi="Angsana New"/>
          <w:sz w:val="30"/>
          <w:szCs w:val="30"/>
        </w:rPr>
        <w:t>2567</w:t>
      </w:r>
      <w:r w:rsidR="00F07D58"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คณะกรรมการบริษัทมีมติอนุมัติการจัดตั้ง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="00F07D58" w:rsidRPr="006B2DF0">
        <w:rPr>
          <w:rFonts w:asciiTheme="majorBidi" w:hAnsiTheme="majorBidi" w:cstheme="majorBidi" w:hint="cs"/>
          <w:spacing w:val="-2"/>
          <w:sz w:val="30"/>
          <w:szCs w:val="30"/>
          <w:cs/>
        </w:rPr>
        <w:t>เอสเอ็มดี เจเนซิส</w:t>
      </w:r>
      <w:r w:rsidR="00F07D58" w:rsidRPr="006B2D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="00AF57DA" w:rsidRPr="006B2DF0">
        <w:rPr>
          <w:rFonts w:ascii="Angsana New" w:hAnsi="Angsana New" w:hint="cs"/>
          <w:spacing w:val="-2"/>
          <w:sz w:val="30"/>
          <w:szCs w:val="30"/>
          <w:cs/>
        </w:rPr>
        <w:t>เป็นบริษัทย่อย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ซึ่งมีทุนจดทะเบียนจำนวน </w:t>
      </w:r>
      <w:r w:rsidR="00F852EF" w:rsidRPr="006B2DF0">
        <w:rPr>
          <w:rFonts w:ascii="Angsana New" w:hAnsi="Angsana New"/>
          <w:spacing w:val="-2"/>
          <w:sz w:val="30"/>
          <w:szCs w:val="30"/>
        </w:rPr>
        <w:t>10</w:t>
      </w:r>
      <w:r w:rsidR="00014C5A"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(หุ้นสามัญจำนวน </w:t>
      </w:r>
      <w:r w:rsidR="00F852EF" w:rsidRPr="006B2DF0">
        <w:rPr>
          <w:rFonts w:ascii="Angsana New" w:hAnsi="Angsana New"/>
          <w:spacing w:val="-2"/>
          <w:sz w:val="30"/>
          <w:szCs w:val="30"/>
        </w:rPr>
        <w:t>1</w:t>
      </w:r>
      <w:r w:rsidR="00F07D58" w:rsidRPr="006B2DF0">
        <w:rPr>
          <w:rFonts w:ascii="Angsana New" w:hAnsi="Angsana New"/>
          <w:spacing w:val="-2"/>
          <w:sz w:val="30"/>
          <w:szCs w:val="30"/>
        </w:rPr>
        <w:t xml:space="preserve"> </w:t>
      </w:r>
      <w:r w:rsidR="00F07D58" w:rsidRPr="006B2DF0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6B2DF0">
        <w:rPr>
          <w:rFonts w:ascii="Angsana New" w:hAnsi="Angsana New" w:hint="cs"/>
          <w:sz w:val="30"/>
          <w:szCs w:val="30"/>
          <w:cs/>
        </w:rPr>
        <w:t xml:space="preserve"> มูลค่าที่ตราไว้</w:t>
      </w:r>
      <w:r w:rsidR="00F07D58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10</w:t>
      </w:r>
      <w:r w:rsidR="00014C5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บาทต่อหุ้น) บริษัท</w:t>
      </w:r>
      <w:r w:rsidR="0047033D" w:rsidRPr="006B2DF0">
        <w:rPr>
          <w:rFonts w:ascii="Angsana New" w:hAnsi="Angsana New" w:hint="cs"/>
          <w:sz w:val="30"/>
          <w:szCs w:val="30"/>
          <w:cs/>
        </w:rPr>
        <w:t>ย่อย</w:t>
      </w:r>
      <w:r w:rsidRPr="006B2DF0">
        <w:rPr>
          <w:rFonts w:ascii="Angsana New" w:hAnsi="Angsana New" w:hint="cs"/>
          <w:sz w:val="30"/>
          <w:szCs w:val="30"/>
          <w:cs/>
        </w:rPr>
        <w:t xml:space="preserve">ดังกล่าวได้จดทะเบียนกับกระทรวงพาณิชย์เมื่อวันที่ </w:t>
      </w:r>
      <w:r w:rsidR="00F852EF" w:rsidRPr="006B2DF0">
        <w:rPr>
          <w:rFonts w:ascii="Angsana New" w:hAnsi="Angsana New"/>
          <w:sz w:val="30"/>
          <w:szCs w:val="30"/>
        </w:rPr>
        <w:t>4</w:t>
      </w:r>
      <w:r w:rsidR="00F07D58" w:rsidRPr="006B2DF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DE2CD5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="00DE2CD5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ของทุนจดทะเบียน 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3</w:t>
      </w:r>
      <w:r w:rsidR="00DE2CD5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ล้านบาท</w:t>
      </w:r>
      <w:r w:rsidR="00032A18" w:rsidRPr="006B2DF0">
        <w:rPr>
          <w:rFonts w:ascii="Angsana New" w:hAnsi="Angsana New"/>
          <w:sz w:val="30"/>
          <w:szCs w:val="30"/>
        </w:rPr>
        <w:t xml:space="preserve"> </w:t>
      </w:r>
      <w:r w:rsidR="00032A18" w:rsidRPr="006B2DF0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032A18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2568</w:t>
      </w:r>
      <w:r w:rsidR="00032A18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032A18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บริษัทย่อยดังกล่าวได้เรียกชำระค่าหุ้นส่วนที่เหลือจนครบจำนวนเป็นจำนวนเงิน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7</w:t>
      </w:r>
      <w:r w:rsidR="00032A18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032A18" w:rsidRPr="006B2DF0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5045D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bookmarkStart w:id="7" w:name="_Hlk205286550"/>
      <w:r w:rsidR="00B5045D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โดยบริษัทได้ชำระค่าหุ้นส่วนที่เหลือดังกล่าวแล้วเมื่อวันที่ </w:t>
      </w:r>
      <w:r w:rsidR="00F852EF" w:rsidRPr="006B2DF0">
        <w:rPr>
          <w:rFonts w:ascii="Angsana New" w:hAnsi="Angsana New"/>
          <w:spacing w:val="-6"/>
          <w:sz w:val="30"/>
          <w:szCs w:val="30"/>
        </w:rPr>
        <w:t>30</w:t>
      </w:r>
      <w:r w:rsidR="00B5045D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B5045D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2568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86C4E" w:rsidRPr="006B2DF0">
        <w:rPr>
          <w:rFonts w:ascii="Angsana New" w:hAnsi="Angsana New"/>
          <w:sz w:val="30"/>
          <w:szCs w:val="30"/>
          <w:cs/>
        </w:rPr>
        <w:t xml:space="preserve">ส่งผลให้บริษัทมีส่วนได้เสียในบริษัทย่อยดังกล่าวร้อยละ </w:t>
      </w:r>
      <w:r w:rsidR="00086C4E" w:rsidRPr="006B2DF0">
        <w:rPr>
          <w:rFonts w:ascii="Angsana New" w:hAnsi="Angsana New"/>
          <w:sz w:val="30"/>
          <w:szCs w:val="30"/>
        </w:rPr>
        <w:t>100</w:t>
      </w:r>
      <w:r w:rsidR="00086C4E"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bookmarkEnd w:id="7"/>
    <w:p w14:paraId="3825121C" w14:textId="77777777" w:rsidR="00B5045D" w:rsidRPr="006B2DF0" w:rsidRDefault="00B5045D" w:rsidP="00B50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45030AF" w14:textId="5F554232" w:rsidR="00B5045D" w:rsidRPr="006B2DF0" w:rsidRDefault="00B5045D" w:rsidP="00B50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t>ในการประชุม</w:t>
      </w:r>
      <w:r w:rsidRPr="006B2DF0">
        <w:rPr>
          <w:rFonts w:ascii="Angsana New" w:hAnsi="Angsana New" w:hint="cs"/>
          <w:sz w:val="30"/>
          <w:szCs w:val="30"/>
          <w:cs/>
        </w:rPr>
        <w:t>คณะกรรมการของบริษัทวันที่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28</w:t>
      </w:r>
      <w:r w:rsidRPr="006B2DF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pacing w:val="-4"/>
          <w:sz w:val="30"/>
          <w:szCs w:val="30"/>
          <w:cs/>
        </w:rPr>
        <w:t>คณะกรรมการบริษัทมีมติอนุมัติการจัดตั้ง</w:t>
      </w:r>
      <w:r w:rsidRPr="006B2DF0">
        <w:rPr>
          <w:rFonts w:ascii="Angsana New" w:hAnsi="Angsana New"/>
          <w:spacing w:val="-4"/>
          <w:sz w:val="30"/>
          <w:szCs w:val="30"/>
        </w:rPr>
        <w:br/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บริษัท เอสเอ็มดี </w:t>
      </w:r>
      <w:r w:rsidRPr="006B2DF0">
        <w:rPr>
          <w:rFonts w:ascii="Angsana New" w:hAnsi="Angsana New" w:hint="cs"/>
          <w:spacing w:val="-4"/>
          <w:sz w:val="30"/>
          <w:szCs w:val="30"/>
          <w:cs/>
        </w:rPr>
        <w:t>คอนเน็กซ์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จำกัด เป็นบริษัทย่อย</w:t>
      </w:r>
      <w:r w:rsidR="00B94E9F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มีทุนจดทะเบียนจำนวน </w:t>
      </w:r>
      <w:r w:rsidR="00F852EF" w:rsidRPr="006B2DF0">
        <w:rPr>
          <w:rFonts w:ascii="Angsana New" w:hAnsi="Angsana New"/>
          <w:spacing w:val="-4"/>
          <w:sz w:val="30"/>
          <w:szCs w:val="30"/>
        </w:rPr>
        <w:t>10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F852EF" w:rsidRPr="006B2DF0">
        <w:rPr>
          <w:rFonts w:ascii="Angsana New" w:hAnsi="Angsana New"/>
          <w:spacing w:val="-4"/>
          <w:sz w:val="30"/>
          <w:szCs w:val="30"/>
        </w:rPr>
        <w:t>1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ล้านหุ้น </w:t>
      </w:r>
      <w:r w:rsidRPr="006B2DF0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 w:rsidR="00F852EF"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บาทต่อหุ้น) บริษัทย่อยดังกล่าวได้จดทะเบียนกับกระทรวงพาณิชย์เมื่อวันที่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เมษายน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ของทุนจดทะเบียน 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3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บริษัทย่อยดังกล่าวได้เรียกชำระค่าหุ้นเพิ่มเติมเป็นจำนวนเงิน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2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ล้านบาท โดยบริษัทได้ชำระ</w:t>
      </w:r>
      <w:r w:rsidR="00467CDA" w:rsidRPr="006B2DF0">
        <w:rPr>
          <w:rFonts w:ascii="Angsana New" w:hAnsi="Angsana New"/>
          <w:sz w:val="30"/>
          <w:szCs w:val="30"/>
        </w:rPr>
        <w:br/>
      </w:r>
      <w:r w:rsidR="000B5399" w:rsidRPr="006B2DF0">
        <w:rPr>
          <w:rFonts w:ascii="Angsana New" w:hAnsi="Angsana New"/>
          <w:sz w:val="30"/>
          <w:szCs w:val="30"/>
          <w:cs/>
        </w:rPr>
        <w:t>ค่าหุ้น</w:t>
      </w:r>
      <w:r w:rsidR="00086C4E">
        <w:rPr>
          <w:rFonts w:ascii="Angsana New" w:hAnsi="Angsana New" w:hint="cs"/>
          <w:sz w:val="30"/>
          <w:szCs w:val="30"/>
          <w:cs/>
        </w:rPr>
        <w:t>เพิ่มเติม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ดังกล่าวแล้วเมื่อวันที่ </w:t>
      </w:r>
      <w:r w:rsidR="00F852EF" w:rsidRPr="006B2DF0">
        <w:rPr>
          <w:rFonts w:ascii="Angsana New" w:hAnsi="Angsana New"/>
          <w:sz w:val="30"/>
          <w:szCs w:val="30"/>
        </w:rPr>
        <w:t>27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</w:t>
      </w:r>
      <w:r w:rsidR="00CB6F02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6C4C11">
        <w:rPr>
          <w:rFonts w:ascii="Angsana New" w:hAnsi="Angsana New" w:hint="cs"/>
          <w:sz w:val="30"/>
          <w:szCs w:val="30"/>
          <w:cs/>
        </w:rPr>
        <w:t>ตุลาคม</w:t>
      </w:r>
      <w:r w:rsidR="00CB6F02">
        <w:rPr>
          <w:rFonts w:ascii="Angsana New" w:hAnsi="Angsana New" w:hint="cs"/>
          <w:sz w:val="30"/>
          <w:szCs w:val="30"/>
          <w:cs/>
        </w:rPr>
        <w:t xml:space="preserve"> </w:t>
      </w:r>
      <w:r w:rsidR="00CB6F02">
        <w:rPr>
          <w:rFonts w:ascii="Angsana New" w:hAnsi="Angsana New"/>
          <w:sz w:val="30"/>
          <w:szCs w:val="30"/>
        </w:rPr>
        <w:t xml:space="preserve">2568 </w:t>
      </w:r>
      <w:r w:rsidR="00CB6F02" w:rsidRPr="00CB6F02">
        <w:rPr>
          <w:rFonts w:ascii="Angsana New" w:hAnsi="Angsana New"/>
          <w:sz w:val="30"/>
          <w:szCs w:val="30"/>
          <w:cs/>
        </w:rPr>
        <w:t xml:space="preserve">บริษัทย่อยดังกล่าวได้เรียกชำระค่าหุ้นส่วนที่เหลือจนครบจำนวนเป็นจำนวนเงิน </w:t>
      </w:r>
      <w:r w:rsidR="00CB6F02">
        <w:rPr>
          <w:rFonts w:ascii="Angsana New" w:hAnsi="Angsana New"/>
          <w:sz w:val="30"/>
          <w:szCs w:val="30"/>
        </w:rPr>
        <w:t>5</w:t>
      </w:r>
      <w:r w:rsidR="00CB6F02" w:rsidRPr="00CB6F02">
        <w:rPr>
          <w:rFonts w:ascii="Angsana New" w:hAnsi="Angsana New"/>
          <w:sz w:val="30"/>
          <w:szCs w:val="30"/>
        </w:rPr>
        <w:t xml:space="preserve"> </w:t>
      </w:r>
      <w:r w:rsidR="00CB6F02" w:rsidRPr="00CB6F02">
        <w:rPr>
          <w:rFonts w:ascii="Angsana New" w:hAnsi="Angsana New"/>
          <w:sz w:val="30"/>
          <w:szCs w:val="30"/>
          <w:cs/>
        </w:rPr>
        <w:t>ล้านบาท โดยบริษัทได้ชำระค่าหุ้นส่วนที่เหลือดังกล่าวแล้ว</w:t>
      </w:r>
      <w:r w:rsidR="006C4C11">
        <w:rPr>
          <w:rFonts w:ascii="Angsana New" w:hAnsi="Angsana New" w:hint="cs"/>
          <w:sz w:val="30"/>
          <w:szCs w:val="30"/>
          <w:cs/>
        </w:rPr>
        <w:t xml:space="preserve">  </w:t>
      </w:r>
      <w:r w:rsidR="00CB6F02" w:rsidRPr="00CB6F0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C4C11">
        <w:rPr>
          <w:rFonts w:ascii="Angsana New" w:hAnsi="Angsana New"/>
          <w:sz w:val="30"/>
          <w:szCs w:val="30"/>
        </w:rPr>
        <w:t xml:space="preserve">17 </w:t>
      </w:r>
      <w:r w:rsidR="006C4C11">
        <w:rPr>
          <w:rFonts w:ascii="Angsana New" w:hAnsi="Angsana New" w:hint="cs"/>
          <w:sz w:val="30"/>
          <w:szCs w:val="30"/>
          <w:cs/>
        </w:rPr>
        <w:t>ตุลาคม</w:t>
      </w:r>
      <w:r w:rsidR="00CB6F02" w:rsidRPr="00CB6F02">
        <w:rPr>
          <w:rFonts w:ascii="Angsana New" w:hAnsi="Angsana New"/>
          <w:sz w:val="30"/>
          <w:szCs w:val="30"/>
          <w:cs/>
        </w:rPr>
        <w:t xml:space="preserve"> </w:t>
      </w:r>
      <w:r w:rsidR="00CB6F02" w:rsidRPr="00CB6F02">
        <w:rPr>
          <w:rFonts w:ascii="Angsana New" w:hAnsi="Angsana New"/>
          <w:sz w:val="30"/>
          <w:szCs w:val="30"/>
        </w:rPr>
        <w:t>2568</w:t>
      </w:r>
      <w:r w:rsidR="006C4C11">
        <w:rPr>
          <w:rFonts w:ascii="Angsana New" w:hAnsi="Angsana New" w:hint="cs"/>
          <w:sz w:val="30"/>
          <w:szCs w:val="30"/>
          <w:cs/>
        </w:rPr>
        <w:t xml:space="preserve"> 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ส่งผลให้บริษัทมีส่วนได้เสียในบริษัทย่อยดังกล่าวร้อยละ </w:t>
      </w:r>
      <w:r w:rsidR="00F852EF" w:rsidRPr="006B2DF0">
        <w:rPr>
          <w:rFonts w:ascii="Angsana New" w:hAnsi="Angsana New"/>
          <w:sz w:val="30"/>
          <w:szCs w:val="30"/>
        </w:rPr>
        <w:t>100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</w:t>
      </w:r>
      <w:r w:rsidR="006C4C11">
        <w:rPr>
          <w:rFonts w:ascii="Angsana New" w:hAnsi="Angsana New" w:hint="cs"/>
          <w:sz w:val="30"/>
          <w:szCs w:val="30"/>
          <w:cs/>
        </w:rPr>
        <w:t xml:space="preserve">      </w:t>
      </w:r>
      <w:r w:rsidR="000B5399" w:rsidRPr="006B2DF0">
        <w:rPr>
          <w:rFonts w:ascii="Angsana New" w:hAnsi="Angsana New"/>
          <w:sz w:val="30"/>
          <w:szCs w:val="30"/>
          <w:cs/>
        </w:rPr>
        <w:t>ชำระแล้ว</w:t>
      </w:r>
    </w:p>
    <w:p w14:paraId="4F62DCFA" w14:textId="18E486EE" w:rsidR="00891373" w:rsidRPr="006B2DF0" w:rsidRDefault="0089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0874D1" w14:textId="559E5D0E" w:rsidR="00E845BD" w:rsidRPr="006B2DF0" w:rsidRDefault="00E845BD" w:rsidP="00E845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6B2DF0">
        <w:rPr>
          <w:rFonts w:ascii="Angsana New" w:hAnsi="Angsana New" w:hint="cs"/>
          <w:sz w:val="30"/>
          <w:szCs w:val="30"/>
          <w:cs/>
        </w:rPr>
        <w:t>ประจำปี</w:t>
      </w:r>
      <w:r w:rsidRPr="006B2DF0">
        <w:rPr>
          <w:rFonts w:ascii="Angsana New" w:hAnsi="Angsana New"/>
          <w:sz w:val="30"/>
          <w:szCs w:val="30"/>
          <w:cs/>
        </w:rPr>
        <w:t>ผู้ถือหุ้น</w:t>
      </w:r>
      <w:r w:rsidRPr="006B2DF0">
        <w:rPr>
          <w:rFonts w:ascii="Angsana New" w:hAnsi="Angsana New" w:hint="cs"/>
          <w:sz w:val="30"/>
          <w:szCs w:val="30"/>
          <w:cs/>
        </w:rPr>
        <w:t>ของบริษัท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ซึ่งเป็นบริษัทย่อย เมื่อวันที่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677A5A" w:rsidRPr="006B2DF0">
        <w:rPr>
          <w:rFonts w:ascii="Angsana New" w:hAnsi="Angsana New"/>
          <w:sz w:val="30"/>
          <w:szCs w:val="30"/>
        </w:rPr>
        <w:br/>
      </w:r>
      <w:r w:rsidR="00F852EF" w:rsidRPr="006B2DF0">
        <w:rPr>
          <w:rFonts w:ascii="Angsana New" w:hAnsi="Angsana New"/>
          <w:sz w:val="30"/>
          <w:szCs w:val="30"/>
        </w:rPr>
        <w:t>29</w:t>
      </w:r>
      <w:r w:rsidRPr="006B2DF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จากทุนจดทะเบียนจำนวน </w:t>
      </w:r>
      <w:r w:rsidR="00F852EF" w:rsidRPr="006B2DF0">
        <w:rPr>
          <w:rFonts w:ascii="Angsana New" w:hAnsi="Angsana New"/>
          <w:sz w:val="30"/>
          <w:szCs w:val="30"/>
        </w:rPr>
        <w:t>50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เป็นจำนวน </w:t>
      </w:r>
      <w:r w:rsidR="00F852EF" w:rsidRPr="006B2DF0">
        <w:rPr>
          <w:rFonts w:ascii="Angsana New" w:hAnsi="Angsana New"/>
          <w:sz w:val="30"/>
          <w:szCs w:val="30"/>
        </w:rPr>
        <w:t>80</w:t>
      </w:r>
      <w:r w:rsidRPr="006B2DF0"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โดยการออกหุ้นสามัญใหม่จำนวน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3</w:t>
      </w:r>
      <w:r w:rsidRPr="006B2DF0"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 </w:t>
      </w:r>
      <w:r w:rsidR="00F852EF"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บาท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>ต่อหุ้น</w:t>
      </w:r>
      <w:r w:rsidR="00677A5A" w:rsidRPr="006B2DF0">
        <w:rPr>
          <w:rFonts w:ascii="Angsana New" w:hAnsi="Angsana New"/>
          <w:spacing w:val="-2"/>
          <w:sz w:val="30"/>
          <w:szCs w:val="30"/>
        </w:rPr>
        <w:t xml:space="preserve"> </w:t>
      </w:r>
      <w:r w:rsidR="00677A5A" w:rsidRPr="006B2DF0">
        <w:rPr>
          <w:rFonts w:ascii="Angsana New" w:hAnsi="Angsana New" w:hint="cs"/>
          <w:spacing w:val="-2"/>
          <w:sz w:val="30"/>
          <w:szCs w:val="30"/>
          <w:cs/>
        </w:rPr>
        <w:t>บร</w:t>
      </w:r>
      <w:r w:rsidR="008E7323" w:rsidRPr="006B2DF0">
        <w:rPr>
          <w:rFonts w:ascii="Angsana New" w:hAnsi="Angsana New" w:hint="cs"/>
          <w:spacing w:val="-2"/>
          <w:sz w:val="30"/>
          <w:szCs w:val="30"/>
          <w:cs/>
        </w:rPr>
        <w:t>ิษัท</w:t>
      </w:r>
      <w:r w:rsidR="00677A5A"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ได้ชำระค่าหุ้นเพิ่มทุนดังกล่าวแล้ว ส่งผลให้บริษัทยังคงมีส่วนได้เสียในบริษัทย่อยดังกล่าวร้อยละ </w:t>
      </w:r>
      <w:r w:rsidR="00F852EF" w:rsidRPr="006B2DF0">
        <w:rPr>
          <w:rFonts w:ascii="Angsana New" w:hAnsi="Angsana New"/>
          <w:spacing w:val="-2"/>
          <w:sz w:val="30"/>
          <w:szCs w:val="30"/>
        </w:rPr>
        <w:t>100</w:t>
      </w:r>
      <w:r w:rsidR="00677A5A" w:rsidRPr="006B2DF0">
        <w:rPr>
          <w:rFonts w:ascii="Angsana New" w:hAnsi="Angsana New"/>
          <w:sz w:val="30"/>
          <w:szCs w:val="30"/>
        </w:rPr>
        <w:t xml:space="preserve"> </w:t>
      </w:r>
      <w:r w:rsidR="00677A5A" w:rsidRPr="006B2DF0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08764E92" w14:textId="77777777" w:rsidR="00E845BD" w:rsidRPr="006B2DF0" w:rsidRDefault="00E845BD" w:rsidP="00E845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75D3CF" w14:textId="31FF9CF0" w:rsidR="00E845BD" w:rsidRPr="006B2DF0" w:rsidRDefault="00E845BD" w:rsidP="00B50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6B2DF0">
        <w:rPr>
          <w:rFonts w:ascii="Angsana New" w:hAnsi="Angsana New" w:hint="cs"/>
          <w:sz w:val="30"/>
          <w:szCs w:val="30"/>
          <w:cs/>
        </w:rPr>
        <w:t>ประจำปี</w:t>
      </w:r>
      <w:r w:rsidRPr="006B2DF0">
        <w:rPr>
          <w:rFonts w:ascii="Angsana New" w:hAnsi="Angsana New"/>
          <w:sz w:val="30"/>
          <w:szCs w:val="30"/>
          <w:cs/>
        </w:rPr>
        <w:t>ผู้ถือหุ้น</w:t>
      </w:r>
      <w:r w:rsidRPr="006B2DF0">
        <w:rPr>
          <w:rFonts w:ascii="Angsana New" w:hAnsi="Angsana New" w:hint="cs"/>
          <w:sz w:val="30"/>
          <w:szCs w:val="30"/>
          <w:cs/>
        </w:rPr>
        <w:t xml:space="preserve">ของบริษัท เอสเอ็มดีไอ จำกัด ซึ่งเป็นบริษัทย่อย เมื่อวันที่ </w:t>
      </w:r>
      <w:r w:rsidR="00F852EF" w:rsidRPr="006B2DF0">
        <w:rPr>
          <w:rFonts w:ascii="Angsana New" w:hAnsi="Angsana New"/>
          <w:sz w:val="30"/>
          <w:szCs w:val="30"/>
        </w:rPr>
        <w:t>29</w:t>
      </w:r>
      <w:r w:rsidRPr="006B2DF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ผู้ถือหุ้นมีมติอนุมัติการเรียกชำระค่าหุ้นส่วนที่เหลือจนครบจำนวนเป็นจำนวนเงิน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56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A7B3B" w:rsidRPr="006B2DF0">
        <w:rPr>
          <w:rFonts w:ascii="Angsana New" w:hAnsi="Angsana New" w:hint="cs"/>
          <w:sz w:val="30"/>
          <w:szCs w:val="30"/>
          <w:cs/>
        </w:rPr>
        <w:t>โดย</w:t>
      </w:r>
      <w:r w:rsidR="003B4C39" w:rsidRPr="006B2DF0">
        <w:rPr>
          <w:rFonts w:ascii="Angsana New" w:hAnsi="Angsana New"/>
          <w:sz w:val="30"/>
          <w:szCs w:val="30"/>
          <w:cs/>
        </w:rPr>
        <w:t>บริษัท</w:t>
      </w:r>
      <w:r w:rsidR="000A7B3B" w:rsidRPr="006B2DF0">
        <w:rPr>
          <w:rFonts w:ascii="Angsana New" w:hAnsi="Angsana New"/>
          <w:sz w:val="30"/>
          <w:szCs w:val="30"/>
          <w:cs/>
        </w:rPr>
        <w:br/>
      </w:r>
      <w:r w:rsidR="003B4C39" w:rsidRPr="006B2DF0">
        <w:rPr>
          <w:rFonts w:ascii="Angsana New" w:hAnsi="Angsana New"/>
          <w:sz w:val="30"/>
          <w:szCs w:val="30"/>
          <w:cs/>
        </w:rPr>
        <w:t>ได้ชำระค่าหุ้น</w:t>
      </w:r>
      <w:r w:rsidR="00AB0002" w:rsidRPr="006B2DF0">
        <w:rPr>
          <w:rFonts w:ascii="Angsana New" w:hAnsi="Angsana New" w:hint="cs"/>
          <w:sz w:val="30"/>
          <w:szCs w:val="30"/>
          <w:cs/>
        </w:rPr>
        <w:t xml:space="preserve">เพิ่มเติมเป็นจำนวนเงิน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20</w:t>
      </w:r>
      <w:r w:rsidR="00AB0002" w:rsidRPr="006B2DF0">
        <w:rPr>
          <w:rFonts w:ascii="Angsana New" w:hAnsi="Angsana New"/>
          <w:sz w:val="30"/>
          <w:szCs w:val="30"/>
        </w:rPr>
        <w:t xml:space="preserve"> </w:t>
      </w:r>
      <w:r w:rsidR="00AB0002" w:rsidRPr="006B2DF0">
        <w:rPr>
          <w:rFonts w:ascii="Angsana New" w:hAnsi="Angsana New" w:hint="cs"/>
          <w:sz w:val="30"/>
          <w:szCs w:val="30"/>
          <w:cs/>
        </w:rPr>
        <w:t>ล้านบาท</w:t>
      </w:r>
      <w:r w:rsidR="003B4C39" w:rsidRPr="006B2DF0">
        <w:rPr>
          <w:rFonts w:ascii="Angsana New" w:hAnsi="Angsana New"/>
          <w:sz w:val="30"/>
          <w:szCs w:val="30"/>
          <w:cs/>
        </w:rPr>
        <w:t>แล้ว</w:t>
      </w:r>
      <w:r w:rsidR="00335C1E" w:rsidRPr="006B2DF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852EF" w:rsidRPr="006B2DF0">
        <w:rPr>
          <w:rFonts w:ascii="Angsana New" w:hAnsi="Angsana New"/>
          <w:sz w:val="30"/>
          <w:szCs w:val="30"/>
        </w:rPr>
        <w:t>16</w:t>
      </w:r>
      <w:r w:rsidR="00335C1E" w:rsidRPr="006B2DF0">
        <w:rPr>
          <w:rFonts w:ascii="Angsana New" w:hAnsi="Angsana New"/>
          <w:sz w:val="30"/>
          <w:szCs w:val="30"/>
        </w:rPr>
        <w:t xml:space="preserve"> </w:t>
      </w:r>
      <w:r w:rsidR="00335C1E" w:rsidRPr="006B2DF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BB2614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B4C39" w:rsidRPr="006B2DF0">
        <w:rPr>
          <w:rFonts w:ascii="Angsana New" w:hAnsi="Angsana New"/>
          <w:sz w:val="30"/>
          <w:szCs w:val="30"/>
          <w:cs/>
        </w:rPr>
        <w:t>ส่งผลให้บริษัท</w:t>
      </w:r>
      <w:r w:rsidR="000A7B3B" w:rsidRPr="006B2DF0">
        <w:rPr>
          <w:rFonts w:ascii="Angsana New" w:hAnsi="Angsana New" w:hint="cs"/>
          <w:sz w:val="30"/>
          <w:szCs w:val="30"/>
          <w:cs/>
        </w:rPr>
        <w:t>ยังคง</w:t>
      </w:r>
      <w:r w:rsidR="003B4C39" w:rsidRPr="006B2DF0">
        <w:rPr>
          <w:rFonts w:ascii="Angsana New" w:hAnsi="Angsana New"/>
          <w:sz w:val="30"/>
          <w:szCs w:val="30"/>
          <w:cs/>
        </w:rPr>
        <w:t>มี</w:t>
      </w:r>
      <w:r w:rsidR="00335C1E" w:rsidRPr="006B2DF0">
        <w:rPr>
          <w:rFonts w:ascii="Angsana New" w:hAnsi="Angsana New"/>
          <w:sz w:val="30"/>
          <w:szCs w:val="30"/>
        </w:rPr>
        <w:br/>
      </w:r>
      <w:r w:rsidR="003B4C39" w:rsidRPr="006B2DF0">
        <w:rPr>
          <w:rFonts w:ascii="Angsana New" w:hAnsi="Angsana New"/>
          <w:sz w:val="30"/>
          <w:szCs w:val="30"/>
          <w:cs/>
        </w:rPr>
        <w:t xml:space="preserve">ส่วนได้เสียในบริษัทย่อยดังกล่าวร้อยละ </w:t>
      </w:r>
      <w:r w:rsidR="00F852EF" w:rsidRPr="006B2DF0">
        <w:rPr>
          <w:rFonts w:ascii="Angsana New" w:hAnsi="Angsana New"/>
          <w:sz w:val="30"/>
          <w:szCs w:val="30"/>
        </w:rPr>
        <w:t>100</w:t>
      </w:r>
      <w:r w:rsidR="003B4C39"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3782B67D" w14:textId="77777777" w:rsidR="00086C4E" w:rsidRDefault="00086C4E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14:paraId="2695AD47" w14:textId="77777777" w:rsidR="005B510A" w:rsidRDefault="005B510A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14:paraId="4A7444D2" w14:textId="77777777" w:rsidR="005B510A" w:rsidRDefault="005B510A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14:paraId="1864542D" w14:textId="77777777" w:rsidR="005B510A" w:rsidRDefault="005B510A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14:paraId="2C9F9C06" w14:textId="70398EA1" w:rsidR="00086C4E" w:rsidRDefault="00086C4E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pacing w:val="-6"/>
          <w:sz w:val="30"/>
          <w:szCs w:val="30"/>
          <w:cs/>
        </w:rPr>
        <w:lastRenderedPageBreak/>
        <w:t>ในการประชุมคณะกรรมการของบริษัท</w:t>
      </w:r>
      <w:r w:rsidRPr="006B2DF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B2DF0">
        <w:rPr>
          <w:rFonts w:ascii="Angsana New" w:hAnsi="Angsana New"/>
          <w:sz w:val="30"/>
          <w:szCs w:val="30"/>
        </w:rPr>
        <w:t>14</w:t>
      </w:r>
      <w:r w:rsidRPr="006B2DF0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6B2DF0">
        <w:rPr>
          <w:rFonts w:ascii="Angsana New" w:hAnsi="Angsana New"/>
          <w:sz w:val="30"/>
          <w:szCs w:val="30"/>
          <w:cs/>
        </w:rPr>
        <w:t>มีมติอนุมัติการเพิ่มทุน</w:t>
      </w:r>
      <w:r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/>
          <w:sz w:val="30"/>
          <w:szCs w:val="30"/>
          <w:cs/>
        </w:rPr>
        <w:t>จดทะเบียนของ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Pr="006B2DF0">
        <w:rPr>
          <w:rFonts w:asciiTheme="majorBidi" w:hAnsiTheme="majorBidi" w:cstheme="majorBidi" w:hint="cs"/>
          <w:spacing w:val="-2"/>
          <w:sz w:val="30"/>
          <w:szCs w:val="30"/>
          <w:cs/>
        </w:rPr>
        <w:t>เอสเอ็มดี เจเนซิส</w:t>
      </w:r>
      <w:r w:rsidRPr="006B2D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Pr="006B2DF0">
        <w:rPr>
          <w:rFonts w:ascii="Angsana New" w:hAnsi="Angsana New"/>
          <w:sz w:val="30"/>
          <w:szCs w:val="30"/>
          <w:cs/>
        </w:rPr>
        <w:t>เป็นจำนวน</w:t>
      </w:r>
      <w:r w:rsidR="00BF0C18">
        <w:rPr>
          <w:rFonts w:ascii="Angsana New" w:hAnsi="Angsana New" w:hint="cs"/>
          <w:sz w:val="30"/>
          <w:szCs w:val="30"/>
          <w:cs/>
        </w:rPr>
        <w:t>เงิน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</w:rPr>
        <w:t>90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จากทุนจดทะเบียนจำนวน </w:t>
      </w:r>
      <w:r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 เป็นจำนวน </w:t>
      </w:r>
      <w:r w:rsidRPr="006B2DF0">
        <w:rPr>
          <w:rFonts w:ascii="Angsana New" w:hAnsi="Angsana New"/>
          <w:sz w:val="30"/>
          <w:szCs w:val="30"/>
        </w:rPr>
        <w:t>100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6B2DF0">
        <w:rPr>
          <w:rFonts w:ascii="Angsana New" w:hAnsi="Angsana New"/>
          <w:sz w:val="30"/>
          <w:szCs w:val="30"/>
        </w:rPr>
        <w:t>9</w:t>
      </w:r>
      <w:r w:rsidRPr="006B2DF0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 </w:t>
      </w:r>
      <w:r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บาทต่อหุ้น โดยบริษัทได้ชำระค่าหุ้น</w:t>
      </w:r>
      <w:r>
        <w:rPr>
          <w:rFonts w:ascii="Angsana New" w:hAnsi="Angsana New" w:hint="cs"/>
          <w:sz w:val="30"/>
          <w:szCs w:val="30"/>
          <w:cs/>
        </w:rPr>
        <w:t>บางส่วน</w:t>
      </w:r>
      <w:r w:rsidRPr="006B2DF0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6B2DF0">
        <w:rPr>
          <w:rFonts w:ascii="Angsana New" w:hAnsi="Angsana New"/>
          <w:sz w:val="30"/>
          <w:szCs w:val="30"/>
        </w:rPr>
        <w:t>22</w:t>
      </w:r>
      <w:r w:rsidRPr="006B2DF0">
        <w:rPr>
          <w:rFonts w:ascii="Angsana New" w:hAnsi="Angsana New"/>
          <w:sz w:val="30"/>
          <w:szCs w:val="30"/>
          <w:cs/>
        </w:rPr>
        <w:t>.</w:t>
      </w:r>
      <w:r w:rsidRPr="006B2DF0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ล้านบาทแล้วเมื่อวันที่ </w:t>
      </w:r>
      <w:r w:rsidRPr="006B2DF0">
        <w:rPr>
          <w:rFonts w:ascii="Angsana New" w:hAnsi="Angsana New"/>
          <w:sz w:val="30"/>
          <w:szCs w:val="30"/>
        </w:rPr>
        <w:t>12</w:t>
      </w:r>
      <w:r w:rsidRPr="006B2DF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="005B510A">
        <w:rPr>
          <w:rFonts w:ascii="Angsana New" w:hAnsi="Angsana New" w:hint="cs"/>
          <w:sz w:val="30"/>
          <w:szCs w:val="30"/>
          <w:cs/>
        </w:rPr>
        <w:t>ต่อมา</w:t>
      </w:r>
      <w:r w:rsidR="005B510A" w:rsidRPr="005B510A">
        <w:rPr>
          <w:rFonts w:ascii="Angsana New" w:hAnsi="Angsana New"/>
          <w:sz w:val="30"/>
          <w:szCs w:val="30"/>
          <w:cs/>
        </w:rPr>
        <w:t>ในเดือน</w:t>
      </w:r>
      <w:r w:rsidR="005B510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B510A">
        <w:rPr>
          <w:rFonts w:ascii="Angsana New" w:hAnsi="Angsana New"/>
          <w:sz w:val="30"/>
          <w:szCs w:val="30"/>
        </w:rPr>
        <w:t>2568</w:t>
      </w:r>
      <w:r w:rsidR="005B510A" w:rsidRPr="005B510A">
        <w:rPr>
          <w:rFonts w:ascii="Angsana New" w:hAnsi="Angsana New"/>
          <w:sz w:val="30"/>
          <w:szCs w:val="30"/>
          <w:cs/>
        </w:rPr>
        <w:t xml:space="preserve"> บริษัทย่อยดังกล่าวได้เรียกชำระค่าหุ้น</w:t>
      </w:r>
      <w:r w:rsidR="005B510A">
        <w:rPr>
          <w:rFonts w:ascii="Angsana New" w:hAnsi="Angsana New" w:hint="cs"/>
          <w:sz w:val="30"/>
          <w:szCs w:val="30"/>
          <w:cs/>
        </w:rPr>
        <w:t>เพิ่มเติม</w:t>
      </w:r>
      <w:r w:rsidR="005B510A" w:rsidRPr="005B510A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5B510A">
        <w:rPr>
          <w:rFonts w:ascii="Angsana New" w:hAnsi="Angsana New"/>
          <w:sz w:val="30"/>
          <w:szCs w:val="30"/>
        </w:rPr>
        <w:t>9</w:t>
      </w:r>
      <w:r w:rsidR="005B510A" w:rsidRPr="005B510A">
        <w:rPr>
          <w:rFonts w:ascii="Angsana New" w:hAnsi="Angsana New"/>
          <w:sz w:val="30"/>
          <w:szCs w:val="30"/>
          <w:cs/>
        </w:rPr>
        <w:t xml:space="preserve"> ล้านบาท โดยบริษัทได้ชำระค่า</w:t>
      </w:r>
      <w:r w:rsidR="005B510A">
        <w:rPr>
          <w:rFonts w:ascii="Angsana New" w:hAnsi="Angsana New" w:hint="cs"/>
          <w:sz w:val="30"/>
          <w:szCs w:val="30"/>
          <w:cs/>
        </w:rPr>
        <w:t>หุ้นเพิ่มเติม</w:t>
      </w:r>
      <w:r w:rsidR="005B510A" w:rsidRPr="005B510A">
        <w:rPr>
          <w:rFonts w:ascii="Angsana New" w:hAnsi="Angsana New"/>
          <w:sz w:val="30"/>
          <w:szCs w:val="30"/>
          <w:cs/>
        </w:rPr>
        <w:t xml:space="preserve">ดังกล่าวแล้วเมื่อวันที่ </w:t>
      </w:r>
      <w:r w:rsidR="005B510A">
        <w:rPr>
          <w:rFonts w:ascii="Angsana New" w:hAnsi="Angsana New"/>
          <w:sz w:val="30"/>
          <w:szCs w:val="30"/>
        </w:rPr>
        <w:t>19</w:t>
      </w:r>
      <w:r w:rsidR="005B510A" w:rsidRPr="005B510A">
        <w:rPr>
          <w:rFonts w:ascii="Angsana New" w:hAnsi="Angsana New"/>
          <w:sz w:val="30"/>
          <w:szCs w:val="30"/>
          <w:cs/>
        </w:rPr>
        <w:t xml:space="preserve"> </w:t>
      </w:r>
      <w:r w:rsidR="005B510A">
        <w:rPr>
          <w:rFonts w:ascii="Angsana New" w:hAnsi="Angsana New" w:hint="cs"/>
          <w:sz w:val="30"/>
          <w:szCs w:val="30"/>
          <w:cs/>
        </w:rPr>
        <w:t>ธันวาคม</w:t>
      </w:r>
      <w:r w:rsidR="00C70777">
        <w:rPr>
          <w:rFonts w:ascii="Angsana New" w:hAnsi="Angsana New"/>
          <w:sz w:val="30"/>
          <w:szCs w:val="30"/>
        </w:rPr>
        <w:t xml:space="preserve"> 2568</w:t>
      </w:r>
      <w:r w:rsidR="005B510A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ส่งผลให้บริษัท</w:t>
      </w:r>
      <w:r w:rsidR="00BF0C18">
        <w:rPr>
          <w:rFonts w:ascii="Angsana New" w:hAnsi="Angsana New" w:hint="cs"/>
          <w:sz w:val="30"/>
          <w:szCs w:val="30"/>
          <w:cs/>
        </w:rPr>
        <w:t>ยังคง</w:t>
      </w:r>
      <w:r w:rsidRPr="006B2DF0">
        <w:rPr>
          <w:rFonts w:ascii="Angsana New" w:hAnsi="Angsana New"/>
          <w:sz w:val="30"/>
          <w:szCs w:val="30"/>
          <w:cs/>
        </w:rPr>
        <w:t xml:space="preserve">มีส่วนได้เสียในบริษัทย่อยดังกล่าวร้อยละ </w:t>
      </w:r>
      <w:r w:rsidRPr="006B2DF0">
        <w:rPr>
          <w:rFonts w:ascii="Angsana New" w:hAnsi="Angsana New"/>
          <w:sz w:val="30"/>
          <w:szCs w:val="30"/>
        </w:rPr>
        <w:t>100</w:t>
      </w:r>
      <w:r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23918CF5" w14:textId="77777777" w:rsidR="005B510A" w:rsidRDefault="005B510A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48AFA49" w14:textId="3035A462" w:rsidR="006915A0" w:rsidRDefault="006915A0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ในการประชุม</w:t>
      </w:r>
      <w:r w:rsidRPr="006B2DF0">
        <w:rPr>
          <w:rFonts w:ascii="Angsana New" w:hAnsi="Angsana New" w:hint="cs"/>
          <w:sz w:val="30"/>
          <w:szCs w:val="30"/>
          <w:cs/>
        </w:rPr>
        <w:t>คณะกรรมการของบริษัทวันที่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</w:rPr>
        <w:t xml:space="preserve">2568 </w:t>
      </w:r>
      <w:r w:rsidRPr="006B2DF0">
        <w:rPr>
          <w:rFonts w:ascii="Angsana New" w:hAnsi="Angsana New"/>
          <w:spacing w:val="-4"/>
          <w:sz w:val="30"/>
          <w:szCs w:val="30"/>
          <w:cs/>
        </w:rPr>
        <w:t>คณะกรรมการบริษัทมีมติอนุมัติการจัดตั้ง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บริษัทย่อยดังต่อไปนี้</w:t>
      </w:r>
    </w:p>
    <w:p w14:paraId="37E05880" w14:textId="2058FF7D" w:rsidR="006915A0" w:rsidRDefault="006915A0" w:rsidP="006915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</w:t>
      </w:r>
      <w:r>
        <w:rPr>
          <w:rFonts w:ascii="Angsana New" w:hAnsi="Angsana New"/>
          <w:spacing w:val="-4"/>
          <w:sz w:val="30"/>
          <w:szCs w:val="30"/>
        </w:rPr>
        <w:t xml:space="preserve">) </w:t>
      </w:r>
      <w:r>
        <w:rPr>
          <w:rFonts w:ascii="Angsana New" w:hAnsi="Angsana New"/>
          <w:spacing w:val="-4"/>
          <w:sz w:val="30"/>
          <w:szCs w:val="30"/>
        </w:rPr>
        <w:tab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 </w:t>
      </w:r>
      <w:r w:rsidRPr="006915A0">
        <w:rPr>
          <w:rFonts w:ascii="Angsana New" w:hAnsi="Angsana New"/>
          <w:spacing w:val="-4"/>
          <w:sz w:val="30"/>
          <w:szCs w:val="30"/>
          <w:cs/>
        </w:rPr>
        <w:t>เอสเอ็มดี ฟาร์มาติกส์ จำกัด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94E9F">
        <w:rPr>
          <w:rFonts w:ascii="Angsana New" w:hAnsi="Angsana New" w:hint="cs"/>
          <w:spacing w:val="-4"/>
          <w:sz w:val="30"/>
          <w:szCs w:val="30"/>
          <w:cs/>
        </w:rPr>
        <w:t>โดย</w:t>
      </w:r>
      <w:r>
        <w:rPr>
          <w:rFonts w:ascii="Angsana New" w:hAnsi="Angsana New" w:hint="cs"/>
          <w:spacing w:val="-4"/>
          <w:sz w:val="30"/>
          <w:szCs w:val="30"/>
          <w:cs/>
        </w:rPr>
        <w:t>มีทุนจด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ทะเบียนจำนวน </w:t>
      </w:r>
      <w:r w:rsidRPr="006B2DF0">
        <w:rPr>
          <w:rFonts w:ascii="Angsana New" w:hAnsi="Angsana New"/>
          <w:spacing w:val="-4"/>
          <w:sz w:val="30"/>
          <w:szCs w:val="30"/>
        </w:rPr>
        <w:t>1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Pr="006B2DF0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00,000 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B94E9F">
        <w:rPr>
          <w:rFonts w:ascii="Angsana New" w:hAnsi="Angsana New" w:hint="cs"/>
          <w:spacing w:val="-4"/>
          <w:sz w:val="30"/>
          <w:szCs w:val="30"/>
          <w:cs/>
        </w:rPr>
        <w:t xml:space="preserve">       </w:t>
      </w:r>
      <w:r w:rsidRPr="006B2DF0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บาทต่อหุ้น) บริษัทย่อยดังกล่าวได้จดทะเบียนกับกระทรวง</w:t>
      </w:r>
      <w:r w:rsidRPr="00DF50DB">
        <w:rPr>
          <w:rFonts w:ascii="Angsana New" w:hAnsi="Angsana New"/>
          <w:sz w:val="30"/>
          <w:szCs w:val="30"/>
          <w:cs/>
        </w:rPr>
        <w:t xml:space="preserve">พาณิชย์เมื่อวันที่ </w:t>
      </w:r>
      <w:r w:rsidR="00DF50DB" w:rsidRPr="00DF50DB">
        <w:rPr>
          <w:rFonts w:ascii="Angsana New" w:hAnsi="Angsana New"/>
          <w:sz w:val="30"/>
          <w:szCs w:val="30"/>
        </w:rPr>
        <w:t xml:space="preserve">9 </w:t>
      </w:r>
      <w:r w:rsidR="00DF50DB" w:rsidRPr="00DF50DB">
        <w:rPr>
          <w:rFonts w:ascii="Angsana New" w:hAnsi="Angsana New" w:hint="cs"/>
          <w:sz w:val="30"/>
          <w:szCs w:val="30"/>
          <w:cs/>
        </w:rPr>
        <w:t>ตุลาคม</w:t>
      </w:r>
      <w:r w:rsidRPr="00DF50DB">
        <w:rPr>
          <w:rFonts w:ascii="Angsana New" w:hAnsi="Angsana New"/>
          <w:sz w:val="30"/>
          <w:szCs w:val="30"/>
          <w:cs/>
        </w:rPr>
        <w:t xml:space="preserve"> </w:t>
      </w:r>
      <w:r w:rsidRPr="00DF50DB">
        <w:rPr>
          <w:rFonts w:ascii="Angsana New" w:hAnsi="Angsana New"/>
          <w:spacing w:val="-6"/>
          <w:sz w:val="30"/>
          <w:szCs w:val="30"/>
        </w:rPr>
        <w:t>2568</w:t>
      </w:r>
      <w:r w:rsidRPr="00DF50D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50DB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Pr="00DF50DB">
        <w:rPr>
          <w:rFonts w:ascii="Angsana New" w:hAnsi="Angsana New"/>
          <w:spacing w:val="-6"/>
          <w:sz w:val="30"/>
          <w:szCs w:val="30"/>
        </w:rPr>
        <w:t xml:space="preserve">30 </w:t>
      </w:r>
      <w:r w:rsidRPr="00DF50DB">
        <w:rPr>
          <w:rFonts w:ascii="Angsana New" w:hAnsi="Angsana New" w:hint="cs"/>
          <w:spacing w:val="-6"/>
          <w:sz w:val="30"/>
          <w:szCs w:val="30"/>
          <w:cs/>
        </w:rPr>
        <w:t xml:space="preserve">ของทุนจดทะเบียน เป็นจำนวนเงิน </w:t>
      </w:r>
      <w:r w:rsidR="00B94E9F" w:rsidRPr="00DF50DB">
        <w:rPr>
          <w:rFonts w:ascii="Angsana New" w:hAnsi="Angsana New"/>
          <w:spacing w:val="-6"/>
          <w:sz w:val="30"/>
          <w:szCs w:val="30"/>
        </w:rPr>
        <w:t>0.30</w:t>
      </w:r>
      <w:r w:rsidRPr="00DF50DB">
        <w:rPr>
          <w:rFonts w:ascii="Angsana New" w:hAnsi="Angsana New"/>
          <w:spacing w:val="-6"/>
          <w:sz w:val="30"/>
          <w:szCs w:val="30"/>
        </w:rPr>
        <w:t xml:space="preserve"> </w:t>
      </w:r>
      <w:r w:rsidRPr="00DF50DB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94E9F" w:rsidRPr="00DF50DB">
        <w:rPr>
          <w:rFonts w:ascii="Angsana New" w:hAnsi="Angsana New"/>
          <w:spacing w:val="-6"/>
          <w:sz w:val="30"/>
          <w:szCs w:val="30"/>
        </w:rPr>
        <w:t xml:space="preserve"> </w:t>
      </w:r>
      <w:r w:rsidR="00B94E9F" w:rsidRPr="00DF50DB">
        <w:rPr>
          <w:rFonts w:ascii="Angsana New" w:hAnsi="Angsana New"/>
          <w:spacing w:val="-6"/>
          <w:sz w:val="30"/>
          <w:szCs w:val="30"/>
          <w:cs/>
        </w:rPr>
        <w:t>ส่งผลให้</w:t>
      </w:r>
      <w:r w:rsidR="00B94E9F" w:rsidRPr="00DF50DB">
        <w:rPr>
          <w:rFonts w:ascii="Angsana New" w:hAnsi="Angsana New"/>
          <w:sz w:val="30"/>
          <w:szCs w:val="30"/>
          <w:cs/>
        </w:rPr>
        <w:t xml:space="preserve">บริษัทมีส่วนได้เสียในบริษัทย่อยดังกล่าวร้อยละ </w:t>
      </w:r>
      <w:r w:rsidR="00B94E9F" w:rsidRPr="00DF50DB">
        <w:rPr>
          <w:rFonts w:ascii="Angsana New" w:hAnsi="Angsana New"/>
          <w:sz w:val="30"/>
          <w:szCs w:val="30"/>
        </w:rPr>
        <w:t xml:space="preserve">100 </w:t>
      </w:r>
      <w:r w:rsidR="00B94E9F" w:rsidRPr="00DF50DB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</w:p>
    <w:p w14:paraId="3C4C7376" w14:textId="732C5985" w:rsidR="00B94E9F" w:rsidRDefault="00B94E9F" w:rsidP="00B94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</w:t>
      </w:r>
      <w:r>
        <w:rPr>
          <w:rFonts w:ascii="Angsana New" w:hAnsi="Angsana New"/>
          <w:spacing w:val="-4"/>
          <w:sz w:val="30"/>
          <w:szCs w:val="30"/>
        </w:rPr>
        <w:t xml:space="preserve">) </w:t>
      </w:r>
      <w:r>
        <w:rPr>
          <w:rFonts w:ascii="Angsana New" w:hAnsi="Angsana New"/>
          <w:spacing w:val="-4"/>
          <w:sz w:val="30"/>
          <w:szCs w:val="30"/>
        </w:rPr>
        <w:tab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 </w:t>
      </w:r>
      <w:r w:rsidRPr="006915A0">
        <w:rPr>
          <w:rFonts w:ascii="Angsana New" w:hAnsi="Angsana New"/>
          <w:spacing w:val="-4"/>
          <w:sz w:val="30"/>
          <w:szCs w:val="30"/>
          <w:cs/>
        </w:rPr>
        <w:t xml:space="preserve">เอสเอ็มดี </w:t>
      </w:r>
      <w:r w:rsidR="008D777D" w:rsidRPr="008D777D">
        <w:rPr>
          <w:rFonts w:ascii="Angsana New" w:hAnsi="Angsana New"/>
          <w:spacing w:val="-4"/>
          <w:sz w:val="30"/>
          <w:szCs w:val="30"/>
          <w:cs/>
        </w:rPr>
        <w:t>เอ็นโดเวิร์ส จำกัด</w:t>
      </w:r>
      <w:r>
        <w:rPr>
          <w:rFonts w:ascii="Angsana New" w:hAnsi="Angsana New" w:hint="cs"/>
          <w:spacing w:val="-4"/>
          <w:sz w:val="30"/>
          <w:szCs w:val="30"/>
          <w:cs/>
        </w:rPr>
        <w:t>โดยมีทุนจด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ทะเบียนจำนวน </w:t>
      </w:r>
      <w:r w:rsidRPr="006B2DF0">
        <w:rPr>
          <w:rFonts w:ascii="Angsana New" w:hAnsi="Angsana New"/>
          <w:spacing w:val="-4"/>
          <w:sz w:val="30"/>
          <w:szCs w:val="30"/>
        </w:rPr>
        <w:t>1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Pr="006B2DF0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00,000 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</w:t>
      </w:r>
      <w:r w:rsidRPr="006B2DF0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บาทต่อหุ้น) บริษัทย่อยดังกล่าวได้จดทะเบียนกับกระทรวง</w:t>
      </w:r>
      <w:r w:rsidRPr="00DF50DB">
        <w:rPr>
          <w:rFonts w:ascii="Angsana New" w:hAnsi="Angsana New"/>
          <w:sz w:val="30"/>
          <w:szCs w:val="30"/>
          <w:cs/>
        </w:rPr>
        <w:t xml:space="preserve">พาณิชย์เมื่อวันที่ </w:t>
      </w:r>
      <w:r w:rsidR="00DF50DB" w:rsidRPr="00DF50DB">
        <w:rPr>
          <w:rFonts w:ascii="Angsana New" w:hAnsi="Angsana New"/>
          <w:sz w:val="30"/>
          <w:szCs w:val="30"/>
        </w:rPr>
        <w:t xml:space="preserve">28 </w:t>
      </w:r>
      <w:r w:rsidR="00DF50DB" w:rsidRPr="00DF50DB">
        <w:rPr>
          <w:rFonts w:ascii="Angsana New" w:hAnsi="Angsana New" w:hint="cs"/>
          <w:sz w:val="30"/>
          <w:szCs w:val="30"/>
          <w:cs/>
        </w:rPr>
        <w:t>ตุลาคม</w:t>
      </w:r>
      <w:r w:rsidRPr="00DF50DB">
        <w:rPr>
          <w:rFonts w:ascii="Angsana New" w:hAnsi="Angsana New"/>
          <w:sz w:val="30"/>
          <w:szCs w:val="30"/>
          <w:cs/>
        </w:rPr>
        <w:t xml:space="preserve"> </w:t>
      </w:r>
      <w:r w:rsidRPr="00DF50DB">
        <w:rPr>
          <w:rFonts w:ascii="Angsana New" w:hAnsi="Angsana New"/>
          <w:spacing w:val="-6"/>
          <w:sz w:val="30"/>
          <w:szCs w:val="30"/>
        </w:rPr>
        <w:t>2568</w:t>
      </w:r>
      <w:r w:rsidRPr="00B94E9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94E9F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Pr="00B94E9F">
        <w:rPr>
          <w:rFonts w:ascii="Angsana New" w:hAnsi="Angsana New"/>
          <w:spacing w:val="-6"/>
          <w:sz w:val="30"/>
          <w:szCs w:val="30"/>
        </w:rPr>
        <w:t xml:space="preserve">30 </w:t>
      </w:r>
      <w:r w:rsidRPr="00B94E9F">
        <w:rPr>
          <w:rFonts w:ascii="Angsana New" w:hAnsi="Angsana New" w:hint="cs"/>
          <w:spacing w:val="-6"/>
          <w:sz w:val="30"/>
          <w:szCs w:val="30"/>
          <w:cs/>
        </w:rPr>
        <w:t xml:space="preserve">ของทุนจดทะเบียน เป็นจำนวนเงิน </w:t>
      </w:r>
      <w:r w:rsidRPr="00B94E9F">
        <w:rPr>
          <w:rFonts w:ascii="Angsana New" w:hAnsi="Angsana New"/>
          <w:spacing w:val="-6"/>
          <w:sz w:val="30"/>
          <w:szCs w:val="30"/>
        </w:rPr>
        <w:t xml:space="preserve">0.30 </w:t>
      </w:r>
      <w:r w:rsidRPr="00B94E9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B94E9F">
        <w:rPr>
          <w:rFonts w:ascii="Angsana New" w:hAnsi="Angsana New"/>
          <w:spacing w:val="-6"/>
          <w:sz w:val="30"/>
          <w:szCs w:val="30"/>
        </w:rPr>
        <w:t xml:space="preserve"> </w:t>
      </w:r>
      <w:r w:rsidRPr="00B94E9F">
        <w:rPr>
          <w:rFonts w:ascii="Angsana New" w:hAnsi="Angsana New"/>
          <w:spacing w:val="-6"/>
          <w:sz w:val="30"/>
          <w:szCs w:val="30"/>
          <w:cs/>
        </w:rPr>
        <w:t>ส่งผลให้</w:t>
      </w:r>
      <w:r w:rsidRPr="00B94E9F">
        <w:rPr>
          <w:rFonts w:ascii="Angsana New" w:hAnsi="Angsana New"/>
          <w:sz w:val="30"/>
          <w:szCs w:val="30"/>
          <w:cs/>
        </w:rPr>
        <w:t xml:space="preserve">บริษัทมีส่วนได้เสียในบริษัทย่อยดังกล่าวร้อยละ </w:t>
      </w:r>
      <w:r w:rsidRPr="00B94E9F">
        <w:rPr>
          <w:rFonts w:ascii="Angsana New" w:hAnsi="Angsana New"/>
          <w:sz w:val="30"/>
          <w:szCs w:val="30"/>
        </w:rPr>
        <w:t xml:space="preserve">100 </w:t>
      </w:r>
      <w:r w:rsidRPr="00B94E9F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</w:p>
    <w:p w14:paraId="5BF6472A" w14:textId="2B02129B" w:rsidR="00B94E9F" w:rsidRDefault="00B94E9F" w:rsidP="00B94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ค</w:t>
      </w:r>
      <w:r>
        <w:rPr>
          <w:rFonts w:ascii="Angsana New" w:hAnsi="Angsana New"/>
          <w:spacing w:val="-4"/>
          <w:sz w:val="30"/>
          <w:szCs w:val="30"/>
        </w:rPr>
        <w:t xml:space="preserve">) </w:t>
      </w:r>
      <w:r>
        <w:rPr>
          <w:rFonts w:ascii="Angsana New" w:hAnsi="Angsana New"/>
          <w:spacing w:val="-4"/>
          <w:sz w:val="30"/>
          <w:szCs w:val="30"/>
        </w:rPr>
        <w:tab/>
      </w:r>
      <w:r w:rsidRPr="008D777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Pr="008D777D">
        <w:rPr>
          <w:rFonts w:ascii="Angsana New" w:hAnsi="Angsana New"/>
          <w:spacing w:val="-6"/>
          <w:sz w:val="30"/>
          <w:szCs w:val="30"/>
          <w:cs/>
        </w:rPr>
        <w:t xml:space="preserve">เอสเอ็มดี </w:t>
      </w:r>
      <w:r w:rsidR="008D777D" w:rsidRPr="008D777D">
        <w:rPr>
          <w:rFonts w:ascii="Angsana New" w:hAnsi="Angsana New"/>
          <w:spacing w:val="-6"/>
          <w:sz w:val="30"/>
          <w:szCs w:val="30"/>
          <w:cs/>
        </w:rPr>
        <w:t xml:space="preserve">โรโบทิก เซอร์เจอรี่ </w:t>
      </w:r>
      <w:r w:rsidRPr="008D777D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8D777D">
        <w:rPr>
          <w:rFonts w:ascii="Angsana New" w:hAnsi="Angsana New" w:hint="cs"/>
          <w:spacing w:val="-6"/>
          <w:sz w:val="30"/>
          <w:szCs w:val="30"/>
          <w:cs/>
        </w:rPr>
        <w:t xml:space="preserve"> โดยมีทุนจด</w:t>
      </w:r>
      <w:r w:rsidRPr="008D777D">
        <w:rPr>
          <w:rFonts w:ascii="Angsana New" w:hAnsi="Angsana New"/>
          <w:spacing w:val="-6"/>
          <w:sz w:val="30"/>
          <w:szCs w:val="30"/>
          <w:cs/>
        </w:rPr>
        <w:t xml:space="preserve">ทะเบียนจำนวน </w:t>
      </w:r>
      <w:r w:rsidRPr="008D777D">
        <w:rPr>
          <w:rFonts w:ascii="Angsana New" w:hAnsi="Angsana New"/>
          <w:spacing w:val="-6"/>
          <w:sz w:val="30"/>
          <w:szCs w:val="30"/>
        </w:rPr>
        <w:t>1</w:t>
      </w:r>
      <w:r w:rsidRPr="008D777D">
        <w:rPr>
          <w:rFonts w:ascii="Angsana New" w:hAnsi="Angsana New"/>
          <w:spacing w:val="-6"/>
          <w:sz w:val="30"/>
          <w:szCs w:val="30"/>
          <w:cs/>
        </w:rPr>
        <w:t xml:space="preserve"> ล้านบาท (หุ้นสามัญจำนวน </w:t>
      </w:r>
      <w:r w:rsidRPr="008D777D">
        <w:rPr>
          <w:rFonts w:ascii="Angsana New" w:hAnsi="Angsana New"/>
          <w:spacing w:val="-6"/>
          <w:sz w:val="30"/>
          <w:szCs w:val="30"/>
        </w:rPr>
        <w:t xml:space="preserve">100,000 </w:t>
      </w:r>
      <w:r w:rsidRPr="008D777D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</w:t>
      </w:r>
      <w:r w:rsidRPr="006B2DF0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บาทต่อหุ้น) บริษัทย่อยดังกล่าวได้จดทะเบียนกับกระทรวง</w:t>
      </w:r>
      <w:r w:rsidRPr="0018433B">
        <w:rPr>
          <w:rFonts w:ascii="Angsana New" w:hAnsi="Angsana New"/>
          <w:sz w:val="30"/>
          <w:szCs w:val="30"/>
          <w:cs/>
        </w:rPr>
        <w:t xml:space="preserve">พาณิชย์เมื่อวันที่ </w:t>
      </w:r>
      <w:r w:rsidR="0018433B" w:rsidRPr="0018433B">
        <w:rPr>
          <w:rFonts w:ascii="Angsana New" w:hAnsi="Angsana New"/>
          <w:sz w:val="30"/>
          <w:szCs w:val="30"/>
        </w:rPr>
        <w:t xml:space="preserve">10 </w:t>
      </w:r>
      <w:r w:rsidR="0018433B" w:rsidRPr="0018433B">
        <w:rPr>
          <w:rFonts w:ascii="Angsana New" w:hAnsi="Angsana New" w:hint="cs"/>
          <w:sz w:val="30"/>
          <w:szCs w:val="30"/>
          <w:cs/>
        </w:rPr>
        <w:t>พฤศจิกายน</w:t>
      </w:r>
      <w:r w:rsidRPr="0018433B">
        <w:rPr>
          <w:rFonts w:ascii="Angsana New" w:hAnsi="Angsana New"/>
          <w:sz w:val="30"/>
          <w:szCs w:val="30"/>
          <w:cs/>
        </w:rPr>
        <w:t xml:space="preserve"> </w:t>
      </w:r>
      <w:r w:rsidRPr="0018433B">
        <w:rPr>
          <w:rFonts w:ascii="Angsana New" w:hAnsi="Angsana New"/>
          <w:spacing w:val="-6"/>
          <w:sz w:val="30"/>
          <w:szCs w:val="30"/>
        </w:rPr>
        <w:t>2568</w:t>
      </w:r>
      <w:r w:rsidRPr="0018433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8433B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Pr="0018433B">
        <w:rPr>
          <w:rFonts w:ascii="Angsana New" w:hAnsi="Angsana New"/>
          <w:spacing w:val="-6"/>
          <w:sz w:val="30"/>
          <w:szCs w:val="30"/>
        </w:rPr>
        <w:t xml:space="preserve">30 </w:t>
      </w:r>
      <w:r w:rsidRPr="0018433B">
        <w:rPr>
          <w:rFonts w:ascii="Angsana New" w:hAnsi="Angsana New" w:hint="cs"/>
          <w:spacing w:val="-6"/>
          <w:sz w:val="30"/>
          <w:szCs w:val="30"/>
          <w:cs/>
        </w:rPr>
        <w:t>ของทุนจดทะเบียน เป็นจำนวน</w:t>
      </w:r>
      <w:r w:rsidRPr="00B94E9F">
        <w:rPr>
          <w:rFonts w:ascii="Angsana New" w:hAnsi="Angsana New" w:hint="cs"/>
          <w:spacing w:val="-6"/>
          <w:sz w:val="30"/>
          <w:szCs w:val="30"/>
          <w:cs/>
        </w:rPr>
        <w:t xml:space="preserve">เงิน </w:t>
      </w:r>
      <w:r w:rsidRPr="00B94E9F">
        <w:rPr>
          <w:rFonts w:ascii="Angsana New" w:hAnsi="Angsana New"/>
          <w:spacing w:val="-6"/>
          <w:sz w:val="30"/>
          <w:szCs w:val="30"/>
        </w:rPr>
        <w:t xml:space="preserve">0.30 </w:t>
      </w:r>
      <w:r w:rsidRPr="00B94E9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B94E9F">
        <w:rPr>
          <w:rFonts w:ascii="Angsana New" w:hAnsi="Angsana New"/>
          <w:spacing w:val="-6"/>
          <w:sz w:val="30"/>
          <w:szCs w:val="30"/>
        </w:rPr>
        <w:t xml:space="preserve"> </w:t>
      </w:r>
      <w:r w:rsidRPr="00B94E9F">
        <w:rPr>
          <w:rFonts w:ascii="Angsana New" w:hAnsi="Angsana New"/>
          <w:spacing w:val="-6"/>
          <w:sz w:val="30"/>
          <w:szCs w:val="30"/>
          <w:cs/>
        </w:rPr>
        <w:t>ส่งผลให้</w:t>
      </w:r>
      <w:r w:rsidRPr="00B94E9F">
        <w:rPr>
          <w:rFonts w:ascii="Angsana New" w:hAnsi="Angsana New"/>
          <w:sz w:val="30"/>
          <w:szCs w:val="30"/>
          <w:cs/>
        </w:rPr>
        <w:t xml:space="preserve">บริษัทมีส่วนได้เสียในบริษัทย่อยดังกล่าวร้อยละ </w:t>
      </w:r>
      <w:r w:rsidRPr="00B94E9F">
        <w:rPr>
          <w:rFonts w:ascii="Angsana New" w:hAnsi="Angsana New"/>
          <w:sz w:val="30"/>
          <w:szCs w:val="30"/>
        </w:rPr>
        <w:t xml:space="preserve">100 </w:t>
      </w:r>
      <w:r w:rsidRPr="00B94E9F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</w:p>
    <w:p w14:paraId="23BE6400" w14:textId="77777777" w:rsidR="00CB6F02" w:rsidRDefault="00CB6F02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8AA5127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12F2861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FCC7BB0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1A004FB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3D4469D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885E5A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3706DAA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BA84337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1DE93EF" w14:textId="77777777" w:rsidR="00C70777" w:rsidRDefault="00C70777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97A45" w14:textId="466F41DF" w:rsidR="001A00CE" w:rsidRDefault="001A00CE" w:rsidP="001A00CE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A00CE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7DB3CE0" w14:textId="77777777" w:rsidR="001A00CE" w:rsidRPr="00541BE4" w:rsidRDefault="001A00CE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1440"/>
        <w:gridCol w:w="270"/>
        <w:gridCol w:w="1440"/>
        <w:gridCol w:w="247"/>
        <w:gridCol w:w="1283"/>
      </w:tblGrid>
      <w:tr w:rsidR="00E603A3" w:rsidRPr="00E603A3" w14:paraId="594EB75C" w14:textId="77777777" w:rsidTr="00AC7C7A">
        <w:trPr>
          <w:tblHeader/>
        </w:trPr>
        <w:tc>
          <w:tcPr>
            <w:tcW w:w="3330" w:type="dxa"/>
          </w:tcPr>
          <w:p w14:paraId="17A2CFAB" w14:textId="4AE3CC90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05A2EB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7FC5E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67A98AAC" w14:textId="77A6171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603A3" w:rsidRPr="00E603A3" w14:paraId="73E0A76F" w14:textId="77777777" w:rsidTr="00AC7C7A">
        <w:trPr>
          <w:tblHeader/>
        </w:trPr>
        <w:tc>
          <w:tcPr>
            <w:tcW w:w="3330" w:type="dxa"/>
          </w:tcPr>
          <w:p w14:paraId="45BE226E" w14:textId="202B952B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810" w:type="dxa"/>
            <w:vAlign w:val="bottom"/>
          </w:tcPr>
          <w:p w14:paraId="2A3BA875" w14:textId="567BC312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DBA69D1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7A648D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09701EBD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57DDE7" w14:textId="39D0B49B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7" w:type="dxa"/>
            <w:vAlign w:val="bottom"/>
          </w:tcPr>
          <w:p w14:paraId="1EE8A4F6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E0D3420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603A3" w:rsidRPr="00E603A3" w14:paraId="7FBD0E37" w14:textId="77777777" w:rsidTr="00AC7C7A">
        <w:trPr>
          <w:tblHeader/>
        </w:trPr>
        <w:tc>
          <w:tcPr>
            <w:tcW w:w="3330" w:type="dxa"/>
          </w:tcPr>
          <w:p w14:paraId="46556CC9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810" w:type="dxa"/>
            <w:vAlign w:val="bottom"/>
          </w:tcPr>
          <w:p w14:paraId="563B2965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AFE162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69731A19" w14:textId="15A58C3D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3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603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03A3" w:rsidRPr="00E603A3" w14:paraId="4E8E2EA1" w14:textId="77777777" w:rsidTr="00AC7C7A">
        <w:tc>
          <w:tcPr>
            <w:tcW w:w="3330" w:type="dxa"/>
          </w:tcPr>
          <w:p w14:paraId="5BD5E52E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37C60E92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29D05B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2AFA52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1C54C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8AE693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0FBC79E2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C9C9CE8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03A3" w:rsidRPr="00E603A3" w14:paraId="714CC70C" w14:textId="77777777" w:rsidTr="00AC7C7A">
        <w:tc>
          <w:tcPr>
            <w:tcW w:w="3330" w:type="dxa"/>
          </w:tcPr>
          <w:p w14:paraId="3F9FC768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603A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810" w:type="dxa"/>
            <w:vAlign w:val="bottom"/>
          </w:tcPr>
          <w:p w14:paraId="6FB1B05A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C76928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19CBC5" w14:textId="394713D1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63,67</w:t>
            </w:r>
            <w:r w:rsidR="00D657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FAB0CCC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6CBD8" w14:textId="472751F6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8,972</w:t>
            </w:r>
          </w:p>
        </w:tc>
        <w:tc>
          <w:tcPr>
            <w:tcW w:w="247" w:type="dxa"/>
            <w:vAlign w:val="bottom"/>
          </w:tcPr>
          <w:p w14:paraId="45970039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CF073FB" w14:textId="54FAC90D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72,64</w:t>
            </w:r>
            <w:r w:rsidR="00D6577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603A3" w:rsidRPr="00E603A3" w14:paraId="532AB339" w14:textId="77777777" w:rsidTr="00AC7C7A">
        <w:tc>
          <w:tcPr>
            <w:tcW w:w="3330" w:type="dxa"/>
          </w:tcPr>
          <w:p w14:paraId="08A18D15" w14:textId="77777777" w:rsidR="00E603A3" w:rsidRPr="00E603A3" w:rsidRDefault="00E603A3" w:rsidP="00E6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8AE0FC8" w14:textId="77777777" w:rsidR="00E603A3" w:rsidRPr="00E603A3" w:rsidRDefault="00E603A3" w:rsidP="00E6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  <w:vAlign w:val="bottom"/>
          </w:tcPr>
          <w:p w14:paraId="08A04B7E" w14:textId="77777777" w:rsidR="00E603A3" w:rsidRPr="00E603A3" w:rsidRDefault="00E603A3" w:rsidP="00E603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7CE077" w14:textId="77777777" w:rsidR="00E603A3" w:rsidRPr="00E603A3" w:rsidRDefault="00E603A3" w:rsidP="00E603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BF7D8" w14:textId="279DAFAE" w:rsidR="00E603A3" w:rsidRPr="00E603A3" w:rsidRDefault="00E603A3" w:rsidP="00E603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63,67</w:t>
            </w:r>
            <w:r w:rsidR="00D6577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B1FDF4C" w14:textId="77777777" w:rsidR="00E603A3" w:rsidRPr="00E603A3" w:rsidRDefault="00E603A3" w:rsidP="00E603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671E7" w14:textId="3734EE0A" w:rsidR="00E603A3" w:rsidRPr="00E603A3" w:rsidRDefault="00E603A3" w:rsidP="00E603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8,972</w:t>
            </w:r>
          </w:p>
        </w:tc>
        <w:tc>
          <w:tcPr>
            <w:tcW w:w="247" w:type="dxa"/>
            <w:vAlign w:val="bottom"/>
          </w:tcPr>
          <w:p w14:paraId="280C782C" w14:textId="77777777" w:rsidR="00E603A3" w:rsidRPr="00E603A3" w:rsidRDefault="00E603A3" w:rsidP="00E603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16AEDE1" w14:textId="77429C8D" w:rsidR="00E603A3" w:rsidRPr="00E603A3" w:rsidRDefault="00E603A3" w:rsidP="00E603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72,64</w:t>
            </w:r>
            <w:r w:rsidR="00D657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A81D7D" w:rsidRPr="00E603A3" w14:paraId="1596C2CA" w14:textId="77777777" w:rsidTr="00AC7C7A">
        <w:tc>
          <w:tcPr>
            <w:tcW w:w="3330" w:type="dxa"/>
          </w:tcPr>
          <w:p w14:paraId="3D467B18" w14:textId="77777777" w:rsidR="00A81D7D" w:rsidRPr="00E603A3" w:rsidRDefault="00A81D7D" w:rsidP="00A81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  <w:vAlign w:val="bottom"/>
          </w:tcPr>
          <w:p w14:paraId="53ED09CE" w14:textId="77777777" w:rsidR="00A81D7D" w:rsidRPr="00E603A3" w:rsidRDefault="00A81D7D" w:rsidP="00A81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9E059E" w14:textId="77777777" w:rsidR="00A81D7D" w:rsidRPr="00E603A3" w:rsidRDefault="00A81D7D" w:rsidP="00A81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A59D0" w14:textId="2B599437" w:rsidR="00A81D7D" w:rsidRPr="00E603A3" w:rsidRDefault="00A81D7D" w:rsidP="00A81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3644B1F" w14:textId="77777777" w:rsidR="00A81D7D" w:rsidRPr="00E603A3" w:rsidRDefault="00A81D7D" w:rsidP="00A81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28D79" w14:textId="2697D05B" w:rsidR="00A81D7D" w:rsidRPr="00E603A3" w:rsidRDefault="00A81D7D" w:rsidP="00A81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8,972</w:t>
            </w:r>
          </w:p>
        </w:tc>
        <w:tc>
          <w:tcPr>
            <w:tcW w:w="247" w:type="dxa"/>
            <w:vAlign w:val="bottom"/>
          </w:tcPr>
          <w:p w14:paraId="2C1A310D" w14:textId="77777777" w:rsidR="00A81D7D" w:rsidRPr="00E603A3" w:rsidRDefault="00A81D7D" w:rsidP="00A81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88E40" w14:textId="29210CC0" w:rsidR="00A81D7D" w:rsidRPr="00E603A3" w:rsidRDefault="00A81D7D" w:rsidP="00A81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E603A3" w:rsidRPr="00E603A3" w14:paraId="43445FF7" w14:textId="77777777" w:rsidTr="00AC7C7A">
        <w:trPr>
          <w:trHeight w:val="64"/>
        </w:trPr>
        <w:tc>
          <w:tcPr>
            <w:tcW w:w="3330" w:type="dxa"/>
          </w:tcPr>
          <w:p w14:paraId="53BB6991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7CDC3A1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D6DD2B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F80C1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B468E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E7247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04B2EC95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F2ABAFC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03A3" w:rsidRPr="00E603A3" w14:paraId="3628F4AC" w14:textId="77777777" w:rsidTr="00AC7C7A">
        <w:tc>
          <w:tcPr>
            <w:tcW w:w="3330" w:type="dxa"/>
          </w:tcPr>
          <w:p w14:paraId="31225628" w14:textId="64F7609B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  <w:vAlign w:val="bottom"/>
          </w:tcPr>
          <w:p w14:paraId="0D5004B1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D0AAB4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31A244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AF39B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D0402C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163AC109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70C4338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6577D" w:rsidRPr="00E603A3" w14:paraId="1C127A21" w14:textId="77777777" w:rsidTr="00AC7C7A">
        <w:tc>
          <w:tcPr>
            <w:tcW w:w="3330" w:type="dxa"/>
          </w:tcPr>
          <w:p w14:paraId="5C3F34BD" w14:textId="77777777" w:rsidR="00D6577D" w:rsidRPr="00E603A3" w:rsidRDefault="00D6577D" w:rsidP="00D6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603A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810" w:type="dxa"/>
            <w:vAlign w:val="bottom"/>
          </w:tcPr>
          <w:p w14:paraId="7FD710B8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A96FC8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323F20" w14:textId="69CF6F7F" w:rsidR="00D6577D" w:rsidRPr="00E603A3" w:rsidRDefault="00D6577D" w:rsidP="00D6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603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C5EA7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B81711" w14:textId="00E4841F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sz w:val="30"/>
                <w:szCs w:val="30"/>
              </w:rPr>
              <w:t>3,170</w:t>
            </w:r>
          </w:p>
        </w:tc>
        <w:tc>
          <w:tcPr>
            <w:tcW w:w="247" w:type="dxa"/>
            <w:vAlign w:val="bottom"/>
          </w:tcPr>
          <w:p w14:paraId="2959BE52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2E70CC7" w14:textId="655EA049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03A3">
              <w:rPr>
                <w:rFonts w:ascii="Angsana New" w:hAnsi="Angsana New" w:cs="Angsana New"/>
                <w:sz w:val="30"/>
                <w:szCs w:val="30"/>
              </w:rPr>
              <w:t>3,170</w:t>
            </w:r>
          </w:p>
        </w:tc>
      </w:tr>
      <w:tr w:rsidR="00D6577D" w:rsidRPr="00E603A3" w14:paraId="4D685EBE" w14:textId="77777777" w:rsidTr="00AC7C7A">
        <w:tc>
          <w:tcPr>
            <w:tcW w:w="3330" w:type="dxa"/>
          </w:tcPr>
          <w:p w14:paraId="0BE3F2AC" w14:textId="77777777" w:rsidR="00D6577D" w:rsidRPr="00E603A3" w:rsidRDefault="00D6577D" w:rsidP="00D6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vAlign w:val="bottom"/>
          </w:tcPr>
          <w:p w14:paraId="42E16A2E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B33B4E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F6FBF2" w14:textId="55F559FD" w:rsidR="00D6577D" w:rsidRPr="00E603A3" w:rsidRDefault="00D6577D" w:rsidP="00D6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C603C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74B82A" w14:textId="404EE1C2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47" w:type="dxa"/>
            <w:vAlign w:val="bottom"/>
          </w:tcPr>
          <w:p w14:paraId="2DC9D8FC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395F817" w14:textId="7A37FA2A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</w:tr>
      <w:tr w:rsidR="00D6577D" w:rsidRPr="00E603A3" w14:paraId="4508D583" w14:textId="77777777" w:rsidTr="00AC7C7A">
        <w:tc>
          <w:tcPr>
            <w:tcW w:w="3330" w:type="dxa"/>
          </w:tcPr>
          <w:p w14:paraId="091AA4F8" w14:textId="77777777" w:rsidR="00D6577D" w:rsidRPr="00E603A3" w:rsidRDefault="00D6577D" w:rsidP="00D6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5E377E02" w14:textId="77777777" w:rsidR="00D6577D" w:rsidRPr="00E603A3" w:rsidRDefault="00D6577D" w:rsidP="00D6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  <w:vAlign w:val="bottom"/>
          </w:tcPr>
          <w:p w14:paraId="11E9EA3F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CC2C5B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CE851D" w14:textId="408A2C9B" w:rsidR="00D6577D" w:rsidRPr="00E603A3" w:rsidRDefault="00D6577D" w:rsidP="00D6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3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D56C25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2B3A4" w14:textId="64D687A5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3,619</w:t>
            </w:r>
          </w:p>
        </w:tc>
        <w:tc>
          <w:tcPr>
            <w:tcW w:w="247" w:type="dxa"/>
            <w:vAlign w:val="bottom"/>
          </w:tcPr>
          <w:p w14:paraId="13D25925" w14:textId="77777777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7B2AD9F" w14:textId="508521CE" w:rsidR="00D6577D" w:rsidRPr="00E603A3" w:rsidRDefault="00D6577D" w:rsidP="00D657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3,619</w:t>
            </w:r>
          </w:p>
        </w:tc>
      </w:tr>
      <w:tr w:rsidR="00E603A3" w:rsidRPr="00E603A3" w14:paraId="64E92B60" w14:textId="77777777" w:rsidTr="00AC7C7A">
        <w:tc>
          <w:tcPr>
            <w:tcW w:w="3330" w:type="dxa"/>
          </w:tcPr>
          <w:p w14:paraId="7EF3CF3D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vAlign w:val="bottom"/>
          </w:tcPr>
          <w:p w14:paraId="6A625064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B308A2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5F15CD" w14:textId="0FDE0D27" w:rsidR="00E603A3" w:rsidRPr="00E603A3" w:rsidRDefault="00E603A3" w:rsidP="00E6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603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D44957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0E6FB6" w14:textId="19CF66BC" w:rsidR="00E603A3" w:rsidRPr="004C3895" w:rsidRDefault="004C3895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895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47" w:type="dxa"/>
            <w:vAlign w:val="bottom"/>
          </w:tcPr>
          <w:p w14:paraId="50E0828A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FCD7DA" w14:textId="74F76588" w:rsidR="00E603A3" w:rsidRPr="004C3895" w:rsidRDefault="004C3895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895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</w:tr>
      <w:tr w:rsidR="00E603A3" w:rsidRPr="00E603A3" w14:paraId="7DEDE508" w14:textId="77777777" w:rsidTr="00AC7C7A">
        <w:tc>
          <w:tcPr>
            <w:tcW w:w="3330" w:type="dxa"/>
          </w:tcPr>
          <w:p w14:paraId="0C13D306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  <w:vAlign w:val="bottom"/>
          </w:tcPr>
          <w:p w14:paraId="6F934B98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C7EBD3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EBCD2" w14:textId="4C74BD15" w:rsidR="00E603A3" w:rsidRPr="004C3895" w:rsidRDefault="00E603A3" w:rsidP="00E6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8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E7C7D" w14:textId="77777777" w:rsidR="00E603A3" w:rsidRPr="004C3895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A8F3A" w14:textId="375F515C" w:rsidR="00E603A3" w:rsidRPr="004C3895" w:rsidRDefault="004C3895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3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4,068</w:t>
            </w:r>
          </w:p>
        </w:tc>
        <w:tc>
          <w:tcPr>
            <w:tcW w:w="247" w:type="dxa"/>
            <w:vAlign w:val="bottom"/>
          </w:tcPr>
          <w:p w14:paraId="32659507" w14:textId="77777777" w:rsidR="00E603A3" w:rsidRPr="004C3895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2ED61" w14:textId="7F8C6F9D" w:rsidR="00E603A3" w:rsidRPr="004C3895" w:rsidRDefault="004C3895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3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4,068</w:t>
            </w:r>
          </w:p>
        </w:tc>
      </w:tr>
      <w:tr w:rsidR="00E603A3" w:rsidRPr="00E603A3" w14:paraId="01B2776B" w14:textId="77777777" w:rsidTr="00AC7C7A">
        <w:tc>
          <w:tcPr>
            <w:tcW w:w="3330" w:type="dxa"/>
          </w:tcPr>
          <w:p w14:paraId="2A785D5E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6A2A38E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697893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4347CA" w14:textId="77777777" w:rsidR="00E603A3" w:rsidRPr="00E603A3" w:rsidRDefault="00E603A3" w:rsidP="00E6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5E68E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A84B7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789243FB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46FCC8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603A3" w:rsidRPr="00E603A3" w14:paraId="7E1BF2AA" w14:textId="77777777" w:rsidTr="00AC7C7A">
        <w:tc>
          <w:tcPr>
            <w:tcW w:w="3330" w:type="dxa"/>
          </w:tcPr>
          <w:p w14:paraId="369C03DC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1A4CED69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3CA180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0C627F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B8869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1D2219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64B1FFF5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BB542E8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603A3" w:rsidRPr="00E603A3" w14:paraId="6BEB8CF5" w14:textId="77777777" w:rsidTr="00AC7C7A">
        <w:tc>
          <w:tcPr>
            <w:tcW w:w="3330" w:type="dxa"/>
          </w:tcPr>
          <w:p w14:paraId="113956ED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10" w:type="dxa"/>
            <w:vAlign w:val="bottom"/>
          </w:tcPr>
          <w:p w14:paraId="5FC87C9D" w14:textId="0B21822D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618DEB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E8E4604" w14:textId="3B85A47C" w:rsidR="00E603A3" w:rsidRPr="00E603A3" w:rsidRDefault="00D6577D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63,676</w:t>
            </w:r>
          </w:p>
        </w:tc>
        <w:tc>
          <w:tcPr>
            <w:tcW w:w="270" w:type="dxa"/>
          </w:tcPr>
          <w:p w14:paraId="5320D288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D398566" w14:textId="58E1C9D1" w:rsidR="00E603A3" w:rsidRPr="00E603A3" w:rsidRDefault="00D6577D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5,353</w:t>
            </w:r>
          </w:p>
        </w:tc>
        <w:tc>
          <w:tcPr>
            <w:tcW w:w="247" w:type="dxa"/>
            <w:vAlign w:val="bottom"/>
          </w:tcPr>
          <w:p w14:paraId="12BF534E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vAlign w:val="bottom"/>
          </w:tcPr>
          <w:p w14:paraId="50EB821F" w14:textId="03E4FF5A" w:rsidR="00E603A3" w:rsidRPr="00E603A3" w:rsidRDefault="00D6577D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69,029</w:t>
            </w:r>
          </w:p>
        </w:tc>
      </w:tr>
      <w:tr w:rsidR="00E603A3" w:rsidRPr="00E603A3" w14:paraId="64A8FC58" w14:textId="77777777" w:rsidTr="00AC7C7A">
        <w:tc>
          <w:tcPr>
            <w:tcW w:w="3330" w:type="dxa"/>
          </w:tcPr>
          <w:p w14:paraId="468B8B1D" w14:textId="77777777" w:rsidR="00E603A3" w:rsidRPr="00E603A3" w:rsidRDefault="00E603A3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3A3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  <w:vAlign w:val="bottom"/>
          </w:tcPr>
          <w:p w14:paraId="7264B7F7" w14:textId="1F8BB6C4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F2762B" w14:textId="77777777" w:rsidR="00E603A3" w:rsidRPr="00E603A3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AC17C8" w14:textId="377EE00E" w:rsidR="00E603A3" w:rsidRPr="004C3895" w:rsidRDefault="00F72750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3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63,676</w:t>
            </w:r>
          </w:p>
        </w:tc>
        <w:tc>
          <w:tcPr>
            <w:tcW w:w="270" w:type="dxa"/>
          </w:tcPr>
          <w:p w14:paraId="11190410" w14:textId="77777777" w:rsidR="00E603A3" w:rsidRPr="004C3895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BD9A54" w14:textId="4C39D652" w:rsidR="00E603A3" w:rsidRPr="004C3895" w:rsidRDefault="00F72750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3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4,904</w:t>
            </w:r>
          </w:p>
        </w:tc>
        <w:tc>
          <w:tcPr>
            <w:tcW w:w="247" w:type="dxa"/>
            <w:vAlign w:val="bottom"/>
          </w:tcPr>
          <w:p w14:paraId="0FD64B0E" w14:textId="77777777" w:rsidR="00E603A3" w:rsidRPr="004C3895" w:rsidRDefault="00E603A3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0A16F4" w14:textId="786A0A9A" w:rsidR="00E603A3" w:rsidRPr="004C3895" w:rsidRDefault="00F72750" w:rsidP="008D75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3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="00EA05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3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580</w:t>
            </w:r>
          </w:p>
        </w:tc>
      </w:tr>
    </w:tbl>
    <w:p w14:paraId="515570E9" w14:textId="77777777" w:rsidR="001A00CE" w:rsidRPr="00541BE4" w:rsidRDefault="001A00CE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1CE760A1" w14:textId="0334953B" w:rsidR="00245314" w:rsidRDefault="00245314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ดังกล่าวได้ถูกจดจำนองเพื่อใช้เป็นหลักประกันสำหรับวงเงินสินเชื่อกับสถาบันการเงินตามที่เปิดเผยใน</w:t>
      </w:r>
      <w:r w:rsidRPr="00293F09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Pr="00293F09">
        <w:rPr>
          <w:rFonts w:ascii="Angsana New" w:hAnsi="Angsana New"/>
          <w:sz w:val="30"/>
          <w:szCs w:val="30"/>
        </w:rPr>
        <w:t>1</w:t>
      </w:r>
      <w:r w:rsidR="00A7033D">
        <w:rPr>
          <w:rFonts w:ascii="Angsana New" w:hAnsi="Angsana New"/>
          <w:sz w:val="30"/>
          <w:szCs w:val="30"/>
        </w:rPr>
        <w:t>3</w:t>
      </w:r>
    </w:p>
    <w:p w14:paraId="1765633E" w14:textId="77777777" w:rsidR="00245314" w:rsidRPr="00541BE4" w:rsidRDefault="00245314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1E834E35" w14:textId="5BF3AB86" w:rsidR="001A00CE" w:rsidRDefault="00245314" w:rsidP="002453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5314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245314">
        <w:rPr>
          <w:rFonts w:ascii="Angsana New" w:hAnsi="Angsana New"/>
          <w:sz w:val="30"/>
          <w:szCs w:val="30"/>
        </w:rPr>
        <w:t>31</w:t>
      </w:r>
      <w:r w:rsidRPr="0024531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45314">
        <w:rPr>
          <w:rFonts w:ascii="Angsana New" w:hAnsi="Angsana New"/>
          <w:sz w:val="30"/>
          <w:szCs w:val="30"/>
        </w:rPr>
        <w:t>2568</w:t>
      </w:r>
      <w:r w:rsidRPr="00245314">
        <w:rPr>
          <w:rFonts w:ascii="Angsana New" w:hAnsi="Angsana New"/>
          <w:sz w:val="30"/>
          <w:szCs w:val="30"/>
          <w:cs/>
        </w:rPr>
        <w:t xml:space="preserve"> จำนวน </w:t>
      </w:r>
      <w:r w:rsidR="007C4F8B">
        <w:rPr>
          <w:rFonts w:ascii="Angsana New" w:hAnsi="Angsana New"/>
          <w:sz w:val="30"/>
          <w:szCs w:val="30"/>
        </w:rPr>
        <w:t>101.35</w:t>
      </w:r>
      <w:r w:rsidRPr="00245314">
        <w:rPr>
          <w:rFonts w:ascii="Angsana New" w:hAnsi="Angsana New"/>
          <w:sz w:val="30"/>
          <w:szCs w:val="30"/>
        </w:rPr>
        <w:t xml:space="preserve"> </w:t>
      </w:r>
      <w:r w:rsidRPr="0024531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A4955">
        <w:rPr>
          <w:rFonts w:ascii="Angsana New" w:hAnsi="Angsana New"/>
          <w:i/>
          <w:iCs/>
          <w:sz w:val="30"/>
          <w:szCs w:val="30"/>
          <w:cs/>
        </w:rPr>
        <w:t>(</w:t>
      </w:r>
      <w:r w:rsidRPr="004A4955">
        <w:rPr>
          <w:rFonts w:ascii="Angsana New" w:hAnsi="Angsana New"/>
          <w:i/>
          <w:iCs/>
          <w:sz w:val="30"/>
          <w:szCs w:val="30"/>
        </w:rPr>
        <w:t xml:space="preserve">2567: </w:t>
      </w:r>
      <w:r w:rsidR="004A4955">
        <w:rPr>
          <w:rFonts w:ascii="Angsana New" w:hAnsi="Angsana New"/>
          <w:i/>
          <w:iCs/>
          <w:sz w:val="30"/>
          <w:szCs w:val="30"/>
        </w:rPr>
        <w:t>104.38</w:t>
      </w:r>
      <w:r w:rsidRPr="004A4955">
        <w:rPr>
          <w:rFonts w:ascii="Angsana New" w:hAnsi="Angsana New"/>
          <w:i/>
          <w:iCs/>
          <w:sz w:val="30"/>
          <w:szCs w:val="30"/>
        </w:rPr>
        <w:t xml:space="preserve"> </w:t>
      </w:r>
      <w:r w:rsidRPr="004A495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245314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</w:t>
      </w:r>
      <w:r w:rsidRPr="007C4F8B">
        <w:rPr>
          <w:rFonts w:ascii="Angsana New" w:hAnsi="Angsana New"/>
          <w:sz w:val="30"/>
          <w:szCs w:val="30"/>
          <w:cs/>
        </w:rPr>
        <w:t>อิสระโดยวิธีมูลค่าตลาดสำหรับการใช้ประโยชน์ปัจจุบัน</w:t>
      </w:r>
      <w:r w:rsidR="007C4F8B">
        <w:rPr>
          <w:rFonts w:ascii="Angsana New" w:hAnsi="Angsana New"/>
          <w:sz w:val="30"/>
          <w:szCs w:val="30"/>
        </w:rPr>
        <w:t xml:space="preserve"> </w:t>
      </w:r>
      <w:r w:rsidR="007C4F8B">
        <w:rPr>
          <w:rFonts w:ascii="Angsana New" w:hAnsi="Angsana New"/>
          <w:sz w:val="30"/>
          <w:szCs w:val="30"/>
        </w:rPr>
        <w:br/>
      </w:r>
      <w:r w:rsidRPr="00245314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A4955">
        <w:rPr>
          <w:rFonts w:ascii="Angsana New" w:hAnsi="Angsana New"/>
          <w:sz w:val="30"/>
          <w:szCs w:val="30"/>
        </w:rPr>
        <w:t>2</w:t>
      </w:r>
    </w:p>
    <w:p w14:paraId="401A2675" w14:textId="77777777" w:rsidR="00FF0CDA" w:rsidRDefault="00FF0CDA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  <w:sectPr w:rsidR="00FF0CDA" w:rsidSect="007D3FF3">
          <w:headerReference w:type="default" r:id="rId13"/>
          <w:pgSz w:w="11907" w:h="16840" w:code="9"/>
          <w:pgMar w:top="691" w:right="1287" w:bottom="576" w:left="1152" w:header="720" w:footer="720" w:gutter="0"/>
          <w:cols w:space="708"/>
          <w:docGrid w:linePitch="360"/>
        </w:sectPr>
      </w:pPr>
    </w:p>
    <w:p w14:paraId="6C2C37C4" w14:textId="39B5A5EB" w:rsidR="00145CC3" w:rsidRPr="004C3002" w:rsidRDefault="008764C8" w:rsidP="00FF0CD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C3002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D2B910C" w14:textId="77777777" w:rsidR="00145CC3" w:rsidRPr="00F012D1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1438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171"/>
        <w:gridCol w:w="273"/>
        <w:gridCol w:w="1174"/>
        <w:gridCol w:w="273"/>
        <w:gridCol w:w="1252"/>
        <w:gridCol w:w="262"/>
        <w:gridCol w:w="1364"/>
        <w:gridCol w:w="262"/>
        <w:gridCol w:w="1177"/>
        <w:gridCol w:w="262"/>
        <w:gridCol w:w="1177"/>
        <w:gridCol w:w="262"/>
        <w:gridCol w:w="1171"/>
        <w:gridCol w:w="262"/>
        <w:gridCol w:w="1165"/>
      </w:tblGrid>
      <w:tr w:rsidR="00631D49" w:rsidRPr="00E96558" w14:paraId="2711615D" w14:textId="77777777" w:rsidTr="00631D49">
        <w:trPr>
          <w:tblHeader/>
        </w:trPr>
        <w:tc>
          <w:tcPr>
            <w:tcW w:w="1001" w:type="pct"/>
            <w:vAlign w:val="bottom"/>
          </w:tcPr>
          <w:p w14:paraId="1D24596A" w14:textId="77777777" w:rsidR="00631D49" w:rsidRPr="00E96558" w:rsidRDefault="00631D49" w:rsidP="009E29E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99" w:type="pct"/>
            <w:gridSpan w:val="15"/>
            <w:vAlign w:val="bottom"/>
          </w:tcPr>
          <w:p w14:paraId="347C7E98" w14:textId="109582F5" w:rsidR="00631D49" w:rsidRPr="00631D49" w:rsidRDefault="00631D49" w:rsidP="009E29E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631D49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96558" w:rsidRPr="00E96558" w14:paraId="38D3E09D" w14:textId="77777777" w:rsidTr="00E96558">
        <w:trPr>
          <w:tblHeader/>
        </w:trPr>
        <w:tc>
          <w:tcPr>
            <w:tcW w:w="1001" w:type="pct"/>
            <w:vAlign w:val="bottom"/>
          </w:tcPr>
          <w:p w14:paraId="0951A86B" w14:textId="77777777" w:rsidR="009E29E9" w:rsidRPr="00E96558" w:rsidRDefault="009E29E9" w:rsidP="009E29E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79D5D7A7" w14:textId="77777777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อาคารและ</w:t>
            </w:r>
          </w:p>
          <w:p w14:paraId="1CB6D954" w14:textId="1BBF15BC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5" w:type="pct"/>
            <w:vAlign w:val="bottom"/>
          </w:tcPr>
          <w:p w14:paraId="2DBC37CB" w14:textId="77777777" w:rsidR="009E29E9" w:rsidRPr="00E96558" w:rsidRDefault="009E29E9" w:rsidP="009E29E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vAlign w:val="bottom"/>
          </w:tcPr>
          <w:p w14:paraId="4BF7521D" w14:textId="1BB1AE48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95" w:type="pct"/>
            <w:vAlign w:val="bottom"/>
          </w:tcPr>
          <w:p w14:paraId="6A15F9AD" w14:textId="77777777" w:rsidR="009E29E9" w:rsidRPr="00E96558" w:rsidRDefault="009E29E9" w:rsidP="009E29E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A2137C0" w14:textId="77777777" w:rsid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เครื่องมือแพทย์</w:t>
            </w:r>
          </w:p>
          <w:p w14:paraId="0623B030" w14:textId="4D9722DC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ทดลองใช้</w:t>
            </w:r>
          </w:p>
        </w:tc>
        <w:tc>
          <w:tcPr>
            <w:tcW w:w="91" w:type="pct"/>
            <w:vAlign w:val="bottom"/>
          </w:tcPr>
          <w:p w14:paraId="222AE22D" w14:textId="77777777" w:rsidR="009E29E9" w:rsidRPr="00E96558" w:rsidRDefault="009E29E9" w:rsidP="009E29E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7535F51D" w14:textId="77777777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เครื่องตกแต่ง ติดตั้งและ</w:t>
            </w:r>
          </w:p>
          <w:p w14:paraId="33FBA810" w14:textId="1ECBB6AF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1" w:type="pct"/>
            <w:vAlign w:val="bottom"/>
          </w:tcPr>
          <w:p w14:paraId="586B301F" w14:textId="77777777" w:rsidR="009E29E9" w:rsidRPr="00E96558" w:rsidRDefault="009E29E9" w:rsidP="009E29E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3220BF3" w14:textId="17D726D4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6C313853" w14:textId="77777777" w:rsidR="009E29E9" w:rsidRPr="00E96558" w:rsidRDefault="009E29E9" w:rsidP="009E29E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07AE71B8" w14:textId="77777777" w:rsid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อุปกรณ์</w:t>
            </w:r>
          </w:p>
          <w:p w14:paraId="48D5D553" w14:textId="61760519" w:rsidR="009E29E9" w:rsidRPr="00E96558" w:rsidRDefault="009E29E9" w:rsidP="009E29E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เพื่อให้เช่า</w:t>
            </w:r>
          </w:p>
        </w:tc>
        <w:tc>
          <w:tcPr>
            <w:tcW w:w="91" w:type="pct"/>
          </w:tcPr>
          <w:p w14:paraId="4E659DBA" w14:textId="77777777" w:rsidR="009E29E9" w:rsidRPr="00E96558" w:rsidRDefault="009E29E9" w:rsidP="009E29E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4524DEB0" w14:textId="77777777" w:rsidR="009E29E9" w:rsidRPr="00E96558" w:rsidRDefault="009E29E9" w:rsidP="009E29E9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สินทรัพย์</w:t>
            </w:r>
          </w:p>
          <w:p w14:paraId="327FD55D" w14:textId="77777777" w:rsidR="009E29E9" w:rsidRPr="00E96558" w:rsidRDefault="009E29E9" w:rsidP="009E29E9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ระหว่าง</w:t>
            </w:r>
          </w:p>
          <w:p w14:paraId="6D2918F0" w14:textId="77777777" w:rsidR="009E29E9" w:rsidRPr="00E96558" w:rsidRDefault="009E29E9" w:rsidP="009E29E9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91" w:type="pct"/>
            <w:vAlign w:val="bottom"/>
          </w:tcPr>
          <w:p w14:paraId="5CAEAC51" w14:textId="77777777" w:rsidR="009E29E9" w:rsidRPr="00E96558" w:rsidRDefault="009E29E9" w:rsidP="009E29E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  <w:vAlign w:val="bottom"/>
          </w:tcPr>
          <w:p w14:paraId="34158674" w14:textId="77777777" w:rsidR="009E29E9" w:rsidRPr="00E96558" w:rsidRDefault="009E29E9" w:rsidP="009E29E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31D49" w:rsidRPr="00E96558" w14:paraId="04A7C1AD" w14:textId="77777777" w:rsidTr="00631D49">
        <w:trPr>
          <w:tblHeader/>
        </w:trPr>
        <w:tc>
          <w:tcPr>
            <w:tcW w:w="1001" w:type="pct"/>
            <w:vAlign w:val="bottom"/>
          </w:tcPr>
          <w:p w14:paraId="067B4D20" w14:textId="77777777" w:rsidR="00631D49" w:rsidRPr="00E96558" w:rsidRDefault="00631D49" w:rsidP="009E29E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99" w:type="pct"/>
            <w:gridSpan w:val="15"/>
            <w:vAlign w:val="bottom"/>
          </w:tcPr>
          <w:p w14:paraId="2AB1DE3E" w14:textId="51A1BA76" w:rsidR="00631D49" w:rsidRPr="00631D49" w:rsidRDefault="00631D49" w:rsidP="009E29E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</w:pPr>
            <w:r w:rsidRPr="00631D49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6558" w:rsidRPr="00E96558" w14:paraId="2155DC73" w14:textId="77777777" w:rsidTr="00E96558">
        <w:tc>
          <w:tcPr>
            <w:tcW w:w="1001" w:type="pct"/>
          </w:tcPr>
          <w:p w14:paraId="50D1287E" w14:textId="77777777" w:rsidR="009E29E9" w:rsidRPr="00E96558" w:rsidRDefault="009E29E9" w:rsidP="008D75CD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030B3B1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5" w:type="pct"/>
          </w:tcPr>
          <w:p w14:paraId="60E6157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8" w:type="pct"/>
          </w:tcPr>
          <w:p w14:paraId="75D1DCE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5" w:type="pct"/>
          </w:tcPr>
          <w:p w14:paraId="0F1491F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35" w:type="pct"/>
          </w:tcPr>
          <w:p w14:paraId="23316B5B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" w:type="pct"/>
          </w:tcPr>
          <w:p w14:paraId="39F050B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74" w:type="pct"/>
          </w:tcPr>
          <w:p w14:paraId="53560B7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" w:type="pct"/>
          </w:tcPr>
          <w:p w14:paraId="2703E0C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AD208E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46AB857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D2CFFE0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2610AB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BB335C0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552202C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14D097A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</w:tr>
      <w:tr w:rsidR="00E96558" w:rsidRPr="00E96558" w14:paraId="4B37F113" w14:textId="77777777" w:rsidTr="00E96558">
        <w:tc>
          <w:tcPr>
            <w:tcW w:w="1001" w:type="pct"/>
            <w:vAlign w:val="center"/>
          </w:tcPr>
          <w:p w14:paraId="75F6DCE6" w14:textId="1587ECF9" w:rsidR="009E29E9" w:rsidRPr="00E96558" w:rsidRDefault="009E29E9" w:rsidP="008D75CD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 xml:space="preserve">1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387CDC" w:rsidRPr="00E96558"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  <w:tc>
          <w:tcPr>
            <w:tcW w:w="407" w:type="pct"/>
          </w:tcPr>
          <w:p w14:paraId="1A855B71" w14:textId="028F5C9D" w:rsidR="009E29E9" w:rsidRPr="00E96558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/>
                <w:sz w:val="28"/>
                <w:szCs w:val="28"/>
              </w:rPr>
              <w:t>12,301</w:t>
            </w:r>
          </w:p>
        </w:tc>
        <w:tc>
          <w:tcPr>
            <w:tcW w:w="95" w:type="pct"/>
          </w:tcPr>
          <w:p w14:paraId="0911C98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0A6C3056" w14:textId="7A654E23" w:rsidR="009E29E9" w:rsidRPr="00E96558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/>
                <w:sz w:val="28"/>
                <w:szCs w:val="28"/>
              </w:rPr>
              <w:t>8,009</w:t>
            </w:r>
          </w:p>
        </w:tc>
        <w:tc>
          <w:tcPr>
            <w:tcW w:w="95" w:type="pct"/>
          </w:tcPr>
          <w:p w14:paraId="7386F7E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1BE06C20" w14:textId="550B0F87" w:rsidR="009E29E9" w:rsidRPr="00E96558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/>
                <w:sz w:val="28"/>
                <w:szCs w:val="28"/>
              </w:rPr>
              <w:t>110,161</w:t>
            </w:r>
          </w:p>
        </w:tc>
        <w:tc>
          <w:tcPr>
            <w:tcW w:w="91" w:type="pct"/>
          </w:tcPr>
          <w:p w14:paraId="0BA0C4F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1B2150C" w14:textId="5613D943" w:rsidR="009E29E9" w:rsidRPr="00E96558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E96558">
              <w:rPr>
                <w:rFonts w:ascii="Angsana New" w:hAnsi="Angsana New"/>
                <w:sz w:val="28"/>
                <w:szCs w:val="28"/>
              </w:rPr>
              <w:t>17,33</w:t>
            </w:r>
            <w:r w:rsidR="000051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" w:type="pct"/>
          </w:tcPr>
          <w:p w14:paraId="17DE3FD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4448DE0" w14:textId="39CE5E9E" w:rsidR="009E29E9" w:rsidRPr="00E96558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E96558">
              <w:rPr>
                <w:rFonts w:ascii="Angsana New" w:hAnsi="Angsana New"/>
                <w:sz w:val="28"/>
                <w:szCs w:val="28"/>
              </w:rPr>
              <w:t>2,284</w:t>
            </w:r>
          </w:p>
        </w:tc>
        <w:tc>
          <w:tcPr>
            <w:tcW w:w="91" w:type="pct"/>
          </w:tcPr>
          <w:p w14:paraId="150391A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4F6C3BA" w14:textId="470B0369" w:rsidR="009E29E9" w:rsidRPr="00E96558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E96558">
              <w:rPr>
                <w:rFonts w:ascii="Angsana New" w:hAnsi="Angsana New"/>
                <w:sz w:val="28"/>
                <w:szCs w:val="28"/>
              </w:rPr>
              <w:t>21,31</w:t>
            </w:r>
            <w:r w:rsidR="0000519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1" w:type="pct"/>
          </w:tcPr>
          <w:p w14:paraId="49BF822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63A1A10" w14:textId="7B77629D" w:rsidR="009E29E9" w:rsidRPr="00E96558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E96558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91" w:type="pct"/>
          </w:tcPr>
          <w:p w14:paraId="5E06B506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425B7F85" w14:textId="69D39AA5" w:rsidR="009E29E9" w:rsidRPr="005B7F42" w:rsidRDefault="00E96558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5B7F42">
              <w:rPr>
                <w:rFonts w:ascii="Angsana New" w:hAnsi="Angsana New"/>
                <w:sz w:val="28"/>
                <w:szCs w:val="28"/>
              </w:rPr>
              <w:t>173,40</w:t>
            </w:r>
            <w:r w:rsidR="00BF68BF" w:rsidRPr="005B7F4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96558" w:rsidRPr="00E96558" w14:paraId="1BBD5690" w14:textId="77777777" w:rsidTr="00E96558">
        <w:tc>
          <w:tcPr>
            <w:tcW w:w="1001" w:type="pct"/>
            <w:vAlign w:val="center"/>
          </w:tcPr>
          <w:p w14:paraId="3C2844FD" w14:textId="77777777" w:rsidR="009E29E9" w:rsidRPr="00E96558" w:rsidRDefault="009E29E9" w:rsidP="008D75CD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6FEB64A4" w14:textId="5D859FEA" w:rsidR="009E29E9" w:rsidRPr="00E96558" w:rsidRDefault="00965347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1,580</w:t>
            </w:r>
          </w:p>
        </w:tc>
        <w:tc>
          <w:tcPr>
            <w:tcW w:w="95" w:type="pct"/>
          </w:tcPr>
          <w:p w14:paraId="3480D36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D3AD894" w14:textId="01CDAEAE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2,230</w:t>
            </w:r>
          </w:p>
        </w:tc>
        <w:tc>
          <w:tcPr>
            <w:tcW w:w="95" w:type="pct"/>
          </w:tcPr>
          <w:p w14:paraId="65938E8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68CF353E" w14:textId="437D65E7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35,860</w:t>
            </w:r>
          </w:p>
        </w:tc>
        <w:tc>
          <w:tcPr>
            <w:tcW w:w="91" w:type="pct"/>
          </w:tcPr>
          <w:p w14:paraId="703A7CD0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ED329FB" w14:textId="4B56B160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6,255</w:t>
            </w:r>
          </w:p>
        </w:tc>
        <w:tc>
          <w:tcPr>
            <w:tcW w:w="91" w:type="pct"/>
          </w:tcPr>
          <w:p w14:paraId="55FE43B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679CDC2" w14:textId="0F03938D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91" w:type="pct"/>
          </w:tcPr>
          <w:p w14:paraId="59D7370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0663606" w14:textId="68622228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18,900</w:t>
            </w:r>
          </w:p>
        </w:tc>
        <w:tc>
          <w:tcPr>
            <w:tcW w:w="91" w:type="pct"/>
          </w:tcPr>
          <w:p w14:paraId="5C33460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1E880993" w14:textId="2197540A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3E4154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40125E6D" w14:textId="5D5C5B0C" w:rsidR="009E29E9" w:rsidRPr="00E96558" w:rsidRDefault="00D361D6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65,515</w:t>
            </w:r>
          </w:p>
        </w:tc>
      </w:tr>
      <w:tr w:rsidR="00E96558" w:rsidRPr="00E96558" w14:paraId="53AD4679" w14:textId="77777777" w:rsidTr="00E96558">
        <w:tc>
          <w:tcPr>
            <w:tcW w:w="1001" w:type="pct"/>
            <w:vAlign w:val="center"/>
          </w:tcPr>
          <w:p w14:paraId="49AE996B" w14:textId="77777777" w:rsidR="009E29E9" w:rsidRPr="00E96558" w:rsidRDefault="009E29E9" w:rsidP="008D75CD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4A40862C" w14:textId="08AEEF0E" w:rsidR="009E29E9" w:rsidRPr="00E96558" w:rsidRDefault="00965347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1,997</w:t>
            </w:r>
          </w:p>
        </w:tc>
        <w:tc>
          <w:tcPr>
            <w:tcW w:w="95" w:type="pct"/>
          </w:tcPr>
          <w:p w14:paraId="286819D5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3CB3BDAC" w14:textId="4AB30681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680394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1022A281" w14:textId="6071E998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BC0E17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19576D4" w14:textId="1316227B" w:rsidR="009E29E9" w:rsidRPr="00344A3A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344A3A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DFC877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BE6DCDF" w14:textId="5335842D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2B4004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E7C40AC" w14:textId="471C94BA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FC9D0E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51DBF31" w14:textId="299C55A5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(1,997)</w:t>
            </w:r>
          </w:p>
        </w:tc>
        <w:tc>
          <w:tcPr>
            <w:tcW w:w="91" w:type="pct"/>
          </w:tcPr>
          <w:p w14:paraId="113CA068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5DE274F2" w14:textId="3B1DD040" w:rsidR="009E29E9" w:rsidRPr="00E96558" w:rsidRDefault="00D361D6" w:rsidP="00D36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6558" w:rsidRPr="00E96558" w14:paraId="695887DE" w14:textId="77777777" w:rsidTr="00E96558">
        <w:tc>
          <w:tcPr>
            <w:tcW w:w="1001" w:type="pct"/>
            <w:vAlign w:val="center"/>
          </w:tcPr>
          <w:p w14:paraId="397572A3" w14:textId="1F028090" w:rsidR="009E29E9" w:rsidRPr="00E96558" w:rsidRDefault="009E29E9" w:rsidP="008D75CD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โอนจากส</w:t>
            </w:r>
            <w:r w:rsidR="00387CDC"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ินค้าคงเหลือ</w:t>
            </w:r>
          </w:p>
        </w:tc>
        <w:tc>
          <w:tcPr>
            <w:tcW w:w="407" w:type="pct"/>
          </w:tcPr>
          <w:p w14:paraId="69BBB985" w14:textId="3A15990B" w:rsidR="009E29E9" w:rsidRPr="00E96558" w:rsidRDefault="00965347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61C9092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7870A482" w14:textId="5A8D4FF3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46407C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5C8B8DE6" w14:textId="24BAC021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9,212</w:t>
            </w:r>
          </w:p>
        </w:tc>
        <w:tc>
          <w:tcPr>
            <w:tcW w:w="91" w:type="pct"/>
          </w:tcPr>
          <w:p w14:paraId="70CF8F4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5B7EDF5" w14:textId="2E82905E" w:rsidR="009E29E9" w:rsidRPr="00344A3A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344A3A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C30AA2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1FC149F" w14:textId="330F0D1C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EB00708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20A8DA1" w14:textId="588EBCAB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91" w:type="pct"/>
          </w:tcPr>
          <w:p w14:paraId="79E83D8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30963D6" w14:textId="457FD262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A47F65D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45C31DBC" w14:textId="5DAD3BC7" w:rsidR="009E29E9" w:rsidRPr="005B7F42" w:rsidRDefault="00D361D6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5B7F42">
              <w:rPr>
                <w:rFonts w:ascii="Angsana New" w:hAnsi="Angsana New"/>
                <w:sz w:val="28"/>
                <w:szCs w:val="28"/>
              </w:rPr>
              <w:t>9,767</w:t>
            </w:r>
          </w:p>
        </w:tc>
      </w:tr>
      <w:tr w:rsidR="00E96558" w:rsidRPr="005B7F42" w14:paraId="1DAC1F6C" w14:textId="77777777" w:rsidTr="00E96558">
        <w:tc>
          <w:tcPr>
            <w:tcW w:w="1001" w:type="pct"/>
            <w:vAlign w:val="center"/>
          </w:tcPr>
          <w:p w14:paraId="04612FEF" w14:textId="3E0AD4FA" w:rsidR="009E29E9" w:rsidRPr="00E96558" w:rsidRDefault="009E29E9" w:rsidP="008D75CD">
            <w:pPr>
              <w:spacing w:line="240" w:lineRule="auto"/>
              <w:ind w:right="-10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F78A6F6" w14:textId="699D143C" w:rsidR="009E29E9" w:rsidRPr="00E96558" w:rsidRDefault="00965347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72A9FB9D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7E26A47A" w14:textId="3B27C95E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</w:t>
            </w:r>
            <w:r w:rsidR="00BF68BF">
              <w:rPr>
                <w:rFonts w:ascii="Angsana New" w:eastAsia="Cordia New" w:hAnsi="Angsana New"/>
                <w:sz w:val="28"/>
                <w:szCs w:val="28"/>
              </w:rPr>
              <w:t>39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2B80D2A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081D6380" w14:textId="40DF37B4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(10,48</w:t>
            </w:r>
            <w:r w:rsidR="005B7F42">
              <w:rPr>
                <w:rFonts w:ascii="Angsana New" w:eastAsia="Cordia New" w:hAnsi="Angsana New"/>
                <w:sz w:val="28"/>
                <w:szCs w:val="28"/>
              </w:rPr>
              <w:t>7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6A7EE66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1594958" w14:textId="7743DA44" w:rsidR="009E29E9" w:rsidRPr="00344A3A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</w:t>
            </w:r>
            <w:r w:rsidR="00005191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795F859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6094DCC7" w14:textId="6376CC5A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9E69FED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2F921493" w14:textId="0CA22800" w:rsidR="009E29E9" w:rsidRPr="00E96558" w:rsidRDefault="00344A3A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(2,434)</w:t>
            </w:r>
          </w:p>
        </w:tc>
        <w:tc>
          <w:tcPr>
            <w:tcW w:w="91" w:type="pct"/>
          </w:tcPr>
          <w:p w14:paraId="122C1E3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42B6633" w14:textId="53B6CFC5" w:rsidR="009E29E9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FFC7CC8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744BDEB8" w14:textId="190FFF0E" w:rsidR="009E29E9" w:rsidRPr="005B7F42" w:rsidRDefault="00D361D6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5B7F42">
              <w:rPr>
                <w:rFonts w:ascii="Angsana New" w:hAnsi="Angsana New"/>
                <w:sz w:val="28"/>
                <w:szCs w:val="28"/>
              </w:rPr>
              <w:t>(14,08</w:t>
            </w:r>
            <w:r w:rsidR="00BF68BF" w:rsidRPr="005B7F42">
              <w:rPr>
                <w:rFonts w:ascii="Angsana New" w:hAnsi="Angsana New"/>
                <w:sz w:val="28"/>
                <w:szCs w:val="28"/>
              </w:rPr>
              <w:t>0</w:t>
            </w:r>
            <w:r w:rsidRPr="005B7F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6558" w:rsidRPr="00E96558" w14:paraId="452BA073" w14:textId="77777777" w:rsidTr="00E96558">
        <w:tc>
          <w:tcPr>
            <w:tcW w:w="1001" w:type="pct"/>
            <w:vAlign w:val="center"/>
          </w:tcPr>
          <w:p w14:paraId="6F3E3F55" w14:textId="76BE9508" w:rsidR="009E29E9" w:rsidRPr="00E96558" w:rsidRDefault="009E29E9" w:rsidP="008D75CD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703ED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</w:p>
          <w:p w14:paraId="42109C8F" w14:textId="248C7210" w:rsidR="009E29E9" w:rsidRPr="00E96558" w:rsidRDefault="009E29E9" w:rsidP="008D75CD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  และ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 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703ED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85B9F72" w14:textId="77777777" w:rsidR="009E29E9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14CF4D81" w14:textId="5A536C85" w:rsidR="00BF68BF" w:rsidRPr="00E96558" w:rsidRDefault="00BF68BF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15,878</w:t>
            </w:r>
          </w:p>
        </w:tc>
        <w:tc>
          <w:tcPr>
            <w:tcW w:w="95" w:type="pct"/>
          </w:tcPr>
          <w:p w14:paraId="6FDD0A7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6D6AFBB9" w14:textId="77777777" w:rsidR="009E29E9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14CF4BD9" w14:textId="3E67F85B" w:rsidR="00BF68BF" w:rsidRPr="00E96558" w:rsidRDefault="00BF68BF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10,100</w:t>
            </w:r>
          </w:p>
        </w:tc>
        <w:tc>
          <w:tcPr>
            <w:tcW w:w="95" w:type="pct"/>
          </w:tcPr>
          <w:p w14:paraId="6F9D7309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14:paraId="2D547D31" w14:textId="77777777" w:rsidR="009E29E9" w:rsidRPr="005B7F42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3ACFF935" w14:textId="22B46207" w:rsidR="00BF68BF" w:rsidRPr="005B7F42" w:rsidRDefault="00BF68BF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B7F42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144,74</w:t>
            </w:r>
            <w:r w:rsidR="005B7F42" w:rsidRPr="005B7F42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pct"/>
          </w:tcPr>
          <w:p w14:paraId="57984C74" w14:textId="77777777" w:rsidR="009E29E9" w:rsidRPr="005B7F42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5D8A5D33" w14:textId="77777777" w:rsidR="009E29E9" w:rsidRPr="005B7F42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FAD7AD" w14:textId="5755C45F" w:rsidR="00BF68BF" w:rsidRPr="005B7F42" w:rsidRDefault="00BF68BF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7F42">
              <w:rPr>
                <w:rFonts w:ascii="Angsana New" w:hAnsi="Angsana New"/>
                <w:b/>
                <w:bCs/>
                <w:sz w:val="28"/>
                <w:szCs w:val="28"/>
              </w:rPr>
              <w:t>22,567</w:t>
            </w:r>
          </w:p>
        </w:tc>
        <w:tc>
          <w:tcPr>
            <w:tcW w:w="91" w:type="pct"/>
          </w:tcPr>
          <w:p w14:paraId="1230ED87" w14:textId="77777777" w:rsidR="009E29E9" w:rsidRPr="005B7F42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3BC9C313" w14:textId="77777777" w:rsidR="009E29E9" w:rsidRPr="005B7F42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69A0ACA" w14:textId="1E3967B7" w:rsidR="00BF68BF" w:rsidRPr="005B7F42" w:rsidRDefault="00BF68BF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7F42">
              <w:rPr>
                <w:rFonts w:ascii="Angsana New" w:hAnsi="Angsana New"/>
                <w:b/>
                <w:bCs/>
                <w:sz w:val="28"/>
                <w:szCs w:val="28"/>
              </w:rPr>
              <w:t>2,974</w:t>
            </w:r>
          </w:p>
        </w:tc>
        <w:tc>
          <w:tcPr>
            <w:tcW w:w="91" w:type="pct"/>
          </w:tcPr>
          <w:p w14:paraId="2E9CA427" w14:textId="77777777" w:rsidR="009E29E9" w:rsidRPr="005B7F42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66194108" w14:textId="77777777" w:rsidR="009E29E9" w:rsidRPr="005B7F42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D5DDA0D" w14:textId="037BC402" w:rsidR="00BF68BF" w:rsidRPr="005B7F42" w:rsidRDefault="00BF68BF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7F42">
              <w:rPr>
                <w:rFonts w:ascii="Angsana New" w:hAnsi="Angsana New"/>
                <w:b/>
                <w:bCs/>
                <w:sz w:val="28"/>
                <w:szCs w:val="28"/>
              </w:rPr>
              <w:t>38,33</w:t>
            </w:r>
            <w:r w:rsidR="005B7F42" w:rsidRPr="005B7F4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1" w:type="pct"/>
          </w:tcPr>
          <w:p w14:paraId="2482FB0B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0D5F4B9E" w14:textId="77777777" w:rsidR="009E29E9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382C7D" w14:textId="1BE495B0" w:rsidR="00344A3A" w:rsidRPr="00E96558" w:rsidRDefault="00344A3A" w:rsidP="0034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200F96A5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42569072" w14:textId="77777777" w:rsidR="009E29E9" w:rsidRPr="007B14D0" w:rsidRDefault="009E29E9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2D7A041" w14:textId="70079AA4" w:rsidR="0035511F" w:rsidRPr="007B14D0" w:rsidRDefault="0035511F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4D0">
              <w:rPr>
                <w:rFonts w:ascii="Angsana New" w:hAnsi="Angsana New"/>
                <w:b/>
                <w:bCs/>
                <w:sz w:val="28"/>
                <w:szCs w:val="28"/>
              </w:rPr>
              <w:t>234,604</w:t>
            </w:r>
          </w:p>
        </w:tc>
      </w:tr>
      <w:tr w:rsidR="00E96558" w:rsidRPr="00E96558" w14:paraId="1088C978" w14:textId="77777777" w:rsidTr="00E96558">
        <w:tc>
          <w:tcPr>
            <w:tcW w:w="1001" w:type="pct"/>
            <w:vAlign w:val="center"/>
          </w:tcPr>
          <w:p w14:paraId="35B73684" w14:textId="77777777" w:rsidR="009E29E9" w:rsidRPr="00E96558" w:rsidRDefault="009E29E9" w:rsidP="008D75CD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50B33E85" w14:textId="34D27A19" w:rsidR="009E29E9" w:rsidRPr="00E96558" w:rsidRDefault="008E2F07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359</w:t>
            </w:r>
          </w:p>
        </w:tc>
        <w:tc>
          <w:tcPr>
            <w:tcW w:w="95" w:type="pct"/>
          </w:tcPr>
          <w:p w14:paraId="0772429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5727A1F" w14:textId="49B71A68" w:rsidR="009E29E9" w:rsidRPr="00E96558" w:rsidRDefault="008D0964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1,911</w:t>
            </w:r>
          </w:p>
        </w:tc>
        <w:tc>
          <w:tcPr>
            <w:tcW w:w="95" w:type="pct"/>
          </w:tcPr>
          <w:p w14:paraId="53C3BF1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1787C328" w14:textId="31FF5E96" w:rsidR="009E29E9" w:rsidRPr="00E96558" w:rsidRDefault="008D0964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1,682</w:t>
            </w:r>
          </w:p>
        </w:tc>
        <w:tc>
          <w:tcPr>
            <w:tcW w:w="91" w:type="pct"/>
          </w:tcPr>
          <w:p w14:paraId="4E56A68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D3F7071" w14:textId="5255228B" w:rsidR="009E29E9" w:rsidRPr="00E96558" w:rsidRDefault="008D0964" w:rsidP="008D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8,766</w:t>
            </w:r>
          </w:p>
        </w:tc>
        <w:tc>
          <w:tcPr>
            <w:tcW w:w="91" w:type="pct"/>
          </w:tcPr>
          <w:p w14:paraId="35C9925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100E89B" w14:textId="37114CB3" w:rsidR="009E29E9" w:rsidRPr="00E96558" w:rsidRDefault="008D0964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91" w:type="pct"/>
          </w:tcPr>
          <w:p w14:paraId="6AE84E95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D1BA6E2" w14:textId="76FF483D" w:rsidR="009E29E9" w:rsidRPr="00E96558" w:rsidRDefault="008D0964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21,39</w:t>
            </w:r>
            <w:r w:rsidR="000C34E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1" w:type="pct"/>
          </w:tcPr>
          <w:p w14:paraId="58DE169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39614DB8" w14:textId="6B09BF97" w:rsidR="009E29E9" w:rsidRPr="00E96558" w:rsidRDefault="008D0964" w:rsidP="008D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4EF68F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4F9B368E" w14:textId="66DD5B71" w:rsidR="009E29E9" w:rsidRPr="00E96558" w:rsidRDefault="00665132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665132">
              <w:rPr>
                <w:rFonts w:ascii="Angsana New" w:hAnsi="Angsana New"/>
                <w:sz w:val="28"/>
                <w:szCs w:val="28"/>
              </w:rPr>
              <w:t>34,40</w:t>
            </w:r>
            <w:r w:rsidR="000C34E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96558" w:rsidRPr="00E96558" w14:paraId="67F2B92D" w14:textId="77777777" w:rsidTr="00E96558">
        <w:tc>
          <w:tcPr>
            <w:tcW w:w="1001" w:type="pct"/>
            <w:vAlign w:val="center"/>
          </w:tcPr>
          <w:p w14:paraId="6AA5B8F0" w14:textId="1655E0DE" w:rsidR="009E29E9" w:rsidRPr="00E96558" w:rsidRDefault="009E29E9" w:rsidP="008D75CD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</w:t>
            </w:r>
            <w:r w:rsidR="009E38B5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จากสินค้าคงเหลือ</w:t>
            </w:r>
          </w:p>
        </w:tc>
        <w:tc>
          <w:tcPr>
            <w:tcW w:w="407" w:type="pct"/>
          </w:tcPr>
          <w:p w14:paraId="72B4BFCD" w14:textId="09A2F3C4" w:rsidR="009E29E9" w:rsidRPr="00E96558" w:rsidRDefault="008E2F07" w:rsidP="008E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B2F1BE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794E2D47" w14:textId="15B02F03" w:rsidR="009E29E9" w:rsidRPr="00E96558" w:rsidRDefault="00662AF2" w:rsidP="0066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472BFE1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7DC0B284" w14:textId="734E1608" w:rsidR="009E29E9" w:rsidRPr="00665132" w:rsidRDefault="00662AF2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665132">
              <w:rPr>
                <w:rFonts w:ascii="Angsana New" w:eastAsia="Cordia New" w:hAnsi="Angsana New"/>
                <w:sz w:val="28"/>
                <w:szCs w:val="28"/>
              </w:rPr>
              <w:t>26,881</w:t>
            </w:r>
          </w:p>
        </w:tc>
        <w:tc>
          <w:tcPr>
            <w:tcW w:w="91" w:type="pct"/>
          </w:tcPr>
          <w:p w14:paraId="648D6830" w14:textId="77777777" w:rsidR="009E29E9" w:rsidRPr="00665132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1FE2EB8E" w14:textId="426D65F9" w:rsidR="009E29E9" w:rsidRPr="00665132" w:rsidRDefault="00662AF2" w:rsidP="0066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6651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F737290" w14:textId="77777777" w:rsidR="009E29E9" w:rsidRPr="00665132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AFEDF31" w14:textId="161449F6" w:rsidR="009E29E9" w:rsidRPr="00665132" w:rsidRDefault="00662AF2" w:rsidP="0066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6651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EC555AF" w14:textId="77777777" w:rsidR="009E29E9" w:rsidRPr="00665132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374F039" w14:textId="19FF823E" w:rsidR="009E29E9" w:rsidRPr="00665132" w:rsidRDefault="00662AF2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665132">
              <w:rPr>
                <w:rFonts w:ascii="Angsana New" w:hAnsi="Angsana New"/>
                <w:sz w:val="28"/>
                <w:szCs w:val="28"/>
              </w:rPr>
              <w:t>19,63</w:t>
            </w:r>
            <w:r w:rsidR="00665132" w:rsidRPr="0066513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1" w:type="pct"/>
          </w:tcPr>
          <w:p w14:paraId="38305F6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F5FDDD2" w14:textId="7007F7C4" w:rsidR="009E29E9" w:rsidRPr="00E96558" w:rsidRDefault="008D0964" w:rsidP="008D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BCD864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46A5F69D" w14:textId="02452D8E" w:rsidR="009E29E9" w:rsidRPr="00E96558" w:rsidRDefault="00665132" w:rsidP="0066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46,518</w:t>
            </w:r>
          </w:p>
        </w:tc>
      </w:tr>
      <w:tr w:rsidR="005453F6" w:rsidRPr="00E96558" w14:paraId="2A9B8D4F" w14:textId="77777777" w:rsidTr="00E96558">
        <w:tc>
          <w:tcPr>
            <w:tcW w:w="1001" w:type="pct"/>
            <w:vAlign w:val="center"/>
          </w:tcPr>
          <w:p w14:paraId="65B6F2E0" w14:textId="1F34CCC3" w:rsidR="005453F6" w:rsidRPr="00E96558" w:rsidRDefault="005453F6" w:rsidP="005453F6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</w:t>
            </w:r>
            <w:r w:rsidR="009E38B5">
              <w:rPr>
                <w:rFonts w:ascii="Angsana New" w:eastAsia="Cordia New" w:hAnsi="Angsana New" w:hint="cs"/>
                <w:sz w:val="28"/>
                <w:szCs w:val="28"/>
                <w:cs/>
              </w:rPr>
              <w:t>ไป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407" w:type="pct"/>
          </w:tcPr>
          <w:p w14:paraId="36905B0F" w14:textId="4B6E6225" w:rsidR="005453F6" w:rsidRPr="00E96558" w:rsidRDefault="008E2F07" w:rsidP="008E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B022690" w14:textId="77777777" w:rsidR="005453F6" w:rsidRPr="00E96558" w:rsidRDefault="005453F6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7C8E5387" w14:textId="0678456E" w:rsidR="005453F6" w:rsidRPr="00E96558" w:rsidRDefault="00662AF2" w:rsidP="0066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7B274D7D" w14:textId="77777777" w:rsidR="005453F6" w:rsidRPr="00E96558" w:rsidRDefault="005453F6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2DD4A088" w14:textId="02A71458" w:rsidR="005453F6" w:rsidRPr="00E96558" w:rsidRDefault="00662AF2" w:rsidP="0066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11F5F71" w14:textId="77777777" w:rsidR="005453F6" w:rsidRPr="00E96558" w:rsidRDefault="005453F6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B9D4A51" w14:textId="6992C536" w:rsidR="005453F6" w:rsidRPr="00E96558" w:rsidRDefault="00662AF2" w:rsidP="0066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C38DE38" w14:textId="77777777" w:rsidR="005453F6" w:rsidRPr="00E96558" w:rsidRDefault="005453F6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CB1C72F" w14:textId="16EA47D2" w:rsidR="005453F6" w:rsidRPr="00E96558" w:rsidRDefault="00662AF2" w:rsidP="0066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B3342CB" w14:textId="77777777" w:rsidR="005453F6" w:rsidRPr="00E96558" w:rsidRDefault="005453F6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8965517" w14:textId="1E0E1027" w:rsidR="005453F6" w:rsidRPr="00E96558" w:rsidRDefault="00662AF2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(11,738)</w:t>
            </w:r>
          </w:p>
        </w:tc>
        <w:tc>
          <w:tcPr>
            <w:tcW w:w="91" w:type="pct"/>
          </w:tcPr>
          <w:p w14:paraId="1A4B2A0D" w14:textId="77777777" w:rsidR="005453F6" w:rsidRPr="00E96558" w:rsidRDefault="005453F6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35A8A38" w14:textId="7CB91A67" w:rsidR="005453F6" w:rsidRPr="00E96558" w:rsidRDefault="008D0964" w:rsidP="008D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3758BA3" w14:textId="77777777" w:rsidR="005453F6" w:rsidRPr="00E96558" w:rsidRDefault="005453F6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7F7AF1CF" w14:textId="7163386B" w:rsidR="005453F6" w:rsidRPr="00E96558" w:rsidRDefault="00662AF2" w:rsidP="005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(11,738)</w:t>
            </w:r>
          </w:p>
        </w:tc>
      </w:tr>
      <w:tr w:rsidR="00E96558" w:rsidRPr="00E96558" w14:paraId="783B2451" w14:textId="77777777" w:rsidTr="00E96558">
        <w:tc>
          <w:tcPr>
            <w:tcW w:w="1001" w:type="pct"/>
            <w:vAlign w:val="center"/>
          </w:tcPr>
          <w:p w14:paraId="2C88D3F6" w14:textId="4258F092" w:rsidR="009E29E9" w:rsidRPr="00E96558" w:rsidRDefault="009E29E9" w:rsidP="008D75CD">
            <w:pPr>
              <w:spacing w:line="240" w:lineRule="auto"/>
              <w:ind w:right="-10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</w:t>
            </w:r>
            <w:r w:rsidR="005453F6">
              <w:rPr>
                <w:rFonts w:ascii="Angsana New" w:eastAsia="Cordia New" w:hAnsi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8384A0E" w14:textId="64B80B44" w:rsidR="009E29E9" w:rsidRPr="00E96558" w:rsidRDefault="008E2F07" w:rsidP="008E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427DABB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A3160E5" w14:textId="6ECDB07C" w:rsidR="009E29E9" w:rsidRPr="00E96558" w:rsidRDefault="002510FC" w:rsidP="0025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(620)</w:t>
            </w:r>
          </w:p>
        </w:tc>
        <w:tc>
          <w:tcPr>
            <w:tcW w:w="95" w:type="pct"/>
          </w:tcPr>
          <w:p w14:paraId="035F3418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765E3CB4" w14:textId="1D9E079C" w:rsidR="009E29E9" w:rsidRPr="00E96558" w:rsidRDefault="002510FC" w:rsidP="0025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(7,074)</w:t>
            </w:r>
          </w:p>
        </w:tc>
        <w:tc>
          <w:tcPr>
            <w:tcW w:w="91" w:type="pct"/>
          </w:tcPr>
          <w:p w14:paraId="184BCA3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E9A61F3" w14:textId="29506AC1" w:rsidR="009E29E9" w:rsidRPr="00E96558" w:rsidRDefault="002510FC" w:rsidP="0025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(1,080)</w:t>
            </w:r>
          </w:p>
        </w:tc>
        <w:tc>
          <w:tcPr>
            <w:tcW w:w="91" w:type="pct"/>
          </w:tcPr>
          <w:p w14:paraId="73AC6E4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910AE08" w14:textId="31D34F4F" w:rsidR="009E29E9" w:rsidRPr="00E96558" w:rsidRDefault="002510FC" w:rsidP="0025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CF4AE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4FF140F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5556E29" w14:textId="6B4ECA05" w:rsidR="009E29E9" w:rsidRPr="00E96558" w:rsidRDefault="00662AF2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(13,08</w:t>
            </w:r>
            <w:r w:rsidR="00C706D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69700A76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4FFF1929" w14:textId="6436D987" w:rsidR="009E29E9" w:rsidRPr="00E96558" w:rsidRDefault="008D0964" w:rsidP="008D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0875083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0CC838E3" w14:textId="5CFD3866" w:rsidR="009E29E9" w:rsidRPr="00E96558" w:rsidRDefault="00665132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(22,00</w:t>
            </w:r>
            <w:r w:rsidR="009D092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6558" w:rsidRPr="00E96558" w14:paraId="4A58BD2C" w14:textId="77777777" w:rsidTr="00E96558">
        <w:tc>
          <w:tcPr>
            <w:tcW w:w="1001" w:type="pct"/>
            <w:vAlign w:val="center"/>
          </w:tcPr>
          <w:p w14:paraId="0FED3F0D" w14:textId="20740021" w:rsidR="009E29E9" w:rsidRPr="00E96558" w:rsidRDefault="009E29E9" w:rsidP="008D75CD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703ED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B988082" w14:textId="4603AD9D" w:rsidR="009E29E9" w:rsidRPr="00E96558" w:rsidRDefault="008E2F07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16,237</w:t>
            </w:r>
          </w:p>
        </w:tc>
        <w:tc>
          <w:tcPr>
            <w:tcW w:w="95" w:type="pct"/>
          </w:tcPr>
          <w:p w14:paraId="4486CA3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0207F19B" w14:textId="10F7177E" w:rsidR="009E29E9" w:rsidRPr="00E96558" w:rsidRDefault="00C706D4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11,391</w:t>
            </w:r>
          </w:p>
        </w:tc>
        <w:tc>
          <w:tcPr>
            <w:tcW w:w="95" w:type="pct"/>
          </w:tcPr>
          <w:p w14:paraId="05CC6A1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E3F89" w14:textId="1593EB09" w:rsidR="009E29E9" w:rsidRPr="00E96558" w:rsidRDefault="00C706D4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166,235</w:t>
            </w:r>
          </w:p>
        </w:tc>
        <w:tc>
          <w:tcPr>
            <w:tcW w:w="91" w:type="pct"/>
          </w:tcPr>
          <w:p w14:paraId="53A8331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76BBE8A1" w14:textId="2A5F722A" w:rsidR="009E29E9" w:rsidRPr="00E96558" w:rsidRDefault="00AD5DD0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3</w:t>
            </w:r>
            <w:r w:rsidR="00C706D4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0,253</w:t>
            </w:r>
          </w:p>
        </w:tc>
        <w:tc>
          <w:tcPr>
            <w:tcW w:w="91" w:type="pct"/>
          </w:tcPr>
          <w:p w14:paraId="21D85BBB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0443D680" w14:textId="023E365C" w:rsidR="009E29E9" w:rsidRPr="00E96558" w:rsidRDefault="00C706D4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3,112</w:t>
            </w:r>
          </w:p>
        </w:tc>
        <w:tc>
          <w:tcPr>
            <w:tcW w:w="91" w:type="pct"/>
          </w:tcPr>
          <w:p w14:paraId="39889D8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490F2FC2" w14:textId="56218B0E" w:rsidR="009E29E9" w:rsidRPr="00E96558" w:rsidRDefault="002510FC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54,55</w:t>
            </w:r>
            <w:r w:rsidR="000C34E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pct"/>
          </w:tcPr>
          <w:p w14:paraId="66A813C5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57E2874" w14:textId="2743F07A" w:rsidR="009E29E9" w:rsidRPr="008D0964" w:rsidRDefault="008D0964" w:rsidP="008D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23E2B15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14:paraId="4AB9860F" w14:textId="330F4606" w:rsidR="009E29E9" w:rsidRPr="000C34E4" w:rsidRDefault="007229EB" w:rsidP="009F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34E4">
              <w:rPr>
                <w:rFonts w:ascii="Angsana New" w:hAnsi="Angsana New"/>
                <w:b/>
                <w:bCs/>
                <w:sz w:val="28"/>
                <w:szCs w:val="28"/>
              </w:rPr>
              <w:t>281,78</w:t>
            </w:r>
            <w:r w:rsidR="000C34E4" w:rsidRPr="000C34E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D65CC1" w:rsidRPr="00E96558" w14:paraId="63D75392" w14:textId="77777777" w:rsidTr="00D65CC1">
        <w:tc>
          <w:tcPr>
            <w:tcW w:w="1408" w:type="pct"/>
            <w:gridSpan w:val="2"/>
            <w:vAlign w:val="center"/>
          </w:tcPr>
          <w:p w14:paraId="37F448CA" w14:textId="2123BEBE" w:rsidR="00D65CC1" w:rsidRPr="00E96558" w:rsidRDefault="00D65CC1" w:rsidP="00D65CC1">
            <w:pPr>
              <w:spacing w:line="340" w:lineRule="exact"/>
              <w:ind w:right="-218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95" w:type="pct"/>
          </w:tcPr>
          <w:p w14:paraId="3199347E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5D7F87B5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008624F7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3544D506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CAD10FD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67175AB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49BBE259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7E73B86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CE354E8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83CF7DD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5FD99E0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9E83628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C729266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2266FBD1" w14:textId="77777777" w:rsidR="00D65CC1" w:rsidRPr="00E96558" w:rsidRDefault="00D65CC1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E96558" w:rsidRPr="00E96558" w14:paraId="13DC9BE9" w14:textId="77777777" w:rsidTr="00E96558">
        <w:tc>
          <w:tcPr>
            <w:tcW w:w="1001" w:type="pct"/>
            <w:vAlign w:val="center"/>
          </w:tcPr>
          <w:p w14:paraId="56ADEF4A" w14:textId="15A9B780" w:rsidR="009E29E9" w:rsidRPr="00E96558" w:rsidRDefault="009E29E9" w:rsidP="008D75CD">
            <w:pPr>
              <w:spacing w:line="340" w:lineRule="exact"/>
              <w:ind w:right="-218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 xml:space="preserve">1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475F2D"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  <w:tc>
          <w:tcPr>
            <w:tcW w:w="407" w:type="pct"/>
          </w:tcPr>
          <w:p w14:paraId="69C1CF42" w14:textId="248BA25B" w:rsidR="009E29E9" w:rsidRPr="00E96558" w:rsidRDefault="004F3164" w:rsidP="004F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11,494</w:t>
            </w:r>
          </w:p>
        </w:tc>
        <w:tc>
          <w:tcPr>
            <w:tcW w:w="95" w:type="pct"/>
          </w:tcPr>
          <w:p w14:paraId="4B390DF6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66D9814A" w14:textId="63F0647D" w:rsidR="009E29E9" w:rsidRPr="00E96558" w:rsidRDefault="00B527B9" w:rsidP="00EC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3,658</w:t>
            </w:r>
          </w:p>
        </w:tc>
        <w:tc>
          <w:tcPr>
            <w:tcW w:w="95" w:type="pct"/>
          </w:tcPr>
          <w:p w14:paraId="4141D57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15A61690" w14:textId="220E495B" w:rsidR="009E29E9" w:rsidRPr="00E96558" w:rsidRDefault="00EC400A" w:rsidP="00EC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60,572</w:t>
            </w:r>
          </w:p>
        </w:tc>
        <w:tc>
          <w:tcPr>
            <w:tcW w:w="91" w:type="pct"/>
          </w:tcPr>
          <w:p w14:paraId="1FBC42D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145E0D1A" w14:textId="202D195E" w:rsidR="009E29E9" w:rsidRPr="00E96558" w:rsidRDefault="004221B8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12,857</w:t>
            </w:r>
          </w:p>
        </w:tc>
        <w:tc>
          <w:tcPr>
            <w:tcW w:w="91" w:type="pct"/>
          </w:tcPr>
          <w:p w14:paraId="772958BD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83E30A4" w14:textId="495FF78F" w:rsidR="009E29E9" w:rsidRPr="00E96558" w:rsidRDefault="004221B8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1,652</w:t>
            </w:r>
          </w:p>
        </w:tc>
        <w:tc>
          <w:tcPr>
            <w:tcW w:w="91" w:type="pct"/>
          </w:tcPr>
          <w:p w14:paraId="54DCBF4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3A39788" w14:textId="3576CA5B" w:rsidR="009E29E9" w:rsidRPr="00E96558" w:rsidRDefault="004221B8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10,486</w:t>
            </w:r>
          </w:p>
        </w:tc>
        <w:tc>
          <w:tcPr>
            <w:tcW w:w="91" w:type="pct"/>
          </w:tcPr>
          <w:p w14:paraId="25F91CD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244D118" w14:textId="6C0F3C0C" w:rsidR="009E29E9" w:rsidRPr="00E96558" w:rsidRDefault="004221B8" w:rsidP="00422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516722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5925A29F" w14:textId="3BE33867" w:rsidR="009E29E9" w:rsidRPr="00E96558" w:rsidRDefault="004221B8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100,71</w:t>
            </w:r>
            <w:r w:rsidR="001965E5">
              <w:rPr>
                <w:rFonts w:ascii="Angsana New" w:eastAsia="Cordia New" w:hAnsi="Angsana New"/>
                <w:sz w:val="28"/>
                <w:szCs w:val="28"/>
              </w:rPr>
              <w:t>9</w:t>
            </w:r>
          </w:p>
        </w:tc>
      </w:tr>
      <w:tr w:rsidR="00E96558" w:rsidRPr="00E96558" w14:paraId="143922E2" w14:textId="77777777" w:rsidTr="00E96558">
        <w:tc>
          <w:tcPr>
            <w:tcW w:w="1001" w:type="pct"/>
            <w:vAlign w:val="center"/>
          </w:tcPr>
          <w:p w14:paraId="1155ED93" w14:textId="77777777" w:rsidR="009E29E9" w:rsidRPr="00E96558" w:rsidRDefault="009E29E9" w:rsidP="008D75CD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2887CF29" w14:textId="67C34032" w:rsidR="009E29E9" w:rsidRPr="00E96558" w:rsidRDefault="0079335B" w:rsidP="004F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1,365</w:t>
            </w:r>
          </w:p>
        </w:tc>
        <w:tc>
          <w:tcPr>
            <w:tcW w:w="95" w:type="pct"/>
          </w:tcPr>
          <w:p w14:paraId="7D23188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671F66C" w14:textId="7E9E024C" w:rsidR="009E29E9" w:rsidRPr="00E96558" w:rsidRDefault="00B527B9" w:rsidP="00EC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1,561</w:t>
            </w:r>
          </w:p>
        </w:tc>
        <w:tc>
          <w:tcPr>
            <w:tcW w:w="95" w:type="pct"/>
          </w:tcPr>
          <w:p w14:paraId="1D076A5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40888FE2" w14:textId="5BAE88D9" w:rsidR="009E29E9" w:rsidRPr="00E96558" w:rsidRDefault="00EC400A" w:rsidP="00EC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12,949</w:t>
            </w:r>
          </w:p>
        </w:tc>
        <w:tc>
          <w:tcPr>
            <w:tcW w:w="91" w:type="pct"/>
          </w:tcPr>
          <w:p w14:paraId="5204B4FB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199FDFE5" w14:textId="798349B4" w:rsidR="009E29E9" w:rsidRPr="000D457C" w:rsidRDefault="00AB3B0B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3,238</w:t>
            </w:r>
          </w:p>
        </w:tc>
        <w:tc>
          <w:tcPr>
            <w:tcW w:w="91" w:type="pct"/>
          </w:tcPr>
          <w:p w14:paraId="255D1E73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065D57B" w14:textId="20C16D48" w:rsidR="009E29E9" w:rsidRPr="000D457C" w:rsidRDefault="00AB3B0B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91" w:type="pct"/>
          </w:tcPr>
          <w:p w14:paraId="5DBB8FE5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F8C3794" w14:textId="26A3E63C" w:rsidR="009E29E9" w:rsidRPr="000D457C" w:rsidRDefault="003726AB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6,698</w:t>
            </w:r>
          </w:p>
        </w:tc>
        <w:tc>
          <w:tcPr>
            <w:tcW w:w="91" w:type="pct"/>
          </w:tcPr>
          <w:p w14:paraId="413D2CDD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3907711A" w14:textId="1F7F9724" w:rsidR="009E29E9" w:rsidRPr="000D457C" w:rsidRDefault="004221B8" w:rsidP="00422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0D457C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D8AD366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01DCF1E9" w14:textId="7E062FFC" w:rsidR="009E29E9" w:rsidRPr="000D457C" w:rsidRDefault="001965E5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0D457C">
              <w:rPr>
                <w:rFonts w:ascii="Angsana New" w:eastAsia="Cordia New" w:hAnsi="Angsana New"/>
                <w:sz w:val="28"/>
                <w:szCs w:val="28"/>
              </w:rPr>
              <w:t>26,21</w:t>
            </w:r>
            <w:r w:rsidR="000D457C" w:rsidRPr="000D457C">
              <w:rPr>
                <w:rFonts w:ascii="Angsana New" w:eastAsia="Cordia New" w:hAnsi="Angsana New"/>
                <w:sz w:val="28"/>
                <w:szCs w:val="28"/>
              </w:rPr>
              <w:t>3</w:t>
            </w:r>
          </w:p>
        </w:tc>
      </w:tr>
      <w:tr w:rsidR="00E96558" w:rsidRPr="00E96558" w14:paraId="62D847D4" w14:textId="77777777" w:rsidTr="00E96558">
        <w:tc>
          <w:tcPr>
            <w:tcW w:w="1001" w:type="pct"/>
            <w:vAlign w:val="center"/>
          </w:tcPr>
          <w:p w14:paraId="2185E5CF" w14:textId="57D0788B" w:rsidR="009E29E9" w:rsidRPr="00E96558" w:rsidRDefault="009E29E9" w:rsidP="008D75CD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28CDF6DD" w14:textId="77777777" w:rsidR="009E29E9" w:rsidRPr="00E96558" w:rsidRDefault="009E29E9" w:rsidP="0079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00844CC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18B76" w14:textId="3B6D885D" w:rsidR="009E29E9" w:rsidRPr="00E96558" w:rsidRDefault="00B527B9" w:rsidP="00EC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(133)</w:t>
            </w:r>
          </w:p>
        </w:tc>
        <w:tc>
          <w:tcPr>
            <w:tcW w:w="95" w:type="pct"/>
          </w:tcPr>
          <w:p w14:paraId="7AD017A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8CC6C" w14:textId="7ACECA16" w:rsidR="009E29E9" w:rsidRPr="00E96558" w:rsidRDefault="00EC400A" w:rsidP="00EC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726880">
              <w:rPr>
                <w:rFonts w:ascii="Angsana New" w:hAnsi="Angsana New"/>
                <w:sz w:val="28"/>
                <w:szCs w:val="28"/>
              </w:rPr>
              <w:t>948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643701DB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F185C" w14:textId="4377E7AB" w:rsidR="009E29E9" w:rsidRPr="000D457C" w:rsidRDefault="00AB3B0B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(998)</w:t>
            </w:r>
          </w:p>
        </w:tc>
        <w:tc>
          <w:tcPr>
            <w:tcW w:w="91" w:type="pct"/>
          </w:tcPr>
          <w:p w14:paraId="4E66472E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58DAC" w14:textId="58447E57" w:rsidR="009E29E9" w:rsidRPr="000D457C" w:rsidRDefault="00AB3B0B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9D8D0C8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E6591" w14:textId="5AB65697" w:rsidR="009E29E9" w:rsidRPr="000D457C" w:rsidRDefault="003726AB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(2,434)</w:t>
            </w:r>
          </w:p>
        </w:tc>
        <w:tc>
          <w:tcPr>
            <w:tcW w:w="91" w:type="pct"/>
          </w:tcPr>
          <w:p w14:paraId="321B4E82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F9CFA" w14:textId="38DBCA04" w:rsidR="009E29E9" w:rsidRPr="000D457C" w:rsidRDefault="004221B8" w:rsidP="00422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84624D2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F6BD2" w14:textId="06D03C53" w:rsidR="009E29E9" w:rsidRPr="000D457C" w:rsidRDefault="001965E5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(10,</w:t>
            </w:r>
            <w:r w:rsidR="00EB7D33">
              <w:rPr>
                <w:rFonts w:ascii="Angsana New" w:hAnsi="Angsana New"/>
                <w:sz w:val="28"/>
                <w:szCs w:val="28"/>
              </w:rPr>
              <w:t>513</w:t>
            </w:r>
            <w:r w:rsidRPr="000D45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6558" w:rsidRPr="00E96558" w14:paraId="5BED43E9" w14:textId="77777777" w:rsidTr="00E96558">
        <w:tc>
          <w:tcPr>
            <w:tcW w:w="1001" w:type="pct"/>
            <w:vAlign w:val="center"/>
          </w:tcPr>
          <w:p w14:paraId="1E4889A0" w14:textId="093DCC59" w:rsidR="009E29E9" w:rsidRPr="00E96558" w:rsidRDefault="009E29E9" w:rsidP="008D75CD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475F2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</w:p>
          <w:p w14:paraId="5FD49165" w14:textId="675D1941" w:rsidR="009E29E9" w:rsidRPr="00E96558" w:rsidRDefault="009E29E9" w:rsidP="008D75CD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  และ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475F2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8DABA76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7A303AD9" w14:textId="3A373E98" w:rsidR="009E29E9" w:rsidRPr="00E96558" w:rsidRDefault="00B527B9" w:rsidP="00B52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12,859</w:t>
            </w:r>
          </w:p>
        </w:tc>
        <w:tc>
          <w:tcPr>
            <w:tcW w:w="95" w:type="pct"/>
          </w:tcPr>
          <w:p w14:paraId="274E8BF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4F079CD3" w14:textId="77777777" w:rsidR="009E29E9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40F6FFE" w14:textId="03FFF4E5" w:rsidR="003D7558" w:rsidRPr="00E96558" w:rsidRDefault="003D7558" w:rsidP="003D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5,086</w:t>
            </w:r>
          </w:p>
        </w:tc>
        <w:tc>
          <w:tcPr>
            <w:tcW w:w="95" w:type="pct"/>
          </w:tcPr>
          <w:p w14:paraId="6F4842A8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46454FB2" w14:textId="77777777" w:rsidR="009E29E9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4A88D8E" w14:textId="26AB2105" w:rsidR="004221B8" w:rsidRPr="00E96558" w:rsidRDefault="003D7558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66,573</w:t>
            </w:r>
          </w:p>
        </w:tc>
        <w:tc>
          <w:tcPr>
            <w:tcW w:w="91" w:type="pct"/>
          </w:tcPr>
          <w:p w14:paraId="214B442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351E984D" w14:textId="77777777" w:rsidR="009E29E9" w:rsidRPr="000D457C" w:rsidRDefault="009E29E9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4632BEE" w14:textId="5C0E355D" w:rsidR="003D7558" w:rsidRPr="000D457C" w:rsidRDefault="003D7558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57C">
              <w:rPr>
                <w:rFonts w:ascii="Angsana New" w:hAnsi="Angsana New"/>
                <w:b/>
                <w:bCs/>
                <w:sz w:val="28"/>
                <w:szCs w:val="28"/>
              </w:rPr>
              <w:t>15,09</w:t>
            </w:r>
            <w:r w:rsidR="000D457C" w:rsidRPr="000D457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pct"/>
          </w:tcPr>
          <w:p w14:paraId="2B991B82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3C63C63" w14:textId="77777777" w:rsidR="009E29E9" w:rsidRPr="000D457C" w:rsidRDefault="009E29E9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F918B4" w14:textId="05E5579E" w:rsidR="003D7558" w:rsidRPr="000D457C" w:rsidRDefault="003D7558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57C">
              <w:rPr>
                <w:rFonts w:ascii="Angsana New" w:hAnsi="Angsana New"/>
                <w:b/>
                <w:bCs/>
                <w:sz w:val="28"/>
                <w:szCs w:val="28"/>
              </w:rPr>
              <w:t>2,054</w:t>
            </w:r>
          </w:p>
        </w:tc>
        <w:tc>
          <w:tcPr>
            <w:tcW w:w="91" w:type="pct"/>
          </w:tcPr>
          <w:p w14:paraId="31357F04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37CC5F3D" w14:textId="77777777" w:rsidR="009E29E9" w:rsidRPr="000D457C" w:rsidRDefault="009E29E9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1D90105" w14:textId="0EC930F4" w:rsidR="003D7558" w:rsidRPr="000D457C" w:rsidRDefault="003D7558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57C">
              <w:rPr>
                <w:rFonts w:ascii="Angsana New" w:hAnsi="Angsana New"/>
                <w:b/>
                <w:bCs/>
                <w:sz w:val="28"/>
                <w:szCs w:val="28"/>
              </w:rPr>
              <w:t>14,750</w:t>
            </w:r>
          </w:p>
        </w:tc>
        <w:tc>
          <w:tcPr>
            <w:tcW w:w="91" w:type="pct"/>
          </w:tcPr>
          <w:p w14:paraId="0D08FADB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09F78FFF" w14:textId="77777777" w:rsidR="009E29E9" w:rsidRPr="000D457C" w:rsidRDefault="009E29E9" w:rsidP="00422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20D238F7" w14:textId="795BCEDF" w:rsidR="004221B8" w:rsidRPr="000D457C" w:rsidRDefault="004221B8" w:rsidP="00422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0D457C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BE016B3" w14:textId="77777777" w:rsidR="009E29E9" w:rsidRPr="000D457C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32142FB0" w14:textId="77777777" w:rsidR="009E29E9" w:rsidRPr="000D457C" w:rsidRDefault="009E29E9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3906FB8E" w14:textId="0BD32035" w:rsidR="004221B8" w:rsidRPr="000D457C" w:rsidRDefault="004221B8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0D457C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116,419</w:t>
            </w:r>
          </w:p>
        </w:tc>
      </w:tr>
      <w:tr w:rsidR="00E96558" w:rsidRPr="00E96558" w14:paraId="57B8A625" w14:textId="77777777" w:rsidTr="00E96558">
        <w:tc>
          <w:tcPr>
            <w:tcW w:w="1001" w:type="pct"/>
            <w:vAlign w:val="center"/>
          </w:tcPr>
          <w:p w14:paraId="38532CDE" w14:textId="77777777" w:rsidR="009E29E9" w:rsidRPr="00E96558" w:rsidRDefault="009E29E9" w:rsidP="008D75CD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69ED17B6" w14:textId="427E6591" w:rsidR="009E29E9" w:rsidRPr="00E96558" w:rsidRDefault="004D2942" w:rsidP="00F67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1,32</w:t>
            </w:r>
            <w:r w:rsidR="00A75A2E">
              <w:rPr>
                <w:rFonts w:ascii="Angsana New" w:eastAsia="Cordia New" w:hAnsi="Angsana New"/>
                <w:sz w:val="28"/>
                <w:szCs w:val="28"/>
              </w:rPr>
              <w:t>3</w:t>
            </w:r>
          </w:p>
        </w:tc>
        <w:tc>
          <w:tcPr>
            <w:tcW w:w="95" w:type="pct"/>
          </w:tcPr>
          <w:p w14:paraId="47B3A3D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51A25410" w14:textId="05E9BE74" w:rsidR="009E29E9" w:rsidRPr="00E96558" w:rsidRDefault="004D2942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95" w:type="pct"/>
          </w:tcPr>
          <w:p w14:paraId="5B7FD08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51701918" w14:textId="7D575C68" w:rsidR="009E29E9" w:rsidRPr="00E96558" w:rsidRDefault="004D2942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16,562</w:t>
            </w:r>
          </w:p>
        </w:tc>
        <w:tc>
          <w:tcPr>
            <w:tcW w:w="91" w:type="pct"/>
          </w:tcPr>
          <w:p w14:paraId="547F9B30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E7168BD" w14:textId="6415A164" w:rsidR="009E29E9" w:rsidRPr="00E96558" w:rsidRDefault="004D2942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4,037</w:t>
            </w:r>
          </w:p>
        </w:tc>
        <w:tc>
          <w:tcPr>
            <w:tcW w:w="91" w:type="pct"/>
          </w:tcPr>
          <w:p w14:paraId="1FCBEE82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D89AE84" w14:textId="00BBFB74" w:rsidR="009E29E9" w:rsidRPr="00E96558" w:rsidRDefault="004D2942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91" w:type="pct"/>
          </w:tcPr>
          <w:p w14:paraId="55F8EE1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9D3F1F4" w14:textId="06875ED6" w:rsidR="009E29E9" w:rsidRPr="00E96558" w:rsidRDefault="004D2942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8,918</w:t>
            </w:r>
          </w:p>
        </w:tc>
        <w:tc>
          <w:tcPr>
            <w:tcW w:w="91" w:type="pct"/>
          </w:tcPr>
          <w:p w14:paraId="62F5FD8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5C5914B" w14:textId="08958E02" w:rsidR="009E29E9" w:rsidRPr="005D6BB1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5D6BB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763EFC5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0FF2266C" w14:textId="491F9CE6" w:rsidR="009E29E9" w:rsidRPr="00E96558" w:rsidRDefault="000C34E4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32,908</w:t>
            </w:r>
          </w:p>
        </w:tc>
      </w:tr>
      <w:tr w:rsidR="000C34E4" w:rsidRPr="00E96558" w14:paraId="3EA6478B" w14:textId="77777777" w:rsidTr="00E96558">
        <w:tc>
          <w:tcPr>
            <w:tcW w:w="1001" w:type="pct"/>
            <w:vAlign w:val="center"/>
          </w:tcPr>
          <w:p w14:paraId="61CABA06" w14:textId="56856A7B" w:rsidR="000C34E4" w:rsidRPr="00E96558" w:rsidRDefault="000C34E4" w:rsidP="000C34E4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ไป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407" w:type="pct"/>
          </w:tcPr>
          <w:p w14:paraId="394F5731" w14:textId="3CA54C36" w:rsidR="000C34E4" w:rsidRPr="00E96558" w:rsidRDefault="004D2942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3D0B291" w14:textId="77777777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685F2E41" w14:textId="2C697B7A" w:rsidR="000C34E4" w:rsidRPr="00E96558" w:rsidRDefault="004D2942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267E5BB1" w14:textId="77777777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5890543D" w14:textId="65B2B236" w:rsidR="000C34E4" w:rsidRPr="00E96558" w:rsidRDefault="004D2942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3FC982E" w14:textId="77777777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7C66E563" w14:textId="136BB8FB" w:rsidR="000C34E4" w:rsidRPr="00AB3B0B" w:rsidRDefault="004D2942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27B0E83" w14:textId="77777777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5E881B2" w14:textId="26A43639" w:rsidR="000C34E4" w:rsidRPr="00E96558" w:rsidRDefault="004D2942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3C455CB" w14:textId="77777777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E1C1533" w14:textId="17C86097" w:rsidR="000C34E4" w:rsidRPr="00E96558" w:rsidRDefault="004D2942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(1,596)</w:t>
            </w:r>
          </w:p>
        </w:tc>
        <w:tc>
          <w:tcPr>
            <w:tcW w:w="91" w:type="pct"/>
          </w:tcPr>
          <w:p w14:paraId="4666382B" w14:textId="77777777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24E37CC" w14:textId="6C7587BD" w:rsidR="000C34E4" w:rsidRPr="005D6BB1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5D6BB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DBF715C" w14:textId="77777777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646CD7F9" w14:textId="1ACC9E72" w:rsidR="000C34E4" w:rsidRPr="00E96558" w:rsidRDefault="000C34E4" w:rsidP="000C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(1,596)</w:t>
            </w:r>
          </w:p>
        </w:tc>
      </w:tr>
      <w:tr w:rsidR="00E96558" w:rsidRPr="00E96558" w14:paraId="351AE3CC" w14:textId="77777777" w:rsidTr="00E96558">
        <w:tc>
          <w:tcPr>
            <w:tcW w:w="1001" w:type="pct"/>
            <w:vAlign w:val="center"/>
          </w:tcPr>
          <w:p w14:paraId="0C138268" w14:textId="73AD607B" w:rsidR="009E29E9" w:rsidRPr="00E96558" w:rsidRDefault="009E29E9" w:rsidP="008D75CD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37E7A44" w14:textId="576FBC37" w:rsidR="009E29E9" w:rsidRPr="00E96558" w:rsidRDefault="00A75A2E" w:rsidP="00A7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06255C2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24DB2D0" w14:textId="2D0CAE1F" w:rsidR="009E29E9" w:rsidRPr="00E96558" w:rsidRDefault="00A75A2E" w:rsidP="00A7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(566)</w:t>
            </w:r>
          </w:p>
        </w:tc>
        <w:tc>
          <w:tcPr>
            <w:tcW w:w="95" w:type="pct"/>
          </w:tcPr>
          <w:p w14:paraId="59D1C38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F48114D" w14:textId="27A20561" w:rsidR="009E29E9" w:rsidRPr="00E96558" w:rsidRDefault="00A75A2E" w:rsidP="004D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(4,414)</w:t>
            </w:r>
          </w:p>
        </w:tc>
        <w:tc>
          <w:tcPr>
            <w:tcW w:w="91" w:type="pct"/>
          </w:tcPr>
          <w:p w14:paraId="6ACC9455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45636728" w14:textId="0ABE9C2A" w:rsidR="009E29E9" w:rsidRPr="00E96558" w:rsidRDefault="00A75A2E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(1,010)</w:t>
            </w:r>
          </w:p>
        </w:tc>
        <w:tc>
          <w:tcPr>
            <w:tcW w:w="91" w:type="pct"/>
          </w:tcPr>
          <w:p w14:paraId="11794120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3C4290F" w14:textId="13E7CC17" w:rsidR="009E29E9" w:rsidRPr="00E96558" w:rsidRDefault="00A75A2E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(108)</w:t>
            </w:r>
          </w:p>
        </w:tc>
        <w:tc>
          <w:tcPr>
            <w:tcW w:w="91" w:type="pct"/>
          </w:tcPr>
          <w:p w14:paraId="47682CB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02895E74" w14:textId="4D529FDD" w:rsidR="009E29E9" w:rsidRPr="00E96558" w:rsidRDefault="00A75A2E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(10,137)</w:t>
            </w:r>
          </w:p>
        </w:tc>
        <w:tc>
          <w:tcPr>
            <w:tcW w:w="91" w:type="pct"/>
          </w:tcPr>
          <w:p w14:paraId="6AF92B0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3C70417" w14:textId="73E55385" w:rsidR="009E29E9" w:rsidRPr="005D6BB1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5D6BB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4F4EF0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33829F02" w14:textId="6479E6C5" w:rsidR="009E29E9" w:rsidRPr="00E96558" w:rsidRDefault="000C34E4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(16,235)</w:t>
            </w:r>
          </w:p>
        </w:tc>
      </w:tr>
      <w:tr w:rsidR="00E96558" w:rsidRPr="00E96558" w14:paraId="179AB739" w14:textId="77777777" w:rsidTr="00E96558">
        <w:tc>
          <w:tcPr>
            <w:tcW w:w="1001" w:type="pct"/>
            <w:vAlign w:val="center"/>
          </w:tcPr>
          <w:p w14:paraId="63A1DB4E" w14:textId="5C2D178E" w:rsidR="009E29E9" w:rsidRPr="00E96558" w:rsidRDefault="009E29E9" w:rsidP="008D75CD">
            <w:pPr>
              <w:spacing w:line="340" w:lineRule="exac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475F2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53672324" w14:textId="7F65092B" w:rsidR="009E29E9" w:rsidRPr="00A75A2E" w:rsidRDefault="00A75A2E" w:rsidP="00F67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A75A2E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14,182</w:t>
            </w:r>
          </w:p>
        </w:tc>
        <w:tc>
          <w:tcPr>
            <w:tcW w:w="95" w:type="pct"/>
          </w:tcPr>
          <w:p w14:paraId="36BBF3D2" w14:textId="77777777" w:rsidR="009E29E9" w:rsidRPr="00A75A2E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63858DAA" w14:textId="2E2F58F5" w:rsidR="009E29E9" w:rsidRPr="00A75A2E" w:rsidRDefault="00F84BF5" w:rsidP="00F8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6,231</w:t>
            </w:r>
          </w:p>
        </w:tc>
        <w:tc>
          <w:tcPr>
            <w:tcW w:w="95" w:type="pct"/>
          </w:tcPr>
          <w:p w14:paraId="15988C73" w14:textId="77777777" w:rsidR="009E29E9" w:rsidRPr="00A75A2E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1850DB84" w14:textId="6D04C269" w:rsidR="009E29E9" w:rsidRPr="00A75A2E" w:rsidRDefault="00F84BF5" w:rsidP="00F8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78,721</w:t>
            </w:r>
          </w:p>
        </w:tc>
        <w:tc>
          <w:tcPr>
            <w:tcW w:w="91" w:type="pct"/>
          </w:tcPr>
          <w:p w14:paraId="71021238" w14:textId="77777777" w:rsidR="009E29E9" w:rsidRPr="00A75A2E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7781E22E" w14:textId="24C359EB" w:rsidR="009E29E9" w:rsidRPr="00A75A2E" w:rsidRDefault="00F84BF5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18,124</w:t>
            </w:r>
          </w:p>
        </w:tc>
        <w:tc>
          <w:tcPr>
            <w:tcW w:w="91" w:type="pct"/>
          </w:tcPr>
          <w:p w14:paraId="4CCEF805" w14:textId="77777777" w:rsidR="009E29E9" w:rsidRPr="00A75A2E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3B0DB4A7" w14:textId="2EA8D181" w:rsidR="009E29E9" w:rsidRPr="00A75A2E" w:rsidRDefault="00F84BF5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2,303</w:t>
            </w:r>
          </w:p>
        </w:tc>
        <w:tc>
          <w:tcPr>
            <w:tcW w:w="91" w:type="pct"/>
          </w:tcPr>
          <w:p w14:paraId="17D84688" w14:textId="77777777" w:rsidR="009E29E9" w:rsidRPr="00A75A2E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5F169D68" w14:textId="55E51A95" w:rsidR="009E29E9" w:rsidRPr="00A75A2E" w:rsidRDefault="00F84BF5" w:rsidP="0037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11,935</w:t>
            </w:r>
          </w:p>
        </w:tc>
        <w:tc>
          <w:tcPr>
            <w:tcW w:w="91" w:type="pct"/>
          </w:tcPr>
          <w:p w14:paraId="01A17BF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8B31526" w14:textId="3FC20AE1" w:rsidR="009E29E9" w:rsidRPr="00E96558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93F12C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14:paraId="03C0D43C" w14:textId="225B42D5" w:rsidR="009E29E9" w:rsidRPr="00E96558" w:rsidRDefault="000C34E4" w:rsidP="00A7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131,496</w:t>
            </w:r>
          </w:p>
        </w:tc>
      </w:tr>
      <w:tr w:rsidR="00E96558" w:rsidRPr="00E96558" w14:paraId="5293A09E" w14:textId="77777777" w:rsidTr="00D65CC1">
        <w:trPr>
          <w:trHeight w:hRule="exact" w:val="288"/>
        </w:trPr>
        <w:tc>
          <w:tcPr>
            <w:tcW w:w="1001" w:type="pct"/>
          </w:tcPr>
          <w:p w14:paraId="2573CCBE" w14:textId="77777777" w:rsidR="009E29E9" w:rsidRPr="00E96558" w:rsidRDefault="009E29E9" w:rsidP="008D75CD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6824FFD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30439B3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2CA7567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2AABFA6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22B12019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029362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</w:tcPr>
          <w:p w14:paraId="480F2C3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91F2C39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0BF02F19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184B81E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23C2B6F6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7FF1B88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86EC3DE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7C5D00B9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14:paraId="16F1BAB0" w14:textId="77777777" w:rsidR="009E29E9" w:rsidRPr="00E96558" w:rsidRDefault="009E29E9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</w:tr>
      <w:tr w:rsidR="00E96558" w:rsidRPr="00E96558" w14:paraId="3E657EDD" w14:textId="77777777" w:rsidTr="00E96558">
        <w:tc>
          <w:tcPr>
            <w:tcW w:w="1001" w:type="pct"/>
          </w:tcPr>
          <w:p w14:paraId="0485AD76" w14:textId="77777777" w:rsidR="009E29E9" w:rsidRPr="00E96558" w:rsidRDefault="009E29E9" w:rsidP="008D75CD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175C361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79439B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1C7628A0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C01361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</w:tcPr>
          <w:p w14:paraId="558645B6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1B2D3A1A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</w:tcPr>
          <w:p w14:paraId="311AA8E6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66CE54E5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49BD120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8B27CBC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32681668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E307303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5E870677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7D0FF7E4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14:paraId="68A5DEE9" w14:textId="77777777" w:rsidR="009E29E9" w:rsidRPr="00E96558" w:rsidRDefault="009E29E9" w:rsidP="0019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</w:tr>
      <w:tr w:rsidR="00E96558" w:rsidRPr="00E96558" w14:paraId="60657BF3" w14:textId="77777777" w:rsidTr="00E96558">
        <w:tc>
          <w:tcPr>
            <w:tcW w:w="1001" w:type="pct"/>
            <w:vAlign w:val="center"/>
          </w:tcPr>
          <w:p w14:paraId="56C0C58A" w14:textId="5B4C61F0" w:rsidR="009E29E9" w:rsidRPr="00E96558" w:rsidRDefault="009E29E9" w:rsidP="008D75CD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475F2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3C67367E" w14:textId="641301CB" w:rsidR="009E29E9" w:rsidRPr="005D6BB1" w:rsidRDefault="005D6BB1" w:rsidP="00F67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D6BB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3,019</w:t>
            </w:r>
          </w:p>
        </w:tc>
        <w:tc>
          <w:tcPr>
            <w:tcW w:w="95" w:type="pct"/>
          </w:tcPr>
          <w:p w14:paraId="5EA2672C" w14:textId="77777777" w:rsidR="009E29E9" w:rsidRPr="005D6BB1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</w:tcPr>
          <w:p w14:paraId="175CF64D" w14:textId="5A359414" w:rsidR="009E29E9" w:rsidRPr="005D6BB1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5,014</w:t>
            </w:r>
          </w:p>
        </w:tc>
        <w:tc>
          <w:tcPr>
            <w:tcW w:w="95" w:type="pct"/>
          </w:tcPr>
          <w:p w14:paraId="6461B05A" w14:textId="77777777" w:rsidR="009E29E9" w:rsidRPr="005D6BB1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double" w:sz="4" w:space="0" w:color="auto"/>
            </w:tcBorders>
          </w:tcPr>
          <w:p w14:paraId="12B7585F" w14:textId="40E59529" w:rsidR="009E29E9" w:rsidRPr="005D6BB1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78,173</w:t>
            </w:r>
          </w:p>
        </w:tc>
        <w:tc>
          <w:tcPr>
            <w:tcW w:w="91" w:type="pct"/>
          </w:tcPr>
          <w:p w14:paraId="1EC5E8AA" w14:textId="77777777" w:rsidR="009E29E9" w:rsidRPr="005D6BB1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297B856B" w14:textId="6415BDA7" w:rsidR="009E29E9" w:rsidRPr="005D6BB1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7,470</w:t>
            </w:r>
          </w:p>
        </w:tc>
        <w:tc>
          <w:tcPr>
            <w:tcW w:w="91" w:type="pct"/>
          </w:tcPr>
          <w:p w14:paraId="02BA348A" w14:textId="77777777" w:rsidR="009E29E9" w:rsidRPr="005D6BB1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3C7E3D5E" w14:textId="53C11980" w:rsidR="009E29E9" w:rsidRPr="005D6BB1" w:rsidRDefault="005D6BB1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91" w:type="pct"/>
          </w:tcPr>
          <w:p w14:paraId="52051192" w14:textId="77777777" w:rsidR="009E29E9" w:rsidRPr="005D6BB1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277FF764" w14:textId="5AF11955" w:rsidR="009E29E9" w:rsidRPr="005D6BB1" w:rsidRDefault="005D6BB1" w:rsidP="0032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23,589</w:t>
            </w:r>
          </w:p>
        </w:tc>
        <w:tc>
          <w:tcPr>
            <w:tcW w:w="91" w:type="pct"/>
          </w:tcPr>
          <w:p w14:paraId="734279A3" w14:textId="77777777" w:rsidR="009E29E9" w:rsidRPr="005D6BB1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3D63DD31" w14:textId="6E65B229" w:rsidR="009E29E9" w:rsidRPr="005D6BB1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B2974F2" w14:textId="77777777" w:rsidR="009E29E9" w:rsidRPr="00475F2D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14:paraId="40784114" w14:textId="070BB193" w:rsidR="009E29E9" w:rsidRPr="00E96558" w:rsidRDefault="00475F2D" w:rsidP="0044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475F2D">
              <w:rPr>
                <w:rFonts w:ascii="Angsana New" w:hAnsi="Angsana New"/>
                <w:b/>
                <w:bCs/>
                <w:sz w:val="28"/>
                <w:szCs w:val="28"/>
              </w:rPr>
              <w:t>118,185</w:t>
            </w:r>
          </w:p>
        </w:tc>
      </w:tr>
      <w:tr w:rsidR="00E96558" w:rsidRPr="00E96558" w14:paraId="24D3D4CE" w14:textId="77777777" w:rsidTr="00E96558">
        <w:tc>
          <w:tcPr>
            <w:tcW w:w="1001" w:type="pct"/>
            <w:vAlign w:val="center"/>
          </w:tcPr>
          <w:p w14:paraId="3050F165" w14:textId="2FCECCE7" w:rsidR="009E29E9" w:rsidRPr="00E96558" w:rsidRDefault="009E29E9" w:rsidP="008D75CD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475F2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2C497A8C" w14:textId="189C8BB6" w:rsidR="009E29E9" w:rsidRPr="00E94B74" w:rsidRDefault="00E94B74" w:rsidP="00F67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4B74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2,055</w:t>
            </w:r>
          </w:p>
        </w:tc>
        <w:tc>
          <w:tcPr>
            <w:tcW w:w="95" w:type="pct"/>
          </w:tcPr>
          <w:p w14:paraId="19EF11F2" w14:textId="77777777" w:rsidR="009E29E9" w:rsidRPr="00E94B74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</w:tcPr>
          <w:p w14:paraId="03903687" w14:textId="4E62A0D5" w:rsidR="009E29E9" w:rsidRPr="00E94B74" w:rsidRDefault="00F16999" w:rsidP="00F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5,160</w:t>
            </w:r>
          </w:p>
        </w:tc>
        <w:tc>
          <w:tcPr>
            <w:tcW w:w="95" w:type="pct"/>
          </w:tcPr>
          <w:p w14:paraId="4E8882B4" w14:textId="77777777" w:rsidR="009E29E9" w:rsidRPr="00E94B74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double" w:sz="4" w:space="0" w:color="auto"/>
            </w:tcBorders>
          </w:tcPr>
          <w:p w14:paraId="660B0CEE" w14:textId="26F625DC" w:rsidR="009E29E9" w:rsidRPr="00E94B74" w:rsidRDefault="00F16999" w:rsidP="00F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87,514</w:t>
            </w:r>
          </w:p>
        </w:tc>
        <w:tc>
          <w:tcPr>
            <w:tcW w:w="91" w:type="pct"/>
          </w:tcPr>
          <w:p w14:paraId="50FBE29F" w14:textId="77777777" w:rsidR="009E29E9" w:rsidRPr="00E94B74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6A31D7A2" w14:textId="4C784B92" w:rsidR="009E29E9" w:rsidRPr="00E94B74" w:rsidRDefault="003208C8" w:rsidP="00F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12,129</w:t>
            </w:r>
          </w:p>
        </w:tc>
        <w:tc>
          <w:tcPr>
            <w:tcW w:w="91" w:type="pct"/>
          </w:tcPr>
          <w:p w14:paraId="152A54F2" w14:textId="77777777" w:rsidR="009E29E9" w:rsidRPr="00E94B74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14097B65" w14:textId="7D5F4EBD" w:rsidR="009E29E9" w:rsidRPr="00E94B74" w:rsidRDefault="004A770A" w:rsidP="00AB3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91" w:type="pct"/>
          </w:tcPr>
          <w:p w14:paraId="4ACF7D00" w14:textId="77777777" w:rsidR="009E29E9" w:rsidRPr="00E94B74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14FB4264" w14:textId="681A9076" w:rsidR="009E29E9" w:rsidRPr="00E94B74" w:rsidRDefault="003208C8" w:rsidP="0032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42,621</w:t>
            </w:r>
          </w:p>
        </w:tc>
        <w:tc>
          <w:tcPr>
            <w:tcW w:w="91" w:type="pct"/>
          </w:tcPr>
          <w:p w14:paraId="062EC48F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09E1BE52" w14:textId="44839FC8" w:rsidR="009E29E9" w:rsidRPr="00E96558" w:rsidRDefault="005D6BB1" w:rsidP="005D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44EF481" w14:textId="77777777" w:rsidR="009E29E9" w:rsidRPr="00E96558" w:rsidRDefault="009E29E9" w:rsidP="008D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14:paraId="5406D2DA" w14:textId="777717E3" w:rsidR="009E29E9" w:rsidRPr="00E96558" w:rsidRDefault="00665132" w:rsidP="0066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150,288</w:t>
            </w:r>
          </w:p>
        </w:tc>
      </w:tr>
    </w:tbl>
    <w:p w14:paraId="33943202" w14:textId="77777777" w:rsidR="005111A1" w:rsidRPr="006B2DF0" w:rsidRDefault="005111A1" w:rsidP="006305B0">
      <w:pPr>
        <w:rPr>
          <w:rFonts w:ascii="Angsana New" w:hAnsi="Angsana New"/>
          <w:sz w:val="30"/>
          <w:szCs w:val="30"/>
        </w:rPr>
      </w:pPr>
    </w:p>
    <w:tbl>
      <w:tblPr>
        <w:tblW w:w="1438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171"/>
        <w:gridCol w:w="273"/>
        <w:gridCol w:w="1174"/>
        <w:gridCol w:w="273"/>
        <w:gridCol w:w="1252"/>
        <w:gridCol w:w="262"/>
        <w:gridCol w:w="1364"/>
        <w:gridCol w:w="262"/>
        <w:gridCol w:w="1177"/>
        <w:gridCol w:w="262"/>
        <w:gridCol w:w="1177"/>
        <w:gridCol w:w="262"/>
        <w:gridCol w:w="1171"/>
        <w:gridCol w:w="262"/>
        <w:gridCol w:w="1165"/>
      </w:tblGrid>
      <w:tr w:rsidR="00A12709" w:rsidRPr="00E96558" w14:paraId="62B54A60" w14:textId="77777777" w:rsidTr="00B81951">
        <w:trPr>
          <w:tblHeader/>
        </w:trPr>
        <w:tc>
          <w:tcPr>
            <w:tcW w:w="1001" w:type="pct"/>
            <w:vAlign w:val="bottom"/>
          </w:tcPr>
          <w:p w14:paraId="1FF86A58" w14:textId="77777777" w:rsidR="00A12709" w:rsidRPr="00E96558" w:rsidRDefault="00A12709" w:rsidP="00B81951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99" w:type="pct"/>
            <w:gridSpan w:val="15"/>
            <w:vAlign w:val="bottom"/>
          </w:tcPr>
          <w:p w14:paraId="18146D64" w14:textId="6BB5B049" w:rsidR="00A12709" w:rsidRPr="00631D49" w:rsidRDefault="00A12709" w:rsidP="00B8195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631D49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12709" w:rsidRPr="00E96558" w14:paraId="109FC7DE" w14:textId="77777777" w:rsidTr="00B81951">
        <w:trPr>
          <w:tblHeader/>
        </w:trPr>
        <w:tc>
          <w:tcPr>
            <w:tcW w:w="1001" w:type="pct"/>
            <w:vAlign w:val="bottom"/>
          </w:tcPr>
          <w:p w14:paraId="5FF335CA" w14:textId="77777777" w:rsidR="00A12709" w:rsidRPr="00E96558" w:rsidRDefault="00A12709" w:rsidP="00B81951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10637C53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อาคารและ</w:t>
            </w:r>
          </w:p>
          <w:p w14:paraId="53A52BE1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5" w:type="pct"/>
            <w:vAlign w:val="bottom"/>
          </w:tcPr>
          <w:p w14:paraId="02914BA1" w14:textId="77777777" w:rsidR="00A12709" w:rsidRPr="00E96558" w:rsidRDefault="00A12709" w:rsidP="00B81951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vAlign w:val="bottom"/>
          </w:tcPr>
          <w:p w14:paraId="1B0F20C1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95" w:type="pct"/>
            <w:vAlign w:val="bottom"/>
          </w:tcPr>
          <w:p w14:paraId="2E68479C" w14:textId="77777777" w:rsidR="00A12709" w:rsidRPr="00E96558" w:rsidRDefault="00A12709" w:rsidP="00B81951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18FFEB1" w14:textId="77777777" w:rsidR="00A12709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เครื่องมือแพทย์</w:t>
            </w:r>
          </w:p>
          <w:p w14:paraId="3C2AB008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ทดลองใช้</w:t>
            </w:r>
          </w:p>
        </w:tc>
        <w:tc>
          <w:tcPr>
            <w:tcW w:w="91" w:type="pct"/>
            <w:vAlign w:val="bottom"/>
          </w:tcPr>
          <w:p w14:paraId="4CAFF3C1" w14:textId="77777777" w:rsidR="00A12709" w:rsidRPr="00E96558" w:rsidRDefault="00A12709" w:rsidP="00B81951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15270C95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เครื่องตกแต่ง ติดตั้งและ</w:t>
            </w:r>
          </w:p>
          <w:p w14:paraId="161A5EF6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1" w:type="pct"/>
            <w:vAlign w:val="bottom"/>
          </w:tcPr>
          <w:p w14:paraId="0CB9CB01" w14:textId="77777777" w:rsidR="00A12709" w:rsidRPr="00E96558" w:rsidRDefault="00A12709" w:rsidP="00B8195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4EAD8B5A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72C7D90E" w14:textId="77777777" w:rsidR="00A12709" w:rsidRPr="00E96558" w:rsidRDefault="00A12709" w:rsidP="00B8195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77DED45C" w14:textId="77777777" w:rsidR="00A12709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อุปกรณ์</w:t>
            </w:r>
          </w:p>
          <w:p w14:paraId="3A85CB61" w14:textId="77777777" w:rsidR="00A12709" w:rsidRPr="00E96558" w:rsidRDefault="00A12709" w:rsidP="00B81951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เพื่อให้เช่า</w:t>
            </w:r>
          </w:p>
        </w:tc>
        <w:tc>
          <w:tcPr>
            <w:tcW w:w="91" w:type="pct"/>
          </w:tcPr>
          <w:p w14:paraId="39D808C1" w14:textId="77777777" w:rsidR="00A12709" w:rsidRPr="00E96558" w:rsidRDefault="00A12709" w:rsidP="00B8195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FD496A7" w14:textId="77777777" w:rsidR="00A12709" w:rsidRPr="00E96558" w:rsidRDefault="00A12709" w:rsidP="00B81951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สินทรัพย์</w:t>
            </w:r>
          </w:p>
          <w:p w14:paraId="09A44389" w14:textId="77777777" w:rsidR="00A12709" w:rsidRPr="00E96558" w:rsidRDefault="00A12709" w:rsidP="00B81951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ระหว่าง</w:t>
            </w:r>
          </w:p>
          <w:p w14:paraId="7DBFA174" w14:textId="77777777" w:rsidR="00A12709" w:rsidRPr="00E96558" w:rsidRDefault="00A12709" w:rsidP="00B81951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91" w:type="pct"/>
            <w:vAlign w:val="bottom"/>
          </w:tcPr>
          <w:p w14:paraId="3BA1D24E" w14:textId="77777777" w:rsidR="00A12709" w:rsidRPr="00E96558" w:rsidRDefault="00A12709" w:rsidP="00B8195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  <w:vAlign w:val="bottom"/>
          </w:tcPr>
          <w:p w14:paraId="4A0DDB38" w14:textId="77777777" w:rsidR="00A12709" w:rsidRPr="00E96558" w:rsidRDefault="00A12709" w:rsidP="00B8195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12709" w:rsidRPr="00E96558" w14:paraId="692BB71F" w14:textId="77777777" w:rsidTr="00B81951">
        <w:trPr>
          <w:tblHeader/>
        </w:trPr>
        <w:tc>
          <w:tcPr>
            <w:tcW w:w="1001" w:type="pct"/>
            <w:vAlign w:val="bottom"/>
          </w:tcPr>
          <w:p w14:paraId="5CC33EED" w14:textId="77777777" w:rsidR="00A12709" w:rsidRPr="00E96558" w:rsidRDefault="00A12709" w:rsidP="00B81951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99" w:type="pct"/>
            <w:gridSpan w:val="15"/>
            <w:vAlign w:val="bottom"/>
          </w:tcPr>
          <w:p w14:paraId="4951FB8A" w14:textId="77777777" w:rsidR="00A12709" w:rsidRPr="00631D49" w:rsidRDefault="00A12709" w:rsidP="00B8195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</w:pPr>
            <w:r w:rsidRPr="00631D49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2709" w:rsidRPr="00E96558" w14:paraId="0106FA58" w14:textId="77777777" w:rsidTr="00B81951">
        <w:tc>
          <w:tcPr>
            <w:tcW w:w="1001" w:type="pct"/>
          </w:tcPr>
          <w:p w14:paraId="4D1CFFDF" w14:textId="77777777" w:rsidR="00A12709" w:rsidRPr="00E96558" w:rsidRDefault="00A12709" w:rsidP="00B81951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6C90DF2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5" w:type="pct"/>
          </w:tcPr>
          <w:p w14:paraId="0CCDF6D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8" w:type="pct"/>
          </w:tcPr>
          <w:p w14:paraId="54848DD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5" w:type="pct"/>
          </w:tcPr>
          <w:p w14:paraId="7C437B1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35" w:type="pct"/>
          </w:tcPr>
          <w:p w14:paraId="43D58AA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" w:type="pct"/>
          </w:tcPr>
          <w:p w14:paraId="7235012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74" w:type="pct"/>
          </w:tcPr>
          <w:p w14:paraId="767A493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" w:type="pct"/>
          </w:tcPr>
          <w:p w14:paraId="4C580CE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9" w:type="pct"/>
          </w:tcPr>
          <w:p w14:paraId="68F4349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7B91640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3B874E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66AB47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6990EB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18D58C9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53806DF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</w:p>
        </w:tc>
      </w:tr>
      <w:tr w:rsidR="00A12709" w:rsidRPr="00E96558" w14:paraId="74DD798D" w14:textId="77777777" w:rsidTr="00B81951">
        <w:tc>
          <w:tcPr>
            <w:tcW w:w="1001" w:type="pct"/>
            <w:vAlign w:val="center"/>
          </w:tcPr>
          <w:p w14:paraId="03BEA723" w14:textId="77777777" w:rsidR="00A12709" w:rsidRPr="00E96558" w:rsidRDefault="00A12709" w:rsidP="00B81951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 xml:space="preserve">1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Pr="00E96558"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  <w:tc>
          <w:tcPr>
            <w:tcW w:w="407" w:type="pct"/>
          </w:tcPr>
          <w:p w14:paraId="441EA0CA" w14:textId="4328DB1D" w:rsidR="00A12709" w:rsidRPr="00E96558" w:rsidRDefault="00854FE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12,301</w:t>
            </w:r>
          </w:p>
        </w:tc>
        <w:tc>
          <w:tcPr>
            <w:tcW w:w="95" w:type="pct"/>
          </w:tcPr>
          <w:p w14:paraId="660B37C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57670E47" w14:textId="4CA18CAE" w:rsidR="00A12709" w:rsidRPr="00E96558" w:rsidRDefault="00854FE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8,009</w:t>
            </w:r>
          </w:p>
        </w:tc>
        <w:tc>
          <w:tcPr>
            <w:tcW w:w="95" w:type="pct"/>
          </w:tcPr>
          <w:p w14:paraId="279B9CD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17DD0F9E" w14:textId="0FF6371A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110,161</w:t>
            </w:r>
          </w:p>
        </w:tc>
        <w:tc>
          <w:tcPr>
            <w:tcW w:w="91" w:type="pct"/>
          </w:tcPr>
          <w:p w14:paraId="16ACF1A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3BE36B5" w14:textId="4849A663" w:rsidR="00A12709" w:rsidRPr="00E96558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17,332</w:t>
            </w:r>
          </w:p>
        </w:tc>
        <w:tc>
          <w:tcPr>
            <w:tcW w:w="91" w:type="pct"/>
          </w:tcPr>
          <w:p w14:paraId="33457E5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C0CBF7A" w14:textId="5D8CC181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2,284</w:t>
            </w:r>
          </w:p>
        </w:tc>
        <w:tc>
          <w:tcPr>
            <w:tcW w:w="91" w:type="pct"/>
          </w:tcPr>
          <w:p w14:paraId="601A661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FCA5D3C" w14:textId="1AE95443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21,318</w:t>
            </w:r>
          </w:p>
        </w:tc>
        <w:tc>
          <w:tcPr>
            <w:tcW w:w="91" w:type="pct"/>
          </w:tcPr>
          <w:p w14:paraId="4167B67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42CED96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E96558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91" w:type="pct"/>
          </w:tcPr>
          <w:p w14:paraId="147721C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3957B592" w14:textId="7E48AC1E" w:rsidR="00A12709" w:rsidRPr="005B7F42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173,402</w:t>
            </w:r>
          </w:p>
        </w:tc>
      </w:tr>
      <w:tr w:rsidR="00A12709" w:rsidRPr="00E96558" w14:paraId="7AE12ABA" w14:textId="77777777" w:rsidTr="00B81951">
        <w:tc>
          <w:tcPr>
            <w:tcW w:w="1001" w:type="pct"/>
            <w:vAlign w:val="center"/>
          </w:tcPr>
          <w:p w14:paraId="6F8D1C6B" w14:textId="77777777" w:rsidR="00A12709" w:rsidRPr="00E96558" w:rsidRDefault="00A12709" w:rsidP="00B81951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13881B00" w14:textId="555D4F73" w:rsidR="00A12709" w:rsidRPr="00E96558" w:rsidRDefault="00854FE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1,420</w:t>
            </w:r>
          </w:p>
        </w:tc>
        <w:tc>
          <w:tcPr>
            <w:tcW w:w="95" w:type="pct"/>
          </w:tcPr>
          <w:p w14:paraId="678098A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B6D2DB6" w14:textId="092B68C3" w:rsidR="00A12709" w:rsidRPr="00E96558" w:rsidRDefault="00854FE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2,098</w:t>
            </w:r>
          </w:p>
        </w:tc>
        <w:tc>
          <w:tcPr>
            <w:tcW w:w="95" w:type="pct"/>
          </w:tcPr>
          <w:p w14:paraId="367F804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5469D400" w14:textId="1A1E2125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21,275</w:t>
            </w:r>
          </w:p>
        </w:tc>
        <w:tc>
          <w:tcPr>
            <w:tcW w:w="91" w:type="pct"/>
          </w:tcPr>
          <w:p w14:paraId="7AF6EF85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E4FB441" w14:textId="2C3009AC" w:rsidR="00A12709" w:rsidRPr="00E96558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5,383</w:t>
            </w:r>
          </w:p>
        </w:tc>
        <w:tc>
          <w:tcPr>
            <w:tcW w:w="91" w:type="pct"/>
          </w:tcPr>
          <w:p w14:paraId="02C3140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0E43879" w14:textId="4B1F47AD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91" w:type="pct"/>
          </w:tcPr>
          <w:p w14:paraId="1E572AF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1180845" w14:textId="0CFE63DF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3,572</w:t>
            </w:r>
          </w:p>
        </w:tc>
        <w:tc>
          <w:tcPr>
            <w:tcW w:w="91" w:type="pct"/>
          </w:tcPr>
          <w:p w14:paraId="6201FDE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1777C8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FF07A6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27942F23" w14:textId="3739A21E" w:rsidR="00A12709" w:rsidRPr="00E96558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34,438</w:t>
            </w:r>
          </w:p>
        </w:tc>
      </w:tr>
      <w:tr w:rsidR="00A12709" w:rsidRPr="00E96558" w14:paraId="1B371EE6" w14:textId="77777777" w:rsidTr="00B81951">
        <w:tc>
          <w:tcPr>
            <w:tcW w:w="1001" w:type="pct"/>
            <w:vAlign w:val="center"/>
          </w:tcPr>
          <w:p w14:paraId="2B3119AF" w14:textId="77777777" w:rsidR="00A12709" w:rsidRPr="00E96558" w:rsidRDefault="00A12709" w:rsidP="00B81951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15B308A6" w14:textId="415A30F0" w:rsidR="00A12709" w:rsidRPr="00E96558" w:rsidRDefault="00854FE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1,997</w:t>
            </w:r>
          </w:p>
        </w:tc>
        <w:tc>
          <w:tcPr>
            <w:tcW w:w="95" w:type="pct"/>
          </w:tcPr>
          <w:p w14:paraId="105F730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38CC2876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0B38FFB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24B63EC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E9366C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77DBD91B" w14:textId="77777777" w:rsidR="00A12709" w:rsidRPr="00344A3A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344A3A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824CCC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6D0E4C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6E4A09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BF2CBC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C8161B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1A8EBF6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(1,997)</w:t>
            </w:r>
          </w:p>
        </w:tc>
        <w:tc>
          <w:tcPr>
            <w:tcW w:w="91" w:type="pct"/>
          </w:tcPr>
          <w:p w14:paraId="71520AB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7372EE9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2709" w:rsidRPr="00E96558" w14:paraId="0A8259FB" w14:textId="77777777" w:rsidTr="00B81951">
        <w:tc>
          <w:tcPr>
            <w:tcW w:w="1001" w:type="pct"/>
            <w:vAlign w:val="center"/>
          </w:tcPr>
          <w:p w14:paraId="2CA91886" w14:textId="77777777" w:rsidR="00A12709" w:rsidRPr="00E96558" w:rsidRDefault="00A12709" w:rsidP="00B81951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โอนจากสินค้าคงเหลือ</w:t>
            </w:r>
          </w:p>
        </w:tc>
        <w:tc>
          <w:tcPr>
            <w:tcW w:w="407" w:type="pct"/>
          </w:tcPr>
          <w:p w14:paraId="6E1EA4A5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289F313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7E30251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80C6F0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300B25F2" w14:textId="480FC2D0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9,212</w:t>
            </w:r>
          </w:p>
        </w:tc>
        <w:tc>
          <w:tcPr>
            <w:tcW w:w="91" w:type="pct"/>
          </w:tcPr>
          <w:p w14:paraId="36BB91A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4D06EBE" w14:textId="77777777" w:rsidR="00A12709" w:rsidRPr="00344A3A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344A3A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B354125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511054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90450A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5970B08" w14:textId="0750D5A4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91" w:type="pct"/>
          </w:tcPr>
          <w:p w14:paraId="1E8F0F1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143CA3C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0B265E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66FCC79A" w14:textId="65890B4F" w:rsidR="00A12709" w:rsidRPr="005B7F42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9,767</w:t>
            </w:r>
          </w:p>
        </w:tc>
      </w:tr>
      <w:tr w:rsidR="00A12709" w:rsidRPr="005B7F42" w14:paraId="407541AD" w14:textId="77777777" w:rsidTr="00B81951">
        <w:tc>
          <w:tcPr>
            <w:tcW w:w="1001" w:type="pct"/>
            <w:vAlign w:val="center"/>
          </w:tcPr>
          <w:p w14:paraId="45C2AF66" w14:textId="77777777" w:rsidR="00A12709" w:rsidRPr="00E96558" w:rsidRDefault="00A12709" w:rsidP="00B81951">
            <w:pPr>
              <w:spacing w:line="240" w:lineRule="auto"/>
              <w:ind w:right="-10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8CFC54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5CF295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7723A42" w14:textId="16623FBB" w:rsidR="00A12709" w:rsidRPr="00E96558" w:rsidRDefault="00854FE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(139)</w:t>
            </w:r>
          </w:p>
        </w:tc>
        <w:tc>
          <w:tcPr>
            <w:tcW w:w="95" w:type="pct"/>
          </w:tcPr>
          <w:p w14:paraId="2431EAA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2A03684D" w14:textId="788ADBDD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(10,487)</w:t>
            </w:r>
          </w:p>
        </w:tc>
        <w:tc>
          <w:tcPr>
            <w:tcW w:w="91" w:type="pct"/>
          </w:tcPr>
          <w:p w14:paraId="5FC519D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77CBB46" w14:textId="06E67C6F" w:rsidR="00A12709" w:rsidRPr="00344A3A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(1,020)</w:t>
            </w:r>
          </w:p>
        </w:tc>
        <w:tc>
          <w:tcPr>
            <w:tcW w:w="91" w:type="pct"/>
          </w:tcPr>
          <w:p w14:paraId="77293D6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0426660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023DAF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0A938B06" w14:textId="21AAA273" w:rsidR="00A12709" w:rsidRPr="00E96558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(2,434)</w:t>
            </w:r>
          </w:p>
        </w:tc>
        <w:tc>
          <w:tcPr>
            <w:tcW w:w="91" w:type="pct"/>
          </w:tcPr>
          <w:p w14:paraId="59492A7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6EFD7EC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A3B62C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73488723" w14:textId="78F5D785" w:rsidR="00A12709" w:rsidRPr="005B7F42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(14,080)</w:t>
            </w:r>
          </w:p>
        </w:tc>
      </w:tr>
      <w:tr w:rsidR="00A12709" w:rsidRPr="00E96558" w14:paraId="7C7F74C5" w14:textId="77777777" w:rsidTr="00B81951">
        <w:tc>
          <w:tcPr>
            <w:tcW w:w="1001" w:type="pct"/>
            <w:vAlign w:val="center"/>
          </w:tcPr>
          <w:p w14:paraId="6D655C57" w14:textId="77777777" w:rsidR="00A12709" w:rsidRPr="00E96558" w:rsidRDefault="00A12709" w:rsidP="00B8195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</w:p>
          <w:p w14:paraId="64947548" w14:textId="77777777" w:rsidR="00A12709" w:rsidRPr="00E96558" w:rsidRDefault="00A12709" w:rsidP="00B8195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  และ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 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1640144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55E2FA2A" w14:textId="7DE7A9B7" w:rsidR="00024031" w:rsidRPr="00E96558" w:rsidRDefault="0002403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15,718</w:t>
            </w:r>
          </w:p>
        </w:tc>
        <w:tc>
          <w:tcPr>
            <w:tcW w:w="95" w:type="pct"/>
          </w:tcPr>
          <w:p w14:paraId="7FA40F3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72D494E7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2837354C" w14:textId="5A482877" w:rsidR="00024031" w:rsidRPr="00E96558" w:rsidRDefault="0002403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9,968</w:t>
            </w:r>
          </w:p>
        </w:tc>
        <w:tc>
          <w:tcPr>
            <w:tcW w:w="95" w:type="pct"/>
          </w:tcPr>
          <w:p w14:paraId="6904786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14:paraId="071BB426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4E3C3B06" w14:textId="605C6F92" w:rsidR="00024031" w:rsidRPr="005B7F42" w:rsidRDefault="0002403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130,161</w:t>
            </w:r>
          </w:p>
        </w:tc>
        <w:tc>
          <w:tcPr>
            <w:tcW w:w="91" w:type="pct"/>
          </w:tcPr>
          <w:p w14:paraId="77B12B6B" w14:textId="77777777" w:rsidR="00A12709" w:rsidRPr="005B7F42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5ADF0981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0304E33" w14:textId="2A22FC17" w:rsidR="00024031" w:rsidRPr="005B7F42" w:rsidRDefault="0002403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21,695</w:t>
            </w:r>
          </w:p>
        </w:tc>
        <w:tc>
          <w:tcPr>
            <w:tcW w:w="91" w:type="pct"/>
          </w:tcPr>
          <w:p w14:paraId="7834C4B4" w14:textId="77777777" w:rsidR="00A12709" w:rsidRPr="005B7F42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5FF7A15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BE3D9A" w14:textId="6011F1BA" w:rsidR="00236926" w:rsidRPr="005B7F42" w:rsidRDefault="0023692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2,974</w:t>
            </w:r>
          </w:p>
        </w:tc>
        <w:tc>
          <w:tcPr>
            <w:tcW w:w="91" w:type="pct"/>
          </w:tcPr>
          <w:p w14:paraId="354E36EE" w14:textId="77777777" w:rsidR="00A12709" w:rsidRPr="005B7F42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713FB9F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ED48CA" w14:textId="790BFE45" w:rsidR="00024031" w:rsidRPr="005B7F42" w:rsidRDefault="0002403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23,011</w:t>
            </w:r>
          </w:p>
        </w:tc>
        <w:tc>
          <w:tcPr>
            <w:tcW w:w="91" w:type="pct"/>
          </w:tcPr>
          <w:p w14:paraId="1D0E1C8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168B118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85EC7F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729942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3124DAE8" w14:textId="77777777" w:rsidR="00A12709" w:rsidRPr="007B14D0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EEC81A" w14:textId="7CBFEF54" w:rsidR="00A12709" w:rsidRPr="007B14D0" w:rsidRDefault="00DA604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203,527</w:t>
            </w:r>
          </w:p>
        </w:tc>
      </w:tr>
      <w:tr w:rsidR="00A12709" w:rsidRPr="00E96558" w14:paraId="4C753B89" w14:textId="77777777" w:rsidTr="00B81951">
        <w:tc>
          <w:tcPr>
            <w:tcW w:w="1001" w:type="pct"/>
            <w:vAlign w:val="center"/>
          </w:tcPr>
          <w:p w14:paraId="40AF95FD" w14:textId="77777777" w:rsidR="00A12709" w:rsidRPr="00E96558" w:rsidRDefault="00A12709" w:rsidP="00B81951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2B19DE75" w14:textId="2124F12B" w:rsidR="00A12709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48</w:t>
            </w:r>
          </w:p>
        </w:tc>
        <w:tc>
          <w:tcPr>
            <w:tcW w:w="95" w:type="pct"/>
          </w:tcPr>
          <w:p w14:paraId="1A77F64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073028D0" w14:textId="32DF853A" w:rsidR="00A12709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10</w:t>
            </w:r>
            <w:r w:rsidR="0082354A"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  <w:tc>
          <w:tcPr>
            <w:tcW w:w="95" w:type="pct"/>
          </w:tcPr>
          <w:p w14:paraId="5D9A625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06BAA475" w14:textId="41D1E465" w:rsidR="00A12709" w:rsidRPr="00E96558" w:rsidRDefault="009E3FB1" w:rsidP="009E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143C69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0275205" w14:textId="25E808C4" w:rsidR="00A12709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</w:t>
            </w:r>
            <w:r w:rsidR="008235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1" w:type="pct"/>
          </w:tcPr>
          <w:p w14:paraId="5F82739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A9A3A29" w14:textId="5E4A560A" w:rsidR="00A12709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2354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1" w:type="pct"/>
          </w:tcPr>
          <w:p w14:paraId="79B5EE7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38B2912" w14:textId="5DD7ECFD" w:rsidR="00A12709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24,61</w:t>
            </w:r>
            <w:r w:rsidR="009852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" w:type="pct"/>
          </w:tcPr>
          <w:p w14:paraId="1CB3748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B8A227B" w14:textId="53FD0EDF" w:rsidR="00A12709" w:rsidRPr="00E96558" w:rsidRDefault="00755067" w:rsidP="007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D598E7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1FBA6303" w14:textId="715F26B9" w:rsidR="00A12709" w:rsidRPr="00985218" w:rsidRDefault="0067720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985218">
              <w:rPr>
                <w:rFonts w:ascii="Angsana New" w:hAnsi="Angsana New"/>
                <w:sz w:val="28"/>
                <w:szCs w:val="28"/>
              </w:rPr>
              <w:t>26,865</w:t>
            </w:r>
          </w:p>
        </w:tc>
      </w:tr>
      <w:tr w:rsidR="00F76CA0" w:rsidRPr="00E96558" w14:paraId="7DA4713C" w14:textId="77777777" w:rsidTr="00F76CA0">
        <w:tc>
          <w:tcPr>
            <w:tcW w:w="1001" w:type="pct"/>
            <w:vAlign w:val="center"/>
          </w:tcPr>
          <w:p w14:paraId="0D3A799A" w14:textId="77777777" w:rsidR="00F76CA0" w:rsidRPr="00E96558" w:rsidRDefault="00F76CA0" w:rsidP="00F76CA0">
            <w:pPr>
              <w:spacing w:line="240" w:lineRule="auto"/>
              <w:ind w:right="-21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โอนจากสินค้าคงเหลือ</w:t>
            </w:r>
          </w:p>
        </w:tc>
        <w:tc>
          <w:tcPr>
            <w:tcW w:w="407" w:type="pct"/>
          </w:tcPr>
          <w:p w14:paraId="1757BAB3" w14:textId="316564B1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BA22FE2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3813B630" w14:textId="442D8758" w:rsidR="00F76CA0" w:rsidRPr="00E96558" w:rsidRDefault="0051045B" w:rsidP="0051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6741150B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46D13D62" w14:textId="4FC55529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5,46</w:t>
            </w:r>
            <w:r w:rsidR="00677207"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  <w:tc>
          <w:tcPr>
            <w:tcW w:w="91" w:type="pct"/>
          </w:tcPr>
          <w:p w14:paraId="642CB224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21BAEB3E" w14:textId="46FD91DE" w:rsidR="00F76CA0" w:rsidRPr="00E96558" w:rsidRDefault="009E3FB1" w:rsidP="009E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ADF6D09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866BF00" w14:textId="4F0753D1" w:rsidR="00F76CA0" w:rsidRPr="00E96558" w:rsidRDefault="00427A4B" w:rsidP="004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8BA1679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5FD17FE" w14:textId="0C3FE340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6,166</w:t>
            </w:r>
          </w:p>
        </w:tc>
        <w:tc>
          <w:tcPr>
            <w:tcW w:w="91" w:type="pct"/>
          </w:tcPr>
          <w:p w14:paraId="198E44AA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1ECFBFD" w14:textId="2E3062CB" w:rsidR="00F76CA0" w:rsidRPr="00E96558" w:rsidRDefault="00755067" w:rsidP="007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B8BBE4C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3B105BF4" w14:textId="00BFA62F" w:rsidR="00F76CA0" w:rsidRPr="00985218" w:rsidRDefault="0082354A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985218">
              <w:rPr>
                <w:rFonts w:ascii="Angsana New" w:hAnsi="Angsana New"/>
                <w:sz w:val="28"/>
                <w:szCs w:val="28"/>
              </w:rPr>
              <w:t>11,63</w:t>
            </w:r>
            <w:r w:rsidR="00677207" w:rsidRPr="0098521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76CA0" w:rsidRPr="00E96558" w14:paraId="27B15F1B" w14:textId="77777777" w:rsidTr="00F76CA0">
        <w:tc>
          <w:tcPr>
            <w:tcW w:w="1001" w:type="pct"/>
            <w:vAlign w:val="center"/>
          </w:tcPr>
          <w:p w14:paraId="28990395" w14:textId="77777777" w:rsidR="00F76CA0" w:rsidRPr="00E96558" w:rsidRDefault="00F76CA0" w:rsidP="00F76CA0">
            <w:pPr>
              <w:spacing w:line="240" w:lineRule="auto"/>
              <w:ind w:right="-10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407" w:type="pct"/>
          </w:tcPr>
          <w:p w14:paraId="112B3D7A" w14:textId="19D49F8A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42E23CB3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7C3F6E86" w14:textId="26E2AA94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(620)</w:t>
            </w:r>
          </w:p>
        </w:tc>
        <w:tc>
          <w:tcPr>
            <w:tcW w:w="95" w:type="pct"/>
          </w:tcPr>
          <w:p w14:paraId="2880002B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1934444" w14:textId="7EEFC6EA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(7,01</w:t>
            </w:r>
            <w:r w:rsidR="00677207">
              <w:rPr>
                <w:rFonts w:ascii="Angsana New" w:eastAsia="Cordia New" w:hAnsi="Angsana New"/>
                <w:sz w:val="28"/>
                <w:szCs w:val="28"/>
              </w:rPr>
              <w:t>3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19AECBF5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61D33504" w14:textId="3F059692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(1,0</w:t>
            </w:r>
            <w:r w:rsidR="00985218">
              <w:rPr>
                <w:rFonts w:ascii="Angsana New" w:eastAsia="Cordia New" w:hAnsi="Angsana New"/>
                <w:sz w:val="28"/>
                <w:szCs w:val="28"/>
              </w:rPr>
              <w:t>80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7EA5D170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A60A09C" w14:textId="31C57F54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82354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27FE624E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650E17CF" w14:textId="2523EEEB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(10,27</w:t>
            </w:r>
            <w:r w:rsidR="0098521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68B4595B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9D4ED3F" w14:textId="114AE129" w:rsidR="00F76CA0" w:rsidRPr="00E96558" w:rsidRDefault="00755067" w:rsidP="007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289E6706" w14:textId="77777777" w:rsidR="00F76CA0" w:rsidRPr="00E96558" w:rsidRDefault="00F76CA0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5FE3228D" w14:textId="52C2CBDF" w:rsidR="00F76CA0" w:rsidRPr="00985218" w:rsidRDefault="0082354A" w:rsidP="00F7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985218">
              <w:rPr>
                <w:rFonts w:ascii="Angsana New" w:hAnsi="Angsana New"/>
                <w:sz w:val="28"/>
                <w:szCs w:val="28"/>
              </w:rPr>
              <w:t>(19,144)</w:t>
            </w:r>
          </w:p>
        </w:tc>
      </w:tr>
      <w:tr w:rsidR="00A12709" w:rsidRPr="00E96558" w14:paraId="104B53C2" w14:textId="77777777" w:rsidTr="00B81951">
        <w:tc>
          <w:tcPr>
            <w:tcW w:w="1001" w:type="pct"/>
            <w:vAlign w:val="center"/>
          </w:tcPr>
          <w:p w14:paraId="5A9A4727" w14:textId="77777777" w:rsidR="00A12709" w:rsidRPr="00E96558" w:rsidRDefault="00A12709" w:rsidP="00B8195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6BA893C8" w14:textId="2670FEA7" w:rsidR="00A12709" w:rsidRPr="00E96558" w:rsidRDefault="009E3FB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15,766</w:t>
            </w:r>
          </w:p>
        </w:tc>
        <w:tc>
          <w:tcPr>
            <w:tcW w:w="95" w:type="pct"/>
          </w:tcPr>
          <w:p w14:paraId="3D3A6015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0384EC5C" w14:textId="583142BD" w:rsidR="00A12709" w:rsidRPr="00E96558" w:rsidRDefault="009E3FB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82354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9,45</w:t>
            </w:r>
            <w:r w:rsidR="0082354A" w:rsidRPr="0082354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5" w:type="pct"/>
          </w:tcPr>
          <w:p w14:paraId="1D6C3A06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ABF49" w14:textId="4A0F4602" w:rsidR="00A12709" w:rsidRPr="00E96558" w:rsidRDefault="009E3FB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128,613</w:t>
            </w:r>
          </w:p>
        </w:tc>
        <w:tc>
          <w:tcPr>
            <w:tcW w:w="91" w:type="pct"/>
          </w:tcPr>
          <w:p w14:paraId="3D893BD2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54C8BB22" w14:textId="411C1A49" w:rsidR="00A12709" w:rsidRPr="00E96558" w:rsidRDefault="0075506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22,632</w:t>
            </w:r>
          </w:p>
        </w:tc>
        <w:tc>
          <w:tcPr>
            <w:tcW w:w="91" w:type="pct"/>
          </w:tcPr>
          <w:p w14:paraId="33BFEB02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64A77587" w14:textId="57A16A3E" w:rsidR="00A12709" w:rsidRPr="00E96558" w:rsidRDefault="0082354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2,901</w:t>
            </w:r>
          </w:p>
        </w:tc>
        <w:tc>
          <w:tcPr>
            <w:tcW w:w="91" w:type="pct"/>
          </w:tcPr>
          <w:p w14:paraId="0754B90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584AF41E" w14:textId="3EFAFF45" w:rsidR="00A12709" w:rsidRPr="00E96558" w:rsidRDefault="0082354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43,512</w:t>
            </w:r>
          </w:p>
        </w:tc>
        <w:tc>
          <w:tcPr>
            <w:tcW w:w="91" w:type="pct"/>
          </w:tcPr>
          <w:p w14:paraId="4E84140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3C01A81D" w14:textId="00ACAC74" w:rsidR="00A12709" w:rsidRPr="00755067" w:rsidRDefault="00755067" w:rsidP="007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06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269B2A4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14:paraId="29B1425B" w14:textId="164F15DD" w:rsidR="00A12709" w:rsidRPr="00E96558" w:rsidRDefault="0082354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222,879</w:t>
            </w:r>
          </w:p>
        </w:tc>
      </w:tr>
      <w:tr w:rsidR="003032E1" w:rsidRPr="00E96558" w14:paraId="3A28C89C" w14:textId="77777777" w:rsidTr="00B81951">
        <w:tc>
          <w:tcPr>
            <w:tcW w:w="1408" w:type="pct"/>
            <w:gridSpan w:val="2"/>
            <w:vAlign w:val="center"/>
          </w:tcPr>
          <w:p w14:paraId="438084D0" w14:textId="77777777" w:rsidR="003032E1" w:rsidRPr="00E96558" w:rsidRDefault="003032E1" w:rsidP="00B81951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3473E7DF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5D93145A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6E809F54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576D432A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15B68098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157014FF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7E242F2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E2EFC42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3B902840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464E28A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4D537FF4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176099D8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6FFAC404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023EB169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F76CA0" w:rsidRPr="00E96558" w14:paraId="5183CDFA" w14:textId="77777777" w:rsidTr="00B81951">
        <w:tc>
          <w:tcPr>
            <w:tcW w:w="1408" w:type="pct"/>
            <w:gridSpan w:val="2"/>
            <w:vAlign w:val="center"/>
          </w:tcPr>
          <w:p w14:paraId="7C4E53BB" w14:textId="77777777" w:rsidR="00F76CA0" w:rsidRPr="00E96558" w:rsidRDefault="00F76CA0" w:rsidP="00B81951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63EF2664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68A0B519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78507A10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4267ACED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1E61D658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2A68A412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B6AFF90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2DAF38F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44BE69EC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7F26CAF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A404946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5F47B1C8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5C7C3E11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2565E80C" w14:textId="77777777" w:rsidR="00F76CA0" w:rsidRPr="00E96558" w:rsidRDefault="00F76CA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3032E1" w:rsidRPr="00E96558" w14:paraId="13862A82" w14:textId="77777777" w:rsidTr="00B81951">
        <w:tc>
          <w:tcPr>
            <w:tcW w:w="1408" w:type="pct"/>
            <w:gridSpan w:val="2"/>
            <w:vAlign w:val="center"/>
          </w:tcPr>
          <w:p w14:paraId="49A4DCBE" w14:textId="77777777" w:rsidR="003032E1" w:rsidRPr="00E96558" w:rsidRDefault="003032E1" w:rsidP="00B81951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54B54E39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A86BB72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2DD1DCFB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6717577B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58402C6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46B076C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9089B7F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A4201C6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414AC9F8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D32FC0B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57FC20BD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E80DE7A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30E3FD23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3572E349" w14:textId="77777777" w:rsidR="003032E1" w:rsidRPr="00E96558" w:rsidRDefault="003032E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A12709" w:rsidRPr="00E96558" w14:paraId="4C029D61" w14:textId="77777777" w:rsidTr="00B81951">
        <w:tc>
          <w:tcPr>
            <w:tcW w:w="1408" w:type="pct"/>
            <w:gridSpan w:val="2"/>
            <w:vAlign w:val="center"/>
          </w:tcPr>
          <w:p w14:paraId="34D903E2" w14:textId="77777777" w:rsidR="00A12709" w:rsidRPr="00E96558" w:rsidRDefault="00A12709" w:rsidP="00B81951">
            <w:pPr>
              <w:spacing w:line="340" w:lineRule="exact"/>
              <w:ind w:right="-218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95" w:type="pct"/>
          </w:tcPr>
          <w:p w14:paraId="0476B6B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594D4EF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05DC5A6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71855CD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4467C45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F1A1B5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67979BE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E44580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5EF1514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AC87AC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81BA1B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471735D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6079E6A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3F9180A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A12709" w:rsidRPr="00E96558" w14:paraId="665024E5" w14:textId="77777777" w:rsidTr="00B81951">
        <w:tc>
          <w:tcPr>
            <w:tcW w:w="1001" w:type="pct"/>
            <w:vAlign w:val="center"/>
          </w:tcPr>
          <w:p w14:paraId="1B5C69FB" w14:textId="77777777" w:rsidR="00A12709" w:rsidRPr="00E96558" w:rsidRDefault="00A12709" w:rsidP="00B81951">
            <w:pPr>
              <w:spacing w:line="340" w:lineRule="exact"/>
              <w:ind w:right="-218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 xml:space="preserve">1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  <w:tc>
          <w:tcPr>
            <w:tcW w:w="407" w:type="pct"/>
          </w:tcPr>
          <w:p w14:paraId="435A908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11,494</w:t>
            </w:r>
          </w:p>
        </w:tc>
        <w:tc>
          <w:tcPr>
            <w:tcW w:w="95" w:type="pct"/>
          </w:tcPr>
          <w:p w14:paraId="046897A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3B8E325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3,658</w:t>
            </w:r>
          </w:p>
        </w:tc>
        <w:tc>
          <w:tcPr>
            <w:tcW w:w="95" w:type="pct"/>
          </w:tcPr>
          <w:p w14:paraId="592D08B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2FB36224" w14:textId="45ACC22D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</w:t>
            </w:r>
            <w:r w:rsidR="00EE2BFA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91" w:type="pct"/>
          </w:tcPr>
          <w:p w14:paraId="0FC8D1E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26284D3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12,857</w:t>
            </w:r>
          </w:p>
        </w:tc>
        <w:tc>
          <w:tcPr>
            <w:tcW w:w="91" w:type="pct"/>
          </w:tcPr>
          <w:p w14:paraId="73267AA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63C9D22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1,652</w:t>
            </w:r>
          </w:p>
        </w:tc>
        <w:tc>
          <w:tcPr>
            <w:tcW w:w="91" w:type="pct"/>
          </w:tcPr>
          <w:p w14:paraId="7E64DF0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ECC891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10,486</w:t>
            </w:r>
          </w:p>
        </w:tc>
        <w:tc>
          <w:tcPr>
            <w:tcW w:w="91" w:type="pct"/>
          </w:tcPr>
          <w:p w14:paraId="07B46C9C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FB75F22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28C9799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544B42D7" w14:textId="5949F9F8" w:rsidR="00A12709" w:rsidRPr="00E96558" w:rsidRDefault="00EE2BF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100,719</w:t>
            </w:r>
          </w:p>
        </w:tc>
      </w:tr>
      <w:tr w:rsidR="00A12709" w:rsidRPr="00E96558" w14:paraId="7DC87990" w14:textId="77777777" w:rsidTr="00B81951">
        <w:tc>
          <w:tcPr>
            <w:tcW w:w="1001" w:type="pct"/>
            <w:vAlign w:val="center"/>
          </w:tcPr>
          <w:p w14:paraId="2BA44986" w14:textId="77777777" w:rsidR="00A12709" w:rsidRPr="00E96558" w:rsidRDefault="00A12709" w:rsidP="00B81951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58A55579" w14:textId="79B67AF7" w:rsidR="00A12709" w:rsidRPr="00E96558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1,332</w:t>
            </w:r>
          </w:p>
        </w:tc>
        <w:tc>
          <w:tcPr>
            <w:tcW w:w="95" w:type="pct"/>
          </w:tcPr>
          <w:p w14:paraId="59CCDAD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22F49325" w14:textId="3C27815C" w:rsidR="00A12709" w:rsidRPr="00E96558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95" w:type="pct"/>
          </w:tcPr>
          <w:p w14:paraId="1BBDC3E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5A10C650" w14:textId="75FFD5F1" w:rsidR="00A12709" w:rsidRPr="00E96558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12,842</w:t>
            </w:r>
          </w:p>
        </w:tc>
        <w:tc>
          <w:tcPr>
            <w:tcW w:w="91" w:type="pct"/>
          </w:tcPr>
          <w:p w14:paraId="5094C5A6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766F624B" w14:textId="08F603D7" w:rsidR="00A12709" w:rsidRPr="000D457C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91" w:type="pct"/>
          </w:tcPr>
          <w:p w14:paraId="2A1AD427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249AE36" w14:textId="4FA7F668" w:rsidR="00A12709" w:rsidRPr="000D457C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91" w:type="pct"/>
          </w:tcPr>
          <w:p w14:paraId="3FAD49D9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5F6E9D0" w14:textId="11A0B908" w:rsidR="00A12709" w:rsidRPr="000D457C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5,590</w:t>
            </w:r>
          </w:p>
        </w:tc>
        <w:tc>
          <w:tcPr>
            <w:tcW w:w="91" w:type="pct"/>
          </w:tcPr>
          <w:p w14:paraId="1C74C48E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46A535F4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0D457C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B13BE96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4F835E60" w14:textId="4324857B" w:rsidR="00A12709" w:rsidRPr="000D457C" w:rsidRDefault="00EE2BF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24,90</w:t>
            </w:r>
            <w:r w:rsidR="007D0AD4">
              <w:rPr>
                <w:rFonts w:ascii="Angsana New" w:eastAsia="Cordia New" w:hAnsi="Angsana New"/>
                <w:sz w:val="28"/>
                <w:szCs w:val="28"/>
              </w:rPr>
              <w:t>0</w:t>
            </w:r>
          </w:p>
        </w:tc>
      </w:tr>
      <w:tr w:rsidR="00A12709" w:rsidRPr="00E96558" w14:paraId="66471C74" w14:textId="77777777" w:rsidTr="00B81951">
        <w:tc>
          <w:tcPr>
            <w:tcW w:w="1001" w:type="pct"/>
            <w:vAlign w:val="center"/>
          </w:tcPr>
          <w:p w14:paraId="0C77AAFA" w14:textId="77777777" w:rsidR="00A12709" w:rsidRPr="00E96558" w:rsidRDefault="00A12709" w:rsidP="00B81951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5E6FC7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6970D55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88E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(133)</w:t>
            </w:r>
          </w:p>
        </w:tc>
        <w:tc>
          <w:tcPr>
            <w:tcW w:w="95" w:type="pct"/>
          </w:tcPr>
          <w:p w14:paraId="5752E4E2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38473" w14:textId="515BF0C2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A867B9">
              <w:rPr>
                <w:rFonts w:ascii="Angsana New" w:hAnsi="Angsana New"/>
                <w:sz w:val="28"/>
                <w:szCs w:val="28"/>
              </w:rPr>
              <w:t>948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479CFB2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BFD07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(998)</w:t>
            </w:r>
          </w:p>
        </w:tc>
        <w:tc>
          <w:tcPr>
            <w:tcW w:w="91" w:type="pct"/>
          </w:tcPr>
          <w:p w14:paraId="2006EB08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3648D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9E55C7A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97357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(2,434)</w:t>
            </w:r>
          </w:p>
        </w:tc>
        <w:tc>
          <w:tcPr>
            <w:tcW w:w="91" w:type="pct"/>
          </w:tcPr>
          <w:p w14:paraId="5E6A7ADD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85B35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0D45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3CFE1D0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6AF12" w14:textId="1C88D078" w:rsidR="00A12709" w:rsidRPr="000D457C" w:rsidRDefault="005A07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</w:t>
            </w:r>
            <w:r w:rsidR="00A867B9">
              <w:rPr>
                <w:rFonts w:ascii="Angsana New" w:hAnsi="Angsana New"/>
                <w:sz w:val="28"/>
                <w:szCs w:val="28"/>
              </w:rPr>
              <w:t>513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2709" w:rsidRPr="00E96558" w14:paraId="22E4E980" w14:textId="77777777" w:rsidTr="00B81951">
        <w:tc>
          <w:tcPr>
            <w:tcW w:w="1001" w:type="pct"/>
            <w:vAlign w:val="center"/>
          </w:tcPr>
          <w:p w14:paraId="511B82F4" w14:textId="77777777" w:rsidR="00A12709" w:rsidRPr="00E96558" w:rsidRDefault="00A12709" w:rsidP="00B81951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</w:p>
          <w:p w14:paraId="277BAB4D" w14:textId="77777777" w:rsidR="00A12709" w:rsidRPr="00E96558" w:rsidRDefault="00A12709" w:rsidP="00B81951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  และ</w:t>
            </w:r>
            <w:r w:rsidRPr="00E96558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0A880D62" w14:textId="77777777" w:rsidR="00A12709" w:rsidRPr="00352F30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7024247F" w14:textId="6C31457B" w:rsidR="00352F30" w:rsidRPr="00352F30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352F30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12,826</w:t>
            </w:r>
          </w:p>
        </w:tc>
        <w:tc>
          <w:tcPr>
            <w:tcW w:w="95" w:type="pct"/>
          </w:tcPr>
          <w:p w14:paraId="35990C75" w14:textId="77777777" w:rsidR="00A12709" w:rsidRPr="00352F30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6CEFE03F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A94373B" w14:textId="2D27E11F" w:rsidR="00352F30" w:rsidRPr="00352F30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5,081</w:t>
            </w:r>
          </w:p>
        </w:tc>
        <w:tc>
          <w:tcPr>
            <w:tcW w:w="95" w:type="pct"/>
          </w:tcPr>
          <w:p w14:paraId="2317C035" w14:textId="77777777" w:rsidR="00A12709" w:rsidRPr="00352F30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49967273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901649F" w14:textId="241BE7C3" w:rsidR="00352F30" w:rsidRPr="00352F30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66,466</w:t>
            </w:r>
          </w:p>
        </w:tc>
        <w:tc>
          <w:tcPr>
            <w:tcW w:w="91" w:type="pct"/>
          </w:tcPr>
          <w:p w14:paraId="257E08CC" w14:textId="77777777" w:rsidR="00A12709" w:rsidRPr="00352F30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EB53142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B40364A" w14:textId="11B4C1BF" w:rsidR="00352F30" w:rsidRPr="00352F30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15,037</w:t>
            </w:r>
          </w:p>
        </w:tc>
        <w:tc>
          <w:tcPr>
            <w:tcW w:w="91" w:type="pct"/>
          </w:tcPr>
          <w:p w14:paraId="496FA726" w14:textId="77777777" w:rsidR="00A12709" w:rsidRPr="00352F30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74213ED1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17C097B" w14:textId="3047D9F9" w:rsidR="00352F30" w:rsidRPr="00352F30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2,054</w:t>
            </w:r>
          </w:p>
        </w:tc>
        <w:tc>
          <w:tcPr>
            <w:tcW w:w="91" w:type="pct"/>
          </w:tcPr>
          <w:p w14:paraId="6E84AF50" w14:textId="77777777" w:rsidR="00A12709" w:rsidRPr="00352F30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9A492D9" w14:textId="77777777" w:rsidR="00A12709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36A25D9" w14:textId="0E3B5B4E" w:rsidR="00352F30" w:rsidRPr="00352F30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13,642</w:t>
            </w:r>
          </w:p>
        </w:tc>
        <w:tc>
          <w:tcPr>
            <w:tcW w:w="91" w:type="pct"/>
          </w:tcPr>
          <w:p w14:paraId="4A3ADA9C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EE17859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3AD2DAD4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0D457C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621D174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1A6D3233" w14:textId="77777777" w:rsidR="00A12709" w:rsidRPr="000D457C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  <w:p w14:paraId="6A2B86F2" w14:textId="14C37083" w:rsidR="00A12709" w:rsidRPr="000D457C" w:rsidRDefault="00DA604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115,106</w:t>
            </w:r>
          </w:p>
        </w:tc>
      </w:tr>
      <w:tr w:rsidR="00A12709" w:rsidRPr="00E96558" w14:paraId="21496D03" w14:textId="77777777" w:rsidTr="00B81951">
        <w:tc>
          <w:tcPr>
            <w:tcW w:w="1001" w:type="pct"/>
            <w:vAlign w:val="center"/>
          </w:tcPr>
          <w:p w14:paraId="42DEA971" w14:textId="77777777" w:rsidR="00A12709" w:rsidRPr="00E96558" w:rsidRDefault="00A12709" w:rsidP="00B81951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73173B00" w14:textId="242B8A5C" w:rsidR="00A12709" w:rsidRPr="00E96558" w:rsidRDefault="00AC7CB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1,253</w:t>
            </w:r>
          </w:p>
        </w:tc>
        <w:tc>
          <w:tcPr>
            <w:tcW w:w="95" w:type="pct"/>
          </w:tcPr>
          <w:p w14:paraId="5D3F5ED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63274BD4" w14:textId="5A24EDC4" w:rsidR="00A12709" w:rsidRPr="00E96558" w:rsidRDefault="00AC7CB9" w:rsidP="00AC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  <w:tc>
          <w:tcPr>
            <w:tcW w:w="95" w:type="pct"/>
          </w:tcPr>
          <w:p w14:paraId="7594F46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</w:tcPr>
          <w:p w14:paraId="6E71254D" w14:textId="1E2FC612" w:rsidR="00A12709" w:rsidRPr="00E96558" w:rsidRDefault="00AC7CB9" w:rsidP="00AC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13,345</w:t>
            </w:r>
          </w:p>
        </w:tc>
        <w:tc>
          <w:tcPr>
            <w:tcW w:w="91" w:type="pct"/>
          </w:tcPr>
          <w:p w14:paraId="05B0EDF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FA6D5DA" w14:textId="27CED3E8" w:rsidR="00A12709" w:rsidRPr="00E96558" w:rsidRDefault="00AC7CB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3,05</w:t>
            </w:r>
            <w:r w:rsidR="00CF223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1" w:type="pct"/>
          </w:tcPr>
          <w:p w14:paraId="6E670F5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2C391D6" w14:textId="46A6981D" w:rsidR="00A12709" w:rsidRPr="00E96558" w:rsidRDefault="00AC7CB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91" w:type="pct"/>
          </w:tcPr>
          <w:p w14:paraId="23BE788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D221527" w14:textId="6C00A435" w:rsidR="00A12709" w:rsidRPr="00E96558" w:rsidRDefault="00AC7CB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5,897</w:t>
            </w:r>
          </w:p>
        </w:tc>
        <w:tc>
          <w:tcPr>
            <w:tcW w:w="91" w:type="pct"/>
          </w:tcPr>
          <w:p w14:paraId="7F9268A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EC60006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5D6BB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CFBBDE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</w:tcPr>
          <w:p w14:paraId="60B1D51C" w14:textId="7AEE6461" w:rsidR="00A12709" w:rsidRPr="00CF2237" w:rsidRDefault="00CF223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CF2237">
              <w:rPr>
                <w:rFonts w:ascii="Angsana New" w:eastAsia="Cordia New" w:hAnsi="Angsana New"/>
                <w:sz w:val="28"/>
                <w:szCs w:val="28"/>
              </w:rPr>
              <w:t>25,462</w:t>
            </w:r>
          </w:p>
        </w:tc>
      </w:tr>
      <w:tr w:rsidR="00A12709" w:rsidRPr="00E96558" w14:paraId="7A002688" w14:textId="77777777" w:rsidTr="00B81951">
        <w:tc>
          <w:tcPr>
            <w:tcW w:w="1001" w:type="pct"/>
            <w:vAlign w:val="center"/>
          </w:tcPr>
          <w:p w14:paraId="53B64258" w14:textId="77777777" w:rsidR="00A12709" w:rsidRPr="00E96558" w:rsidRDefault="00A12709" w:rsidP="00B81951">
            <w:pPr>
              <w:spacing w:line="340" w:lineRule="exact"/>
              <w:ind w:right="-106"/>
              <w:rPr>
                <w:rFonts w:ascii="Angsana New" w:eastAsia="Cordia New" w:hAnsi="Angsana New"/>
                <w:sz w:val="28"/>
                <w:szCs w:val="28"/>
              </w:rPr>
            </w:pPr>
            <w:r w:rsidRPr="00E96558">
              <w:rPr>
                <w:rFonts w:ascii="Angsana New" w:eastAsia="Cordi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21BFF8A" w14:textId="3567C051" w:rsidR="00A12709" w:rsidRPr="00E96558" w:rsidRDefault="00AC7CB9" w:rsidP="00AC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727153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1166C9A3" w14:textId="5E75007D" w:rsidR="00A12709" w:rsidRPr="00E96558" w:rsidRDefault="00AC7CB9" w:rsidP="00AC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(566)</w:t>
            </w:r>
          </w:p>
        </w:tc>
        <w:tc>
          <w:tcPr>
            <w:tcW w:w="95" w:type="pct"/>
          </w:tcPr>
          <w:p w14:paraId="2F522B16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7E4BBFA8" w14:textId="7263DF27" w:rsidR="00A12709" w:rsidRPr="00E96558" w:rsidRDefault="00AC7CB9" w:rsidP="00AC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(4,411)</w:t>
            </w:r>
          </w:p>
        </w:tc>
        <w:tc>
          <w:tcPr>
            <w:tcW w:w="91" w:type="pct"/>
          </w:tcPr>
          <w:p w14:paraId="3B0499F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A93CEBB" w14:textId="2000E10C" w:rsidR="00A12709" w:rsidRPr="00E96558" w:rsidRDefault="00AC7CB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(1,010)</w:t>
            </w:r>
          </w:p>
        </w:tc>
        <w:tc>
          <w:tcPr>
            <w:tcW w:w="91" w:type="pct"/>
          </w:tcPr>
          <w:p w14:paraId="536EBDA4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A6E1105" w14:textId="33F81073" w:rsidR="00A12709" w:rsidRPr="00E96558" w:rsidRDefault="00AC7CB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(108)</w:t>
            </w:r>
          </w:p>
        </w:tc>
        <w:tc>
          <w:tcPr>
            <w:tcW w:w="91" w:type="pct"/>
          </w:tcPr>
          <w:p w14:paraId="4B8FE1D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69D85DC1" w14:textId="3341769F" w:rsidR="00A12709" w:rsidRPr="00E96558" w:rsidRDefault="00AC7CB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(10,077)</w:t>
            </w:r>
          </w:p>
        </w:tc>
        <w:tc>
          <w:tcPr>
            <w:tcW w:w="91" w:type="pct"/>
          </w:tcPr>
          <w:p w14:paraId="2C91B51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CDD167C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5D6BB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8B478CC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3E8B1DB9" w14:textId="00117821" w:rsidR="00A12709" w:rsidRPr="00CF2237" w:rsidRDefault="00CF223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8"/>
                <w:szCs w:val="28"/>
              </w:rPr>
            </w:pPr>
            <w:r w:rsidRPr="00CF2237">
              <w:rPr>
                <w:rFonts w:ascii="Angsana New" w:eastAsia="Cordia New" w:hAnsi="Angsana New"/>
                <w:sz w:val="28"/>
                <w:szCs w:val="28"/>
              </w:rPr>
              <w:t>(16,172)</w:t>
            </w:r>
          </w:p>
        </w:tc>
      </w:tr>
      <w:tr w:rsidR="00A12709" w:rsidRPr="00E96558" w14:paraId="4A739845" w14:textId="77777777" w:rsidTr="00B81951">
        <w:tc>
          <w:tcPr>
            <w:tcW w:w="1001" w:type="pct"/>
            <w:vAlign w:val="center"/>
          </w:tcPr>
          <w:p w14:paraId="72D337EC" w14:textId="77777777" w:rsidR="00A12709" w:rsidRPr="00E96558" w:rsidRDefault="00A12709" w:rsidP="00B81951">
            <w:pPr>
              <w:spacing w:line="340" w:lineRule="exac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C155724" w14:textId="4886F6E7" w:rsidR="00A12709" w:rsidRPr="00556F27" w:rsidRDefault="00556F2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56F2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14,079</w:t>
            </w:r>
          </w:p>
        </w:tc>
        <w:tc>
          <w:tcPr>
            <w:tcW w:w="95" w:type="pct"/>
          </w:tcPr>
          <w:p w14:paraId="49BCC40A" w14:textId="77777777" w:rsidR="00A12709" w:rsidRPr="00556F27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69B983CE" w14:textId="5FA9D71D" w:rsidR="00A12709" w:rsidRPr="00556F27" w:rsidRDefault="00556F27" w:rsidP="0055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6,103</w:t>
            </w:r>
          </w:p>
        </w:tc>
        <w:tc>
          <w:tcPr>
            <w:tcW w:w="95" w:type="pct"/>
          </w:tcPr>
          <w:p w14:paraId="0D025D51" w14:textId="77777777" w:rsidR="00A12709" w:rsidRPr="00556F27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2EC299FC" w14:textId="18BC14B2" w:rsidR="00A12709" w:rsidRPr="00556F27" w:rsidRDefault="00556F27" w:rsidP="0055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75,400</w:t>
            </w:r>
          </w:p>
        </w:tc>
        <w:tc>
          <w:tcPr>
            <w:tcW w:w="91" w:type="pct"/>
          </w:tcPr>
          <w:p w14:paraId="7A9A1CCE" w14:textId="77777777" w:rsidR="00A12709" w:rsidRPr="00556F27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054FF6E3" w14:textId="277B2EB2" w:rsidR="00A12709" w:rsidRPr="00556F27" w:rsidRDefault="00556F2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17,077</w:t>
            </w:r>
          </w:p>
        </w:tc>
        <w:tc>
          <w:tcPr>
            <w:tcW w:w="91" w:type="pct"/>
          </w:tcPr>
          <w:p w14:paraId="67BF133E" w14:textId="77777777" w:rsidR="00A12709" w:rsidRPr="00556F27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285214E1" w14:textId="51BCEBC8" w:rsidR="00A12709" w:rsidRPr="00556F27" w:rsidRDefault="00556F2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2,275</w:t>
            </w:r>
          </w:p>
        </w:tc>
        <w:tc>
          <w:tcPr>
            <w:tcW w:w="91" w:type="pct"/>
          </w:tcPr>
          <w:p w14:paraId="6FF7D008" w14:textId="77777777" w:rsidR="00A12709" w:rsidRPr="00556F27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10F4AA03" w14:textId="549DB24A" w:rsidR="00A12709" w:rsidRPr="00556F27" w:rsidRDefault="00E966C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556F27">
              <w:rPr>
                <w:rFonts w:ascii="Angsana New" w:hAnsi="Angsana New"/>
                <w:b/>
                <w:bCs/>
                <w:sz w:val="28"/>
                <w:szCs w:val="28"/>
              </w:rPr>
              <w:t>,462</w:t>
            </w:r>
          </w:p>
        </w:tc>
        <w:tc>
          <w:tcPr>
            <w:tcW w:w="91" w:type="pct"/>
          </w:tcPr>
          <w:p w14:paraId="152AE62C" w14:textId="77777777" w:rsidR="00A12709" w:rsidRPr="00556F27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9CCD87D" w14:textId="77777777" w:rsidR="00A12709" w:rsidRPr="00556F27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56F2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299F73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14:paraId="57AE07F1" w14:textId="72BEEFB3" w:rsidR="00A12709" w:rsidRPr="00E96558" w:rsidRDefault="00CF2237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124,396</w:t>
            </w:r>
          </w:p>
        </w:tc>
      </w:tr>
      <w:tr w:rsidR="00A12709" w:rsidRPr="00E96558" w14:paraId="51195954" w14:textId="77777777" w:rsidTr="00B81951">
        <w:trPr>
          <w:trHeight w:hRule="exact" w:val="288"/>
        </w:trPr>
        <w:tc>
          <w:tcPr>
            <w:tcW w:w="1001" w:type="pct"/>
          </w:tcPr>
          <w:p w14:paraId="4FA5623C" w14:textId="77777777" w:rsidR="00A12709" w:rsidRPr="00E96558" w:rsidRDefault="00A12709" w:rsidP="00B8195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6B6897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3C462C2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500DA616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36A96C5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1CAE10FC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CCE630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</w:tcPr>
          <w:p w14:paraId="74BA927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49271B2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71207AA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60D387A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43C469C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76DA18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23DB274B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97F1AE6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14:paraId="0C37BB4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</w:tr>
      <w:tr w:rsidR="00A12709" w:rsidRPr="00E96558" w14:paraId="637AD926" w14:textId="77777777" w:rsidTr="00B81951">
        <w:tc>
          <w:tcPr>
            <w:tcW w:w="1001" w:type="pct"/>
          </w:tcPr>
          <w:p w14:paraId="5484DBFB" w14:textId="77777777" w:rsidR="00A12709" w:rsidRPr="00E96558" w:rsidRDefault="00A12709" w:rsidP="00B81951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07F81EA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54BD9B4D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08FBCB9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3EBF1C6E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</w:tcPr>
          <w:p w14:paraId="44B26BF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BE5ECC8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</w:tcPr>
          <w:p w14:paraId="0EB971A7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7B49C19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794F1A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8089E05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4DA2D851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7B518599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017F273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60EFF6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14:paraId="0869F223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</w:tr>
      <w:tr w:rsidR="00A12709" w:rsidRPr="00E96558" w14:paraId="0BF88EFB" w14:textId="77777777" w:rsidTr="00B81951">
        <w:tc>
          <w:tcPr>
            <w:tcW w:w="1001" w:type="pct"/>
            <w:vAlign w:val="center"/>
          </w:tcPr>
          <w:p w14:paraId="7AE97CB8" w14:textId="77777777" w:rsidR="00A12709" w:rsidRPr="00E96558" w:rsidRDefault="00A12709" w:rsidP="00B81951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6A62A32A" w14:textId="025FB720" w:rsidR="00A12709" w:rsidRPr="005D6BB1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2,892</w:t>
            </w:r>
          </w:p>
        </w:tc>
        <w:tc>
          <w:tcPr>
            <w:tcW w:w="95" w:type="pct"/>
          </w:tcPr>
          <w:p w14:paraId="651A7A11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</w:tcPr>
          <w:p w14:paraId="43C9C906" w14:textId="69F49E5B" w:rsidR="00A12709" w:rsidRPr="005D6BB1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4,887</w:t>
            </w:r>
          </w:p>
        </w:tc>
        <w:tc>
          <w:tcPr>
            <w:tcW w:w="95" w:type="pct"/>
          </w:tcPr>
          <w:p w14:paraId="2F31C5C5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double" w:sz="4" w:space="0" w:color="auto"/>
            </w:tcBorders>
          </w:tcPr>
          <w:p w14:paraId="237CE132" w14:textId="322C6045" w:rsidR="00A12709" w:rsidRPr="005D6BB1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63,695</w:t>
            </w:r>
          </w:p>
        </w:tc>
        <w:tc>
          <w:tcPr>
            <w:tcW w:w="91" w:type="pct"/>
          </w:tcPr>
          <w:p w14:paraId="08D811B6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642C1EB9" w14:textId="7BF8F03C" w:rsidR="00A12709" w:rsidRPr="005D6BB1" w:rsidRDefault="00352F3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6,658</w:t>
            </w:r>
          </w:p>
        </w:tc>
        <w:tc>
          <w:tcPr>
            <w:tcW w:w="91" w:type="pct"/>
          </w:tcPr>
          <w:p w14:paraId="0BA39479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1D83A3B3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91" w:type="pct"/>
          </w:tcPr>
          <w:p w14:paraId="5E2BD747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52EEA30C" w14:textId="2641B137" w:rsidR="00A12709" w:rsidRPr="005D6BB1" w:rsidRDefault="00352F30" w:rsidP="00E9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9,369</w:t>
            </w:r>
          </w:p>
        </w:tc>
        <w:tc>
          <w:tcPr>
            <w:tcW w:w="91" w:type="pct"/>
          </w:tcPr>
          <w:p w14:paraId="27F1DE8D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04F37CE0" w14:textId="77777777" w:rsidR="00A12709" w:rsidRPr="005D6BB1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0C0A52F4" w14:textId="77777777" w:rsidR="00A12709" w:rsidRPr="00475F2D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14:paraId="031D0940" w14:textId="2C8A36E5" w:rsidR="00A12709" w:rsidRPr="00E96558" w:rsidRDefault="00DA604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88,421</w:t>
            </w:r>
          </w:p>
        </w:tc>
      </w:tr>
      <w:tr w:rsidR="00A12709" w:rsidRPr="00E96558" w14:paraId="0A1DE7B2" w14:textId="77777777" w:rsidTr="00B81951">
        <w:tc>
          <w:tcPr>
            <w:tcW w:w="1001" w:type="pct"/>
            <w:vAlign w:val="center"/>
          </w:tcPr>
          <w:p w14:paraId="5991E589" w14:textId="77777777" w:rsidR="00A12709" w:rsidRPr="00E96558" w:rsidRDefault="00A12709" w:rsidP="00B81951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6558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4D1FAC00" w14:textId="48C2602C" w:rsidR="00A12709" w:rsidRPr="00801A2B" w:rsidRDefault="00801A2B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801A2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1,687</w:t>
            </w:r>
          </w:p>
        </w:tc>
        <w:tc>
          <w:tcPr>
            <w:tcW w:w="95" w:type="pct"/>
          </w:tcPr>
          <w:p w14:paraId="5316547D" w14:textId="77777777" w:rsidR="00A12709" w:rsidRPr="00801A2B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</w:tcPr>
          <w:p w14:paraId="1AB42D1C" w14:textId="2A0D255C" w:rsidR="00A12709" w:rsidRPr="00801A2B" w:rsidRDefault="00801A2B" w:rsidP="0080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3,352</w:t>
            </w:r>
          </w:p>
        </w:tc>
        <w:tc>
          <w:tcPr>
            <w:tcW w:w="95" w:type="pct"/>
          </w:tcPr>
          <w:p w14:paraId="0D333BA7" w14:textId="77777777" w:rsidR="00A12709" w:rsidRPr="00801A2B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double" w:sz="4" w:space="0" w:color="auto"/>
            </w:tcBorders>
          </w:tcPr>
          <w:p w14:paraId="01843D27" w14:textId="35FD3DC3" w:rsidR="00A12709" w:rsidRPr="00801A2B" w:rsidRDefault="00801A2B" w:rsidP="0080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53,213</w:t>
            </w:r>
          </w:p>
        </w:tc>
        <w:tc>
          <w:tcPr>
            <w:tcW w:w="91" w:type="pct"/>
          </w:tcPr>
          <w:p w14:paraId="492ABF95" w14:textId="77777777" w:rsidR="00A12709" w:rsidRPr="00801A2B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08049CBD" w14:textId="37504CBB" w:rsidR="00A12709" w:rsidRPr="00801A2B" w:rsidRDefault="00801A2B" w:rsidP="0080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5,555</w:t>
            </w:r>
          </w:p>
        </w:tc>
        <w:tc>
          <w:tcPr>
            <w:tcW w:w="91" w:type="pct"/>
          </w:tcPr>
          <w:p w14:paraId="33FDA2ED" w14:textId="77777777" w:rsidR="00A12709" w:rsidRPr="00801A2B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246034A4" w14:textId="7955E3EB" w:rsidR="00A12709" w:rsidRPr="00801A2B" w:rsidRDefault="00E966C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91" w:type="pct"/>
          </w:tcPr>
          <w:p w14:paraId="19D0498D" w14:textId="77777777" w:rsidR="00A12709" w:rsidRPr="00801A2B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66A2751F" w14:textId="29172196" w:rsidR="00A12709" w:rsidRPr="00801A2B" w:rsidRDefault="00E966CE" w:rsidP="00E9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34,050</w:t>
            </w:r>
          </w:p>
        </w:tc>
        <w:tc>
          <w:tcPr>
            <w:tcW w:w="91" w:type="pct"/>
          </w:tcPr>
          <w:p w14:paraId="01740A5F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5BBE8566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7107E50" w14:textId="77777777" w:rsidR="00A12709" w:rsidRPr="00E96558" w:rsidRDefault="00A1270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14:paraId="0ECA835B" w14:textId="30DFC9B9" w:rsidR="00A12709" w:rsidRPr="00E96558" w:rsidRDefault="00CF2237" w:rsidP="00CF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98,</w:t>
            </w:r>
            <w:r w:rsidR="00801A2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83</w:t>
            </w:r>
          </w:p>
        </w:tc>
      </w:tr>
    </w:tbl>
    <w:p w14:paraId="4642324A" w14:textId="77777777" w:rsidR="00FF0CDA" w:rsidRDefault="00B8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FF0CDA" w:rsidSect="00FF0CDA">
          <w:headerReference w:type="default" r:id="rId14"/>
          <w:pgSz w:w="16840" w:h="11907" w:orient="landscape" w:code="9"/>
          <w:pgMar w:top="1152" w:right="691" w:bottom="1287" w:left="576" w:header="720" w:footer="720" w:gutter="0"/>
          <w:cols w:space="708"/>
          <w:docGrid w:linePitch="360"/>
        </w:sectPr>
      </w:pPr>
      <w:r w:rsidRPr="006B2DF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455EA8" w14:textId="6660C96D" w:rsidR="00745B14" w:rsidRDefault="00745B14" w:rsidP="007463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9DA7E6B" w14:textId="77777777" w:rsidR="00745B14" w:rsidRPr="000D42C5" w:rsidRDefault="00745B14" w:rsidP="00745B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8F18F1" w:rsidRPr="006B2DF0" w14:paraId="0D1D4437" w14:textId="77777777" w:rsidTr="00DA1209">
        <w:trPr>
          <w:tblHeader/>
        </w:trPr>
        <w:tc>
          <w:tcPr>
            <w:tcW w:w="2128" w:type="pct"/>
          </w:tcPr>
          <w:p w14:paraId="10BE8164" w14:textId="22151862" w:rsidR="008F18F1" w:rsidRPr="00DD125D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90" w:type="pct"/>
            <w:gridSpan w:val="3"/>
          </w:tcPr>
          <w:p w14:paraId="77769006" w14:textId="77777777" w:rsidR="008F18F1" w:rsidRPr="006B2DF0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A8026F3" w14:textId="77777777" w:rsidR="008F18F1" w:rsidRPr="006B2DF0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162F9FD" w14:textId="77777777" w:rsidR="008F18F1" w:rsidRPr="006B2DF0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8F1" w:rsidRPr="006B2DF0" w14:paraId="1DB23F2B" w14:textId="77777777" w:rsidTr="00DA1209">
        <w:trPr>
          <w:tblHeader/>
        </w:trPr>
        <w:tc>
          <w:tcPr>
            <w:tcW w:w="2128" w:type="pct"/>
          </w:tcPr>
          <w:p w14:paraId="36CEBBA3" w14:textId="51FB718C" w:rsidR="008F18F1" w:rsidRPr="00DD125D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5" w:type="pct"/>
          </w:tcPr>
          <w:p w14:paraId="340124E5" w14:textId="77777777" w:rsidR="008F18F1" w:rsidRPr="006B2DF0" w:rsidRDefault="008F18F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2AF14660" w14:textId="77777777" w:rsidR="008F18F1" w:rsidRPr="006B2DF0" w:rsidRDefault="008F18F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5259AE8" w14:textId="77777777" w:rsidR="008F18F1" w:rsidRPr="006B2DF0" w:rsidRDefault="008F18F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0EB47B72" w14:textId="77777777" w:rsidR="008F18F1" w:rsidRPr="006B2DF0" w:rsidRDefault="008F18F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F06AA1" w14:textId="77777777" w:rsidR="008F18F1" w:rsidRPr="006B2DF0" w:rsidRDefault="008F18F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6E376E63" w14:textId="77777777" w:rsidR="008F18F1" w:rsidRPr="006B2DF0" w:rsidRDefault="008F18F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92CC3E" w14:textId="77777777" w:rsidR="008F18F1" w:rsidRPr="006B2DF0" w:rsidRDefault="008F18F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F18F1" w:rsidRPr="006B2DF0" w14:paraId="60D3222C" w14:textId="77777777" w:rsidTr="00DA1209">
        <w:trPr>
          <w:tblHeader/>
        </w:trPr>
        <w:tc>
          <w:tcPr>
            <w:tcW w:w="2128" w:type="pct"/>
          </w:tcPr>
          <w:p w14:paraId="5A2E0386" w14:textId="77777777" w:rsidR="008F18F1" w:rsidRPr="006B2DF0" w:rsidRDefault="008F18F1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324A20A5" w14:textId="77777777" w:rsidR="008F18F1" w:rsidRPr="006B2DF0" w:rsidRDefault="008F18F1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3579" w:rsidRPr="006B2DF0" w14:paraId="08D0A99D" w14:textId="77777777" w:rsidTr="00DA1209">
        <w:tc>
          <w:tcPr>
            <w:tcW w:w="2128" w:type="pct"/>
          </w:tcPr>
          <w:p w14:paraId="1ED2CFB9" w14:textId="172E1E8F" w:rsidR="004F3579" w:rsidRPr="00DD125D" w:rsidRDefault="004F3579" w:rsidP="004F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5" w:type="pct"/>
          </w:tcPr>
          <w:p w14:paraId="1877A89A" w14:textId="616DE9CC" w:rsidR="004F3579" w:rsidRPr="006B2DF0" w:rsidRDefault="00A329CC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88,638</w:t>
            </w:r>
          </w:p>
        </w:tc>
        <w:tc>
          <w:tcPr>
            <w:tcW w:w="131" w:type="pct"/>
          </w:tcPr>
          <w:p w14:paraId="418BDEDB" w14:textId="77777777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DF15944" w14:textId="48A7C5B4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64,507</w:t>
            </w:r>
          </w:p>
        </w:tc>
        <w:tc>
          <w:tcPr>
            <w:tcW w:w="150" w:type="pct"/>
          </w:tcPr>
          <w:p w14:paraId="1EFA5A26" w14:textId="77777777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561327C" w14:textId="38136455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14,294</w:t>
            </w:r>
          </w:p>
        </w:tc>
        <w:tc>
          <w:tcPr>
            <w:tcW w:w="144" w:type="pct"/>
          </w:tcPr>
          <w:p w14:paraId="7CDA67E1" w14:textId="77777777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D022B7" w14:textId="49CED52C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47,670</w:t>
            </w:r>
          </w:p>
        </w:tc>
      </w:tr>
      <w:tr w:rsidR="004F3579" w:rsidRPr="006B2DF0" w14:paraId="7B6A2D54" w14:textId="77777777" w:rsidTr="00DA1209">
        <w:tc>
          <w:tcPr>
            <w:tcW w:w="2128" w:type="pct"/>
          </w:tcPr>
          <w:p w14:paraId="1FFC08F0" w14:textId="6268D59C" w:rsidR="004F3579" w:rsidRDefault="004F3579" w:rsidP="004F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45" w:type="pct"/>
          </w:tcPr>
          <w:p w14:paraId="22EFAA58" w14:textId="085599E7" w:rsidR="004F3579" w:rsidRPr="006B2DF0" w:rsidRDefault="00A329CC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8,652</w:t>
            </w:r>
          </w:p>
        </w:tc>
        <w:tc>
          <w:tcPr>
            <w:tcW w:w="131" w:type="pct"/>
          </w:tcPr>
          <w:p w14:paraId="5F66AC90" w14:textId="77777777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F6EBCE" w14:textId="201E7E67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8,237</w:t>
            </w:r>
          </w:p>
        </w:tc>
        <w:tc>
          <w:tcPr>
            <w:tcW w:w="150" w:type="pct"/>
          </w:tcPr>
          <w:p w14:paraId="1BC0E8FF" w14:textId="77777777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2B74A17" w14:textId="1BD1C509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8,652</w:t>
            </w:r>
          </w:p>
        </w:tc>
        <w:tc>
          <w:tcPr>
            <w:tcW w:w="144" w:type="pct"/>
          </w:tcPr>
          <w:p w14:paraId="5CA23653" w14:textId="77777777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0AE7C4" w14:textId="50DF1403" w:rsidR="004F3579" w:rsidRPr="006B2DF0" w:rsidRDefault="004F3579" w:rsidP="004F3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8,237</w:t>
            </w:r>
          </w:p>
        </w:tc>
      </w:tr>
      <w:tr w:rsidR="008F18F1" w:rsidRPr="00DD125D" w14:paraId="5BAAEFE2" w14:textId="77777777" w:rsidTr="00DA1209">
        <w:tc>
          <w:tcPr>
            <w:tcW w:w="2128" w:type="pct"/>
          </w:tcPr>
          <w:p w14:paraId="107CB749" w14:textId="74E9AF9C" w:rsidR="008F18F1" w:rsidRPr="00DD125D" w:rsidRDefault="00D449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B9026A4" w14:textId="0E67CA20" w:rsidR="008F18F1" w:rsidRPr="00DD125D" w:rsidRDefault="004F3579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97,290</w:t>
            </w:r>
          </w:p>
        </w:tc>
        <w:tc>
          <w:tcPr>
            <w:tcW w:w="131" w:type="pct"/>
          </w:tcPr>
          <w:p w14:paraId="0427211F" w14:textId="77777777" w:rsidR="008F18F1" w:rsidRPr="00DD125D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C2E56EF" w14:textId="33DF2504" w:rsidR="008F18F1" w:rsidRPr="00DD125D" w:rsidRDefault="00DA1209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72,744</w:t>
            </w:r>
          </w:p>
        </w:tc>
        <w:tc>
          <w:tcPr>
            <w:tcW w:w="150" w:type="pct"/>
          </w:tcPr>
          <w:p w14:paraId="48CA0343" w14:textId="77777777" w:rsidR="008F18F1" w:rsidRPr="00DD125D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8EC05AC" w14:textId="7A7DB60C" w:rsidR="008F18F1" w:rsidRPr="00DD125D" w:rsidRDefault="0045326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22,946</w:t>
            </w:r>
          </w:p>
        </w:tc>
        <w:tc>
          <w:tcPr>
            <w:tcW w:w="144" w:type="pct"/>
          </w:tcPr>
          <w:p w14:paraId="61A25347" w14:textId="77777777" w:rsidR="008F18F1" w:rsidRPr="00DD125D" w:rsidRDefault="008F18F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61A2AF" w14:textId="45D302FF" w:rsidR="008F18F1" w:rsidRPr="00DD125D" w:rsidRDefault="00DA1209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55,907</w:t>
            </w:r>
          </w:p>
        </w:tc>
      </w:tr>
    </w:tbl>
    <w:p w14:paraId="58A323DF" w14:textId="77777777" w:rsidR="00745B14" w:rsidRPr="000D42C5" w:rsidRDefault="00745B14" w:rsidP="00DA120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060BE5E" w14:textId="37038977" w:rsidR="00DA1209" w:rsidRPr="00DA1209" w:rsidRDefault="00DA1209" w:rsidP="00DA12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1209">
        <w:rPr>
          <w:rFonts w:ascii="Angsana New" w:hAnsi="Angsana New"/>
          <w:sz w:val="30"/>
          <w:szCs w:val="30"/>
          <w:cs/>
        </w:rPr>
        <w:t xml:space="preserve">ในปี </w:t>
      </w:r>
      <w:r w:rsidRPr="00DA1209">
        <w:rPr>
          <w:rFonts w:ascii="Angsana New" w:hAnsi="Angsana New"/>
          <w:sz w:val="30"/>
          <w:szCs w:val="30"/>
        </w:rPr>
        <w:t>2568</w:t>
      </w:r>
      <w:r w:rsidRPr="00DA1209">
        <w:rPr>
          <w:rFonts w:ascii="Angsana New" w:hAnsi="Angsana New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A329CC">
        <w:rPr>
          <w:rFonts w:ascii="Angsana New" w:hAnsi="Angsana New"/>
          <w:sz w:val="30"/>
          <w:szCs w:val="30"/>
        </w:rPr>
        <w:t>79.</w:t>
      </w:r>
      <w:r w:rsidR="00A329CC" w:rsidRPr="00A329CC">
        <w:rPr>
          <w:rFonts w:ascii="Angsana New" w:hAnsi="Angsana New"/>
          <w:sz w:val="30"/>
          <w:szCs w:val="30"/>
        </w:rPr>
        <w:t>35</w:t>
      </w:r>
      <w:r w:rsidRPr="00A329CC">
        <w:rPr>
          <w:rFonts w:ascii="Angsana New" w:hAnsi="Angsana New"/>
          <w:sz w:val="30"/>
          <w:szCs w:val="30"/>
        </w:rPr>
        <w:t xml:space="preserve"> </w:t>
      </w:r>
      <w:r w:rsidRPr="00A329C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329CC" w:rsidRPr="00A329CC">
        <w:rPr>
          <w:rFonts w:ascii="Angsana New" w:hAnsi="Angsana New"/>
          <w:sz w:val="30"/>
          <w:szCs w:val="30"/>
        </w:rPr>
        <w:t>16.95</w:t>
      </w:r>
      <w:r w:rsidRPr="00A329CC">
        <w:rPr>
          <w:rFonts w:ascii="Angsana New" w:hAnsi="Angsana New"/>
          <w:sz w:val="30"/>
          <w:szCs w:val="30"/>
        </w:rPr>
        <w:t xml:space="preserve"> </w:t>
      </w:r>
      <w:r w:rsidRPr="00A329CC">
        <w:rPr>
          <w:rFonts w:ascii="Angsana New" w:hAnsi="Angsana New"/>
          <w:sz w:val="30"/>
          <w:szCs w:val="30"/>
          <w:cs/>
        </w:rPr>
        <w:t>ล้านบาท</w:t>
      </w:r>
      <w:r w:rsidRPr="00DA1209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4C2F04">
        <w:rPr>
          <w:rFonts w:ascii="Angsana New" w:hAnsi="Angsana New"/>
          <w:i/>
          <w:iCs/>
          <w:sz w:val="30"/>
          <w:szCs w:val="30"/>
          <w:cs/>
        </w:rPr>
        <w:t>(</w:t>
      </w:r>
      <w:r w:rsidRPr="004C2F04">
        <w:rPr>
          <w:rFonts w:ascii="Angsana New" w:hAnsi="Angsana New"/>
          <w:i/>
          <w:iCs/>
          <w:sz w:val="30"/>
          <w:szCs w:val="30"/>
        </w:rPr>
        <w:t xml:space="preserve">2567: </w:t>
      </w:r>
      <w:r w:rsidR="004C2F04">
        <w:rPr>
          <w:rFonts w:ascii="Angsana New" w:hAnsi="Angsana New"/>
          <w:i/>
          <w:iCs/>
          <w:sz w:val="30"/>
          <w:szCs w:val="30"/>
        </w:rPr>
        <w:t>34.35</w:t>
      </w:r>
      <w:r w:rsidRPr="004C2F04">
        <w:rPr>
          <w:rFonts w:ascii="Angsana New" w:hAnsi="Angsana New"/>
          <w:i/>
          <w:iCs/>
          <w:sz w:val="30"/>
          <w:szCs w:val="30"/>
        </w:rPr>
        <w:t xml:space="preserve"> </w:t>
      </w:r>
      <w:r w:rsidRPr="004C2F04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C2F04">
        <w:rPr>
          <w:rFonts w:ascii="Angsana New" w:hAnsi="Angsana New"/>
          <w:i/>
          <w:iCs/>
          <w:sz w:val="30"/>
          <w:szCs w:val="30"/>
        </w:rPr>
        <w:t xml:space="preserve"> 17.41</w:t>
      </w:r>
      <w:r w:rsidRPr="004C2F04">
        <w:rPr>
          <w:rFonts w:ascii="Angsana New" w:hAnsi="Angsana New"/>
          <w:i/>
          <w:iCs/>
          <w:sz w:val="30"/>
          <w:szCs w:val="30"/>
        </w:rPr>
        <w:t xml:space="preserve"> </w:t>
      </w:r>
      <w:r w:rsidRPr="004C2F0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DA1209">
        <w:rPr>
          <w:rFonts w:ascii="Angsana New" w:hAnsi="Angsana New"/>
          <w:sz w:val="30"/>
          <w:szCs w:val="30"/>
          <w:cs/>
        </w:rPr>
        <w:t xml:space="preserve"> </w:t>
      </w:r>
    </w:p>
    <w:p w14:paraId="6A73D4A3" w14:textId="77777777" w:rsidR="00DA1209" w:rsidRPr="000D42C5" w:rsidRDefault="00DA1209" w:rsidP="00DA120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8B16824" w14:textId="0BA4A969" w:rsidR="00DA1209" w:rsidRPr="00DA1209" w:rsidRDefault="00DA1209" w:rsidP="00DA12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1F20">
        <w:rPr>
          <w:rFonts w:ascii="Angsana New" w:hAnsi="Angsana New"/>
          <w:sz w:val="30"/>
          <w:szCs w:val="30"/>
          <w:cs/>
        </w:rPr>
        <w:t>กลุ่มบริษัทเช่า</w:t>
      </w:r>
      <w:r w:rsidR="00D01B4F" w:rsidRPr="006E1F20">
        <w:rPr>
          <w:rFonts w:ascii="Angsana New" w:hAnsi="Angsana New" w:hint="cs"/>
          <w:sz w:val="30"/>
          <w:szCs w:val="30"/>
          <w:cs/>
        </w:rPr>
        <w:t>อาคารสำนักงาน</w:t>
      </w:r>
      <w:r w:rsidR="006E1F20" w:rsidRPr="006E1F20">
        <w:rPr>
          <w:rFonts w:ascii="Angsana New" w:hAnsi="Angsana New" w:hint="cs"/>
          <w:sz w:val="30"/>
          <w:szCs w:val="30"/>
          <w:cs/>
        </w:rPr>
        <w:t xml:space="preserve"> คลังสินค้า </w:t>
      </w:r>
      <w:r w:rsidR="00D01B4F" w:rsidRPr="006E1F20">
        <w:rPr>
          <w:rFonts w:ascii="Angsana New" w:hAnsi="Angsana New" w:hint="cs"/>
          <w:sz w:val="30"/>
          <w:szCs w:val="30"/>
          <w:cs/>
        </w:rPr>
        <w:t>พื้นที่ศูนย์ตรวจการนอนหลับ</w:t>
      </w:r>
      <w:r w:rsidR="006E1F20" w:rsidRPr="006E1F20">
        <w:rPr>
          <w:rFonts w:ascii="Angsana New" w:hAnsi="Angsana New" w:hint="cs"/>
          <w:sz w:val="30"/>
          <w:szCs w:val="30"/>
          <w:cs/>
        </w:rPr>
        <w:t>หลายแห่ง</w:t>
      </w:r>
      <w:r w:rsidR="00D01B4F" w:rsidRPr="006E1F20">
        <w:rPr>
          <w:rFonts w:ascii="Angsana New" w:hAnsi="Angsana New"/>
          <w:sz w:val="30"/>
          <w:szCs w:val="30"/>
        </w:rPr>
        <w:t xml:space="preserve"> </w:t>
      </w:r>
      <w:r w:rsidR="00D01B4F" w:rsidRPr="006E1F20">
        <w:rPr>
          <w:rFonts w:ascii="Angsana New" w:hAnsi="Angsana New" w:hint="cs"/>
          <w:sz w:val="30"/>
          <w:szCs w:val="30"/>
          <w:cs/>
        </w:rPr>
        <w:t>และยานพาหนะ</w:t>
      </w:r>
      <w:r w:rsidRPr="006E1F20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A329CC" w:rsidRPr="00A329CC">
        <w:rPr>
          <w:rFonts w:ascii="Angsana New" w:hAnsi="Angsana New"/>
          <w:sz w:val="30"/>
          <w:szCs w:val="30"/>
        </w:rPr>
        <w:t>4</w:t>
      </w:r>
      <w:r w:rsidR="0045326D" w:rsidRPr="00A329CC">
        <w:rPr>
          <w:rFonts w:ascii="Angsana New" w:hAnsi="Angsana New"/>
          <w:sz w:val="30"/>
          <w:szCs w:val="30"/>
        </w:rPr>
        <w:t xml:space="preserve"> </w:t>
      </w:r>
      <w:r w:rsidR="00DC4228">
        <w:rPr>
          <w:rFonts w:ascii="Angsana New" w:hAnsi="Angsana New" w:hint="cs"/>
          <w:sz w:val="30"/>
          <w:szCs w:val="30"/>
          <w:cs/>
        </w:rPr>
        <w:t>ถึง</w:t>
      </w:r>
      <w:r w:rsidR="0045326D" w:rsidRPr="00A329CC">
        <w:rPr>
          <w:rFonts w:ascii="Angsana New" w:hAnsi="Angsana New"/>
          <w:sz w:val="30"/>
          <w:szCs w:val="30"/>
        </w:rPr>
        <w:t xml:space="preserve"> </w:t>
      </w:r>
      <w:r w:rsidR="00D01B4F" w:rsidRPr="00A329CC">
        <w:rPr>
          <w:rFonts w:ascii="Angsana New" w:hAnsi="Angsana New"/>
          <w:sz w:val="30"/>
          <w:szCs w:val="30"/>
        </w:rPr>
        <w:t>12</w:t>
      </w:r>
      <w:r w:rsidRPr="00A329CC">
        <w:rPr>
          <w:rFonts w:ascii="Angsana New" w:hAnsi="Angsana New"/>
          <w:sz w:val="30"/>
          <w:szCs w:val="30"/>
        </w:rPr>
        <w:t xml:space="preserve"> </w:t>
      </w:r>
      <w:r w:rsidRPr="00A329CC">
        <w:rPr>
          <w:rFonts w:ascii="Angsana New" w:hAnsi="Angsana New"/>
          <w:sz w:val="30"/>
          <w:szCs w:val="30"/>
          <w:cs/>
        </w:rPr>
        <w:t>ปี</w:t>
      </w:r>
      <w:r w:rsidRPr="00DA1209">
        <w:rPr>
          <w:rFonts w:ascii="Angsana New" w:hAnsi="Angsana New"/>
          <w:sz w:val="30"/>
          <w:szCs w:val="30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DBE8AFF" w14:textId="77777777" w:rsidR="00DA1209" w:rsidRPr="000D42C5" w:rsidRDefault="00DA1209" w:rsidP="00DA120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1E72DFB" w14:textId="77777777" w:rsidR="00DA1209" w:rsidRDefault="00DA1209" w:rsidP="00DA120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1B4F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C62190A" w14:textId="77777777" w:rsidR="00D01B4F" w:rsidRPr="000D42C5" w:rsidRDefault="00D01B4F" w:rsidP="00DA120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378338A" w14:textId="0C7409FE" w:rsidR="00DA1209" w:rsidRPr="00DA1209" w:rsidRDefault="00DA1209" w:rsidP="00DA12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1209">
        <w:rPr>
          <w:rFonts w:ascii="Angsana New" w:hAnsi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E9280D">
        <w:rPr>
          <w:rFonts w:ascii="Angsana New" w:hAnsi="Angsana New"/>
          <w:sz w:val="30"/>
          <w:szCs w:val="30"/>
        </w:rPr>
        <w:t xml:space="preserve"> </w:t>
      </w:r>
      <w:r w:rsidRPr="00E9280D">
        <w:rPr>
          <w:rFonts w:ascii="Angsana New" w:hAnsi="Angsana New"/>
          <w:spacing w:val="-6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</w:t>
      </w:r>
      <w:r w:rsidRPr="00DA1209">
        <w:rPr>
          <w:rFonts w:ascii="Angsana New" w:hAnsi="Angsana New"/>
          <w:sz w:val="30"/>
          <w:szCs w:val="30"/>
          <w:cs/>
        </w:rPr>
        <w:t xml:space="preserve">หรือไม่และจะทบทวนการประเมินดังกล่าวอย่างสม่ำเสมอ  </w:t>
      </w:r>
    </w:p>
    <w:p w14:paraId="59D21A2E" w14:textId="77777777" w:rsidR="00DA1209" w:rsidRPr="000D42C5" w:rsidRDefault="00DA1209" w:rsidP="00DA1209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F74521" w:rsidRPr="006B2DF0" w14:paraId="278EB867" w14:textId="77777777" w:rsidTr="00B81951">
        <w:trPr>
          <w:tblHeader/>
        </w:trPr>
        <w:tc>
          <w:tcPr>
            <w:tcW w:w="2128" w:type="pct"/>
          </w:tcPr>
          <w:p w14:paraId="699BE8EC" w14:textId="19DC8E19" w:rsidR="00F74521" w:rsidRPr="00DD125D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pct"/>
            <w:gridSpan w:val="3"/>
          </w:tcPr>
          <w:p w14:paraId="1D438DF6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3A9E33E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677FA94C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521" w:rsidRPr="006B2DF0" w14:paraId="25F9F620" w14:textId="77777777" w:rsidTr="00B81951">
        <w:trPr>
          <w:tblHeader/>
        </w:trPr>
        <w:tc>
          <w:tcPr>
            <w:tcW w:w="2128" w:type="pct"/>
          </w:tcPr>
          <w:p w14:paraId="2945218F" w14:textId="63ECA4B8" w:rsidR="00F74521" w:rsidRPr="00DD125D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5" w:type="pct"/>
          </w:tcPr>
          <w:p w14:paraId="5C253221" w14:textId="77777777" w:rsidR="00F74521" w:rsidRPr="006B2DF0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1A010B42" w14:textId="77777777" w:rsidR="00F74521" w:rsidRPr="006B2DF0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19B2B4" w14:textId="77777777" w:rsidR="00F74521" w:rsidRPr="006B2DF0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35E9610F" w14:textId="77777777" w:rsidR="00F74521" w:rsidRPr="006B2DF0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3D42BB" w14:textId="77777777" w:rsidR="00F74521" w:rsidRPr="006B2DF0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2A35E84F" w14:textId="77777777" w:rsidR="00F74521" w:rsidRPr="006B2DF0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1DF982" w14:textId="77777777" w:rsidR="00F74521" w:rsidRPr="006B2DF0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74521" w:rsidRPr="006B2DF0" w14:paraId="137D170E" w14:textId="77777777" w:rsidTr="00B81951">
        <w:trPr>
          <w:tblHeader/>
        </w:trPr>
        <w:tc>
          <w:tcPr>
            <w:tcW w:w="2128" w:type="pct"/>
          </w:tcPr>
          <w:p w14:paraId="0163F3E2" w14:textId="77777777" w:rsidR="00F74521" w:rsidRPr="006B2DF0" w:rsidRDefault="00F74521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728FD8CD" w14:textId="77777777" w:rsidR="00F74521" w:rsidRPr="006B2DF0" w:rsidRDefault="00F74521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74521" w:rsidRPr="006B2DF0" w14:paraId="1363A0FE" w14:textId="77777777" w:rsidTr="00B81951">
        <w:tc>
          <w:tcPr>
            <w:tcW w:w="2128" w:type="pct"/>
          </w:tcPr>
          <w:p w14:paraId="128398C8" w14:textId="24107BCC" w:rsidR="00F74521" w:rsidRPr="00F74521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45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645" w:type="pct"/>
          </w:tcPr>
          <w:p w14:paraId="5D88FA89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004E5B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5CAEB2E" w14:textId="77777777" w:rsidR="00F74521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ACE966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82D5E9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54F5AF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61EA3B" w14:textId="77777777" w:rsidR="00F74521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521" w:rsidRPr="006B2DF0" w14:paraId="5CF23908" w14:textId="77777777" w:rsidTr="00B81951">
        <w:tc>
          <w:tcPr>
            <w:tcW w:w="2128" w:type="pct"/>
          </w:tcPr>
          <w:p w14:paraId="7023F5A8" w14:textId="602DB848" w:rsidR="00F74521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45" w:type="pct"/>
          </w:tcPr>
          <w:p w14:paraId="2E940F84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123FA92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C506EAE" w14:textId="77777777" w:rsidR="00F74521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4B2F988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11BA010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D84E7F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4818F6" w14:textId="77777777" w:rsidR="00F74521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521" w:rsidRPr="006B2DF0" w14:paraId="46570C21" w14:textId="77777777" w:rsidTr="00B81951">
        <w:tc>
          <w:tcPr>
            <w:tcW w:w="2128" w:type="pct"/>
          </w:tcPr>
          <w:p w14:paraId="40EA265D" w14:textId="162FF400" w:rsidR="00F74521" w:rsidRPr="000D42C5" w:rsidRDefault="000D42C5" w:rsidP="000D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2C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4521" w:rsidRPr="000D42C5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5" w:type="pct"/>
          </w:tcPr>
          <w:p w14:paraId="71CE930D" w14:textId="48EAE070" w:rsidR="00F74521" w:rsidRPr="006B2DF0" w:rsidRDefault="0083576B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8,917</w:t>
            </w:r>
          </w:p>
        </w:tc>
        <w:tc>
          <w:tcPr>
            <w:tcW w:w="131" w:type="pct"/>
          </w:tcPr>
          <w:p w14:paraId="1CEC4EB0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0937E3F" w14:textId="65298551" w:rsidR="00F74521" w:rsidRPr="006B2DF0" w:rsidRDefault="006373A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5,786</w:t>
            </w:r>
          </w:p>
        </w:tc>
        <w:tc>
          <w:tcPr>
            <w:tcW w:w="150" w:type="pct"/>
          </w:tcPr>
          <w:p w14:paraId="255EF53B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6F290B4" w14:textId="2A6E6265" w:rsidR="00F74521" w:rsidRPr="006B2DF0" w:rsidRDefault="004F3579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4,783</w:t>
            </w:r>
          </w:p>
        </w:tc>
        <w:tc>
          <w:tcPr>
            <w:tcW w:w="144" w:type="pct"/>
          </w:tcPr>
          <w:p w14:paraId="62A6330A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00E4D2" w14:textId="115D738A" w:rsidR="00F74521" w:rsidRPr="006B2DF0" w:rsidRDefault="006373A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</w:tr>
      <w:tr w:rsidR="00F74521" w:rsidRPr="006B2DF0" w14:paraId="7F3E2FB6" w14:textId="77777777" w:rsidTr="00B81951">
        <w:tc>
          <w:tcPr>
            <w:tcW w:w="2128" w:type="pct"/>
          </w:tcPr>
          <w:p w14:paraId="3E97AB71" w14:textId="75BE4C06" w:rsidR="00F74521" w:rsidRDefault="000D42C5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45" w:type="pct"/>
          </w:tcPr>
          <w:p w14:paraId="5B98D0E3" w14:textId="3F18B8D5" w:rsidR="00F74521" w:rsidRPr="006B2DF0" w:rsidRDefault="0083576B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3,066</w:t>
            </w:r>
          </w:p>
        </w:tc>
        <w:tc>
          <w:tcPr>
            <w:tcW w:w="131" w:type="pct"/>
          </w:tcPr>
          <w:p w14:paraId="10926F35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CC0F674" w14:textId="39032C3F" w:rsidR="00F74521" w:rsidRDefault="006373A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150" w:type="pct"/>
          </w:tcPr>
          <w:p w14:paraId="71BBB4CD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14158E" w14:textId="736D8E40" w:rsidR="00F74521" w:rsidRPr="006B2DF0" w:rsidRDefault="004F3579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3,066</w:t>
            </w:r>
          </w:p>
        </w:tc>
        <w:tc>
          <w:tcPr>
            <w:tcW w:w="144" w:type="pct"/>
          </w:tcPr>
          <w:p w14:paraId="228BD6CF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BC7E17" w14:textId="38E30D70" w:rsidR="00F74521" w:rsidRDefault="006373A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</w:tr>
      <w:tr w:rsidR="00F74521" w:rsidRPr="006B2DF0" w14:paraId="589B25FA" w14:textId="77777777" w:rsidTr="00B81951">
        <w:tc>
          <w:tcPr>
            <w:tcW w:w="2128" w:type="pct"/>
          </w:tcPr>
          <w:p w14:paraId="4F799F9D" w14:textId="52C26EDD" w:rsidR="00F74521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4521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45" w:type="pct"/>
          </w:tcPr>
          <w:p w14:paraId="07ED1CAF" w14:textId="482BFC7A" w:rsidR="00F74521" w:rsidRPr="006B2DF0" w:rsidRDefault="005706A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131" w:type="pct"/>
          </w:tcPr>
          <w:p w14:paraId="2E722677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C3A623E" w14:textId="0A252F27" w:rsidR="00F74521" w:rsidRPr="006B2DF0" w:rsidRDefault="006373A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2,605</w:t>
            </w:r>
          </w:p>
        </w:tc>
        <w:tc>
          <w:tcPr>
            <w:tcW w:w="150" w:type="pct"/>
          </w:tcPr>
          <w:p w14:paraId="16D7DB83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0CF526" w14:textId="721B89A6" w:rsidR="00F74521" w:rsidRPr="006B2DF0" w:rsidRDefault="0045326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  <w:tc>
          <w:tcPr>
            <w:tcW w:w="144" w:type="pct"/>
          </w:tcPr>
          <w:p w14:paraId="7625945C" w14:textId="77777777" w:rsidR="00F74521" w:rsidRPr="006B2DF0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AB97A72" w14:textId="6D63F597" w:rsidR="00F74521" w:rsidRPr="006B2DF0" w:rsidRDefault="006373AD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</w:tr>
      <w:tr w:rsidR="00F74521" w:rsidRPr="006B2DF0" w14:paraId="1F6F4F39" w14:textId="77777777" w:rsidTr="00B81951">
        <w:tc>
          <w:tcPr>
            <w:tcW w:w="2128" w:type="pct"/>
          </w:tcPr>
          <w:p w14:paraId="2688934C" w14:textId="6531B1FE" w:rsidR="00F74521" w:rsidRPr="007A5B32" w:rsidRDefault="00F7452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B32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645" w:type="pct"/>
          </w:tcPr>
          <w:p w14:paraId="60879D41" w14:textId="489520A7" w:rsidR="00F74521" w:rsidRPr="007A5B32" w:rsidRDefault="007A5B32" w:rsidP="00C1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31" w:type="pct"/>
          </w:tcPr>
          <w:p w14:paraId="4DA8ADDD" w14:textId="77777777" w:rsidR="00F74521" w:rsidRPr="007A5B32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B22DCA9" w14:textId="75FB7225" w:rsidR="00F74521" w:rsidRPr="007A5B32" w:rsidRDefault="000D42C5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50" w:type="pct"/>
          </w:tcPr>
          <w:p w14:paraId="63783661" w14:textId="77777777" w:rsidR="00F74521" w:rsidRPr="007A5B32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CB122A" w14:textId="1E06FF93" w:rsidR="00F74521" w:rsidRPr="007A5B32" w:rsidRDefault="007A5B32" w:rsidP="00C1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4" w:type="pct"/>
          </w:tcPr>
          <w:p w14:paraId="2A849074" w14:textId="77777777" w:rsidR="00F74521" w:rsidRPr="007A5B32" w:rsidRDefault="00F7452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A678A6" w14:textId="4B1CB786" w:rsidR="00F74521" w:rsidRPr="007A5B32" w:rsidRDefault="000D42C5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7A5B32" w:rsidRPr="007A5B32" w14:paraId="666179C9" w14:textId="77777777" w:rsidTr="00B81951">
        <w:tc>
          <w:tcPr>
            <w:tcW w:w="2128" w:type="pct"/>
          </w:tcPr>
          <w:p w14:paraId="3657D9F6" w14:textId="448A0589" w:rsidR="007A5B32" w:rsidRPr="007A5B32" w:rsidRDefault="007A5B3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B32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645" w:type="pct"/>
          </w:tcPr>
          <w:p w14:paraId="63518636" w14:textId="2DC9E114" w:rsidR="007A5B32" w:rsidRPr="007A5B32" w:rsidRDefault="007A5B32" w:rsidP="00C1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1" w:type="pct"/>
          </w:tcPr>
          <w:p w14:paraId="4996C046" w14:textId="77777777" w:rsidR="007A5B32" w:rsidRPr="007A5B32" w:rsidRDefault="007A5B3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75B2488" w14:textId="087FBF17" w:rsidR="007A5B32" w:rsidRPr="007A5B32" w:rsidRDefault="007A5B32" w:rsidP="004E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spacing w:after="0"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E954CD9" w14:textId="77777777" w:rsidR="007A5B32" w:rsidRPr="007A5B32" w:rsidRDefault="007A5B3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0B1F9B4" w14:textId="20510E12" w:rsidR="007A5B32" w:rsidRPr="007A5B32" w:rsidRDefault="007A5B32" w:rsidP="00C1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4" w:type="pct"/>
          </w:tcPr>
          <w:p w14:paraId="46C50BD6" w14:textId="77777777" w:rsidR="007A5B32" w:rsidRPr="007A5B32" w:rsidRDefault="007A5B3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63F959" w14:textId="19085B41" w:rsidR="007A5B32" w:rsidRPr="007A5B32" w:rsidRDefault="007A5B32" w:rsidP="004E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spacing w:after="0"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B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7594CE7" w14:textId="77777777" w:rsidR="000D42C5" w:rsidRPr="007A5B32" w:rsidRDefault="000D42C5" w:rsidP="00DA12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B1F96" w14:textId="5DADFB7F" w:rsidR="00DA1209" w:rsidRDefault="00F74521" w:rsidP="00DA120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4521">
        <w:rPr>
          <w:rFonts w:ascii="Angsana New" w:hAnsi="Angsana New"/>
          <w:sz w:val="30"/>
          <w:szCs w:val="30"/>
          <w:cs/>
        </w:rPr>
        <w:lastRenderedPageBreak/>
        <w:t>ในปี</w:t>
      </w:r>
      <w:r w:rsidR="008D104C">
        <w:rPr>
          <w:rFonts w:ascii="Angsana New" w:hAnsi="Angsana New" w:hint="cs"/>
          <w:sz w:val="30"/>
          <w:szCs w:val="30"/>
          <w:cs/>
        </w:rPr>
        <w:t xml:space="preserve"> </w:t>
      </w:r>
      <w:r w:rsidR="008D104C">
        <w:rPr>
          <w:rFonts w:ascii="Angsana New" w:hAnsi="Angsana New"/>
          <w:sz w:val="30"/>
          <w:szCs w:val="30"/>
        </w:rPr>
        <w:t>2568</w:t>
      </w:r>
      <w:r w:rsidRPr="00F74521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</w:t>
      </w:r>
      <w:r w:rsidRPr="008A1740">
        <w:rPr>
          <w:rFonts w:ascii="Angsana New" w:hAnsi="Angsana New"/>
          <w:sz w:val="30"/>
          <w:szCs w:val="30"/>
          <w:cs/>
        </w:rPr>
        <w:t xml:space="preserve">ทมีจำนวน </w:t>
      </w:r>
      <w:r w:rsidR="008A1740" w:rsidRPr="008A1740">
        <w:rPr>
          <w:rFonts w:ascii="Angsana New" w:hAnsi="Angsana New"/>
          <w:sz w:val="30"/>
          <w:szCs w:val="30"/>
        </w:rPr>
        <w:t>9.17</w:t>
      </w:r>
      <w:r w:rsidRPr="008A1740">
        <w:rPr>
          <w:rFonts w:ascii="Angsana New" w:hAnsi="Angsana New"/>
          <w:sz w:val="30"/>
          <w:szCs w:val="30"/>
        </w:rPr>
        <w:t xml:space="preserve"> </w:t>
      </w:r>
      <w:r w:rsidRPr="008A174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C4228" w:rsidRPr="008A1740">
        <w:rPr>
          <w:rFonts w:ascii="Angsana New" w:hAnsi="Angsana New"/>
          <w:sz w:val="30"/>
          <w:szCs w:val="30"/>
        </w:rPr>
        <w:t>6.</w:t>
      </w:r>
      <w:r w:rsidR="008A1740" w:rsidRPr="008A1740">
        <w:rPr>
          <w:rFonts w:ascii="Angsana New" w:hAnsi="Angsana New"/>
          <w:sz w:val="30"/>
          <w:szCs w:val="30"/>
        </w:rPr>
        <w:t>53</w:t>
      </w:r>
      <w:r w:rsidRPr="008A1740">
        <w:rPr>
          <w:rFonts w:ascii="Angsana New" w:hAnsi="Angsana New"/>
          <w:sz w:val="30"/>
          <w:szCs w:val="30"/>
        </w:rPr>
        <w:t xml:space="preserve"> </w:t>
      </w:r>
      <w:r w:rsidRPr="008A1740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8A1740">
        <w:rPr>
          <w:rFonts w:ascii="Angsana New" w:hAnsi="Angsana New"/>
          <w:i/>
          <w:iCs/>
          <w:sz w:val="30"/>
          <w:szCs w:val="30"/>
          <w:cs/>
        </w:rPr>
        <w:t>(</w:t>
      </w:r>
      <w:r w:rsidR="008D104C" w:rsidRPr="008A1740">
        <w:rPr>
          <w:rFonts w:ascii="Angsana New" w:hAnsi="Angsana New"/>
          <w:i/>
          <w:iCs/>
          <w:sz w:val="30"/>
          <w:szCs w:val="30"/>
        </w:rPr>
        <w:t>2567</w:t>
      </w:r>
      <w:r w:rsidRPr="008A174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C4228" w:rsidRPr="008A1740">
        <w:rPr>
          <w:rFonts w:ascii="Angsana New" w:hAnsi="Angsana New"/>
          <w:i/>
          <w:iCs/>
          <w:sz w:val="30"/>
          <w:szCs w:val="30"/>
        </w:rPr>
        <w:t>8.</w:t>
      </w:r>
      <w:r w:rsidR="008A1740" w:rsidRPr="008A1740">
        <w:rPr>
          <w:rFonts w:ascii="Angsana New" w:hAnsi="Angsana New"/>
          <w:i/>
          <w:iCs/>
          <w:sz w:val="30"/>
          <w:szCs w:val="30"/>
        </w:rPr>
        <w:t>91</w:t>
      </w:r>
      <w:r w:rsidRPr="008A1740">
        <w:rPr>
          <w:rFonts w:ascii="Angsana New" w:hAnsi="Angsana New"/>
          <w:i/>
          <w:iCs/>
          <w:sz w:val="30"/>
          <w:szCs w:val="30"/>
        </w:rPr>
        <w:t xml:space="preserve"> </w:t>
      </w:r>
      <w:r w:rsidRPr="008A174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D104C" w:rsidRPr="008A1740">
        <w:rPr>
          <w:rFonts w:ascii="Angsana New" w:hAnsi="Angsana New"/>
          <w:i/>
          <w:iCs/>
          <w:sz w:val="30"/>
          <w:szCs w:val="30"/>
        </w:rPr>
        <w:t xml:space="preserve"> </w:t>
      </w:r>
      <w:r w:rsidRPr="008A1740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C4228" w:rsidRPr="008A1740">
        <w:rPr>
          <w:rFonts w:ascii="Angsana New" w:hAnsi="Angsana New"/>
          <w:i/>
          <w:iCs/>
          <w:sz w:val="30"/>
          <w:szCs w:val="30"/>
        </w:rPr>
        <w:t>8.</w:t>
      </w:r>
      <w:r w:rsidR="008A1740" w:rsidRPr="008A1740">
        <w:rPr>
          <w:rFonts w:ascii="Angsana New" w:hAnsi="Angsana New"/>
          <w:i/>
          <w:iCs/>
          <w:sz w:val="30"/>
          <w:szCs w:val="30"/>
        </w:rPr>
        <w:t>75</w:t>
      </w:r>
      <w:r w:rsidRPr="008A1740">
        <w:rPr>
          <w:rFonts w:ascii="Angsana New" w:hAnsi="Angsana New"/>
          <w:i/>
          <w:iCs/>
          <w:sz w:val="30"/>
          <w:szCs w:val="30"/>
        </w:rPr>
        <w:t xml:space="preserve"> </w:t>
      </w:r>
      <w:r w:rsidRPr="008A1740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0898583" w14:textId="77777777" w:rsidR="00A329CC" w:rsidRPr="008D104C" w:rsidRDefault="00A329CC" w:rsidP="00DA120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C4F86C" w14:textId="20FC50D0" w:rsidR="00745B14" w:rsidRDefault="00745B14" w:rsidP="007463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สัญญาให้เช่า</w:t>
      </w:r>
    </w:p>
    <w:p w14:paraId="5B14FADD" w14:textId="77777777" w:rsidR="00745B14" w:rsidRDefault="00745B14" w:rsidP="0039125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297F85" w14:textId="15ECCFE9" w:rsidR="006E6432" w:rsidRDefault="006E6432" w:rsidP="0039125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B51A1">
        <w:rPr>
          <w:rFonts w:ascii="Angsana New" w:hAnsi="Angsana New" w:hint="cs"/>
          <w:sz w:val="30"/>
          <w:szCs w:val="30"/>
          <w:cs/>
        </w:rPr>
        <w:t>ลูกหนี้ตามสัญญาเช่าเกิดจากสัญญาเช่าเครื่องมือทางการแพทย์ที่ทำกับลูกค้าในประเทศ สัญญาเช่าดังกล่าว</w:t>
      </w:r>
      <w:r w:rsidR="00FB51A1" w:rsidRPr="00FB51A1">
        <w:rPr>
          <w:rFonts w:ascii="Angsana New" w:hAnsi="Angsana New"/>
          <w:sz w:val="30"/>
          <w:szCs w:val="30"/>
        </w:rPr>
        <w:br/>
      </w:r>
      <w:r w:rsidRPr="00FB51A1">
        <w:rPr>
          <w:rFonts w:ascii="Angsana New" w:hAnsi="Angsana New" w:hint="cs"/>
          <w:sz w:val="30"/>
          <w:szCs w:val="30"/>
          <w:cs/>
        </w:rPr>
        <w:t xml:space="preserve">จัดประเภทเป็นสัญญาเช่าเงินทุนและมีกำหนดระยะเวลาเช่า </w:t>
      </w:r>
      <w:r w:rsidR="00FB51A1" w:rsidRPr="00FB51A1">
        <w:rPr>
          <w:rFonts w:ascii="Angsana New" w:hAnsi="Angsana New"/>
          <w:sz w:val="30"/>
          <w:szCs w:val="30"/>
        </w:rPr>
        <w:t>3</w:t>
      </w:r>
      <w:r w:rsidRPr="00FB51A1">
        <w:rPr>
          <w:rFonts w:ascii="Angsana New" w:hAnsi="Angsana New"/>
          <w:sz w:val="30"/>
          <w:szCs w:val="30"/>
        </w:rPr>
        <w:t xml:space="preserve"> </w:t>
      </w:r>
      <w:r w:rsidRPr="00FB51A1">
        <w:rPr>
          <w:rFonts w:ascii="Angsana New" w:hAnsi="Angsana New" w:hint="cs"/>
          <w:sz w:val="30"/>
          <w:szCs w:val="30"/>
          <w:cs/>
        </w:rPr>
        <w:t xml:space="preserve">ถึง </w:t>
      </w:r>
      <w:r w:rsidR="00FB51A1" w:rsidRPr="00FB51A1">
        <w:rPr>
          <w:rFonts w:ascii="Angsana New" w:hAnsi="Angsana New"/>
          <w:sz w:val="30"/>
          <w:szCs w:val="30"/>
        </w:rPr>
        <w:t>5</w:t>
      </w:r>
      <w:r w:rsidRPr="00FB51A1">
        <w:rPr>
          <w:rFonts w:ascii="Angsana New" w:hAnsi="Angsana New"/>
          <w:sz w:val="30"/>
          <w:szCs w:val="30"/>
        </w:rPr>
        <w:t xml:space="preserve"> </w:t>
      </w:r>
      <w:r w:rsidRPr="00FB51A1">
        <w:rPr>
          <w:rFonts w:ascii="Angsana New" w:hAnsi="Angsana New" w:hint="cs"/>
          <w:sz w:val="30"/>
          <w:szCs w:val="30"/>
          <w:cs/>
        </w:rPr>
        <w:t xml:space="preserve">ปี ลูกหนี้ตามสัญญาเช่า ณ วันที่ </w:t>
      </w:r>
      <w:r w:rsidRPr="00FB51A1">
        <w:rPr>
          <w:rFonts w:ascii="Angsana New" w:hAnsi="Angsana New"/>
          <w:sz w:val="30"/>
          <w:szCs w:val="30"/>
        </w:rPr>
        <w:t xml:space="preserve">31 </w:t>
      </w:r>
      <w:r w:rsidRPr="00FB51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C20B9" w:rsidRPr="00FB51A1">
        <w:rPr>
          <w:rFonts w:ascii="Angsana New" w:hAnsi="Angsana New" w:hint="cs"/>
          <w:sz w:val="30"/>
          <w:szCs w:val="30"/>
          <w:cs/>
        </w:rPr>
        <w:t xml:space="preserve">        </w:t>
      </w:r>
      <w:r w:rsidRPr="00FB51A1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6024A8AA" w14:textId="77777777" w:rsidR="006E6432" w:rsidRDefault="006E6432" w:rsidP="0039125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1170"/>
        <w:gridCol w:w="270"/>
        <w:gridCol w:w="1008"/>
        <w:gridCol w:w="270"/>
        <w:gridCol w:w="1188"/>
        <w:gridCol w:w="270"/>
        <w:gridCol w:w="1170"/>
        <w:gridCol w:w="270"/>
        <w:gridCol w:w="972"/>
        <w:gridCol w:w="270"/>
        <w:gridCol w:w="1173"/>
      </w:tblGrid>
      <w:tr w:rsidR="0004708E" w:rsidRPr="00605342" w14:paraId="6FD5F2E9" w14:textId="77777777" w:rsidTr="0004708E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CB0A4A0" w14:textId="77777777" w:rsidR="0004708E" w:rsidRDefault="0004708E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/>
                <w:spacing w:val="-8"/>
                <w:cs/>
              </w:rPr>
            </w:pPr>
            <w:bookmarkStart w:id="8" w:name="_Hlk219197504"/>
          </w:p>
        </w:tc>
        <w:tc>
          <w:tcPr>
            <w:tcW w:w="80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241C2AB" w14:textId="7C902BEA" w:rsidR="0004708E" w:rsidRPr="0004708E" w:rsidRDefault="0004708E" w:rsidP="00B81951">
            <w:pPr>
              <w:pStyle w:val="3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708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E2A29" w:rsidRPr="00605342" w14:paraId="239F1F8E" w14:textId="77777777" w:rsidTr="0004708E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9164BD7" w14:textId="77777777" w:rsidR="00DE2A29" w:rsidRPr="00605342" w:rsidRDefault="00DE2A29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/>
                <w:spacing w:val="-8"/>
                <w:cs/>
              </w:rPr>
              <w:br w:type="page"/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br w:type="page"/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844CE" w14:textId="107184A3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463925">
              <w:rPr>
                <w:rFonts w:ascii="Angsana New" w:hAnsi="Angsana New" w:cs="Angsana New"/>
                <w:lang w:val="en-US"/>
              </w:rPr>
              <w:t>256</w:t>
            </w:r>
            <w:r w:rsidR="0004708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247A89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8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DC297" w14:textId="3170D403" w:rsidR="00DE2A29" w:rsidRPr="00BA6CB2" w:rsidRDefault="00DE2A29" w:rsidP="00B81951">
            <w:pPr>
              <w:pStyle w:val="3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4639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4708E">
              <w:rPr>
                <w:rFonts w:ascii="Angsana New" w:hAnsi="Angsana New" w:cstheme="minorBidi"/>
                <w:sz w:val="30"/>
                <w:szCs w:val="30"/>
                <w:lang w:val="en-US"/>
              </w:rPr>
              <w:t>7</w:t>
            </w:r>
          </w:p>
        </w:tc>
      </w:tr>
      <w:tr w:rsidR="00DE2A29" w:rsidRPr="00605342" w14:paraId="516192BA" w14:textId="77777777" w:rsidTr="00B81951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A8A5870" w14:textId="77777777" w:rsidR="00DE2A29" w:rsidRPr="00605342" w:rsidRDefault="00DE2A29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F8FF7" w14:textId="77777777" w:rsidR="00DE2A29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F2B0F4" w14:textId="77777777" w:rsidR="00DE2A29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  <w:p w14:paraId="1B7B394A" w14:textId="77777777" w:rsidR="00DE2A29" w:rsidRPr="00605342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ขั้นต่ำ</w:t>
            </w:r>
          </w:p>
          <w:p w14:paraId="61518BA5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</w:rPr>
              <w:t>ที่ต้อง</w:t>
            </w:r>
            <w:r>
              <w:rPr>
                <w:rFonts w:ascii="Angsana New" w:hAnsi="Angsana New" w:cs="Angsana New" w:hint="cs"/>
                <w:cs/>
              </w:rPr>
              <w:t>ได้รับ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28E3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84E2D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DFBF9A6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56A54552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D6149D6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A5190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7CB57" w14:textId="77777777" w:rsidR="00DE2A29" w:rsidRPr="00605342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6C40B420" w14:textId="77777777" w:rsidR="00DE2A29" w:rsidRPr="00605342" w:rsidRDefault="00DE2A29" w:rsidP="00B81951">
            <w:pPr>
              <w:ind w:left="-13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ที่ต้อง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4B22A5" w14:textId="77777777" w:rsidR="00DE2A29" w:rsidRPr="00605342" w:rsidRDefault="00DE2A29" w:rsidP="00B8195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CC087" w14:textId="77777777" w:rsidR="00DE2A29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F2B171" w14:textId="77777777" w:rsidR="00DE2A29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  <w:p w14:paraId="478E10F2" w14:textId="77777777" w:rsidR="00DE2A29" w:rsidRPr="00605342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ขั้นต่ำ</w:t>
            </w:r>
          </w:p>
          <w:p w14:paraId="302CE609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</w:rPr>
              <w:t>ที่ต้อง</w:t>
            </w:r>
            <w:r>
              <w:rPr>
                <w:rFonts w:ascii="Angsana New" w:hAnsi="Angsana New" w:cs="Angsana New" w:hint="cs"/>
                <w:cs/>
              </w:rPr>
              <w:t>ได้รับ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1C41B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D1BAC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F2B637D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E946943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E96E151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C030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FAA4F" w14:textId="77777777" w:rsidR="00DE2A29" w:rsidRPr="00605342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5CA56D5E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98" w:right="-198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</w:rPr>
              <w:t>ที่ต้อง</w:t>
            </w:r>
            <w:r>
              <w:rPr>
                <w:rFonts w:ascii="Angsana New" w:hAnsi="Angsana New" w:cs="Angsana New" w:hint="cs"/>
                <w:cs/>
              </w:rPr>
              <w:t>ได้รับ</w:t>
            </w:r>
          </w:p>
        </w:tc>
      </w:tr>
      <w:tr w:rsidR="00DE2A29" w:rsidRPr="00605342" w14:paraId="11624AE8" w14:textId="77777777" w:rsidTr="00B81951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746D2C5" w14:textId="77777777" w:rsidR="00DE2A29" w:rsidRPr="00605342" w:rsidRDefault="00DE2A29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0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10AA4E" w14:textId="77777777" w:rsidR="00DE2A29" w:rsidRPr="00605342" w:rsidRDefault="00DE2A29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0534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DE2A29" w:rsidRPr="00605342" w14:paraId="3CB113F4" w14:textId="77777777" w:rsidTr="00B81951">
        <w:trPr>
          <w:cantSplit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2E04E39" w14:textId="77777777" w:rsidR="00DE2A29" w:rsidRPr="0042674E" w:rsidRDefault="00DE2A29" w:rsidP="00B81951">
            <w:pPr>
              <w:pStyle w:val="a"/>
              <w:tabs>
                <w:tab w:val="clear" w:pos="1080"/>
                <w:tab w:val="left" w:pos="540"/>
              </w:tabs>
              <w:ind w:right="-198"/>
              <w:rPr>
                <w:rFonts w:ascii="Angsana New" w:hAnsi="Angsana New" w:cs="Angsana New"/>
                <w:lang w:val="en-US"/>
              </w:rPr>
            </w:pPr>
            <w:r w:rsidRPr="0042674E">
              <w:rPr>
                <w:rFonts w:ascii="Angsana New" w:hAnsi="Angsana New" w:cs="Angsana New"/>
                <w:cs/>
                <w:lang w:val="en-US"/>
              </w:rPr>
              <w:t>ภายใน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63925">
              <w:rPr>
                <w:rFonts w:ascii="Angsana New" w:hAnsi="Angsana New" w:cs="Angsana New"/>
                <w:lang w:val="en-US"/>
              </w:rPr>
              <w:t>1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2674E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258D10" w14:textId="7261183B" w:rsidR="00DE2A29" w:rsidRPr="0042674E" w:rsidRDefault="007558B0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sz w:val="30"/>
                <w:szCs w:val="38"/>
                <w:lang w:val="en-US"/>
              </w:rPr>
              <w:t>29,440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18D09" w14:textId="77777777" w:rsidR="00DE2A29" w:rsidRPr="0042674E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AC642B" w14:textId="6B1AB791" w:rsidR="00DE2A29" w:rsidRPr="0042674E" w:rsidRDefault="007558B0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(3,748)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8B8D8E" w14:textId="77777777" w:rsidR="00DE2A29" w:rsidRPr="0042674E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DC24273" w14:textId="68A180AE" w:rsidR="00DE2A29" w:rsidRPr="0042674E" w:rsidRDefault="007558B0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C02A7" w14:textId="77777777" w:rsidR="00DE2A29" w:rsidRPr="0042674E" w:rsidRDefault="00DE2A29" w:rsidP="00B81951">
            <w:pPr>
              <w:pStyle w:val="a"/>
              <w:tabs>
                <w:tab w:val="clear" w:pos="1080"/>
                <w:tab w:val="decimal" w:pos="702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7EA872" w14:textId="7B8C3B95" w:rsidR="00DE2A29" w:rsidRPr="0042674E" w:rsidRDefault="0013465F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0E6D7" w14:textId="77777777" w:rsidR="00DE2A29" w:rsidRPr="0042674E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174C69C" w14:textId="6447F2E8" w:rsidR="00DE2A29" w:rsidRPr="0042674E" w:rsidRDefault="0013465F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(4,644)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415DA" w14:textId="77777777" w:rsidR="00DE2A29" w:rsidRPr="0042674E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F73B77" w14:textId="1285198E" w:rsidR="00DE2A29" w:rsidRPr="0042674E" w:rsidRDefault="009B56B8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31,842</w:t>
            </w:r>
          </w:p>
        </w:tc>
      </w:tr>
      <w:tr w:rsidR="00DE2A29" w:rsidRPr="00605342" w14:paraId="5767A5CB" w14:textId="77777777" w:rsidTr="00B81951">
        <w:trPr>
          <w:cantSplit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0575BAB" w14:textId="77777777" w:rsidR="00DE2A29" w:rsidRPr="0042674E" w:rsidRDefault="00DE2A29" w:rsidP="00B81951">
            <w:pPr>
              <w:pStyle w:val="a"/>
              <w:tabs>
                <w:tab w:val="clear" w:pos="1080"/>
                <w:tab w:val="left" w:pos="540"/>
              </w:tabs>
              <w:ind w:right="-198"/>
              <w:rPr>
                <w:rFonts w:ascii="Angsana New" w:hAnsi="Angsana New" w:cs="Angsana New"/>
                <w:lang w:val="en-US"/>
              </w:rPr>
            </w:pPr>
            <w:r w:rsidRPr="0042674E">
              <w:rPr>
                <w:rFonts w:ascii="Angsana New" w:hAnsi="Angsana New" w:cs="Angsana New" w:hint="cs"/>
                <w:cs/>
                <w:lang w:val="en-US"/>
              </w:rPr>
              <w:t xml:space="preserve">หลังจาก </w:t>
            </w:r>
            <w:r w:rsidRPr="00463925">
              <w:rPr>
                <w:rFonts w:ascii="Angsana New" w:hAnsi="Angsana New" w:cs="Angsana New"/>
                <w:lang w:val="en-US"/>
              </w:rPr>
              <w:t>1</w:t>
            </w:r>
            <w:r w:rsidRPr="0042674E">
              <w:rPr>
                <w:rFonts w:ascii="Angsana New" w:hAnsi="Angsana New" w:cs="Angsana New" w:hint="cs"/>
                <w:cs/>
                <w:lang w:val="en-US"/>
              </w:rPr>
              <w:t xml:space="preserve"> ปี แต่</w:t>
            </w:r>
          </w:p>
          <w:p w14:paraId="62649BC4" w14:textId="77777777" w:rsidR="00DE2A29" w:rsidRPr="0042674E" w:rsidRDefault="00DE2A29" w:rsidP="00B81951">
            <w:pPr>
              <w:pStyle w:val="a"/>
              <w:tabs>
                <w:tab w:val="clear" w:pos="1080"/>
                <w:tab w:val="left" w:pos="54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42674E">
              <w:rPr>
                <w:rFonts w:ascii="Angsana New" w:hAnsi="Angsana New" w:cs="Angsana New"/>
                <w:lang w:val="en-US"/>
              </w:rPr>
              <w:t xml:space="preserve">   </w:t>
            </w:r>
            <w:r w:rsidRPr="0042674E">
              <w:rPr>
                <w:rFonts w:ascii="Angsana New" w:hAnsi="Angsana New" w:cs="Angsana New" w:hint="cs"/>
                <w:cs/>
                <w:lang w:val="en-US"/>
              </w:rPr>
              <w:t>ไม่เกิน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63925">
              <w:rPr>
                <w:rFonts w:ascii="Angsana New" w:hAnsi="Angsana New" w:cs="Angsana New"/>
                <w:lang w:val="en-US"/>
              </w:rPr>
              <w:t>5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2674E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96BA" w14:textId="0FFA2A96" w:rsidR="00DE2A29" w:rsidRPr="0042674E" w:rsidRDefault="007558B0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4651" w14:textId="77777777" w:rsidR="00DE2A29" w:rsidRPr="0042674E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8F14" w14:textId="093BEE82" w:rsidR="00DE2A29" w:rsidRPr="00CA2F1E" w:rsidRDefault="007558B0" w:rsidP="00B81951">
            <w:pPr>
              <w:pStyle w:val="a2"/>
              <w:tabs>
                <w:tab w:val="decimal" w:pos="720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(3,808)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E3A3" w14:textId="77777777" w:rsidR="00DE2A29" w:rsidRPr="00CA2F1E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90DF" w14:textId="156C07DF" w:rsidR="00DE2A29" w:rsidRPr="00CA2F1E" w:rsidRDefault="007558B0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9EBE" w14:textId="77777777" w:rsidR="00DE2A29" w:rsidRPr="00CA2F1E" w:rsidRDefault="00DE2A29" w:rsidP="00B81951">
            <w:pPr>
              <w:pStyle w:val="a"/>
              <w:tabs>
                <w:tab w:val="clear" w:pos="1080"/>
                <w:tab w:val="decimal" w:pos="702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AFCB" w14:textId="71A007E3" w:rsidR="00DE2A29" w:rsidRPr="0013465F" w:rsidRDefault="0013465F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465F">
              <w:rPr>
                <w:rFonts w:ascii="Angsana New" w:hAnsi="Angsana New"/>
                <w:sz w:val="30"/>
                <w:szCs w:val="30"/>
                <w:lang w:val="en-US"/>
              </w:rPr>
              <w:t>29,136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F79C" w14:textId="77777777" w:rsidR="00DE2A29" w:rsidRPr="00CA2F1E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CE9F" w14:textId="338D96AD" w:rsidR="00DE2A29" w:rsidRPr="00CA2F1E" w:rsidRDefault="0013465F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(4,780)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9763" w14:textId="77777777" w:rsidR="00DE2A29" w:rsidRPr="00D014FF" w:rsidRDefault="00DE2A29" w:rsidP="00B81951">
            <w:pPr>
              <w:pStyle w:val="a2"/>
              <w:tabs>
                <w:tab w:val="decimal" w:pos="702"/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D5A8D" w14:textId="5483FBB1" w:rsidR="00DE2A29" w:rsidRPr="0042674E" w:rsidRDefault="009B56B8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24,356</w:t>
            </w:r>
          </w:p>
        </w:tc>
      </w:tr>
      <w:tr w:rsidR="00DE2A29" w:rsidRPr="00605342" w14:paraId="49A318BB" w14:textId="77777777" w:rsidTr="00B81951">
        <w:trPr>
          <w:cantSplit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E503D08" w14:textId="77777777" w:rsidR="00DE2A29" w:rsidRPr="000A436D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3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21F0B" w14:textId="27B02D8A" w:rsidR="00DE2A29" w:rsidRPr="00CD0E20" w:rsidRDefault="007558B0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DB93F" w14:textId="77777777" w:rsidR="00DE2A29" w:rsidRPr="00CD0E20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86DF7" w14:textId="5B06431F" w:rsidR="00DE2A29" w:rsidRPr="00CD0E20" w:rsidRDefault="007558B0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(7,556)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F92E5" w14:textId="77777777" w:rsidR="00DE2A29" w:rsidRPr="00CD0E20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31FD3" w14:textId="70845FDB" w:rsidR="00DE2A29" w:rsidRPr="00CD0E20" w:rsidRDefault="007558B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CA2E" w14:textId="77777777" w:rsidR="00DE2A29" w:rsidRPr="000A436D" w:rsidRDefault="00DE2A29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1092C" w14:textId="3B3ED756" w:rsidR="00DE2A29" w:rsidRPr="0013465F" w:rsidRDefault="0013465F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46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9BB3F" w14:textId="77777777" w:rsidR="00DE2A29" w:rsidRPr="000A436D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126B1" w14:textId="23EC98A9" w:rsidR="00DE2A29" w:rsidRPr="00CD0E20" w:rsidRDefault="0013465F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(9,424)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F64717" w14:textId="77777777" w:rsidR="00DE2A29" w:rsidRPr="00CD0E20" w:rsidRDefault="00DE2A29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221AF" w14:textId="1EA7456F" w:rsidR="00DE2A29" w:rsidRPr="00CD0E20" w:rsidRDefault="007E1D8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56,198</w:t>
            </w:r>
          </w:p>
        </w:tc>
      </w:tr>
      <w:bookmarkEnd w:id="8"/>
    </w:tbl>
    <w:p w14:paraId="0467CBE5" w14:textId="77777777" w:rsidR="006E6432" w:rsidRDefault="006E6432" w:rsidP="0039125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1170"/>
        <w:gridCol w:w="270"/>
        <w:gridCol w:w="1008"/>
        <w:gridCol w:w="270"/>
        <w:gridCol w:w="1188"/>
        <w:gridCol w:w="270"/>
        <w:gridCol w:w="1170"/>
        <w:gridCol w:w="270"/>
        <w:gridCol w:w="972"/>
        <w:gridCol w:w="270"/>
        <w:gridCol w:w="1173"/>
      </w:tblGrid>
      <w:tr w:rsidR="0004708E" w:rsidRPr="00605342" w14:paraId="15F41824" w14:textId="77777777" w:rsidTr="00B81951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9896A77" w14:textId="77777777" w:rsidR="0004708E" w:rsidRDefault="0004708E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80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7C61A84" w14:textId="178BB802" w:rsidR="0004708E" w:rsidRPr="0004708E" w:rsidRDefault="0004708E" w:rsidP="00B81951">
            <w:pPr>
              <w:pStyle w:val="3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708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4708E" w:rsidRPr="00605342" w14:paraId="55064441" w14:textId="77777777" w:rsidTr="00B81951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04EDCEB" w14:textId="77777777" w:rsidR="0004708E" w:rsidRPr="00605342" w:rsidRDefault="0004708E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/>
                <w:spacing w:val="-8"/>
                <w:cs/>
              </w:rPr>
              <w:br w:type="page"/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br w:type="page"/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DF3EA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463925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36254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8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FEFFB" w14:textId="77777777" w:rsidR="0004708E" w:rsidRPr="00BA6CB2" w:rsidRDefault="0004708E" w:rsidP="00B81951">
            <w:pPr>
              <w:pStyle w:val="3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4639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7</w:t>
            </w:r>
          </w:p>
        </w:tc>
      </w:tr>
      <w:tr w:rsidR="0004708E" w:rsidRPr="00605342" w14:paraId="483CF72C" w14:textId="77777777" w:rsidTr="00B81951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C7543CF" w14:textId="77777777" w:rsidR="0004708E" w:rsidRPr="00605342" w:rsidRDefault="0004708E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74000" w14:textId="77777777" w:rsidR="0004708E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1F3E1B" w14:textId="77777777" w:rsidR="0004708E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  <w:p w14:paraId="679E602E" w14:textId="77777777" w:rsidR="0004708E" w:rsidRPr="00605342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ขั้นต่ำ</w:t>
            </w:r>
          </w:p>
          <w:p w14:paraId="41DCC4C3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</w:rPr>
              <w:t>ที่ต้อง</w:t>
            </w:r>
            <w:r>
              <w:rPr>
                <w:rFonts w:ascii="Angsana New" w:hAnsi="Angsana New" w:cs="Angsana New" w:hint="cs"/>
                <w:cs/>
              </w:rPr>
              <w:t>ได้รับ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556F0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516D2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579943C4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DC98900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79993D4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8E2CA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130C1" w14:textId="77777777" w:rsidR="0004708E" w:rsidRPr="00605342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3AA83FFE" w14:textId="77777777" w:rsidR="0004708E" w:rsidRPr="00605342" w:rsidRDefault="0004708E" w:rsidP="00B81951">
            <w:pPr>
              <w:ind w:left="-13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ที่ต้อง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BD1FB" w14:textId="77777777" w:rsidR="0004708E" w:rsidRPr="00605342" w:rsidRDefault="0004708E" w:rsidP="00B8195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37ACD" w14:textId="77777777" w:rsidR="0004708E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AAE48A" w14:textId="77777777" w:rsidR="0004708E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  <w:p w14:paraId="420E4259" w14:textId="77777777" w:rsidR="0004708E" w:rsidRPr="00605342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ขั้นต่ำ</w:t>
            </w:r>
          </w:p>
          <w:p w14:paraId="38141D5C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</w:rPr>
              <w:t>ที่ต้อง</w:t>
            </w:r>
            <w:r>
              <w:rPr>
                <w:rFonts w:ascii="Angsana New" w:hAnsi="Angsana New" w:cs="Angsana New" w:hint="cs"/>
                <w:cs/>
              </w:rPr>
              <w:t>ได้รับ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721C5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76A1D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DCEDBF0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3D85444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D257284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72C89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463E7" w14:textId="77777777" w:rsidR="0004708E" w:rsidRPr="00605342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34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7E59707A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98" w:right="-198"/>
              <w:jc w:val="center"/>
              <w:rPr>
                <w:rFonts w:ascii="Angsana New" w:hAnsi="Angsana New" w:cs="Angsana New"/>
                <w:lang w:val="en-US"/>
              </w:rPr>
            </w:pPr>
            <w:r w:rsidRPr="00605342">
              <w:rPr>
                <w:rFonts w:ascii="Angsana New" w:hAnsi="Angsana New" w:cs="Angsana New"/>
                <w:cs/>
              </w:rPr>
              <w:t>ที่ต้อง</w:t>
            </w:r>
            <w:r>
              <w:rPr>
                <w:rFonts w:ascii="Angsana New" w:hAnsi="Angsana New" w:cs="Angsana New" w:hint="cs"/>
                <w:cs/>
              </w:rPr>
              <w:t>ได้รับ</w:t>
            </w:r>
          </w:p>
        </w:tc>
      </w:tr>
      <w:tr w:rsidR="0004708E" w:rsidRPr="00605342" w14:paraId="32E18C76" w14:textId="77777777" w:rsidTr="00B81951">
        <w:trPr>
          <w:cantSplit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5E340C1" w14:textId="77777777" w:rsidR="0004708E" w:rsidRPr="00605342" w:rsidRDefault="0004708E" w:rsidP="00B8195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0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3809EC" w14:textId="77777777" w:rsidR="0004708E" w:rsidRPr="00605342" w:rsidRDefault="0004708E" w:rsidP="00B81951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0534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04708E" w:rsidRPr="00605342" w14:paraId="6807A4F5" w14:textId="77777777" w:rsidTr="00B81951">
        <w:trPr>
          <w:cantSplit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1D649A9" w14:textId="77777777" w:rsidR="0004708E" w:rsidRPr="0042674E" w:rsidRDefault="0004708E" w:rsidP="00B81951">
            <w:pPr>
              <w:pStyle w:val="a"/>
              <w:tabs>
                <w:tab w:val="clear" w:pos="1080"/>
                <w:tab w:val="left" w:pos="540"/>
              </w:tabs>
              <w:ind w:right="-198"/>
              <w:rPr>
                <w:rFonts w:ascii="Angsana New" w:hAnsi="Angsana New" w:cs="Angsana New"/>
                <w:lang w:val="en-US"/>
              </w:rPr>
            </w:pPr>
            <w:r w:rsidRPr="0042674E">
              <w:rPr>
                <w:rFonts w:ascii="Angsana New" w:hAnsi="Angsana New" w:cs="Angsana New"/>
                <w:cs/>
                <w:lang w:val="en-US"/>
              </w:rPr>
              <w:t>ภายใน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63925">
              <w:rPr>
                <w:rFonts w:ascii="Angsana New" w:hAnsi="Angsana New" w:cs="Angsana New"/>
                <w:lang w:val="en-US"/>
              </w:rPr>
              <w:t>1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2674E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4941C" w14:textId="4C051BB6" w:rsidR="0004708E" w:rsidRPr="0042674E" w:rsidRDefault="00802FFB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sz w:val="30"/>
                <w:szCs w:val="38"/>
                <w:lang w:val="en-US"/>
              </w:rPr>
              <w:t>12,653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42ED75" w14:textId="77777777" w:rsidR="0004708E" w:rsidRPr="0042674E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9C81F1" w14:textId="41BE2611" w:rsidR="0004708E" w:rsidRPr="0042674E" w:rsidRDefault="00802FFB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(1,971)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31A544" w14:textId="77777777" w:rsidR="0004708E" w:rsidRPr="0042674E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29DC359" w14:textId="240F52F7" w:rsidR="0004708E" w:rsidRPr="0042674E" w:rsidRDefault="00802FFB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BF62B" w14:textId="77777777" w:rsidR="0004708E" w:rsidRPr="0042674E" w:rsidRDefault="0004708E" w:rsidP="00B81951">
            <w:pPr>
              <w:pStyle w:val="a"/>
              <w:tabs>
                <w:tab w:val="clear" w:pos="1080"/>
                <w:tab w:val="decimal" w:pos="702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FF8903" w14:textId="072B46CD" w:rsidR="0004708E" w:rsidRPr="0042674E" w:rsidRDefault="00E218F4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83D8A" w14:textId="77777777" w:rsidR="0004708E" w:rsidRPr="0042674E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59D9DF2" w14:textId="628E9FE9" w:rsidR="0004708E" w:rsidRPr="0042674E" w:rsidRDefault="00E218F4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(2,957)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C0F2FB" w14:textId="77777777" w:rsidR="0004708E" w:rsidRPr="0042674E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7364527" w14:textId="1EF26F72" w:rsidR="0004708E" w:rsidRPr="0042674E" w:rsidRDefault="009B56B8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22,062</w:t>
            </w:r>
          </w:p>
        </w:tc>
      </w:tr>
      <w:tr w:rsidR="0004708E" w:rsidRPr="00605342" w14:paraId="7064AA8D" w14:textId="77777777" w:rsidTr="00B81951">
        <w:trPr>
          <w:cantSplit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8504943" w14:textId="77777777" w:rsidR="0004708E" w:rsidRPr="0042674E" w:rsidRDefault="0004708E" w:rsidP="00B81951">
            <w:pPr>
              <w:pStyle w:val="a"/>
              <w:tabs>
                <w:tab w:val="clear" w:pos="1080"/>
                <w:tab w:val="left" w:pos="540"/>
              </w:tabs>
              <w:ind w:right="-198"/>
              <w:rPr>
                <w:rFonts w:ascii="Angsana New" w:hAnsi="Angsana New" w:cs="Angsana New"/>
                <w:lang w:val="en-US"/>
              </w:rPr>
            </w:pPr>
            <w:r w:rsidRPr="0042674E">
              <w:rPr>
                <w:rFonts w:ascii="Angsana New" w:hAnsi="Angsana New" w:cs="Angsana New" w:hint="cs"/>
                <w:cs/>
                <w:lang w:val="en-US"/>
              </w:rPr>
              <w:t xml:space="preserve">หลังจาก </w:t>
            </w:r>
            <w:r w:rsidRPr="00463925">
              <w:rPr>
                <w:rFonts w:ascii="Angsana New" w:hAnsi="Angsana New" w:cs="Angsana New"/>
                <w:lang w:val="en-US"/>
              </w:rPr>
              <w:t>1</w:t>
            </w:r>
            <w:r w:rsidRPr="0042674E">
              <w:rPr>
                <w:rFonts w:ascii="Angsana New" w:hAnsi="Angsana New" w:cs="Angsana New" w:hint="cs"/>
                <w:cs/>
                <w:lang w:val="en-US"/>
              </w:rPr>
              <w:t xml:space="preserve"> ปี แต่</w:t>
            </w:r>
          </w:p>
          <w:p w14:paraId="0B17454B" w14:textId="77777777" w:rsidR="0004708E" w:rsidRPr="0042674E" w:rsidRDefault="0004708E" w:rsidP="00B81951">
            <w:pPr>
              <w:pStyle w:val="a"/>
              <w:tabs>
                <w:tab w:val="clear" w:pos="1080"/>
                <w:tab w:val="left" w:pos="54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42674E">
              <w:rPr>
                <w:rFonts w:ascii="Angsana New" w:hAnsi="Angsana New" w:cs="Angsana New"/>
                <w:lang w:val="en-US"/>
              </w:rPr>
              <w:t xml:space="preserve">   </w:t>
            </w:r>
            <w:r w:rsidRPr="0042674E">
              <w:rPr>
                <w:rFonts w:ascii="Angsana New" w:hAnsi="Angsana New" w:cs="Angsana New" w:hint="cs"/>
                <w:cs/>
                <w:lang w:val="en-US"/>
              </w:rPr>
              <w:t>ไม่เกิน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63925">
              <w:rPr>
                <w:rFonts w:ascii="Angsana New" w:hAnsi="Angsana New" w:cs="Angsana New"/>
                <w:lang w:val="en-US"/>
              </w:rPr>
              <w:t>5</w:t>
            </w:r>
            <w:r w:rsidRPr="0042674E">
              <w:rPr>
                <w:rFonts w:ascii="Angsana New" w:hAnsi="Angsana New" w:cs="Angsana New"/>
                <w:lang w:val="en-US"/>
              </w:rPr>
              <w:t xml:space="preserve"> </w:t>
            </w:r>
            <w:r w:rsidRPr="0042674E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F955" w14:textId="227065F9" w:rsidR="0004708E" w:rsidRPr="0042674E" w:rsidRDefault="00802FFB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F65D" w14:textId="77777777" w:rsidR="0004708E" w:rsidRPr="0042674E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2861" w14:textId="4F0073BD" w:rsidR="0004708E" w:rsidRPr="00CA2F1E" w:rsidRDefault="00802FFB" w:rsidP="00B81951">
            <w:pPr>
              <w:pStyle w:val="a2"/>
              <w:tabs>
                <w:tab w:val="decimal" w:pos="720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(2,226)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B581" w14:textId="77777777" w:rsidR="0004708E" w:rsidRPr="00CA2F1E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EC69" w14:textId="0E0604A7" w:rsidR="0004708E" w:rsidRPr="00CA2F1E" w:rsidRDefault="00802FFB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23C1" w14:textId="77777777" w:rsidR="0004708E" w:rsidRPr="00CA2F1E" w:rsidRDefault="0004708E" w:rsidP="00B81951">
            <w:pPr>
              <w:pStyle w:val="a"/>
              <w:tabs>
                <w:tab w:val="clear" w:pos="1080"/>
                <w:tab w:val="decimal" w:pos="702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7202" w14:textId="36051468" w:rsidR="0004708E" w:rsidRPr="00CA2F1E" w:rsidRDefault="00E218F4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C132" w14:textId="77777777" w:rsidR="0004708E" w:rsidRPr="00CA2F1E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686B" w14:textId="2627AA02" w:rsidR="0004708E" w:rsidRPr="00CA2F1E" w:rsidRDefault="00E218F4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(4,027)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8EC4" w14:textId="77777777" w:rsidR="0004708E" w:rsidRPr="00D014FF" w:rsidRDefault="0004708E" w:rsidP="00B81951">
            <w:pPr>
              <w:pStyle w:val="a2"/>
              <w:tabs>
                <w:tab w:val="decimal" w:pos="702"/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AA08" w14:textId="0E2C1E00" w:rsidR="0004708E" w:rsidRPr="0042674E" w:rsidRDefault="009B56B8" w:rsidP="00B81951">
            <w:pPr>
              <w:pStyle w:val="a2"/>
              <w:tabs>
                <w:tab w:val="decimal" w:pos="882"/>
              </w:tabs>
              <w:spacing w:line="240" w:lineRule="atLeast"/>
              <w:ind w:left="-115" w:right="-13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18,535</w:t>
            </w:r>
          </w:p>
        </w:tc>
      </w:tr>
      <w:tr w:rsidR="0004708E" w:rsidRPr="00605342" w14:paraId="1B10C7F1" w14:textId="77777777" w:rsidTr="00B81951">
        <w:trPr>
          <w:cantSplit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0EFE585" w14:textId="77777777" w:rsidR="0004708E" w:rsidRPr="000A436D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3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51AB9" w14:textId="3A701C36" w:rsidR="0004708E" w:rsidRPr="00CD0E20" w:rsidRDefault="00802FFB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F0B43" w14:textId="77777777" w:rsidR="0004708E" w:rsidRPr="00CD0E20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00472" w14:textId="2EDFB0C6" w:rsidR="0004708E" w:rsidRPr="00CD0E20" w:rsidRDefault="00802FFB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77409" w14:textId="77777777" w:rsidR="0004708E" w:rsidRPr="00CD0E20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B6964" w14:textId="70B2EC02" w:rsidR="0004708E" w:rsidRPr="00CD0E20" w:rsidRDefault="0045326D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6FF4A" w14:textId="77777777" w:rsidR="0004708E" w:rsidRPr="000A436D" w:rsidRDefault="0004708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C8B2E" w14:textId="74782FAE" w:rsidR="0004708E" w:rsidRPr="000A436D" w:rsidRDefault="00E218F4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E218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440A0" w14:textId="77777777" w:rsidR="0004708E" w:rsidRPr="000A436D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FF697" w14:textId="23F3F089" w:rsidR="0004708E" w:rsidRPr="00CD0E20" w:rsidRDefault="00E218F4" w:rsidP="00B81951">
            <w:pPr>
              <w:pStyle w:val="a2"/>
              <w:tabs>
                <w:tab w:val="decimal" w:pos="702"/>
              </w:tabs>
              <w:spacing w:line="240" w:lineRule="atLeast"/>
              <w:ind w:left="-108" w:right="-135"/>
              <w:jc w:val="left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(6,984)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3EF1A" w14:textId="77777777" w:rsidR="0004708E" w:rsidRPr="00CD0E20" w:rsidRDefault="0004708E" w:rsidP="00B81951">
            <w:pPr>
              <w:pStyle w:val="a2"/>
              <w:tabs>
                <w:tab w:val="decimal" w:pos="882"/>
              </w:tabs>
              <w:spacing w:line="240" w:lineRule="atLeast"/>
              <w:ind w:left="-108" w:right="-13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86FAB" w14:textId="050DCFAC" w:rsidR="0004708E" w:rsidRPr="00CD0E20" w:rsidRDefault="007E1D86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40,597</w:t>
            </w:r>
          </w:p>
        </w:tc>
      </w:tr>
    </w:tbl>
    <w:p w14:paraId="501CD6FE" w14:textId="5529D6DA" w:rsidR="00C66AE8" w:rsidRPr="0039125E" w:rsidRDefault="0039125E" w:rsidP="001E14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46F72">
        <w:rPr>
          <w:rFonts w:ascii="Angsana New" w:hAnsi="Angsana New"/>
          <w:sz w:val="30"/>
          <w:szCs w:val="30"/>
          <w:cs/>
        </w:rPr>
        <w:lastRenderedPageBreak/>
        <w:t>สัญญาเช่า</w:t>
      </w:r>
      <w:r w:rsidR="001E1456" w:rsidRPr="00846F72">
        <w:rPr>
          <w:rFonts w:ascii="Angsana New" w:hAnsi="Angsana New" w:hint="cs"/>
          <w:sz w:val="30"/>
          <w:szCs w:val="30"/>
          <w:cs/>
        </w:rPr>
        <w:t>เครื่องมือทางการแพทย์หลายฉบับที่ให้เช่าแก่</w:t>
      </w:r>
      <w:r w:rsidR="00A0695E" w:rsidRPr="00846F72">
        <w:rPr>
          <w:rFonts w:ascii="Angsana New" w:hAnsi="Angsana New" w:hint="cs"/>
          <w:sz w:val="30"/>
          <w:szCs w:val="30"/>
          <w:cs/>
        </w:rPr>
        <w:t>โรงพยาบาลและ</w:t>
      </w:r>
      <w:r w:rsidR="001E1456" w:rsidRPr="00846F72">
        <w:rPr>
          <w:rFonts w:ascii="Angsana New" w:hAnsi="Angsana New" w:hint="cs"/>
          <w:sz w:val="30"/>
          <w:szCs w:val="30"/>
          <w:cs/>
        </w:rPr>
        <w:t>ศูนย์ดูแลสุขภาพในประเทศหลาย</w:t>
      </w:r>
      <w:r w:rsidR="00A0695E" w:rsidRPr="00846F72">
        <w:rPr>
          <w:rFonts w:ascii="Angsana New" w:hAnsi="Angsana New" w:hint="cs"/>
          <w:sz w:val="30"/>
          <w:szCs w:val="30"/>
          <w:cs/>
        </w:rPr>
        <w:t xml:space="preserve">แห่ง   </w:t>
      </w:r>
      <w:r w:rsidR="001E1456" w:rsidRPr="00846F72">
        <w:rPr>
          <w:rFonts w:ascii="Angsana New" w:hAnsi="Angsana New" w:hint="cs"/>
          <w:sz w:val="30"/>
          <w:szCs w:val="30"/>
          <w:cs/>
        </w:rPr>
        <w:t xml:space="preserve">จัดประเภทเป็นสัญญาเช่าดำเนินงาน สัญญาเช่าแต่ละฉบับกำหนดระยะเวลาเช่าเป็นเวลา </w:t>
      </w:r>
      <w:r w:rsidR="001E1456" w:rsidRPr="00846F72">
        <w:rPr>
          <w:rFonts w:ascii="Angsana New" w:hAnsi="Angsana New"/>
          <w:sz w:val="30"/>
          <w:szCs w:val="30"/>
        </w:rPr>
        <w:t xml:space="preserve">3 </w:t>
      </w:r>
      <w:r w:rsidR="001E1456" w:rsidRPr="00846F72">
        <w:rPr>
          <w:rFonts w:ascii="Angsana New" w:hAnsi="Angsana New" w:hint="cs"/>
          <w:sz w:val="30"/>
          <w:szCs w:val="30"/>
          <w:cs/>
        </w:rPr>
        <w:t xml:space="preserve">ถึง </w:t>
      </w:r>
      <w:r w:rsidR="001E1456" w:rsidRPr="00846F72">
        <w:rPr>
          <w:rFonts w:ascii="Angsana New" w:hAnsi="Angsana New"/>
          <w:sz w:val="30"/>
          <w:szCs w:val="30"/>
        </w:rPr>
        <w:t xml:space="preserve">5 </w:t>
      </w:r>
      <w:r w:rsidR="001E1456" w:rsidRPr="00846F72">
        <w:rPr>
          <w:rFonts w:ascii="Angsana New" w:hAnsi="Angsana New" w:hint="cs"/>
          <w:sz w:val="30"/>
          <w:szCs w:val="30"/>
          <w:cs/>
        </w:rPr>
        <w:t xml:space="preserve">ปี </w:t>
      </w:r>
      <w:r w:rsidRPr="00846F72">
        <w:rPr>
          <w:rFonts w:ascii="Angsana New" w:hAnsi="Angsana New"/>
          <w:sz w:val="30"/>
          <w:szCs w:val="30"/>
          <w:cs/>
        </w:rPr>
        <w:t>โดยการต่ออายุ</w:t>
      </w:r>
      <w:r w:rsidRPr="00846F72">
        <w:rPr>
          <w:rFonts w:ascii="Angsana New" w:hAnsi="Angsana New"/>
          <w:spacing w:val="-6"/>
          <w:sz w:val="30"/>
          <w:szCs w:val="30"/>
          <w:cs/>
        </w:rPr>
        <w:t>สัญญาเช่าในภายหลังจะมีการตกลงกับผู้เช่า สัญญาเช่าทั้งหมดกำหนดรายได้ค่าเช่าเป็นจำนวนคงที่</w:t>
      </w:r>
      <w:r w:rsidR="001E1456" w:rsidRPr="00846F72">
        <w:rPr>
          <w:rFonts w:ascii="Angsana New" w:hAnsi="Angsana New" w:hint="cs"/>
          <w:spacing w:val="-6"/>
          <w:sz w:val="30"/>
          <w:szCs w:val="30"/>
          <w:cs/>
        </w:rPr>
        <w:t>ตามจำนวนขั้นต่ำ</w:t>
      </w:r>
      <w:r w:rsidR="001E1456" w:rsidRPr="00846F72">
        <w:rPr>
          <w:rFonts w:ascii="Angsana New" w:hAnsi="Angsana New" w:hint="cs"/>
          <w:sz w:val="30"/>
          <w:szCs w:val="30"/>
          <w:cs/>
        </w:rPr>
        <w:t>ที่ระบุไว้ในสัญญา และรายได้ค่าเช่าผันแปรซึ่งรับรู้ในกำไรหรือขาดทุนเมื่อเกิดขึ้น</w:t>
      </w:r>
    </w:p>
    <w:p w14:paraId="64B2006E" w14:textId="77777777" w:rsidR="00C66AE8" w:rsidRPr="001B68E5" w:rsidRDefault="00C66AE8" w:rsidP="0039125E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09"/>
        <w:gridCol w:w="1712"/>
        <w:gridCol w:w="238"/>
        <w:gridCol w:w="1740"/>
      </w:tblGrid>
      <w:tr w:rsidR="006F17D3" w:rsidRPr="006B2DF0" w14:paraId="46AC9F7F" w14:textId="77777777" w:rsidTr="00846F72">
        <w:trPr>
          <w:tblHeader/>
        </w:trPr>
        <w:tc>
          <w:tcPr>
            <w:tcW w:w="2950" w:type="pct"/>
          </w:tcPr>
          <w:p w14:paraId="2CF24C06" w14:textId="447399F1" w:rsidR="006F17D3" w:rsidRPr="00DD125D" w:rsidRDefault="006F17D3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9" w:name="_Hlk219218322"/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050" w:type="pct"/>
            <w:gridSpan w:val="3"/>
          </w:tcPr>
          <w:p w14:paraId="665B5BF1" w14:textId="63220F09" w:rsidR="006F17D3" w:rsidRPr="006B2DF0" w:rsidRDefault="006F17D3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17D3" w:rsidRPr="006B2DF0" w14:paraId="7FDD1A27" w14:textId="77777777" w:rsidTr="00846F72">
        <w:trPr>
          <w:tblHeader/>
        </w:trPr>
        <w:tc>
          <w:tcPr>
            <w:tcW w:w="2950" w:type="pct"/>
          </w:tcPr>
          <w:p w14:paraId="676F9A7C" w14:textId="77777777" w:rsidR="006F17D3" w:rsidRPr="00DD125D" w:rsidRDefault="006F17D3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1" w:type="pct"/>
          </w:tcPr>
          <w:p w14:paraId="3F866E99" w14:textId="77777777" w:rsidR="006F17D3" w:rsidRPr="006B2DF0" w:rsidRDefault="006F17D3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" w:type="pct"/>
            <w:vAlign w:val="center"/>
          </w:tcPr>
          <w:p w14:paraId="234DBE79" w14:textId="77777777" w:rsidR="006F17D3" w:rsidRPr="006B2DF0" w:rsidRDefault="006F17D3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7890E818" w14:textId="77777777" w:rsidR="006F17D3" w:rsidRPr="006B2DF0" w:rsidRDefault="006F17D3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250E4" w:rsidRPr="006B2DF0" w14:paraId="5D7CB0F0" w14:textId="77777777" w:rsidTr="00E250E4">
        <w:trPr>
          <w:tblHeader/>
        </w:trPr>
        <w:tc>
          <w:tcPr>
            <w:tcW w:w="2950" w:type="pct"/>
          </w:tcPr>
          <w:p w14:paraId="1FC7EEFA" w14:textId="77777777" w:rsidR="00E250E4" w:rsidRDefault="00E250E4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0" w:type="pct"/>
            <w:gridSpan w:val="3"/>
          </w:tcPr>
          <w:p w14:paraId="6E376077" w14:textId="36C9EA68" w:rsidR="00E250E4" w:rsidRPr="00E250E4" w:rsidRDefault="00E250E4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50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50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17D3" w:rsidRPr="006B2DF0" w14:paraId="04C533D6" w14:textId="77777777" w:rsidTr="00846F72">
        <w:tc>
          <w:tcPr>
            <w:tcW w:w="2950" w:type="pct"/>
          </w:tcPr>
          <w:p w14:paraId="2C987509" w14:textId="043D7001" w:rsidR="006F17D3" w:rsidRPr="007A4C12" w:rsidRDefault="006F17D3" w:rsidP="00A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4C12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7A4C1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51" w:type="pct"/>
          </w:tcPr>
          <w:p w14:paraId="6FCEA066" w14:textId="28BA7CAB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8,418</w:t>
            </w:r>
          </w:p>
        </w:tc>
        <w:tc>
          <w:tcPr>
            <w:tcW w:w="132" w:type="pct"/>
          </w:tcPr>
          <w:p w14:paraId="64EC69DB" w14:textId="7777777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5CA5D9B0" w14:textId="71AF046A" w:rsidR="006F17D3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6,057</w:t>
            </w:r>
          </w:p>
        </w:tc>
      </w:tr>
      <w:tr w:rsidR="006F17D3" w:rsidRPr="006B2DF0" w14:paraId="0D375778" w14:textId="77777777" w:rsidTr="00846F72">
        <w:tc>
          <w:tcPr>
            <w:tcW w:w="2950" w:type="pct"/>
          </w:tcPr>
          <w:p w14:paraId="1C62555D" w14:textId="1A6E8737" w:rsidR="006F17D3" w:rsidRPr="007A4C12" w:rsidRDefault="006F17D3" w:rsidP="00A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51" w:type="pct"/>
          </w:tcPr>
          <w:p w14:paraId="0371909D" w14:textId="6A0E9B12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7,406</w:t>
            </w:r>
          </w:p>
        </w:tc>
        <w:tc>
          <w:tcPr>
            <w:tcW w:w="132" w:type="pct"/>
          </w:tcPr>
          <w:p w14:paraId="36C590B2" w14:textId="7777777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544CBA97" w14:textId="62494088" w:rsidR="006F17D3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6,057</w:t>
            </w:r>
          </w:p>
        </w:tc>
      </w:tr>
      <w:tr w:rsidR="006F17D3" w:rsidRPr="006B2DF0" w14:paraId="4215AA4B" w14:textId="77777777" w:rsidTr="00846F72">
        <w:tc>
          <w:tcPr>
            <w:tcW w:w="2950" w:type="pct"/>
          </w:tcPr>
          <w:p w14:paraId="1F2352C3" w14:textId="189F998F" w:rsidR="006F17D3" w:rsidRPr="007A4C12" w:rsidRDefault="006F17D3" w:rsidP="00A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51" w:type="pct"/>
          </w:tcPr>
          <w:p w14:paraId="292AD736" w14:textId="07A0E71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5,952</w:t>
            </w:r>
          </w:p>
        </w:tc>
        <w:tc>
          <w:tcPr>
            <w:tcW w:w="132" w:type="pct"/>
          </w:tcPr>
          <w:p w14:paraId="6B8EFA52" w14:textId="7777777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67261578" w14:textId="2F3D7C25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4,278</w:t>
            </w:r>
          </w:p>
        </w:tc>
      </w:tr>
      <w:tr w:rsidR="006F17D3" w:rsidRPr="006B2DF0" w14:paraId="47DC3BEF" w14:textId="77777777" w:rsidTr="00846F72">
        <w:tc>
          <w:tcPr>
            <w:tcW w:w="2950" w:type="pct"/>
          </w:tcPr>
          <w:p w14:paraId="5432D69D" w14:textId="2AEF5D74" w:rsidR="006F17D3" w:rsidRPr="007A4C12" w:rsidRDefault="006F17D3" w:rsidP="00A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51" w:type="pct"/>
          </w:tcPr>
          <w:p w14:paraId="3D6016EF" w14:textId="3B036FD1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132" w:type="pct"/>
          </w:tcPr>
          <w:p w14:paraId="2A5C96C2" w14:textId="7777777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3D105257" w14:textId="64D07001" w:rsidR="006F17D3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2,598</w:t>
            </w:r>
          </w:p>
        </w:tc>
      </w:tr>
      <w:tr w:rsidR="006F17D3" w:rsidRPr="006B2DF0" w14:paraId="1C89A0F6" w14:textId="77777777" w:rsidTr="00846F72">
        <w:tc>
          <w:tcPr>
            <w:tcW w:w="2950" w:type="pct"/>
          </w:tcPr>
          <w:p w14:paraId="66F408BA" w14:textId="6A949678" w:rsidR="006F17D3" w:rsidRPr="007A4C12" w:rsidRDefault="006F17D3" w:rsidP="00A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51" w:type="pct"/>
            <w:tcBorders>
              <w:bottom w:val="single" w:sz="4" w:space="0" w:color="auto"/>
            </w:tcBorders>
          </w:tcPr>
          <w:p w14:paraId="3AFFBDA8" w14:textId="59BC00F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  <w:tc>
          <w:tcPr>
            <w:tcW w:w="132" w:type="pct"/>
          </w:tcPr>
          <w:p w14:paraId="001BBA11" w14:textId="7777777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  <w:tcBorders>
              <w:bottom w:val="single" w:sz="4" w:space="0" w:color="auto"/>
            </w:tcBorders>
          </w:tcPr>
          <w:p w14:paraId="42BDBE18" w14:textId="2B65CB07" w:rsidR="006F17D3" w:rsidRPr="006B2DF0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1,222</w:t>
            </w:r>
          </w:p>
        </w:tc>
      </w:tr>
      <w:tr w:rsidR="006F17D3" w:rsidRPr="007A4C12" w14:paraId="130A8DF7" w14:textId="77777777" w:rsidTr="00846F72">
        <w:tc>
          <w:tcPr>
            <w:tcW w:w="2950" w:type="pct"/>
          </w:tcPr>
          <w:p w14:paraId="66F0D016" w14:textId="03BF6994" w:rsidR="006F17D3" w:rsidRPr="007A4C12" w:rsidRDefault="006F17D3" w:rsidP="00A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C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1" w:type="pct"/>
            <w:tcBorders>
              <w:top w:val="single" w:sz="4" w:space="0" w:color="auto"/>
              <w:bottom w:val="double" w:sz="4" w:space="0" w:color="auto"/>
            </w:tcBorders>
          </w:tcPr>
          <w:p w14:paraId="3F6BCA36" w14:textId="10E9AF4F" w:rsidR="006F17D3" w:rsidRPr="007A4C12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27,518</w:t>
            </w:r>
          </w:p>
        </w:tc>
        <w:tc>
          <w:tcPr>
            <w:tcW w:w="132" w:type="pct"/>
          </w:tcPr>
          <w:p w14:paraId="25395AE0" w14:textId="77777777" w:rsidR="006F17D3" w:rsidRPr="007A4C12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</w:tcPr>
          <w:p w14:paraId="24601460" w14:textId="7B2A9E43" w:rsidR="006F17D3" w:rsidRPr="007A4C12" w:rsidRDefault="006F17D3" w:rsidP="00AF2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20,212</w:t>
            </w:r>
          </w:p>
        </w:tc>
      </w:tr>
      <w:bookmarkEnd w:id="9"/>
    </w:tbl>
    <w:p w14:paraId="689AAC25" w14:textId="77777777" w:rsidR="00F74521" w:rsidRPr="001B68E5" w:rsidRDefault="00F74521" w:rsidP="00745B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75E7A4E" w14:textId="4B4D2D05" w:rsidR="00746315" w:rsidRPr="00D046D1" w:rsidRDefault="00746315" w:rsidP="007463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046D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1DF940FE" w14:textId="77777777" w:rsidR="00746315" w:rsidRPr="001B68E5" w:rsidRDefault="00746315" w:rsidP="006305B0">
      <w:pPr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67"/>
        <w:gridCol w:w="907"/>
        <w:gridCol w:w="233"/>
        <w:gridCol w:w="901"/>
        <w:gridCol w:w="234"/>
        <w:gridCol w:w="878"/>
        <w:gridCol w:w="232"/>
        <w:gridCol w:w="913"/>
        <w:gridCol w:w="246"/>
        <w:gridCol w:w="899"/>
        <w:gridCol w:w="232"/>
        <w:gridCol w:w="898"/>
      </w:tblGrid>
      <w:tr w:rsidR="00460651" w:rsidRPr="00EB546C" w14:paraId="09435127" w14:textId="77777777" w:rsidTr="002127DA">
        <w:trPr>
          <w:tblHeader/>
        </w:trPr>
        <w:tc>
          <w:tcPr>
            <w:tcW w:w="2520" w:type="dxa"/>
          </w:tcPr>
          <w:p w14:paraId="2317B12F" w14:textId="21C0F573" w:rsidR="00460651" w:rsidRPr="00121E18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5EF51570" w14:textId="77777777" w:rsidR="00460651" w:rsidRPr="00121E18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573" w:type="dxa"/>
            <w:gridSpan w:val="11"/>
          </w:tcPr>
          <w:p w14:paraId="7B4460D2" w14:textId="6CCD0814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0651" w:rsidRPr="00EB546C" w14:paraId="5737C052" w14:textId="77777777" w:rsidTr="002127DA">
        <w:trPr>
          <w:tblHeader/>
        </w:trPr>
        <w:tc>
          <w:tcPr>
            <w:tcW w:w="2520" w:type="dxa"/>
          </w:tcPr>
          <w:p w14:paraId="768CF831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191A6464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5"/>
          </w:tcPr>
          <w:p w14:paraId="248A1C15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2" w:type="dxa"/>
          </w:tcPr>
          <w:p w14:paraId="61641D9B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8" w:type="dxa"/>
            <w:gridSpan w:val="5"/>
          </w:tcPr>
          <w:p w14:paraId="58D0A431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60651" w:rsidRPr="00EB546C" w14:paraId="0716A230" w14:textId="77777777" w:rsidTr="002127DA">
        <w:trPr>
          <w:tblHeader/>
        </w:trPr>
        <w:tc>
          <w:tcPr>
            <w:tcW w:w="2520" w:type="dxa"/>
          </w:tcPr>
          <w:p w14:paraId="10D9DF6F" w14:textId="02950769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15D7068" w14:textId="2A83512F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8ADF968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5545EA64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63DCF79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C4D4A4C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C280A77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272674AA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095653EF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4FDEB7D0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E3E850C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2F82F913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E9A0DF7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60651" w:rsidRPr="00EB546C" w14:paraId="4EFC6016" w14:textId="77777777" w:rsidTr="002127DA">
        <w:trPr>
          <w:tblHeader/>
        </w:trPr>
        <w:tc>
          <w:tcPr>
            <w:tcW w:w="2520" w:type="dxa"/>
          </w:tcPr>
          <w:p w14:paraId="0A58BCAB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094AAC90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73" w:type="dxa"/>
            <w:gridSpan w:val="11"/>
            <w:vAlign w:val="bottom"/>
          </w:tcPr>
          <w:p w14:paraId="10CACBE2" w14:textId="68F56DD4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EB546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EB546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60651" w:rsidRPr="00EB546C" w14:paraId="4E882C4F" w14:textId="77777777" w:rsidTr="002127DA">
        <w:tc>
          <w:tcPr>
            <w:tcW w:w="2520" w:type="dxa"/>
          </w:tcPr>
          <w:p w14:paraId="6E2E3184" w14:textId="62262956" w:rsidR="00460651" w:rsidRPr="00EB546C" w:rsidRDefault="00460651" w:rsidP="0046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  <w:r w:rsidRPr="00EB546C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67" w:type="dxa"/>
          </w:tcPr>
          <w:p w14:paraId="7D2E8617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CDB2B58" w14:textId="2558EDC3" w:rsidR="00460651" w:rsidRPr="00EB546C" w:rsidRDefault="00EB546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198,301</w:t>
            </w:r>
          </w:p>
        </w:tc>
        <w:tc>
          <w:tcPr>
            <w:tcW w:w="233" w:type="dxa"/>
            <w:vAlign w:val="bottom"/>
          </w:tcPr>
          <w:p w14:paraId="7F1ACD12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23A205A" w14:textId="5C9294E4" w:rsidR="00460651" w:rsidRPr="00EB546C" w:rsidRDefault="00EB546C" w:rsidP="00EB546C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4AF7FD6D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6C22B8C" w14:textId="0C2812FF" w:rsidR="00460651" w:rsidRPr="00EB546C" w:rsidRDefault="00EB546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198,301</w:t>
            </w:r>
          </w:p>
        </w:tc>
        <w:tc>
          <w:tcPr>
            <w:tcW w:w="232" w:type="dxa"/>
            <w:vAlign w:val="bottom"/>
          </w:tcPr>
          <w:p w14:paraId="020D5163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3F7E6EE" w14:textId="1383C89A" w:rsidR="00460651" w:rsidRPr="00EB546C" w:rsidRDefault="00FE2B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201,023</w:t>
            </w:r>
          </w:p>
        </w:tc>
        <w:tc>
          <w:tcPr>
            <w:tcW w:w="246" w:type="dxa"/>
            <w:vAlign w:val="bottom"/>
          </w:tcPr>
          <w:p w14:paraId="6863197E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CD5F03C" w14:textId="41B3835A" w:rsidR="00460651" w:rsidRPr="00EB546C" w:rsidRDefault="00FE2B6E" w:rsidP="00FE2B6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766DF221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EECF00" w14:textId="5726F605" w:rsidR="00460651" w:rsidRPr="00EB546C" w:rsidRDefault="00FE2B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201,023</w:t>
            </w:r>
          </w:p>
        </w:tc>
      </w:tr>
      <w:tr w:rsidR="00460651" w:rsidRPr="00EB546C" w14:paraId="4B4D7FE5" w14:textId="77777777" w:rsidTr="002127DA">
        <w:tc>
          <w:tcPr>
            <w:tcW w:w="2520" w:type="dxa"/>
          </w:tcPr>
          <w:p w14:paraId="0E92215C" w14:textId="1FC49C7F" w:rsidR="00460651" w:rsidRPr="00EB546C" w:rsidRDefault="00460651" w:rsidP="004606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7" w:type="dxa"/>
          </w:tcPr>
          <w:p w14:paraId="17167315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349A9FF" w14:textId="159015C6" w:rsidR="00460651" w:rsidRPr="00EB546C" w:rsidRDefault="00EB546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42,656</w:t>
            </w:r>
          </w:p>
        </w:tc>
        <w:tc>
          <w:tcPr>
            <w:tcW w:w="233" w:type="dxa"/>
            <w:vAlign w:val="bottom"/>
          </w:tcPr>
          <w:p w14:paraId="4C0B6C69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D4ACAA3" w14:textId="7E66D361" w:rsidR="00460651" w:rsidRPr="00EB546C" w:rsidRDefault="00EB546C" w:rsidP="00EB546C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694CCEE4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2A9EE73" w14:textId="704CC1AF" w:rsidR="00460651" w:rsidRPr="00EB546C" w:rsidRDefault="00EB546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42,656</w:t>
            </w:r>
          </w:p>
        </w:tc>
        <w:tc>
          <w:tcPr>
            <w:tcW w:w="232" w:type="dxa"/>
            <w:vAlign w:val="bottom"/>
          </w:tcPr>
          <w:p w14:paraId="0C2D81A8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8D3AF45" w14:textId="0CB8EF6B" w:rsidR="00460651" w:rsidRPr="00EB546C" w:rsidRDefault="00FE2B6E" w:rsidP="00FE2B6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7BF7CE78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B8BAB7" w14:textId="2DC587EE" w:rsidR="00460651" w:rsidRPr="00EB546C" w:rsidRDefault="00FE2B6E" w:rsidP="00FE2B6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05DFF8B1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C545BAA" w14:textId="0DFC87CF" w:rsidR="00460651" w:rsidRPr="00EB546C" w:rsidRDefault="00FE2B6E" w:rsidP="00FE2B6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60651" w:rsidRPr="00EB546C" w14:paraId="5094B02F" w14:textId="77777777" w:rsidTr="002127DA">
        <w:tc>
          <w:tcPr>
            <w:tcW w:w="2520" w:type="dxa"/>
          </w:tcPr>
          <w:p w14:paraId="5B99FEE6" w14:textId="77777777" w:rsidR="00460651" w:rsidRPr="00EB546C" w:rsidRDefault="00460651" w:rsidP="00B81951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67" w:type="dxa"/>
          </w:tcPr>
          <w:p w14:paraId="3DD4B165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3A6427D" w14:textId="4EB831D5" w:rsidR="00460651" w:rsidRPr="00EB546C" w:rsidRDefault="00EB546C" w:rsidP="00EB546C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3C51843C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E4ACEEF" w14:textId="71657884" w:rsidR="00460651" w:rsidRPr="00EB546C" w:rsidRDefault="00EB546C" w:rsidP="00E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86,917</w:t>
            </w:r>
          </w:p>
        </w:tc>
        <w:tc>
          <w:tcPr>
            <w:tcW w:w="234" w:type="dxa"/>
            <w:vAlign w:val="bottom"/>
          </w:tcPr>
          <w:p w14:paraId="36F17832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89CFA0B" w14:textId="69090015" w:rsidR="00460651" w:rsidRPr="00EB546C" w:rsidRDefault="00EB546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86,917</w:t>
            </w:r>
          </w:p>
        </w:tc>
        <w:tc>
          <w:tcPr>
            <w:tcW w:w="232" w:type="dxa"/>
            <w:vAlign w:val="bottom"/>
          </w:tcPr>
          <w:p w14:paraId="693156B4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4D82803" w14:textId="34AF95C8" w:rsidR="00460651" w:rsidRPr="00EB546C" w:rsidRDefault="00FE2B6E" w:rsidP="00FE2B6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383AECB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DD561F6" w14:textId="096CF996" w:rsidR="00460651" w:rsidRPr="00EB546C" w:rsidRDefault="00FE2B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74,758</w:t>
            </w:r>
          </w:p>
        </w:tc>
        <w:tc>
          <w:tcPr>
            <w:tcW w:w="232" w:type="dxa"/>
            <w:vAlign w:val="bottom"/>
          </w:tcPr>
          <w:p w14:paraId="3E1BE765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F88DD0A" w14:textId="31F75748" w:rsidR="00460651" w:rsidRPr="00EB546C" w:rsidRDefault="00FE2B6E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sz w:val="24"/>
                <w:szCs w:val="24"/>
              </w:rPr>
              <w:t>74,758</w:t>
            </w:r>
          </w:p>
        </w:tc>
      </w:tr>
      <w:tr w:rsidR="00460651" w:rsidRPr="005D1863" w14:paraId="59E40F50" w14:textId="77777777" w:rsidTr="002127DA">
        <w:tc>
          <w:tcPr>
            <w:tcW w:w="2520" w:type="dxa"/>
          </w:tcPr>
          <w:p w14:paraId="278A2791" w14:textId="77777777" w:rsidR="00460651" w:rsidRPr="00EB546C" w:rsidRDefault="00460651" w:rsidP="00B81951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EB546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67" w:type="dxa"/>
          </w:tcPr>
          <w:p w14:paraId="7A1CAD27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BBC50" w14:textId="7DA10D66" w:rsidR="00460651" w:rsidRPr="00EB546C" w:rsidRDefault="00EB546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240,957</w:t>
            </w:r>
          </w:p>
        </w:tc>
        <w:tc>
          <w:tcPr>
            <w:tcW w:w="233" w:type="dxa"/>
            <w:vAlign w:val="bottom"/>
          </w:tcPr>
          <w:p w14:paraId="5DE40860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23760" w14:textId="00CD8CE0" w:rsidR="00460651" w:rsidRPr="00EB546C" w:rsidRDefault="00EB546C" w:rsidP="00E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86,917</w:t>
            </w:r>
          </w:p>
        </w:tc>
        <w:tc>
          <w:tcPr>
            <w:tcW w:w="234" w:type="dxa"/>
            <w:vAlign w:val="bottom"/>
          </w:tcPr>
          <w:p w14:paraId="0BB311F4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47A54" w14:textId="542EC6C6" w:rsidR="00460651" w:rsidRPr="00EB546C" w:rsidRDefault="00EB546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327,874</w:t>
            </w:r>
          </w:p>
        </w:tc>
        <w:tc>
          <w:tcPr>
            <w:tcW w:w="232" w:type="dxa"/>
            <w:vAlign w:val="bottom"/>
          </w:tcPr>
          <w:p w14:paraId="5F95EDA9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640F" w14:textId="752B527C" w:rsidR="00460651" w:rsidRPr="00EB546C" w:rsidRDefault="002127D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201,023</w:t>
            </w:r>
          </w:p>
        </w:tc>
        <w:tc>
          <w:tcPr>
            <w:tcW w:w="246" w:type="dxa"/>
            <w:vAlign w:val="bottom"/>
          </w:tcPr>
          <w:p w14:paraId="36CA49FF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59E79" w14:textId="17AFFAEB" w:rsidR="00460651" w:rsidRPr="00EB546C" w:rsidRDefault="002127D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74,758</w:t>
            </w:r>
          </w:p>
        </w:tc>
        <w:tc>
          <w:tcPr>
            <w:tcW w:w="232" w:type="dxa"/>
            <w:vAlign w:val="bottom"/>
          </w:tcPr>
          <w:p w14:paraId="661D2B79" w14:textId="77777777" w:rsidR="00460651" w:rsidRPr="00EB546C" w:rsidRDefault="00460651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99E8C" w14:textId="4900CC53" w:rsidR="00460651" w:rsidRPr="002127DA" w:rsidRDefault="002127DA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B546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275,781</w:t>
            </w:r>
          </w:p>
        </w:tc>
      </w:tr>
    </w:tbl>
    <w:p w14:paraId="741A7BE9" w14:textId="77777777" w:rsidR="00EB22F0" w:rsidRPr="001B68E5" w:rsidRDefault="00EB22F0" w:rsidP="006305B0">
      <w:pPr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67"/>
        <w:gridCol w:w="907"/>
        <w:gridCol w:w="233"/>
        <w:gridCol w:w="901"/>
        <w:gridCol w:w="234"/>
        <w:gridCol w:w="878"/>
        <w:gridCol w:w="232"/>
        <w:gridCol w:w="913"/>
        <w:gridCol w:w="246"/>
        <w:gridCol w:w="899"/>
        <w:gridCol w:w="232"/>
        <w:gridCol w:w="898"/>
      </w:tblGrid>
      <w:tr w:rsidR="00EB22F0" w:rsidRPr="009F768C" w14:paraId="2EDFED72" w14:textId="77777777" w:rsidTr="00B81951">
        <w:trPr>
          <w:tblHeader/>
        </w:trPr>
        <w:tc>
          <w:tcPr>
            <w:tcW w:w="2520" w:type="dxa"/>
          </w:tcPr>
          <w:p w14:paraId="6482870B" w14:textId="77777777" w:rsidR="00EB22F0" w:rsidRPr="00121E18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7E83ACC6" w14:textId="77777777" w:rsidR="00EB22F0" w:rsidRPr="00121E18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573" w:type="dxa"/>
            <w:gridSpan w:val="11"/>
          </w:tcPr>
          <w:p w14:paraId="1C882AD5" w14:textId="683677C9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9F768C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B22F0" w:rsidRPr="009F768C" w14:paraId="41C9E774" w14:textId="77777777" w:rsidTr="00B81951">
        <w:trPr>
          <w:tblHeader/>
        </w:trPr>
        <w:tc>
          <w:tcPr>
            <w:tcW w:w="2520" w:type="dxa"/>
          </w:tcPr>
          <w:p w14:paraId="5FA4ED81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55384574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5"/>
          </w:tcPr>
          <w:p w14:paraId="6ACD59F1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2" w:type="dxa"/>
          </w:tcPr>
          <w:p w14:paraId="6300547B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8" w:type="dxa"/>
            <w:gridSpan w:val="5"/>
          </w:tcPr>
          <w:p w14:paraId="1EB5DC1C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B22F0" w:rsidRPr="009F768C" w14:paraId="3753CE10" w14:textId="77777777" w:rsidTr="00B81951">
        <w:trPr>
          <w:tblHeader/>
        </w:trPr>
        <w:tc>
          <w:tcPr>
            <w:tcW w:w="2520" w:type="dxa"/>
          </w:tcPr>
          <w:p w14:paraId="79C11957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FF61464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E792EDA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2A0711AD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C3DE154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1CFA384C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64E7AEC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BCE9C3B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04C5DDF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1CBA1712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A13C5F6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539E3F97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8FA59CC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B22F0" w:rsidRPr="009F768C" w14:paraId="6CC27410" w14:textId="77777777" w:rsidTr="00B81951">
        <w:trPr>
          <w:tblHeader/>
        </w:trPr>
        <w:tc>
          <w:tcPr>
            <w:tcW w:w="2520" w:type="dxa"/>
          </w:tcPr>
          <w:p w14:paraId="25150578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327F9546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73" w:type="dxa"/>
            <w:gridSpan w:val="11"/>
            <w:vAlign w:val="bottom"/>
          </w:tcPr>
          <w:p w14:paraId="638E7F9C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9F768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9F768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B22F0" w:rsidRPr="009F768C" w14:paraId="5CB2E1AE" w14:textId="77777777" w:rsidTr="00B81951">
        <w:tc>
          <w:tcPr>
            <w:tcW w:w="2520" w:type="dxa"/>
          </w:tcPr>
          <w:p w14:paraId="36E6058A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  <w:r w:rsidRPr="009F768C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67" w:type="dxa"/>
          </w:tcPr>
          <w:p w14:paraId="316F5F0B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89DEFA8" w14:textId="14D96576" w:rsidR="00EB22F0" w:rsidRPr="009F768C" w:rsidRDefault="009F768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176,300</w:t>
            </w:r>
          </w:p>
        </w:tc>
        <w:tc>
          <w:tcPr>
            <w:tcW w:w="233" w:type="dxa"/>
            <w:vAlign w:val="bottom"/>
          </w:tcPr>
          <w:p w14:paraId="7DFFBE85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73CE0E3" w14:textId="7316125E" w:rsidR="00EB22F0" w:rsidRPr="009F768C" w:rsidRDefault="009F768C" w:rsidP="009F768C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58C45F2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1643AD2" w14:textId="7655E60C" w:rsidR="00EB22F0" w:rsidRPr="009F768C" w:rsidRDefault="009F768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176,300</w:t>
            </w:r>
          </w:p>
        </w:tc>
        <w:tc>
          <w:tcPr>
            <w:tcW w:w="232" w:type="dxa"/>
            <w:vAlign w:val="bottom"/>
          </w:tcPr>
          <w:p w14:paraId="7D313EF6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654957CE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201,023</w:t>
            </w:r>
          </w:p>
        </w:tc>
        <w:tc>
          <w:tcPr>
            <w:tcW w:w="246" w:type="dxa"/>
            <w:vAlign w:val="bottom"/>
          </w:tcPr>
          <w:p w14:paraId="49BA698E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F703FC2" w14:textId="77777777" w:rsidR="00EB22F0" w:rsidRPr="009F768C" w:rsidRDefault="00EB22F0" w:rsidP="00B81951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04AC0C7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ED28130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201,023</w:t>
            </w:r>
          </w:p>
        </w:tc>
      </w:tr>
      <w:tr w:rsidR="00EB22F0" w:rsidRPr="009F768C" w14:paraId="45186F9C" w14:textId="77777777" w:rsidTr="00B81951">
        <w:tc>
          <w:tcPr>
            <w:tcW w:w="2520" w:type="dxa"/>
          </w:tcPr>
          <w:p w14:paraId="5588C8D8" w14:textId="77777777" w:rsidR="00EB22F0" w:rsidRPr="009F768C" w:rsidRDefault="00EB22F0" w:rsidP="00B819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7" w:type="dxa"/>
          </w:tcPr>
          <w:p w14:paraId="7B8DF13D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F6CAB26" w14:textId="5F46699D" w:rsidR="00EB22F0" w:rsidRPr="009F768C" w:rsidRDefault="009F768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14,576</w:t>
            </w:r>
          </w:p>
        </w:tc>
        <w:tc>
          <w:tcPr>
            <w:tcW w:w="233" w:type="dxa"/>
            <w:vAlign w:val="bottom"/>
          </w:tcPr>
          <w:p w14:paraId="56EE7931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5AC22F9" w14:textId="30CB8A53" w:rsidR="00EB22F0" w:rsidRPr="009F768C" w:rsidRDefault="009F768C" w:rsidP="009F768C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07C65997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F67B2FF" w14:textId="42E69424" w:rsidR="00EB22F0" w:rsidRPr="009F768C" w:rsidRDefault="009F768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14,576</w:t>
            </w:r>
          </w:p>
        </w:tc>
        <w:tc>
          <w:tcPr>
            <w:tcW w:w="232" w:type="dxa"/>
            <w:vAlign w:val="bottom"/>
          </w:tcPr>
          <w:p w14:paraId="284AC2DF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7229D82" w14:textId="77777777" w:rsidR="00EB22F0" w:rsidRPr="009F768C" w:rsidRDefault="00EB22F0" w:rsidP="00B81951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6015C6A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D4346B1" w14:textId="77777777" w:rsidR="00EB22F0" w:rsidRPr="009F768C" w:rsidRDefault="00EB22F0" w:rsidP="00B81951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78FBDBA0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1257578" w14:textId="77777777" w:rsidR="00EB22F0" w:rsidRPr="009F768C" w:rsidRDefault="00EB22F0" w:rsidP="00B81951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22F0" w:rsidRPr="009F768C" w14:paraId="221C5276" w14:textId="77777777" w:rsidTr="00B81951">
        <w:tc>
          <w:tcPr>
            <w:tcW w:w="2520" w:type="dxa"/>
          </w:tcPr>
          <w:p w14:paraId="557E869E" w14:textId="77777777" w:rsidR="00EB22F0" w:rsidRPr="009F768C" w:rsidRDefault="00EB22F0" w:rsidP="00B81951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67" w:type="dxa"/>
          </w:tcPr>
          <w:p w14:paraId="71FF3828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1A51C9" w14:textId="3095006D" w:rsidR="00EB22F0" w:rsidRPr="009F768C" w:rsidRDefault="009F768C" w:rsidP="009F768C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77C08493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FAB0592" w14:textId="53939393" w:rsidR="00EB22F0" w:rsidRPr="009F768C" w:rsidRDefault="00EB546C" w:rsidP="00E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18,023</w:t>
            </w:r>
          </w:p>
        </w:tc>
        <w:tc>
          <w:tcPr>
            <w:tcW w:w="234" w:type="dxa"/>
            <w:vAlign w:val="bottom"/>
          </w:tcPr>
          <w:p w14:paraId="4F0189C8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90F8C09" w14:textId="42AA54B9" w:rsidR="00EB22F0" w:rsidRPr="009F768C" w:rsidRDefault="009F768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18,023</w:t>
            </w:r>
          </w:p>
        </w:tc>
        <w:tc>
          <w:tcPr>
            <w:tcW w:w="232" w:type="dxa"/>
            <w:vAlign w:val="bottom"/>
          </w:tcPr>
          <w:p w14:paraId="347BE899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1096F952" w14:textId="77777777" w:rsidR="00EB22F0" w:rsidRPr="009F768C" w:rsidRDefault="00EB22F0" w:rsidP="00B81951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0AE77A10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D425EEC" w14:textId="45A667B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57,866</w:t>
            </w:r>
          </w:p>
        </w:tc>
        <w:tc>
          <w:tcPr>
            <w:tcW w:w="232" w:type="dxa"/>
            <w:vAlign w:val="bottom"/>
          </w:tcPr>
          <w:p w14:paraId="26407CE5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3042C18" w14:textId="29EAB389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sz w:val="24"/>
                <w:szCs w:val="24"/>
              </w:rPr>
              <w:t>57,866</w:t>
            </w:r>
          </w:p>
        </w:tc>
      </w:tr>
      <w:tr w:rsidR="00EB22F0" w:rsidRPr="005D1863" w14:paraId="49ADE3B8" w14:textId="77777777" w:rsidTr="00B81951">
        <w:tc>
          <w:tcPr>
            <w:tcW w:w="2520" w:type="dxa"/>
          </w:tcPr>
          <w:p w14:paraId="3394461F" w14:textId="77777777" w:rsidR="00EB22F0" w:rsidRPr="009F768C" w:rsidRDefault="00EB22F0" w:rsidP="00B81951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9F76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67" w:type="dxa"/>
          </w:tcPr>
          <w:p w14:paraId="5A52D127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EA05B" w14:textId="74C062CC" w:rsidR="00EB22F0" w:rsidRPr="009F768C" w:rsidRDefault="009F768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190,876</w:t>
            </w:r>
          </w:p>
        </w:tc>
        <w:tc>
          <w:tcPr>
            <w:tcW w:w="233" w:type="dxa"/>
            <w:vAlign w:val="bottom"/>
          </w:tcPr>
          <w:p w14:paraId="35CA9F12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17A" w14:textId="3471CEF7" w:rsidR="00EB22F0" w:rsidRPr="009F768C" w:rsidRDefault="009F768C" w:rsidP="009F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18,023</w:t>
            </w:r>
          </w:p>
        </w:tc>
        <w:tc>
          <w:tcPr>
            <w:tcW w:w="234" w:type="dxa"/>
            <w:vAlign w:val="bottom"/>
          </w:tcPr>
          <w:p w14:paraId="33538A4A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D11F9" w14:textId="3BCAFEA7" w:rsidR="00EB22F0" w:rsidRPr="009F768C" w:rsidRDefault="009F768C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</w:t>
            </w:r>
            <w:r w:rsidR="00FB4E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9F76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,899</w:t>
            </w:r>
          </w:p>
        </w:tc>
        <w:tc>
          <w:tcPr>
            <w:tcW w:w="232" w:type="dxa"/>
            <w:vAlign w:val="bottom"/>
          </w:tcPr>
          <w:p w14:paraId="6FD7562B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1B239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201,023</w:t>
            </w:r>
          </w:p>
        </w:tc>
        <w:tc>
          <w:tcPr>
            <w:tcW w:w="246" w:type="dxa"/>
            <w:vAlign w:val="bottom"/>
          </w:tcPr>
          <w:p w14:paraId="48EEFF43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37CEB" w14:textId="05CBF1E4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57,866</w:t>
            </w:r>
          </w:p>
        </w:tc>
        <w:tc>
          <w:tcPr>
            <w:tcW w:w="232" w:type="dxa"/>
            <w:vAlign w:val="bottom"/>
          </w:tcPr>
          <w:p w14:paraId="4D9BF31A" w14:textId="77777777" w:rsidR="00EB22F0" w:rsidRPr="009F768C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9FAF8" w14:textId="5FB49761" w:rsidR="00EB22F0" w:rsidRPr="002127DA" w:rsidRDefault="00EB22F0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F76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258,889</w:t>
            </w:r>
          </w:p>
        </w:tc>
      </w:tr>
    </w:tbl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1079"/>
        <w:gridCol w:w="270"/>
        <w:gridCol w:w="1170"/>
        <w:gridCol w:w="240"/>
        <w:gridCol w:w="1118"/>
        <w:gridCol w:w="271"/>
        <w:gridCol w:w="1077"/>
        <w:gridCol w:w="262"/>
        <w:gridCol w:w="1086"/>
      </w:tblGrid>
      <w:tr w:rsidR="00DE3782" w:rsidRPr="00DE3782" w14:paraId="23A4C2F4" w14:textId="77777777" w:rsidTr="00CC00B8">
        <w:trPr>
          <w:tblHeader/>
        </w:trPr>
        <w:tc>
          <w:tcPr>
            <w:tcW w:w="1490" w:type="pct"/>
          </w:tcPr>
          <w:p w14:paraId="6E2DC389" w14:textId="094C449E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7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</w:t>
            </w:r>
          </w:p>
        </w:tc>
        <w:tc>
          <w:tcPr>
            <w:tcW w:w="576" w:type="pct"/>
          </w:tcPr>
          <w:p w14:paraId="143F6E59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2080137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CB35D05" w14:textId="5495631C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7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8048B91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216B122B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7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782" w:rsidRPr="00DE3782" w14:paraId="387A9FC8" w14:textId="77777777" w:rsidTr="00CC00B8">
        <w:trPr>
          <w:tblHeader/>
        </w:trPr>
        <w:tc>
          <w:tcPr>
            <w:tcW w:w="1490" w:type="pct"/>
          </w:tcPr>
          <w:p w14:paraId="02D7E17D" w14:textId="05BD8272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7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37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37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</w:tcPr>
          <w:p w14:paraId="1D33F749" w14:textId="4C636BBF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37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pct"/>
          </w:tcPr>
          <w:p w14:paraId="4FFB33DB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EF21988" w14:textId="08235EDF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78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  <w:vAlign w:val="center"/>
          </w:tcPr>
          <w:p w14:paraId="18CA34D4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5958E6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78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1EB425A8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015570E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78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  <w:vAlign w:val="center"/>
          </w:tcPr>
          <w:p w14:paraId="4DB97054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1721DA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78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E3782" w:rsidRPr="00DE3782" w14:paraId="5CEC2E46" w14:textId="77777777" w:rsidTr="00CC00B8">
        <w:trPr>
          <w:tblHeader/>
        </w:trPr>
        <w:tc>
          <w:tcPr>
            <w:tcW w:w="1490" w:type="pct"/>
          </w:tcPr>
          <w:p w14:paraId="53509199" w14:textId="77777777" w:rsidR="00DE3782" w:rsidRPr="00DE3782" w:rsidRDefault="00DE3782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DF736B4" w14:textId="77777777" w:rsidR="00DE3782" w:rsidRPr="00DE3782" w:rsidRDefault="00DE3782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052E494" w14:textId="77777777" w:rsidR="00DE3782" w:rsidRPr="00DE3782" w:rsidRDefault="00DE3782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9" w:type="pct"/>
            <w:gridSpan w:val="7"/>
          </w:tcPr>
          <w:p w14:paraId="54EE8188" w14:textId="730134C8" w:rsidR="00DE3782" w:rsidRPr="00DE3782" w:rsidRDefault="00DE3782" w:rsidP="00B8195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78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E37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E378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3782" w:rsidRPr="00DE3782" w14:paraId="3A8E80A7" w14:textId="77777777" w:rsidTr="00CC00B8">
        <w:tc>
          <w:tcPr>
            <w:tcW w:w="1490" w:type="pct"/>
          </w:tcPr>
          <w:p w14:paraId="2B3602A1" w14:textId="29F0A919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76" w:type="pct"/>
          </w:tcPr>
          <w:p w14:paraId="520FB1A1" w14:textId="77777777" w:rsidR="00DE3782" w:rsidRPr="00193D99" w:rsidRDefault="00DE3782" w:rsidP="0019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1E50D8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1042C4" w14:textId="382D4AD5" w:rsidR="00DE3782" w:rsidRPr="00B077A4" w:rsidRDefault="0084711E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077A4">
              <w:rPr>
                <w:rFonts w:ascii="Angsana New" w:hAnsi="Angsana New"/>
                <w:sz w:val="30"/>
                <w:szCs w:val="30"/>
              </w:rPr>
              <w:t>7</w:t>
            </w:r>
            <w:r w:rsidR="00B077A4" w:rsidRPr="00B077A4">
              <w:rPr>
                <w:rFonts w:ascii="Angsana New" w:hAnsi="Angsana New"/>
                <w:sz w:val="30"/>
                <w:szCs w:val="30"/>
              </w:rPr>
              <w:t>5</w:t>
            </w:r>
            <w:r w:rsidRPr="00B077A4">
              <w:rPr>
                <w:rFonts w:ascii="Angsana New" w:hAnsi="Angsana New"/>
                <w:sz w:val="30"/>
                <w:szCs w:val="30"/>
              </w:rPr>
              <w:t>,001</w:t>
            </w:r>
          </w:p>
        </w:tc>
        <w:tc>
          <w:tcPr>
            <w:tcW w:w="128" w:type="pct"/>
          </w:tcPr>
          <w:p w14:paraId="4FDE19F1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9609FF" w14:textId="1453B6D6" w:rsidR="00DE3782" w:rsidRPr="00DE3782" w:rsidRDefault="0084711E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50,700</w:t>
            </w:r>
          </w:p>
        </w:tc>
        <w:tc>
          <w:tcPr>
            <w:tcW w:w="145" w:type="pct"/>
          </w:tcPr>
          <w:p w14:paraId="150A2E24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298DEE3" w14:textId="17C4FD7B" w:rsidR="00DE3782" w:rsidRPr="00DE3782" w:rsidRDefault="003F66B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71,000</w:t>
            </w:r>
          </w:p>
        </w:tc>
        <w:tc>
          <w:tcPr>
            <w:tcW w:w="140" w:type="pct"/>
          </w:tcPr>
          <w:p w14:paraId="7DAB9310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35BC88" w14:textId="195CBA61" w:rsidR="00DE3782" w:rsidRPr="00DE3782" w:rsidRDefault="003F66B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50,700</w:t>
            </w:r>
          </w:p>
        </w:tc>
      </w:tr>
      <w:tr w:rsidR="00DE3782" w:rsidRPr="00DE3782" w14:paraId="2642275D" w14:textId="77777777" w:rsidTr="00CC00B8">
        <w:tc>
          <w:tcPr>
            <w:tcW w:w="1490" w:type="pct"/>
          </w:tcPr>
          <w:p w14:paraId="6BB81489" w14:textId="1C368346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78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76" w:type="pct"/>
          </w:tcPr>
          <w:p w14:paraId="1EEC05C6" w14:textId="24D7662F" w:rsidR="00DE3782" w:rsidRPr="00193D99" w:rsidRDefault="00A7033D" w:rsidP="0019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670BC16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FF8B532" w14:textId="2F586D9D" w:rsidR="00DE3782" w:rsidRPr="00DE3782" w:rsidRDefault="003F66B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68,580</w:t>
            </w:r>
          </w:p>
        </w:tc>
        <w:tc>
          <w:tcPr>
            <w:tcW w:w="128" w:type="pct"/>
          </w:tcPr>
          <w:p w14:paraId="534C0885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6EFA97D" w14:textId="1457423E" w:rsidR="00DE3782" w:rsidRPr="00DE3782" w:rsidRDefault="008D7C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308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308B8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145" w:type="pct"/>
          </w:tcPr>
          <w:p w14:paraId="5345EBB6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C709403" w14:textId="22B778A4" w:rsidR="00DE3782" w:rsidRPr="00DE3782" w:rsidRDefault="003F66B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68,580</w:t>
            </w:r>
          </w:p>
        </w:tc>
        <w:tc>
          <w:tcPr>
            <w:tcW w:w="140" w:type="pct"/>
          </w:tcPr>
          <w:p w14:paraId="45EB0A56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F85783" w14:textId="60D63EF2" w:rsidR="00DE3782" w:rsidRPr="00DE3782" w:rsidRDefault="008D7C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308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308B8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DE3782" w:rsidRPr="00DE3782" w14:paraId="47DD9E6F" w14:textId="77777777" w:rsidTr="00CC00B8">
        <w:tc>
          <w:tcPr>
            <w:tcW w:w="1490" w:type="pct"/>
          </w:tcPr>
          <w:p w14:paraId="14793C4B" w14:textId="77777777" w:rsidR="00DE3782" w:rsidRPr="00DE3782" w:rsidRDefault="00DE3782" w:rsidP="00B8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7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</w:tcPr>
          <w:p w14:paraId="042A8035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2CAE01B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0ACF75" w14:textId="32DD3361" w:rsidR="00DE3782" w:rsidRPr="00DE3782" w:rsidRDefault="0084711E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D4E4B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,581</w:t>
            </w:r>
          </w:p>
        </w:tc>
        <w:tc>
          <w:tcPr>
            <w:tcW w:w="128" w:type="pct"/>
          </w:tcPr>
          <w:p w14:paraId="5BC5768C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161B7CB" w14:textId="4C97664C" w:rsidR="00DE3782" w:rsidRPr="00DE3782" w:rsidRDefault="0084711E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8308B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308B8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145" w:type="pct"/>
          </w:tcPr>
          <w:p w14:paraId="5CD4C5E7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9B922FB" w14:textId="5DAA52EA" w:rsidR="00DE3782" w:rsidRPr="00DE3782" w:rsidRDefault="003F66B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139,580</w:t>
            </w:r>
          </w:p>
        </w:tc>
        <w:tc>
          <w:tcPr>
            <w:tcW w:w="140" w:type="pct"/>
          </w:tcPr>
          <w:p w14:paraId="7E7FDEE2" w14:textId="77777777" w:rsidR="00DE3782" w:rsidRPr="00DE3782" w:rsidRDefault="00DE3782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A966CEE" w14:textId="3D4AD479" w:rsidR="00DE3782" w:rsidRPr="00DE3782" w:rsidRDefault="003F66B1" w:rsidP="00B8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8308B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308B8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</w:tr>
    </w:tbl>
    <w:p w14:paraId="2139023D" w14:textId="77777777" w:rsidR="00460651" w:rsidRPr="006B2DF0" w:rsidRDefault="00460651" w:rsidP="006305B0">
      <w:pPr>
        <w:rPr>
          <w:rFonts w:ascii="Angsana New" w:hAnsi="Angsana New"/>
          <w:sz w:val="30"/>
          <w:szCs w:val="30"/>
        </w:rPr>
      </w:pPr>
    </w:p>
    <w:p w14:paraId="5D4D273D" w14:textId="786BAA8F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55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AC880E0" w14:textId="77777777" w:rsidR="00EF5F8D" w:rsidRPr="006B2DF0" w:rsidRDefault="00EF5F8D" w:rsidP="006305B0">
      <w:pPr>
        <w:rPr>
          <w:rFonts w:ascii="Angsana New" w:hAnsi="Angsana New"/>
          <w:sz w:val="30"/>
          <w:szCs w:val="30"/>
        </w:rPr>
      </w:pPr>
    </w:p>
    <w:p w14:paraId="3DB156A8" w14:textId="1C32A724" w:rsidR="00DB64DE" w:rsidRDefault="00E1321B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2568 </w:t>
      </w:r>
      <w:r w:rsidR="00777746" w:rsidRPr="00EE104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82E49" w:rsidRPr="00EE1043">
        <w:rPr>
          <w:rFonts w:ascii="Angsana New" w:hAnsi="Angsana New" w:hint="cs"/>
          <w:sz w:val="30"/>
          <w:szCs w:val="30"/>
          <w:cs/>
        </w:rPr>
        <w:t>บริษัท</w:t>
      </w:r>
      <w:r w:rsidR="007252E7" w:rsidRPr="00EE1043">
        <w:rPr>
          <w:rFonts w:ascii="Angsana New" w:hAnsi="Angsana New" w:hint="cs"/>
          <w:sz w:val="30"/>
          <w:szCs w:val="30"/>
          <w:cs/>
        </w:rPr>
        <w:t>มี</w:t>
      </w:r>
      <w:r w:rsidR="00382E49" w:rsidRPr="00EE1043">
        <w:rPr>
          <w:rFonts w:ascii="Angsana New" w:hAnsi="Angsana New" w:hint="cs"/>
          <w:sz w:val="30"/>
          <w:szCs w:val="30"/>
          <w:cs/>
        </w:rPr>
        <w:t>เงินกู้ยืมระยะ</w:t>
      </w:r>
      <w:r w:rsidR="00382E49" w:rsidRPr="006B2DF0">
        <w:rPr>
          <w:rFonts w:ascii="Angsana New" w:hAnsi="Angsana New" w:hint="cs"/>
          <w:sz w:val="30"/>
          <w:szCs w:val="30"/>
          <w:cs/>
        </w:rPr>
        <w:t>สั้นเป็นทรัสต์รีซีทส์กับสถาบันการเงินในประเท</w:t>
      </w:r>
      <w:r w:rsidR="00396F63" w:rsidRPr="006B2DF0">
        <w:rPr>
          <w:rFonts w:ascii="Angsana New" w:hAnsi="Angsana New" w:hint="cs"/>
          <w:sz w:val="30"/>
          <w:szCs w:val="30"/>
          <w:cs/>
        </w:rPr>
        <w:t>ศ</w:t>
      </w:r>
      <w:r w:rsidR="008B271E">
        <w:rPr>
          <w:rFonts w:ascii="Angsana New" w:hAnsi="Angsana New" w:hint="cs"/>
          <w:sz w:val="30"/>
          <w:szCs w:val="30"/>
          <w:cs/>
        </w:rPr>
        <w:t>หลาย</w:t>
      </w:r>
      <w:r w:rsidR="00396F63" w:rsidRPr="006B2DF0">
        <w:rPr>
          <w:rFonts w:ascii="Angsana New" w:hAnsi="Angsana New" w:hint="cs"/>
          <w:sz w:val="30"/>
          <w:szCs w:val="30"/>
          <w:cs/>
        </w:rPr>
        <w:t>แห่ง</w:t>
      </w:r>
      <w:r w:rsidR="00382E49" w:rsidRPr="006B2DF0">
        <w:rPr>
          <w:rFonts w:ascii="Angsana New" w:hAnsi="Angsana New" w:hint="cs"/>
          <w:sz w:val="30"/>
          <w:szCs w:val="30"/>
          <w:cs/>
        </w:rPr>
        <w:t>จำนวน</w:t>
      </w:r>
      <w:r w:rsidR="00777746">
        <w:rPr>
          <w:rFonts w:ascii="Angsana New" w:hAnsi="Angsana New" w:hint="cs"/>
          <w:sz w:val="30"/>
          <w:szCs w:val="30"/>
          <w:cs/>
        </w:rPr>
        <w:t xml:space="preserve"> </w:t>
      </w:r>
      <w:r w:rsidR="00E2119B">
        <w:rPr>
          <w:rFonts w:ascii="Angsana New" w:hAnsi="Angsana New"/>
          <w:sz w:val="30"/>
          <w:szCs w:val="30"/>
        </w:rPr>
        <w:t xml:space="preserve">173.30 </w:t>
      </w:r>
      <w:r w:rsidR="00777746">
        <w:rPr>
          <w:rFonts w:ascii="Angsana New" w:hAnsi="Angsana New" w:hint="cs"/>
          <w:sz w:val="30"/>
          <w:szCs w:val="30"/>
          <w:cs/>
        </w:rPr>
        <w:t>ล้านบาท และ</w:t>
      </w:r>
      <w:r w:rsidR="00382E49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E2119B">
        <w:rPr>
          <w:rFonts w:ascii="Angsana New" w:hAnsi="Angsana New"/>
          <w:sz w:val="30"/>
          <w:szCs w:val="30"/>
        </w:rPr>
        <w:t>151.30</w:t>
      </w:r>
      <w:r w:rsidR="00B76B78" w:rsidRPr="00C51B20">
        <w:rPr>
          <w:rFonts w:ascii="Angsana New" w:hAnsi="Angsana New" w:hint="cs"/>
          <w:sz w:val="30"/>
          <w:szCs w:val="30"/>
          <w:cs/>
        </w:rPr>
        <w:t xml:space="preserve"> </w:t>
      </w:r>
      <w:r w:rsidR="00382E49" w:rsidRPr="00C51B2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7774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E2119B" w:rsidRPr="00E2119B">
        <w:rPr>
          <w:rFonts w:ascii="Angsana New" w:hAnsi="Angsana New"/>
          <w:i/>
          <w:iCs/>
          <w:sz w:val="30"/>
          <w:szCs w:val="30"/>
        </w:rPr>
        <w:t xml:space="preserve">(2567: 201.03 </w:t>
      </w:r>
      <w:r w:rsidR="00E2119B" w:rsidRPr="00E2119B">
        <w:rPr>
          <w:rFonts w:ascii="Angsana New" w:hAnsi="Angsana New" w:hint="cs"/>
          <w:i/>
          <w:iCs/>
          <w:sz w:val="30"/>
          <w:szCs w:val="30"/>
          <w:cs/>
        </w:rPr>
        <w:t>ล้านบาทสำหรับกลุ่มบริษัทและบริษัท</w:t>
      </w:r>
      <w:r w:rsidR="00E2119B" w:rsidRPr="00E2119B">
        <w:rPr>
          <w:rFonts w:ascii="Angsana New" w:hAnsi="Angsana New"/>
          <w:i/>
          <w:iCs/>
          <w:sz w:val="30"/>
          <w:szCs w:val="30"/>
        </w:rPr>
        <w:t>)</w:t>
      </w:r>
      <w:r w:rsidR="00E2119B">
        <w:rPr>
          <w:rFonts w:ascii="Angsana New" w:hAnsi="Angsana New"/>
          <w:sz w:val="30"/>
          <w:szCs w:val="30"/>
        </w:rPr>
        <w:t xml:space="preserve"> </w:t>
      </w:r>
      <w:r w:rsidR="00382E49" w:rsidRPr="00C51B20">
        <w:rPr>
          <w:rFonts w:ascii="Angsana New" w:hAnsi="Angsana New" w:hint="cs"/>
          <w:sz w:val="30"/>
          <w:szCs w:val="30"/>
          <w:cs/>
        </w:rPr>
        <w:t>ทรัสต์รีซีทส์ดังกล่าวมี</w:t>
      </w:r>
      <w:r w:rsidR="00FA6D49" w:rsidRPr="00C51B20">
        <w:rPr>
          <w:rFonts w:ascii="Angsana New" w:hAnsi="Angsana New"/>
          <w:sz w:val="30"/>
          <w:szCs w:val="30"/>
          <w:cs/>
        </w:rPr>
        <w:t>อัตราดอกเบี้ยอ้างอิงของสถาบันการเงินตามที่ระบุในสัญญา</w:t>
      </w:r>
      <w:r w:rsidR="00FA6D49" w:rsidRPr="00C51B2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15AB41" w14:textId="77777777" w:rsidR="00DB64DE" w:rsidRDefault="00DB64DE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E9EEB" w14:textId="24CB31EE" w:rsidR="00DB64DE" w:rsidRPr="00DB64DE" w:rsidRDefault="006634CA" w:rsidP="00DB64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  <w:r w:rsidR="005725FE" w:rsidRPr="006E369A">
        <w:rPr>
          <w:rFonts w:ascii="Angsana New" w:hAnsi="Angsana New"/>
          <w:sz w:val="30"/>
          <w:szCs w:val="30"/>
        </w:rPr>
        <w:t xml:space="preserve"> </w:t>
      </w:r>
      <w:r w:rsidR="00DB64DE" w:rsidRPr="006E369A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6E369A" w:rsidRPr="006E369A">
        <w:rPr>
          <w:rFonts w:ascii="Angsana New" w:hAnsi="Angsana New" w:hint="cs"/>
          <w:sz w:val="30"/>
          <w:szCs w:val="30"/>
          <w:cs/>
        </w:rPr>
        <w:t>เงิน</w:t>
      </w:r>
      <w:r w:rsidR="005725FE" w:rsidRPr="006E369A">
        <w:rPr>
          <w:rFonts w:ascii="Angsana New" w:hAnsi="Angsana New" w:hint="cs"/>
          <w:sz w:val="30"/>
          <w:szCs w:val="30"/>
          <w:cs/>
        </w:rPr>
        <w:t>กู้ยืมระยะสั้นเป็นตั๋ว</w:t>
      </w:r>
      <w:r w:rsidR="006E369A" w:rsidRPr="006E369A">
        <w:rPr>
          <w:rFonts w:ascii="Angsana New" w:hAnsi="Angsana New" w:hint="cs"/>
          <w:sz w:val="30"/>
          <w:szCs w:val="30"/>
          <w:cs/>
        </w:rPr>
        <w:t>สัญญาใช้</w:t>
      </w:r>
      <w:r w:rsidR="005725FE" w:rsidRPr="006E369A">
        <w:rPr>
          <w:rFonts w:ascii="Angsana New" w:hAnsi="Angsana New" w:hint="cs"/>
          <w:sz w:val="30"/>
          <w:szCs w:val="30"/>
          <w:cs/>
        </w:rPr>
        <w:t>เงินกับสถาบันการเงินในประเทศแห่งหนึ่ง</w:t>
      </w:r>
      <w:r w:rsidR="00DB64DE" w:rsidRPr="0000764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E369A" w:rsidRPr="0000764C">
        <w:rPr>
          <w:rFonts w:ascii="Angsana New" w:hAnsi="Angsana New"/>
          <w:sz w:val="30"/>
          <w:szCs w:val="30"/>
        </w:rPr>
        <w:t>25</w:t>
      </w:r>
      <w:r w:rsidR="00DB64DE" w:rsidRPr="0000764C">
        <w:rPr>
          <w:rFonts w:ascii="Angsana New" w:hAnsi="Angsana New"/>
          <w:sz w:val="30"/>
          <w:szCs w:val="30"/>
        </w:rPr>
        <w:t xml:space="preserve"> </w:t>
      </w:r>
      <w:r w:rsidR="00DB64DE" w:rsidRPr="0000764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E369A" w:rsidRPr="0000764C">
        <w:rPr>
          <w:rFonts w:ascii="Angsana New" w:hAnsi="Angsana New" w:hint="cs"/>
          <w:sz w:val="30"/>
          <w:szCs w:val="30"/>
          <w:cs/>
        </w:rPr>
        <w:t>โดย</w:t>
      </w:r>
      <w:r w:rsidR="006E369A" w:rsidRPr="006E369A">
        <w:rPr>
          <w:rFonts w:ascii="Angsana New" w:hAnsi="Angsana New" w:hint="cs"/>
          <w:sz w:val="30"/>
          <w:szCs w:val="30"/>
          <w:cs/>
        </w:rPr>
        <w:t xml:space="preserve">มีอัตราดอกเบี้ย </w:t>
      </w:r>
      <w:r w:rsidR="006E369A" w:rsidRPr="006E369A">
        <w:rPr>
          <w:rFonts w:ascii="Angsana New" w:hAnsi="Angsana New"/>
          <w:sz w:val="30"/>
          <w:szCs w:val="30"/>
        </w:rPr>
        <w:t>MRR</w:t>
      </w:r>
      <w:r w:rsidR="006E369A" w:rsidRPr="006E369A">
        <w:rPr>
          <w:rFonts w:ascii="Angsana New" w:hAnsi="Angsana New" w:hint="cs"/>
          <w:sz w:val="30"/>
          <w:szCs w:val="30"/>
          <w:cs/>
        </w:rPr>
        <w:t xml:space="preserve"> </w:t>
      </w:r>
      <w:r w:rsidR="0068328B">
        <w:rPr>
          <w:rFonts w:ascii="Angsana New" w:hAnsi="Angsana New" w:hint="cs"/>
          <w:sz w:val="30"/>
          <w:szCs w:val="30"/>
          <w:cs/>
        </w:rPr>
        <w:t>ต่อปี</w:t>
      </w:r>
      <w:r w:rsidR="00BF0C18">
        <w:rPr>
          <w:rFonts w:ascii="Angsana New" w:hAnsi="Angsana New"/>
          <w:sz w:val="30"/>
          <w:szCs w:val="30"/>
        </w:rPr>
        <w:t xml:space="preserve"> </w:t>
      </w:r>
      <w:r w:rsidR="00DB64DE" w:rsidRPr="006E369A">
        <w:rPr>
          <w:rFonts w:ascii="Angsana New" w:hAnsi="Angsana New" w:hint="cs"/>
          <w:sz w:val="30"/>
          <w:szCs w:val="30"/>
          <w:cs/>
        </w:rPr>
        <w:t>และมีกำหนดชำระภายในเดือน</w:t>
      </w:r>
      <w:r w:rsidR="006E369A" w:rsidRPr="006E369A">
        <w:rPr>
          <w:rFonts w:ascii="Angsana New" w:hAnsi="Angsana New" w:hint="cs"/>
          <w:sz w:val="30"/>
          <w:szCs w:val="30"/>
          <w:cs/>
        </w:rPr>
        <w:t>มกราคม</w:t>
      </w:r>
      <w:r w:rsidR="00DB64DE" w:rsidRPr="006E369A">
        <w:rPr>
          <w:rFonts w:ascii="Angsana New" w:hAnsi="Angsana New" w:hint="cs"/>
          <w:sz w:val="30"/>
          <w:szCs w:val="30"/>
          <w:cs/>
        </w:rPr>
        <w:t xml:space="preserve"> </w:t>
      </w:r>
      <w:r w:rsidR="00DB64DE" w:rsidRPr="006E369A">
        <w:rPr>
          <w:rFonts w:ascii="Angsana New" w:hAnsi="Angsana New"/>
          <w:sz w:val="30"/>
          <w:szCs w:val="30"/>
        </w:rPr>
        <w:t>25</w:t>
      </w:r>
      <w:r w:rsidR="006E369A" w:rsidRPr="006E369A">
        <w:rPr>
          <w:rFonts w:ascii="Angsana New" w:hAnsi="Angsana New"/>
          <w:sz w:val="30"/>
          <w:szCs w:val="30"/>
        </w:rPr>
        <w:t>69</w:t>
      </w:r>
    </w:p>
    <w:p w14:paraId="468E6A3A" w14:textId="77777777" w:rsidR="006E369A" w:rsidRPr="006634CA" w:rsidRDefault="006E369A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69EC2D" w14:textId="2765A566" w:rsidR="00382E49" w:rsidRDefault="00AA2A1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52EF" w:rsidRPr="00C51B20">
        <w:rPr>
          <w:rFonts w:ascii="Angsana New" w:hAnsi="Angsana New"/>
          <w:sz w:val="30"/>
          <w:szCs w:val="30"/>
        </w:rPr>
        <w:t>3</w:t>
      </w:r>
      <w:r w:rsidR="008947F7">
        <w:rPr>
          <w:rFonts w:ascii="Angsana New" w:hAnsi="Angsana New"/>
          <w:sz w:val="30"/>
          <w:szCs w:val="30"/>
        </w:rPr>
        <w:t>1</w:t>
      </w:r>
      <w:r w:rsidRPr="00C51B20">
        <w:rPr>
          <w:rFonts w:ascii="Angsana New" w:hAnsi="Angsana New"/>
          <w:sz w:val="30"/>
          <w:szCs w:val="30"/>
        </w:rPr>
        <w:t xml:space="preserve"> </w:t>
      </w:r>
      <w:r w:rsidR="008947F7">
        <w:rPr>
          <w:rFonts w:ascii="Angsana New" w:hAnsi="Angsana New" w:hint="cs"/>
          <w:sz w:val="30"/>
          <w:szCs w:val="30"/>
          <w:cs/>
        </w:rPr>
        <w:t>ธันวาคม</w:t>
      </w:r>
      <w:r w:rsidRPr="00C51B2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E369A">
        <w:rPr>
          <w:rFonts w:ascii="Angsana New" w:hAnsi="Angsana New"/>
          <w:sz w:val="30"/>
          <w:szCs w:val="30"/>
        </w:rPr>
        <w:t>2568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382E49" w:rsidRPr="006E369A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4654B1" w:rsidRPr="006E369A">
        <w:rPr>
          <w:rFonts w:ascii="Angsana New" w:hAnsi="Angsana New" w:hint="cs"/>
          <w:sz w:val="30"/>
          <w:szCs w:val="30"/>
          <w:cs/>
        </w:rPr>
        <w:t>ระยะ</w:t>
      </w:r>
      <w:r w:rsidR="004654B1">
        <w:rPr>
          <w:rFonts w:ascii="Angsana New" w:hAnsi="Angsana New" w:hint="cs"/>
          <w:sz w:val="30"/>
          <w:szCs w:val="30"/>
          <w:cs/>
        </w:rPr>
        <w:t>สั้น</w:t>
      </w:r>
      <w:r w:rsidR="00382E49" w:rsidRPr="00C51B20">
        <w:rPr>
          <w:rFonts w:ascii="Angsana New" w:hAnsi="Angsana New" w:hint="cs"/>
          <w:sz w:val="30"/>
          <w:szCs w:val="30"/>
          <w:cs/>
        </w:rPr>
        <w:t>กับสถาบันการเงินค้ำประกันโดยเงินฝากธนาคารของ</w:t>
      </w:r>
      <w:r w:rsidR="002D70E5">
        <w:rPr>
          <w:rFonts w:ascii="Angsana New" w:hAnsi="Angsana New" w:hint="cs"/>
          <w:sz w:val="30"/>
          <w:szCs w:val="30"/>
          <w:cs/>
        </w:rPr>
        <w:t>กลุ่ม</w:t>
      </w:r>
      <w:r w:rsidR="00382E49" w:rsidRPr="00C51B20">
        <w:rPr>
          <w:rFonts w:ascii="Angsana New" w:hAnsi="Angsana New" w:hint="cs"/>
          <w:sz w:val="30"/>
          <w:szCs w:val="30"/>
          <w:cs/>
        </w:rPr>
        <w:t>บริษัท</w:t>
      </w:r>
      <w:r w:rsidR="002D70E5">
        <w:rPr>
          <w:rFonts w:ascii="Angsana New" w:hAnsi="Angsana New" w:hint="cs"/>
          <w:sz w:val="30"/>
          <w:szCs w:val="30"/>
          <w:cs/>
        </w:rPr>
        <w:t>และบริษัท</w:t>
      </w:r>
      <w:r w:rsidR="00382E49" w:rsidRPr="00C51B20">
        <w:rPr>
          <w:rFonts w:ascii="Angsana New" w:hAnsi="Angsana New" w:hint="cs"/>
          <w:sz w:val="30"/>
          <w:szCs w:val="30"/>
          <w:cs/>
        </w:rPr>
        <w:t>เป็นจำนวน</w:t>
      </w:r>
      <w:r w:rsidR="00382E49" w:rsidRPr="00BD7424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2D70E5">
        <w:rPr>
          <w:rFonts w:ascii="Angsana New" w:hAnsi="Angsana New"/>
          <w:sz w:val="30"/>
          <w:szCs w:val="30"/>
        </w:rPr>
        <w:t xml:space="preserve">49 </w:t>
      </w:r>
      <w:r w:rsidR="002D70E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AB6475" w:rsidRPr="00BD7424">
        <w:rPr>
          <w:rFonts w:ascii="Angsana New" w:hAnsi="Angsana New"/>
          <w:sz w:val="30"/>
          <w:szCs w:val="30"/>
        </w:rPr>
        <w:t>46</w:t>
      </w:r>
      <w:r w:rsidR="00145A0A" w:rsidRPr="00BD7424">
        <w:rPr>
          <w:rFonts w:ascii="Angsana New" w:hAnsi="Angsana New"/>
          <w:sz w:val="30"/>
          <w:szCs w:val="30"/>
        </w:rPr>
        <w:t xml:space="preserve"> </w:t>
      </w:r>
      <w:r w:rsidR="00382E49" w:rsidRPr="00BD7424">
        <w:rPr>
          <w:rFonts w:ascii="Angsana New" w:hAnsi="Angsana New" w:hint="cs"/>
          <w:sz w:val="30"/>
          <w:szCs w:val="30"/>
          <w:cs/>
        </w:rPr>
        <w:t>ล้านบาท</w:t>
      </w:r>
      <w:r w:rsidR="002D70E5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EE75B4">
        <w:rPr>
          <w:rFonts w:ascii="Angsana New" w:hAnsi="Angsana New" w:hint="cs"/>
          <w:sz w:val="30"/>
          <w:szCs w:val="30"/>
          <w:cs/>
        </w:rPr>
        <w:t xml:space="preserve"> </w:t>
      </w:r>
      <w:r w:rsidR="00EE75B4" w:rsidRPr="00EE75B4">
        <w:rPr>
          <w:rFonts w:ascii="Angsana New" w:hAnsi="Angsana New"/>
          <w:i/>
          <w:iCs/>
          <w:sz w:val="30"/>
          <w:szCs w:val="30"/>
        </w:rPr>
        <w:t>(256</w:t>
      </w:r>
      <w:r w:rsidR="00E4091B">
        <w:rPr>
          <w:rFonts w:ascii="Angsana New" w:hAnsi="Angsana New"/>
          <w:i/>
          <w:iCs/>
          <w:sz w:val="30"/>
          <w:szCs w:val="30"/>
        </w:rPr>
        <w:t xml:space="preserve">7: </w:t>
      </w:r>
      <w:r w:rsidR="006C4635">
        <w:rPr>
          <w:rFonts w:ascii="Angsana New" w:hAnsi="Angsana New"/>
          <w:i/>
          <w:iCs/>
          <w:sz w:val="30"/>
          <w:szCs w:val="30"/>
        </w:rPr>
        <w:t>35.70</w:t>
      </w:r>
      <w:r w:rsidR="00EE75B4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E4091B">
        <w:rPr>
          <w:rFonts w:ascii="Angsana New" w:hAnsi="Angsana New" w:hint="cs"/>
          <w:i/>
          <w:iCs/>
          <w:sz w:val="30"/>
          <w:szCs w:val="30"/>
          <w:cs/>
        </w:rPr>
        <w:t>สำหรับกลุ่มบริษัทและบริษัท</w:t>
      </w:r>
      <w:r w:rsidR="00EE75B4" w:rsidRPr="00EE75B4">
        <w:rPr>
          <w:rFonts w:ascii="Angsana New" w:hAnsi="Angsana New"/>
          <w:i/>
          <w:iCs/>
          <w:sz w:val="30"/>
          <w:szCs w:val="30"/>
        </w:rPr>
        <w:t>)</w:t>
      </w:r>
      <w:r w:rsidR="00DC1BA6" w:rsidRPr="006B2DF0">
        <w:rPr>
          <w:rFonts w:ascii="Angsana New" w:hAnsi="Angsana New"/>
          <w:sz w:val="30"/>
          <w:szCs w:val="30"/>
        </w:rPr>
        <w:t xml:space="preserve"> </w:t>
      </w:r>
    </w:p>
    <w:p w14:paraId="11585006" w14:textId="77777777" w:rsidR="00C645B1" w:rsidRPr="00E4091B" w:rsidRDefault="00C645B1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29CD3C" w14:textId="69523153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773F799F" w14:textId="77777777" w:rsidR="00EF5F8D" w:rsidRPr="006B2DF0" w:rsidRDefault="00EF5F8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61594" w14:textId="00738312" w:rsidR="00746315" w:rsidRPr="006B2DF0" w:rsidRDefault="003E36B6" w:rsidP="00BB261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 w:hint="cs"/>
          <w:sz w:val="30"/>
          <w:szCs w:val="30"/>
          <w:cs/>
        </w:rPr>
        <w:t>เมื่อ</w:t>
      </w:r>
      <w:r w:rsidR="00C645B1" w:rsidRPr="006B2DF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="00C645B1" w:rsidRPr="006B2DF0">
        <w:rPr>
          <w:rFonts w:ascii="Angsana New" w:hAnsi="Angsana New"/>
          <w:sz w:val="30"/>
          <w:szCs w:val="30"/>
        </w:rPr>
        <w:t xml:space="preserve"> </w:t>
      </w:r>
      <w:r w:rsidR="00EE5DF4" w:rsidRPr="006B2DF0">
        <w:rPr>
          <w:rFonts w:ascii="Angsana New" w:hAnsi="Angsana New" w:hint="cs"/>
          <w:sz w:val="30"/>
          <w:szCs w:val="30"/>
          <w:cs/>
        </w:rPr>
        <w:t>เมษ</w:t>
      </w:r>
      <w:r w:rsidR="00475160" w:rsidRPr="006B2DF0">
        <w:rPr>
          <w:rFonts w:ascii="Angsana New" w:hAnsi="Angsana New" w:hint="cs"/>
          <w:sz w:val="30"/>
          <w:szCs w:val="30"/>
          <w:cs/>
        </w:rPr>
        <w:t>ายน</w:t>
      </w:r>
      <w:r w:rsidR="00C645B1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C645B1" w:rsidRPr="006B2DF0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บริษัท</w:t>
      </w:r>
      <w:r w:rsidR="00F772A8" w:rsidRPr="006B2DF0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="00084F8F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125BB2" w:rsidRPr="006B2DF0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C645B1" w:rsidRPr="006B2DF0">
        <w:rPr>
          <w:rFonts w:ascii="Angsana New" w:hAnsi="Angsana New" w:hint="cs"/>
          <w:sz w:val="30"/>
          <w:szCs w:val="30"/>
          <w:cs/>
        </w:rPr>
        <w:t>ได้ทำสัญญาเงินกู้ยืมระยะยาว</w:t>
      </w:r>
      <w:r w:rsidR="00A14569" w:rsidRPr="006B2DF0">
        <w:rPr>
          <w:rFonts w:ascii="Angsana New" w:hAnsi="Angsana New"/>
          <w:sz w:val="30"/>
          <w:szCs w:val="30"/>
          <w:cs/>
        </w:rPr>
        <w:br/>
      </w:r>
      <w:r w:rsidR="00C645B1" w:rsidRPr="006B2DF0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6B2DF0">
        <w:rPr>
          <w:rFonts w:ascii="Angsana New" w:hAnsi="Angsana New" w:hint="cs"/>
          <w:sz w:val="30"/>
          <w:szCs w:val="30"/>
          <w:cs/>
        </w:rPr>
        <w:t xml:space="preserve">ในวงเงินรวม </w:t>
      </w:r>
      <w:r w:rsidR="00F852EF" w:rsidRPr="006B2DF0">
        <w:rPr>
          <w:rFonts w:ascii="Angsana New" w:hAnsi="Angsana New"/>
          <w:sz w:val="30"/>
          <w:szCs w:val="30"/>
        </w:rPr>
        <w:t>50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 </w:t>
      </w:r>
      <w:r w:rsidRPr="006B2DF0">
        <w:rPr>
          <w:rFonts w:ascii="Angsana New" w:hAnsi="Angsana New"/>
          <w:sz w:val="30"/>
          <w:szCs w:val="30"/>
        </w:rPr>
        <w:t>MLR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ลบด้วยร้อยละ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1</w:t>
      </w:r>
      <w:r w:rsidRPr="006B2DF0">
        <w:rPr>
          <w:rFonts w:ascii="Angsana New" w:hAnsi="Angsana New"/>
          <w:sz w:val="30"/>
          <w:szCs w:val="30"/>
        </w:rPr>
        <w:t>.</w:t>
      </w:r>
      <w:r w:rsidR="00F852EF" w:rsidRPr="006B2DF0">
        <w:rPr>
          <w:rFonts w:ascii="Angsana New" w:hAnsi="Angsana New"/>
          <w:sz w:val="30"/>
          <w:szCs w:val="30"/>
        </w:rPr>
        <w:t>975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ต่อปี และ</w:t>
      </w:r>
      <w:r w:rsidR="000A7B3B" w:rsidRPr="006B2DF0">
        <w:rPr>
          <w:rFonts w:ascii="Angsana New" w:hAnsi="Angsana New" w:hint="cs"/>
          <w:sz w:val="30"/>
          <w:szCs w:val="30"/>
          <w:cs/>
        </w:rPr>
        <w:t>มีกำหนด</w:t>
      </w:r>
      <w:r w:rsidRPr="006B2DF0">
        <w:rPr>
          <w:rFonts w:ascii="Angsana New" w:hAnsi="Angsana New" w:hint="cs"/>
          <w:sz w:val="30"/>
          <w:szCs w:val="30"/>
          <w:cs/>
        </w:rPr>
        <w:t>ชำระคืนทุกเดือนนับ</w:t>
      </w:r>
      <w:r w:rsidR="000A7B3B" w:rsidRPr="006B2DF0">
        <w:rPr>
          <w:rFonts w:ascii="Angsana New" w:hAnsi="Angsana New" w:hint="cs"/>
          <w:sz w:val="30"/>
          <w:szCs w:val="30"/>
          <w:cs/>
        </w:rPr>
        <w:t>ตั้ง</w:t>
      </w:r>
      <w:r w:rsidRPr="006B2DF0">
        <w:rPr>
          <w:rFonts w:ascii="Angsana New" w:hAnsi="Angsana New" w:hint="cs"/>
          <w:sz w:val="30"/>
          <w:szCs w:val="30"/>
          <w:cs/>
        </w:rPr>
        <w:t>แต่วันที่กู้ ภายใต้สัญญาเงินกู้ยืมดังกล่าว บริษัทต้องป</w:t>
      </w:r>
      <w:r w:rsidR="00A7765A" w:rsidRPr="006B2DF0">
        <w:rPr>
          <w:rFonts w:ascii="Angsana New" w:hAnsi="Angsana New" w:hint="cs"/>
          <w:sz w:val="30"/>
          <w:szCs w:val="30"/>
          <w:cs/>
        </w:rPr>
        <w:t>ฏิ</w:t>
      </w:r>
      <w:r w:rsidRPr="006B2DF0">
        <w:rPr>
          <w:rFonts w:ascii="Angsana New" w:hAnsi="Angsana New" w:hint="cs"/>
          <w:sz w:val="30"/>
          <w:szCs w:val="30"/>
          <w:cs/>
        </w:rPr>
        <w:t>บัติตามเงื่อนไขและข้อจำกัดที่กำหนดในสัญญากู้ยืม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เช่น การดำรงอัตราส่วนหนี้สิน</w:t>
      </w:r>
      <w:r w:rsidR="00224497" w:rsidRPr="006B2DF0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="00125BB2" w:rsidRPr="006B2DF0">
        <w:rPr>
          <w:rFonts w:ascii="Angsana New" w:hAnsi="Angsana New" w:hint="cs"/>
          <w:sz w:val="30"/>
          <w:szCs w:val="30"/>
          <w:cs/>
        </w:rPr>
        <w:t>ต่อส่วนของผู้ถือหุ้น</w:t>
      </w:r>
      <w:r w:rsidR="000A7B3B" w:rsidRPr="006B2DF0"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 w:hint="cs"/>
          <w:sz w:val="30"/>
          <w:szCs w:val="30"/>
          <w:cs/>
        </w:rPr>
        <w:t xml:space="preserve">และอัตราส่วนความสามารถในการชำระหนี้ เงินกู้ยืมดังกล่าวค้ำประกันโดยบริษัท </w:t>
      </w:r>
      <w:r w:rsidR="00521CAA" w:rsidRPr="006B2D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52EF" w:rsidRPr="006B2DF0">
        <w:rPr>
          <w:rFonts w:ascii="Angsana New" w:hAnsi="Angsana New"/>
          <w:sz w:val="30"/>
          <w:szCs w:val="30"/>
        </w:rPr>
        <w:t>3</w:t>
      </w:r>
      <w:r w:rsidR="008947F7">
        <w:rPr>
          <w:rFonts w:ascii="Angsana New" w:hAnsi="Angsana New"/>
          <w:sz w:val="30"/>
          <w:szCs w:val="30"/>
        </w:rPr>
        <w:t>1</w:t>
      </w:r>
      <w:r w:rsidR="00521CAA" w:rsidRPr="006B2DF0">
        <w:rPr>
          <w:rFonts w:ascii="Angsana New" w:hAnsi="Angsana New"/>
          <w:sz w:val="30"/>
          <w:szCs w:val="30"/>
        </w:rPr>
        <w:t xml:space="preserve"> </w:t>
      </w:r>
      <w:r w:rsidR="008947F7">
        <w:rPr>
          <w:rFonts w:ascii="Angsana New" w:hAnsi="Angsana New" w:hint="cs"/>
          <w:sz w:val="30"/>
          <w:szCs w:val="30"/>
          <w:cs/>
        </w:rPr>
        <w:t>ธันวาคม</w:t>
      </w:r>
      <w:r w:rsidR="00521CA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0A7B3B" w:rsidRPr="006B2DF0"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 w:hint="cs"/>
          <w:sz w:val="30"/>
          <w:szCs w:val="30"/>
          <w:cs/>
        </w:rPr>
        <w:t>เงินกู้ยืมระยะยาวดังกล่าวมียอดคงเหลือ</w:t>
      </w:r>
      <w:r w:rsidR="000A7B3B" w:rsidRPr="00BD7424">
        <w:rPr>
          <w:rFonts w:ascii="Angsana New" w:hAnsi="Angsana New" w:hint="cs"/>
          <w:sz w:val="30"/>
          <w:szCs w:val="30"/>
          <w:cs/>
        </w:rPr>
        <w:t>จำนวน</w:t>
      </w:r>
      <w:r w:rsidR="00335C1E" w:rsidRPr="00BD7424">
        <w:rPr>
          <w:rFonts w:ascii="Angsana New" w:hAnsi="Angsana New"/>
          <w:sz w:val="30"/>
          <w:szCs w:val="30"/>
        </w:rPr>
        <w:t xml:space="preserve"> </w:t>
      </w:r>
      <w:r w:rsidR="00F852EF" w:rsidRPr="00BD7424">
        <w:rPr>
          <w:rFonts w:ascii="Angsana New" w:hAnsi="Angsana New"/>
          <w:sz w:val="30"/>
          <w:szCs w:val="30"/>
        </w:rPr>
        <w:t>2</w:t>
      </w:r>
      <w:r w:rsidR="00DB120C">
        <w:rPr>
          <w:rFonts w:ascii="Angsana New" w:hAnsi="Angsana New"/>
          <w:sz w:val="30"/>
          <w:szCs w:val="30"/>
        </w:rPr>
        <w:t>8</w:t>
      </w:r>
      <w:r w:rsidR="00145A0A" w:rsidRPr="00BD7424">
        <w:rPr>
          <w:rFonts w:ascii="Angsana New" w:hAnsi="Angsana New"/>
          <w:sz w:val="30"/>
          <w:szCs w:val="30"/>
        </w:rPr>
        <w:t>.</w:t>
      </w:r>
      <w:r w:rsidR="00DB120C">
        <w:rPr>
          <w:rFonts w:ascii="Angsana New" w:hAnsi="Angsana New"/>
          <w:sz w:val="30"/>
          <w:szCs w:val="30"/>
        </w:rPr>
        <w:t>0</w:t>
      </w:r>
      <w:r w:rsidR="00F852EF" w:rsidRPr="00BD7424">
        <w:rPr>
          <w:rFonts w:ascii="Angsana New" w:hAnsi="Angsana New"/>
          <w:sz w:val="30"/>
          <w:szCs w:val="30"/>
        </w:rPr>
        <w:t>8</w:t>
      </w:r>
      <w:r w:rsidR="00682C1A" w:rsidRPr="00BD7424">
        <w:rPr>
          <w:rFonts w:ascii="Angsana New" w:hAnsi="Angsana New" w:hint="cs"/>
          <w:sz w:val="30"/>
          <w:szCs w:val="30"/>
          <w:cs/>
        </w:rPr>
        <w:t xml:space="preserve"> </w:t>
      </w:r>
      <w:r w:rsidRPr="00BD7424">
        <w:rPr>
          <w:rFonts w:ascii="Angsana New" w:hAnsi="Angsana New" w:hint="cs"/>
          <w:sz w:val="30"/>
          <w:szCs w:val="30"/>
          <w:cs/>
        </w:rPr>
        <w:t>ล้านบาท</w:t>
      </w:r>
      <w:r w:rsidRPr="006B2DF0">
        <w:rPr>
          <w:rFonts w:ascii="Angsana New" w:hAnsi="Angsana New" w:hint="cs"/>
          <w:sz w:val="30"/>
          <w:szCs w:val="30"/>
          <w:cs/>
        </w:rPr>
        <w:t xml:space="preserve"> และมีกำหนดชำระ</w:t>
      </w:r>
      <w:r w:rsidR="00125BB2" w:rsidRPr="006B2DF0">
        <w:rPr>
          <w:rFonts w:ascii="Angsana New" w:hAnsi="Angsana New" w:hint="cs"/>
          <w:sz w:val="30"/>
          <w:szCs w:val="30"/>
          <w:cs/>
        </w:rPr>
        <w:t>ภายใน</w:t>
      </w:r>
      <w:r w:rsidR="00521CAA" w:rsidRPr="006B2DF0">
        <w:rPr>
          <w:rFonts w:ascii="Angsana New" w:hAnsi="Angsana New" w:hint="cs"/>
          <w:sz w:val="30"/>
          <w:szCs w:val="30"/>
          <w:cs/>
        </w:rPr>
        <w:t>เดือน</w:t>
      </w:r>
      <w:r w:rsidR="00145A0A" w:rsidRPr="006B2DF0">
        <w:rPr>
          <w:rFonts w:ascii="Angsana New" w:hAnsi="Angsana New" w:hint="cs"/>
          <w:sz w:val="30"/>
          <w:szCs w:val="30"/>
          <w:cs/>
        </w:rPr>
        <w:t>มิถุนายน</w:t>
      </w:r>
      <w:r w:rsidR="00521CA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2571</w:t>
      </w:r>
    </w:p>
    <w:p w14:paraId="5F1604DA" w14:textId="77777777" w:rsidR="00193D99" w:rsidRDefault="00193D99" w:rsidP="00193D9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168BB" w14:textId="77777777" w:rsidR="002E5604" w:rsidRDefault="002E5604" w:rsidP="00193D9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B01E33" w14:textId="77777777" w:rsidR="002E5604" w:rsidRDefault="002E5604" w:rsidP="00193D9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6C07B" w14:textId="77777777" w:rsidR="002E5604" w:rsidRDefault="002E5604" w:rsidP="00193D9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6DFAE9A" w14:textId="448A2459" w:rsidR="002E5604" w:rsidRDefault="002E5604" w:rsidP="002E560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E5604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BD7424">
        <w:rPr>
          <w:rFonts w:ascii="Angsana New" w:hAnsi="Angsana New"/>
          <w:sz w:val="30"/>
          <w:szCs w:val="30"/>
        </w:rPr>
        <w:t>12</w:t>
      </w:r>
      <w:r w:rsidRPr="002E560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BD7424">
        <w:rPr>
          <w:rFonts w:ascii="Angsana New" w:hAnsi="Angsana New"/>
          <w:sz w:val="30"/>
          <w:szCs w:val="30"/>
        </w:rPr>
        <w:t>2568</w:t>
      </w:r>
      <w:r w:rsidRPr="002E5604">
        <w:rPr>
          <w:rFonts w:ascii="Angsana New" w:hAnsi="Angsana New"/>
          <w:sz w:val="30"/>
          <w:szCs w:val="30"/>
          <w:cs/>
        </w:rPr>
        <w:t xml:space="preserve"> บริษัทได้ทำสัญญาเงินกู้ยืมระยะยาวกับสถาบันการเงินในประเทศแห่งหนึ่ง</w:t>
      </w:r>
      <w:r w:rsidR="00BD7424">
        <w:rPr>
          <w:rFonts w:ascii="Angsana New" w:hAnsi="Angsana New"/>
          <w:sz w:val="30"/>
          <w:szCs w:val="30"/>
        </w:rPr>
        <w:t xml:space="preserve">            </w:t>
      </w:r>
      <w:r w:rsidRPr="002E5604">
        <w:rPr>
          <w:rFonts w:ascii="Angsana New" w:hAnsi="Angsana New"/>
          <w:sz w:val="30"/>
          <w:szCs w:val="30"/>
          <w:cs/>
        </w:rPr>
        <w:t xml:space="preserve">ในวงเงินรวม </w:t>
      </w:r>
      <w:r w:rsidR="00BD7424">
        <w:rPr>
          <w:rFonts w:ascii="Angsana New" w:hAnsi="Angsana New"/>
          <w:sz w:val="30"/>
          <w:szCs w:val="30"/>
        </w:rPr>
        <w:t>15</w:t>
      </w:r>
      <w:r w:rsidRPr="002E5604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5604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BD7424">
        <w:rPr>
          <w:rFonts w:ascii="Angsana New" w:hAnsi="Angsana New"/>
          <w:sz w:val="30"/>
          <w:szCs w:val="30"/>
        </w:rPr>
        <w:t>2.35</w:t>
      </w:r>
      <w:r w:rsidRPr="002E5604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และมีกำหนดชำระคืนทุกเดือนนับตั้งแต่วันที่กู้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5604">
        <w:rPr>
          <w:rFonts w:ascii="Angsana New" w:hAnsi="Angsana New"/>
          <w:sz w:val="30"/>
          <w:szCs w:val="30"/>
          <w:cs/>
        </w:rPr>
        <w:t>ภายใต้สัญญาเงินกู้ยืมดังกล่าว บริษัทต้องปฏิบัติตามเงื่อนไขและข้อจำกัดที่กำหนดในสัญญากู้ยืม</w:t>
      </w:r>
      <w:r w:rsidR="00DB120C">
        <w:rPr>
          <w:rFonts w:ascii="Angsana New" w:hAnsi="Angsana New" w:hint="cs"/>
          <w:sz w:val="30"/>
          <w:szCs w:val="30"/>
          <w:cs/>
        </w:rPr>
        <w:t>เกี่ยวกับ</w:t>
      </w:r>
      <w:r w:rsidRPr="00DB120C">
        <w:rPr>
          <w:rFonts w:ascii="Angsana New" w:hAnsi="Angsana New"/>
          <w:sz w:val="30"/>
          <w:szCs w:val="30"/>
          <w:cs/>
        </w:rPr>
        <w:t>จำนวนผู้ประกันตนในสถานประกอบการ</w:t>
      </w:r>
      <w:r w:rsidR="00DB120C">
        <w:rPr>
          <w:rFonts w:ascii="Angsana New" w:hAnsi="Angsana New" w:hint="cs"/>
          <w:sz w:val="30"/>
          <w:szCs w:val="30"/>
          <w:cs/>
        </w:rPr>
        <w:t xml:space="preserve"> </w:t>
      </w:r>
      <w:r w:rsidRPr="002E560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D7424">
        <w:rPr>
          <w:rFonts w:ascii="Angsana New" w:hAnsi="Angsana New"/>
          <w:sz w:val="30"/>
          <w:szCs w:val="30"/>
        </w:rPr>
        <w:t>31</w:t>
      </w:r>
      <w:r w:rsidRPr="002E560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7424">
        <w:rPr>
          <w:rFonts w:ascii="Angsana New" w:hAnsi="Angsana New"/>
          <w:sz w:val="30"/>
          <w:szCs w:val="30"/>
        </w:rPr>
        <w:t>2568</w:t>
      </w:r>
      <w:r w:rsidRPr="002E5604">
        <w:rPr>
          <w:rFonts w:ascii="Angsana New" w:hAnsi="Angsana New"/>
          <w:sz w:val="30"/>
          <w:szCs w:val="30"/>
          <w:cs/>
        </w:rPr>
        <w:t xml:space="preserve"> เงินกู้ยืมระยะยาวดังกล่าวมียอดคงเหลือจำนวน </w:t>
      </w:r>
      <w:r w:rsidR="00DB120C">
        <w:rPr>
          <w:rFonts w:ascii="Angsana New" w:hAnsi="Angsana New"/>
          <w:sz w:val="30"/>
          <w:szCs w:val="30"/>
        </w:rPr>
        <w:t>14.58</w:t>
      </w:r>
      <w:r w:rsidRPr="002E5604">
        <w:rPr>
          <w:rFonts w:ascii="Angsana New" w:hAnsi="Angsana New"/>
          <w:sz w:val="30"/>
          <w:szCs w:val="30"/>
          <w:cs/>
        </w:rPr>
        <w:t xml:space="preserve"> ล้านบาท และมีกำหนดชำระภายในเดือนพฤศจิกายน</w:t>
      </w:r>
      <w:r w:rsidR="00BD7424">
        <w:rPr>
          <w:rFonts w:ascii="Angsana New" w:hAnsi="Angsana New"/>
          <w:sz w:val="30"/>
          <w:szCs w:val="30"/>
        </w:rPr>
        <w:t xml:space="preserve"> 2571</w:t>
      </w:r>
    </w:p>
    <w:p w14:paraId="033445B0" w14:textId="77777777" w:rsidR="00314271" w:rsidRPr="001F5CB7" w:rsidRDefault="00314271" w:rsidP="00193D9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5EA170" w14:textId="4068D050" w:rsidR="00193D99" w:rsidRDefault="00193D99" w:rsidP="00193D9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6C07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256C07">
        <w:rPr>
          <w:rFonts w:ascii="Angsana New" w:hAnsi="Angsana New"/>
          <w:spacing w:val="-6"/>
          <w:sz w:val="30"/>
          <w:szCs w:val="30"/>
        </w:rPr>
        <w:t xml:space="preserve"> 31 </w:t>
      </w:r>
      <w:r w:rsidRPr="00256C07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256C07">
        <w:rPr>
          <w:rFonts w:ascii="Angsana New" w:hAnsi="Angsana New"/>
          <w:spacing w:val="-6"/>
          <w:sz w:val="30"/>
          <w:szCs w:val="30"/>
        </w:rPr>
        <w:t>256</w:t>
      </w:r>
      <w:r w:rsidR="00BF0747" w:rsidRPr="00256C07">
        <w:rPr>
          <w:rFonts w:ascii="Angsana New" w:hAnsi="Angsana New"/>
          <w:spacing w:val="-6"/>
          <w:sz w:val="30"/>
          <w:szCs w:val="30"/>
        </w:rPr>
        <w:t>8</w:t>
      </w:r>
      <w:r w:rsidRPr="00256C07">
        <w:rPr>
          <w:rFonts w:ascii="Angsana New" w:hAnsi="Angsana New"/>
          <w:spacing w:val="-6"/>
          <w:sz w:val="30"/>
          <w:szCs w:val="30"/>
        </w:rPr>
        <w:t xml:space="preserve"> </w:t>
      </w:r>
      <w:r w:rsidRPr="00256C07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256C07" w:rsidRPr="00256C07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256C07">
        <w:rPr>
          <w:rFonts w:ascii="Angsana New" w:hAnsi="Angsana New"/>
          <w:spacing w:val="-6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256C07">
        <w:rPr>
          <w:rFonts w:ascii="Angsana New" w:hAnsi="Angsana New"/>
          <w:spacing w:val="-6"/>
          <w:sz w:val="30"/>
          <w:szCs w:val="30"/>
        </w:rPr>
        <w:t xml:space="preserve"> </w:t>
      </w:r>
      <w:r w:rsidR="00122C13">
        <w:rPr>
          <w:rFonts w:ascii="Angsana New" w:hAnsi="Angsana New"/>
          <w:spacing w:val="-6"/>
          <w:sz w:val="30"/>
          <w:szCs w:val="30"/>
        </w:rPr>
        <w:t xml:space="preserve">214.31 </w:t>
      </w:r>
      <w:r w:rsidR="00122C13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122C13">
        <w:rPr>
          <w:rFonts w:ascii="Angsana New" w:hAnsi="Angsana New"/>
          <w:spacing w:val="-6"/>
          <w:sz w:val="30"/>
          <w:szCs w:val="30"/>
        </w:rPr>
        <w:t>173.</w:t>
      </w:r>
      <w:r w:rsidR="00256C07" w:rsidRPr="00256C07">
        <w:rPr>
          <w:rFonts w:ascii="Angsana New" w:hAnsi="Angsana New"/>
          <w:spacing w:val="-6"/>
          <w:sz w:val="30"/>
          <w:szCs w:val="30"/>
        </w:rPr>
        <w:t>70</w:t>
      </w:r>
      <w:r w:rsidRPr="00256C07">
        <w:rPr>
          <w:rFonts w:ascii="Angsana New" w:hAnsi="Angsana New"/>
          <w:spacing w:val="-6"/>
          <w:sz w:val="30"/>
          <w:szCs w:val="30"/>
        </w:rPr>
        <w:t xml:space="preserve"> </w:t>
      </w:r>
      <w:r w:rsidRPr="00256C07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256C07">
        <w:rPr>
          <w:rFonts w:ascii="Angsana New" w:hAnsi="Angsana New"/>
          <w:sz w:val="30"/>
          <w:szCs w:val="30"/>
        </w:rPr>
        <w:t xml:space="preserve"> </w:t>
      </w:r>
      <w:r w:rsidRPr="00256C07">
        <w:rPr>
          <w:rFonts w:ascii="Angsana New" w:hAnsi="Angsana New"/>
          <w:i/>
          <w:iCs/>
          <w:sz w:val="30"/>
          <w:szCs w:val="30"/>
        </w:rPr>
        <w:t>(</w:t>
      </w:r>
      <w:r w:rsidRPr="00256C07">
        <w:rPr>
          <w:rFonts w:ascii="Angsana New" w:hAnsi="Angsana New"/>
          <w:i/>
          <w:iCs/>
          <w:sz w:val="30"/>
          <w:szCs w:val="30"/>
          <w:cs/>
        </w:rPr>
        <w:t>256</w:t>
      </w:r>
      <w:r w:rsidR="008947F7" w:rsidRPr="00256C07">
        <w:rPr>
          <w:rFonts w:ascii="Angsana New" w:hAnsi="Angsana New"/>
          <w:i/>
          <w:iCs/>
          <w:sz w:val="30"/>
          <w:szCs w:val="30"/>
        </w:rPr>
        <w:t>7</w:t>
      </w:r>
      <w:r w:rsidRPr="00256C07">
        <w:rPr>
          <w:rFonts w:ascii="Angsana New" w:hAnsi="Angsana New"/>
          <w:i/>
          <w:iCs/>
          <w:sz w:val="30"/>
          <w:szCs w:val="30"/>
        </w:rPr>
        <w:t xml:space="preserve">: </w:t>
      </w:r>
      <w:r w:rsidR="00256C07" w:rsidRPr="00256C07">
        <w:rPr>
          <w:rFonts w:ascii="Angsana New" w:hAnsi="Angsana New"/>
          <w:i/>
          <w:iCs/>
          <w:sz w:val="30"/>
          <w:szCs w:val="30"/>
        </w:rPr>
        <w:t>198.98</w:t>
      </w:r>
      <w:r w:rsidRPr="00256C07">
        <w:rPr>
          <w:rFonts w:ascii="Angsana New" w:hAnsi="Angsana New"/>
          <w:i/>
          <w:iCs/>
          <w:sz w:val="30"/>
          <w:szCs w:val="30"/>
        </w:rPr>
        <w:t xml:space="preserve"> </w:t>
      </w:r>
      <w:r w:rsidRPr="00256C0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22C13">
        <w:rPr>
          <w:rFonts w:ascii="Angsana New" w:hAnsi="Angsana New" w:hint="cs"/>
          <w:i/>
          <w:iCs/>
          <w:sz w:val="30"/>
          <w:szCs w:val="30"/>
          <w:cs/>
        </w:rPr>
        <w:t>สำหรับกลุ่มบริษัทและบริษัท</w:t>
      </w:r>
      <w:r w:rsidRPr="00256C07">
        <w:rPr>
          <w:rFonts w:ascii="Angsana New" w:hAnsi="Angsana New"/>
          <w:i/>
          <w:iCs/>
          <w:sz w:val="30"/>
          <w:szCs w:val="30"/>
        </w:rPr>
        <w:t>)</w:t>
      </w:r>
    </w:p>
    <w:p w14:paraId="2B6ABED5" w14:textId="77777777" w:rsidR="000A35B7" w:rsidRDefault="000A35B7" w:rsidP="00950A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4953C31" w14:textId="33ABDC97" w:rsidR="003908AE" w:rsidRPr="002A07F3" w:rsidRDefault="003908AE" w:rsidP="0022233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A07F3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734361" w:rsidRPr="002A07F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2A07F3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EB74607" w14:textId="77777777" w:rsidR="00222335" w:rsidRDefault="00222335" w:rsidP="00950A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222335" w:rsidRPr="006B2DF0" w14:paraId="7F7DFD96" w14:textId="77777777" w:rsidTr="002D2F07">
        <w:trPr>
          <w:tblHeader/>
        </w:trPr>
        <w:tc>
          <w:tcPr>
            <w:tcW w:w="2128" w:type="pct"/>
          </w:tcPr>
          <w:p w14:paraId="026463A7" w14:textId="0A85F7AF" w:rsidR="00222335" w:rsidRPr="00DD125D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pct"/>
            <w:gridSpan w:val="3"/>
          </w:tcPr>
          <w:p w14:paraId="604FC00E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E87C760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69F88E75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335" w:rsidRPr="006B2DF0" w14:paraId="1497984C" w14:textId="77777777" w:rsidTr="002D2F07">
        <w:trPr>
          <w:tblHeader/>
        </w:trPr>
        <w:tc>
          <w:tcPr>
            <w:tcW w:w="2128" w:type="pct"/>
          </w:tcPr>
          <w:p w14:paraId="1F765097" w14:textId="507BA25B" w:rsidR="00222335" w:rsidRPr="00DD125D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18FE7651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750DC382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C125A5F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5721CA00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64F3386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67786721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11959D2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22335" w:rsidRPr="006B2DF0" w14:paraId="76E23F18" w14:textId="77777777" w:rsidTr="002D2F07">
        <w:trPr>
          <w:tblHeader/>
        </w:trPr>
        <w:tc>
          <w:tcPr>
            <w:tcW w:w="2128" w:type="pct"/>
          </w:tcPr>
          <w:p w14:paraId="16BA4845" w14:textId="77777777" w:rsidR="00222335" w:rsidRPr="006B2DF0" w:rsidRDefault="00222335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03733C70" w14:textId="77777777" w:rsidR="00222335" w:rsidRPr="006B2DF0" w:rsidRDefault="00222335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22335" w:rsidRPr="006B2DF0" w14:paraId="00EE8896" w14:textId="77777777" w:rsidTr="002D2F07">
        <w:tc>
          <w:tcPr>
            <w:tcW w:w="2128" w:type="pct"/>
          </w:tcPr>
          <w:p w14:paraId="609B7494" w14:textId="40BFD9DB" w:rsidR="00222335" w:rsidRPr="007A4C12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5" w:type="pct"/>
          </w:tcPr>
          <w:p w14:paraId="46D42B28" w14:textId="34DDFA95" w:rsidR="00222335" w:rsidRPr="006B2DF0" w:rsidRDefault="003319E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232,334</w:t>
            </w:r>
          </w:p>
        </w:tc>
        <w:tc>
          <w:tcPr>
            <w:tcW w:w="131" w:type="pct"/>
          </w:tcPr>
          <w:p w14:paraId="54886BC1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09ABD3B" w14:textId="1123E839" w:rsidR="00222335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137,944</w:t>
            </w:r>
          </w:p>
        </w:tc>
        <w:tc>
          <w:tcPr>
            <w:tcW w:w="150" w:type="pct"/>
          </w:tcPr>
          <w:p w14:paraId="1B5A4C6A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323906" w14:textId="6CD46827" w:rsidR="00222335" w:rsidRPr="006B2DF0" w:rsidRDefault="00E03FB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90,041</w:t>
            </w:r>
          </w:p>
        </w:tc>
        <w:tc>
          <w:tcPr>
            <w:tcW w:w="144" w:type="pct"/>
          </w:tcPr>
          <w:p w14:paraId="0BC29611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03B975" w14:textId="4E32A796" w:rsidR="00222335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137,944</w:t>
            </w:r>
          </w:p>
        </w:tc>
      </w:tr>
      <w:tr w:rsidR="00222335" w:rsidRPr="006B2DF0" w14:paraId="5E84F89E" w14:textId="77777777" w:rsidTr="002D2F07">
        <w:tc>
          <w:tcPr>
            <w:tcW w:w="2128" w:type="pct"/>
          </w:tcPr>
          <w:p w14:paraId="59FA961E" w14:textId="775DB640" w:rsidR="00222335" w:rsidRPr="007A4C12" w:rsidRDefault="00222335" w:rsidP="0022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45" w:type="pct"/>
          </w:tcPr>
          <w:p w14:paraId="7D5DDC81" w14:textId="01686CE8" w:rsidR="00222335" w:rsidRPr="006B2DF0" w:rsidRDefault="003319E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9,080</w:t>
            </w:r>
          </w:p>
        </w:tc>
        <w:tc>
          <w:tcPr>
            <w:tcW w:w="131" w:type="pct"/>
          </w:tcPr>
          <w:p w14:paraId="14E143D7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0F45611" w14:textId="6206CC9D" w:rsidR="00222335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11,970</w:t>
            </w:r>
          </w:p>
        </w:tc>
        <w:tc>
          <w:tcPr>
            <w:tcW w:w="150" w:type="pct"/>
          </w:tcPr>
          <w:p w14:paraId="58967E2D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0736070" w14:textId="18EC0265" w:rsidR="00222335" w:rsidRPr="006B2DF0" w:rsidRDefault="00E03FB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34,084</w:t>
            </w:r>
          </w:p>
        </w:tc>
        <w:tc>
          <w:tcPr>
            <w:tcW w:w="144" w:type="pct"/>
          </w:tcPr>
          <w:p w14:paraId="0547653C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035949" w14:textId="2A49E3C9" w:rsidR="00222335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11,022</w:t>
            </w:r>
          </w:p>
        </w:tc>
      </w:tr>
      <w:tr w:rsidR="00222335" w:rsidRPr="006B2DF0" w14:paraId="4ECD52D0" w14:textId="77777777" w:rsidTr="002D2F07">
        <w:tc>
          <w:tcPr>
            <w:tcW w:w="2128" w:type="pct"/>
          </w:tcPr>
          <w:p w14:paraId="2E42C0F5" w14:textId="1FE36163" w:rsidR="00222335" w:rsidRPr="007A4C12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45" w:type="pct"/>
          </w:tcPr>
          <w:p w14:paraId="51F13EA2" w14:textId="195B850E" w:rsidR="00222335" w:rsidRPr="006B2DF0" w:rsidRDefault="003319E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44,201</w:t>
            </w:r>
          </w:p>
        </w:tc>
        <w:tc>
          <w:tcPr>
            <w:tcW w:w="131" w:type="pct"/>
          </w:tcPr>
          <w:p w14:paraId="2EFCBF91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14DFB0A" w14:textId="78735DFA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32,396</w:t>
            </w:r>
          </w:p>
        </w:tc>
        <w:tc>
          <w:tcPr>
            <w:tcW w:w="150" w:type="pct"/>
          </w:tcPr>
          <w:p w14:paraId="17A46E8D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31C861" w14:textId="1AD91868" w:rsidR="00222335" w:rsidRPr="006B2DF0" w:rsidRDefault="00E03FB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57,844</w:t>
            </w:r>
          </w:p>
        </w:tc>
        <w:tc>
          <w:tcPr>
            <w:tcW w:w="144" w:type="pct"/>
          </w:tcPr>
          <w:p w14:paraId="02E0EAB6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99907CF" w14:textId="51EB4E39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26,982</w:t>
            </w:r>
          </w:p>
        </w:tc>
      </w:tr>
      <w:tr w:rsidR="00222335" w:rsidRPr="007A4C12" w14:paraId="6EB756B3" w14:textId="77777777" w:rsidTr="002D2F07">
        <w:tc>
          <w:tcPr>
            <w:tcW w:w="2128" w:type="pct"/>
          </w:tcPr>
          <w:p w14:paraId="75C984EE" w14:textId="77777777" w:rsidR="00222335" w:rsidRPr="007A4C12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C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EFD9359" w14:textId="03BF0F0C" w:rsidR="00222335" w:rsidRPr="007A4C12" w:rsidRDefault="00E03FB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285,615</w:t>
            </w:r>
          </w:p>
        </w:tc>
        <w:tc>
          <w:tcPr>
            <w:tcW w:w="131" w:type="pct"/>
          </w:tcPr>
          <w:p w14:paraId="710AA4F5" w14:textId="77777777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0672CDC" w14:textId="3278ADE0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182,310</w:t>
            </w:r>
          </w:p>
        </w:tc>
        <w:tc>
          <w:tcPr>
            <w:tcW w:w="150" w:type="pct"/>
          </w:tcPr>
          <w:p w14:paraId="5130D674" w14:textId="77777777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99FF482" w14:textId="6A19EBC9" w:rsidR="00222335" w:rsidRPr="007A4C12" w:rsidRDefault="00E03FB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181,969</w:t>
            </w:r>
          </w:p>
        </w:tc>
        <w:tc>
          <w:tcPr>
            <w:tcW w:w="144" w:type="pct"/>
          </w:tcPr>
          <w:p w14:paraId="68740D4B" w14:textId="77777777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72EEFEE" w14:textId="69970A30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175,948</w:t>
            </w:r>
          </w:p>
        </w:tc>
      </w:tr>
    </w:tbl>
    <w:p w14:paraId="04CE29C1" w14:textId="77777777" w:rsidR="00222335" w:rsidRDefault="00222335" w:rsidP="00950A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2423FC" w14:textId="77777777" w:rsidR="00222335" w:rsidRDefault="00222335" w:rsidP="0022233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22335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0A231D21" w14:textId="77777777" w:rsidR="00222335" w:rsidRDefault="00222335" w:rsidP="002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222335" w:rsidRPr="006B2DF0" w14:paraId="5C3471F9" w14:textId="77777777" w:rsidTr="002D2F07">
        <w:trPr>
          <w:tblHeader/>
        </w:trPr>
        <w:tc>
          <w:tcPr>
            <w:tcW w:w="2128" w:type="pct"/>
          </w:tcPr>
          <w:p w14:paraId="002121A8" w14:textId="77777777" w:rsidR="00222335" w:rsidRPr="00DD125D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0" w:name="_Hlk219281274"/>
          </w:p>
        </w:tc>
        <w:tc>
          <w:tcPr>
            <w:tcW w:w="1390" w:type="pct"/>
            <w:gridSpan w:val="3"/>
          </w:tcPr>
          <w:p w14:paraId="1214D305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3F02801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6F3B979E" w14:textId="77777777" w:rsidR="00222335" w:rsidRPr="006B2DF0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335" w:rsidRPr="006B2DF0" w14:paraId="4C102618" w14:textId="77777777" w:rsidTr="002D2F07">
        <w:trPr>
          <w:tblHeader/>
        </w:trPr>
        <w:tc>
          <w:tcPr>
            <w:tcW w:w="2128" w:type="pct"/>
          </w:tcPr>
          <w:p w14:paraId="630534BF" w14:textId="447BF3A2" w:rsidR="00222335" w:rsidRPr="00DD125D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5" w:type="pct"/>
          </w:tcPr>
          <w:p w14:paraId="59C574AD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071A0344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BFC0932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5EF96D33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1DF138C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05FDA96B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593341" w14:textId="77777777" w:rsidR="00222335" w:rsidRPr="006B2DF0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22335" w:rsidRPr="006B2DF0" w14:paraId="3292D271" w14:textId="77777777" w:rsidTr="002D2F07">
        <w:trPr>
          <w:tblHeader/>
        </w:trPr>
        <w:tc>
          <w:tcPr>
            <w:tcW w:w="2128" w:type="pct"/>
          </w:tcPr>
          <w:p w14:paraId="22924CB3" w14:textId="77777777" w:rsidR="00222335" w:rsidRPr="006B2DF0" w:rsidRDefault="00222335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61952AAB" w14:textId="77777777" w:rsidR="00222335" w:rsidRPr="006B2DF0" w:rsidRDefault="00222335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78BC" w:rsidRPr="006B2DF0" w14:paraId="592BB196" w14:textId="77777777" w:rsidTr="002D2F07">
        <w:tc>
          <w:tcPr>
            <w:tcW w:w="2128" w:type="pct"/>
          </w:tcPr>
          <w:p w14:paraId="459FF73E" w14:textId="6000F81C" w:rsidR="006E78BC" w:rsidRPr="00222335" w:rsidRDefault="006E78BC" w:rsidP="006E7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33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5" w:type="pct"/>
          </w:tcPr>
          <w:p w14:paraId="24DCD639" w14:textId="3C0BB40A" w:rsidR="006E78BC" w:rsidRPr="006B2DF0" w:rsidRDefault="006A6080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42,331</w:t>
            </w:r>
          </w:p>
        </w:tc>
        <w:tc>
          <w:tcPr>
            <w:tcW w:w="131" w:type="pct"/>
          </w:tcPr>
          <w:p w14:paraId="4713143C" w14:textId="77777777" w:rsidR="006E78BC" w:rsidRPr="006B2DF0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FC1F3C" w14:textId="69EE55BB" w:rsidR="006E78BC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34,97</w:t>
            </w:r>
            <w:r w:rsidR="00A50D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004707AF" w14:textId="77777777" w:rsidR="006E78BC" w:rsidRPr="006B2DF0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FE719B" w14:textId="23DAC3A7" w:rsidR="006E78BC" w:rsidRPr="006B2DF0" w:rsidRDefault="006A6080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8,282</w:t>
            </w:r>
          </w:p>
        </w:tc>
        <w:tc>
          <w:tcPr>
            <w:tcW w:w="144" w:type="pct"/>
          </w:tcPr>
          <w:p w14:paraId="1F592785" w14:textId="77777777" w:rsidR="006E78BC" w:rsidRPr="006B2DF0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4DE3DF" w14:textId="17133130" w:rsidR="006E78BC" w:rsidRPr="006E78BC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8BC">
              <w:rPr>
                <w:rFonts w:ascii="Angsana New" w:hAnsi="Angsana New"/>
                <w:sz w:val="30"/>
                <w:szCs w:val="30"/>
              </w:rPr>
              <w:t>34,97</w:t>
            </w:r>
            <w:r w:rsidR="00A50D4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E78BC" w:rsidRPr="006B2DF0" w14:paraId="6B814BFE" w14:textId="77777777" w:rsidTr="002D2F07">
        <w:tc>
          <w:tcPr>
            <w:tcW w:w="2128" w:type="pct"/>
          </w:tcPr>
          <w:p w14:paraId="57D8A368" w14:textId="7AEDBE09" w:rsidR="006E78BC" w:rsidRPr="00222335" w:rsidRDefault="006E78BC" w:rsidP="006E7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33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45" w:type="pct"/>
          </w:tcPr>
          <w:p w14:paraId="2D01C365" w14:textId="732A5966" w:rsidR="006E78BC" w:rsidRPr="006B2DF0" w:rsidRDefault="006A6080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131" w:type="pct"/>
          </w:tcPr>
          <w:p w14:paraId="37B1C1C6" w14:textId="77777777" w:rsidR="006E78BC" w:rsidRPr="006B2DF0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6398BB" w14:textId="52C8B6B7" w:rsidR="006E78BC" w:rsidRPr="006B2DF0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5,619</w:t>
            </w:r>
          </w:p>
        </w:tc>
        <w:tc>
          <w:tcPr>
            <w:tcW w:w="150" w:type="pct"/>
          </w:tcPr>
          <w:p w14:paraId="3CE70292" w14:textId="77777777" w:rsidR="006E78BC" w:rsidRPr="006B2DF0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55A5D34" w14:textId="422638AF" w:rsidR="006E78BC" w:rsidRPr="006B2DF0" w:rsidRDefault="006A6080" w:rsidP="006A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1,354</w:t>
            </w:r>
          </w:p>
        </w:tc>
        <w:tc>
          <w:tcPr>
            <w:tcW w:w="144" w:type="pct"/>
          </w:tcPr>
          <w:p w14:paraId="76B65646" w14:textId="77777777" w:rsidR="006E78BC" w:rsidRPr="006B2DF0" w:rsidRDefault="006E78BC" w:rsidP="006A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18B916" w14:textId="0620B8C6" w:rsidR="006E78BC" w:rsidRPr="006E78BC" w:rsidRDefault="006E78BC" w:rsidP="006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8BC">
              <w:rPr>
                <w:rFonts w:ascii="Angsana New" w:hAnsi="Angsana New"/>
                <w:sz w:val="30"/>
                <w:szCs w:val="30"/>
              </w:rPr>
              <w:t>5,619</w:t>
            </w:r>
          </w:p>
        </w:tc>
      </w:tr>
      <w:tr w:rsidR="00222335" w:rsidRPr="007A4C12" w14:paraId="3222C04A" w14:textId="77777777" w:rsidTr="002D2F07">
        <w:tc>
          <w:tcPr>
            <w:tcW w:w="2128" w:type="pct"/>
          </w:tcPr>
          <w:p w14:paraId="5A4D48A8" w14:textId="77777777" w:rsidR="00222335" w:rsidRPr="007A4C12" w:rsidRDefault="0022233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C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1E938C2" w14:textId="00654173" w:rsidR="00222335" w:rsidRPr="007A4C12" w:rsidRDefault="00066C8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48,636</w:t>
            </w:r>
          </w:p>
        </w:tc>
        <w:tc>
          <w:tcPr>
            <w:tcW w:w="131" w:type="pct"/>
          </w:tcPr>
          <w:p w14:paraId="4B33619D" w14:textId="77777777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D349689" w14:textId="63116B6A" w:rsidR="00222335" w:rsidRPr="007A4C12" w:rsidRDefault="006E78BC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40,593</w:t>
            </w:r>
          </w:p>
        </w:tc>
        <w:tc>
          <w:tcPr>
            <w:tcW w:w="150" w:type="pct"/>
          </w:tcPr>
          <w:p w14:paraId="357FB8B9" w14:textId="77777777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FDE5876" w14:textId="542957F1" w:rsidR="00222335" w:rsidRPr="007A4C12" w:rsidRDefault="00066C8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9,636</w:t>
            </w:r>
          </w:p>
        </w:tc>
        <w:tc>
          <w:tcPr>
            <w:tcW w:w="144" w:type="pct"/>
          </w:tcPr>
          <w:p w14:paraId="0FF49D1B" w14:textId="77777777" w:rsidR="00222335" w:rsidRPr="007A4C12" w:rsidRDefault="00222335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63BE090" w14:textId="5B3ED8DD" w:rsidR="00222335" w:rsidRPr="007A4C12" w:rsidRDefault="006E78BC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40,593</w:t>
            </w:r>
          </w:p>
        </w:tc>
      </w:tr>
      <w:bookmarkEnd w:id="10"/>
    </w:tbl>
    <w:p w14:paraId="5E77F8A5" w14:textId="77777777" w:rsidR="007D6ECF" w:rsidRDefault="007D6ECF" w:rsidP="00B264A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BE2B86" w14:textId="77777777" w:rsidR="00051E23" w:rsidRDefault="00051E23" w:rsidP="00B264A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CCD2B6" w14:textId="77777777" w:rsidR="00051E23" w:rsidRDefault="00051E23" w:rsidP="00B264A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493A338" w14:textId="77777777" w:rsidR="00051E23" w:rsidRDefault="00051E23" w:rsidP="00B264A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F8C614" w14:textId="54911FA6" w:rsidR="00222335" w:rsidRPr="00B264A7" w:rsidRDefault="00B264A7" w:rsidP="00B264A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64A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3D1DD5B" w14:textId="77777777" w:rsidR="00B264A7" w:rsidRPr="00B264A7" w:rsidRDefault="00B264A7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9C66F" w14:textId="77777777" w:rsidR="00B264A7" w:rsidRDefault="00B264A7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64A7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>
        <w:rPr>
          <w:rFonts w:ascii="Angsana New" w:hAnsi="Angsana New"/>
          <w:sz w:val="30"/>
          <w:szCs w:val="30"/>
        </w:rPr>
        <w:t xml:space="preserve"> </w:t>
      </w:r>
      <w:r w:rsidRPr="00B264A7">
        <w:rPr>
          <w:rFonts w:ascii="Angsana New" w:hAnsi="Angsana New"/>
          <w:sz w:val="30"/>
          <w:szCs w:val="30"/>
          <w:cs/>
        </w:rPr>
        <w:t xml:space="preserve">พ.ศ. </w:t>
      </w:r>
      <w:r w:rsidRPr="00B264A7">
        <w:rPr>
          <w:rFonts w:ascii="Angsana New" w:hAnsi="Angsana New"/>
          <w:sz w:val="30"/>
          <w:szCs w:val="30"/>
        </w:rPr>
        <w:t xml:space="preserve">2541 </w:t>
      </w:r>
      <w:r w:rsidRPr="00B264A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</w:t>
      </w:r>
      <w:r>
        <w:rPr>
          <w:rFonts w:ascii="Angsana New" w:hAnsi="Angsana New"/>
          <w:sz w:val="30"/>
          <w:szCs w:val="30"/>
        </w:rPr>
        <w:t xml:space="preserve">     </w:t>
      </w:r>
      <w:r w:rsidRPr="00B264A7">
        <w:rPr>
          <w:rFonts w:ascii="Angsana New" w:hAnsi="Angsana New"/>
          <w:sz w:val="30"/>
          <w:szCs w:val="30"/>
          <w:cs/>
        </w:rPr>
        <w:t xml:space="preserve"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>
        <w:rPr>
          <w:rFonts w:ascii="Angsana New" w:hAnsi="Angsana New"/>
          <w:sz w:val="30"/>
          <w:szCs w:val="30"/>
        </w:rPr>
        <w:t xml:space="preserve">   </w:t>
      </w:r>
      <w:r w:rsidRPr="00B264A7">
        <w:rPr>
          <w:rFonts w:ascii="Angsana New" w:hAnsi="Angsana New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78C83298" w14:textId="77777777" w:rsidR="009E493D" w:rsidRDefault="009E493D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9E493D" w:rsidRPr="006B2DF0" w14:paraId="2DC84052" w14:textId="77777777" w:rsidTr="002D2F07">
        <w:trPr>
          <w:tblHeader/>
        </w:trPr>
        <w:tc>
          <w:tcPr>
            <w:tcW w:w="2128" w:type="pct"/>
          </w:tcPr>
          <w:p w14:paraId="4CC81A0A" w14:textId="6AC903D5" w:rsidR="009E493D" w:rsidRPr="00DD125D" w:rsidRDefault="009E493D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1" w:name="_Hlk219281708"/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390" w:type="pct"/>
            <w:gridSpan w:val="3"/>
          </w:tcPr>
          <w:p w14:paraId="339BD883" w14:textId="77777777" w:rsidR="009E493D" w:rsidRPr="006B2DF0" w:rsidRDefault="009E493D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CCDDC1F" w14:textId="77777777" w:rsidR="009E493D" w:rsidRPr="006B2DF0" w:rsidRDefault="009E493D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0829CDB" w14:textId="77777777" w:rsidR="009E493D" w:rsidRPr="006B2DF0" w:rsidRDefault="009E493D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93D" w:rsidRPr="006B2DF0" w14:paraId="485D9913" w14:textId="77777777" w:rsidTr="002D2F07">
        <w:trPr>
          <w:tblHeader/>
        </w:trPr>
        <w:tc>
          <w:tcPr>
            <w:tcW w:w="2128" w:type="pct"/>
          </w:tcPr>
          <w:p w14:paraId="76585D8F" w14:textId="1378BC77" w:rsidR="009E493D" w:rsidRPr="00DD125D" w:rsidRDefault="009E493D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645" w:type="pct"/>
          </w:tcPr>
          <w:p w14:paraId="370A1F23" w14:textId="77777777" w:rsidR="009E493D" w:rsidRPr="006B2DF0" w:rsidRDefault="009E49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1A595E67" w14:textId="77777777" w:rsidR="009E493D" w:rsidRPr="006B2DF0" w:rsidRDefault="009E49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876357" w14:textId="77777777" w:rsidR="009E493D" w:rsidRPr="006B2DF0" w:rsidRDefault="009E49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1FAFD35" w14:textId="77777777" w:rsidR="009E493D" w:rsidRPr="006B2DF0" w:rsidRDefault="009E49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D0DD27" w14:textId="77777777" w:rsidR="009E493D" w:rsidRPr="006B2DF0" w:rsidRDefault="009E49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1BC10799" w14:textId="77777777" w:rsidR="009E493D" w:rsidRPr="006B2DF0" w:rsidRDefault="009E49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4D37AC" w14:textId="77777777" w:rsidR="009E493D" w:rsidRPr="006B2DF0" w:rsidRDefault="009E49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E493D" w:rsidRPr="006B2DF0" w14:paraId="67D1B623" w14:textId="77777777" w:rsidTr="002D2F07">
        <w:trPr>
          <w:tblHeader/>
        </w:trPr>
        <w:tc>
          <w:tcPr>
            <w:tcW w:w="2128" w:type="pct"/>
          </w:tcPr>
          <w:p w14:paraId="49C654B4" w14:textId="77777777" w:rsidR="009E493D" w:rsidRPr="006B2DF0" w:rsidRDefault="009E493D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58AC5F52" w14:textId="77777777" w:rsidR="009E493D" w:rsidRPr="006B2DF0" w:rsidRDefault="009E493D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bookmarkEnd w:id="11"/>
      <w:tr w:rsidR="00334741" w:rsidRPr="006B2DF0" w14:paraId="53D19FB3" w14:textId="77777777" w:rsidTr="002D2F07">
        <w:tc>
          <w:tcPr>
            <w:tcW w:w="2128" w:type="pct"/>
          </w:tcPr>
          <w:p w14:paraId="73454563" w14:textId="7791BB98" w:rsidR="00334741" w:rsidRPr="00222335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5" w:type="pct"/>
          </w:tcPr>
          <w:p w14:paraId="4383DDA7" w14:textId="376BE589" w:rsidR="00334741" w:rsidRPr="006B2DF0" w:rsidRDefault="00A81D7D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40,593</w:t>
            </w:r>
          </w:p>
        </w:tc>
        <w:tc>
          <w:tcPr>
            <w:tcW w:w="131" w:type="pct"/>
          </w:tcPr>
          <w:p w14:paraId="34DB1EB8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364485" w14:textId="649B5D39" w:rsid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36,653</w:t>
            </w:r>
          </w:p>
        </w:tc>
        <w:tc>
          <w:tcPr>
            <w:tcW w:w="150" w:type="pct"/>
          </w:tcPr>
          <w:p w14:paraId="1DEF8DB1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1B7DF2" w14:textId="280C4CA7" w:rsidR="00334741" w:rsidRPr="006B2DF0" w:rsidRDefault="00775894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40,593</w:t>
            </w:r>
          </w:p>
        </w:tc>
        <w:tc>
          <w:tcPr>
            <w:tcW w:w="144" w:type="pct"/>
          </w:tcPr>
          <w:p w14:paraId="5BBB5AB2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D9337D4" w14:textId="4410CA1F" w:rsidR="00334741" w:rsidRPr="006E78BC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36,653</w:t>
            </w:r>
          </w:p>
        </w:tc>
      </w:tr>
      <w:tr w:rsidR="00334741" w:rsidRPr="00C25827" w14:paraId="5B89AEAF" w14:textId="77777777" w:rsidTr="002D2F07">
        <w:tc>
          <w:tcPr>
            <w:tcW w:w="2128" w:type="pct"/>
          </w:tcPr>
          <w:p w14:paraId="6E2CA13C" w14:textId="27E3B8A8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58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45" w:type="pct"/>
          </w:tcPr>
          <w:p w14:paraId="41327B26" w14:textId="77777777" w:rsidR="00334741" w:rsidRPr="00C25827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8AB407D" w14:textId="77777777" w:rsidR="00334741" w:rsidRPr="00C25827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6CD5D386" w14:textId="77777777" w:rsidR="00334741" w:rsidRPr="00C25827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220ACE5" w14:textId="77777777" w:rsidR="00334741" w:rsidRPr="00C25827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A95B8B7" w14:textId="77777777" w:rsidR="00334741" w:rsidRPr="00C25827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CDC110E" w14:textId="77777777" w:rsidR="00334741" w:rsidRPr="00C25827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187385B" w14:textId="77777777" w:rsidR="00334741" w:rsidRPr="00C25827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81D7D" w:rsidRPr="006B2DF0" w14:paraId="24F58950" w14:textId="77777777" w:rsidTr="002D2F07">
        <w:tc>
          <w:tcPr>
            <w:tcW w:w="2128" w:type="pct"/>
          </w:tcPr>
          <w:p w14:paraId="663D848F" w14:textId="765D3005" w:rsidR="00A81D7D" w:rsidRPr="00C25827" w:rsidRDefault="00A81D7D" w:rsidP="00A81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5827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645" w:type="pct"/>
          </w:tcPr>
          <w:p w14:paraId="61135EB4" w14:textId="549BE869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4,061</w:t>
            </w:r>
          </w:p>
        </w:tc>
        <w:tc>
          <w:tcPr>
            <w:tcW w:w="131" w:type="pct"/>
          </w:tcPr>
          <w:p w14:paraId="3F2509CA" w14:textId="77777777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AF56187" w14:textId="674903D6" w:rsidR="00A81D7D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3,897</w:t>
            </w:r>
          </w:p>
        </w:tc>
        <w:tc>
          <w:tcPr>
            <w:tcW w:w="150" w:type="pct"/>
          </w:tcPr>
          <w:p w14:paraId="02AB350A" w14:textId="77777777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D1E6E8F" w14:textId="1328FA9A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4,061</w:t>
            </w:r>
          </w:p>
        </w:tc>
        <w:tc>
          <w:tcPr>
            <w:tcW w:w="144" w:type="pct"/>
          </w:tcPr>
          <w:p w14:paraId="1384716B" w14:textId="77777777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FFDE07" w14:textId="5326F209" w:rsidR="00A81D7D" w:rsidRPr="006E78BC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3,897</w:t>
            </w:r>
          </w:p>
        </w:tc>
      </w:tr>
      <w:tr w:rsidR="00A81D7D" w:rsidRPr="006B2DF0" w14:paraId="1889DA11" w14:textId="77777777" w:rsidTr="002D2F07">
        <w:tc>
          <w:tcPr>
            <w:tcW w:w="2128" w:type="pct"/>
          </w:tcPr>
          <w:p w14:paraId="609ED6AE" w14:textId="3954F9DC" w:rsidR="00A81D7D" w:rsidRPr="00222335" w:rsidRDefault="00A81D7D" w:rsidP="00A81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5827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645" w:type="pct"/>
          </w:tcPr>
          <w:p w14:paraId="489EAFC5" w14:textId="0DF16496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31" w:type="pct"/>
          </w:tcPr>
          <w:p w14:paraId="0AC9FB40" w14:textId="77777777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1B88232" w14:textId="0E868F24" w:rsidR="00A81D7D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</w:t>
            </w:r>
          </w:p>
        </w:tc>
        <w:tc>
          <w:tcPr>
            <w:tcW w:w="150" w:type="pct"/>
          </w:tcPr>
          <w:p w14:paraId="1E6777A1" w14:textId="77777777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652F90" w14:textId="38FCD1C6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44" w:type="pct"/>
          </w:tcPr>
          <w:p w14:paraId="7EDE6A25" w14:textId="77777777" w:rsidR="00A81D7D" w:rsidRPr="006B2DF0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9B0E8C" w14:textId="182016E4" w:rsidR="00A81D7D" w:rsidRPr="006E78BC" w:rsidRDefault="00A81D7D" w:rsidP="00A81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</w:t>
            </w:r>
          </w:p>
        </w:tc>
      </w:tr>
      <w:tr w:rsidR="00334741" w:rsidRPr="006B2DF0" w14:paraId="1AC85E90" w14:textId="77777777" w:rsidTr="002D2F07">
        <w:tc>
          <w:tcPr>
            <w:tcW w:w="2128" w:type="pct"/>
          </w:tcPr>
          <w:p w14:paraId="7FE4091D" w14:textId="77777777" w:rsidR="00334741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5827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ขาดทุนจากการประมาณตามหลัก</w:t>
            </w:r>
          </w:p>
          <w:p w14:paraId="1E8DE650" w14:textId="0C31FF5D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827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645" w:type="pct"/>
          </w:tcPr>
          <w:p w14:paraId="7716A0D6" w14:textId="77777777" w:rsid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C943EF" w14:textId="2D3DBB9D" w:rsidR="00A81D7D" w:rsidRPr="006B2DF0" w:rsidRDefault="00A81D7D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83660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783FFC7D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4078F86" w14:textId="77777777" w:rsidR="00334741" w:rsidRPr="0047107C" w:rsidRDefault="00334741" w:rsidP="00334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C6515A" w14:textId="607EC25A" w:rsidR="00334741" w:rsidRPr="0047107C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82BD2F8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24930F" w14:textId="77777777" w:rsidR="00334741" w:rsidRDefault="00334741" w:rsidP="0077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4955CD" w14:textId="79301105" w:rsidR="00775894" w:rsidRPr="006B2DF0" w:rsidRDefault="00775894" w:rsidP="0077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</w:t>
            </w:r>
            <w:r w:rsidR="003130B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C6D6DEB" w14:textId="77777777" w:rsidR="00334741" w:rsidRPr="006B2DF0" w:rsidRDefault="00334741" w:rsidP="0077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21AF794" w14:textId="77777777" w:rsidR="00334741" w:rsidRPr="0047107C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E9F0B" w14:textId="7F98BEEE" w:rsidR="00334741" w:rsidRP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left" w:pos="540"/>
                <w:tab w:val="decimal" w:pos="865"/>
              </w:tabs>
              <w:spacing w:after="0" w:line="240" w:lineRule="auto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3474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334741" w:rsidRPr="006B2DF0" w14:paraId="20058EA3" w14:textId="77777777" w:rsidTr="002D2F07">
        <w:tc>
          <w:tcPr>
            <w:tcW w:w="2128" w:type="pct"/>
          </w:tcPr>
          <w:p w14:paraId="5ED40066" w14:textId="77777777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62043CB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ED56417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B6D99AC" w14:textId="77777777" w:rsid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6AD5B17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38C41B8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C20ACF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D256E4E" w14:textId="77777777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741" w:rsidRPr="006B2DF0" w14:paraId="5A71D27D" w14:textId="77777777" w:rsidTr="002D2F07">
        <w:tc>
          <w:tcPr>
            <w:tcW w:w="2128" w:type="pct"/>
          </w:tcPr>
          <w:p w14:paraId="13217C12" w14:textId="0AFCBFD1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58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5" w:type="pct"/>
          </w:tcPr>
          <w:p w14:paraId="06A17C5C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C2C8346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2B51AED" w14:textId="77777777" w:rsid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D6D1BD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8F8C2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ABEDB1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CA5027" w14:textId="77777777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741" w:rsidRPr="006B2DF0" w14:paraId="04DC7A18" w14:textId="77777777" w:rsidTr="002D2F07">
        <w:tc>
          <w:tcPr>
            <w:tcW w:w="2128" w:type="pct"/>
          </w:tcPr>
          <w:p w14:paraId="698F28E7" w14:textId="77777777" w:rsidR="00334741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5827">
              <w:rPr>
                <w:rFonts w:ascii="Angsana New" w:hAnsi="Angsana New"/>
                <w:sz w:val="30"/>
                <w:szCs w:val="30"/>
              </w:rPr>
              <w:t>(</w:t>
            </w:r>
            <w:r w:rsidRPr="00C25827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ขาดทุนจากการประมาณตามหลัก</w:t>
            </w:r>
          </w:p>
          <w:p w14:paraId="4D68FCAB" w14:textId="2C5BC70B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827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645" w:type="pct"/>
          </w:tcPr>
          <w:p w14:paraId="4FB1FC72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A2E7076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29D50E8" w14:textId="77777777" w:rsid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835BFCE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10C0E69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91C469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28CA0F" w14:textId="77777777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741" w:rsidRPr="006B2DF0" w14:paraId="28C712DC" w14:textId="77777777" w:rsidTr="002D2F07">
        <w:tc>
          <w:tcPr>
            <w:tcW w:w="2128" w:type="pct"/>
          </w:tcPr>
          <w:p w14:paraId="62E22DEF" w14:textId="528126B5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58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82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582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  <w:r w:rsidRPr="00C258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5" w:type="pct"/>
          </w:tcPr>
          <w:p w14:paraId="1A0906F6" w14:textId="5532A965" w:rsidR="00334741" w:rsidRPr="006B2DF0" w:rsidRDefault="00A81D7D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31" w:type="pct"/>
          </w:tcPr>
          <w:p w14:paraId="675CDCBD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08D2289" w14:textId="77F2939E" w:rsidR="00334741" w:rsidRPr="0047107C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172E6D7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00EB6B9" w14:textId="640FFEB6" w:rsidR="00334741" w:rsidRPr="006B2DF0" w:rsidRDefault="00775894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14:paraId="2F84B159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946A84" w14:textId="21E1AC52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741" w:rsidRPr="006B2DF0" w14:paraId="7804CD29" w14:textId="77777777" w:rsidTr="002D2F07">
        <w:tc>
          <w:tcPr>
            <w:tcW w:w="2128" w:type="pct"/>
          </w:tcPr>
          <w:p w14:paraId="05945BC6" w14:textId="4912C0BE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5827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C2582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C258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5" w:type="pct"/>
          </w:tcPr>
          <w:p w14:paraId="27915E99" w14:textId="2C4017B5" w:rsidR="00334741" w:rsidRPr="006B2DF0" w:rsidRDefault="00A81D7D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1,849</w:t>
            </w:r>
          </w:p>
        </w:tc>
        <w:tc>
          <w:tcPr>
            <w:tcW w:w="131" w:type="pct"/>
          </w:tcPr>
          <w:p w14:paraId="0EE6D8BF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915BD9A" w14:textId="5901B6A0" w:rsidR="00334741" w:rsidRPr="0047107C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1788D9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BE9C6BF" w14:textId="16D034B9" w:rsidR="00334741" w:rsidRPr="006B2DF0" w:rsidRDefault="00775894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44" w:type="pct"/>
          </w:tcPr>
          <w:p w14:paraId="127A6608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A8EFCF" w14:textId="699C8301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741" w:rsidRPr="006B2DF0" w14:paraId="16E88C50" w14:textId="77777777" w:rsidTr="002D2F07">
        <w:tc>
          <w:tcPr>
            <w:tcW w:w="2128" w:type="pct"/>
          </w:tcPr>
          <w:p w14:paraId="4BAA1080" w14:textId="7C725423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5827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C2582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45" w:type="pct"/>
          </w:tcPr>
          <w:p w14:paraId="5647D0C5" w14:textId="2B824661" w:rsidR="00334741" w:rsidRPr="006B2DF0" w:rsidRDefault="00A81D7D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131" w:type="pct"/>
          </w:tcPr>
          <w:p w14:paraId="1C210057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16DD3A" w14:textId="30160D1C" w:rsidR="00334741" w:rsidRPr="0047107C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D31C8D2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F1F675" w14:textId="0016E3CA" w:rsidR="00334741" w:rsidRPr="006B2DF0" w:rsidRDefault="00775894" w:rsidP="0077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(4,898)</w:t>
            </w:r>
          </w:p>
        </w:tc>
        <w:tc>
          <w:tcPr>
            <w:tcW w:w="144" w:type="pct"/>
          </w:tcPr>
          <w:p w14:paraId="1288BC00" w14:textId="77777777" w:rsidR="00334741" w:rsidRPr="006B2DF0" w:rsidRDefault="00334741" w:rsidP="0077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2A10925" w14:textId="345AA690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741" w:rsidRPr="006B2DF0" w14:paraId="69C9D919" w14:textId="77777777" w:rsidTr="002D2F07">
        <w:tc>
          <w:tcPr>
            <w:tcW w:w="2128" w:type="pct"/>
          </w:tcPr>
          <w:p w14:paraId="0AB56D44" w14:textId="77777777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D2D766F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4256B07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A8791D5" w14:textId="77777777" w:rsid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DF26B40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094C0B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B71B03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69413D6" w14:textId="77777777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741" w:rsidRPr="006B2DF0" w14:paraId="34762F05" w14:textId="77777777" w:rsidTr="002D2F07">
        <w:tc>
          <w:tcPr>
            <w:tcW w:w="2128" w:type="pct"/>
          </w:tcPr>
          <w:p w14:paraId="50CC8E70" w14:textId="716931BE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โอนไปบริษัทย่อย</w:t>
            </w:r>
          </w:p>
        </w:tc>
        <w:tc>
          <w:tcPr>
            <w:tcW w:w="645" w:type="pct"/>
          </w:tcPr>
          <w:p w14:paraId="5281360E" w14:textId="3E5F023D" w:rsidR="00334741" w:rsidRPr="00A81D7D" w:rsidRDefault="00A81D7D" w:rsidP="00A81D7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20388FC" w14:textId="77777777" w:rsidR="00334741" w:rsidRPr="00A81D7D" w:rsidRDefault="00334741" w:rsidP="00A81D7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CAAF37B" w14:textId="516C1CF0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54B778B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B3602BD" w14:textId="500713A3" w:rsidR="00334741" w:rsidRPr="006B2DF0" w:rsidRDefault="00775894" w:rsidP="0077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81D7D">
              <w:rPr>
                <w:rFonts w:ascii="Angsana New" w:hAnsi="Angsana New"/>
                <w:sz w:val="30"/>
                <w:szCs w:val="30"/>
              </w:rPr>
              <w:t>29,850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213CE14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D57855" w14:textId="14B4BD0E" w:rsidR="00334741" w:rsidRPr="00334741" w:rsidRDefault="00334741" w:rsidP="003347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741" w:rsidRPr="006B2DF0" w14:paraId="7113EAD1" w14:textId="77777777" w:rsidTr="002D2F07">
        <w:tc>
          <w:tcPr>
            <w:tcW w:w="2128" w:type="pct"/>
          </w:tcPr>
          <w:p w14:paraId="76EBB033" w14:textId="27A64A41" w:rsidR="00334741" w:rsidRPr="00C25827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5827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645" w:type="pct"/>
          </w:tcPr>
          <w:p w14:paraId="4AD38A17" w14:textId="2B024531" w:rsidR="00334741" w:rsidRPr="006B2DF0" w:rsidRDefault="00A81D7D" w:rsidP="0042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0"/>
              </w:tabs>
              <w:spacing w:after="0" w:line="240" w:lineRule="auto"/>
              <w:ind w:right="-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  <w:tc>
          <w:tcPr>
            <w:tcW w:w="131" w:type="pct"/>
          </w:tcPr>
          <w:p w14:paraId="30656E0C" w14:textId="77777777" w:rsidR="00334741" w:rsidRPr="006B2DF0" w:rsidRDefault="00334741" w:rsidP="0042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0"/>
              </w:tabs>
              <w:spacing w:after="0" w:line="240" w:lineRule="auto"/>
              <w:ind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E3B8618" w14:textId="09DF2AD1" w:rsidR="00334741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0"/>
              </w:tabs>
              <w:spacing w:after="0" w:line="240" w:lineRule="auto"/>
              <w:ind w:right="-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(1,006)</w:t>
            </w:r>
          </w:p>
        </w:tc>
        <w:tc>
          <w:tcPr>
            <w:tcW w:w="150" w:type="pct"/>
          </w:tcPr>
          <w:p w14:paraId="0C94285B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ADCD22C" w14:textId="6133DF88" w:rsidR="00334741" w:rsidRPr="006B2DF0" w:rsidRDefault="00775894" w:rsidP="0077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  <w:tc>
          <w:tcPr>
            <w:tcW w:w="144" w:type="pct"/>
          </w:tcPr>
          <w:p w14:paraId="7477B4C7" w14:textId="77777777" w:rsidR="00334741" w:rsidRPr="006B2DF0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F5F2B7B" w14:textId="74C57449" w:rsidR="00334741" w:rsidRPr="006E78BC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(1,006)</w:t>
            </w:r>
          </w:p>
        </w:tc>
      </w:tr>
      <w:tr w:rsidR="00334741" w:rsidRPr="007A4C12" w14:paraId="705A9FEF" w14:textId="77777777" w:rsidTr="002D2F07">
        <w:tc>
          <w:tcPr>
            <w:tcW w:w="2128" w:type="pct"/>
          </w:tcPr>
          <w:p w14:paraId="0B536525" w14:textId="77777777" w:rsidR="00334741" w:rsidRPr="007A4C12" w:rsidRDefault="00334741" w:rsidP="0033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C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95BE7C1" w14:textId="58F5C8C4" w:rsidR="00334741" w:rsidRPr="007A4C12" w:rsidRDefault="00A81D7D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48,636</w:t>
            </w:r>
          </w:p>
        </w:tc>
        <w:tc>
          <w:tcPr>
            <w:tcW w:w="131" w:type="pct"/>
          </w:tcPr>
          <w:p w14:paraId="75D68A23" w14:textId="77777777" w:rsidR="00334741" w:rsidRPr="007A4C12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27E554E" w14:textId="6BD5AC19" w:rsidR="00334741" w:rsidRPr="007A4C12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40,593</w:t>
            </w:r>
          </w:p>
        </w:tc>
        <w:tc>
          <w:tcPr>
            <w:tcW w:w="150" w:type="pct"/>
          </w:tcPr>
          <w:p w14:paraId="039B5D18" w14:textId="77777777" w:rsidR="00334741" w:rsidRPr="007A4C12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A4F0754" w14:textId="5524A4D0" w:rsidR="00334741" w:rsidRPr="007A4C12" w:rsidRDefault="00775894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9,636</w:t>
            </w:r>
          </w:p>
        </w:tc>
        <w:tc>
          <w:tcPr>
            <w:tcW w:w="144" w:type="pct"/>
          </w:tcPr>
          <w:p w14:paraId="44D928C3" w14:textId="77777777" w:rsidR="00334741" w:rsidRPr="007A4C12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9FD956F" w14:textId="560B092F" w:rsidR="00334741" w:rsidRPr="007A4C12" w:rsidRDefault="00334741" w:rsidP="0033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40,593</w:t>
            </w:r>
          </w:p>
        </w:tc>
      </w:tr>
    </w:tbl>
    <w:p w14:paraId="6F351374" w14:textId="77777777" w:rsidR="009E493D" w:rsidRDefault="009E493D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7073C" w14:textId="77777777" w:rsidR="0047107C" w:rsidRDefault="0047107C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309366" w14:textId="77777777" w:rsidR="0047107C" w:rsidRDefault="0047107C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2C4738" w14:textId="77777777" w:rsidR="0047107C" w:rsidRDefault="0047107C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0945F5" w14:textId="77777777" w:rsidR="0047107C" w:rsidRDefault="0047107C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47107C" w:rsidRPr="006B2DF0" w14:paraId="571C4776" w14:textId="77777777" w:rsidTr="002D2F07">
        <w:trPr>
          <w:tblHeader/>
        </w:trPr>
        <w:tc>
          <w:tcPr>
            <w:tcW w:w="2128" w:type="pct"/>
          </w:tcPr>
          <w:p w14:paraId="6CEFAF0F" w14:textId="46552A3C" w:rsidR="0047107C" w:rsidRPr="00DD125D" w:rsidRDefault="00EB22FC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1390" w:type="pct"/>
            <w:gridSpan w:val="3"/>
          </w:tcPr>
          <w:p w14:paraId="421BCDC8" w14:textId="77777777" w:rsidR="0047107C" w:rsidRPr="006B2DF0" w:rsidRDefault="0047107C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FB24AE5" w14:textId="77777777" w:rsidR="0047107C" w:rsidRPr="006B2DF0" w:rsidRDefault="0047107C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35F019D8" w14:textId="77777777" w:rsidR="0047107C" w:rsidRPr="006B2DF0" w:rsidRDefault="0047107C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07C" w:rsidRPr="006B2DF0" w14:paraId="77986F52" w14:textId="77777777" w:rsidTr="002D2F07">
        <w:trPr>
          <w:tblHeader/>
        </w:trPr>
        <w:tc>
          <w:tcPr>
            <w:tcW w:w="2128" w:type="pct"/>
          </w:tcPr>
          <w:p w14:paraId="72EE6B75" w14:textId="1CED0974" w:rsidR="0047107C" w:rsidRPr="00DD125D" w:rsidRDefault="0047107C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B22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45" w:type="pct"/>
          </w:tcPr>
          <w:p w14:paraId="3F9D4F6E" w14:textId="77777777" w:rsidR="0047107C" w:rsidRPr="006B2DF0" w:rsidRDefault="0047107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10FD0668" w14:textId="77777777" w:rsidR="0047107C" w:rsidRPr="006B2DF0" w:rsidRDefault="0047107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EB7648" w14:textId="77777777" w:rsidR="0047107C" w:rsidRPr="006B2DF0" w:rsidRDefault="0047107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45259254" w14:textId="77777777" w:rsidR="0047107C" w:rsidRPr="006B2DF0" w:rsidRDefault="0047107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6B891D" w14:textId="77777777" w:rsidR="0047107C" w:rsidRPr="006B2DF0" w:rsidRDefault="0047107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31780D41" w14:textId="77777777" w:rsidR="0047107C" w:rsidRPr="006B2DF0" w:rsidRDefault="0047107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5A149C8" w14:textId="77777777" w:rsidR="0047107C" w:rsidRPr="006B2DF0" w:rsidRDefault="0047107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7107C" w:rsidRPr="006B2DF0" w14:paraId="5AFAC98F" w14:textId="77777777" w:rsidTr="002D2F07">
        <w:trPr>
          <w:tblHeader/>
        </w:trPr>
        <w:tc>
          <w:tcPr>
            <w:tcW w:w="2128" w:type="pct"/>
          </w:tcPr>
          <w:p w14:paraId="2DF38BAF" w14:textId="77777777" w:rsidR="0047107C" w:rsidRPr="006B2DF0" w:rsidRDefault="0047107C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73428BD1" w14:textId="235C4480" w:rsidR="0047107C" w:rsidRPr="006B2DF0" w:rsidRDefault="0047107C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B22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22FC" w:rsidRPr="006B2DF0" w14:paraId="3FEF295E" w14:textId="77777777" w:rsidTr="002D2F07">
        <w:tc>
          <w:tcPr>
            <w:tcW w:w="2128" w:type="pct"/>
          </w:tcPr>
          <w:p w14:paraId="62135DDF" w14:textId="3A6D4515" w:rsidR="00EB22FC" w:rsidRPr="00222335" w:rsidRDefault="00EB22FC" w:rsidP="00EB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2FC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45" w:type="pct"/>
          </w:tcPr>
          <w:p w14:paraId="1C051592" w14:textId="664965F6" w:rsidR="00EB22FC" w:rsidRPr="006B2DF0" w:rsidRDefault="00674D7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1.87 - 2.39</w:t>
            </w:r>
          </w:p>
        </w:tc>
        <w:tc>
          <w:tcPr>
            <w:tcW w:w="131" w:type="pct"/>
          </w:tcPr>
          <w:p w14:paraId="0A19488D" w14:textId="77777777" w:rsidR="00EB22FC" w:rsidRPr="006B2DF0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700F9C8" w14:textId="162B736E" w:rsidR="00EB22FC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930BA">
              <w:rPr>
                <w:rFonts w:ascii="Angsana New" w:hAnsi="Angsana New"/>
                <w:sz w:val="30"/>
                <w:szCs w:val="30"/>
              </w:rPr>
              <w:t>.04</w:t>
            </w:r>
          </w:p>
        </w:tc>
        <w:tc>
          <w:tcPr>
            <w:tcW w:w="150" w:type="pct"/>
          </w:tcPr>
          <w:p w14:paraId="4B7B15BE" w14:textId="77777777" w:rsidR="00EB22FC" w:rsidRPr="006B2DF0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FDFAAE" w14:textId="1E2674FF" w:rsidR="00EB22FC" w:rsidRPr="006B2DF0" w:rsidRDefault="00674D7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1.87</w:t>
            </w:r>
          </w:p>
        </w:tc>
        <w:tc>
          <w:tcPr>
            <w:tcW w:w="144" w:type="pct"/>
          </w:tcPr>
          <w:p w14:paraId="6986CB30" w14:textId="77777777" w:rsidR="00EB22FC" w:rsidRPr="006B2DF0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32DD271" w14:textId="2C82B997" w:rsidR="00EB22FC" w:rsidRPr="006E78BC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930BA">
              <w:rPr>
                <w:rFonts w:ascii="Angsana New" w:hAnsi="Angsana New"/>
                <w:sz w:val="30"/>
                <w:szCs w:val="30"/>
              </w:rPr>
              <w:t>.04</w:t>
            </w:r>
          </w:p>
        </w:tc>
      </w:tr>
      <w:tr w:rsidR="00EB22FC" w:rsidRPr="00C25827" w14:paraId="391AC2A1" w14:textId="77777777" w:rsidTr="002D2F07">
        <w:tc>
          <w:tcPr>
            <w:tcW w:w="2128" w:type="pct"/>
          </w:tcPr>
          <w:p w14:paraId="5512DFC7" w14:textId="5426188D" w:rsidR="00EB22FC" w:rsidRPr="00EB22FC" w:rsidRDefault="00EB22FC" w:rsidP="00EB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2FC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645" w:type="pct"/>
          </w:tcPr>
          <w:p w14:paraId="501FACF5" w14:textId="1C039312" w:rsidR="00EB22FC" w:rsidRPr="00674D7A" w:rsidRDefault="00674D7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4D7A"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31" w:type="pct"/>
          </w:tcPr>
          <w:p w14:paraId="6A3B20C6" w14:textId="77777777" w:rsidR="00EB22FC" w:rsidRPr="00C25827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796529BD" w14:textId="7612DB14" w:rsidR="00EB22FC" w:rsidRPr="00EB22FC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38FF2162" w14:textId="77777777" w:rsidR="00EB22FC" w:rsidRPr="00C25827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091D5" w14:textId="5DDA539A" w:rsidR="00EB22FC" w:rsidRPr="00674D7A" w:rsidRDefault="00674D7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4D7A"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44" w:type="pct"/>
          </w:tcPr>
          <w:p w14:paraId="46D75B11" w14:textId="77777777" w:rsidR="00EB22FC" w:rsidRPr="00C25827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ECD67FA" w14:textId="2C5EBC1D" w:rsidR="00EB22FC" w:rsidRPr="00EB22FC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22FC" w:rsidRPr="000A24C8" w14:paraId="09DE9677" w14:textId="77777777" w:rsidTr="002D2F07">
        <w:tc>
          <w:tcPr>
            <w:tcW w:w="2128" w:type="pct"/>
          </w:tcPr>
          <w:p w14:paraId="453196CF" w14:textId="061B08A1" w:rsidR="00EB22FC" w:rsidRPr="000A24C8" w:rsidRDefault="00EB22FC" w:rsidP="00EB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24C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5" w:type="pct"/>
          </w:tcPr>
          <w:p w14:paraId="1A736B6D" w14:textId="130588E7" w:rsidR="00EB22FC" w:rsidRPr="000A24C8" w:rsidRDefault="00674D7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24C8">
              <w:rPr>
                <w:rFonts w:ascii="Angsana New" w:hAnsi="Angsana New"/>
                <w:sz w:val="30"/>
                <w:szCs w:val="30"/>
              </w:rPr>
              <w:t>4 - 22</w:t>
            </w:r>
          </w:p>
        </w:tc>
        <w:tc>
          <w:tcPr>
            <w:tcW w:w="131" w:type="pct"/>
          </w:tcPr>
          <w:p w14:paraId="58ED0179" w14:textId="77777777" w:rsidR="00EB22FC" w:rsidRPr="000A24C8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75E66BC" w14:textId="3571D993" w:rsidR="00EB22FC" w:rsidRPr="000A24C8" w:rsidRDefault="009930B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24C8">
              <w:rPr>
                <w:rFonts w:ascii="Angsana New" w:hAnsi="Angsana New"/>
                <w:sz w:val="30"/>
                <w:szCs w:val="30"/>
              </w:rPr>
              <w:t>4 - 23</w:t>
            </w:r>
          </w:p>
        </w:tc>
        <w:tc>
          <w:tcPr>
            <w:tcW w:w="150" w:type="pct"/>
          </w:tcPr>
          <w:p w14:paraId="1B9803BB" w14:textId="77777777" w:rsidR="00EB22FC" w:rsidRPr="000A24C8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1D3D0B6" w14:textId="1D1B01E1" w:rsidR="00EB22FC" w:rsidRPr="000A24C8" w:rsidRDefault="00674D7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24C8">
              <w:rPr>
                <w:rFonts w:ascii="Angsana New" w:hAnsi="Angsana New"/>
                <w:sz w:val="30"/>
                <w:szCs w:val="30"/>
              </w:rPr>
              <w:t>4 - 22</w:t>
            </w:r>
          </w:p>
        </w:tc>
        <w:tc>
          <w:tcPr>
            <w:tcW w:w="144" w:type="pct"/>
          </w:tcPr>
          <w:p w14:paraId="25FA9D4D" w14:textId="77777777" w:rsidR="00EB22FC" w:rsidRPr="000A24C8" w:rsidRDefault="00EB22FC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A715BE1" w14:textId="5961626F" w:rsidR="00EB22FC" w:rsidRPr="000A24C8" w:rsidRDefault="009930BA" w:rsidP="00EB2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24C8">
              <w:rPr>
                <w:rFonts w:ascii="Angsana New" w:hAnsi="Angsana New"/>
                <w:sz w:val="30"/>
                <w:szCs w:val="30"/>
              </w:rPr>
              <w:t>4 - 23</w:t>
            </w:r>
          </w:p>
        </w:tc>
      </w:tr>
    </w:tbl>
    <w:p w14:paraId="14B24F05" w14:textId="77777777" w:rsidR="0047107C" w:rsidRPr="000A24C8" w:rsidRDefault="0047107C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B2FD64" w14:textId="77777777" w:rsidR="0047107C" w:rsidRPr="000A24C8" w:rsidRDefault="0047107C" w:rsidP="004710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24C8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9AFB188" w14:textId="77777777" w:rsidR="0047107C" w:rsidRPr="000A24C8" w:rsidRDefault="0047107C" w:rsidP="004710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3A7DD5" w14:textId="26438764" w:rsidR="0047107C" w:rsidRPr="0047107C" w:rsidRDefault="0047107C" w:rsidP="004710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24C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A24C8">
        <w:rPr>
          <w:rFonts w:ascii="Angsana New" w:hAnsi="Angsana New"/>
          <w:sz w:val="30"/>
          <w:szCs w:val="30"/>
        </w:rPr>
        <w:t xml:space="preserve">31 </w:t>
      </w:r>
      <w:r w:rsidRPr="000A24C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A24C8">
        <w:rPr>
          <w:rFonts w:ascii="Angsana New" w:hAnsi="Angsana New"/>
          <w:sz w:val="30"/>
          <w:szCs w:val="30"/>
        </w:rPr>
        <w:t xml:space="preserve">2568 </w:t>
      </w:r>
      <w:r w:rsidRPr="000A24C8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290063" w:rsidRPr="000A24C8">
        <w:rPr>
          <w:rFonts w:ascii="Angsana New" w:hAnsi="Angsana New"/>
          <w:sz w:val="30"/>
          <w:szCs w:val="30"/>
        </w:rPr>
        <w:t>12 - 2</w:t>
      </w:r>
      <w:r w:rsidR="00674D7A" w:rsidRPr="000A24C8">
        <w:rPr>
          <w:rFonts w:ascii="Angsana New" w:hAnsi="Angsana New"/>
          <w:sz w:val="30"/>
          <w:szCs w:val="30"/>
        </w:rPr>
        <w:t>3</w:t>
      </w:r>
      <w:r w:rsidRPr="000A24C8">
        <w:rPr>
          <w:rFonts w:ascii="Angsana New" w:hAnsi="Angsana New"/>
          <w:sz w:val="30"/>
          <w:szCs w:val="30"/>
        </w:rPr>
        <w:t xml:space="preserve"> </w:t>
      </w:r>
      <w:r w:rsidRPr="000A24C8">
        <w:rPr>
          <w:rFonts w:ascii="Angsana New" w:hAnsi="Angsana New"/>
          <w:sz w:val="30"/>
          <w:szCs w:val="30"/>
          <w:cs/>
        </w:rPr>
        <w:t xml:space="preserve">ปี </w:t>
      </w:r>
      <w:r w:rsidRPr="000A24C8">
        <w:rPr>
          <w:rFonts w:ascii="Angsana New" w:hAnsi="Angsana New"/>
          <w:i/>
          <w:iCs/>
          <w:sz w:val="30"/>
          <w:szCs w:val="30"/>
          <w:cs/>
        </w:rPr>
        <w:t>(</w:t>
      </w:r>
      <w:r w:rsidRPr="000A24C8">
        <w:rPr>
          <w:rFonts w:ascii="Angsana New" w:hAnsi="Angsana New"/>
          <w:i/>
          <w:iCs/>
          <w:sz w:val="30"/>
          <w:szCs w:val="30"/>
        </w:rPr>
        <w:t xml:space="preserve">2567: </w:t>
      </w:r>
      <w:r w:rsidR="000A24C8" w:rsidRPr="000A24C8">
        <w:rPr>
          <w:rFonts w:ascii="Angsana New" w:hAnsi="Angsana New"/>
          <w:i/>
          <w:iCs/>
          <w:sz w:val="30"/>
          <w:szCs w:val="30"/>
        </w:rPr>
        <w:t>17</w:t>
      </w:r>
      <w:r w:rsidRPr="000A24C8">
        <w:rPr>
          <w:rFonts w:ascii="Angsana New" w:hAnsi="Angsana New"/>
          <w:i/>
          <w:iCs/>
          <w:sz w:val="30"/>
          <w:szCs w:val="30"/>
        </w:rPr>
        <w:t xml:space="preserve"> </w:t>
      </w:r>
      <w:r w:rsidRPr="000A24C8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47107C">
        <w:rPr>
          <w:rFonts w:ascii="Angsana New" w:hAnsi="Angsana New"/>
          <w:sz w:val="30"/>
          <w:szCs w:val="30"/>
          <w:cs/>
        </w:rPr>
        <w:t xml:space="preserve"> </w:t>
      </w:r>
    </w:p>
    <w:p w14:paraId="72FA1C88" w14:textId="77777777" w:rsidR="0047107C" w:rsidRPr="0047107C" w:rsidRDefault="0047107C" w:rsidP="0047107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258A8A" w14:textId="3B07F981" w:rsidR="0047107C" w:rsidRPr="0047107C" w:rsidRDefault="0047107C" w:rsidP="0047107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107C">
        <w:rPr>
          <w:rFonts w:ascii="Angsana New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710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C1DCC18" w14:textId="77777777" w:rsidR="0047107C" w:rsidRPr="0047107C" w:rsidRDefault="0047107C" w:rsidP="004710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B4090CC" w14:textId="77777777" w:rsidR="0047107C" w:rsidRPr="0047107C" w:rsidRDefault="0047107C" w:rsidP="004710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107C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B84656C" w14:textId="77777777" w:rsidR="0047107C" w:rsidRDefault="0047107C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3"/>
        <w:gridCol w:w="239"/>
        <w:gridCol w:w="1116"/>
        <w:gridCol w:w="274"/>
        <w:gridCol w:w="1074"/>
        <w:gridCol w:w="261"/>
        <w:gridCol w:w="1083"/>
      </w:tblGrid>
      <w:tr w:rsidR="003F034F" w:rsidRPr="003F034F" w14:paraId="7433C615" w14:textId="77777777" w:rsidTr="003F034F">
        <w:trPr>
          <w:tblHeader/>
        </w:trPr>
        <w:tc>
          <w:tcPr>
            <w:tcW w:w="2206" w:type="pct"/>
          </w:tcPr>
          <w:p w14:paraId="0133BE46" w14:textId="4D93A24A" w:rsidR="003F034F" w:rsidRPr="003F034F" w:rsidRDefault="003F034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4" w:type="pct"/>
            <w:gridSpan w:val="7"/>
          </w:tcPr>
          <w:p w14:paraId="3FE94CCA" w14:textId="6D790B0D" w:rsidR="003F034F" w:rsidRPr="003F034F" w:rsidRDefault="003F034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034F" w:rsidRPr="003F034F" w14:paraId="1C7848F5" w14:textId="77777777" w:rsidTr="003F034F">
        <w:trPr>
          <w:tblHeader/>
        </w:trPr>
        <w:tc>
          <w:tcPr>
            <w:tcW w:w="2206" w:type="pct"/>
          </w:tcPr>
          <w:p w14:paraId="2B9D083D" w14:textId="62738330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28" w:type="pct"/>
            <w:gridSpan w:val="3"/>
          </w:tcPr>
          <w:p w14:paraId="4251D9F0" w14:textId="64D66092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9" w:type="pct"/>
          </w:tcPr>
          <w:p w14:paraId="5922947E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pct"/>
            <w:gridSpan w:val="3"/>
          </w:tcPr>
          <w:p w14:paraId="1EA78A7B" w14:textId="0F43B5EE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>ข้อสมมติลดลง</w:t>
            </w:r>
          </w:p>
        </w:tc>
      </w:tr>
      <w:tr w:rsidR="003F034F" w:rsidRPr="003F034F" w14:paraId="6B29129F" w14:textId="77777777" w:rsidTr="003F034F">
        <w:trPr>
          <w:tblHeader/>
        </w:trPr>
        <w:tc>
          <w:tcPr>
            <w:tcW w:w="2206" w:type="pct"/>
          </w:tcPr>
          <w:p w14:paraId="014318A1" w14:textId="3F081155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0" w:type="pct"/>
          </w:tcPr>
          <w:p w14:paraId="06149BDA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" w:type="pct"/>
            <w:vAlign w:val="center"/>
          </w:tcPr>
          <w:p w14:paraId="5FABB8FC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59E48920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pct"/>
          </w:tcPr>
          <w:p w14:paraId="2F6D6898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3524C23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pct"/>
            <w:vAlign w:val="center"/>
          </w:tcPr>
          <w:p w14:paraId="573FA80A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01E72DB" w14:textId="77777777" w:rsidR="003F034F" w:rsidRPr="003F034F" w:rsidRDefault="003F034F" w:rsidP="003F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F034F" w:rsidRPr="003F034F" w14:paraId="77BF9EF5" w14:textId="77777777" w:rsidTr="003F034F">
        <w:trPr>
          <w:tblHeader/>
        </w:trPr>
        <w:tc>
          <w:tcPr>
            <w:tcW w:w="2206" w:type="pct"/>
          </w:tcPr>
          <w:p w14:paraId="21BC6084" w14:textId="77777777" w:rsidR="003F034F" w:rsidRPr="003F034F" w:rsidRDefault="003F034F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52CF5A14" w14:textId="76DFFEFE" w:rsidR="003F034F" w:rsidRPr="003F034F" w:rsidRDefault="003F034F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034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F03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F034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F034F" w:rsidRPr="003F034F" w14:paraId="1C3C9FC5" w14:textId="77777777" w:rsidTr="003F034F">
        <w:tc>
          <w:tcPr>
            <w:tcW w:w="2206" w:type="pct"/>
          </w:tcPr>
          <w:p w14:paraId="0D421A36" w14:textId="5B21A5B5" w:rsidR="003F034F" w:rsidRPr="003F034F" w:rsidRDefault="003F034F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C106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DC1064">
              <w:rPr>
                <w:rFonts w:ascii="Angsana New" w:hAnsi="Angsana New"/>
                <w:sz w:val="28"/>
                <w:szCs w:val="28"/>
              </w:rPr>
              <w:t>0.05)</w:t>
            </w:r>
          </w:p>
        </w:tc>
        <w:tc>
          <w:tcPr>
            <w:tcW w:w="590" w:type="pct"/>
          </w:tcPr>
          <w:p w14:paraId="3BF4512D" w14:textId="4E460DD3" w:rsidR="003F034F" w:rsidRPr="003F034F" w:rsidRDefault="004D76CF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(2,861)</w:t>
            </w:r>
          </w:p>
        </w:tc>
        <w:tc>
          <w:tcPr>
            <w:tcW w:w="130" w:type="pct"/>
          </w:tcPr>
          <w:p w14:paraId="26DAF0BC" w14:textId="77777777" w:rsidR="003F034F" w:rsidRPr="003F034F" w:rsidRDefault="003F034F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  <w:tab w:val="decimal" w:pos="918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3852176B" w14:textId="71A545DA" w:rsidR="003F034F" w:rsidRPr="008E1896" w:rsidRDefault="008E1896" w:rsidP="008E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8E1896">
              <w:rPr>
                <w:rFonts w:ascii="Angsana New" w:hAnsi="Angsana New"/>
                <w:sz w:val="28"/>
                <w:szCs w:val="28"/>
              </w:rPr>
              <w:t>(2,293)</w:t>
            </w:r>
          </w:p>
        </w:tc>
        <w:tc>
          <w:tcPr>
            <w:tcW w:w="149" w:type="pct"/>
          </w:tcPr>
          <w:p w14:paraId="40592369" w14:textId="77777777" w:rsidR="003F034F" w:rsidRPr="003F034F" w:rsidRDefault="003F034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6B04E2F" w14:textId="330E6442" w:rsidR="003F034F" w:rsidRPr="003F034F" w:rsidRDefault="004D76C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42" w:type="pct"/>
          </w:tcPr>
          <w:p w14:paraId="24B42F27" w14:textId="77777777" w:rsidR="003F034F" w:rsidRPr="003F034F" w:rsidRDefault="003F034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F81A8FC" w14:textId="7176B4E2" w:rsidR="003F034F" w:rsidRPr="003F034F" w:rsidRDefault="008E1896" w:rsidP="008E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2,488</w:t>
            </w:r>
          </w:p>
        </w:tc>
      </w:tr>
      <w:tr w:rsidR="003F034F" w:rsidRPr="004D76CF" w14:paraId="290CD64F" w14:textId="77777777" w:rsidTr="003F034F">
        <w:tc>
          <w:tcPr>
            <w:tcW w:w="2206" w:type="pct"/>
          </w:tcPr>
          <w:p w14:paraId="5CCA0256" w14:textId="1F4CE13E" w:rsidR="003F034F" w:rsidRPr="003F034F" w:rsidRDefault="003F034F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="00DC1064">
              <w:rPr>
                <w:rFonts w:ascii="Angsana New" w:hAnsi="Angsana New"/>
                <w:sz w:val="28"/>
                <w:szCs w:val="28"/>
              </w:rPr>
              <w:t>(</w:t>
            </w:r>
            <w:r w:rsidR="00DC106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DC1064">
              <w:rPr>
                <w:rFonts w:ascii="Angsana New" w:hAnsi="Angsana New"/>
                <w:sz w:val="28"/>
                <w:szCs w:val="28"/>
              </w:rPr>
              <w:t>0.05)</w:t>
            </w:r>
          </w:p>
        </w:tc>
        <w:tc>
          <w:tcPr>
            <w:tcW w:w="590" w:type="pct"/>
          </w:tcPr>
          <w:p w14:paraId="4CC878CE" w14:textId="76132C2C" w:rsidR="003F034F" w:rsidRPr="004D76CF" w:rsidRDefault="004D76C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6CF">
              <w:rPr>
                <w:rFonts w:ascii="Angsana New" w:hAnsi="Angsana New"/>
                <w:sz w:val="28"/>
                <w:szCs w:val="28"/>
              </w:rPr>
              <w:t>2,673</w:t>
            </w:r>
          </w:p>
        </w:tc>
        <w:tc>
          <w:tcPr>
            <w:tcW w:w="130" w:type="pct"/>
          </w:tcPr>
          <w:p w14:paraId="41CF4F54" w14:textId="77777777" w:rsidR="003F034F" w:rsidRPr="004D76CF" w:rsidRDefault="003F034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8" w:type="pct"/>
          </w:tcPr>
          <w:p w14:paraId="492310D9" w14:textId="346F3EE8" w:rsidR="003F034F" w:rsidRPr="008E1896" w:rsidRDefault="008E1896" w:rsidP="008E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8E1896">
              <w:rPr>
                <w:rFonts w:ascii="Angsana New" w:hAnsi="Angsana New"/>
                <w:sz w:val="28"/>
                <w:szCs w:val="28"/>
              </w:rPr>
              <w:t>2,316</w:t>
            </w:r>
          </w:p>
        </w:tc>
        <w:tc>
          <w:tcPr>
            <w:tcW w:w="149" w:type="pct"/>
          </w:tcPr>
          <w:p w14:paraId="614A2BAC" w14:textId="77777777" w:rsidR="003F034F" w:rsidRPr="003F034F" w:rsidRDefault="003F034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</w:tcPr>
          <w:p w14:paraId="757A5354" w14:textId="448B4D9A" w:rsidR="003F034F" w:rsidRPr="004D76CF" w:rsidRDefault="004D76CF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6CF">
              <w:rPr>
                <w:rFonts w:ascii="Angsana New" w:hAnsi="Angsana New"/>
                <w:sz w:val="28"/>
                <w:szCs w:val="28"/>
              </w:rPr>
              <w:t>(2,480)</w:t>
            </w:r>
          </w:p>
        </w:tc>
        <w:tc>
          <w:tcPr>
            <w:tcW w:w="142" w:type="pct"/>
          </w:tcPr>
          <w:p w14:paraId="70DBA24B" w14:textId="77777777" w:rsidR="003F034F" w:rsidRPr="004D76CF" w:rsidRDefault="003F034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34EDFCED" w14:textId="448F5D68" w:rsidR="003F034F" w:rsidRPr="003F034F" w:rsidRDefault="008E1896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(2,148)</w:t>
            </w:r>
          </w:p>
        </w:tc>
      </w:tr>
      <w:tr w:rsidR="00DC1064" w:rsidRPr="003F034F" w14:paraId="6CCE849B" w14:textId="77777777" w:rsidTr="003F034F">
        <w:tc>
          <w:tcPr>
            <w:tcW w:w="2206" w:type="pct"/>
          </w:tcPr>
          <w:p w14:paraId="6C864FBE" w14:textId="39FBB97F" w:rsidR="00DC1064" w:rsidRPr="003F034F" w:rsidRDefault="00DC1064" w:rsidP="00D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1064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10)</w:t>
            </w:r>
          </w:p>
        </w:tc>
        <w:tc>
          <w:tcPr>
            <w:tcW w:w="590" w:type="pct"/>
          </w:tcPr>
          <w:p w14:paraId="77AE0AF4" w14:textId="4416FBB8" w:rsidR="00DC1064" w:rsidRPr="003F034F" w:rsidRDefault="00FF0BE8" w:rsidP="00FF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76CF">
              <w:rPr>
                <w:rFonts w:ascii="Angsana New" w:hAnsi="Angsana New"/>
                <w:sz w:val="28"/>
                <w:szCs w:val="28"/>
              </w:rPr>
              <w:t>297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" w:type="pct"/>
          </w:tcPr>
          <w:p w14:paraId="6AE7383C" w14:textId="77777777" w:rsidR="00DC1064" w:rsidRPr="003F034F" w:rsidRDefault="00DC1064" w:rsidP="00DC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436550E7" w14:textId="6C009DFF" w:rsidR="00DC1064" w:rsidRPr="008E1896" w:rsidRDefault="008E1896" w:rsidP="008E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8E1896">
              <w:rPr>
                <w:rFonts w:ascii="Angsana New" w:hAnsi="Angsana New"/>
                <w:sz w:val="28"/>
                <w:szCs w:val="28"/>
              </w:rPr>
              <w:t>(475)</w:t>
            </w:r>
          </w:p>
        </w:tc>
        <w:tc>
          <w:tcPr>
            <w:tcW w:w="149" w:type="pct"/>
          </w:tcPr>
          <w:p w14:paraId="20DD988B" w14:textId="77777777" w:rsidR="00DC1064" w:rsidRPr="003F034F" w:rsidRDefault="00DC1064" w:rsidP="00DC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7031D22D" w14:textId="29C42E6E" w:rsidR="00DC1064" w:rsidRPr="003F034F" w:rsidRDefault="004D76CF" w:rsidP="00DC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  <w:tc>
          <w:tcPr>
            <w:tcW w:w="142" w:type="pct"/>
          </w:tcPr>
          <w:p w14:paraId="425905B4" w14:textId="77777777" w:rsidR="00DC1064" w:rsidRPr="003F034F" w:rsidRDefault="00DC1064" w:rsidP="00DC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C3C9FE2" w14:textId="11E98792" w:rsidR="00DC1064" w:rsidRPr="003F034F" w:rsidRDefault="008E1896" w:rsidP="008E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</w:tbl>
    <w:p w14:paraId="19C28DEF" w14:textId="77777777" w:rsidR="008E1896" w:rsidRDefault="008E1896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3"/>
        <w:gridCol w:w="239"/>
        <w:gridCol w:w="1116"/>
        <w:gridCol w:w="274"/>
        <w:gridCol w:w="1074"/>
        <w:gridCol w:w="261"/>
        <w:gridCol w:w="1083"/>
      </w:tblGrid>
      <w:tr w:rsidR="008E1896" w:rsidRPr="003F034F" w14:paraId="04AD83D9" w14:textId="77777777" w:rsidTr="002D2F07">
        <w:trPr>
          <w:tblHeader/>
        </w:trPr>
        <w:tc>
          <w:tcPr>
            <w:tcW w:w="2206" w:type="pct"/>
          </w:tcPr>
          <w:p w14:paraId="57CBBB93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4" w:type="pct"/>
            <w:gridSpan w:val="7"/>
          </w:tcPr>
          <w:p w14:paraId="3DE7E79F" w14:textId="654C30A8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E1896" w:rsidRPr="003F034F" w14:paraId="2A28EEA4" w14:textId="77777777" w:rsidTr="002D2F07">
        <w:trPr>
          <w:tblHeader/>
        </w:trPr>
        <w:tc>
          <w:tcPr>
            <w:tcW w:w="2206" w:type="pct"/>
          </w:tcPr>
          <w:p w14:paraId="0FA7E172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28" w:type="pct"/>
            <w:gridSpan w:val="3"/>
          </w:tcPr>
          <w:p w14:paraId="36807C13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9" w:type="pct"/>
          </w:tcPr>
          <w:p w14:paraId="7A24BE70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pct"/>
            <w:gridSpan w:val="3"/>
          </w:tcPr>
          <w:p w14:paraId="6EAAD136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>ข้อสมมติลดลง</w:t>
            </w:r>
          </w:p>
        </w:tc>
      </w:tr>
      <w:tr w:rsidR="008E1896" w:rsidRPr="003F034F" w14:paraId="4BED3878" w14:textId="77777777" w:rsidTr="002D2F07">
        <w:trPr>
          <w:tblHeader/>
        </w:trPr>
        <w:tc>
          <w:tcPr>
            <w:tcW w:w="2206" w:type="pct"/>
          </w:tcPr>
          <w:p w14:paraId="7F57E450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F03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0" w:type="pct"/>
          </w:tcPr>
          <w:p w14:paraId="69DECFFD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" w:type="pct"/>
            <w:vAlign w:val="center"/>
          </w:tcPr>
          <w:p w14:paraId="23DE11BA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95AC6DE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pct"/>
          </w:tcPr>
          <w:p w14:paraId="4A8BF243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75D9D658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pct"/>
            <w:vAlign w:val="center"/>
          </w:tcPr>
          <w:p w14:paraId="4100DE49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95C7B26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1896" w:rsidRPr="003F034F" w14:paraId="59FA32F1" w14:textId="77777777" w:rsidTr="002D2F07">
        <w:trPr>
          <w:tblHeader/>
        </w:trPr>
        <w:tc>
          <w:tcPr>
            <w:tcW w:w="2206" w:type="pct"/>
          </w:tcPr>
          <w:p w14:paraId="669C415D" w14:textId="77777777" w:rsidR="008E1896" w:rsidRPr="003F034F" w:rsidRDefault="008E1896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13846A99" w14:textId="77777777" w:rsidR="008E1896" w:rsidRPr="003F034F" w:rsidRDefault="008E1896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034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F03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F034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E1896" w:rsidRPr="003F034F" w14:paraId="3B77B2D9" w14:textId="77777777" w:rsidTr="002D2F07">
        <w:tc>
          <w:tcPr>
            <w:tcW w:w="2206" w:type="pct"/>
          </w:tcPr>
          <w:p w14:paraId="6E812CB4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0.05)</w:t>
            </w:r>
          </w:p>
        </w:tc>
        <w:tc>
          <w:tcPr>
            <w:tcW w:w="590" w:type="pct"/>
          </w:tcPr>
          <w:p w14:paraId="6C9CD778" w14:textId="31A25371" w:rsidR="008E1896" w:rsidRPr="003F034F" w:rsidRDefault="004D76CF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(447)</w:t>
            </w:r>
          </w:p>
        </w:tc>
        <w:tc>
          <w:tcPr>
            <w:tcW w:w="130" w:type="pct"/>
          </w:tcPr>
          <w:p w14:paraId="58030DF4" w14:textId="77777777" w:rsidR="008E1896" w:rsidRPr="003F034F" w:rsidRDefault="008E1896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  <w:tab w:val="decimal" w:pos="918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083B311F" w14:textId="77777777" w:rsidR="008E1896" w:rsidRPr="008E1896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8E1896">
              <w:rPr>
                <w:rFonts w:ascii="Angsana New" w:hAnsi="Angsana New"/>
                <w:sz w:val="28"/>
                <w:szCs w:val="28"/>
              </w:rPr>
              <w:t>(2,293)</w:t>
            </w:r>
          </w:p>
        </w:tc>
        <w:tc>
          <w:tcPr>
            <w:tcW w:w="149" w:type="pct"/>
          </w:tcPr>
          <w:p w14:paraId="61D81FD1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B497F8D" w14:textId="15E0BB2A" w:rsidR="008E1896" w:rsidRPr="003F034F" w:rsidRDefault="004D76C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2" w:type="pct"/>
          </w:tcPr>
          <w:p w14:paraId="0DAF09E9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1BE047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2,488</w:t>
            </w:r>
          </w:p>
        </w:tc>
      </w:tr>
      <w:tr w:rsidR="008E1896" w:rsidRPr="004D76CF" w14:paraId="2F9C29A1" w14:textId="77777777" w:rsidTr="002D2F07">
        <w:tc>
          <w:tcPr>
            <w:tcW w:w="2206" w:type="pct"/>
          </w:tcPr>
          <w:p w14:paraId="7A150B5E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34F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0.05)</w:t>
            </w:r>
          </w:p>
        </w:tc>
        <w:tc>
          <w:tcPr>
            <w:tcW w:w="590" w:type="pct"/>
          </w:tcPr>
          <w:p w14:paraId="1461FB81" w14:textId="04D5A161" w:rsidR="008E1896" w:rsidRPr="004D76CF" w:rsidRDefault="004D76C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6CF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30" w:type="pct"/>
          </w:tcPr>
          <w:p w14:paraId="0DFA3C23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8" w:type="pct"/>
          </w:tcPr>
          <w:p w14:paraId="53E1CE00" w14:textId="77777777" w:rsidR="008E1896" w:rsidRPr="008E1896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8E1896">
              <w:rPr>
                <w:rFonts w:ascii="Angsana New" w:hAnsi="Angsana New"/>
                <w:sz w:val="28"/>
                <w:szCs w:val="28"/>
              </w:rPr>
              <w:t>2,316</w:t>
            </w:r>
          </w:p>
        </w:tc>
        <w:tc>
          <w:tcPr>
            <w:tcW w:w="149" w:type="pct"/>
          </w:tcPr>
          <w:p w14:paraId="18A8B430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</w:tcPr>
          <w:p w14:paraId="1B155547" w14:textId="3D4AD8D2" w:rsidR="008E1896" w:rsidRPr="004D76CF" w:rsidRDefault="004D76CF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6CF"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  <w:tc>
          <w:tcPr>
            <w:tcW w:w="142" w:type="pct"/>
          </w:tcPr>
          <w:p w14:paraId="1C755558" w14:textId="77777777" w:rsidR="008E1896" w:rsidRPr="004D76CF" w:rsidRDefault="008E1896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  <w:tab w:val="decimal" w:pos="918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C57CE8F" w14:textId="77777777" w:rsidR="008E1896" w:rsidRPr="003F034F" w:rsidRDefault="008E1896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(2,148)</w:t>
            </w:r>
          </w:p>
        </w:tc>
      </w:tr>
      <w:tr w:rsidR="008E1896" w:rsidRPr="003F034F" w14:paraId="59DF036C" w14:textId="77777777" w:rsidTr="002D2F07">
        <w:tc>
          <w:tcPr>
            <w:tcW w:w="2206" w:type="pct"/>
          </w:tcPr>
          <w:p w14:paraId="14F5CBA0" w14:textId="77777777" w:rsidR="008E1896" w:rsidRPr="003F034F" w:rsidRDefault="008E18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1064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10)</w:t>
            </w:r>
          </w:p>
        </w:tc>
        <w:tc>
          <w:tcPr>
            <w:tcW w:w="590" w:type="pct"/>
          </w:tcPr>
          <w:p w14:paraId="34916D34" w14:textId="00CE7F25" w:rsidR="008E1896" w:rsidRPr="003F034F" w:rsidRDefault="004D76CF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30" w:type="pct"/>
          </w:tcPr>
          <w:p w14:paraId="4A172095" w14:textId="77777777" w:rsidR="008E1896" w:rsidRPr="003F034F" w:rsidRDefault="008E1896" w:rsidP="004D7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0"/>
                <w:tab w:val="left" w:pos="735"/>
                <w:tab w:val="decimal" w:pos="918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7449D2E9" w14:textId="77777777" w:rsidR="008E1896" w:rsidRPr="008E1896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8E1896">
              <w:rPr>
                <w:rFonts w:ascii="Angsana New" w:hAnsi="Angsana New"/>
                <w:sz w:val="28"/>
                <w:szCs w:val="28"/>
              </w:rPr>
              <w:t>(475)</w:t>
            </w:r>
          </w:p>
        </w:tc>
        <w:tc>
          <w:tcPr>
            <w:tcW w:w="149" w:type="pct"/>
          </w:tcPr>
          <w:p w14:paraId="4F2D2C3B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306A961" w14:textId="16BE6F3C" w:rsidR="008E1896" w:rsidRPr="003F034F" w:rsidRDefault="004D76C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pct"/>
          </w:tcPr>
          <w:p w14:paraId="019CAED5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2EBC484" w14:textId="77777777" w:rsidR="008E1896" w:rsidRPr="003F034F" w:rsidRDefault="008E189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</w:tbl>
    <w:p w14:paraId="6936AD65" w14:textId="77777777" w:rsidR="008E1896" w:rsidRDefault="008E1896" w:rsidP="00B264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B0AA5" w14:textId="4E630FCE" w:rsidR="00643508" w:rsidRDefault="00643508" w:rsidP="0021714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595FD8EB" w14:textId="77777777" w:rsidR="00643508" w:rsidRDefault="00643508" w:rsidP="006435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360"/>
        <w:gridCol w:w="1545"/>
      </w:tblGrid>
      <w:tr w:rsidR="005D615A" w:rsidRPr="005D615A" w14:paraId="56F5440A" w14:textId="77777777" w:rsidTr="000B6C93">
        <w:trPr>
          <w:trHeight w:val="408"/>
        </w:trPr>
        <w:tc>
          <w:tcPr>
            <w:tcW w:w="5490" w:type="dxa"/>
          </w:tcPr>
          <w:p w14:paraId="122EDF03" w14:textId="77777777" w:rsidR="005D615A" w:rsidRPr="005D615A" w:rsidRDefault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25" w:type="dxa"/>
            <w:gridSpan w:val="3"/>
          </w:tcPr>
          <w:p w14:paraId="74C57A64" w14:textId="0BE3A74A" w:rsidR="005D615A" w:rsidRPr="005D615A" w:rsidRDefault="005D615A" w:rsidP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310"/>
              </w:tabs>
              <w:spacing w:after="0" w:line="240" w:lineRule="auto"/>
              <w:ind w:left="-2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1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D615A" w:rsidRPr="005D615A" w14:paraId="357FA9C6" w14:textId="77777777" w:rsidTr="002626C3">
        <w:trPr>
          <w:trHeight w:val="408"/>
        </w:trPr>
        <w:tc>
          <w:tcPr>
            <w:tcW w:w="5490" w:type="dxa"/>
          </w:tcPr>
          <w:p w14:paraId="2F8D24C3" w14:textId="77777777" w:rsidR="005D615A" w:rsidRPr="005D615A" w:rsidRDefault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C82B66" w14:textId="5B089A98" w:rsidR="005D615A" w:rsidRPr="005D615A" w:rsidRDefault="005D615A" w:rsidP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1E35CABD" w14:textId="77777777" w:rsidR="005D615A" w:rsidRPr="005D615A" w:rsidRDefault="005D615A" w:rsidP="005D615A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</w:tcPr>
          <w:p w14:paraId="10AF709B" w14:textId="4D11A7D8" w:rsidR="005D615A" w:rsidRPr="005D615A" w:rsidRDefault="005D615A" w:rsidP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D615A" w:rsidRPr="005D615A" w14:paraId="414E73B8" w14:textId="77777777" w:rsidTr="000B6C93">
        <w:trPr>
          <w:trHeight w:val="408"/>
        </w:trPr>
        <w:tc>
          <w:tcPr>
            <w:tcW w:w="5490" w:type="dxa"/>
          </w:tcPr>
          <w:p w14:paraId="42E825FA" w14:textId="77777777" w:rsidR="005D615A" w:rsidRPr="005D615A" w:rsidRDefault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25" w:type="dxa"/>
            <w:gridSpan w:val="3"/>
          </w:tcPr>
          <w:p w14:paraId="69537222" w14:textId="68F76C43" w:rsidR="005D615A" w:rsidRPr="005D615A" w:rsidRDefault="005D615A" w:rsidP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615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D61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D615A" w:rsidRPr="005D615A" w14:paraId="5314AAA9" w14:textId="77777777" w:rsidTr="002626C3">
        <w:trPr>
          <w:trHeight w:val="408"/>
        </w:trPr>
        <w:tc>
          <w:tcPr>
            <w:tcW w:w="5490" w:type="dxa"/>
            <w:hideMark/>
          </w:tcPr>
          <w:p w14:paraId="4D960433" w14:textId="77777777" w:rsidR="005D615A" w:rsidRPr="005D615A" w:rsidRDefault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61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หุ้นสามัญของบริษัท </w:t>
            </w:r>
          </w:p>
        </w:tc>
        <w:tc>
          <w:tcPr>
            <w:tcW w:w="1620" w:type="dxa"/>
          </w:tcPr>
          <w:p w14:paraId="0F2BEDA6" w14:textId="77777777" w:rsidR="005D615A" w:rsidRPr="005D615A" w:rsidRDefault="005D615A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2348B9F8" w14:textId="77777777" w:rsidR="005D615A" w:rsidRPr="005D615A" w:rsidRDefault="005D615A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</w:tcPr>
          <w:p w14:paraId="38132F91" w14:textId="77777777" w:rsidR="005D615A" w:rsidRPr="005D615A" w:rsidRDefault="005D615A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615A" w:rsidRPr="005D615A" w14:paraId="3304B405" w14:textId="77777777" w:rsidTr="002626C3">
        <w:trPr>
          <w:trHeight w:val="408"/>
        </w:trPr>
        <w:tc>
          <w:tcPr>
            <w:tcW w:w="5490" w:type="dxa"/>
            <w:hideMark/>
          </w:tcPr>
          <w:p w14:paraId="5AE3FF31" w14:textId="0980A54F" w:rsidR="005D615A" w:rsidRPr="005D615A" w:rsidRDefault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15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D615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D615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620" w:type="dxa"/>
            <w:hideMark/>
          </w:tcPr>
          <w:p w14:paraId="77C1E6EB" w14:textId="5C9A75C4" w:rsidR="005D615A" w:rsidRPr="005D615A" w:rsidRDefault="002626C3" w:rsidP="002626C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107,028</w:t>
            </w:r>
          </w:p>
        </w:tc>
        <w:tc>
          <w:tcPr>
            <w:tcW w:w="360" w:type="dxa"/>
          </w:tcPr>
          <w:p w14:paraId="64C4C9B1" w14:textId="77777777" w:rsidR="005D615A" w:rsidRPr="005D615A" w:rsidRDefault="005D615A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hideMark/>
          </w:tcPr>
          <w:p w14:paraId="6C7A831C" w14:textId="21F6D356" w:rsidR="005D615A" w:rsidRPr="005D615A" w:rsidRDefault="00234A04" w:rsidP="00234A0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60,245</w:t>
            </w:r>
          </w:p>
        </w:tc>
      </w:tr>
      <w:tr w:rsidR="005D615A" w:rsidRPr="005D615A" w14:paraId="4F561548" w14:textId="77777777" w:rsidTr="002626C3">
        <w:trPr>
          <w:trHeight w:val="398"/>
        </w:trPr>
        <w:tc>
          <w:tcPr>
            <w:tcW w:w="5490" w:type="dxa"/>
            <w:hideMark/>
          </w:tcPr>
          <w:p w14:paraId="567AFE8E" w14:textId="77777777" w:rsidR="005D615A" w:rsidRPr="005D615A" w:rsidRDefault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15A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hideMark/>
          </w:tcPr>
          <w:p w14:paraId="47846627" w14:textId="6DE35D08" w:rsidR="005D615A" w:rsidRPr="005D615A" w:rsidRDefault="005D615A" w:rsidP="002626C3">
            <w:pPr>
              <w:pStyle w:val="30"/>
              <w:tabs>
                <w:tab w:val="clear" w:pos="360"/>
                <w:tab w:val="clear" w:pos="720"/>
                <w:tab w:val="decimal" w:pos="970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61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3D4FB478" w14:textId="77777777" w:rsidR="005D615A" w:rsidRPr="005D615A" w:rsidRDefault="005D615A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  <w:hideMark/>
          </w:tcPr>
          <w:p w14:paraId="35CB3251" w14:textId="11C460CE" w:rsidR="005D615A" w:rsidRPr="005D615A" w:rsidRDefault="00234A04" w:rsidP="005D61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46,783</w:t>
            </w:r>
          </w:p>
        </w:tc>
      </w:tr>
      <w:tr w:rsidR="005D615A" w:rsidRPr="005D615A" w14:paraId="5A7B8040" w14:textId="77777777" w:rsidTr="002626C3">
        <w:trPr>
          <w:trHeight w:val="408"/>
        </w:trPr>
        <w:tc>
          <w:tcPr>
            <w:tcW w:w="5490" w:type="dxa"/>
            <w:hideMark/>
          </w:tcPr>
          <w:p w14:paraId="1E03F8D2" w14:textId="0BA5E0AB" w:rsidR="005D615A" w:rsidRPr="005D615A" w:rsidRDefault="005D6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1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615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D61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6D4471" w14:textId="52CAF2C7" w:rsidR="005D615A" w:rsidRPr="002626C3" w:rsidRDefault="002626C3" w:rsidP="002626C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26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107,028</w:t>
            </w:r>
          </w:p>
        </w:tc>
        <w:tc>
          <w:tcPr>
            <w:tcW w:w="360" w:type="dxa"/>
          </w:tcPr>
          <w:p w14:paraId="0FE766B7" w14:textId="77777777" w:rsidR="005D615A" w:rsidRPr="005D615A" w:rsidRDefault="005D615A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5C2EC8" w14:textId="19E07C28" w:rsidR="005D615A" w:rsidRPr="005D615A" w:rsidRDefault="000B6C93" w:rsidP="000B6C9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107,028</w:t>
            </w:r>
          </w:p>
        </w:tc>
      </w:tr>
    </w:tbl>
    <w:p w14:paraId="09E0B8EC" w14:textId="77777777" w:rsidR="005D615A" w:rsidRPr="005D615A" w:rsidRDefault="005D615A" w:rsidP="005D615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5E524E" w14:textId="06E4DEA1" w:rsidR="005D615A" w:rsidRPr="005D615A" w:rsidRDefault="005D615A" w:rsidP="005D61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615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17315">
        <w:rPr>
          <w:rFonts w:ascii="Angsana New" w:hAnsi="Angsana New"/>
          <w:sz w:val="30"/>
          <w:szCs w:val="30"/>
        </w:rPr>
        <w:t>23</w:t>
      </w:r>
      <w:r w:rsidRPr="005D615A">
        <w:rPr>
          <w:rFonts w:ascii="Angsana New" w:hAnsi="Angsana New"/>
          <w:sz w:val="30"/>
          <w:szCs w:val="30"/>
          <w:cs/>
        </w:rPr>
        <w:t xml:space="preserve"> </w:t>
      </w:r>
      <w:r w:rsidR="00817315">
        <w:rPr>
          <w:rFonts w:ascii="Angsana New" w:hAnsi="Angsana New" w:hint="cs"/>
          <w:sz w:val="30"/>
          <w:szCs w:val="30"/>
          <w:cs/>
        </w:rPr>
        <w:t>กันยายน</w:t>
      </w:r>
      <w:r w:rsidRPr="005D615A">
        <w:rPr>
          <w:rFonts w:ascii="Angsana New" w:hAnsi="Angsana New"/>
          <w:sz w:val="30"/>
          <w:szCs w:val="30"/>
          <w:cs/>
        </w:rPr>
        <w:t xml:space="preserve"> </w:t>
      </w:r>
      <w:r w:rsidR="00817315">
        <w:rPr>
          <w:rFonts w:ascii="Angsana New" w:hAnsi="Angsana New"/>
          <w:sz w:val="30"/>
          <w:szCs w:val="30"/>
        </w:rPr>
        <w:t>2566</w:t>
      </w:r>
      <w:r w:rsidRPr="005D615A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คณะกรรมการของบริษัทมีมติอนุมัติโครงการซื้อหุ้นคืนเพื่อ</w:t>
      </w:r>
      <w:r w:rsidR="00817315">
        <w:rPr>
          <w:rFonts w:ascii="Angsana New" w:hAnsi="Angsana New" w:hint="cs"/>
          <w:sz w:val="30"/>
          <w:szCs w:val="30"/>
          <w:cs/>
        </w:rPr>
        <w:t>การ</w:t>
      </w:r>
      <w:r w:rsidRPr="005D615A">
        <w:rPr>
          <w:rFonts w:ascii="Angsana New" w:hAnsi="Angsana New"/>
          <w:sz w:val="30"/>
          <w:szCs w:val="30"/>
          <w:cs/>
        </w:rPr>
        <w:t>บริหาร</w:t>
      </w:r>
      <w:r w:rsidR="00817315">
        <w:rPr>
          <w:rFonts w:ascii="Angsana New" w:hAnsi="Angsana New" w:hint="cs"/>
          <w:sz w:val="30"/>
          <w:szCs w:val="30"/>
          <w:cs/>
        </w:rPr>
        <w:t>สภาพคล่องส่วนเกิน</w:t>
      </w:r>
      <w:r w:rsidRPr="005D615A">
        <w:rPr>
          <w:rFonts w:ascii="Angsana New" w:hAnsi="Angsana New"/>
          <w:sz w:val="30"/>
          <w:szCs w:val="30"/>
          <w:cs/>
        </w:rPr>
        <w:t xml:space="preserve">ภายในวงเงินไม่เกิน </w:t>
      </w:r>
      <w:r w:rsidR="00817315">
        <w:rPr>
          <w:rFonts w:ascii="Angsana New" w:hAnsi="Angsana New"/>
          <w:sz w:val="30"/>
          <w:szCs w:val="30"/>
        </w:rPr>
        <w:t>120</w:t>
      </w:r>
      <w:r w:rsidRPr="005D615A">
        <w:rPr>
          <w:rFonts w:ascii="Angsana New" w:hAnsi="Angsana New"/>
          <w:sz w:val="30"/>
          <w:szCs w:val="30"/>
          <w:cs/>
        </w:rPr>
        <w:t xml:space="preserve"> ล้านบาท โดยหุ้นสามัญที่จะซื้อคืนมีจำนวนไม่เกิน </w:t>
      </w:r>
      <w:r w:rsidR="00817315">
        <w:rPr>
          <w:rFonts w:ascii="Angsana New" w:hAnsi="Angsana New"/>
          <w:sz w:val="30"/>
          <w:szCs w:val="30"/>
        </w:rPr>
        <w:t>22</w:t>
      </w:r>
      <w:r w:rsidRPr="005D615A">
        <w:rPr>
          <w:rFonts w:ascii="Angsana New" w:hAnsi="Angsana New"/>
          <w:sz w:val="30"/>
          <w:szCs w:val="30"/>
          <w:cs/>
        </w:rPr>
        <w:t xml:space="preserve"> ล้าน</w:t>
      </w:r>
      <w:r w:rsidR="00551C90">
        <w:rPr>
          <w:rFonts w:ascii="Angsana New" w:hAnsi="Angsana New" w:hint="cs"/>
          <w:sz w:val="30"/>
          <w:szCs w:val="30"/>
          <w:cs/>
        </w:rPr>
        <w:t>หุ้น</w:t>
      </w:r>
      <w:r w:rsidR="00817315">
        <w:rPr>
          <w:rFonts w:ascii="Angsana New" w:hAnsi="Angsana New"/>
          <w:sz w:val="30"/>
          <w:szCs w:val="30"/>
        </w:rPr>
        <w:t xml:space="preserve"> </w:t>
      </w:r>
      <w:r w:rsidRPr="005D615A">
        <w:rPr>
          <w:rFonts w:ascii="Angsana New" w:hAnsi="Angsana New"/>
          <w:sz w:val="30"/>
          <w:szCs w:val="30"/>
          <w:cs/>
        </w:rPr>
        <w:t>ซึ่งคิดเป็นไม่เกิน</w:t>
      </w:r>
      <w:r w:rsidR="00817315">
        <w:rPr>
          <w:rFonts w:ascii="Angsana New" w:hAnsi="Angsana New"/>
          <w:sz w:val="30"/>
          <w:szCs w:val="30"/>
        </w:rPr>
        <w:t xml:space="preserve"> </w:t>
      </w:r>
      <w:r w:rsidRPr="005D615A">
        <w:rPr>
          <w:rFonts w:ascii="Angsana New" w:hAnsi="Angsana New"/>
          <w:sz w:val="30"/>
          <w:szCs w:val="30"/>
          <w:cs/>
        </w:rPr>
        <w:t xml:space="preserve">ร้อยละ </w:t>
      </w:r>
      <w:r w:rsidR="00817315">
        <w:rPr>
          <w:rFonts w:ascii="Angsana New" w:hAnsi="Angsana New"/>
          <w:sz w:val="30"/>
          <w:szCs w:val="30"/>
        </w:rPr>
        <w:t>9.79</w:t>
      </w:r>
      <w:r w:rsidRPr="005D615A">
        <w:rPr>
          <w:rFonts w:ascii="Angsana New" w:hAnsi="Angsana New"/>
          <w:sz w:val="30"/>
          <w:szCs w:val="30"/>
          <w:cs/>
        </w:rPr>
        <w:t xml:space="preserve"> ของหุ้นสามัญที่จำหน่ายได้แล้วทั้งหมดของบริษัท โดยมีกำหนดระยะเวลาซื้อหุ้นคืน</w:t>
      </w:r>
      <w:r w:rsidR="00817315">
        <w:rPr>
          <w:rFonts w:ascii="Angsana New" w:hAnsi="Angsana New"/>
          <w:sz w:val="30"/>
          <w:szCs w:val="30"/>
        </w:rPr>
        <w:t xml:space="preserve"> 6 </w:t>
      </w:r>
      <w:r w:rsidR="00817315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5D615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817315">
        <w:rPr>
          <w:rFonts w:ascii="Angsana New" w:hAnsi="Angsana New"/>
          <w:sz w:val="30"/>
          <w:szCs w:val="30"/>
        </w:rPr>
        <w:t xml:space="preserve">9 </w:t>
      </w:r>
      <w:r w:rsidR="0081731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17315">
        <w:rPr>
          <w:rFonts w:ascii="Angsana New" w:hAnsi="Angsana New"/>
          <w:sz w:val="30"/>
          <w:szCs w:val="30"/>
        </w:rPr>
        <w:t>2566</w:t>
      </w:r>
      <w:r w:rsidRPr="005D615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817315">
        <w:rPr>
          <w:rFonts w:ascii="Angsana New" w:hAnsi="Angsana New"/>
          <w:sz w:val="30"/>
          <w:szCs w:val="30"/>
        </w:rPr>
        <w:t>29</w:t>
      </w:r>
      <w:r w:rsidRPr="005D615A">
        <w:rPr>
          <w:rFonts w:ascii="Angsana New" w:hAnsi="Angsana New"/>
          <w:sz w:val="30"/>
          <w:szCs w:val="30"/>
          <w:cs/>
        </w:rPr>
        <w:t xml:space="preserve"> มีนาคม </w:t>
      </w:r>
      <w:r w:rsidR="00817315">
        <w:rPr>
          <w:rFonts w:ascii="Angsana New" w:hAnsi="Angsana New"/>
          <w:sz w:val="30"/>
          <w:szCs w:val="30"/>
        </w:rPr>
        <w:t>2567</w:t>
      </w:r>
      <w:r w:rsidRPr="005D615A">
        <w:rPr>
          <w:rFonts w:ascii="Angsana New" w:hAnsi="Angsana New"/>
          <w:sz w:val="30"/>
          <w:szCs w:val="30"/>
          <w:cs/>
        </w:rPr>
        <w:t xml:space="preserve"> ทั้งนี้ บริษัทได้ดำเนินการซื้อหุ้นคืนจำนวน </w:t>
      </w:r>
      <w:r w:rsidR="00551C90">
        <w:rPr>
          <w:rFonts w:ascii="Angsana New" w:hAnsi="Angsana New"/>
          <w:sz w:val="30"/>
          <w:szCs w:val="30"/>
        </w:rPr>
        <w:t>16.98</w:t>
      </w:r>
      <w:r w:rsidRPr="005D615A">
        <w:rPr>
          <w:rFonts w:ascii="Angsana New" w:hAnsi="Angsana New"/>
          <w:sz w:val="30"/>
          <w:szCs w:val="30"/>
          <w:cs/>
        </w:rPr>
        <w:t xml:space="preserve"> ล้านหุ้น </w:t>
      </w:r>
      <w:r w:rsidR="00551C9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551C90">
        <w:rPr>
          <w:rFonts w:ascii="Angsana New" w:hAnsi="Angsana New"/>
          <w:sz w:val="30"/>
          <w:szCs w:val="30"/>
        </w:rPr>
        <w:t xml:space="preserve">107.03 </w:t>
      </w:r>
      <w:r w:rsidR="00551C9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D615A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="00551C90">
        <w:rPr>
          <w:rFonts w:ascii="Angsana New" w:hAnsi="Angsana New"/>
          <w:sz w:val="30"/>
          <w:szCs w:val="30"/>
        </w:rPr>
        <w:t>7.56</w:t>
      </w:r>
      <w:r w:rsidRPr="005D615A">
        <w:rPr>
          <w:rFonts w:ascii="Angsana New" w:hAnsi="Angsana New"/>
          <w:sz w:val="30"/>
          <w:szCs w:val="30"/>
          <w:cs/>
        </w:rPr>
        <w:t xml:space="preserve"> ของหุ้นที่จำหน่ายได้แล้วทั้งหมด ณ วันที่ </w:t>
      </w:r>
      <w:r w:rsidR="00551C90">
        <w:rPr>
          <w:rFonts w:ascii="Angsana New" w:hAnsi="Angsana New"/>
          <w:sz w:val="30"/>
          <w:szCs w:val="30"/>
        </w:rPr>
        <w:t>30</w:t>
      </w:r>
      <w:r w:rsidRPr="005D615A">
        <w:rPr>
          <w:rFonts w:ascii="Angsana New" w:hAnsi="Angsana New"/>
          <w:sz w:val="30"/>
          <w:szCs w:val="30"/>
          <w:cs/>
        </w:rPr>
        <w:t xml:space="preserve"> มีนาคม </w:t>
      </w:r>
      <w:r w:rsidR="00551C90">
        <w:rPr>
          <w:rFonts w:ascii="Angsana New" w:hAnsi="Angsana New"/>
          <w:sz w:val="30"/>
          <w:szCs w:val="30"/>
        </w:rPr>
        <w:t>2567</w:t>
      </w:r>
      <w:r w:rsidRPr="005D615A">
        <w:rPr>
          <w:rFonts w:ascii="Angsana New" w:hAnsi="Angsana New"/>
          <w:sz w:val="30"/>
          <w:szCs w:val="30"/>
          <w:cs/>
        </w:rPr>
        <w:t xml:space="preserve"> บริษัท จึงได้ประกาศสิ้นสุดโครงการซื้อหุ้นคืนดังกล่าวแล้ว</w:t>
      </w:r>
    </w:p>
    <w:p w14:paraId="41D1FFEA" w14:textId="77777777" w:rsidR="008D1900" w:rsidRDefault="008D1900" w:rsidP="0021714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31364C" w14:textId="77777777" w:rsidR="00402BEF" w:rsidRPr="008D1900" w:rsidRDefault="00402BEF" w:rsidP="00402BE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D190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BFC2454" w14:textId="77777777" w:rsidR="006323FF" w:rsidRPr="006323FF" w:rsidRDefault="006323FF" w:rsidP="006323F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011C0F4" w14:textId="7F3E87C4" w:rsidR="006323FF" w:rsidRPr="006323FF" w:rsidRDefault="006323FF" w:rsidP="006323FF">
      <w:pPr>
        <w:tabs>
          <w:tab w:val="clear" w:pos="454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6323FF">
        <w:rPr>
          <w:rFonts w:ascii="Angsana New" w:hAnsi="Angsana New"/>
          <w:i/>
          <w:iCs/>
          <w:sz w:val="30"/>
          <w:szCs w:val="30"/>
          <w:cs/>
        </w:rPr>
        <w:t>(ก</w:t>
      </w:r>
      <w:r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6323FF">
        <w:rPr>
          <w:rFonts w:ascii="Angsana New" w:hAnsi="Angsana New"/>
          <w:i/>
          <w:iCs/>
          <w:sz w:val="30"/>
          <w:szCs w:val="30"/>
          <w:cs/>
        </w:rPr>
        <w:t xml:space="preserve">ส่วนงานดำเนินงาน </w:t>
      </w:r>
    </w:p>
    <w:p w14:paraId="3708924E" w14:textId="77777777" w:rsidR="006323FF" w:rsidRPr="00CC6678" w:rsidRDefault="006323FF" w:rsidP="006323FF">
      <w:pPr>
        <w:rPr>
          <w:rFonts w:asciiTheme="majorBidi" w:hAnsiTheme="majorBidi" w:cstheme="majorBidi"/>
          <w:sz w:val="30"/>
          <w:szCs w:val="30"/>
        </w:rPr>
      </w:pPr>
    </w:p>
    <w:p w14:paraId="47382FC7" w14:textId="75B6BBEF" w:rsid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323FF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CC6678">
        <w:rPr>
          <w:rFonts w:ascii="Angsana New" w:hAnsi="Angsana New" w:hint="cs"/>
          <w:sz w:val="30"/>
          <w:szCs w:val="30"/>
          <w:cs/>
        </w:rPr>
        <w:t>รายได้อื่น ค่าใช้จ่ายในการดำเนินงาน และต้นทุนทางการเงิน</w:t>
      </w:r>
    </w:p>
    <w:p w14:paraId="642C2941" w14:textId="77777777" w:rsid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F2A363" w14:textId="3D253010" w:rsidR="006323FF" w:rsidRP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323FF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CC6678">
        <w:rPr>
          <w:rFonts w:ascii="Angsana New" w:hAnsi="Angsana New"/>
          <w:sz w:val="30"/>
          <w:szCs w:val="30"/>
        </w:rPr>
        <w:t>3</w:t>
      </w:r>
      <w:r w:rsidRPr="006323FF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CC6678">
        <w:rPr>
          <w:rFonts w:ascii="Angsana New" w:hAnsi="Angsana New"/>
          <w:sz w:val="30"/>
          <w:szCs w:val="30"/>
        </w:rPr>
        <w:t xml:space="preserve">     </w:t>
      </w:r>
      <w:r w:rsidRPr="006323FF">
        <w:rPr>
          <w:rFonts w:ascii="Angsana New" w:hAnsi="Angsana New"/>
          <w:sz w:val="30"/>
          <w:szCs w:val="30"/>
          <w:cs/>
        </w:rPr>
        <w:t xml:space="preserve">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5B72ED9F" w14:textId="7B0B4624" w:rsidR="006323FF" w:rsidRP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323FF">
        <w:rPr>
          <w:rFonts w:ascii="Angsana New" w:hAnsi="Angsana New"/>
          <w:sz w:val="30"/>
          <w:szCs w:val="30"/>
          <w:cs/>
        </w:rPr>
        <w:t>•</w:t>
      </w:r>
      <w:r w:rsidRPr="006323FF">
        <w:rPr>
          <w:rFonts w:ascii="Angsana New" w:hAnsi="Angsana New"/>
          <w:sz w:val="30"/>
          <w:szCs w:val="30"/>
          <w:cs/>
        </w:rPr>
        <w:tab/>
        <w:t xml:space="preserve">ส่วนงาน </w:t>
      </w:r>
      <w:r w:rsidR="00210766">
        <w:rPr>
          <w:rFonts w:ascii="Angsana New" w:hAnsi="Angsana New"/>
          <w:sz w:val="30"/>
          <w:szCs w:val="30"/>
        </w:rPr>
        <w:t>1</w:t>
      </w:r>
      <w:r w:rsidR="00210766">
        <w:rPr>
          <w:rFonts w:ascii="Angsana New" w:hAnsi="Angsana New"/>
          <w:sz w:val="30"/>
          <w:szCs w:val="30"/>
        </w:rPr>
        <w:tab/>
      </w:r>
      <w:r w:rsidR="00210766">
        <w:rPr>
          <w:rFonts w:ascii="Angsana New" w:hAnsi="Angsana New"/>
          <w:sz w:val="30"/>
          <w:szCs w:val="30"/>
        </w:rPr>
        <w:tab/>
      </w:r>
      <w:r w:rsidR="00210766">
        <w:rPr>
          <w:rFonts w:ascii="Angsana New" w:hAnsi="Angsana New" w:hint="cs"/>
          <w:sz w:val="30"/>
          <w:szCs w:val="30"/>
          <w:cs/>
        </w:rPr>
        <w:t>ขายเครื่องมือและอุปกรณ์ทางการแพทย์ วัสดุการแพทย์</w:t>
      </w:r>
    </w:p>
    <w:p w14:paraId="6312D2BD" w14:textId="2FF44EF1" w:rsidR="006323FF" w:rsidRP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323FF">
        <w:rPr>
          <w:rFonts w:ascii="Angsana New" w:hAnsi="Angsana New"/>
          <w:sz w:val="30"/>
          <w:szCs w:val="30"/>
          <w:cs/>
        </w:rPr>
        <w:t>•</w:t>
      </w:r>
      <w:r w:rsidRPr="006323FF">
        <w:rPr>
          <w:rFonts w:ascii="Angsana New" w:hAnsi="Angsana New"/>
          <w:sz w:val="30"/>
          <w:szCs w:val="30"/>
          <w:cs/>
        </w:rPr>
        <w:tab/>
        <w:t xml:space="preserve">ส่วนงาน </w:t>
      </w:r>
      <w:r w:rsidR="00210766">
        <w:rPr>
          <w:rFonts w:ascii="Angsana New" w:hAnsi="Angsana New"/>
          <w:sz w:val="30"/>
          <w:szCs w:val="30"/>
        </w:rPr>
        <w:t>2</w:t>
      </w:r>
      <w:r w:rsidR="00210766">
        <w:rPr>
          <w:rFonts w:ascii="Angsana New" w:hAnsi="Angsana New"/>
          <w:sz w:val="30"/>
          <w:szCs w:val="30"/>
        </w:rPr>
        <w:tab/>
      </w:r>
      <w:r w:rsidR="00210766">
        <w:rPr>
          <w:rFonts w:ascii="Angsana New" w:hAnsi="Angsana New"/>
          <w:sz w:val="30"/>
          <w:szCs w:val="30"/>
        </w:rPr>
        <w:tab/>
      </w:r>
      <w:r w:rsidR="00210766">
        <w:rPr>
          <w:rFonts w:ascii="Angsana New" w:hAnsi="Angsana New" w:hint="cs"/>
          <w:sz w:val="30"/>
          <w:szCs w:val="30"/>
          <w:cs/>
        </w:rPr>
        <w:t>บริการเครื่องมือแพทย์ ณ ศูนย์ตรวจการนอนหลับและบริการซ่อมแซม</w:t>
      </w:r>
    </w:p>
    <w:p w14:paraId="642B7EAA" w14:textId="125F5F54" w:rsidR="006323FF" w:rsidRP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323FF">
        <w:rPr>
          <w:rFonts w:ascii="Angsana New" w:hAnsi="Angsana New"/>
          <w:sz w:val="30"/>
          <w:szCs w:val="30"/>
          <w:cs/>
        </w:rPr>
        <w:t>•</w:t>
      </w:r>
      <w:r w:rsidRPr="006323FF">
        <w:rPr>
          <w:rFonts w:ascii="Angsana New" w:hAnsi="Angsana New"/>
          <w:sz w:val="30"/>
          <w:szCs w:val="30"/>
          <w:cs/>
        </w:rPr>
        <w:tab/>
        <w:t xml:space="preserve">ส่วนงาน </w:t>
      </w:r>
      <w:r w:rsidR="00210766">
        <w:rPr>
          <w:rFonts w:ascii="Angsana New" w:hAnsi="Angsana New"/>
          <w:sz w:val="30"/>
          <w:szCs w:val="30"/>
        </w:rPr>
        <w:t>3</w:t>
      </w:r>
      <w:r w:rsidR="00210766">
        <w:rPr>
          <w:rFonts w:ascii="Angsana New" w:hAnsi="Angsana New"/>
          <w:sz w:val="30"/>
          <w:szCs w:val="30"/>
        </w:rPr>
        <w:tab/>
      </w:r>
      <w:r w:rsidR="00210766">
        <w:rPr>
          <w:rFonts w:ascii="Angsana New" w:hAnsi="Angsana New"/>
          <w:sz w:val="30"/>
          <w:szCs w:val="30"/>
        </w:rPr>
        <w:tab/>
      </w:r>
      <w:r w:rsidR="00210766">
        <w:rPr>
          <w:rFonts w:ascii="Angsana New" w:hAnsi="Angsana New" w:hint="cs"/>
          <w:sz w:val="30"/>
          <w:szCs w:val="30"/>
          <w:cs/>
        </w:rPr>
        <w:t>รายได้จากการให้เช่าเครื่องมือแพทย์ ณ ศูนย์ดูแลสุขภาพ และบริการอื่นๆ</w:t>
      </w:r>
    </w:p>
    <w:p w14:paraId="46FF003C" w14:textId="77777777" w:rsidR="006323FF" w:rsidRP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9AFC00A" w14:textId="77777777" w:rsidR="006323FF" w:rsidRDefault="006323FF" w:rsidP="006323F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323FF">
        <w:rPr>
          <w:rFonts w:ascii="Angsana New" w:hAnsi="Angsana New"/>
          <w:sz w:val="30"/>
          <w:szCs w:val="30"/>
          <w:cs/>
        </w:rPr>
        <w:lastRenderedPageBreak/>
        <w:t>ผลการดำเนินงานของแต่ละส่วนงานวัดโดยใช้กำไร</w:t>
      </w:r>
      <w:r w:rsidR="000E0591">
        <w:rPr>
          <w:rFonts w:ascii="Angsana New" w:hAnsi="Angsana New" w:hint="cs"/>
          <w:sz w:val="30"/>
          <w:szCs w:val="30"/>
          <w:cs/>
        </w:rPr>
        <w:t>ขั้นต้น</w:t>
      </w:r>
      <w:r w:rsidRPr="006323FF">
        <w:rPr>
          <w:rFonts w:ascii="Angsana New" w:hAnsi="Angsana New"/>
          <w:sz w:val="30"/>
          <w:szCs w:val="30"/>
          <w:cs/>
        </w:rPr>
        <w:t>ของส่วนงาน</w:t>
      </w:r>
      <w:r w:rsidR="000E0591">
        <w:rPr>
          <w:rFonts w:ascii="Angsana New" w:hAnsi="Angsana New" w:hint="cs"/>
          <w:sz w:val="30"/>
          <w:szCs w:val="30"/>
          <w:cs/>
        </w:rPr>
        <w:t xml:space="preserve"> </w:t>
      </w:r>
      <w:r w:rsidRPr="006323FF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0E0591">
        <w:rPr>
          <w:rFonts w:ascii="Angsana New" w:hAnsi="Angsana New" w:hint="cs"/>
          <w:sz w:val="30"/>
          <w:szCs w:val="30"/>
          <w:cs/>
        </w:rPr>
        <w:t xml:space="preserve"> </w:t>
      </w:r>
      <w:r w:rsidRPr="006323FF">
        <w:rPr>
          <w:rFonts w:ascii="Angsana New" w:hAnsi="Angsana New"/>
          <w:sz w:val="30"/>
          <w:szCs w:val="30"/>
          <w:cs/>
        </w:rPr>
        <w:t>ผู้บริหารเชื่อว่าการใช้กำไร</w:t>
      </w:r>
      <w:r w:rsidR="000E0591">
        <w:rPr>
          <w:rFonts w:ascii="Angsana New" w:hAnsi="Angsana New" w:hint="cs"/>
          <w:sz w:val="30"/>
          <w:szCs w:val="30"/>
          <w:cs/>
        </w:rPr>
        <w:t>ขั้นต้น</w:t>
      </w:r>
      <w:r w:rsidRPr="006323FF">
        <w:rPr>
          <w:rFonts w:ascii="Angsana New" w:hAnsi="Angsana New"/>
          <w:sz w:val="30"/>
          <w:szCs w:val="30"/>
          <w:cs/>
        </w:rPr>
        <w:t>ของ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93E0BAE" w14:textId="77777777" w:rsidR="002460ED" w:rsidRDefault="002460ED" w:rsidP="006323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F095C04" w14:textId="77777777" w:rsidR="002460ED" w:rsidRDefault="002460ED" w:rsidP="006323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1FDAC1E" w14:textId="77777777" w:rsidR="002460ED" w:rsidRDefault="002460ED" w:rsidP="002460ED">
      <w:pPr>
        <w:jc w:val="thaiDistribute"/>
        <w:rPr>
          <w:rFonts w:ascii="Angsana New" w:hAnsi="Angsana New"/>
          <w:sz w:val="30"/>
          <w:szCs w:val="30"/>
        </w:rPr>
      </w:pPr>
    </w:p>
    <w:p w14:paraId="62254560" w14:textId="55526C43" w:rsidR="00A66487" w:rsidRPr="006323FF" w:rsidRDefault="00A66487" w:rsidP="002460ED">
      <w:pPr>
        <w:jc w:val="thaiDistribute"/>
        <w:rPr>
          <w:rFonts w:ascii="Angsana New" w:hAnsi="Angsana New"/>
          <w:sz w:val="30"/>
          <w:szCs w:val="30"/>
          <w:cs/>
        </w:rPr>
        <w:sectPr w:rsidR="00A66487" w:rsidRPr="006323FF" w:rsidSect="007D3FF3">
          <w:headerReference w:type="default" r:id="rId15"/>
          <w:pgSz w:w="11907" w:h="16840" w:code="9"/>
          <w:pgMar w:top="691" w:right="1287" w:bottom="576" w:left="1152" w:header="720" w:footer="720" w:gutter="0"/>
          <w:cols w:space="708"/>
          <w:docGrid w:linePitch="360"/>
        </w:sectPr>
      </w:pPr>
    </w:p>
    <w:p w14:paraId="2B840B8A" w14:textId="149BC0E1" w:rsidR="00FF1B79" w:rsidRPr="002460ED" w:rsidRDefault="00FF1B79" w:rsidP="00246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2460ED" w:rsidRPr="006B2DF0" w14:paraId="40BD2652" w14:textId="77777777" w:rsidTr="002D2F07">
        <w:trPr>
          <w:cantSplit/>
          <w:trHeight w:val="360"/>
          <w:tblHeader/>
        </w:trPr>
        <w:tc>
          <w:tcPr>
            <w:tcW w:w="2779" w:type="dxa"/>
          </w:tcPr>
          <w:p w14:paraId="4FF6B3AF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46583384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460ED" w:rsidRPr="006B2DF0" w14:paraId="6E55E945" w14:textId="77777777" w:rsidTr="002D2F07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3373E9B0" w14:textId="581E14C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52" w:type="dxa"/>
            <w:gridSpan w:val="3"/>
          </w:tcPr>
          <w:p w14:paraId="00D8CCDF" w14:textId="77777777" w:rsidR="002460ED" w:rsidRPr="006B2DF0" w:rsidRDefault="002460ED" w:rsidP="002D2F07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183848E0" w14:textId="77777777" w:rsidR="002460ED" w:rsidRPr="006B2DF0" w:rsidRDefault="002460ED" w:rsidP="002D2F07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ขายเครื่องมือและ</w:t>
            </w:r>
          </w:p>
          <w:p w14:paraId="42508641" w14:textId="77777777" w:rsidR="002460ED" w:rsidRPr="006B2DF0" w:rsidRDefault="002460ED" w:rsidP="002D2F07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อุปกรณ์ทางการแพทย์ </w:t>
            </w:r>
          </w:p>
          <w:p w14:paraId="263B3887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วัสดุการแพทย์</w:t>
            </w:r>
          </w:p>
        </w:tc>
        <w:tc>
          <w:tcPr>
            <w:tcW w:w="178" w:type="dxa"/>
          </w:tcPr>
          <w:p w14:paraId="48F46B29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3BFCEBF" w14:textId="77777777" w:rsidR="002460ED" w:rsidRPr="006B2DF0" w:rsidRDefault="002460ED" w:rsidP="002D2F07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506B60D5" w14:textId="77777777" w:rsidR="002460ED" w:rsidRPr="006B2DF0" w:rsidRDefault="002460ED" w:rsidP="002D2F07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บริการเครื่องมือแพทย์</w:t>
            </w:r>
          </w:p>
          <w:p w14:paraId="426EB75A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ณ ศูนย์ตรวจการนอนหลับและบริการซ่อมแซม</w:t>
            </w:r>
          </w:p>
        </w:tc>
        <w:tc>
          <w:tcPr>
            <w:tcW w:w="180" w:type="dxa"/>
          </w:tcPr>
          <w:p w14:paraId="2C7CC7B8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A06B762" w14:textId="2EE3109F" w:rsidR="002460ED" w:rsidRPr="006B2DF0" w:rsidRDefault="000107FA" w:rsidP="002D2F07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รายได้จากการให้เช่า</w:t>
            </w:r>
            <w:r w:rsidR="002460ED"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เครื่องมือแพทย์</w:t>
            </w:r>
          </w:p>
          <w:p w14:paraId="7EB606C3" w14:textId="77777777" w:rsidR="002460ED" w:rsidRPr="006B2DF0" w:rsidRDefault="002460ED" w:rsidP="002D2F07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ณ ศูนย์ดูแลสุขภาพ </w:t>
            </w:r>
          </w:p>
          <w:p w14:paraId="282E50B7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และบริการอื่นๆ</w:t>
            </w:r>
          </w:p>
        </w:tc>
        <w:tc>
          <w:tcPr>
            <w:tcW w:w="186" w:type="dxa"/>
          </w:tcPr>
          <w:p w14:paraId="13DB4949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E972FF6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6917E447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549D77EB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380E6370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1B099D33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5AE07B60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70EA0782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5D2F0D2C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71193011" w14:textId="77777777" w:rsidR="002460ED" w:rsidRPr="006B2DF0" w:rsidRDefault="002460ED" w:rsidP="002D2F0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6B2DF0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2460ED" w:rsidRPr="006B2DF0" w14:paraId="4BD3B483" w14:textId="77777777" w:rsidTr="002D2F07">
        <w:trPr>
          <w:cantSplit/>
          <w:tblHeader/>
        </w:trPr>
        <w:tc>
          <w:tcPr>
            <w:tcW w:w="2779" w:type="dxa"/>
          </w:tcPr>
          <w:p w14:paraId="70E2E7E3" w14:textId="05CE584C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สำหรับปีสิ้นสุด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1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BE6D7FD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1F8EDBB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5C5238E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6F1EBE8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3FDB9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0595EE7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F9A7C57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4A0E6D3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5BC428F5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F642609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1013D162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63545339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5099B82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C9F8FFC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639482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27451087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F97C198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BEAA0B0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32349D2" w14:textId="77777777" w:rsidR="002460ED" w:rsidRPr="006B2DF0" w:rsidRDefault="002460ED" w:rsidP="002D2F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2460ED" w:rsidRPr="006B2DF0" w14:paraId="39DC7991" w14:textId="77777777" w:rsidTr="002D2F07">
        <w:trPr>
          <w:cantSplit/>
          <w:trHeight w:val="80"/>
          <w:tblHeader/>
        </w:trPr>
        <w:tc>
          <w:tcPr>
            <w:tcW w:w="2779" w:type="dxa"/>
          </w:tcPr>
          <w:p w14:paraId="13C0DA69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6887B94C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6B2DF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2460ED" w:rsidRPr="006B2DF0" w14:paraId="2BA75CCC" w14:textId="77777777" w:rsidTr="002D2F07">
        <w:trPr>
          <w:cantSplit/>
        </w:trPr>
        <w:tc>
          <w:tcPr>
            <w:tcW w:w="2779" w:type="dxa"/>
          </w:tcPr>
          <w:p w14:paraId="5A308B29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13579BC8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00131C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E9EFA3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D9B3195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C9F427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A83989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B40D8C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785FFD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076C97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DDA41D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AEDBC69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D61D3C0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D052ACA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477082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B3FF00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14A5952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519314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845395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877BDC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270E3" w:rsidRPr="006B2DF0" w14:paraId="3715848A" w14:textId="77777777" w:rsidTr="002D2F07">
        <w:trPr>
          <w:cantSplit/>
        </w:trPr>
        <w:tc>
          <w:tcPr>
            <w:tcW w:w="2779" w:type="dxa"/>
          </w:tcPr>
          <w:p w14:paraId="4E9FC896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62DF1176" w14:textId="41820961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838,79</w:t>
            </w:r>
            <w:r w:rsidR="009920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22ADB615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D2F11C7" w14:textId="715F2F34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752,331</w:t>
            </w:r>
          </w:p>
        </w:tc>
        <w:tc>
          <w:tcPr>
            <w:tcW w:w="178" w:type="dxa"/>
            <w:vAlign w:val="bottom"/>
          </w:tcPr>
          <w:p w14:paraId="11C9EA72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33C14D" w14:textId="44DB04F8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45,49</w:t>
            </w:r>
            <w:r w:rsidR="009920A3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7E8B6F0D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303BE2" w14:textId="0AD2B062" w:rsidR="00B270E3" w:rsidRPr="007323E2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26,375</w:t>
            </w:r>
          </w:p>
        </w:tc>
        <w:tc>
          <w:tcPr>
            <w:tcW w:w="180" w:type="dxa"/>
            <w:vAlign w:val="bottom"/>
          </w:tcPr>
          <w:p w14:paraId="4376382D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55DF7B" w14:textId="4135DBE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25,891</w:t>
            </w:r>
          </w:p>
        </w:tc>
        <w:tc>
          <w:tcPr>
            <w:tcW w:w="180" w:type="dxa"/>
            <w:vAlign w:val="bottom"/>
          </w:tcPr>
          <w:p w14:paraId="5E6B2FF3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11B54F1" w14:textId="75B13B9C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14,474</w:t>
            </w:r>
          </w:p>
        </w:tc>
        <w:tc>
          <w:tcPr>
            <w:tcW w:w="186" w:type="dxa"/>
            <w:vAlign w:val="bottom"/>
          </w:tcPr>
          <w:p w14:paraId="20968F53" w14:textId="77777777" w:rsidR="00B270E3" w:rsidRPr="00B84B04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left" w:pos="470"/>
              </w:tabs>
              <w:spacing w:line="240" w:lineRule="atLeast"/>
              <w:ind w:left="-70" w:right="-19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</w:tcPr>
          <w:p w14:paraId="4B051A99" w14:textId="39478DC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DDA494F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3B1A7D" w14:textId="0916CF08" w:rsidR="00B270E3" w:rsidRPr="00F97EAF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hAnsi="Angsana New" w:cstheme="minorBidi"/>
                <w:sz w:val="26"/>
                <w:szCs w:val="33"/>
                <w:cs/>
                <w:lang w:bidi="th-TH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8740F7E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8325B3" w14:textId="0E3A496A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910,178</w:t>
            </w:r>
          </w:p>
        </w:tc>
        <w:tc>
          <w:tcPr>
            <w:tcW w:w="180" w:type="dxa"/>
          </w:tcPr>
          <w:p w14:paraId="4D49FE19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A5D628" w14:textId="6BBEA4A6" w:rsidR="00B270E3" w:rsidRPr="00D0066C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0066C">
              <w:rPr>
                <w:rFonts w:ascii="Angsana New" w:eastAsia="MS Mincho" w:hAnsi="Angsana New"/>
                <w:sz w:val="26"/>
                <w:szCs w:val="26"/>
                <w:lang w:val="en-GB"/>
              </w:rPr>
              <w:t>793,180</w:t>
            </w:r>
          </w:p>
        </w:tc>
      </w:tr>
      <w:tr w:rsidR="00B270E3" w:rsidRPr="006B2DF0" w14:paraId="319B831B" w14:textId="77777777" w:rsidTr="002D2F07">
        <w:trPr>
          <w:cantSplit/>
        </w:trPr>
        <w:tc>
          <w:tcPr>
            <w:tcW w:w="2779" w:type="dxa"/>
          </w:tcPr>
          <w:p w14:paraId="4F8A6AF6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0C364E7D" w14:textId="4D79E4C4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181,6</w:t>
            </w:r>
            <w:r w:rsidR="009920A3">
              <w:rPr>
                <w:rFonts w:ascii="Angsana New" w:eastAsia="MS Mincho" w:hAnsi="Angsana New"/>
                <w:sz w:val="26"/>
                <w:szCs w:val="26"/>
              </w:rPr>
              <w:t>30</w:t>
            </w:r>
          </w:p>
        </w:tc>
        <w:tc>
          <w:tcPr>
            <w:tcW w:w="180" w:type="dxa"/>
            <w:vAlign w:val="bottom"/>
          </w:tcPr>
          <w:p w14:paraId="1A6DD333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4C1171" w14:textId="67C3F16D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48,651</w:t>
            </w:r>
          </w:p>
        </w:tc>
        <w:tc>
          <w:tcPr>
            <w:tcW w:w="178" w:type="dxa"/>
            <w:vAlign w:val="bottom"/>
          </w:tcPr>
          <w:p w14:paraId="3B45BB39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C42C3" w14:textId="6D7D8FB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spacing w:line="240" w:lineRule="auto"/>
              <w:ind w:left="-70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60A2781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decimal" w:pos="20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9A52A8" w14:textId="5E730A8F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decimal" w:pos="-7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161EC38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AFFD7C" w14:textId="4A4326A2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E9C290E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07DFE1F8" w14:textId="23C031AC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32EC9F71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AD7C4E" w14:textId="28B41CE4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(181,6</w:t>
            </w:r>
            <w:r w:rsidR="009920A3">
              <w:rPr>
                <w:rFonts w:ascii="Angsana New" w:eastAsia="MS Mincho" w:hAnsi="Angsana New"/>
                <w:sz w:val="26"/>
                <w:szCs w:val="26"/>
              </w:rPr>
              <w:t>30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C869667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44ADA2" w14:textId="6C62D852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(48,651)</w:t>
            </w:r>
          </w:p>
        </w:tc>
        <w:tc>
          <w:tcPr>
            <w:tcW w:w="186" w:type="dxa"/>
          </w:tcPr>
          <w:p w14:paraId="5FC5ECE0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1D4316" w14:textId="5F82EE63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A38A8B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06D162" w14:textId="04FB570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B270E3" w:rsidRPr="006B2DF0" w14:paraId="4B988B31" w14:textId="77777777" w:rsidTr="002D2F07">
        <w:trPr>
          <w:cantSplit/>
        </w:trPr>
        <w:tc>
          <w:tcPr>
            <w:tcW w:w="2779" w:type="dxa"/>
          </w:tcPr>
          <w:p w14:paraId="360168DE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20E01E" w14:textId="7F557B6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1,020,421</w:t>
            </w:r>
          </w:p>
        </w:tc>
        <w:tc>
          <w:tcPr>
            <w:tcW w:w="180" w:type="dxa"/>
            <w:vAlign w:val="bottom"/>
          </w:tcPr>
          <w:p w14:paraId="5B42C613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5A563" w14:textId="5FE1E1FB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800,982</w:t>
            </w:r>
          </w:p>
        </w:tc>
        <w:tc>
          <w:tcPr>
            <w:tcW w:w="178" w:type="dxa"/>
            <w:vAlign w:val="bottom"/>
          </w:tcPr>
          <w:p w14:paraId="7296A2AD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EBAD47" w14:textId="27E88FCA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45,49</w:t>
            </w:r>
            <w:r w:rsidR="009920A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47633BF5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00490" w14:textId="1C7E5DCB" w:rsidR="00B270E3" w:rsidRPr="00B84B04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26,375</w:t>
            </w:r>
          </w:p>
        </w:tc>
        <w:tc>
          <w:tcPr>
            <w:tcW w:w="180" w:type="dxa"/>
            <w:vAlign w:val="bottom"/>
          </w:tcPr>
          <w:p w14:paraId="2CBBEAFF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32F494" w14:textId="0D2DE148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25,891</w:t>
            </w:r>
          </w:p>
        </w:tc>
        <w:tc>
          <w:tcPr>
            <w:tcW w:w="180" w:type="dxa"/>
            <w:vAlign w:val="bottom"/>
          </w:tcPr>
          <w:p w14:paraId="7DDDB797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DD9164A" w14:textId="369C15DB" w:rsidR="00B270E3" w:rsidRPr="001F5CB7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14,474</w:t>
            </w:r>
          </w:p>
        </w:tc>
        <w:tc>
          <w:tcPr>
            <w:tcW w:w="186" w:type="dxa"/>
            <w:vAlign w:val="bottom"/>
          </w:tcPr>
          <w:p w14:paraId="4C38E73B" w14:textId="77777777" w:rsidR="00B270E3" w:rsidRPr="00B84B04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left" w:pos="470"/>
              </w:tabs>
              <w:spacing w:line="240" w:lineRule="atLeast"/>
              <w:ind w:left="-70" w:right="-19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E0B8DD0" w14:textId="5BFA3559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(181,6</w:t>
            </w:r>
            <w:r w:rsidR="009920A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C4C340F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7618EF" w14:textId="2711BD6C" w:rsidR="00B270E3" w:rsidRPr="00097BC3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97BC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(48,651)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7A781D6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CAFB5" w14:textId="4BD38932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910,178</w:t>
            </w:r>
          </w:p>
        </w:tc>
        <w:tc>
          <w:tcPr>
            <w:tcW w:w="180" w:type="dxa"/>
            <w:vAlign w:val="bottom"/>
          </w:tcPr>
          <w:p w14:paraId="3D5D78BD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DB729" w14:textId="22C8FB5C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793,180</w:t>
            </w:r>
          </w:p>
        </w:tc>
      </w:tr>
      <w:tr w:rsidR="002460ED" w:rsidRPr="006B2DF0" w14:paraId="2CF4576D" w14:textId="77777777" w:rsidTr="002D2F07">
        <w:trPr>
          <w:cantSplit/>
        </w:trPr>
        <w:tc>
          <w:tcPr>
            <w:tcW w:w="2779" w:type="dxa"/>
          </w:tcPr>
          <w:p w14:paraId="3620B4D6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C64E03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AB7B85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EAE5A28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C59D41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2E8FAC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4A70C8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0D58471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46D073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9B786BE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B9255B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9DAD120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A9593E3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7574E71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9433C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4503C7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62AEBEDC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4DCE865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CC48CE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D11BFB4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2460ED" w:rsidRPr="006B2DF0" w14:paraId="3FB1A3D2" w14:textId="77777777" w:rsidTr="002D2F07">
        <w:trPr>
          <w:cantSplit/>
        </w:trPr>
        <w:tc>
          <w:tcPr>
            <w:tcW w:w="2779" w:type="dxa"/>
          </w:tcPr>
          <w:p w14:paraId="34CAADF7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5E80AD80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8D005D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53A2BE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96F3EC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84E3F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7E9DFD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7FCF00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34EF8B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D67858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D3ACEF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059E30A2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0BC683B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6F76DCE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3C77E4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3D029A3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43DA3AD1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60F2D48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48F654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D1EBFD2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2460ED" w:rsidRPr="006B2DF0" w14:paraId="050D5678" w14:textId="77777777" w:rsidTr="002D2F07">
        <w:trPr>
          <w:cantSplit/>
        </w:trPr>
        <w:tc>
          <w:tcPr>
            <w:tcW w:w="2779" w:type="dxa"/>
          </w:tcPr>
          <w:p w14:paraId="1CE68289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522A940A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7E2E68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C71F66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0C812A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C424DE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C70ED3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9074A4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D79610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8A4BF86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545E1B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36AB1756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CAB1CCD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7CC728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F10579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BD8C8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45686B2A" w14:textId="77777777" w:rsidR="002460ED" w:rsidRPr="006B2DF0" w:rsidRDefault="002460ED" w:rsidP="002D2F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E4037F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6705CA" w14:textId="77777777" w:rsidR="002460ED" w:rsidRPr="006B2DF0" w:rsidRDefault="002460ED" w:rsidP="002D2F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55EA61" w14:textId="77777777" w:rsidR="002460ED" w:rsidRPr="006B2DF0" w:rsidRDefault="002460E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270E3" w:rsidRPr="006B2DF0" w14:paraId="47A1308A" w14:textId="77777777" w:rsidTr="002D2F07">
        <w:trPr>
          <w:cantSplit/>
        </w:trPr>
        <w:tc>
          <w:tcPr>
            <w:tcW w:w="2779" w:type="dxa"/>
            <w:vAlign w:val="bottom"/>
          </w:tcPr>
          <w:p w14:paraId="6BBAFB27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F4204E5" w14:textId="2D40C9B3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1,020,421</w:t>
            </w:r>
          </w:p>
        </w:tc>
        <w:tc>
          <w:tcPr>
            <w:tcW w:w="180" w:type="dxa"/>
            <w:vAlign w:val="bottom"/>
          </w:tcPr>
          <w:p w14:paraId="22C2BD9A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3F092E4" w14:textId="488EDC38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800,982</w:t>
            </w:r>
          </w:p>
        </w:tc>
        <w:tc>
          <w:tcPr>
            <w:tcW w:w="178" w:type="dxa"/>
            <w:vAlign w:val="bottom"/>
          </w:tcPr>
          <w:p w14:paraId="5F3FF56A" w14:textId="77777777" w:rsidR="00B270E3" w:rsidRPr="00BC7878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6D360" w14:textId="545C5EDC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26,66</w:t>
            </w:r>
            <w:r w:rsidR="009920A3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07D7EAFC" w14:textId="77777777" w:rsidR="00B270E3" w:rsidRPr="00BC7878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15E889D" w14:textId="6C49E74C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11,188</w:t>
            </w:r>
          </w:p>
        </w:tc>
        <w:tc>
          <w:tcPr>
            <w:tcW w:w="180" w:type="dxa"/>
            <w:vAlign w:val="bottom"/>
          </w:tcPr>
          <w:p w14:paraId="22AB91F4" w14:textId="77777777" w:rsidR="00B270E3" w:rsidRPr="00BC7878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B0B09D8" w14:textId="2CD020F0" w:rsidR="00B270E3" w:rsidRPr="00BC7878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857E64" w14:textId="77777777" w:rsidR="00B270E3" w:rsidRPr="00BC7878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4EBF7F" w14:textId="2EE59D93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" w:type="dxa"/>
            <w:vAlign w:val="bottom"/>
          </w:tcPr>
          <w:p w14:paraId="3D15425B" w14:textId="77777777" w:rsidR="00B270E3" w:rsidRPr="00BC7878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39F6104" w14:textId="1F4B53F2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(181,6</w:t>
            </w:r>
            <w:r w:rsidR="009920A3">
              <w:rPr>
                <w:rFonts w:ascii="Angsana New" w:eastAsia="MS Mincho" w:hAnsi="Angsana New"/>
                <w:sz w:val="26"/>
                <w:szCs w:val="26"/>
              </w:rPr>
              <w:t>30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459CCFD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19ED89" w14:textId="6E9CA6FB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(48,651)</w:t>
            </w:r>
          </w:p>
        </w:tc>
        <w:tc>
          <w:tcPr>
            <w:tcW w:w="186" w:type="dxa"/>
          </w:tcPr>
          <w:p w14:paraId="31BA82A1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321681" w14:textId="08450864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865,454</w:t>
            </w:r>
          </w:p>
        </w:tc>
        <w:tc>
          <w:tcPr>
            <w:tcW w:w="180" w:type="dxa"/>
          </w:tcPr>
          <w:p w14:paraId="2B963FA9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150658" w14:textId="047BAC41" w:rsidR="00B270E3" w:rsidRPr="0032535F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763,519</w:t>
            </w:r>
          </w:p>
        </w:tc>
      </w:tr>
      <w:tr w:rsidR="00B270E3" w:rsidRPr="006B2DF0" w14:paraId="0218E0CC" w14:textId="77777777" w:rsidTr="002D2F07">
        <w:trPr>
          <w:cantSplit/>
        </w:trPr>
        <w:tc>
          <w:tcPr>
            <w:tcW w:w="2779" w:type="dxa"/>
            <w:vAlign w:val="bottom"/>
          </w:tcPr>
          <w:p w14:paraId="0DCFFE6B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601201" w14:textId="45BB2F71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29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39FA6FA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D58CFA" w14:textId="5A5076D2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  <w:tab w:val="decimal" w:pos="560"/>
                <w:tab w:val="decimal" w:pos="740"/>
              </w:tabs>
              <w:spacing w:line="240" w:lineRule="auto"/>
              <w:ind w:left="-129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18E2997" w14:textId="77777777" w:rsidR="00B270E3" w:rsidRPr="00BC7878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DE465E" w14:textId="42A4E73B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18,833</w:t>
            </w:r>
          </w:p>
        </w:tc>
        <w:tc>
          <w:tcPr>
            <w:tcW w:w="180" w:type="dxa"/>
            <w:vAlign w:val="bottom"/>
          </w:tcPr>
          <w:p w14:paraId="1B3E6D0D" w14:textId="77777777" w:rsidR="00B270E3" w:rsidRPr="00BC7878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EA4A96" w14:textId="7C715F97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15,187</w:t>
            </w:r>
          </w:p>
        </w:tc>
        <w:tc>
          <w:tcPr>
            <w:tcW w:w="180" w:type="dxa"/>
            <w:vAlign w:val="bottom"/>
          </w:tcPr>
          <w:p w14:paraId="6B3C458A" w14:textId="77777777" w:rsidR="00B270E3" w:rsidRPr="00BC7878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44B24D" w14:textId="614AA34B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25,891</w:t>
            </w:r>
          </w:p>
        </w:tc>
        <w:tc>
          <w:tcPr>
            <w:tcW w:w="180" w:type="dxa"/>
            <w:vAlign w:val="bottom"/>
          </w:tcPr>
          <w:p w14:paraId="2078EE7E" w14:textId="77777777" w:rsidR="00B270E3" w:rsidRPr="00BC7878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A622C4B" w14:textId="156CE98D" w:rsidR="00B270E3" w:rsidRPr="00BC787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14,474</w:t>
            </w:r>
          </w:p>
        </w:tc>
        <w:tc>
          <w:tcPr>
            <w:tcW w:w="186" w:type="dxa"/>
            <w:vAlign w:val="bottom"/>
          </w:tcPr>
          <w:p w14:paraId="034A25E5" w14:textId="77777777" w:rsidR="00B270E3" w:rsidRPr="00BC7878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E9C8434" w14:textId="07676B03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270" w:hanging="5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8899B4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0" w:right="-161" w:hanging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7D84ED" w14:textId="1557A662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E615F93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9C5E53" w14:textId="7F3275C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44,724</w:t>
            </w:r>
          </w:p>
        </w:tc>
        <w:tc>
          <w:tcPr>
            <w:tcW w:w="180" w:type="dxa"/>
            <w:vAlign w:val="bottom"/>
          </w:tcPr>
          <w:p w14:paraId="41DB5A6A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285A32" w14:textId="6F04D229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29,661</w:t>
            </w:r>
          </w:p>
        </w:tc>
      </w:tr>
      <w:tr w:rsidR="00B270E3" w:rsidRPr="006B2DF0" w14:paraId="6F705D71" w14:textId="77777777" w:rsidTr="002D2F07">
        <w:trPr>
          <w:cantSplit/>
        </w:trPr>
        <w:tc>
          <w:tcPr>
            <w:tcW w:w="2779" w:type="dxa"/>
          </w:tcPr>
          <w:p w14:paraId="0F74A12B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7A4CD" w14:textId="612CC3F1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1,020,421</w:t>
            </w:r>
          </w:p>
        </w:tc>
        <w:tc>
          <w:tcPr>
            <w:tcW w:w="180" w:type="dxa"/>
            <w:vAlign w:val="bottom"/>
          </w:tcPr>
          <w:p w14:paraId="2559FD1A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84FA3DE" w14:textId="2CE106E5" w:rsidR="00B270E3" w:rsidRPr="00B84B04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800,982</w:t>
            </w:r>
          </w:p>
        </w:tc>
        <w:tc>
          <w:tcPr>
            <w:tcW w:w="178" w:type="dxa"/>
            <w:vAlign w:val="bottom"/>
          </w:tcPr>
          <w:p w14:paraId="724E31D2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DA2BA4" w14:textId="590876C4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45,49</w:t>
            </w:r>
            <w:r w:rsidR="009920A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18C91137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A62E43" w14:textId="0918D044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26,375</w:t>
            </w:r>
          </w:p>
        </w:tc>
        <w:tc>
          <w:tcPr>
            <w:tcW w:w="180" w:type="dxa"/>
          </w:tcPr>
          <w:p w14:paraId="2649C4E4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131EBD" w14:textId="185AA518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25,891</w:t>
            </w:r>
          </w:p>
        </w:tc>
        <w:tc>
          <w:tcPr>
            <w:tcW w:w="180" w:type="dxa"/>
          </w:tcPr>
          <w:p w14:paraId="338F368A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2C2BF8" w14:textId="63A6DC01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14,474</w:t>
            </w:r>
          </w:p>
        </w:tc>
        <w:tc>
          <w:tcPr>
            <w:tcW w:w="186" w:type="dxa"/>
          </w:tcPr>
          <w:p w14:paraId="719F88C8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04F49A2" w14:textId="7E48FC74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(181,6</w:t>
            </w:r>
            <w:r w:rsidR="009920A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</w:t>
            </w: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CC891C2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8CAB60" w14:textId="0ABEE7B8" w:rsidR="00B270E3" w:rsidRPr="00097BC3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97BC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(48,651)</w:t>
            </w:r>
          </w:p>
        </w:tc>
        <w:tc>
          <w:tcPr>
            <w:tcW w:w="186" w:type="dxa"/>
          </w:tcPr>
          <w:p w14:paraId="40974AEE" w14:textId="77777777" w:rsidR="00B270E3" w:rsidRPr="00097BC3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226A20" w14:textId="03134405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910,178</w:t>
            </w:r>
          </w:p>
        </w:tc>
        <w:tc>
          <w:tcPr>
            <w:tcW w:w="180" w:type="dxa"/>
          </w:tcPr>
          <w:p w14:paraId="4E4E030C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D7D0C2" w14:textId="0E9C3955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793,180</w:t>
            </w:r>
          </w:p>
        </w:tc>
      </w:tr>
      <w:tr w:rsidR="00B17CF5" w:rsidRPr="006B2DF0" w14:paraId="3498208A" w14:textId="77777777" w:rsidTr="002D2F07">
        <w:trPr>
          <w:cantSplit/>
        </w:trPr>
        <w:tc>
          <w:tcPr>
            <w:tcW w:w="2779" w:type="dxa"/>
          </w:tcPr>
          <w:p w14:paraId="44BDB661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0A8AAB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769D62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9809B95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DD7AF2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CC26B43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99988C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7DF6F8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786634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8F5B820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A5784B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6804B8D3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8335FEE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05F3E8CF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36FB47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D52C7D5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BC905BA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9ED981E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F1B84C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638300D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17CF5" w:rsidRPr="006B2DF0" w14:paraId="2377EAAC" w14:textId="77777777" w:rsidTr="002D2F07">
        <w:trPr>
          <w:cantSplit/>
        </w:trPr>
        <w:tc>
          <w:tcPr>
            <w:tcW w:w="2779" w:type="dxa"/>
          </w:tcPr>
          <w:p w14:paraId="4B25225A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6B2D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(ขาดทุน) ขั้นต้น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A3B6D3" w14:textId="15251B88" w:rsidR="00B17CF5" w:rsidRPr="00390498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highlight w:val="yellow"/>
              </w:rPr>
            </w:pPr>
            <w:r w:rsidRPr="0069326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309,558</w:t>
            </w:r>
          </w:p>
        </w:tc>
        <w:tc>
          <w:tcPr>
            <w:tcW w:w="180" w:type="dxa"/>
            <w:vAlign w:val="bottom"/>
          </w:tcPr>
          <w:p w14:paraId="25A9BE94" w14:textId="77777777" w:rsidR="00B17CF5" w:rsidRPr="00390498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7C010C41" w14:textId="5EA29500" w:rsidR="00B17CF5" w:rsidRPr="00E86B8E" w:rsidRDefault="0069326C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287,110</w:t>
            </w:r>
          </w:p>
        </w:tc>
        <w:tc>
          <w:tcPr>
            <w:tcW w:w="178" w:type="dxa"/>
            <w:vAlign w:val="bottom"/>
          </w:tcPr>
          <w:p w14:paraId="4F40074F" w14:textId="77777777" w:rsidR="00B17CF5" w:rsidRPr="00E86B8E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65388A" w14:textId="6032E1AA" w:rsidR="00B17CF5" w:rsidRPr="00E86B8E" w:rsidRDefault="00A67C3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6,490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436F3FA" w14:textId="77777777" w:rsidR="00B17CF5" w:rsidRPr="00E86B8E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3AA299" w14:textId="7A42526C" w:rsidR="00B17CF5" w:rsidRPr="00E86B8E" w:rsidRDefault="00A67C3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6,801</w:t>
            </w:r>
          </w:p>
        </w:tc>
        <w:tc>
          <w:tcPr>
            <w:tcW w:w="180" w:type="dxa"/>
            <w:vAlign w:val="bottom"/>
          </w:tcPr>
          <w:p w14:paraId="737CAD2F" w14:textId="77777777" w:rsidR="00B17CF5" w:rsidRPr="00E86B8E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10CC99B" w14:textId="04C8EBEF" w:rsidR="00B17CF5" w:rsidRPr="00E86B8E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11,196</w:t>
            </w:r>
          </w:p>
        </w:tc>
        <w:tc>
          <w:tcPr>
            <w:tcW w:w="180" w:type="dxa"/>
            <w:vAlign w:val="bottom"/>
          </w:tcPr>
          <w:p w14:paraId="329EF795" w14:textId="77777777" w:rsidR="00B17CF5" w:rsidRPr="00E86B8E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78CD26B" w14:textId="0D5253D6" w:rsidR="00B17CF5" w:rsidRPr="00E86B8E" w:rsidRDefault="00A67C3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6,487</w:t>
            </w:r>
          </w:p>
        </w:tc>
        <w:tc>
          <w:tcPr>
            <w:tcW w:w="186" w:type="dxa"/>
            <w:vAlign w:val="bottom"/>
          </w:tcPr>
          <w:p w14:paraId="10710AB2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5BB40E80" w14:textId="2B0FE08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59D3B6A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FD0F1A" w14:textId="2A66E746" w:rsidR="00B17CF5" w:rsidRPr="006B2DF0" w:rsidRDefault="00A67C3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563917C2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5159F8" w14:textId="1B25776F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314,264</w:t>
            </w:r>
          </w:p>
        </w:tc>
        <w:tc>
          <w:tcPr>
            <w:tcW w:w="180" w:type="dxa"/>
            <w:vAlign w:val="bottom"/>
          </w:tcPr>
          <w:p w14:paraId="36F57FE5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3385740" w14:textId="3733C8FD" w:rsidR="00B17CF5" w:rsidRPr="006B2DF0" w:rsidRDefault="0069326C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300,398</w:t>
            </w:r>
          </w:p>
        </w:tc>
      </w:tr>
      <w:tr w:rsidR="00B17CF5" w:rsidRPr="006B2DF0" w14:paraId="40FC34D0" w14:textId="77777777" w:rsidTr="002D2F07">
        <w:trPr>
          <w:cantSplit/>
        </w:trPr>
        <w:tc>
          <w:tcPr>
            <w:tcW w:w="2779" w:type="dxa"/>
          </w:tcPr>
          <w:p w14:paraId="4A7299B5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7FA1B4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6B2DEA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ACD3456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5DA846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D0D67E3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573CDE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BC6DC7A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050745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F49876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89E220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4B4B7BF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3F9F739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178E2192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AAC0A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896D8D8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E09AECF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841AF6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0B0817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1422116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17CF5" w:rsidRPr="006B2DF0" w14:paraId="666E41B1" w14:textId="77777777" w:rsidTr="002D2F07">
        <w:trPr>
          <w:cantSplit/>
        </w:trPr>
        <w:tc>
          <w:tcPr>
            <w:tcW w:w="2779" w:type="dxa"/>
          </w:tcPr>
          <w:p w14:paraId="2682F804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</w:tcPr>
          <w:p w14:paraId="09716CE0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6A826C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1A5A28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0159BE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DCA41E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90E16C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24D3DC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E080C7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B934AD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269747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986751B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6475F75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25CC65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1EFDB6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F7D961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565B22CC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52CDAC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A8DFA0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97FA68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17CF5" w:rsidRPr="006B2DF0" w14:paraId="079F4C61" w14:textId="77777777" w:rsidTr="002D2F07">
        <w:trPr>
          <w:cantSplit/>
        </w:trPr>
        <w:tc>
          <w:tcPr>
            <w:tcW w:w="2779" w:type="dxa"/>
          </w:tcPr>
          <w:p w14:paraId="2EDB224E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080" w:type="dxa"/>
          </w:tcPr>
          <w:p w14:paraId="27BFDF9B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F20BEA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EBFB1E1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17BC1C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89860EE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CB4D85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69D6F7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686792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5A1B76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C6C62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F36E8BC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88B34F5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F7B91D7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96C218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A0D627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144824A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4745D8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4F5E24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DB497E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270E3" w:rsidRPr="006B2DF0" w14:paraId="42663A87" w14:textId="77777777" w:rsidTr="00695B7D">
        <w:trPr>
          <w:cantSplit/>
        </w:trPr>
        <w:tc>
          <w:tcPr>
            <w:tcW w:w="2779" w:type="dxa"/>
            <w:vAlign w:val="bottom"/>
          </w:tcPr>
          <w:p w14:paraId="0541E468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เอกชน</w:t>
            </w:r>
          </w:p>
        </w:tc>
        <w:tc>
          <w:tcPr>
            <w:tcW w:w="1080" w:type="dxa"/>
          </w:tcPr>
          <w:p w14:paraId="4BE421FA" w14:textId="2A768BAD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466,02</w:t>
            </w:r>
            <w:r w:rsidR="00776AE4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09F85681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171B4ECF" w14:textId="71BB500F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327,54</w:t>
            </w:r>
            <w:r w:rsidR="00776AE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0DAB1AAB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82ABFD3" w14:textId="76B8AEE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5,03</w:t>
            </w:r>
            <w:r w:rsidR="005029A1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1B0DFA37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244CD80" w14:textId="238B2B3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8,45</w:t>
            </w:r>
            <w:r w:rsidR="00776AE4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248C5FD9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45D217" w14:textId="6E4B016D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11,425</w:t>
            </w:r>
          </w:p>
        </w:tc>
        <w:tc>
          <w:tcPr>
            <w:tcW w:w="180" w:type="dxa"/>
          </w:tcPr>
          <w:p w14:paraId="6999870F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1" w:type="dxa"/>
          </w:tcPr>
          <w:p w14:paraId="41DF27F6" w14:textId="4D85E2DC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51</w:t>
            </w:r>
            <w:r w:rsidR="00776AE4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6" w:type="dxa"/>
          </w:tcPr>
          <w:p w14:paraId="290CD638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</w:tcPr>
          <w:p w14:paraId="6C82F19E" w14:textId="49E5CEE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(181,6</w:t>
            </w:r>
            <w:r w:rsidR="005029A1">
              <w:rPr>
                <w:rFonts w:ascii="Angsana New" w:eastAsia="MS Mincho" w:hAnsi="Angsana New"/>
                <w:sz w:val="26"/>
                <w:szCs w:val="26"/>
              </w:rPr>
              <w:t>30</w:t>
            </w:r>
            <w:r w:rsidRPr="00B17CF5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67C1AFA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223EE45" w14:textId="6C3725E9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(48,651)</w:t>
            </w:r>
          </w:p>
        </w:tc>
        <w:tc>
          <w:tcPr>
            <w:tcW w:w="186" w:type="dxa"/>
          </w:tcPr>
          <w:p w14:paraId="077893E1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7CDC4CD" w14:textId="5FE311AE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3</w:t>
            </w:r>
            <w:r>
              <w:rPr>
                <w:rFonts w:ascii="Angsana New" w:eastAsia="MS Mincho" w:hAnsi="Angsana New"/>
                <w:sz w:val="26"/>
                <w:szCs w:val="26"/>
              </w:rPr>
              <w:t>10</w:t>
            </w:r>
            <w:r w:rsidRPr="00B17CF5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852</w:t>
            </w:r>
          </w:p>
        </w:tc>
        <w:tc>
          <w:tcPr>
            <w:tcW w:w="180" w:type="dxa"/>
          </w:tcPr>
          <w:p w14:paraId="6C03D0CD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6E2AA0" w14:textId="5D2D3FC3" w:rsidR="00B270E3" w:rsidRPr="00F67008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287,870</w:t>
            </w:r>
          </w:p>
        </w:tc>
      </w:tr>
      <w:tr w:rsidR="00B270E3" w:rsidRPr="006B2DF0" w14:paraId="40FB59BB" w14:textId="77777777" w:rsidTr="00695B7D">
        <w:trPr>
          <w:cantSplit/>
        </w:trPr>
        <w:tc>
          <w:tcPr>
            <w:tcW w:w="2779" w:type="dxa"/>
            <w:vAlign w:val="bottom"/>
          </w:tcPr>
          <w:p w14:paraId="66E0374A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รัฐบาล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60174" w14:textId="08F64DB6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2535F">
              <w:rPr>
                <w:rFonts w:ascii="Angsana New" w:eastAsia="MS Mincho" w:hAnsi="Angsana New"/>
                <w:sz w:val="26"/>
                <w:szCs w:val="26"/>
              </w:rPr>
              <w:t>5</w:t>
            </w:r>
            <w:r>
              <w:rPr>
                <w:rFonts w:ascii="Angsana New" w:eastAsia="MS Mincho" w:hAnsi="Angsana New"/>
                <w:sz w:val="26"/>
                <w:szCs w:val="26"/>
              </w:rPr>
              <w:t>54,</w:t>
            </w:r>
            <w:r w:rsidR="00776AE4">
              <w:rPr>
                <w:rFonts w:ascii="Angsana New" w:eastAsia="MS Mincho" w:hAnsi="Angsana New"/>
                <w:sz w:val="26"/>
                <w:szCs w:val="26"/>
              </w:rPr>
              <w:t>400</w:t>
            </w:r>
          </w:p>
        </w:tc>
        <w:tc>
          <w:tcPr>
            <w:tcW w:w="180" w:type="dxa"/>
          </w:tcPr>
          <w:p w14:paraId="5B62845F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7D2A6B" w14:textId="780378A8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473,43</w:t>
            </w:r>
            <w:r w:rsidR="00776AE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75D13903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8528E3" w14:textId="72222E8B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30</w:t>
            </w:r>
            <w:r w:rsidRPr="00B17CF5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776AE4">
              <w:rPr>
                <w:rFonts w:ascii="Angsana New" w:eastAsia="MS Mincho" w:hAnsi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14:paraId="6D7E95F5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4BBDD5" w14:textId="7A2AD9CE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17,9</w:t>
            </w:r>
            <w:r w:rsidR="00DC4066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776AE4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0BE6885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BCB5D8" w14:textId="4FA868E3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4,466</w:t>
            </w:r>
          </w:p>
        </w:tc>
        <w:tc>
          <w:tcPr>
            <w:tcW w:w="180" w:type="dxa"/>
          </w:tcPr>
          <w:p w14:paraId="0998FF4E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D871306" w14:textId="6F3CF49F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13,95</w:t>
            </w:r>
            <w:r w:rsidR="00776AE4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6" w:type="dxa"/>
          </w:tcPr>
          <w:p w14:paraId="51F1B627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0E5E25D" w14:textId="6BC557A8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29EEB7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ind w:right="-161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B7AFA8" w14:textId="579E1C45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56DA9D51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D20BBD" w14:textId="51717514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5</w:t>
            </w:r>
            <w:r>
              <w:rPr>
                <w:rFonts w:ascii="Angsana New" w:eastAsia="MS Mincho" w:hAnsi="Angsana New"/>
                <w:sz w:val="26"/>
                <w:szCs w:val="26"/>
              </w:rPr>
              <w:t>99</w:t>
            </w:r>
            <w:r w:rsidRPr="00B17CF5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326</w:t>
            </w:r>
          </w:p>
        </w:tc>
        <w:tc>
          <w:tcPr>
            <w:tcW w:w="180" w:type="dxa"/>
            <w:vAlign w:val="bottom"/>
          </w:tcPr>
          <w:p w14:paraId="641906EF" w14:textId="77777777" w:rsidR="00B270E3" w:rsidRPr="006B2DF0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2BDE49" w14:textId="48D8027E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505,310</w:t>
            </w:r>
          </w:p>
        </w:tc>
      </w:tr>
      <w:tr w:rsidR="00B270E3" w:rsidRPr="006B2DF0" w14:paraId="1333B533" w14:textId="77777777" w:rsidTr="00695B7D">
        <w:trPr>
          <w:cantSplit/>
        </w:trPr>
        <w:tc>
          <w:tcPr>
            <w:tcW w:w="2779" w:type="dxa"/>
          </w:tcPr>
          <w:p w14:paraId="05AE3227" w14:textId="77777777" w:rsidR="00B270E3" w:rsidRPr="006B2DF0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C6C622" w14:textId="3ED4ACD8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20,421</w:t>
            </w:r>
          </w:p>
        </w:tc>
        <w:tc>
          <w:tcPr>
            <w:tcW w:w="180" w:type="dxa"/>
          </w:tcPr>
          <w:p w14:paraId="12ABB02A" w14:textId="77777777" w:rsidR="00B270E3" w:rsidRPr="00B17CF5" w:rsidRDefault="00B270E3" w:rsidP="00B270E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F91FC5E" w14:textId="3A30141C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800,982</w:t>
            </w:r>
          </w:p>
        </w:tc>
        <w:tc>
          <w:tcPr>
            <w:tcW w:w="178" w:type="dxa"/>
          </w:tcPr>
          <w:p w14:paraId="7E8B9C6E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FD1295" w14:textId="1C2C8A88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</w:t>
            </w:r>
            <w:r w:rsidR="00DC406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="005029A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23BECA41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961D735" w14:textId="3CADE34F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  <w:r w:rsidR="000D4B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DC406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375</w:t>
            </w:r>
          </w:p>
        </w:tc>
        <w:tc>
          <w:tcPr>
            <w:tcW w:w="180" w:type="dxa"/>
          </w:tcPr>
          <w:p w14:paraId="698A03EA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C504EB" w14:textId="5CCE9AEC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5,891</w:t>
            </w:r>
          </w:p>
        </w:tc>
        <w:tc>
          <w:tcPr>
            <w:tcW w:w="180" w:type="dxa"/>
          </w:tcPr>
          <w:p w14:paraId="175A8E34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80E2AD9" w14:textId="738DF1F9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14,474</w:t>
            </w:r>
          </w:p>
        </w:tc>
        <w:tc>
          <w:tcPr>
            <w:tcW w:w="186" w:type="dxa"/>
          </w:tcPr>
          <w:p w14:paraId="228E8506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09207E0" w14:textId="45ECC951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(181,6</w:t>
            </w:r>
            <w:r w:rsidR="005029A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</w:t>
            </w: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450E45" w14:textId="77777777" w:rsidR="00B270E3" w:rsidRPr="00B17CF5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412424" w14:textId="5BD03F48" w:rsidR="00B270E3" w:rsidRPr="00F67008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right="-108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36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(48,651)</w:t>
            </w:r>
          </w:p>
        </w:tc>
        <w:tc>
          <w:tcPr>
            <w:tcW w:w="186" w:type="dxa"/>
          </w:tcPr>
          <w:p w14:paraId="37143FF6" w14:textId="77777777" w:rsidR="00B270E3" w:rsidRPr="00F67008" w:rsidRDefault="00B270E3" w:rsidP="00B270E3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ind w:right="101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93C4" w14:textId="4F526484" w:rsidR="00B270E3" w:rsidRPr="00B17CF5" w:rsidRDefault="00B270E3" w:rsidP="00B2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910,178</w:t>
            </w:r>
          </w:p>
        </w:tc>
        <w:tc>
          <w:tcPr>
            <w:tcW w:w="180" w:type="dxa"/>
          </w:tcPr>
          <w:p w14:paraId="0EBF800D" w14:textId="77777777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02EE3" w14:textId="0910B4A6" w:rsidR="00B270E3" w:rsidRPr="006B2DF0" w:rsidRDefault="00B270E3" w:rsidP="00B270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793,180</w:t>
            </w:r>
          </w:p>
        </w:tc>
      </w:tr>
      <w:tr w:rsidR="00B17CF5" w:rsidRPr="006B2DF0" w14:paraId="1793F29C" w14:textId="77777777" w:rsidTr="002D2F07">
        <w:trPr>
          <w:cantSplit/>
        </w:trPr>
        <w:tc>
          <w:tcPr>
            <w:tcW w:w="2779" w:type="dxa"/>
          </w:tcPr>
          <w:p w14:paraId="41BB2D3C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C32A1E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339A24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AD175D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664525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767BF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D3D2EB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4F549E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E03AC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28FA1E5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42A1D0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646774F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85C0E3B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E9AC2ED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34E19A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1BFB32D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4249A435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2D5D72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66B03C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83D51F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17CF5" w:rsidRPr="006B2DF0" w14:paraId="5EA5F747" w14:textId="77777777" w:rsidTr="002D2F07">
        <w:trPr>
          <w:cantSplit/>
        </w:trPr>
        <w:tc>
          <w:tcPr>
            <w:tcW w:w="2779" w:type="dxa"/>
          </w:tcPr>
          <w:p w14:paraId="778DF648" w14:textId="0989D7E2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552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กำไรก่อนต้นทุนทางการเงิน</w:t>
            </w:r>
          </w:p>
          <w:p w14:paraId="29179D93" w14:textId="77777777" w:rsidR="00B17CF5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552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ค่าใช้จ่าย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ภาษีเงินได้ ค่าเสื่อมราคาและ</w:t>
            </w:r>
          </w:p>
          <w:p w14:paraId="28247145" w14:textId="4725297F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ค่าตัดจำหน่าย</w:t>
            </w:r>
          </w:p>
        </w:tc>
        <w:tc>
          <w:tcPr>
            <w:tcW w:w="1080" w:type="dxa"/>
          </w:tcPr>
          <w:p w14:paraId="191A1CA4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C97860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1BC893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EA971B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B3A946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719A54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3A6654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7467E0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6C1E187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F5F135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3326CB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963F77C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B1A43A9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A28EA5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4751A5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713EA86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1910BD" w14:textId="1A438DE5" w:rsidR="00B17CF5" w:rsidRPr="006133C4" w:rsidRDefault="006133C4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133C4">
              <w:rPr>
                <w:rFonts w:ascii="Angsana New" w:eastAsia="MS Mincho" w:hAnsi="Angsana New"/>
                <w:sz w:val="26"/>
                <w:szCs w:val="26"/>
              </w:rPr>
              <w:t>83,03</w:t>
            </w:r>
            <w:r w:rsidR="00CC550E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26A3F874" w14:textId="77777777" w:rsidR="00B17CF5" w:rsidRPr="006133C4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7F5327" w14:textId="60EB70E0" w:rsidR="00B17CF5" w:rsidRPr="006133C4" w:rsidRDefault="006133C4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133C4">
              <w:rPr>
                <w:rFonts w:ascii="Angsana New" w:eastAsia="MS Mincho" w:hAnsi="Angsana New"/>
                <w:sz w:val="26"/>
                <w:szCs w:val="26"/>
              </w:rPr>
              <w:t>101,</w:t>
            </w:r>
            <w:r w:rsidR="00CC550E">
              <w:rPr>
                <w:rFonts w:ascii="Angsana New" w:eastAsia="MS Mincho" w:hAnsi="Angsana New"/>
                <w:sz w:val="26"/>
                <w:szCs w:val="26"/>
              </w:rPr>
              <w:t>928</w:t>
            </w:r>
          </w:p>
        </w:tc>
      </w:tr>
      <w:tr w:rsidR="00B17CF5" w:rsidRPr="006B2DF0" w14:paraId="07AC0474" w14:textId="77777777" w:rsidTr="002D2F07">
        <w:trPr>
          <w:cantSplit/>
        </w:trPr>
        <w:tc>
          <w:tcPr>
            <w:tcW w:w="2779" w:type="dxa"/>
          </w:tcPr>
          <w:p w14:paraId="7F5432F3" w14:textId="18254F32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5C33A137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BCAE72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87D21BB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83E65D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629590C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4A0457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95556C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FAE595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C463455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528B5A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5B8D9E1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F8B72F0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C5581A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D19B1C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86DD1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7D9D34E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8C0BC9" w14:textId="1DD97AEA" w:rsidR="00B17CF5" w:rsidRPr="00B17CF5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(45,67</w:t>
            </w:r>
            <w:r w:rsidR="00CC550E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Pr="00B17CF5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9ACFD8D" w14:textId="77777777" w:rsidR="00B17CF5" w:rsidRPr="00B17CF5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C87FAC3" w14:textId="125BEF34" w:rsidR="00B17CF5" w:rsidRPr="00B17CF5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17CF5">
              <w:rPr>
                <w:rFonts w:ascii="Angsana New" w:eastAsia="MS Mincho" w:hAnsi="Angsana New"/>
                <w:sz w:val="26"/>
                <w:szCs w:val="26"/>
              </w:rPr>
              <w:t>(34,</w:t>
            </w:r>
            <w:r w:rsidR="00CC550E">
              <w:rPr>
                <w:rFonts w:ascii="Angsana New" w:eastAsia="MS Mincho" w:hAnsi="Angsana New"/>
                <w:sz w:val="26"/>
                <w:szCs w:val="26"/>
              </w:rPr>
              <w:t>905</w:t>
            </w:r>
            <w:r w:rsidRPr="00B17CF5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</w:tr>
      <w:tr w:rsidR="00B17CF5" w:rsidRPr="006B2DF0" w14:paraId="29A79C23" w14:textId="77777777" w:rsidTr="002D2F07">
        <w:trPr>
          <w:cantSplit/>
        </w:trPr>
        <w:tc>
          <w:tcPr>
            <w:tcW w:w="2779" w:type="dxa"/>
          </w:tcPr>
          <w:p w14:paraId="2479D0A3" w14:textId="30F93AFF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080" w:type="dxa"/>
          </w:tcPr>
          <w:p w14:paraId="7045B1D0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C36609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2E2948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F289F9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BA3CEA1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3AC0AB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FE3337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FFAFAD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C0372DD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5A5B3B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46AC331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ECF2A0E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1C8D5393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CBE4DF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D18413D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68B8F50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05B4D9" w14:textId="5FEAFF29" w:rsidR="00B17CF5" w:rsidRPr="00F06BB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06BBC">
              <w:rPr>
                <w:rFonts w:ascii="Angsana New" w:eastAsia="MS Mincho" w:hAnsi="Angsana New"/>
                <w:sz w:val="26"/>
                <w:szCs w:val="26"/>
              </w:rPr>
              <w:t>37,353</w:t>
            </w:r>
          </w:p>
        </w:tc>
        <w:tc>
          <w:tcPr>
            <w:tcW w:w="180" w:type="dxa"/>
            <w:vAlign w:val="bottom"/>
          </w:tcPr>
          <w:p w14:paraId="2CF7B8EF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7E62F8" w14:textId="13C27620" w:rsidR="00B17CF5" w:rsidRPr="00214C38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14C38">
              <w:rPr>
                <w:rFonts w:ascii="Angsana New" w:eastAsia="MS Mincho" w:hAnsi="Angsana New"/>
                <w:sz w:val="26"/>
                <w:szCs w:val="26"/>
              </w:rPr>
              <w:t>67,023</w:t>
            </w:r>
          </w:p>
        </w:tc>
      </w:tr>
      <w:tr w:rsidR="00B17CF5" w:rsidRPr="006B2DF0" w14:paraId="1A9CB4C8" w14:textId="77777777" w:rsidTr="0038552C">
        <w:trPr>
          <w:cantSplit/>
        </w:trPr>
        <w:tc>
          <w:tcPr>
            <w:tcW w:w="2779" w:type="dxa"/>
          </w:tcPr>
          <w:p w14:paraId="1E1DAE9A" w14:textId="13F63E20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3C01326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AB8467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0336F7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606983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BCA0E0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74ACDC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183496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A62EF8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6496B7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F6D447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83A93EB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A4955F7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1A73DC65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DAC53D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8CD97FF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524CB527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CE76C0" w14:textId="71EAB29C" w:rsidR="00B17CF5" w:rsidRPr="00F06BB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06BBC">
              <w:rPr>
                <w:rFonts w:ascii="Angsana New" w:eastAsia="MS Mincho" w:hAnsi="Angsana New"/>
                <w:sz w:val="26"/>
                <w:szCs w:val="26"/>
              </w:rPr>
              <w:t>(13,13</w:t>
            </w:r>
            <w:r w:rsidR="00CC550E">
              <w:rPr>
                <w:rFonts w:ascii="Angsana New" w:eastAsia="MS Mincho" w:hAnsi="Angsana New"/>
                <w:sz w:val="26"/>
                <w:szCs w:val="26"/>
              </w:rPr>
              <w:t>0</w:t>
            </w:r>
            <w:r w:rsidRPr="00F06BBC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2AE9EF0" w14:textId="77777777" w:rsidR="00B17CF5" w:rsidRPr="00F06BBC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1401FB" w14:textId="4EDEBA15" w:rsidR="00B17CF5" w:rsidRPr="00214C38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14C38">
              <w:rPr>
                <w:rFonts w:ascii="Angsana New" w:eastAsia="MS Mincho" w:hAnsi="Angsana New"/>
                <w:sz w:val="26"/>
                <w:szCs w:val="26"/>
              </w:rPr>
              <w:t>(7,100)</w:t>
            </w:r>
          </w:p>
        </w:tc>
      </w:tr>
      <w:tr w:rsidR="00B17CF5" w:rsidRPr="006B2DF0" w14:paraId="44370465" w14:textId="77777777" w:rsidTr="0038552C">
        <w:trPr>
          <w:cantSplit/>
        </w:trPr>
        <w:tc>
          <w:tcPr>
            <w:tcW w:w="2779" w:type="dxa"/>
          </w:tcPr>
          <w:p w14:paraId="506D7782" w14:textId="77055589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14:paraId="128E9251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8FE9F9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0F9FF0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77BA06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2817A7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0203B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817679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AAEBED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529D97B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894396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9F2ADBA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DFFA96A" w14:textId="77777777" w:rsidR="00B17CF5" w:rsidRPr="006B2DF0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13101C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5E02C0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C4DE7" w14:textId="77777777" w:rsidR="00B17CF5" w:rsidRPr="006B2DF0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E655BB4" w14:textId="77777777" w:rsidR="00B17CF5" w:rsidRPr="006B2DF0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7BD87D" w14:textId="729F8D8A" w:rsidR="00B17CF5" w:rsidRPr="00F06BB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06BBC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CC550E">
              <w:rPr>
                <w:rFonts w:ascii="Angsana New" w:eastAsia="MS Mincho" w:hAnsi="Angsana New"/>
                <w:sz w:val="26"/>
                <w:szCs w:val="26"/>
              </w:rPr>
              <w:t>13</w:t>
            </w:r>
            <w:r w:rsidRPr="00F06BBC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CC550E">
              <w:rPr>
                <w:rFonts w:ascii="Angsana New" w:eastAsia="MS Mincho" w:hAnsi="Angsana New"/>
                <w:sz w:val="26"/>
                <w:szCs w:val="26"/>
              </w:rPr>
              <w:t>607</w:t>
            </w:r>
            <w:r w:rsidRPr="00F06BBC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72D13EC" w14:textId="77777777" w:rsidR="00B17CF5" w:rsidRPr="00F06BBC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61F66A" w14:textId="27BB8DFB" w:rsidR="00B17CF5" w:rsidRPr="00F06BB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(18,246)</w:t>
            </w:r>
          </w:p>
        </w:tc>
      </w:tr>
      <w:tr w:rsidR="00B17CF5" w:rsidRPr="0038552C" w14:paraId="698687E9" w14:textId="77777777" w:rsidTr="0038552C">
        <w:trPr>
          <w:cantSplit/>
        </w:trPr>
        <w:tc>
          <w:tcPr>
            <w:tcW w:w="2779" w:type="dxa"/>
          </w:tcPr>
          <w:p w14:paraId="0DB05FE6" w14:textId="27F6DCC4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552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44745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</w:t>
            </w:r>
            <w:r w:rsidRPr="0038552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หรับปี</w:t>
            </w:r>
          </w:p>
        </w:tc>
        <w:tc>
          <w:tcPr>
            <w:tcW w:w="1080" w:type="dxa"/>
          </w:tcPr>
          <w:p w14:paraId="425BBFCA" w14:textId="77777777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D97BED" w14:textId="77777777" w:rsidR="00B17CF5" w:rsidRPr="0038552C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74213E" w14:textId="77777777" w:rsidR="00B17CF5" w:rsidRPr="0038552C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2C21D0" w14:textId="77777777" w:rsidR="00B17CF5" w:rsidRPr="0038552C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19FDAE" w14:textId="77777777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25E33C" w14:textId="77777777" w:rsidR="00B17CF5" w:rsidRPr="0038552C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8B6BA2" w14:textId="77777777" w:rsidR="00B17CF5" w:rsidRPr="0038552C" w:rsidRDefault="00B17CF5" w:rsidP="00B17CF5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AD02FC" w14:textId="77777777" w:rsidR="00B17CF5" w:rsidRPr="0038552C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B587549" w14:textId="77777777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982F09" w14:textId="77777777" w:rsidR="00B17CF5" w:rsidRPr="0038552C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8514AFA" w14:textId="77777777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B64970" w14:textId="77777777" w:rsidR="00B17CF5" w:rsidRPr="0038552C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2C27D4" w14:textId="77777777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00B733" w14:textId="77777777" w:rsidR="00B17CF5" w:rsidRPr="0038552C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0E86F" w14:textId="77777777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1861BA0D" w14:textId="77777777" w:rsidR="00B17CF5" w:rsidRPr="0038552C" w:rsidRDefault="00B17CF5" w:rsidP="00B17C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B4263" w14:textId="503A7E1B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CC55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CC55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616</w:t>
            </w:r>
          </w:p>
        </w:tc>
        <w:tc>
          <w:tcPr>
            <w:tcW w:w="180" w:type="dxa"/>
            <w:vAlign w:val="bottom"/>
          </w:tcPr>
          <w:p w14:paraId="2E9EBC9D" w14:textId="77777777" w:rsidR="00B17CF5" w:rsidRPr="0038552C" w:rsidRDefault="00B17CF5" w:rsidP="00B17CF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69533" w14:textId="1ECC90E1" w:rsidR="00B17CF5" w:rsidRPr="0038552C" w:rsidRDefault="00B17CF5" w:rsidP="00B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41,677</w:t>
            </w:r>
          </w:p>
        </w:tc>
      </w:tr>
    </w:tbl>
    <w:p w14:paraId="182B3E08" w14:textId="77777777" w:rsidR="0067034C" w:rsidRPr="006B2DF0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46345A3A" w:rsidR="004C6EE4" w:rsidRPr="006B2DF0" w:rsidRDefault="004C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6B2DF0">
        <w:rPr>
          <w:rFonts w:ascii="Angsana New" w:hAnsi="Angsana New"/>
          <w:cs/>
        </w:rPr>
        <w:br w:type="page"/>
      </w:r>
    </w:p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080"/>
        <w:gridCol w:w="246"/>
        <w:gridCol w:w="1104"/>
        <w:gridCol w:w="267"/>
        <w:gridCol w:w="1173"/>
        <w:gridCol w:w="273"/>
        <w:gridCol w:w="1167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F55AD" w:rsidRPr="006B2DF0" w14:paraId="30134FFB" w14:textId="311AC33F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6E0CDAEC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</w:tcPr>
          <w:p w14:paraId="6AC11DC1" w14:textId="3B208ED8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F55AD" w:rsidRPr="006B2DF0" w14:paraId="79310642" w14:textId="23CD997D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53F732D7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2FD08AB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ขายเครื่องมือและ</w:t>
            </w:r>
          </w:p>
          <w:p w14:paraId="50426136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อุปกรณ์ทางการแพทย์ </w:t>
            </w:r>
          </w:p>
          <w:p w14:paraId="4D6643BD" w14:textId="1D982D5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วัสดุการแพทย์</w:t>
            </w:r>
          </w:p>
        </w:tc>
        <w:tc>
          <w:tcPr>
            <w:tcW w:w="267" w:type="dxa"/>
          </w:tcPr>
          <w:p w14:paraId="67417722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25F440DF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บริการเครื่องมือแพทย์</w:t>
            </w:r>
          </w:p>
          <w:p w14:paraId="3CE659B8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ณ ศูนย์ตรวจการนอนหลับ</w:t>
            </w:r>
          </w:p>
          <w:p w14:paraId="55844C82" w14:textId="3715082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และบริการซ่อมแซม</w:t>
            </w:r>
          </w:p>
        </w:tc>
        <w:tc>
          <w:tcPr>
            <w:tcW w:w="270" w:type="dxa"/>
          </w:tcPr>
          <w:p w14:paraId="4F780C6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524D64E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C6103A9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8AB92F1" w14:textId="0676CE1B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บริการอื่นๆ</w:t>
            </w:r>
          </w:p>
        </w:tc>
        <w:tc>
          <w:tcPr>
            <w:tcW w:w="270" w:type="dxa"/>
          </w:tcPr>
          <w:p w14:paraId="3E5032A0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B196D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1BCD559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218616FF" w14:textId="41B487F5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F55AD" w:rsidRPr="006B2DF0" w14:paraId="56C30272" w14:textId="302CEC29" w:rsidTr="00BF55AD">
        <w:tc>
          <w:tcPr>
            <w:tcW w:w="3312" w:type="dxa"/>
            <w:vAlign w:val="bottom"/>
          </w:tcPr>
          <w:p w14:paraId="5893C365" w14:textId="01114872" w:rsidR="00BF55AD" w:rsidRPr="006B2DF0" w:rsidRDefault="00BF55AD" w:rsidP="00BF55AD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="000C2C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 w:rsidR="000C2CF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1 </w:t>
            </w:r>
            <w:r w:rsidR="000C2C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BBECB5" w14:textId="63724C06" w:rsidR="00BF55AD" w:rsidRPr="006B2DF0" w:rsidRDefault="00F852EF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46" w:type="dxa"/>
          </w:tcPr>
          <w:p w14:paraId="3F74AEA0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A5C05EA" w14:textId="051CCB4A" w:rsidR="00BF55AD" w:rsidRPr="006B2DF0" w:rsidRDefault="00F852EF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67" w:type="dxa"/>
          </w:tcPr>
          <w:p w14:paraId="375BE163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AE264B6" w14:textId="296AE3AE" w:rsidR="00BF55AD" w:rsidRPr="006B2DF0" w:rsidRDefault="00F852EF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3" w:type="dxa"/>
          </w:tcPr>
          <w:p w14:paraId="3A3E7A7A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09ED646E" w14:textId="35328039" w:rsidR="00BF55AD" w:rsidRPr="006B2DF0" w:rsidRDefault="00F852EF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733275B9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DB2906" w14:textId="0AB8FA57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7FC1BDE4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9ED7A0" w14:textId="2C727A32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D673B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DE23C3" w14:textId="44F8A4D0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12442666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6CAB39" w14:textId="64E24C24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</w:tr>
      <w:tr w:rsidR="00BF55AD" w:rsidRPr="006B2DF0" w14:paraId="1112532B" w14:textId="77777777" w:rsidTr="00BF55AD">
        <w:tc>
          <w:tcPr>
            <w:tcW w:w="3312" w:type="dxa"/>
          </w:tcPr>
          <w:p w14:paraId="74DFF499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  <w:vAlign w:val="bottom"/>
          </w:tcPr>
          <w:p w14:paraId="5C42FDE0" w14:textId="2DD922F1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B2DF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BF55AD" w:rsidRPr="006B2DF0" w14:paraId="05134A5F" w14:textId="51F18ABD" w:rsidTr="00BF55AD">
        <w:tc>
          <w:tcPr>
            <w:tcW w:w="3312" w:type="dxa"/>
          </w:tcPr>
          <w:p w14:paraId="1241A9C8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B1360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159834B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26B3688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37BF033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6349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EEFD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3CB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218CF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C859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64571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BF55AD" w:rsidRPr="006B2DF0" w14:paraId="5C09962D" w14:textId="366EE74D" w:rsidTr="00BF55AD">
        <w:tc>
          <w:tcPr>
            <w:tcW w:w="3312" w:type="dxa"/>
          </w:tcPr>
          <w:p w14:paraId="5018D462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98A471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3C80408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24A853C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A3C17B2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3A47F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6C97D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40C9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C43D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E0896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C40C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0B68AB" w:rsidRPr="006B2DF0" w14:paraId="540160C5" w14:textId="063ECB6C" w:rsidTr="001D0254">
        <w:tc>
          <w:tcPr>
            <w:tcW w:w="3312" w:type="dxa"/>
            <w:vAlign w:val="bottom"/>
          </w:tcPr>
          <w:p w14:paraId="76D32758" w14:textId="77777777" w:rsidR="000B68AB" w:rsidRPr="006B2DF0" w:rsidRDefault="000B68AB" w:rsidP="000B68AB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9437F" w14:textId="155DF8A7" w:rsidR="000B68AB" w:rsidRPr="008C7FC9" w:rsidRDefault="008C7FC9" w:rsidP="000B68A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696,096</w:t>
            </w:r>
          </w:p>
        </w:tc>
        <w:tc>
          <w:tcPr>
            <w:tcW w:w="246" w:type="dxa"/>
            <w:vAlign w:val="bottom"/>
          </w:tcPr>
          <w:p w14:paraId="1BBF219A" w14:textId="77777777" w:rsidR="000B68AB" w:rsidRPr="008C7FC9" w:rsidRDefault="000B68AB" w:rsidP="000B68A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E78C8D8" w14:textId="7BB73130" w:rsidR="000B68AB" w:rsidRPr="008C7FC9" w:rsidRDefault="000B68AB" w:rsidP="000B68A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789,772</w:t>
            </w:r>
          </w:p>
        </w:tc>
        <w:tc>
          <w:tcPr>
            <w:tcW w:w="267" w:type="dxa"/>
            <w:vAlign w:val="bottom"/>
          </w:tcPr>
          <w:p w14:paraId="4ABDCD47" w14:textId="77777777" w:rsidR="000B68AB" w:rsidRPr="008C7FC9" w:rsidRDefault="000B68AB" w:rsidP="000B68A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E78E938" w14:textId="1EF88029" w:rsidR="000B68AB" w:rsidRPr="008C7FC9" w:rsidRDefault="008C7FC9" w:rsidP="000B68A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20,628</w:t>
            </w:r>
          </w:p>
        </w:tc>
        <w:tc>
          <w:tcPr>
            <w:tcW w:w="273" w:type="dxa"/>
          </w:tcPr>
          <w:p w14:paraId="2F97EDAD" w14:textId="77777777" w:rsidR="000B68AB" w:rsidRPr="008C7FC9" w:rsidRDefault="000B68AB" w:rsidP="000B68AB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285C1B6" w14:textId="43131C11" w:rsidR="000B68AB" w:rsidRPr="008C7FC9" w:rsidRDefault="000B68AB" w:rsidP="000B68A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11,188</w:t>
            </w:r>
          </w:p>
        </w:tc>
        <w:tc>
          <w:tcPr>
            <w:tcW w:w="270" w:type="dxa"/>
            <w:vAlign w:val="bottom"/>
          </w:tcPr>
          <w:p w14:paraId="10656858" w14:textId="77777777" w:rsidR="000B68AB" w:rsidRPr="008C7FC9" w:rsidRDefault="000B68AB" w:rsidP="000B68A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0A9F3" w14:textId="7E576D1A" w:rsidR="000B68AB" w:rsidRPr="008C7FC9" w:rsidRDefault="000B68AB" w:rsidP="000B68AB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79" w:right="-38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06488AD" w14:textId="77777777" w:rsidR="000B68AB" w:rsidRPr="008C7FC9" w:rsidRDefault="000B68AB" w:rsidP="000B68AB">
            <w:pPr>
              <w:pStyle w:val="acctfourfigures"/>
              <w:tabs>
                <w:tab w:val="decimal" w:pos="340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C0D91" w14:textId="7B0187DC" w:rsidR="000B68AB" w:rsidRPr="008C7FC9" w:rsidRDefault="000B68AB" w:rsidP="000B68AB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79" w:right="-38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8F48" w14:textId="77777777" w:rsidR="000B68AB" w:rsidRPr="008C7FC9" w:rsidRDefault="000B68AB" w:rsidP="000B68AB">
            <w:pPr>
              <w:pStyle w:val="acctfourfigures"/>
              <w:tabs>
                <w:tab w:val="clear" w:pos="765"/>
                <w:tab w:val="decimal" w:pos="436"/>
                <w:tab w:val="left" w:pos="610"/>
                <w:tab w:val="decimal" w:pos="700"/>
                <w:tab w:val="left" w:pos="880"/>
              </w:tabs>
              <w:spacing w:line="240" w:lineRule="atLeast"/>
              <w:ind w:left="-79" w:right="-38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A57221" w14:textId="6CE2B359" w:rsidR="000B68AB" w:rsidRPr="008C7FC9" w:rsidRDefault="000B68AB" w:rsidP="000B68A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7</w:t>
            </w:r>
            <w:r w:rsidR="008C7FC9"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16</w:t>
            </w: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="008C7FC9"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72</w:t>
            </w: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B1B0" w14:textId="77777777" w:rsidR="000B68AB" w:rsidRPr="008C7FC9" w:rsidRDefault="000B68AB" w:rsidP="000B68A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EA4A2" w14:textId="6E478DAB" w:rsidR="000B68AB" w:rsidRPr="006B2DF0" w:rsidRDefault="000B68AB" w:rsidP="000B68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800,960</w:t>
            </w:r>
          </w:p>
        </w:tc>
      </w:tr>
      <w:tr w:rsidR="00400D44" w:rsidRPr="006B2DF0" w14:paraId="1DCBDB49" w14:textId="76CEAFBE" w:rsidTr="001D0254">
        <w:tc>
          <w:tcPr>
            <w:tcW w:w="3312" w:type="dxa"/>
            <w:vAlign w:val="bottom"/>
          </w:tcPr>
          <w:p w14:paraId="53EA5163" w14:textId="77777777" w:rsidR="00400D44" w:rsidRPr="006B2DF0" w:rsidRDefault="00400D44" w:rsidP="00400D44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3E7EC11B" w:rsidR="00400D44" w:rsidRPr="008C7FC9" w:rsidRDefault="00400D44" w:rsidP="00400D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400D44" w:rsidRPr="008C7FC9" w:rsidRDefault="00400D44" w:rsidP="00400D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2CC2CBDD" w:rsidR="00400D44" w:rsidRPr="008C7FC9" w:rsidRDefault="00400D44" w:rsidP="00400D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400D44" w:rsidRPr="008C7FC9" w:rsidRDefault="00400D44" w:rsidP="00400D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39E5D449" w:rsidR="00400D44" w:rsidRPr="008C7FC9" w:rsidRDefault="00400D44" w:rsidP="00400D4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1</w:t>
            </w:r>
            <w:r w:rsidR="008C7FC9"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3,345</w:t>
            </w:r>
          </w:p>
        </w:tc>
        <w:tc>
          <w:tcPr>
            <w:tcW w:w="273" w:type="dxa"/>
          </w:tcPr>
          <w:p w14:paraId="65B3DE9F" w14:textId="77777777" w:rsidR="00400D44" w:rsidRPr="008C7FC9" w:rsidRDefault="00400D44" w:rsidP="00400D44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4EA1AF70" w:rsidR="00400D44" w:rsidRPr="008C7FC9" w:rsidRDefault="00400D44" w:rsidP="00400D4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11,246</w:t>
            </w:r>
          </w:p>
        </w:tc>
        <w:tc>
          <w:tcPr>
            <w:tcW w:w="270" w:type="dxa"/>
            <w:vAlign w:val="bottom"/>
          </w:tcPr>
          <w:p w14:paraId="30AB87F6" w14:textId="77777777" w:rsidR="00400D44" w:rsidRPr="008C7FC9" w:rsidRDefault="00400D44" w:rsidP="00400D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46877D5F" w:rsidR="00400D44" w:rsidRPr="008C7FC9" w:rsidRDefault="000B68AB" w:rsidP="00400D4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15,416</w:t>
            </w:r>
          </w:p>
        </w:tc>
        <w:tc>
          <w:tcPr>
            <w:tcW w:w="270" w:type="dxa"/>
            <w:vAlign w:val="bottom"/>
          </w:tcPr>
          <w:p w14:paraId="705874E8" w14:textId="77777777" w:rsidR="00400D44" w:rsidRPr="008C7FC9" w:rsidRDefault="00400D44" w:rsidP="00400D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783E146A" w:rsidR="00400D44" w:rsidRPr="008C7FC9" w:rsidRDefault="000B68AB" w:rsidP="00400D4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14,474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FDBE3" w14:textId="77777777" w:rsidR="00400D44" w:rsidRPr="008C7FC9" w:rsidRDefault="00400D44" w:rsidP="00400D4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E342D3" w14:textId="5983A600" w:rsidR="00400D44" w:rsidRPr="008C7FC9" w:rsidRDefault="000B68AB" w:rsidP="00400D4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sz w:val="26"/>
                <w:szCs w:val="26"/>
                <w:lang w:eastAsia="en-GB"/>
              </w:rPr>
              <w:t>28,761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9114" w14:textId="77777777" w:rsidR="00400D44" w:rsidRPr="008C7FC9" w:rsidRDefault="00400D44" w:rsidP="00400D4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90481" w14:textId="5889212F" w:rsidR="00400D44" w:rsidRPr="006B2DF0" w:rsidRDefault="000B68AB" w:rsidP="00400D4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25,720</w:t>
            </w:r>
          </w:p>
        </w:tc>
      </w:tr>
      <w:tr w:rsidR="00EF0EFC" w:rsidRPr="006B2DF0" w14:paraId="17461825" w14:textId="106ECC11" w:rsidTr="001D0254">
        <w:tc>
          <w:tcPr>
            <w:tcW w:w="3312" w:type="dxa"/>
          </w:tcPr>
          <w:p w14:paraId="30A837B8" w14:textId="77777777" w:rsidR="00EF0EFC" w:rsidRPr="006B2DF0" w:rsidRDefault="00EF0EFC" w:rsidP="00EF0EFC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68FE37E8" w:rsidR="00EF0EFC" w:rsidRPr="00AA2A4F" w:rsidRDefault="008C7FC9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AA2A4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696,096</w:t>
            </w:r>
          </w:p>
        </w:tc>
        <w:tc>
          <w:tcPr>
            <w:tcW w:w="246" w:type="dxa"/>
          </w:tcPr>
          <w:p w14:paraId="621FE933" w14:textId="77777777" w:rsidR="00EF0EFC" w:rsidRPr="008C7FC9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36D5ADF1" w:rsidR="00EF0EFC" w:rsidRPr="008C7FC9" w:rsidRDefault="00400D44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789,772</w:t>
            </w:r>
          </w:p>
        </w:tc>
        <w:tc>
          <w:tcPr>
            <w:tcW w:w="267" w:type="dxa"/>
          </w:tcPr>
          <w:p w14:paraId="6F1F8A20" w14:textId="77777777" w:rsidR="00EF0EFC" w:rsidRPr="008C7FC9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59E29E72" w:rsidR="00EF0EFC" w:rsidRPr="008C7FC9" w:rsidRDefault="008C7FC9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33</w:t>
            </w:r>
            <w:r w:rsidR="00400D44"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973</w:t>
            </w:r>
          </w:p>
        </w:tc>
        <w:tc>
          <w:tcPr>
            <w:tcW w:w="273" w:type="dxa"/>
          </w:tcPr>
          <w:p w14:paraId="124B3CB3" w14:textId="77777777" w:rsidR="00EF0EFC" w:rsidRPr="008C7FC9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29448E20" w:rsidR="00EF0EFC" w:rsidRPr="008C7FC9" w:rsidRDefault="00400D44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22,434</w:t>
            </w:r>
          </w:p>
        </w:tc>
        <w:tc>
          <w:tcPr>
            <w:tcW w:w="270" w:type="dxa"/>
          </w:tcPr>
          <w:p w14:paraId="023C965C" w14:textId="77777777" w:rsidR="00EF0EFC" w:rsidRPr="008C7FC9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3CD46AAA" w:rsidR="00EF0EFC" w:rsidRPr="008C7FC9" w:rsidRDefault="000B68AB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15,416</w:t>
            </w:r>
          </w:p>
        </w:tc>
        <w:tc>
          <w:tcPr>
            <w:tcW w:w="270" w:type="dxa"/>
          </w:tcPr>
          <w:p w14:paraId="478366DE" w14:textId="77777777" w:rsidR="00EF0EFC" w:rsidRPr="008C7FC9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4C893F88" w:rsidR="00EF0EFC" w:rsidRPr="008C7FC9" w:rsidRDefault="000B68AB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14,474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56D1D" w14:textId="77777777" w:rsidR="00EF0EFC" w:rsidRPr="008C7FC9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7AB28" w14:textId="45BEA0F7" w:rsidR="00EF0EFC" w:rsidRPr="008C7FC9" w:rsidRDefault="000B68AB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745,48</w:t>
            </w:r>
            <w:r w:rsidR="008C7FC9" w:rsidRPr="008C7FC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37728A" w14:textId="77777777" w:rsidR="00EF0EFC" w:rsidRPr="008C7FC9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75DC1" w14:textId="068827D8" w:rsidR="00EF0EFC" w:rsidRPr="006B2DF0" w:rsidRDefault="000B68AB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826,680</w:t>
            </w:r>
          </w:p>
        </w:tc>
      </w:tr>
    </w:tbl>
    <w:p w14:paraId="7718F3B1" w14:textId="77777777" w:rsidR="00F7477C" w:rsidRPr="006B2DF0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424A29B9" w:rsidR="00F7477C" w:rsidRPr="006B2DF0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  <w:cs/>
        </w:rPr>
        <w:sectPr w:rsidR="00F7477C" w:rsidRPr="006B2DF0" w:rsidSect="00CF1A4A"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ED3D14C" w14:textId="288E2CB8" w:rsidR="00C02555" w:rsidRPr="00C02555" w:rsidRDefault="00C02555" w:rsidP="00C02555">
      <w:pPr>
        <w:tabs>
          <w:tab w:val="clear" w:pos="454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02555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02555">
        <w:rPr>
          <w:rFonts w:ascii="Angsana New" w:hAnsi="Angsana New"/>
          <w:i/>
          <w:iCs/>
          <w:sz w:val="30"/>
          <w:szCs w:val="30"/>
          <w:cs/>
        </w:rPr>
        <w:t>)</w:t>
      </w:r>
      <w:r w:rsidRPr="00C02555">
        <w:rPr>
          <w:rFonts w:ascii="Angsana New" w:hAnsi="Angsana New"/>
          <w:i/>
          <w:iCs/>
          <w:sz w:val="30"/>
          <w:szCs w:val="30"/>
          <w:cs/>
        </w:rPr>
        <w:tab/>
        <w:t xml:space="preserve">ส่วนงานภูมิศาสตร์ </w:t>
      </w:r>
    </w:p>
    <w:p w14:paraId="35819464" w14:textId="77777777" w:rsidR="00C02555" w:rsidRDefault="00C02555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4B61201" w14:textId="48E6B2D4" w:rsidR="000C2CF0" w:rsidRPr="00C02555" w:rsidRDefault="00C02555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0255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2B0C7C2" w14:textId="77777777" w:rsidR="000C2CF0" w:rsidRDefault="000C2CF0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F8CCD20" w14:textId="5CA9B7FE" w:rsidR="00323689" w:rsidRPr="00323689" w:rsidRDefault="00323689" w:rsidP="00323689">
      <w:pPr>
        <w:tabs>
          <w:tab w:val="clear" w:pos="454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23689">
        <w:rPr>
          <w:rFonts w:ascii="Angsana New" w:hAnsi="Angsana New"/>
          <w:i/>
          <w:iCs/>
          <w:sz w:val="30"/>
          <w:szCs w:val="30"/>
        </w:rPr>
        <w:t>(</w:t>
      </w:r>
      <w:r w:rsidRPr="00323689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323689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ab/>
      </w:r>
      <w:r w:rsidRPr="00323689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5CA918DB" w14:textId="77777777" w:rsidR="00323689" w:rsidRDefault="00323689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0D0B34F" w14:textId="50574917" w:rsidR="00323689" w:rsidRDefault="00323689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550B34B9" w14:textId="77777777" w:rsidR="00323689" w:rsidRDefault="00323689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8904BDB" w14:textId="1F04026C" w:rsidR="003360B1" w:rsidRPr="00323689" w:rsidRDefault="003360B1" w:rsidP="003360B1">
      <w:pPr>
        <w:tabs>
          <w:tab w:val="clear" w:pos="454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23689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323689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2A7712FD" w14:textId="77777777" w:rsidR="003360B1" w:rsidRDefault="003360B1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ACE29ED" w14:textId="2E6152F0" w:rsidR="003360B1" w:rsidRDefault="003360B1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360B1">
        <w:rPr>
          <w:rFonts w:ascii="Angsana New" w:hAnsi="Angsana New"/>
          <w:sz w:val="30"/>
          <w:szCs w:val="30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>
        <w:rPr>
          <w:rFonts w:ascii="Angsana New" w:hAnsi="Angsana New" w:hint="cs"/>
          <w:sz w:val="30"/>
          <w:szCs w:val="30"/>
          <w:cs/>
        </w:rPr>
        <w:t>การขายและการ</w:t>
      </w:r>
      <w:r w:rsidRPr="003360B1">
        <w:rPr>
          <w:rFonts w:ascii="Angsana New" w:hAnsi="Angsana New"/>
          <w:sz w:val="30"/>
          <w:szCs w:val="30"/>
          <w:cs/>
        </w:rPr>
        <w:t>ให้บริการที่กลุ่มบริษัท</w:t>
      </w:r>
      <w:r>
        <w:rPr>
          <w:rFonts w:ascii="Angsana New" w:hAnsi="Angsana New" w:hint="cs"/>
          <w:sz w:val="30"/>
          <w:szCs w:val="30"/>
          <w:cs/>
        </w:rPr>
        <w:t>ขายสินค้าหรือ</w:t>
      </w:r>
      <w:r w:rsidRPr="003360B1">
        <w:rPr>
          <w:rFonts w:ascii="Angsana New" w:hAnsi="Angsana New"/>
          <w:sz w:val="30"/>
          <w:szCs w:val="30"/>
          <w:cs/>
        </w:rPr>
        <w:t xml:space="preserve">ให้บริการแล้วแต่ยังไม่ได้เรียกเก็บเงินจากลูกค้า ณ วันที่รายงาน 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360B1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ไม่มี</w:t>
      </w:r>
      <w:r w:rsidRPr="003360B1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สินทรัพย์ที่เกิดจากสัญญาของกลุ่มบริษัทและบริษัทมีกำหนดเรียกเก็บเงินจากลูกค้าเกินกว่า </w:t>
      </w:r>
      <w:r>
        <w:rPr>
          <w:rFonts w:ascii="Angsana New" w:hAnsi="Angsana New"/>
          <w:sz w:val="30"/>
          <w:szCs w:val="30"/>
        </w:rPr>
        <w:t>12</w:t>
      </w:r>
      <w:r w:rsidRPr="003360B1">
        <w:rPr>
          <w:rFonts w:ascii="Angsana New" w:hAnsi="Angsana New"/>
          <w:sz w:val="30"/>
          <w:szCs w:val="30"/>
          <w:cs/>
        </w:rPr>
        <w:t xml:space="preserve"> เดือน</w:t>
      </w:r>
      <w:r>
        <w:rPr>
          <w:rFonts w:ascii="Angsana New" w:hAnsi="Angsana New"/>
          <w:sz w:val="30"/>
          <w:szCs w:val="30"/>
        </w:rPr>
        <w:t xml:space="preserve">       </w:t>
      </w:r>
      <w:r w:rsidRPr="003360B1">
        <w:rPr>
          <w:rFonts w:ascii="Angsana New" w:hAnsi="Angsana New"/>
          <w:sz w:val="30"/>
          <w:szCs w:val="30"/>
          <w:cs/>
        </w:rPr>
        <w:t>นับจากวันที่รายงาน</w:t>
      </w:r>
    </w:p>
    <w:p w14:paraId="69299C0E" w14:textId="77777777" w:rsidR="003360B1" w:rsidRDefault="003360B1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181F24" w14:textId="3526ADE8" w:rsidR="009A20C9" w:rsidRPr="00A53007" w:rsidRDefault="00A53007" w:rsidP="00A53007">
      <w:pPr>
        <w:tabs>
          <w:tab w:val="clear" w:pos="454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53007">
        <w:rPr>
          <w:rFonts w:ascii="Angsana New" w:hAnsi="Angsana New"/>
          <w:i/>
          <w:iCs/>
          <w:sz w:val="30"/>
          <w:szCs w:val="30"/>
          <w:cs/>
        </w:rPr>
        <w:t>(</w:t>
      </w:r>
      <w:r w:rsidR="001310D0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A53007">
        <w:rPr>
          <w:rFonts w:ascii="Angsana New" w:hAnsi="Angsana New"/>
          <w:i/>
          <w:iCs/>
          <w:sz w:val="30"/>
          <w:szCs w:val="30"/>
          <w:cs/>
        </w:rPr>
        <w:t>)</w:t>
      </w:r>
      <w:r w:rsidRPr="00A53007">
        <w:rPr>
          <w:rFonts w:ascii="Angsana New" w:hAnsi="Angsana New"/>
          <w:i/>
          <w:iCs/>
          <w:sz w:val="30"/>
          <w:szCs w:val="30"/>
          <w:cs/>
        </w:rPr>
        <w:tab/>
      </w:r>
      <w:r w:rsidR="007531B7">
        <w:rPr>
          <w:rFonts w:ascii="Angsana New" w:hAnsi="Angsana New" w:hint="cs"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1B86D4D5" w14:textId="77777777" w:rsidR="00C96A48" w:rsidRDefault="00C96A48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C12440" w:rsidRPr="006B2DF0" w14:paraId="04E12113" w14:textId="77777777" w:rsidTr="002D2F07">
        <w:trPr>
          <w:tblHeader/>
        </w:trPr>
        <w:tc>
          <w:tcPr>
            <w:tcW w:w="2128" w:type="pct"/>
          </w:tcPr>
          <w:p w14:paraId="2191FCAB" w14:textId="1E9FA8C7" w:rsidR="00C12440" w:rsidRPr="00DD125D" w:rsidRDefault="00C1244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pct"/>
            <w:gridSpan w:val="3"/>
          </w:tcPr>
          <w:p w14:paraId="7896E55D" w14:textId="77777777" w:rsidR="00C12440" w:rsidRPr="006B2DF0" w:rsidRDefault="00C1244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EA184C" w14:textId="77777777" w:rsidR="00C12440" w:rsidRPr="006B2DF0" w:rsidRDefault="00C1244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62B2EAA8" w14:textId="77777777" w:rsidR="00C12440" w:rsidRPr="006B2DF0" w:rsidRDefault="00C1244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440" w:rsidRPr="006B2DF0" w14:paraId="1EB85F53" w14:textId="77777777" w:rsidTr="002D2F07">
        <w:trPr>
          <w:tblHeader/>
        </w:trPr>
        <w:tc>
          <w:tcPr>
            <w:tcW w:w="2128" w:type="pct"/>
          </w:tcPr>
          <w:p w14:paraId="4BBE9AE9" w14:textId="6E1A9303" w:rsidR="00C12440" w:rsidRPr="00DD125D" w:rsidRDefault="00C1244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6A49C1A5" w14:textId="77777777" w:rsidR="00C12440" w:rsidRPr="006B2DF0" w:rsidRDefault="00C1244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2A96D173" w14:textId="77777777" w:rsidR="00C12440" w:rsidRPr="006B2DF0" w:rsidRDefault="00C1244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6EE01F0" w14:textId="77777777" w:rsidR="00C12440" w:rsidRPr="006B2DF0" w:rsidRDefault="00C1244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23CD5A3C" w14:textId="77777777" w:rsidR="00C12440" w:rsidRPr="006B2DF0" w:rsidRDefault="00C1244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0B87FE" w14:textId="77777777" w:rsidR="00C12440" w:rsidRPr="006B2DF0" w:rsidRDefault="00C1244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0D6CC6BC" w14:textId="77777777" w:rsidR="00C12440" w:rsidRPr="006B2DF0" w:rsidRDefault="00C1244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10DB43" w14:textId="77777777" w:rsidR="00C12440" w:rsidRPr="006B2DF0" w:rsidRDefault="00C1244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12440" w:rsidRPr="006B2DF0" w14:paraId="36AE65C4" w14:textId="77777777" w:rsidTr="002D2F07">
        <w:trPr>
          <w:tblHeader/>
        </w:trPr>
        <w:tc>
          <w:tcPr>
            <w:tcW w:w="2128" w:type="pct"/>
          </w:tcPr>
          <w:p w14:paraId="222DBFA8" w14:textId="77777777" w:rsidR="00C12440" w:rsidRPr="006B2DF0" w:rsidRDefault="00C12440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501E54F7" w14:textId="77777777" w:rsidR="00C12440" w:rsidRPr="006B2DF0" w:rsidRDefault="00C12440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714DC" w:rsidRPr="006B2DF0" w14:paraId="240D6397" w14:textId="77777777" w:rsidTr="002D2F07">
        <w:tc>
          <w:tcPr>
            <w:tcW w:w="2128" w:type="pct"/>
          </w:tcPr>
          <w:p w14:paraId="5B82E878" w14:textId="77777777" w:rsidR="00B714DC" w:rsidRPr="00222335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5" w:type="pct"/>
          </w:tcPr>
          <w:p w14:paraId="481D1C62" w14:textId="4FB9EE94" w:rsidR="00B714DC" w:rsidRPr="00B714DC" w:rsidRDefault="0098775E" w:rsidP="0058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5,266</w:t>
            </w:r>
          </w:p>
        </w:tc>
        <w:tc>
          <w:tcPr>
            <w:tcW w:w="131" w:type="pct"/>
          </w:tcPr>
          <w:p w14:paraId="1FD6BECF" w14:textId="77777777" w:rsidR="00B714DC" w:rsidRPr="006B2DF0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C62D18F" w14:textId="40E8EB26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sz w:val="30"/>
                <w:szCs w:val="30"/>
              </w:rPr>
              <w:t>7,532</w:t>
            </w:r>
          </w:p>
        </w:tc>
        <w:tc>
          <w:tcPr>
            <w:tcW w:w="150" w:type="pct"/>
          </w:tcPr>
          <w:p w14:paraId="460E23EE" w14:textId="77777777" w:rsidR="00B714DC" w:rsidRPr="006B2DF0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853828" w14:textId="090EA116" w:rsidR="00B714DC" w:rsidRPr="006B2DF0" w:rsidRDefault="0098775E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5,266</w:t>
            </w:r>
          </w:p>
        </w:tc>
        <w:tc>
          <w:tcPr>
            <w:tcW w:w="144" w:type="pct"/>
          </w:tcPr>
          <w:p w14:paraId="3CC81014" w14:textId="77777777" w:rsidR="00B714DC" w:rsidRPr="006B2DF0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21D95EC" w14:textId="6CFF7DDC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sz w:val="30"/>
                <w:szCs w:val="30"/>
              </w:rPr>
              <w:t>7,532</w:t>
            </w:r>
          </w:p>
        </w:tc>
      </w:tr>
      <w:tr w:rsidR="00B714DC" w:rsidRPr="00C25827" w14:paraId="44014657" w14:textId="77777777" w:rsidTr="002D2F07">
        <w:tc>
          <w:tcPr>
            <w:tcW w:w="2128" w:type="pct"/>
          </w:tcPr>
          <w:p w14:paraId="30B25E11" w14:textId="052DE021" w:rsidR="00B714DC" w:rsidRPr="00C96A48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6A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5" w:type="pct"/>
          </w:tcPr>
          <w:p w14:paraId="45CF6D38" w14:textId="0F87A78A" w:rsidR="00B714DC" w:rsidRPr="00B714DC" w:rsidRDefault="00583C64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1,894</w:t>
            </w:r>
          </w:p>
        </w:tc>
        <w:tc>
          <w:tcPr>
            <w:tcW w:w="131" w:type="pct"/>
          </w:tcPr>
          <w:p w14:paraId="419DDC47" w14:textId="77777777" w:rsidR="00B714DC" w:rsidRPr="00C25827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60186EF3" w14:textId="3E3AC45A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sz w:val="30"/>
                <w:szCs w:val="30"/>
              </w:rPr>
              <w:t>1,562</w:t>
            </w:r>
          </w:p>
        </w:tc>
        <w:tc>
          <w:tcPr>
            <w:tcW w:w="150" w:type="pct"/>
          </w:tcPr>
          <w:p w14:paraId="24655458" w14:textId="77777777" w:rsidR="00B714DC" w:rsidRPr="00C25827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E61754E" w14:textId="2D7CB47B" w:rsidR="00B714DC" w:rsidRPr="00727FAD" w:rsidRDefault="00727FAD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FAD">
              <w:rPr>
                <w:rFonts w:ascii="Angsana New" w:hAnsi="Angsana New"/>
                <w:sz w:val="30"/>
                <w:szCs w:val="30"/>
              </w:rPr>
              <w:t>1,435</w:t>
            </w:r>
          </w:p>
        </w:tc>
        <w:tc>
          <w:tcPr>
            <w:tcW w:w="144" w:type="pct"/>
          </w:tcPr>
          <w:p w14:paraId="5BDE1A29" w14:textId="77777777" w:rsidR="00B714DC" w:rsidRPr="00C25827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729E7527" w14:textId="208C452E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sz w:val="30"/>
                <w:szCs w:val="30"/>
              </w:rPr>
              <w:t>1,562</w:t>
            </w:r>
          </w:p>
        </w:tc>
      </w:tr>
      <w:tr w:rsidR="00B714DC" w:rsidRPr="006B2DF0" w14:paraId="46B613D8" w14:textId="77777777" w:rsidTr="00BE2ABC">
        <w:tc>
          <w:tcPr>
            <w:tcW w:w="2128" w:type="pct"/>
          </w:tcPr>
          <w:p w14:paraId="7FF4441B" w14:textId="6E47082D" w:rsidR="00B714DC" w:rsidRPr="00C25827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รับรู้เป็นรายได้ระหว่างปี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8E5AB1B" w14:textId="1847D6BA" w:rsidR="00B714DC" w:rsidRPr="00583C64" w:rsidRDefault="00583C64" w:rsidP="0058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83C64">
              <w:rPr>
                <w:rFonts w:ascii="Angsana New" w:eastAsia="MS Mincho" w:hAnsi="Angsana New"/>
                <w:sz w:val="30"/>
                <w:szCs w:val="30"/>
              </w:rPr>
              <w:t>(2,683)</w:t>
            </w:r>
          </w:p>
        </w:tc>
        <w:tc>
          <w:tcPr>
            <w:tcW w:w="131" w:type="pct"/>
          </w:tcPr>
          <w:p w14:paraId="7DE208D7" w14:textId="77777777" w:rsidR="00B714DC" w:rsidRPr="006B2DF0" w:rsidRDefault="00B714DC" w:rsidP="00583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37A1EBC" w14:textId="3CAFC194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sz w:val="30"/>
                <w:szCs w:val="30"/>
              </w:rPr>
              <w:t>(3,82</w:t>
            </w:r>
            <w:r w:rsidR="00DC4066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B714DC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EF9EB3C" w14:textId="77777777" w:rsidR="00B714DC" w:rsidRPr="006B2DF0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4C24DF1" w14:textId="436A7414" w:rsidR="00B714DC" w:rsidRPr="006B2DF0" w:rsidRDefault="00727FAD" w:rsidP="0072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(2,683)</w:t>
            </w:r>
          </w:p>
        </w:tc>
        <w:tc>
          <w:tcPr>
            <w:tcW w:w="144" w:type="pct"/>
          </w:tcPr>
          <w:p w14:paraId="1D34D4AB" w14:textId="77777777" w:rsidR="00B714DC" w:rsidRPr="006B2DF0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ECF6DDB" w14:textId="1FC2ECCB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sz w:val="30"/>
                <w:szCs w:val="30"/>
              </w:rPr>
              <w:t>(3,82</w:t>
            </w:r>
            <w:r w:rsidR="00DC4066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B714DC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B714DC" w:rsidRPr="00C96A48" w14:paraId="22E26DA8" w14:textId="77777777" w:rsidTr="00BE2ABC">
        <w:tc>
          <w:tcPr>
            <w:tcW w:w="2128" w:type="pct"/>
          </w:tcPr>
          <w:p w14:paraId="52242287" w14:textId="5B27790C" w:rsidR="00B714DC" w:rsidRPr="00C96A48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6A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96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F4D85CF" w14:textId="6952656A" w:rsidR="00B714DC" w:rsidRPr="00583C64" w:rsidRDefault="0098775E" w:rsidP="0058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83C6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4,477</w:t>
            </w:r>
          </w:p>
        </w:tc>
        <w:tc>
          <w:tcPr>
            <w:tcW w:w="131" w:type="pct"/>
          </w:tcPr>
          <w:p w14:paraId="6C133E33" w14:textId="77777777" w:rsidR="00B714DC" w:rsidRPr="00C96A48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94608DD" w14:textId="60C6FB0F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5,266</w:t>
            </w:r>
          </w:p>
        </w:tc>
        <w:tc>
          <w:tcPr>
            <w:tcW w:w="150" w:type="pct"/>
          </w:tcPr>
          <w:p w14:paraId="4ECED423" w14:textId="77777777" w:rsidR="00B714DC" w:rsidRPr="00C96A48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FAD11FD" w14:textId="3D3533ED" w:rsidR="00B714DC" w:rsidRPr="00C96A48" w:rsidRDefault="0098775E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4,018</w:t>
            </w:r>
          </w:p>
        </w:tc>
        <w:tc>
          <w:tcPr>
            <w:tcW w:w="144" w:type="pct"/>
          </w:tcPr>
          <w:p w14:paraId="5D97F77E" w14:textId="77777777" w:rsidR="00B714DC" w:rsidRPr="00C96A48" w:rsidRDefault="00B714DC" w:rsidP="00B71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9FE7BDC" w14:textId="40881960" w:rsidR="00B714DC" w:rsidRPr="00B714DC" w:rsidRDefault="00B714DC" w:rsidP="00B7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714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5,266</w:t>
            </w:r>
          </w:p>
        </w:tc>
      </w:tr>
    </w:tbl>
    <w:p w14:paraId="6BEC01E0" w14:textId="77777777" w:rsidR="00C12440" w:rsidRDefault="00C12440" w:rsidP="00C0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1"/>
        <w:gridCol w:w="273"/>
        <w:gridCol w:w="989"/>
        <w:gridCol w:w="265"/>
        <w:gridCol w:w="906"/>
        <w:gridCol w:w="276"/>
        <w:gridCol w:w="805"/>
        <w:gridCol w:w="276"/>
        <w:gridCol w:w="985"/>
        <w:gridCol w:w="241"/>
        <w:gridCol w:w="840"/>
      </w:tblGrid>
      <w:tr w:rsidR="007531B7" w:rsidRPr="00D350F0" w14:paraId="1665385D" w14:textId="77777777" w:rsidTr="004621EC">
        <w:trPr>
          <w:tblHeader/>
        </w:trPr>
        <w:tc>
          <w:tcPr>
            <w:tcW w:w="1274" w:type="pct"/>
            <w:vMerge w:val="restart"/>
          </w:tcPr>
          <w:p w14:paraId="724ADB38" w14:textId="0FAAF580" w:rsidR="007531B7" w:rsidRPr="006E1C05" w:rsidRDefault="007531B7" w:rsidP="006E1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4" w:type="pct"/>
            <w:gridSpan w:val="5"/>
          </w:tcPr>
          <w:p w14:paraId="3CC8E47C" w14:textId="50242FFA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1F24DAE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pct"/>
            <w:gridSpan w:val="5"/>
          </w:tcPr>
          <w:p w14:paraId="479ABD83" w14:textId="3D68D7D5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21EC" w:rsidRPr="00D350F0" w14:paraId="5F68A7BF" w14:textId="77777777" w:rsidTr="004621EC">
        <w:trPr>
          <w:trHeight w:val="317"/>
          <w:tblHeader/>
        </w:trPr>
        <w:tc>
          <w:tcPr>
            <w:tcW w:w="1274" w:type="pct"/>
            <w:vMerge/>
          </w:tcPr>
          <w:p w14:paraId="4430163C" w14:textId="77777777" w:rsidR="007531B7" w:rsidRPr="00D350F0" w:rsidRDefault="007531B7" w:rsidP="002D2F07">
            <w:pPr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03D1DC75" w14:textId="77777777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2503341F" w14:textId="77777777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9" w:type="pct"/>
            <w:vAlign w:val="bottom"/>
          </w:tcPr>
          <w:p w14:paraId="06F344E9" w14:textId="77777777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  <w:vAlign w:val="bottom"/>
          </w:tcPr>
          <w:p w14:paraId="3DA7423C" w14:textId="77777777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A207C9E" w14:textId="77777777" w:rsidR="006E1C05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A4DC5A" w14:textId="5709B2E2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" w:type="pct"/>
            <w:vAlign w:val="bottom"/>
          </w:tcPr>
          <w:p w14:paraId="53A63964" w14:textId="77777777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2AF4A339" w14:textId="759D4DC9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" w:type="pct"/>
            <w:vAlign w:val="bottom"/>
          </w:tcPr>
          <w:p w14:paraId="062678C8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0CF4578B" w14:textId="77777777" w:rsidR="007531B7" w:rsidRPr="00D350F0" w:rsidRDefault="007531B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14CF1C88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0" w:type="pct"/>
            <w:vAlign w:val="bottom"/>
          </w:tcPr>
          <w:p w14:paraId="68864740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026844C9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734AA12B" w14:textId="77777777" w:rsidR="006E1C05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5238106" w14:textId="3B597E2F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350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1" w:type="pct"/>
            <w:vAlign w:val="bottom"/>
          </w:tcPr>
          <w:p w14:paraId="6E19B140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424EADA7" w14:textId="431F1659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7531B7" w:rsidRPr="00D350F0" w14:paraId="74A62B15" w14:textId="77777777" w:rsidTr="004621EC">
        <w:trPr>
          <w:tblHeader/>
        </w:trPr>
        <w:tc>
          <w:tcPr>
            <w:tcW w:w="1274" w:type="pct"/>
          </w:tcPr>
          <w:p w14:paraId="4CF8408C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6" w:type="pct"/>
            <w:gridSpan w:val="11"/>
          </w:tcPr>
          <w:p w14:paraId="6AD125DB" w14:textId="58922792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D350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350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531B7" w:rsidRPr="00D350F0" w14:paraId="08642B19" w14:textId="77777777" w:rsidTr="004621EC">
        <w:tc>
          <w:tcPr>
            <w:tcW w:w="1274" w:type="pct"/>
          </w:tcPr>
          <w:p w14:paraId="25CFAD75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3726" w:type="pct"/>
            <w:gridSpan w:val="11"/>
          </w:tcPr>
          <w:p w14:paraId="2B3E197A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621EC" w:rsidRPr="00D350F0" w14:paraId="16E86821" w14:textId="77777777" w:rsidTr="004621EC">
        <w:tc>
          <w:tcPr>
            <w:tcW w:w="1274" w:type="pct"/>
          </w:tcPr>
          <w:p w14:paraId="05D62664" w14:textId="2AF51353" w:rsidR="007531B7" w:rsidRPr="00D350F0" w:rsidRDefault="00D350F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การให้บริการบำรุงรักษา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038B88AC" w14:textId="1E741899" w:rsidR="007531B7" w:rsidRPr="00F7449F" w:rsidRDefault="00F7449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2,202</w:t>
            </w:r>
          </w:p>
        </w:tc>
        <w:tc>
          <w:tcPr>
            <w:tcW w:w="149" w:type="pct"/>
          </w:tcPr>
          <w:p w14:paraId="1B06E6C2" w14:textId="77777777" w:rsidR="007531B7" w:rsidRPr="00F7449F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72CF63C2" w14:textId="79060DED" w:rsidR="007531B7" w:rsidRPr="00F7449F" w:rsidRDefault="00F7449F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2,275</w:t>
            </w:r>
          </w:p>
        </w:tc>
        <w:tc>
          <w:tcPr>
            <w:tcW w:w="144" w:type="pct"/>
          </w:tcPr>
          <w:p w14:paraId="19330E07" w14:textId="77777777" w:rsidR="007531B7" w:rsidRPr="00F7449F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56ADE275" w14:textId="3051C877" w:rsidR="007531B7" w:rsidRPr="00501692" w:rsidRDefault="00501692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6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4,477</w:t>
            </w:r>
          </w:p>
        </w:tc>
        <w:tc>
          <w:tcPr>
            <w:tcW w:w="150" w:type="pct"/>
          </w:tcPr>
          <w:p w14:paraId="67D57A05" w14:textId="77777777" w:rsidR="007531B7" w:rsidRPr="00E910A0" w:rsidRDefault="007531B7" w:rsidP="002D2F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double" w:sz="4" w:space="0" w:color="auto"/>
            </w:tcBorders>
          </w:tcPr>
          <w:p w14:paraId="03B6F1A7" w14:textId="3CEADE03" w:rsidR="007531B7" w:rsidRPr="00E910A0" w:rsidRDefault="00F7449F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7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2,202</w:t>
            </w:r>
          </w:p>
        </w:tc>
        <w:tc>
          <w:tcPr>
            <w:tcW w:w="150" w:type="pct"/>
          </w:tcPr>
          <w:p w14:paraId="1C61535C" w14:textId="77777777" w:rsidR="007531B7" w:rsidRPr="00E910A0" w:rsidRDefault="007531B7" w:rsidP="002D2F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CC7B308" w14:textId="09C7143D" w:rsidR="007531B7" w:rsidRPr="00E910A0" w:rsidRDefault="00F7449F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1,816</w:t>
            </w:r>
          </w:p>
        </w:tc>
        <w:tc>
          <w:tcPr>
            <w:tcW w:w="131" w:type="pct"/>
          </w:tcPr>
          <w:p w14:paraId="742C261A" w14:textId="77777777" w:rsidR="007531B7" w:rsidRPr="00E910A0" w:rsidRDefault="007531B7" w:rsidP="002D2F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5CBE985F" w14:textId="675BCACB" w:rsidR="007531B7" w:rsidRPr="00E910A0" w:rsidRDefault="00501692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4,018</w:t>
            </w:r>
          </w:p>
        </w:tc>
      </w:tr>
      <w:tr w:rsidR="004621EC" w:rsidRPr="00D350F0" w14:paraId="7693B2FA" w14:textId="77777777" w:rsidTr="004621EC">
        <w:tc>
          <w:tcPr>
            <w:tcW w:w="1274" w:type="pct"/>
          </w:tcPr>
          <w:p w14:paraId="286AAC3A" w14:textId="77777777" w:rsidR="002A3158" w:rsidRPr="00D350F0" w:rsidRDefault="002A3158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F5E04E3" w14:textId="77777777" w:rsidR="002A3158" w:rsidRPr="00E910A0" w:rsidRDefault="002A3158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4EE4DCE" w14:textId="77777777" w:rsidR="002A3158" w:rsidRPr="00E910A0" w:rsidRDefault="002A3158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52BD3C4" w14:textId="77777777" w:rsidR="002A3158" w:rsidRPr="00E910A0" w:rsidRDefault="002A3158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D67F0D4" w14:textId="77777777" w:rsidR="002A3158" w:rsidRPr="00E910A0" w:rsidRDefault="002A3158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078EBAC7" w14:textId="77777777" w:rsidR="002A3158" w:rsidRPr="00E910A0" w:rsidRDefault="002A3158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09A01BE5" w14:textId="77777777" w:rsidR="002A3158" w:rsidRPr="00E910A0" w:rsidRDefault="002A3158" w:rsidP="002D2F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5E5ACB20" w14:textId="77777777" w:rsidR="002A3158" w:rsidRPr="00E910A0" w:rsidRDefault="002A315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0" w:type="pct"/>
          </w:tcPr>
          <w:p w14:paraId="5C2F6789" w14:textId="77777777" w:rsidR="002A3158" w:rsidRPr="00E910A0" w:rsidRDefault="002A3158" w:rsidP="002D2F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21A3D59A" w14:textId="77777777" w:rsidR="002A3158" w:rsidRPr="00E910A0" w:rsidRDefault="002A315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" w:type="pct"/>
          </w:tcPr>
          <w:p w14:paraId="25463ED4" w14:textId="77777777" w:rsidR="002A3158" w:rsidRPr="00E910A0" w:rsidRDefault="002A3158" w:rsidP="002D2F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12E5023E" w14:textId="77777777" w:rsidR="002A3158" w:rsidRPr="00E910A0" w:rsidRDefault="002A315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7531B7" w:rsidRPr="00D350F0" w14:paraId="1970EFD0" w14:textId="77777777" w:rsidTr="004621EC">
        <w:tc>
          <w:tcPr>
            <w:tcW w:w="1274" w:type="pct"/>
          </w:tcPr>
          <w:p w14:paraId="3372E62A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350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3726" w:type="pct"/>
            <w:gridSpan w:val="11"/>
          </w:tcPr>
          <w:p w14:paraId="59F4A529" w14:textId="77777777" w:rsidR="007531B7" w:rsidRPr="00D350F0" w:rsidRDefault="007531B7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621EC" w:rsidRPr="00D350F0" w14:paraId="0C92A141" w14:textId="77777777" w:rsidTr="004621EC">
        <w:tc>
          <w:tcPr>
            <w:tcW w:w="1274" w:type="pct"/>
          </w:tcPr>
          <w:p w14:paraId="1CACB0D8" w14:textId="3393AC0C" w:rsidR="00D350F0" w:rsidRPr="00D350F0" w:rsidRDefault="00D350F0" w:rsidP="00D3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35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การให้บริการบำรุงรักษา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2808FD60" w14:textId="10B764B3" w:rsidR="00D350F0" w:rsidRPr="00E910A0" w:rsidRDefault="0053707E" w:rsidP="00D3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2,848</w:t>
            </w:r>
          </w:p>
        </w:tc>
        <w:tc>
          <w:tcPr>
            <w:tcW w:w="149" w:type="pct"/>
          </w:tcPr>
          <w:p w14:paraId="7BED1A79" w14:textId="77777777" w:rsidR="00D350F0" w:rsidRPr="00E910A0" w:rsidRDefault="00D350F0" w:rsidP="00D3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521D828D" w14:textId="4C2E752C" w:rsidR="00D350F0" w:rsidRPr="00E910A0" w:rsidRDefault="0053707E" w:rsidP="00D3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2,418</w:t>
            </w:r>
          </w:p>
        </w:tc>
        <w:tc>
          <w:tcPr>
            <w:tcW w:w="144" w:type="pct"/>
          </w:tcPr>
          <w:p w14:paraId="512638F5" w14:textId="77777777" w:rsidR="00D350F0" w:rsidRPr="00E910A0" w:rsidRDefault="00D350F0" w:rsidP="00D3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263F1C2" w14:textId="127BE91D" w:rsidR="00D350F0" w:rsidRPr="00E910A0" w:rsidRDefault="00E910A0" w:rsidP="00D3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5,266</w:t>
            </w:r>
          </w:p>
        </w:tc>
        <w:tc>
          <w:tcPr>
            <w:tcW w:w="150" w:type="pct"/>
          </w:tcPr>
          <w:p w14:paraId="0F3E88C1" w14:textId="77777777" w:rsidR="00D350F0" w:rsidRPr="00E910A0" w:rsidRDefault="00D350F0" w:rsidP="00D350F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double" w:sz="4" w:space="0" w:color="auto"/>
            </w:tcBorders>
          </w:tcPr>
          <w:p w14:paraId="6D110F74" w14:textId="211F3563" w:rsidR="00D350F0" w:rsidRPr="00E910A0" w:rsidRDefault="0053707E" w:rsidP="00D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2,848</w:t>
            </w:r>
          </w:p>
        </w:tc>
        <w:tc>
          <w:tcPr>
            <w:tcW w:w="150" w:type="pct"/>
          </w:tcPr>
          <w:p w14:paraId="428ACFF3" w14:textId="77777777" w:rsidR="00D350F0" w:rsidRPr="00E910A0" w:rsidRDefault="00D350F0" w:rsidP="00D350F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62586C06" w14:textId="66910997" w:rsidR="00D350F0" w:rsidRPr="00E910A0" w:rsidRDefault="0053707E" w:rsidP="00D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2,418</w:t>
            </w:r>
          </w:p>
        </w:tc>
        <w:tc>
          <w:tcPr>
            <w:tcW w:w="131" w:type="pct"/>
          </w:tcPr>
          <w:p w14:paraId="75351EB5" w14:textId="77777777" w:rsidR="00D350F0" w:rsidRPr="00E910A0" w:rsidRDefault="00D350F0" w:rsidP="00D350F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11E8019D" w14:textId="4E72DCC1" w:rsidR="00D350F0" w:rsidRPr="00E910A0" w:rsidRDefault="00E910A0" w:rsidP="00D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5,266</w:t>
            </w:r>
          </w:p>
        </w:tc>
      </w:tr>
    </w:tbl>
    <w:p w14:paraId="45796D54" w14:textId="77777777" w:rsidR="00E121AF" w:rsidRDefault="00E121AF" w:rsidP="00E12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E27DC2" w14:textId="3663FDC1" w:rsidR="00C67E70" w:rsidRPr="003B0EFE" w:rsidRDefault="00C67E70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B0EFE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ค่าใช้จ่ายตามธรรมชาติ</w:t>
      </w:r>
    </w:p>
    <w:p w14:paraId="73EF8EF1" w14:textId="77777777" w:rsidR="00C67E70" w:rsidRDefault="00C67E70" w:rsidP="00C67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C67E70" w:rsidRPr="006B2DF0" w14:paraId="6FA09201" w14:textId="77777777" w:rsidTr="002D2F07">
        <w:trPr>
          <w:tblHeader/>
        </w:trPr>
        <w:tc>
          <w:tcPr>
            <w:tcW w:w="2128" w:type="pct"/>
          </w:tcPr>
          <w:p w14:paraId="578E267D" w14:textId="77777777" w:rsidR="00C67E70" w:rsidRPr="00DD125D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pct"/>
            <w:gridSpan w:val="3"/>
          </w:tcPr>
          <w:p w14:paraId="03677D2E" w14:textId="77777777" w:rsidR="00C67E70" w:rsidRPr="006B2DF0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439F32D" w14:textId="77777777" w:rsidR="00C67E70" w:rsidRPr="006B2DF0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2E32D84B" w14:textId="77777777" w:rsidR="00C67E70" w:rsidRPr="006B2DF0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E70" w:rsidRPr="006B2DF0" w14:paraId="1A4D64DD" w14:textId="77777777" w:rsidTr="002D2F07">
        <w:trPr>
          <w:tblHeader/>
        </w:trPr>
        <w:tc>
          <w:tcPr>
            <w:tcW w:w="2128" w:type="pct"/>
          </w:tcPr>
          <w:p w14:paraId="7E0E2B9E" w14:textId="77777777" w:rsidR="00C67E70" w:rsidRPr="00DD125D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0AC44F6" w14:textId="77777777" w:rsidR="00C67E70" w:rsidRPr="006B2DF0" w:rsidRDefault="00C67E7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6BDE4EE2" w14:textId="77777777" w:rsidR="00C67E70" w:rsidRPr="006B2DF0" w:rsidRDefault="00C67E7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A8512D0" w14:textId="77777777" w:rsidR="00C67E70" w:rsidRPr="006B2DF0" w:rsidRDefault="00C67E7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6E2F8B5A" w14:textId="77777777" w:rsidR="00C67E70" w:rsidRPr="006B2DF0" w:rsidRDefault="00C67E7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101FB13" w14:textId="77777777" w:rsidR="00C67E70" w:rsidRPr="006B2DF0" w:rsidRDefault="00C67E7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3409D9A6" w14:textId="77777777" w:rsidR="00C67E70" w:rsidRPr="006B2DF0" w:rsidRDefault="00C67E7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EF95A9" w14:textId="77777777" w:rsidR="00C67E70" w:rsidRPr="006B2DF0" w:rsidRDefault="00C67E70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67E70" w:rsidRPr="006B2DF0" w14:paraId="5C8FA9E6" w14:textId="77777777" w:rsidTr="002D2F07">
        <w:trPr>
          <w:tblHeader/>
        </w:trPr>
        <w:tc>
          <w:tcPr>
            <w:tcW w:w="2128" w:type="pct"/>
          </w:tcPr>
          <w:p w14:paraId="26233E7D" w14:textId="77777777" w:rsidR="00C67E70" w:rsidRPr="006B2DF0" w:rsidRDefault="00C67E70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312110D6" w14:textId="77777777" w:rsidR="00C67E70" w:rsidRPr="006B2DF0" w:rsidRDefault="00C67E70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67E70" w:rsidRPr="006B2DF0" w14:paraId="1BD4BB9B" w14:textId="77777777" w:rsidTr="002D2F07">
        <w:tc>
          <w:tcPr>
            <w:tcW w:w="2128" w:type="pct"/>
          </w:tcPr>
          <w:p w14:paraId="0E75B353" w14:textId="7ADEE25D" w:rsidR="00C67E70" w:rsidRPr="00705F43" w:rsidRDefault="0026009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5F43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45" w:type="pct"/>
          </w:tcPr>
          <w:p w14:paraId="546D37AA" w14:textId="66D371B3" w:rsidR="00C67E70" w:rsidRPr="00705F43" w:rsidRDefault="008508F2" w:rsidP="00AC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468,545</w:t>
            </w:r>
          </w:p>
        </w:tc>
        <w:tc>
          <w:tcPr>
            <w:tcW w:w="131" w:type="pct"/>
          </w:tcPr>
          <w:p w14:paraId="7CFD5DA7" w14:textId="77777777" w:rsidR="00C67E70" w:rsidRPr="00705F43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FEDB43" w14:textId="2F6FF7A5" w:rsidR="00C67E70" w:rsidRPr="00705F43" w:rsidRDefault="000A21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05F43">
              <w:rPr>
                <w:rFonts w:ascii="Angsana New" w:eastAsia="MS Mincho" w:hAnsi="Angsana New"/>
                <w:sz w:val="30"/>
                <w:szCs w:val="30"/>
              </w:rPr>
              <w:t>434,945</w:t>
            </w:r>
          </w:p>
        </w:tc>
        <w:tc>
          <w:tcPr>
            <w:tcW w:w="150" w:type="pct"/>
          </w:tcPr>
          <w:p w14:paraId="322E5C1A" w14:textId="77777777" w:rsidR="00C67E70" w:rsidRPr="00705F43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7902537" w14:textId="42CD4D44" w:rsidR="00C67E70" w:rsidRPr="00705F43" w:rsidRDefault="00705F4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F43">
              <w:rPr>
                <w:rFonts w:ascii="Angsana New" w:hAnsi="Angsana New"/>
                <w:sz w:val="30"/>
                <w:szCs w:val="30"/>
              </w:rPr>
              <w:t>4</w:t>
            </w:r>
            <w:r w:rsidR="008508F2">
              <w:rPr>
                <w:rFonts w:ascii="Angsana New" w:hAnsi="Angsana New"/>
                <w:sz w:val="30"/>
                <w:szCs w:val="30"/>
              </w:rPr>
              <w:t>78,766</w:t>
            </w:r>
          </w:p>
        </w:tc>
        <w:tc>
          <w:tcPr>
            <w:tcW w:w="144" w:type="pct"/>
          </w:tcPr>
          <w:p w14:paraId="2FF08BAB" w14:textId="77777777" w:rsidR="00C67E70" w:rsidRPr="00705F43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2AED0C" w14:textId="3904B8A8" w:rsidR="00C67E70" w:rsidRPr="00705F43" w:rsidRDefault="000A21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05F43">
              <w:rPr>
                <w:rFonts w:ascii="Angsana New" w:eastAsia="MS Mincho" w:hAnsi="Angsana New"/>
                <w:sz w:val="30"/>
                <w:szCs w:val="30"/>
              </w:rPr>
              <w:t>424,295</w:t>
            </w:r>
          </w:p>
        </w:tc>
      </w:tr>
      <w:tr w:rsidR="00260095" w:rsidRPr="006B2DF0" w14:paraId="7AFB4B17" w14:textId="77777777" w:rsidTr="002D2F07">
        <w:tc>
          <w:tcPr>
            <w:tcW w:w="2128" w:type="pct"/>
          </w:tcPr>
          <w:p w14:paraId="2D960CDF" w14:textId="571AC946" w:rsidR="00260095" w:rsidRPr="001D343D" w:rsidRDefault="00260095" w:rsidP="002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343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645" w:type="pct"/>
          </w:tcPr>
          <w:p w14:paraId="70788593" w14:textId="08E83A17" w:rsidR="00260095" w:rsidRPr="001D343D" w:rsidRDefault="00382F76" w:rsidP="00AC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1D343D">
              <w:rPr>
                <w:rFonts w:ascii="Angsana New" w:eastAsia="MS Mincho" w:hAnsi="Angsana New"/>
                <w:sz w:val="30"/>
                <w:szCs w:val="30"/>
              </w:rPr>
              <w:t>51,035</w:t>
            </w:r>
          </w:p>
        </w:tc>
        <w:tc>
          <w:tcPr>
            <w:tcW w:w="131" w:type="pct"/>
          </w:tcPr>
          <w:p w14:paraId="5AA94BF1" w14:textId="77777777" w:rsidR="00260095" w:rsidRPr="001D343D" w:rsidRDefault="00260095" w:rsidP="0026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BD339FD" w14:textId="19BA03EC" w:rsidR="00260095" w:rsidRPr="001D343D" w:rsidRDefault="000A2103" w:rsidP="002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1D343D">
              <w:rPr>
                <w:rFonts w:ascii="Angsana New" w:eastAsia="MS Mincho" w:hAnsi="Angsana New"/>
                <w:sz w:val="30"/>
                <w:szCs w:val="30"/>
              </w:rPr>
              <w:t>(115,099)</w:t>
            </w:r>
          </w:p>
        </w:tc>
        <w:tc>
          <w:tcPr>
            <w:tcW w:w="150" w:type="pct"/>
          </w:tcPr>
          <w:p w14:paraId="616465CA" w14:textId="77777777" w:rsidR="00260095" w:rsidRPr="001D343D" w:rsidRDefault="00260095" w:rsidP="0026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A1F024" w14:textId="47002DB3" w:rsidR="00260095" w:rsidRPr="001D343D" w:rsidRDefault="00462BFA" w:rsidP="0038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1D343D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382F76" w:rsidRPr="001D343D">
              <w:rPr>
                <w:rFonts w:ascii="Angsana New" w:eastAsia="MS Mincho" w:hAnsi="Angsana New"/>
                <w:sz w:val="30"/>
                <w:szCs w:val="30"/>
              </w:rPr>
              <w:t>48</w:t>
            </w:r>
            <w:r w:rsidRPr="001D343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82F76" w:rsidRPr="001D343D">
              <w:rPr>
                <w:rFonts w:ascii="Angsana New" w:eastAsia="MS Mincho" w:hAnsi="Angsana New"/>
                <w:sz w:val="30"/>
                <w:szCs w:val="30"/>
              </w:rPr>
              <w:t>402</w:t>
            </w:r>
            <w:r w:rsidRPr="001D343D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6867549" w14:textId="77777777" w:rsidR="00260095" w:rsidRPr="001D343D" w:rsidRDefault="00260095" w:rsidP="0038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4E540C" w14:textId="1EAE6390" w:rsidR="00260095" w:rsidRPr="001D343D" w:rsidRDefault="000A2103" w:rsidP="002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1D343D">
              <w:rPr>
                <w:rFonts w:ascii="Angsana New" w:eastAsia="MS Mincho" w:hAnsi="Angsana New"/>
                <w:sz w:val="30"/>
                <w:szCs w:val="30"/>
              </w:rPr>
              <w:t>(115,099)</w:t>
            </w:r>
          </w:p>
        </w:tc>
      </w:tr>
      <w:tr w:rsidR="00C67E70" w:rsidRPr="00C25827" w14:paraId="5FADC954" w14:textId="77777777" w:rsidTr="002D5322">
        <w:tc>
          <w:tcPr>
            <w:tcW w:w="2128" w:type="pct"/>
          </w:tcPr>
          <w:p w14:paraId="4B2DDF68" w14:textId="59F8B567" w:rsidR="00C67E70" w:rsidRPr="00C96A48" w:rsidRDefault="0026009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45" w:type="pct"/>
          </w:tcPr>
          <w:p w14:paraId="39E0782A" w14:textId="6D0AD755" w:rsidR="00C67E70" w:rsidRPr="00B714DC" w:rsidRDefault="00AC52E3" w:rsidP="00AC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143,915</w:t>
            </w:r>
          </w:p>
        </w:tc>
        <w:tc>
          <w:tcPr>
            <w:tcW w:w="131" w:type="pct"/>
          </w:tcPr>
          <w:p w14:paraId="736EC5DC" w14:textId="77777777" w:rsidR="00C67E70" w:rsidRPr="00C25827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7BA98A9F" w14:textId="2E2A2A4E" w:rsidR="00C67E70" w:rsidRPr="00B714DC" w:rsidRDefault="000A21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125,012</w:t>
            </w:r>
          </w:p>
        </w:tc>
        <w:tc>
          <w:tcPr>
            <w:tcW w:w="150" w:type="pct"/>
          </w:tcPr>
          <w:p w14:paraId="3237DFC9" w14:textId="77777777" w:rsidR="00C67E70" w:rsidRPr="00C25827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490FCC2" w14:textId="0C81DEDE" w:rsidR="00C67E70" w:rsidRPr="00AC52E3" w:rsidRDefault="00AC52E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2E3">
              <w:rPr>
                <w:rFonts w:ascii="Angsana New" w:hAnsi="Angsana New"/>
                <w:sz w:val="30"/>
                <w:szCs w:val="30"/>
              </w:rPr>
              <w:t>62,678</w:t>
            </w:r>
          </w:p>
        </w:tc>
        <w:tc>
          <w:tcPr>
            <w:tcW w:w="144" w:type="pct"/>
          </w:tcPr>
          <w:p w14:paraId="693D770A" w14:textId="77777777" w:rsidR="00C67E70" w:rsidRPr="00C25827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760CAF4B" w14:textId="4D5D7F23" w:rsidR="00C67E70" w:rsidRPr="00B714DC" w:rsidRDefault="000A21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123,609</w:t>
            </w:r>
          </w:p>
        </w:tc>
      </w:tr>
      <w:tr w:rsidR="00C67E70" w:rsidRPr="006B2DF0" w14:paraId="3161920D" w14:textId="77777777" w:rsidTr="002D5322">
        <w:tc>
          <w:tcPr>
            <w:tcW w:w="2128" w:type="pct"/>
          </w:tcPr>
          <w:p w14:paraId="291189BD" w14:textId="4E30D272" w:rsidR="00C67E70" w:rsidRPr="00AC52E3" w:rsidRDefault="0026009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52E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pct"/>
          </w:tcPr>
          <w:p w14:paraId="20DDD28E" w14:textId="7D9B4744" w:rsidR="00C67E70" w:rsidRPr="00F609BE" w:rsidRDefault="00AC52E3" w:rsidP="00AC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F609BE">
              <w:rPr>
                <w:rFonts w:ascii="Angsana New" w:eastAsia="MS Mincho" w:hAnsi="Angsana New"/>
                <w:sz w:val="30"/>
                <w:szCs w:val="30"/>
              </w:rPr>
              <w:t>45,6</w:t>
            </w:r>
            <w:r w:rsidR="00B90EF7" w:rsidRPr="00F609BE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="00F609BE" w:rsidRPr="00F609BE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78E36295" w14:textId="77777777" w:rsidR="00C67E70" w:rsidRPr="00F609BE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649D588" w14:textId="6CC5352A" w:rsidR="00C67E70" w:rsidRPr="00F609BE" w:rsidRDefault="000A21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F609BE">
              <w:rPr>
                <w:rFonts w:ascii="Angsana New" w:eastAsia="MS Mincho" w:hAnsi="Angsana New"/>
                <w:sz w:val="30"/>
                <w:szCs w:val="30"/>
              </w:rPr>
              <w:t>34,905</w:t>
            </w:r>
          </w:p>
        </w:tc>
        <w:tc>
          <w:tcPr>
            <w:tcW w:w="150" w:type="pct"/>
          </w:tcPr>
          <w:p w14:paraId="19918F5C" w14:textId="77777777" w:rsidR="00C67E70" w:rsidRPr="00F609BE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03584CF" w14:textId="2D49846E" w:rsidR="00C67E70" w:rsidRPr="00F609BE" w:rsidRDefault="00AC52E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9BE">
              <w:rPr>
                <w:rFonts w:ascii="Angsana New" w:hAnsi="Angsana New"/>
                <w:sz w:val="30"/>
                <w:szCs w:val="30"/>
              </w:rPr>
              <w:t>34,034</w:t>
            </w:r>
          </w:p>
        </w:tc>
        <w:tc>
          <w:tcPr>
            <w:tcW w:w="144" w:type="pct"/>
          </w:tcPr>
          <w:p w14:paraId="20349826" w14:textId="77777777" w:rsidR="00C67E70" w:rsidRPr="00F609BE" w:rsidRDefault="00C67E70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BD9DF5" w14:textId="6AD62591" w:rsidR="00C67E70" w:rsidRPr="00F609BE" w:rsidRDefault="000A21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F609BE">
              <w:rPr>
                <w:rFonts w:ascii="Angsana New" w:eastAsia="MS Mincho" w:hAnsi="Angsana New"/>
                <w:sz w:val="30"/>
                <w:szCs w:val="30"/>
              </w:rPr>
              <w:t>33,486</w:t>
            </w:r>
          </w:p>
        </w:tc>
      </w:tr>
      <w:tr w:rsidR="00D87BC4" w:rsidRPr="006B2DF0" w14:paraId="37B4663A" w14:textId="77777777" w:rsidTr="00532227">
        <w:tc>
          <w:tcPr>
            <w:tcW w:w="2128" w:type="pct"/>
          </w:tcPr>
          <w:p w14:paraId="4D350D7F" w14:textId="77777777" w:rsidR="00D87BC4" w:rsidRPr="00C25827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45" w:type="pct"/>
          </w:tcPr>
          <w:p w14:paraId="0753AC37" w14:textId="77777777" w:rsidR="00D87BC4" w:rsidRPr="00B714DC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22,244</w:t>
            </w:r>
          </w:p>
        </w:tc>
        <w:tc>
          <w:tcPr>
            <w:tcW w:w="131" w:type="pct"/>
          </w:tcPr>
          <w:p w14:paraId="30025CC0" w14:textId="77777777" w:rsidR="00D87BC4" w:rsidRPr="006B2DF0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5ACF003" w14:textId="77777777" w:rsidR="00D87BC4" w:rsidRPr="00B714DC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23,223</w:t>
            </w:r>
          </w:p>
        </w:tc>
        <w:tc>
          <w:tcPr>
            <w:tcW w:w="150" w:type="pct"/>
          </w:tcPr>
          <w:p w14:paraId="3680A11F" w14:textId="77777777" w:rsidR="00D87BC4" w:rsidRPr="006B2DF0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B1E9AA" w14:textId="77777777" w:rsidR="00D87BC4" w:rsidRPr="00AC52E3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18,252</w:t>
            </w:r>
          </w:p>
        </w:tc>
        <w:tc>
          <w:tcPr>
            <w:tcW w:w="144" w:type="pct"/>
          </w:tcPr>
          <w:p w14:paraId="675E22EE" w14:textId="77777777" w:rsidR="00D87BC4" w:rsidRPr="006B2DF0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6EEE30" w14:textId="77777777" w:rsidR="00D87BC4" w:rsidRPr="00B714DC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23,109</w:t>
            </w:r>
          </w:p>
        </w:tc>
      </w:tr>
      <w:tr w:rsidR="00D87BC4" w:rsidRPr="006B2DF0" w14:paraId="2D793252" w14:textId="77777777" w:rsidTr="00532227">
        <w:tc>
          <w:tcPr>
            <w:tcW w:w="2128" w:type="pct"/>
          </w:tcPr>
          <w:p w14:paraId="3ADBD26B" w14:textId="77777777" w:rsidR="00D87BC4" w:rsidRPr="00C25827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645" w:type="pct"/>
          </w:tcPr>
          <w:p w14:paraId="1E242452" w14:textId="77777777" w:rsidR="00D87BC4" w:rsidRPr="00B714DC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18,523</w:t>
            </w:r>
          </w:p>
        </w:tc>
        <w:tc>
          <w:tcPr>
            <w:tcW w:w="131" w:type="pct"/>
          </w:tcPr>
          <w:p w14:paraId="6B922245" w14:textId="77777777" w:rsidR="00D87BC4" w:rsidRPr="006B2DF0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039B204" w14:textId="77777777" w:rsidR="00D87BC4" w:rsidRPr="00B714DC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18,310</w:t>
            </w:r>
          </w:p>
        </w:tc>
        <w:tc>
          <w:tcPr>
            <w:tcW w:w="150" w:type="pct"/>
          </w:tcPr>
          <w:p w14:paraId="206F3486" w14:textId="77777777" w:rsidR="00D87BC4" w:rsidRPr="006B2DF0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3EAFD3" w14:textId="77777777" w:rsidR="00D87BC4" w:rsidRPr="00AC52E3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6,699</w:t>
            </w:r>
          </w:p>
        </w:tc>
        <w:tc>
          <w:tcPr>
            <w:tcW w:w="144" w:type="pct"/>
          </w:tcPr>
          <w:p w14:paraId="30EC25DE" w14:textId="77777777" w:rsidR="00D87BC4" w:rsidRPr="006B2DF0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E7584EC" w14:textId="77777777" w:rsidR="00D87BC4" w:rsidRPr="00B714DC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18,309</w:t>
            </w:r>
          </w:p>
        </w:tc>
      </w:tr>
      <w:tr w:rsidR="00D87BC4" w:rsidRPr="006B2DF0" w14:paraId="46E6784F" w14:textId="77777777" w:rsidTr="00532227">
        <w:tc>
          <w:tcPr>
            <w:tcW w:w="2128" w:type="pct"/>
          </w:tcPr>
          <w:p w14:paraId="78F9FB26" w14:textId="77777777" w:rsidR="00D87BC4" w:rsidRPr="00AC52E3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52E3"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ค่าบริการติดตั้ง</w:t>
            </w:r>
          </w:p>
        </w:tc>
        <w:tc>
          <w:tcPr>
            <w:tcW w:w="645" w:type="pct"/>
          </w:tcPr>
          <w:p w14:paraId="2924D9D1" w14:textId="77777777" w:rsidR="00D87BC4" w:rsidRPr="00AC52E3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C52E3">
              <w:rPr>
                <w:rFonts w:ascii="Angsana New" w:eastAsia="MS Mincho" w:hAnsi="Angsana New"/>
                <w:sz w:val="30"/>
                <w:szCs w:val="30"/>
              </w:rPr>
              <w:t>10,411</w:t>
            </w:r>
          </w:p>
        </w:tc>
        <w:tc>
          <w:tcPr>
            <w:tcW w:w="131" w:type="pct"/>
          </w:tcPr>
          <w:p w14:paraId="05C4E7E4" w14:textId="77777777" w:rsidR="00D87BC4" w:rsidRPr="00AC52E3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E00DBCF" w14:textId="77777777" w:rsidR="00D87BC4" w:rsidRPr="00AC52E3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C52E3">
              <w:rPr>
                <w:rFonts w:ascii="Angsana New" w:eastAsia="MS Mincho" w:hAnsi="Angsana New"/>
                <w:sz w:val="30"/>
                <w:szCs w:val="30"/>
              </w:rPr>
              <w:t>28,327</w:t>
            </w:r>
          </w:p>
        </w:tc>
        <w:tc>
          <w:tcPr>
            <w:tcW w:w="150" w:type="pct"/>
          </w:tcPr>
          <w:p w14:paraId="31FD8711" w14:textId="77777777" w:rsidR="00D87BC4" w:rsidRPr="00AC52E3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335C2F" w14:textId="77777777" w:rsidR="00D87BC4" w:rsidRPr="00AC52E3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2E3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144" w:type="pct"/>
          </w:tcPr>
          <w:p w14:paraId="5B645C14" w14:textId="77777777" w:rsidR="00D87BC4" w:rsidRPr="00AC52E3" w:rsidRDefault="00D87BC4" w:rsidP="00532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D3F69" w14:textId="77777777" w:rsidR="00D87BC4" w:rsidRPr="00AC52E3" w:rsidRDefault="00D87BC4" w:rsidP="00532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C52E3">
              <w:rPr>
                <w:rFonts w:ascii="Angsana New" w:eastAsia="MS Mincho" w:hAnsi="Angsana New"/>
                <w:sz w:val="30"/>
                <w:szCs w:val="30"/>
              </w:rPr>
              <w:t>28,327</w:t>
            </w:r>
          </w:p>
        </w:tc>
      </w:tr>
    </w:tbl>
    <w:p w14:paraId="051AB094" w14:textId="77777777" w:rsidR="00AE151C" w:rsidRDefault="00AE151C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6C467FA" w14:textId="77777777" w:rsidR="00556F98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1ED400" w14:textId="77777777" w:rsidR="00556F98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62BC5D" w14:textId="77777777" w:rsidR="00556F98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AB456D" w14:textId="77777777" w:rsidR="00556F98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2558349" w14:textId="77777777" w:rsidR="00556F98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B235FCC" w14:textId="77777777" w:rsidR="00556F98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90D425" w14:textId="77777777" w:rsidR="00556F98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2AD6AE6" w14:textId="77777777" w:rsidR="00556F98" w:rsidRPr="00AE151C" w:rsidRDefault="00556F98" w:rsidP="00AE1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6F2265" w14:textId="5E13925A" w:rsidR="00DC794B" w:rsidRPr="00FF18B9" w:rsidRDefault="00DC794B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F18B9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364844A" w14:textId="0D72BADB" w:rsidR="0067027B" w:rsidRPr="00030633" w:rsidRDefault="0067027B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030633" w:rsidRPr="006B2DF0" w14:paraId="524DB4D2" w14:textId="77777777" w:rsidTr="002D2F07">
        <w:trPr>
          <w:tblHeader/>
        </w:trPr>
        <w:tc>
          <w:tcPr>
            <w:tcW w:w="2128" w:type="pct"/>
          </w:tcPr>
          <w:p w14:paraId="54B9AFEC" w14:textId="0B25AE3C" w:rsidR="00030633" w:rsidRPr="00DD125D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90" w:type="pct"/>
            <w:gridSpan w:val="3"/>
          </w:tcPr>
          <w:p w14:paraId="729EDB0E" w14:textId="77777777" w:rsidR="00030633" w:rsidRPr="006B2DF0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3469E9F" w14:textId="77777777" w:rsidR="00030633" w:rsidRPr="006B2DF0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7402163" w14:textId="77777777" w:rsidR="00030633" w:rsidRPr="006B2DF0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633" w:rsidRPr="006B2DF0" w14:paraId="5EDE7C21" w14:textId="77777777" w:rsidTr="002D2F07">
        <w:trPr>
          <w:tblHeader/>
        </w:trPr>
        <w:tc>
          <w:tcPr>
            <w:tcW w:w="2128" w:type="pct"/>
          </w:tcPr>
          <w:p w14:paraId="0A1EBEAC" w14:textId="77777777" w:rsidR="00030633" w:rsidRPr="00DD125D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588592EA" w14:textId="77777777" w:rsidR="00030633" w:rsidRPr="006B2DF0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17621153" w14:textId="77777777" w:rsidR="00030633" w:rsidRPr="006B2DF0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83F495D" w14:textId="77777777" w:rsidR="00030633" w:rsidRPr="006B2DF0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1EEE2EB5" w14:textId="77777777" w:rsidR="00030633" w:rsidRPr="006B2DF0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28298E4" w14:textId="77777777" w:rsidR="00030633" w:rsidRPr="006B2DF0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57303313" w14:textId="77777777" w:rsidR="00030633" w:rsidRPr="006B2DF0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244E58" w14:textId="77777777" w:rsidR="00030633" w:rsidRPr="006B2DF0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30633" w:rsidRPr="006B2DF0" w14:paraId="63F0A92D" w14:textId="77777777" w:rsidTr="002D2F07">
        <w:trPr>
          <w:tblHeader/>
        </w:trPr>
        <w:tc>
          <w:tcPr>
            <w:tcW w:w="2128" w:type="pct"/>
          </w:tcPr>
          <w:p w14:paraId="184CE910" w14:textId="77777777" w:rsidR="00030633" w:rsidRPr="006B2DF0" w:rsidRDefault="00030633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5995D3F1" w14:textId="77777777" w:rsidR="00030633" w:rsidRPr="006B2DF0" w:rsidRDefault="00030633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30633" w:rsidRPr="006B2DF0" w14:paraId="61960FF6" w14:textId="77777777" w:rsidTr="00DA2F99">
        <w:tc>
          <w:tcPr>
            <w:tcW w:w="2128" w:type="pct"/>
          </w:tcPr>
          <w:p w14:paraId="22972161" w14:textId="34675B12" w:rsidR="00030633" w:rsidRPr="00030633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6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45" w:type="pct"/>
          </w:tcPr>
          <w:p w14:paraId="1AE84DA6" w14:textId="77777777" w:rsidR="00030633" w:rsidRPr="00B714DC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CF790C0" w14:textId="77777777" w:rsidR="00030633" w:rsidRPr="006B2DF0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078FF7A" w14:textId="0D50255B" w:rsidR="00030633" w:rsidRPr="00B714DC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CEDAA1C" w14:textId="77777777" w:rsidR="00030633" w:rsidRPr="006B2DF0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A3D641" w14:textId="77777777" w:rsidR="00030633" w:rsidRPr="006B2DF0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5F4C89" w14:textId="77777777" w:rsidR="00030633" w:rsidRPr="006B2DF0" w:rsidRDefault="00030633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F080434" w14:textId="3F99E0C1" w:rsidR="00030633" w:rsidRPr="00B714DC" w:rsidRDefault="0003063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A2F99" w:rsidRPr="00C25827" w14:paraId="17523F45" w14:textId="77777777" w:rsidTr="00DA2F99">
        <w:tc>
          <w:tcPr>
            <w:tcW w:w="2128" w:type="pct"/>
          </w:tcPr>
          <w:p w14:paraId="54EF3EBC" w14:textId="28BAF471" w:rsidR="00DA2F99" w:rsidRPr="00C96A48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946A17D" w14:textId="11F11AA0" w:rsidR="00DA2F99" w:rsidRPr="00B714DC" w:rsidRDefault="00F17030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14,845</w:t>
            </w:r>
          </w:p>
        </w:tc>
        <w:tc>
          <w:tcPr>
            <w:tcW w:w="131" w:type="pct"/>
          </w:tcPr>
          <w:p w14:paraId="25AE2788" w14:textId="77777777" w:rsidR="00DA2F99" w:rsidRPr="00C25827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52F4E45" w14:textId="0BD02052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19,962</w:t>
            </w:r>
          </w:p>
        </w:tc>
        <w:tc>
          <w:tcPr>
            <w:tcW w:w="150" w:type="pct"/>
          </w:tcPr>
          <w:p w14:paraId="22DA79F2" w14:textId="77777777" w:rsidR="00DA2F99" w:rsidRPr="00C25827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284FA54" w14:textId="1ECFC695" w:rsidR="00DA2F99" w:rsidRPr="00F17030" w:rsidRDefault="00F17030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7030">
              <w:rPr>
                <w:rFonts w:ascii="Angsana New" w:hAnsi="Angsana New"/>
                <w:sz w:val="30"/>
                <w:szCs w:val="30"/>
              </w:rPr>
              <w:t>9,342</w:t>
            </w:r>
          </w:p>
        </w:tc>
        <w:tc>
          <w:tcPr>
            <w:tcW w:w="144" w:type="pct"/>
          </w:tcPr>
          <w:p w14:paraId="328431F2" w14:textId="77777777" w:rsidR="00DA2F99" w:rsidRPr="00C25827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47CEB0E" w14:textId="04E94C35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19,962</w:t>
            </w:r>
          </w:p>
        </w:tc>
      </w:tr>
      <w:tr w:rsidR="00DA2F99" w:rsidRPr="006B2DF0" w14:paraId="520E3E96" w14:textId="77777777" w:rsidTr="00DA2F99">
        <w:tc>
          <w:tcPr>
            <w:tcW w:w="2128" w:type="pct"/>
          </w:tcPr>
          <w:p w14:paraId="7A94DF70" w14:textId="77777777" w:rsidR="00DA2F99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C4CC4D9" w14:textId="77777777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82887BB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5EBF509" w14:textId="77777777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8244DE1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3CCBB6F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3F4D32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17812FAA" w14:textId="77777777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A2F99" w:rsidRPr="006B2DF0" w14:paraId="37108FF7" w14:textId="77777777" w:rsidTr="00030633">
        <w:tc>
          <w:tcPr>
            <w:tcW w:w="2128" w:type="pct"/>
          </w:tcPr>
          <w:p w14:paraId="465613C0" w14:textId="2B2C0D9D" w:rsidR="00DA2F99" w:rsidRPr="009C6138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1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45" w:type="pct"/>
          </w:tcPr>
          <w:p w14:paraId="6F4081F1" w14:textId="77777777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8C5E88C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B770F35" w14:textId="77777777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18F67FB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94C840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D2FE58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742732" w14:textId="77777777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A2F99" w:rsidRPr="006B2DF0" w14:paraId="590D18E1" w14:textId="77777777" w:rsidTr="00030633">
        <w:tc>
          <w:tcPr>
            <w:tcW w:w="2128" w:type="pct"/>
          </w:tcPr>
          <w:p w14:paraId="560C65CC" w14:textId="6161F285" w:rsidR="00DA2F99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0633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4AA35D3" w14:textId="3B59E794" w:rsidR="00DA2F99" w:rsidRPr="00B714DC" w:rsidRDefault="00F17030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(1,238)</w:t>
            </w:r>
          </w:p>
        </w:tc>
        <w:tc>
          <w:tcPr>
            <w:tcW w:w="131" w:type="pct"/>
          </w:tcPr>
          <w:p w14:paraId="00DFBD04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263025E" w14:textId="4A74B17F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(1,716)</w:t>
            </w:r>
          </w:p>
        </w:tc>
        <w:tc>
          <w:tcPr>
            <w:tcW w:w="150" w:type="pct"/>
          </w:tcPr>
          <w:p w14:paraId="4B5EA7AA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9531019" w14:textId="278D6776" w:rsidR="00DA2F99" w:rsidRPr="006B2DF0" w:rsidRDefault="00F17030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4" w:type="pct"/>
          </w:tcPr>
          <w:p w14:paraId="529D3718" w14:textId="77777777" w:rsidR="00DA2F99" w:rsidRPr="006B2DF0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4576D68" w14:textId="6DA53BAD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(1,716)</w:t>
            </w:r>
          </w:p>
        </w:tc>
      </w:tr>
      <w:tr w:rsidR="00DA2F99" w:rsidRPr="00C96A48" w14:paraId="5BAFDEBF" w14:textId="77777777" w:rsidTr="002D2F07">
        <w:tc>
          <w:tcPr>
            <w:tcW w:w="2128" w:type="pct"/>
          </w:tcPr>
          <w:p w14:paraId="7FF14983" w14:textId="4C8E1C12" w:rsidR="00DA2F99" w:rsidRPr="00C96A48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69E199A" w14:textId="698ACD07" w:rsidR="00DA2F99" w:rsidRPr="00B714DC" w:rsidRDefault="00F17030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13,607</w:t>
            </w:r>
          </w:p>
        </w:tc>
        <w:tc>
          <w:tcPr>
            <w:tcW w:w="131" w:type="pct"/>
          </w:tcPr>
          <w:p w14:paraId="5A492241" w14:textId="77777777" w:rsidR="00DA2F99" w:rsidRPr="00C96A48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2B3F460" w14:textId="79CA2874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18,246</w:t>
            </w:r>
          </w:p>
        </w:tc>
        <w:tc>
          <w:tcPr>
            <w:tcW w:w="150" w:type="pct"/>
          </w:tcPr>
          <w:p w14:paraId="0CB2DBC6" w14:textId="77777777" w:rsidR="00DA2F99" w:rsidRPr="00C96A48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4A5E6B0" w14:textId="47348492" w:rsidR="00DA2F99" w:rsidRPr="00C96A48" w:rsidRDefault="00F17030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9,855</w:t>
            </w:r>
          </w:p>
        </w:tc>
        <w:tc>
          <w:tcPr>
            <w:tcW w:w="144" w:type="pct"/>
          </w:tcPr>
          <w:p w14:paraId="2B8FCAC6" w14:textId="77777777" w:rsidR="00DA2F99" w:rsidRPr="00C96A48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662E9CB" w14:textId="1A1BD7E5" w:rsidR="00DA2F99" w:rsidRPr="00B714DC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18,246</w:t>
            </w:r>
          </w:p>
        </w:tc>
      </w:tr>
    </w:tbl>
    <w:p w14:paraId="2160D2A0" w14:textId="77777777" w:rsidR="00B42E36" w:rsidRPr="00030633" w:rsidRDefault="00B42E36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80"/>
        <w:gridCol w:w="957"/>
        <w:gridCol w:w="180"/>
        <w:gridCol w:w="933"/>
        <w:gridCol w:w="180"/>
        <w:gridCol w:w="990"/>
        <w:gridCol w:w="180"/>
        <w:gridCol w:w="990"/>
        <w:gridCol w:w="180"/>
        <w:gridCol w:w="990"/>
      </w:tblGrid>
      <w:tr w:rsidR="008714D7" w:rsidRPr="00A0337B" w14:paraId="1F8A1C16" w14:textId="77777777" w:rsidTr="00A0337B">
        <w:trPr>
          <w:trHeight w:val="20"/>
          <w:tblHeader/>
        </w:trPr>
        <w:tc>
          <w:tcPr>
            <w:tcW w:w="2880" w:type="dxa"/>
          </w:tcPr>
          <w:p w14:paraId="1CB6737B" w14:textId="77777777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1E78E8DD" w14:textId="157332B1" w:rsidR="008714D7" w:rsidRPr="00A0337B" w:rsidRDefault="008714D7" w:rsidP="002D2F0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714D7" w:rsidRPr="00A0337B" w14:paraId="450FFC81" w14:textId="77777777" w:rsidTr="00A0337B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10643B81" w14:textId="70373E31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A033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40" w:type="dxa"/>
            <w:gridSpan w:val="5"/>
          </w:tcPr>
          <w:p w14:paraId="704B9096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DF6CAB2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1FCAE06A" w14:textId="77777777" w:rsidR="008714D7" w:rsidRPr="00A0337B" w:rsidRDefault="008714D7" w:rsidP="00CF6A67">
            <w:pPr>
              <w:pStyle w:val="acctfourfigures"/>
              <w:tabs>
                <w:tab w:val="clear" w:pos="765"/>
                <w:tab w:val="decimal" w:pos="-81"/>
              </w:tabs>
              <w:spacing w:line="240" w:lineRule="auto"/>
              <w:ind w:left="-81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714D7" w:rsidRPr="00A0337B" w14:paraId="13B5E796" w14:textId="77777777" w:rsidTr="00A0337B">
        <w:trPr>
          <w:trHeight w:val="20"/>
          <w:tblHeader/>
        </w:trPr>
        <w:tc>
          <w:tcPr>
            <w:tcW w:w="2880" w:type="dxa"/>
            <w:vMerge/>
          </w:tcPr>
          <w:p w14:paraId="1156AAF8" w14:textId="77777777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9B839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554D2B29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C7DB68A" w14:textId="77777777" w:rsidR="008714D7" w:rsidRPr="00A0337B" w:rsidRDefault="008714D7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4DD07C29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2381B4B" w14:textId="77777777" w:rsidR="008714D7" w:rsidRPr="00A0337B" w:rsidRDefault="008714D7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D7BE363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4CF3052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7D8E16" w14:textId="77777777" w:rsidR="008714D7" w:rsidRPr="00A0337B" w:rsidRDefault="008714D7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C0A2BB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B2FB760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09AB6BD" w14:textId="77777777" w:rsidR="008714D7" w:rsidRPr="00A0337B" w:rsidRDefault="008714D7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615AD6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3E685FA" w14:textId="77777777" w:rsidR="008714D7" w:rsidRPr="00A0337B" w:rsidRDefault="008714D7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EB789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2C3FC60" w14:textId="77777777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714D7" w:rsidRPr="00A0337B" w14:paraId="0F2F32B8" w14:textId="77777777" w:rsidTr="00A0337B">
        <w:trPr>
          <w:trHeight w:val="20"/>
          <w:tblHeader/>
        </w:trPr>
        <w:tc>
          <w:tcPr>
            <w:tcW w:w="2880" w:type="dxa"/>
          </w:tcPr>
          <w:p w14:paraId="448230DF" w14:textId="77777777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5199AA83" w14:textId="7C066819" w:rsidR="008714D7" w:rsidRPr="00A0337B" w:rsidRDefault="008714D7" w:rsidP="002D2F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6E3C0F" w:rsidRPr="00A033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033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033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714D7" w:rsidRPr="00A0337B" w14:paraId="3BEC1757" w14:textId="77777777" w:rsidTr="00A0337B">
        <w:trPr>
          <w:cantSplit/>
          <w:trHeight w:val="20"/>
        </w:trPr>
        <w:tc>
          <w:tcPr>
            <w:tcW w:w="2880" w:type="dxa"/>
          </w:tcPr>
          <w:p w14:paraId="20B96921" w14:textId="77777777" w:rsidR="008714D7" w:rsidRPr="00A0337B" w:rsidRDefault="008714D7" w:rsidP="002D2F0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033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0402D7E1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2091C0" w14:textId="77777777" w:rsidR="008714D7" w:rsidRPr="00A0337B" w:rsidRDefault="008714D7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88469BD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D93C38" w14:textId="77777777" w:rsidR="008714D7" w:rsidRPr="00A0337B" w:rsidRDefault="008714D7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5AE811E6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3916E" w14:textId="77777777" w:rsidR="008714D7" w:rsidRPr="00A0337B" w:rsidRDefault="008714D7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EED983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1B6B67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3F42F14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BED1E1" w14:textId="77777777" w:rsidR="008714D7" w:rsidRPr="00A0337B" w:rsidRDefault="008714D7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8686BE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714D7" w:rsidRPr="00A0337B" w14:paraId="59C0F966" w14:textId="77777777" w:rsidTr="00A0337B">
        <w:trPr>
          <w:cantSplit/>
          <w:trHeight w:val="20"/>
        </w:trPr>
        <w:tc>
          <w:tcPr>
            <w:tcW w:w="2880" w:type="dxa"/>
          </w:tcPr>
          <w:p w14:paraId="4F8865F5" w14:textId="77777777" w:rsidR="00032451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0337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</w:t>
            </w:r>
          </w:p>
          <w:p w14:paraId="1E6C1323" w14:textId="5C76E850" w:rsidR="008714D7" w:rsidRPr="00A0337B" w:rsidRDefault="0003245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14D7" w:rsidRPr="00A0337B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26F8D0" w14:textId="25C40B60" w:rsidR="008714D7" w:rsidRPr="00A0337B" w:rsidRDefault="00A0607B" w:rsidP="00A0607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(3,200)</w:t>
            </w:r>
          </w:p>
        </w:tc>
        <w:tc>
          <w:tcPr>
            <w:tcW w:w="180" w:type="dxa"/>
            <w:vAlign w:val="bottom"/>
          </w:tcPr>
          <w:p w14:paraId="792407E5" w14:textId="77777777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764FCF34" w14:textId="33B0F124" w:rsidR="008714D7" w:rsidRPr="00A0337B" w:rsidRDefault="00A0607B" w:rsidP="002D2F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180" w:type="dxa"/>
          </w:tcPr>
          <w:p w14:paraId="6ECCF732" w14:textId="77777777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48343C5D" w14:textId="2F381BBD" w:rsidR="008714D7" w:rsidRPr="00A0337B" w:rsidRDefault="00A0607B" w:rsidP="00A060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(2,560)</w:t>
            </w:r>
          </w:p>
        </w:tc>
        <w:tc>
          <w:tcPr>
            <w:tcW w:w="180" w:type="dxa"/>
          </w:tcPr>
          <w:p w14:paraId="16FC97BA" w14:textId="77777777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355692C" w14:textId="53667AC9" w:rsidR="008714D7" w:rsidRPr="00A0337B" w:rsidRDefault="001A417A" w:rsidP="001A417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B0BC70" w14:textId="77777777" w:rsidR="008714D7" w:rsidRPr="00A0337B" w:rsidRDefault="008714D7" w:rsidP="002D2F0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39ED7A" w14:textId="1D815FD7" w:rsidR="008714D7" w:rsidRPr="00A0337B" w:rsidRDefault="001A417A" w:rsidP="001A417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584487" w14:textId="77777777" w:rsidR="008714D7" w:rsidRPr="00A0337B" w:rsidRDefault="008714D7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F49B566" w14:textId="07468763" w:rsidR="008714D7" w:rsidRPr="00A0337B" w:rsidRDefault="001A417A" w:rsidP="001A417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6E5AC58" w14:textId="77777777" w:rsidR="00030633" w:rsidRPr="00030633" w:rsidRDefault="00030633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80"/>
        <w:gridCol w:w="957"/>
        <w:gridCol w:w="180"/>
        <w:gridCol w:w="933"/>
        <w:gridCol w:w="180"/>
        <w:gridCol w:w="990"/>
        <w:gridCol w:w="180"/>
        <w:gridCol w:w="990"/>
        <w:gridCol w:w="180"/>
        <w:gridCol w:w="990"/>
      </w:tblGrid>
      <w:tr w:rsidR="00A0337B" w:rsidRPr="00A0337B" w14:paraId="30ADCC5E" w14:textId="77777777" w:rsidTr="002D2F07">
        <w:trPr>
          <w:trHeight w:val="20"/>
          <w:tblHeader/>
        </w:trPr>
        <w:tc>
          <w:tcPr>
            <w:tcW w:w="2880" w:type="dxa"/>
          </w:tcPr>
          <w:p w14:paraId="26F5690B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2FCB98B3" w14:textId="2D76081F" w:rsidR="00A0337B" w:rsidRPr="00A0337B" w:rsidRDefault="00A0337B" w:rsidP="002D2F0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0337B" w:rsidRPr="00A0337B" w14:paraId="14B06820" w14:textId="77777777" w:rsidTr="002D2F07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1685F49D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A033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40" w:type="dxa"/>
            <w:gridSpan w:val="5"/>
          </w:tcPr>
          <w:p w14:paraId="2C05E2EF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8DFB1A1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38AE6047" w14:textId="77777777" w:rsidR="00A0337B" w:rsidRPr="00A0337B" w:rsidRDefault="00A0337B" w:rsidP="00CF6A6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A0337B" w:rsidRPr="00A0337B" w14:paraId="07F9BB83" w14:textId="77777777" w:rsidTr="002D2F07">
        <w:trPr>
          <w:trHeight w:val="20"/>
          <w:tblHeader/>
        </w:trPr>
        <w:tc>
          <w:tcPr>
            <w:tcW w:w="2880" w:type="dxa"/>
            <w:vMerge/>
          </w:tcPr>
          <w:p w14:paraId="4E974F6B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CE93C4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9077C27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32B59D" w14:textId="77777777" w:rsidR="00A0337B" w:rsidRPr="00A0337B" w:rsidRDefault="00A0337B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76E32E1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9A2E2B2" w14:textId="77777777" w:rsidR="00A0337B" w:rsidRPr="00A0337B" w:rsidRDefault="00A0337B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8DF6AEE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E160301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7E0F55" w14:textId="77777777" w:rsidR="00A0337B" w:rsidRPr="00A0337B" w:rsidRDefault="00A0337B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1F2525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DE0BA41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564A32" w14:textId="77777777" w:rsidR="00A0337B" w:rsidRPr="00A0337B" w:rsidRDefault="00A0337B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69404C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ED47F2D" w14:textId="77777777" w:rsidR="00A0337B" w:rsidRPr="00A0337B" w:rsidRDefault="00A0337B" w:rsidP="002D2F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F9379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B6976A7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33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0337B" w:rsidRPr="00A0337B" w14:paraId="341CFC08" w14:textId="77777777" w:rsidTr="002D2F07">
        <w:trPr>
          <w:trHeight w:val="20"/>
          <w:tblHeader/>
        </w:trPr>
        <w:tc>
          <w:tcPr>
            <w:tcW w:w="2880" w:type="dxa"/>
          </w:tcPr>
          <w:p w14:paraId="129B5813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C8E8F51" w14:textId="77777777" w:rsidR="00A0337B" w:rsidRPr="00A0337B" w:rsidRDefault="00A0337B" w:rsidP="002D2F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3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033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033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033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0337B" w:rsidRPr="00A0337B" w14:paraId="784EB82B" w14:textId="77777777" w:rsidTr="002D2F07">
        <w:trPr>
          <w:cantSplit/>
          <w:trHeight w:val="20"/>
        </w:trPr>
        <w:tc>
          <w:tcPr>
            <w:tcW w:w="2880" w:type="dxa"/>
          </w:tcPr>
          <w:p w14:paraId="56FD7E12" w14:textId="77777777" w:rsidR="00A0337B" w:rsidRPr="00A0337B" w:rsidRDefault="00A0337B" w:rsidP="002D2F0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033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55DA5719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4C3CC3" w14:textId="77777777" w:rsidR="00A0337B" w:rsidRPr="00A0337B" w:rsidRDefault="00A0337B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BC3E725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875C45" w14:textId="77777777" w:rsidR="00A0337B" w:rsidRPr="00A0337B" w:rsidRDefault="00A0337B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44EB9736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14CBC9" w14:textId="77777777" w:rsidR="00A0337B" w:rsidRPr="00A0337B" w:rsidRDefault="00A0337B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DA9757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ECBCB8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A10D010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ABAF9" w14:textId="77777777" w:rsidR="00A0337B" w:rsidRPr="00A0337B" w:rsidRDefault="00A0337B" w:rsidP="002D2F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B3AF09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0337B" w:rsidRPr="00A0337B" w14:paraId="462786B5" w14:textId="77777777" w:rsidTr="002D2F07">
        <w:trPr>
          <w:cantSplit/>
          <w:trHeight w:val="20"/>
        </w:trPr>
        <w:tc>
          <w:tcPr>
            <w:tcW w:w="2880" w:type="dxa"/>
          </w:tcPr>
          <w:p w14:paraId="2199C7AE" w14:textId="77777777" w:rsidR="00032451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0337B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</w:t>
            </w:r>
          </w:p>
          <w:p w14:paraId="7EFC49E5" w14:textId="03F22249" w:rsidR="00A0337B" w:rsidRPr="00A0337B" w:rsidRDefault="0003245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337B" w:rsidRPr="00A0337B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ABD532" w14:textId="56778C69" w:rsidR="00A0337B" w:rsidRPr="00A0337B" w:rsidRDefault="00DD393E" w:rsidP="002D2F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4,593</w:t>
            </w:r>
          </w:p>
        </w:tc>
        <w:tc>
          <w:tcPr>
            <w:tcW w:w="180" w:type="dxa"/>
            <w:vAlign w:val="bottom"/>
          </w:tcPr>
          <w:p w14:paraId="6E1EB481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2AFFB4CC" w14:textId="3B64B5B6" w:rsidR="00A0337B" w:rsidRPr="00A0337B" w:rsidRDefault="00DD393E" w:rsidP="00A060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(919)</w:t>
            </w:r>
          </w:p>
        </w:tc>
        <w:tc>
          <w:tcPr>
            <w:tcW w:w="180" w:type="dxa"/>
          </w:tcPr>
          <w:p w14:paraId="2EC7BA5F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3F459432" w14:textId="4EE975C5" w:rsidR="00A0337B" w:rsidRPr="00A0337B" w:rsidRDefault="00DD393E" w:rsidP="002D2F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3,674</w:t>
            </w:r>
          </w:p>
        </w:tc>
        <w:tc>
          <w:tcPr>
            <w:tcW w:w="180" w:type="dxa"/>
          </w:tcPr>
          <w:p w14:paraId="6B531927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F8E8F2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0D8ED1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2CA7FE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357A5D" w14:textId="77777777" w:rsidR="00A0337B" w:rsidRPr="00A0337B" w:rsidRDefault="00A0337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AA424E0" w14:textId="77777777" w:rsidR="00A0337B" w:rsidRPr="00A0337B" w:rsidRDefault="00A0337B" w:rsidP="002D2F0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33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3633889" w14:textId="77777777" w:rsidR="00030633" w:rsidRDefault="00030633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024"/>
        <w:gridCol w:w="270"/>
        <w:gridCol w:w="1080"/>
        <w:gridCol w:w="270"/>
        <w:gridCol w:w="1101"/>
      </w:tblGrid>
      <w:tr w:rsidR="00DA2F99" w:rsidRPr="00F37E14" w14:paraId="74F89BC1" w14:textId="77777777" w:rsidTr="00505BEA">
        <w:tc>
          <w:tcPr>
            <w:tcW w:w="4050" w:type="dxa"/>
          </w:tcPr>
          <w:p w14:paraId="42B29FC1" w14:textId="4D35A6AD" w:rsidR="00DA2F99" w:rsidRPr="00F37E14" w:rsidRDefault="00DA2F99" w:rsidP="00DA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E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51" w:type="dxa"/>
            <w:gridSpan w:val="7"/>
            <w:tcBorders>
              <w:bottom w:val="nil"/>
            </w:tcBorders>
          </w:tcPr>
          <w:p w14:paraId="18043882" w14:textId="258FA763" w:rsidR="00DA2F99" w:rsidRPr="00DA2F99" w:rsidRDefault="00DA2F99" w:rsidP="00DA2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F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2F99" w:rsidRPr="00F37E14" w14:paraId="07ACB247" w14:textId="77777777" w:rsidTr="002D2F07">
        <w:tc>
          <w:tcPr>
            <w:tcW w:w="4050" w:type="dxa"/>
          </w:tcPr>
          <w:p w14:paraId="5D86D095" w14:textId="1E481E94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</w:tcPr>
          <w:p w14:paraId="17FCC431" w14:textId="1A7231C2" w:rsidR="00DA2F99" w:rsidRPr="00F37E14" w:rsidRDefault="00DA2F9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56FF3A08" w14:textId="77777777" w:rsidR="00DA2F99" w:rsidRPr="00F37E14" w:rsidRDefault="00DA2F9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tcBorders>
              <w:bottom w:val="nil"/>
            </w:tcBorders>
          </w:tcPr>
          <w:p w14:paraId="18622185" w14:textId="4D436E62" w:rsidR="00DA2F99" w:rsidRPr="00F37E14" w:rsidRDefault="00DA2F9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A2F99" w:rsidRPr="00F37E14" w14:paraId="419126D8" w14:textId="77777777" w:rsidTr="002D2F07">
        <w:tc>
          <w:tcPr>
            <w:tcW w:w="4050" w:type="dxa"/>
          </w:tcPr>
          <w:p w14:paraId="074001CC" w14:textId="77777777" w:rsidR="00DA2F99" w:rsidRPr="00F37E14" w:rsidRDefault="00DA2F99" w:rsidP="002D2F07">
            <w:pPr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D91A4D5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76D6249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</w:tcPr>
          <w:p w14:paraId="5A605B5E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3D9DFE9D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3DA23A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</w:tcPr>
          <w:p w14:paraId="64857910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F824D86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4E51167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</w:tcPr>
          <w:p w14:paraId="12D982D9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3D7D7DFF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577E33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2F99" w:rsidRPr="00F37E14" w14:paraId="6546E39E" w14:textId="77777777" w:rsidTr="002D2F07">
        <w:tc>
          <w:tcPr>
            <w:tcW w:w="4050" w:type="dxa"/>
          </w:tcPr>
          <w:p w14:paraId="788C0EC6" w14:textId="38644FD0" w:rsidR="00DA2F99" w:rsidRPr="00F37E14" w:rsidRDefault="00DA2F99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F37E1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1FA7C2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73919F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A659EC" w14:textId="2A473561" w:rsidR="00DA2F99" w:rsidRPr="00F37E14" w:rsidRDefault="00FF18B9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24,223</w:t>
            </w:r>
          </w:p>
        </w:tc>
        <w:tc>
          <w:tcPr>
            <w:tcW w:w="270" w:type="dxa"/>
          </w:tcPr>
          <w:p w14:paraId="15D4B8C9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A8D9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775EA7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1A7713FF" w14:textId="5450665F" w:rsidR="00DA2F99" w:rsidRPr="00F37E14" w:rsidRDefault="00B42E3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59,923</w:t>
            </w:r>
          </w:p>
        </w:tc>
      </w:tr>
      <w:tr w:rsidR="00DA2F99" w:rsidRPr="00F37E14" w14:paraId="0DECF144" w14:textId="77777777" w:rsidTr="002D2F07">
        <w:tc>
          <w:tcPr>
            <w:tcW w:w="4050" w:type="dxa"/>
          </w:tcPr>
          <w:p w14:paraId="6B971743" w14:textId="77777777" w:rsidR="00DA2F99" w:rsidRPr="00F37E14" w:rsidRDefault="00DA2F99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F37E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6450A4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765B41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977E85" w14:textId="169064CF" w:rsidR="00DA2F99" w:rsidRPr="00F37E14" w:rsidRDefault="00FF18B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2D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70" w:type="dxa"/>
            <w:tcBorders>
              <w:bottom w:val="nil"/>
            </w:tcBorders>
          </w:tcPr>
          <w:p w14:paraId="7ADD66BD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ABB6A3B" w14:textId="77777777" w:rsidR="00DA2F99" w:rsidRPr="00F37E14" w:rsidRDefault="00DA2F9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39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</w:tcPr>
          <w:p w14:paraId="22E71FCB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7BB77BB" w14:textId="3E2A200A" w:rsidR="00DA2F99" w:rsidRPr="00F37E14" w:rsidRDefault="00B42E3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11,985</w:t>
            </w:r>
          </w:p>
        </w:tc>
      </w:tr>
      <w:tr w:rsidR="00B42E36" w:rsidRPr="00F37E14" w14:paraId="2A7E5734" w14:textId="77777777" w:rsidTr="002D2F07">
        <w:tc>
          <w:tcPr>
            <w:tcW w:w="4050" w:type="dxa"/>
          </w:tcPr>
          <w:p w14:paraId="3517AFBC" w14:textId="2141064E" w:rsidR="00B42E36" w:rsidRPr="0082600B" w:rsidRDefault="00B42E36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BD9D1B" w14:textId="77777777" w:rsidR="00B42E36" w:rsidRPr="001B506E" w:rsidRDefault="00B42E36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40FE88" w14:textId="77777777" w:rsidR="00B42E36" w:rsidRPr="001B506E" w:rsidRDefault="00B42E3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1718C8F" w14:textId="4F51E365" w:rsidR="00B42E36" w:rsidRPr="00FF18B9" w:rsidRDefault="00FF18B9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</w:tabs>
              <w:spacing w:after="0" w:line="240" w:lineRule="auto"/>
              <w:ind w:left="-262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2A2C09" w14:textId="77777777" w:rsidR="00B42E36" w:rsidRPr="001B506E" w:rsidRDefault="00B42E3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E7FFD4" w14:textId="77777777" w:rsidR="00B42E36" w:rsidRPr="001B506E" w:rsidRDefault="00B42E36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E4874" w14:textId="77777777" w:rsidR="00B42E36" w:rsidRPr="001B506E" w:rsidRDefault="00B42E3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613E34D9" w14:textId="296CC5BE" w:rsidR="00B42E36" w:rsidRPr="00FF18B9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8B9" w:rsidRPr="00FF18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18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18B9" w:rsidRPr="00FF18B9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Pr="00FF18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1E08" w:rsidRPr="00F37E14" w14:paraId="2F70D95C" w14:textId="77777777" w:rsidTr="002D2F07">
        <w:tc>
          <w:tcPr>
            <w:tcW w:w="4050" w:type="dxa"/>
          </w:tcPr>
          <w:p w14:paraId="4BE42EB8" w14:textId="2D6EFB14" w:rsidR="00991E08" w:rsidRPr="0082600B" w:rsidRDefault="00991E08" w:rsidP="00991E08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E137F7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2CC084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1E2743B" w14:textId="3631C175" w:rsidR="00991E08" w:rsidRPr="00FF18B9" w:rsidRDefault="00FF18B9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6,43</w:t>
            </w:r>
            <w:r w:rsidR="00412E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919A9A" w14:textId="77777777" w:rsidR="00991E08" w:rsidRPr="00FF18B9" w:rsidRDefault="00991E08" w:rsidP="00FF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E4F55D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5E574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48603F7F" w14:textId="701C91B9" w:rsidR="00991E08" w:rsidRPr="00FF18B9" w:rsidRDefault="00991E08" w:rsidP="00991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</w:tr>
      <w:tr w:rsidR="00991E08" w:rsidRPr="00F37E14" w14:paraId="447E4878" w14:textId="77777777" w:rsidTr="00E07269">
        <w:tc>
          <w:tcPr>
            <w:tcW w:w="4050" w:type="dxa"/>
          </w:tcPr>
          <w:p w14:paraId="0721573F" w14:textId="661A9E4D" w:rsidR="00991E08" w:rsidRDefault="00991E08" w:rsidP="00991E08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CC728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11701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AC7A86" w14:textId="3DA6C6D9" w:rsidR="00991E08" w:rsidRPr="00FF18B9" w:rsidRDefault="00FF18B9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(305)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E53580" w14:textId="77777777" w:rsidR="00991E08" w:rsidRPr="00FF18B9" w:rsidRDefault="00991E08" w:rsidP="00FF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427301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429872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EDF3844" w14:textId="549B0CA6" w:rsidR="00991E08" w:rsidRPr="00FF18B9" w:rsidRDefault="00991E08" w:rsidP="00991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8B9" w:rsidRPr="00FF18B9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FF18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8745E" w:rsidRPr="00FF18B9" w14:paraId="3CAAAF36" w14:textId="77777777" w:rsidTr="00DF1A1C">
        <w:tc>
          <w:tcPr>
            <w:tcW w:w="4050" w:type="dxa"/>
            <w:tcBorders>
              <w:bottom w:val="nil"/>
            </w:tcBorders>
          </w:tcPr>
          <w:p w14:paraId="7886438B" w14:textId="77777777" w:rsidR="00D8745E" w:rsidRPr="006B166F" w:rsidRDefault="00D8745E" w:rsidP="00DF1A1C">
            <w:pPr>
              <w:tabs>
                <w:tab w:val="clear" w:pos="227"/>
              </w:tabs>
              <w:ind w:left="-126" w:firstLine="126"/>
              <w:rPr>
                <w:rFonts w:asciiTheme="majorBidi" w:hAnsiTheme="majorBidi"/>
                <w:sz w:val="30"/>
                <w:szCs w:val="30"/>
                <w:cs/>
              </w:rPr>
            </w:pPr>
            <w:r w:rsidRPr="00FF18B9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DA1778" w14:textId="77777777" w:rsidR="00D8745E" w:rsidRPr="001B506E" w:rsidRDefault="00D8745E" w:rsidP="00DF1A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C326B1" w14:textId="77777777" w:rsidR="00D8745E" w:rsidRPr="001B506E" w:rsidRDefault="00D8745E" w:rsidP="00DF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7B034CE" w14:textId="77777777" w:rsidR="00D8745E" w:rsidRPr="00FF18B9" w:rsidRDefault="00D8745E" w:rsidP="00D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(881)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E6C13E" w14:textId="77777777" w:rsidR="00D8745E" w:rsidRPr="00FF18B9" w:rsidRDefault="00D8745E" w:rsidP="00DF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  <w:tab w:val="decimal" w:pos="81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902B7B" w14:textId="77777777" w:rsidR="00D8745E" w:rsidRPr="001B506E" w:rsidRDefault="00D8745E" w:rsidP="00DF1A1C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E10439" w14:textId="77777777" w:rsidR="00D8745E" w:rsidRPr="001B506E" w:rsidRDefault="00D8745E" w:rsidP="00DF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C6BBFD2" w14:textId="77777777" w:rsidR="00D8745E" w:rsidRPr="00FF18B9" w:rsidRDefault="00D8745E" w:rsidP="00D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</w:tabs>
              <w:spacing w:after="0" w:line="240" w:lineRule="auto"/>
              <w:ind w:left="-262" w:right="24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1E08" w:rsidRPr="00C43F5F" w14:paraId="611B6632" w14:textId="77777777" w:rsidTr="00E07269">
        <w:tc>
          <w:tcPr>
            <w:tcW w:w="4050" w:type="dxa"/>
            <w:tcBorders>
              <w:bottom w:val="nil"/>
            </w:tcBorders>
          </w:tcPr>
          <w:p w14:paraId="64F6F0BC" w14:textId="77777777" w:rsidR="00991E08" w:rsidRDefault="00991E08" w:rsidP="00991E08">
            <w:pPr>
              <w:tabs>
                <w:tab w:val="clear" w:pos="227"/>
              </w:tabs>
              <w:ind w:left="-126" w:firstLine="126"/>
              <w:rPr>
                <w:rFonts w:asciiTheme="majorBidi" w:hAnsiTheme="majorBidi"/>
                <w:sz w:val="30"/>
                <w:szCs w:val="30"/>
              </w:rPr>
            </w:pPr>
            <w:r w:rsidRPr="006B166F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3DBE9AA5" w14:textId="2AF55763" w:rsidR="00991E08" w:rsidRPr="0082600B" w:rsidRDefault="00991E08" w:rsidP="00991E08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B166F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F8A46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A89392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58B0748" w14:textId="77777777" w:rsidR="00991E08" w:rsidRPr="00FF18B9" w:rsidRDefault="00991E08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21058" w14:textId="03DAB294" w:rsidR="00FF18B9" w:rsidRPr="00FF18B9" w:rsidRDefault="00FF18B9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3,513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9E4AD" w14:textId="77777777" w:rsidR="00991E08" w:rsidRPr="00FF18B9" w:rsidRDefault="00991E08" w:rsidP="00FF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  <w:tab w:val="decimal" w:pos="81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B6791E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515D8C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15E5F42D" w14:textId="77777777" w:rsidR="00991E08" w:rsidRPr="00FF18B9" w:rsidRDefault="00991E08" w:rsidP="00991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7EA20B" w14:textId="7D4705F1" w:rsidR="00991E08" w:rsidRPr="00FF18B9" w:rsidRDefault="00991E08" w:rsidP="00991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</w:tr>
      <w:tr w:rsidR="00991E08" w:rsidRPr="00C43F5F" w14:paraId="2E0BBD06" w14:textId="77777777" w:rsidTr="00E07269">
        <w:tc>
          <w:tcPr>
            <w:tcW w:w="4050" w:type="dxa"/>
            <w:tcBorders>
              <w:bottom w:val="nil"/>
            </w:tcBorders>
          </w:tcPr>
          <w:p w14:paraId="145E0D8F" w14:textId="77777777" w:rsidR="00991E08" w:rsidRDefault="00991E08" w:rsidP="00991E08">
            <w:pPr>
              <w:tabs>
                <w:tab w:val="clear" w:pos="227"/>
              </w:tabs>
              <w:ind w:left="-126" w:firstLine="12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1144D1C0" w14:textId="773AF180" w:rsidR="00991E08" w:rsidRPr="006B166F" w:rsidRDefault="00991E08" w:rsidP="00991E08">
            <w:pPr>
              <w:tabs>
                <w:tab w:val="clear" w:pos="227"/>
              </w:tabs>
              <w:ind w:left="-126" w:firstLine="12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F6A0D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42A25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3A3A4" w14:textId="77777777" w:rsidR="00991E08" w:rsidRPr="00FF18B9" w:rsidRDefault="00991E08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</w:tabs>
              <w:spacing w:after="0" w:line="240" w:lineRule="auto"/>
              <w:ind w:left="-262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D1BAD7" w14:textId="53E97C8E" w:rsidR="00FF18B9" w:rsidRPr="00FF18B9" w:rsidRDefault="00FF18B9" w:rsidP="00FF1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</w:tabs>
              <w:spacing w:after="0" w:line="240" w:lineRule="auto"/>
              <w:ind w:left="-262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F98512" w14:textId="77777777" w:rsidR="00991E08" w:rsidRPr="00FF18B9" w:rsidRDefault="00991E08" w:rsidP="00FF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  <w:tab w:val="decimal" w:pos="522"/>
                <w:tab w:val="decimal" w:pos="815"/>
              </w:tabs>
              <w:spacing w:line="240" w:lineRule="auto"/>
              <w:ind w:left="-262" w:right="24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77301DF" w14:textId="77777777" w:rsidR="00991E08" w:rsidRPr="001B506E" w:rsidRDefault="00991E08" w:rsidP="00991E08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1B8514" w14:textId="77777777" w:rsidR="00991E08" w:rsidRPr="001B506E" w:rsidRDefault="00991E08" w:rsidP="0099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</w:tcPr>
          <w:p w14:paraId="2B56EBEE" w14:textId="77777777" w:rsidR="00991E08" w:rsidRDefault="00991E08" w:rsidP="00991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CD2B87" w14:textId="2B4FB170" w:rsidR="00991E08" w:rsidRDefault="00991E08" w:rsidP="00991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(1,716)</w:t>
            </w:r>
          </w:p>
        </w:tc>
      </w:tr>
      <w:tr w:rsidR="00DA2F99" w:rsidRPr="00F37E14" w14:paraId="4B596CCA" w14:textId="77777777" w:rsidTr="002D2F07">
        <w:tc>
          <w:tcPr>
            <w:tcW w:w="4050" w:type="dxa"/>
            <w:tcBorders>
              <w:bottom w:val="nil"/>
            </w:tcBorders>
          </w:tcPr>
          <w:p w14:paraId="732C8313" w14:textId="77777777" w:rsidR="00DA2F99" w:rsidRPr="00F37E14" w:rsidRDefault="00DA2F99" w:rsidP="002D2F07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53DC" w14:textId="355C2DD3" w:rsidR="00DA2F99" w:rsidRPr="00F37E14" w:rsidRDefault="00FF18B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56.17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76DE63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E5008" w14:textId="31C45418" w:rsidR="00DA2F99" w:rsidRPr="00F37E14" w:rsidRDefault="00FF18B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13,607</w:t>
            </w:r>
          </w:p>
        </w:tc>
        <w:tc>
          <w:tcPr>
            <w:tcW w:w="270" w:type="dxa"/>
            <w:tcBorders>
              <w:bottom w:val="nil"/>
            </w:tcBorders>
          </w:tcPr>
          <w:p w14:paraId="45913B77" w14:textId="77777777" w:rsidR="00DA2F99" w:rsidRPr="00F37E14" w:rsidRDefault="00DA2F9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A32808" w14:textId="13D3CBAB" w:rsidR="00DA2F99" w:rsidRPr="00F37E14" w:rsidRDefault="00754ABD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30.45</w:t>
            </w:r>
          </w:p>
        </w:tc>
        <w:tc>
          <w:tcPr>
            <w:tcW w:w="270" w:type="dxa"/>
            <w:tcBorders>
              <w:bottom w:val="nil"/>
            </w:tcBorders>
          </w:tcPr>
          <w:p w14:paraId="6143B902" w14:textId="77777777" w:rsidR="00DA2F99" w:rsidRPr="00F37E14" w:rsidRDefault="00DA2F9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E1D7689" w14:textId="0F453F22" w:rsidR="00DA2F99" w:rsidRPr="00F37E14" w:rsidRDefault="00754ABD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18,246</w:t>
            </w:r>
          </w:p>
        </w:tc>
      </w:tr>
    </w:tbl>
    <w:p w14:paraId="0FC63AEF" w14:textId="77777777" w:rsidR="00030633" w:rsidRPr="00030633" w:rsidRDefault="00030633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024"/>
        <w:gridCol w:w="270"/>
        <w:gridCol w:w="1080"/>
        <w:gridCol w:w="270"/>
        <w:gridCol w:w="1101"/>
      </w:tblGrid>
      <w:tr w:rsidR="00E07269" w:rsidRPr="00F37E14" w14:paraId="56AB0B2D" w14:textId="77777777" w:rsidTr="002D2F07">
        <w:tc>
          <w:tcPr>
            <w:tcW w:w="4050" w:type="dxa"/>
          </w:tcPr>
          <w:p w14:paraId="115A28C8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E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51" w:type="dxa"/>
            <w:gridSpan w:val="7"/>
            <w:tcBorders>
              <w:bottom w:val="nil"/>
            </w:tcBorders>
          </w:tcPr>
          <w:p w14:paraId="4ADB35C8" w14:textId="57898686" w:rsidR="00E07269" w:rsidRPr="00DA2F99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F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7269" w:rsidRPr="00F37E14" w14:paraId="339616BF" w14:textId="77777777" w:rsidTr="002D2F07">
        <w:tc>
          <w:tcPr>
            <w:tcW w:w="4050" w:type="dxa"/>
          </w:tcPr>
          <w:p w14:paraId="7AD8AF29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</w:tcPr>
          <w:p w14:paraId="65C4B4B9" w14:textId="77777777" w:rsidR="00E07269" w:rsidRPr="00F37E14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46560EB9" w14:textId="77777777" w:rsidR="00E07269" w:rsidRPr="00F37E14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tcBorders>
              <w:bottom w:val="nil"/>
            </w:tcBorders>
          </w:tcPr>
          <w:p w14:paraId="6E7FB029" w14:textId="77777777" w:rsidR="00E07269" w:rsidRPr="00F37E14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07269" w:rsidRPr="00F37E14" w14:paraId="3EDA1766" w14:textId="77777777" w:rsidTr="002D2F07">
        <w:tc>
          <w:tcPr>
            <w:tcW w:w="4050" w:type="dxa"/>
          </w:tcPr>
          <w:p w14:paraId="1FF36EFC" w14:textId="77777777" w:rsidR="00E07269" w:rsidRPr="00F37E14" w:rsidRDefault="00E07269" w:rsidP="002D2F07">
            <w:pPr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8F58BF8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077B70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</w:tcPr>
          <w:p w14:paraId="3D17696E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6347076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CB2DFD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</w:tcPr>
          <w:p w14:paraId="61B03BEB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0F78D9F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400F223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</w:tcPr>
          <w:p w14:paraId="63561FB3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7A0B00F2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304BD6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7269" w:rsidRPr="00F37E14" w14:paraId="7D481DCC" w14:textId="77777777" w:rsidTr="002D2F07">
        <w:tc>
          <w:tcPr>
            <w:tcW w:w="4050" w:type="dxa"/>
          </w:tcPr>
          <w:p w14:paraId="4FC088E8" w14:textId="0CC178A0" w:rsidR="00E07269" w:rsidRPr="00F37E14" w:rsidRDefault="00E07269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F37E1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5118DB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33449A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DBA6E2" w14:textId="06731A29" w:rsidR="00E07269" w:rsidRPr="00F37E14" w:rsidRDefault="00A84D22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35,78</w:t>
            </w:r>
            <w:r w:rsidR="00702DF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9DE4E6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31941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CCBA50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051477E4" w14:textId="63D0B0EA" w:rsidR="00E07269" w:rsidRPr="00F37E14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84,734</w:t>
            </w:r>
          </w:p>
        </w:tc>
      </w:tr>
      <w:tr w:rsidR="00E07269" w:rsidRPr="00F37E14" w14:paraId="15D64623" w14:textId="77777777" w:rsidTr="002D2F07">
        <w:tc>
          <w:tcPr>
            <w:tcW w:w="4050" w:type="dxa"/>
          </w:tcPr>
          <w:p w14:paraId="52AC0F3F" w14:textId="77777777" w:rsidR="00E07269" w:rsidRPr="00F37E14" w:rsidRDefault="00E07269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F37E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D1D2B5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D3607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5EA74C" w14:textId="0B7188CA" w:rsidR="00E07269" w:rsidRPr="00F37E14" w:rsidRDefault="00A84D22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7,157</w:t>
            </w:r>
          </w:p>
        </w:tc>
        <w:tc>
          <w:tcPr>
            <w:tcW w:w="270" w:type="dxa"/>
            <w:tcBorders>
              <w:bottom w:val="nil"/>
            </w:tcBorders>
          </w:tcPr>
          <w:p w14:paraId="4B44F902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01198DF" w14:textId="77777777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39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</w:tcPr>
          <w:p w14:paraId="2E226001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77C9DAA8" w14:textId="76A4ADC1" w:rsidR="00E07269" w:rsidRPr="00F37E14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16,947</w:t>
            </w:r>
          </w:p>
        </w:tc>
      </w:tr>
      <w:tr w:rsidR="00E07269" w:rsidRPr="00F37E14" w14:paraId="1449E1B7" w14:textId="77777777" w:rsidTr="002D2F07">
        <w:tc>
          <w:tcPr>
            <w:tcW w:w="4050" w:type="dxa"/>
          </w:tcPr>
          <w:p w14:paraId="584D5DCB" w14:textId="77777777" w:rsidR="00E07269" w:rsidRPr="0082600B" w:rsidRDefault="00E07269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40D9D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B03D9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DAF5E12" w14:textId="3E3CA059" w:rsidR="00E07269" w:rsidRPr="00A84D22" w:rsidRDefault="00A84D22" w:rsidP="00A84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4D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B8A1E5" w14:textId="77777777" w:rsidR="00E07269" w:rsidRPr="00A84D22" w:rsidRDefault="00E07269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27A15D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663816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088292E4" w14:textId="1839BEA8" w:rsidR="00E07269" w:rsidRPr="003F1E0B" w:rsidRDefault="003A41DA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E07269" w:rsidRPr="00F37E14" w14:paraId="33838915" w14:textId="77777777" w:rsidTr="002D2F07">
        <w:tc>
          <w:tcPr>
            <w:tcW w:w="4050" w:type="dxa"/>
          </w:tcPr>
          <w:p w14:paraId="7164D563" w14:textId="77777777" w:rsidR="00E07269" w:rsidRPr="0082600B" w:rsidRDefault="00E07269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5B21BD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A235A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69B2FC7" w14:textId="05131C1B" w:rsidR="00E07269" w:rsidRPr="00A84D22" w:rsidRDefault="00E6044B" w:rsidP="00A84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4D22" w:rsidRPr="00A84D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4B757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7A5A79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EDB3F1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A1CF22E" w14:textId="4C720FDB" w:rsidR="00E07269" w:rsidRPr="003F1E0B" w:rsidRDefault="00671992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3,355</w:t>
            </w:r>
          </w:p>
        </w:tc>
      </w:tr>
      <w:tr w:rsidR="00E07269" w:rsidRPr="00F37E14" w14:paraId="39AEE1DA" w14:textId="77777777" w:rsidTr="002D2F07">
        <w:tc>
          <w:tcPr>
            <w:tcW w:w="4050" w:type="dxa"/>
          </w:tcPr>
          <w:p w14:paraId="582EB136" w14:textId="77777777" w:rsidR="00E07269" w:rsidRDefault="00E07269" w:rsidP="002D2F07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14281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711931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7E04DD5" w14:textId="7D2750C4" w:rsidR="00E07269" w:rsidRPr="00A84D22" w:rsidRDefault="00A84D22" w:rsidP="00E6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A84D22">
              <w:rPr>
                <w:rFonts w:asciiTheme="majorBidi" w:hAnsiTheme="majorBidi" w:cstheme="majorBidi"/>
                <w:sz w:val="30"/>
                <w:szCs w:val="30"/>
              </w:rPr>
              <w:t>(305)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6C6D5" w14:textId="77777777" w:rsidR="00E07269" w:rsidRPr="00E6044B" w:rsidRDefault="00E07269" w:rsidP="00E6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D6CD25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88D044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1DAABA04" w14:textId="2FF9501C" w:rsidR="00E07269" w:rsidRPr="003F1E0B" w:rsidRDefault="003A41DA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(788)</w:t>
            </w:r>
          </w:p>
        </w:tc>
      </w:tr>
      <w:tr w:rsidR="00E07269" w:rsidRPr="00C43F5F" w14:paraId="38546D05" w14:textId="77777777" w:rsidTr="002D2F07">
        <w:tc>
          <w:tcPr>
            <w:tcW w:w="4050" w:type="dxa"/>
            <w:tcBorders>
              <w:bottom w:val="nil"/>
            </w:tcBorders>
          </w:tcPr>
          <w:p w14:paraId="5F332C14" w14:textId="77777777" w:rsidR="00E07269" w:rsidRDefault="00445D5B" w:rsidP="002D2F07">
            <w:pPr>
              <w:tabs>
                <w:tab w:val="clear" w:pos="227"/>
              </w:tabs>
              <w:ind w:left="-126" w:firstLine="12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44C208DF" w14:textId="51325E79" w:rsidR="00445D5B" w:rsidRPr="006B166F" w:rsidRDefault="00445D5B" w:rsidP="002D2F07">
            <w:pPr>
              <w:tabs>
                <w:tab w:val="clear" w:pos="227"/>
              </w:tabs>
              <w:ind w:left="-126" w:firstLine="12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B1EC3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38112F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2B970" w14:textId="77777777" w:rsidR="00A84D22" w:rsidRDefault="00A84D22" w:rsidP="00A84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F7F299" w14:textId="655A020A" w:rsidR="00E07269" w:rsidRPr="00A84D22" w:rsidRDefault="00E6044B" w:rsidP="00E6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285BD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E71794F" w14:textId="77777777" w:rsidR="00E07269" w:rsidRPr="001B506E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77BE2" w14:textId="77777777" w:rsidR="00E07269" w:rsidRPr="001B506E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</w:tcPr>
          <w:p w14:paraId="2421386F" w14:textId="77777777" w:rsidR="00445D5B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6838B7" w14:textId="145F392D" w:rsidR="00E07269" w:rsidRDefault="00671992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(1,716)</w:t>
            </w:r>
          </w:p>
        </w:tc>
      </w:tr>
      <w:tr w:rsidR="00E07269" w:rsidRPr="00F37E14" w14:paraId="37B8D842" w14:textId="77777777" w:rsidTr="002D2F07">
        <w:tc>
          <w:tcPr>
            <w:tcW w:w="4050" w:type="dxa"/>
            <w:tcBorders>
              <w:bottom w:val="nil"/>
            </w:tcBorders>
          </w:tcPr>
          <w:p w14:paraId="19E72D8E" w14:textId="77777777" w:rsidR="00E07269" w:rsidRPr="00F37E14" w:rsidRDefault="00E07269" w:rsidP="002D2F07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B557C" w14:textId="55CE494F" w:rsidR="00E07269" w:rsidRPr="00F37E14" w:rsidRDefault="007B78FC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27.54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9B5908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3395C" w14:textId="660F9376" w:rsidR="00E07269" w:rsidRPr="00702DFE" w:rsidRDefault="00A84D22" w:rsidP="00A84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D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9,855</w:t>
            </w:r>
          </w:p>
        </w:tc>
        <w:tc>
          <w:tcPr>
            <w:tcW w:w="270" w:type="dxa"/>
            <w:tcBorders>
              <w:bottom w:val="nil"/>
            </w:tcBorders>
          </w:tcPr>
          <w:p w14:paraId="1FAC53C4" w14:textId="77777777" w:rsidR="00E07269" w:rsidRPr="00F37E14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165BC6" w14:textId="51DB6F80" w:rsidR="00E07269" w:rsidRPr="00F37E14" w:rsidRDefault="00E07269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21.53</w:t>
            </w:r>
          </w:p>
        </w:tc>
        <w:tc>
          <w:tcPr>
            <w:tcW w:w="270" w:type="dxa"/>
            <w:tcBorders>
              <w:bottom w:val="nil"/>
            </w:tcBorders>
          </w:tcPr>
          <w:p w14:paraId="41CB7F0A" w14:textId="77777777" w:rsidR="00E07269" w:rsidRPr="00F37E14" w:rsidRDefault="00E0726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6D580BE" w14:textId="22D7E493" w:rsidR="00E07269" w:rsidRPr="00F37E14" w:rsidRDefault="00E07269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18,246</w:t>
            </w:r>
          </w:p>
        </w:tc>
      </w:tr>
    </w:tbl>
    <w:p w14:paraId="3204EB4A" w14:textId="77777777" w:rsidR="00030633" w:rsidRDefault="00030633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44A537" w14:textId="77777777" w:rsidR="006A3903" w:rsidRDefault="006A3903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810"/>
        <w:gridCol w:w="236"/>
        <w:gridCol w:w="771"/>
        <w:gridCol w:w="236"/>
        <w:gridCol w:w="701"/>
        <w:gridCol w:w="236"/>
        <w:gridCol w:w="795"/>
        <w:gridCol w:w="241"/>
        <w:gridCol w:w="744"/>
        <w:gridCol w:w="236"/>
        <w:gridCol w:w="724"/>
        <w:gridCol w:w="240"/>
        <w:gridCol w:w="719"/>
        <w:gridCol w:w="236"/>
        <w:gridCol w:w="725"/>
      </w:tblGrid>
      <w:tr w:rsidR="006A3903" w:rsidRPr="00C433DB" w14:paraId="3EA23B8B" w14:textId="77777777" w:rsidTr="00F6693A">
        <w:trPr>
          <w:tblHeader/>
        </w:trPr>
        <w:tc>
          <w:tcPr>
            <w:tcW w:w="2070" w:type="dxa"/>
          </w:tcPr>
          <w:p w14:paraId="3890429E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85" w:type="dxa"/>
            <w:gridSpan w:val="7"/>
            <w:vAlign w:val="bottom"/>
          </w:tcPr>
          <w:p w14:paraId="11586A3D" w14:textId="01F68796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433DB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7F05A8A" w14:textId="77777777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24" w:type="dxa"/>
            <w:gridSpan w:val="7"/>
            <w:vAlign w:val="bottom"/>
          </w:tcPr>
          <w:p w14:paraId="2ACE1256" w14:textId="5C952EBB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C433DB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3903" w:rsidRPr="00C433DB" w14:paraId="6365AB59" w14:textId="77777777" w:rsidTr="00F6693A">
        <w:trPr>
          <w:tblHeader/>
        </w:trPr>
        <w:tc>
          <w:tcPr>
            <w:tcW w:w="2070" w:type="dxa"/>
          </w:tcPr>
          <w:p w14:paraId="70D31637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817" w:type="dxa"/>
            <w:gridSpan w:val="3"/>
          </w:tcPr>
          <w:p w14:paraId="6D082A33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D47C7DB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</w:tcPr>
          <w:p w14:paraId="75CB1AF6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0BD639B2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04" w:type="dxa"/>
            <w:gridSpan w:val="3"/>
          </w:tcPr>
          <w:p w14:paraId="34700B8D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977E84E" w14:textId="77777777" w:rsidR="006A3903" w:rsidRPr="004D0A56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1817C823" w14:textId="77777777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6A3903" w:rsidRPr="00C433DB" w14:paraId="6CA14B4A" w14:textId="77777777" w:rsidTr="00F6693A">
        <w:trPr>
          <w:tblHeader/>
        </w:trPr>
        <w:tc>
          <w:tcPr>
            <w:tcW w:w="2070" w:type="dxa"/>
          </w:tcPr>
          <w:p w14:paraId="4E6B5DDB" w14:textId="77777777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33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07FC8350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</w:tcPr>
          <w:p w14:paraId="7D4644FD" w14:textId="77777777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0BD18F35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</w:tcPr>
          <w:p w14:paraId="016F89F2" w14:textId="77777777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</w:tcPr>
          <w:p w14:paraId="2F0BCA67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</w:tcPr>
          <w:p w14:paraId="7260A1D0" w14:textId="77777777" w:rsidR="006A3903" w:rsidRPr="00C433DB" w:rsidRDefault="006A3903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002CB073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41" w:type="dxa"/>
            <w:tcBorders>
              <w:bottom w:val="nil"/>
            </w:tcBorders>
          </w:tcPr>
          <w:p w14:paraId="4D79DBA8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56EC987E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4DA3078B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02653D4F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40" w:type="dxa"/>
            <w:tcBorders>
              <w:bottom w:val="nil"/>
            </w:tcBorders>
          </w:tcPr>
          <w:p w14:paraId="00EDC310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C60FB9B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6FA13C05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7888D4C" w14:textId="77777777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</w:tr>
      <w:tr w:rsidR="006A3903" w:rsidRPr="00C433DB" w14:paraId="32F8AECC" w14:textId="77777777" w:rsidTr="00F6693A">
        <w:trPr>
          <w:tblHeader/>
        </w:trPr>
        <w:tc>
          <w:tcPr>
            <w:tcW w:w="2070" w:type="dxa"/>
            <w:tcBorders>
              <w:bottom w:val="nil"/>
            </w:tcBorders>
          </w:tcPr>
          <w:p w14:paraId="02D235F2" w14:textId="77777777" w:rsidR="006A3903" w:rsidRPr="00C433DB" w:rsidRDefault="006A3903" w:rsidP="002D2F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0" w:type="dxa"/>
            <w:gridSpan w:val="15"/>
            <w:tcBorders>
              <w:bottom w:val="nil"/>
            </w:tcBorders>
          </w:tcPr>
          <w:p w14:paraId="556C334B" w14:textId="27376FD2" w:rsidR="006A3903" w:rsidRPr="00C433DB" w:rsidRDefault="006A3903" w:rsidP="002D2F0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C433D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813FA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433D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827C4" w:rsidRPr="00EA12FA" w14:paraId="4916F716" w14:textId="77777777" w:rsidTr="00F6693A">
        <w:trPr>
          <w:trHeight w:val="209"/>
        </w:trPr>
        <w:tc>
          <w:tcPr>
            <w:tcW w:w="2070" w:type="dxa"/>
            <w:tcBorders>
              <w:bottom w:val="nil"/>
            </w:tcBorders>
          </w:tcPr>
          <w:p w14:paraId="09569DD5" w14:textId="77777777" w:rsidR="00B827C4" w:rsidRPr="00790803" w:rsidRDefault="00B827C4" w:rsidP="00B827C4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57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5AF1A010" w14:textId="18D6A3D0" w:rsidR="00B827C4" w:rsidRPr="00790803" w:rsidRDefault="0086216F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</w:t>
            </w:r>
            <w:r w:rsidR="00B827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3459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3459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02965BAF" w14:textId="77777777" w:rsidR="00B827C4" w:rsidRPr="00EA12FA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5D480231" w14:textId="3392D3CC" w:rsidR="00B827C4" w:rsidRPr="00790803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7C4">
              <w:rPr>
                <w:rFonts w:ascii="Angsana New" w:hAnsi="Angsana New" w:cs="Angsana New"/>
                <w:sz w:val="24"/>
                <w:szCs w:val="24"/>
              </w:rPr>
              <w:t>30,889</w:t>
            </w:r>
          </w:p>
        </w:tc>
        <w:tc>
          <w:tcPr>
            <w:tcW w:w="236" w:type="dxa"/>
            <w:tcBorders>
              <w:bottom w:val="nil"/>
            </w:tcBorders>
          </w:tcPr>
          <w:p w14:paraId="2E8905CB" w14:textId="77777777" w:rsidR="00B827C4" w:rsidRPr="00EA12FA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59B00E1E" w14:textId="21BFFB1C" w:rsidR="00B827C4" w:rsidRPr="00790803" w:rsidRDefault="003D6BEA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B827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509</w:t>
            </w:r>
          </w:p>
        </w:tc>
        <w:tc>
          <w:tcPr>
            <w:tcW w:w="236" w:type="dxa"/>
            <w:tcBorders>
              <w:bottom w:val="nil"/>
            </w:tcBorders>
          </w:tcPr>
          <w:p w14:paraId="521A78C7" w14:textId="77777777" w:rsidR="00B827C4" w:rsidRPr="00EA12FA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5C984900" w14:textId="563AAC8B" w:rsidR="00B827C4" w:rsidRPr="00790803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7C4">
              <w:rPr>
                <w:rFonts w:ascii="Angsana New" w:hAnsi="Angsana New" w:cs="Angsana New"/>
                <w:sz w:val="24"/>
                <w:szCs w:val="24"/>
              </w:rPr>
              <w:t>10,805</w:t>
            </w:r>
          </w:p>
        </w:tc>
        <w:tc>
          <w:tcPr>
            <w:tcW w:w="241" w:type="dxa"/>
            <w:tcBorders>
              <w:bottom w:val="nil"/>
            </w:tcBorders>
          </w:tcPr>
          <w:p w14:paraId="5935759E" w14:textId="77777777" w:rsidR="00B827C4" w:rsidRPr="00EA12F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72EE0876" w14:textId="30FA4224" w:rsidR="00B827C4" w:rsidRPr="00790803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26,391</w:t>
            </w:r>
          </w:p>
        </w:tc>
        <w:tc>
          <w:tcPr>
            <w:tcW w:w="236" w:type="dxa"/>
            <w:tcBorders>
              <w:bottom w:val="nil"/>
            </w:tcBorders>
          </w:tcPr>
          <w:p w14:paraId="30C77D72" w14:textId="77777777" w:rsidR="00B827C4" w:rsidRPr="00EA12F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70244B83" w14:textId="312DA65F" w:rsidR="00B827C4" w:rsidRPr="00790803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7C4">
              <w:rPr>
                <w:rFonts w:ascii="Angsana New" w:hAnsi="Angsana New" w:cs="Angsana New"/>
                <w:sz w:val="24"/>
                <w:szCs w:val="24"/>
              </w:rPr>
              <w:t>30,889</w:t>
            </w:r>
          </w:p>
        </w:tc>
        <w:tc>
          <w:tcPr>
            <w:tcW w:w="240" w:type="dxa"/>
            <w:tcBorders>
              <w:bottom w:val="nil"/>
            </w:tcBorders>
          </w:tcPr>
          <w:p w14:paraId="3B71DD45" w14:textId="77777777" w:rsidR="00B827C4" w:rsidRPr="00EA12F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A428380" w14:textId="2957FA89" w:rsidR="00B827C4" w:rsidRPr="00790803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7,738</w:t>
            </w:r>
          </w:p>
        </w:tc>
        <w:tc>
          <w:tcPr>
            <w:tcW w:w="236" w:type="dxa"/>
            <w:tcBorders>
              <w:bottom w:val="nil"/>
            </w:tcBorders>
          </w:tcPr>
          <w:p w14:paraId="04BB7A67" w14:textId="77777777" w:rsidR="00B827C4" w:rsidRPr="00EA12F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7537E09" w14:textId="3805BADF" w:rsidR="00B827C4" w:rsidRPr="00790803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7C4">
              <w:rPr>
                <w:rFonts w:ascii="Angsana New" w:hAnsi="Angsana New" w:cs="Angsana New"/>
                <w:sz w:val="24"/>
                <w:szCs w:val="24"/>
              </w:rPr>
              <w:t>10,805</w:t>
            </w:r>
          </w:p>
        </w:tc>
      </w:tr>
      <w:tr w:rsidR="00B827C4" w:rsidRPr="00DD0EBB" w14:paraId="73E072EB" w14:textId="77777777" w:rsidTr="00F6693A">
        <w:tc>
          <w:tcPr>
            <w:tcW w:w="2070" w:type="dxa"/>
            <w:tcBorders>
              <w:top w:val="nil"/>
              <w:bottom w:val="nil"/>
            </w:tcBorders>
          </w:tcPr>
          <w:p w14:paraId="1111DC57" w14:textId="385AB072" w:rsidR="00B827C4" w:rsidRPr="00C433DB" w:rsidRDefault="00B827C4" w:rsidP="00B827C4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2B12BB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53EA4CF" w14:textId="1AB5FE9A" w:rsidR="00B827C4" w:rsidRPr="00C433DB" w:rsidRDefault="00B827C4" w:rsidP="0086216F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6216F">
              <w:rPr>
                <w:rFonts w:ascii="Angsana New" w:hAnsi="Angsana New" w:cs="Angsana New"/>
                <w:sz w:val="24"/>
                <w:szCs w:val="24"/>
              </w:rPr>
              <w:t>22,</w:t>
            </w:r>
            <w:r w:rsidR="008A36E5">
              <w:rPr>
                <w:rFonts w:ascii="Angsana New" w:hAnsi="Angsana New" w:cs="Angsana New"/>
                <w:sz w:val="24"/>
                <w:szCs w:val="24"/>
              </w:rPr>
              <w:t>495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4583AB" w14:textId="77777777" w:rsidR="00B827C4" w:rsidRPr="0086216F" w:rsidRDefault="00B827C4" w:rsidP="0086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</w:tcPr>
          <w:p w14:paraId="28D93BAC" w14:textId="22D3FBA6" w:rsidR="00B827C4" w:rsidRPr="00C433DB" w:rsidRDefault="00B827C4" w:rsidP="0086216F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827C4">
              <w:rPr>
                <w:rFonts w:ascii="Angsana New" w:hAnsi="Angsana New" w:cs="Angsana New"/>
                <w:sz w:val="24"/>
                <w:szCs w:val="24"/>
              </w:rPr>
              <w:t>10,805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D2F566" w14:textId="77777777" w:rsidR="00B827C4" w:rsidRPr="0086216F" w:rsidRDefault="00B827C4" w:rsidP="0086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</w:tcPr>
          <w:p w14:paraId="281D2193" w14:textId="5C95C326" w:rsidR="00B827C4" w:rsidRPr="00C433DB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59DD">
              <w:rPr>
                <w:rFonts w:ascii="Angsana New" w:hAnsi="Angsana New" w:cs="Angsana New"/>
                <w:sz w:val="24"/>
                <w:szCs w:val="24"/>
              </w:rPr>
              <w:t>22,523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9DBDE0" w14:textId="77777777" w:rsidR="00B827C4" w:rsidRPr="00C433DB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3E89FA11" w14:textId="23FA3D85" w:rsidR="00B827C4" w:rsidRPr="00C433DB" w:rsidRDefault="00B827C4" w:rsidP="00DD0EBB">
            <w:pPr>
              <w:pStyle w:val="acctfourfigures"/>
              <w:tabs>
                <w:tab w:val="clear" w:pos="765"/>
              </w:tabs>
              <w:spacing w:line="240" w:lineRule="auto"/>
              <w:ind w:left="-79"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827C4">
              <w:rPr>
                <w:rFonts w:ascii="Angsana New" w:hAnsi="Angsana New" w:cs="Angsana New"/>
                <w:sz w:val="24"/>
                <w:szCs w:val="24"/>
              </w:rPr>
              <w:t>10,805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E4B20CA" w14:textId="77777777" w:rsidR="00B827C4" w:rsidRPr="00C433DB" w:rsidRDefault="00B827C4" w:rsidP="00DD0EBB">
            <w:pPr>
              <w:pStyle w:val="acctfourfigures"/>
              <w:tabs>
                <w:tab w:val="clear" w:pos="765"/>
              </w:tabs>
              <w:spacing w:line="240" w:lineRule="auto"/>
              <w:ind w:left="-79"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</w:tcPr>
          <w:p w14:paraId="3335B6AE" w14:textId="0BC83E9D" w:rsidR="00B827C4" w:rsidRPr="00DD0EBB" w:rsidRDefault="00B827C4" w:rsidP="00DD0EBB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D0E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(7,738)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AE0E20" w14:textId="77777777" w:rsidR="00B827C4" w:rsidRPr="00DD0EBB" w:rsidRDefault="00B827C4" w:rsidP="00DD0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14:paraId="66609E17" w14:textId="51B08389" w:rsidR="00B827C4" w:rsidRPr="00C433DB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827C4">
              <w:rPr>
                <w:rFonts w:ascii="Angsana New" w:hAnsi="Angsana New" w:cs="Angsana New"/>
                <w:sz w:val="24"/>
                <w:szCs w:val="24"/>
              </w:rPr>
              <w:t>10,805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DC89A" w14:textId="77777777" w:rsidR="00B827C4" w:rsidRPr="00C433DB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7725732A" w14:textId="2F332F6A" w:rsidR="00B827C4" w:rsidRPr="00C433DB" w:rsidRDefault="00B827C4" w:rsidP="00DD0EBB">
            <w:pPr>
              <w:pStyle w:val="acctfourfigures"/>
              <w:tabs>
                <w:tab w:val="clear" w:pos="765"/>
              </w:tabs>
              <w:spacing w:line="240" w:lineRule="auto"/>
              <w:ind w:left="-79"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(7,738)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C00D70" w14:textId="77777777" w:rsidR="00B827C4" w:rsidRPr="00C433DB" w:rsidRDefault="00B827C4" w:rsidP="00DD0EBB">
            <w:pPr>
              <w:pStyle w:val="acctfourfigures"/>
              <w:tabs>
                <w:tab w:val="clear" w:pos="765"/>
              </w:tabs>
              <w:spacing w:line="240" w:lineRule="auto"/>
              <w:ind w:left="-79"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4CD07334" w14:textId="760E5EA1" w:rsidR="00B827C4" w:rsidRPr="00C433DB" w:rsidRDefault="00B827C4" w:rsidP="00DD0EBB">
            <w:pPr>
              <w:pStyle w:val="acctfourfigures"/>
              <w:tabs>
                <w:tab w:val="clear" w:pos="765"/>
              </w:tabs>
              <w:spacing w:line="240" w:lineRule="auto"/>
              <w:ind w:left="-79"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827C4">
              <w:rPr>
                <w:rFonts w:ascii="Angsana New" w:hAnsi="Angsana New" w:cs="Angsana New"/>
                <w:sz w:val="24"/>
                <w:szCs w:val="24"/>
              </w:rPr>
              <w:t>10,805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827C4" w:rsidRPr="009E6FDC" w14:paraId="6A234579" w14:textId="77777777" w:rsidTr="00F6693A">
        <w:tc>
          <w:tcPr>
            <w:tcW w:w="2070" w:type="dxa"/>
            <w:tcBorders>
              <w:top w:val="nil"/>
              <w:bottom w:val="nil"/>
            </w:tcBorders>
          </w:tcPr>
          <w:p w14:paraId="0A3E2533" w14:textId="77777777" w:rsidR="008A36E5" w:rsidRDefault="00B827C4" w:rsidP="00B827C4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5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="008A36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8A36E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  <w:r w:rsidR="008A36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  <w:p w14:paraId="04A5AA32" w14:textId="1F48729E" w:rsidR="00B827C4" w:rsidRPr="00790803" w:rsidRDefault="008A36E5" w:rsidP="008A36E5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B827C4" w:rsidRPr="00135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EE75A" w14:textId="6A1C4201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21,976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97E4176" w14:textId="77777777" w:rsidR="00B827C4" w:rsidRPr="00F6693A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21692" w14:textId="48EF6353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69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20,084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48BC8C" w14:textId="77777777" w:rsidR="00B827C4" w:rsidRPr="00F6693A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63B14" w14:textId="73F6C412" w:rsidR="00B827C4" w:rsidRPr="00F6693A" w:rsidRDefault="008A36E5" w:rsidP="003D6B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3D6B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C5172E" w14:textId="77777777" w:rsidR="00B827C4" w:rsidRPr="00B827C4" w:rsidRDefault="00B827C4" w:rsidP="003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6F9EE" w14:textId="22C253BA" w:rsidR="00B827C4" w:rsidRPr="00F6693A" w:rsidRDefault="00B827C4" w:rsidP="00B8527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693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1B7EFE79" w14:textId="77777777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27B8" w14:textId="1C16D737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18,653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01ADC9" w14:textId="77777777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4E040" w14:textId="0E832CE9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20,084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ACB9DC3" w14:textId="77777777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299D" w14:textId="59AEC096" w:rsidR="00B827C4" w:rsidRPr="00F6693A" w:rsidRDefault="00B827C4" w:rsidP="00B8527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9F95BE8" w14:textId="77777777" w:rsidR="00B827C4" w:rsidRPr="00F6693A" w:rsidRDefault="00B827C4" w:rsidP="00B827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78E1A" w14:textId="1412C19E" w:rsidR="00B827C4" w:rsidRPr="00F6693A" w:rsidRDefault="00B827C4" w:rsidP="002D788B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69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6DD351D" w14:textId="77777777" w:rsidR="006A3903" w:rsidRDefault="006A3903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170"/>
        <w:gridCol w:w="243"/>
        <w:gridCol w:w="1197"/>
      </w:tblGrid>
      <w:tr w:rsidR="00F34CA8" w:rsidRPr="00813FAC" w14:paraId="311742B4" w14:textId="77777777" w:rsidTr="00445D5B">
        <w:trPr>
          <w:trHeight w:val="139"/>
          <w:tblHeader/>
        </w:trPr>
        <w:tc>
          <w:tcPr>
            <w:tcW w:w="3510" w:type="dxa"/>
            <w:vAlign w:val="bottom"/>
          </w:tcPr>
          <w:p w14:paraId="64BED69C" w14:textId="77777777" w:rsidR="00F34CA8" w:rsidRPr="00813FAC" w:rsidRDefault="00F34CA8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7CEBC36" w14:textId="46F2E8F4" w:rsidR="00F34CA8" w:rsidRPr="00813FAC" w:rsidRDefault="00F34CA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4CA8" w:rsidRPr="00813FAC" w14:paraId="2C4BF16B" w14:textId="77777777" w:rsidTr="00445D5B">
        <w:trPr>
          <w:trHeight w:val="139"/>
          <w:tblHeader/>
        </w:trPr>
        <w:tc>
          <w:tcPr>
            <w:tcW w:w="3510" w:type="dxa"/>
            <w:vAlign w:val="bottom"/>
          </w:tcPr>
          <w:p w14:paraId="365429BB" w14:textId="77777777" w:rsidR="00F34CA8" w:rsidRPr="00813FAC" w:rsidRDefault="00F34CA8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D1BA48" w14:textId="77777777" w:rsidR="00F34CA8" w:rsidRPr="00813FAC" w:rsidRDefault="00F34CA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9E443B4" w14:textId="77777777" w:rsidR="00F34CA8" w:rsidRPr="00813FAC" w:rsidRDefault="00F34CA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28BD6B1" w14:textId="18F8309F" w:rsidR="00F34CA8" w:rsidRPr="00813FAC" w:rsidRDefault="00F34CA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 w:rsidR="002634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(รายจ่าย) </w:t>
            </w:r>
            <w:r w:rsidR="00263445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26344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3" w:type="dxa"/>
            <w:vAlign w:val="bottom"/>
          </w:tcPr>
          <w:p w14:paraId="49B7F168" w14:textId="77777777" w:rsidR="00F34CA8" w:rsidRPr="00813FAC" w:rsidRDefault="00F34CA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0B509F6" w14:textId="77777777" w:rsidR="00F34CA8" w:rsidRPr="00813FAC" w:rsidRDefault="00F34CA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13FAC" w:rsidRPr="00813FAC" w14:paraId="41EF512B" w14:textId="77777777" w:rsidTr="00445D5B">
        <w:trPr>
          <w:trHeight w:val="139"/>
          <w:tblHeader/>
        </w:trPr>
        <w:tc>
          <w:tcPr>
            <w:tcW w:w="3510" w:type="dxa"/>
            <w:vAlign w:val="bottom"/>
          </w:tcPr>
          <w:p w14:paraId="51DEA2EE" w14:textId="77777777" w:rsidR="00813FAC" w:rsidRPr="00813FAC" w:rsidRDefault="00813FAC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13FA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64DD866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33739A98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813F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4FE9561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B5941C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FFE957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7690C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10803FEC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6A64692" w14:textId="77777777" w:rsid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</w:p>
          <w:p w14:paraId="2320F1F7" w14:textId="16E9E942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63445" w:rsidRPr="00813FAC" w14:paraId="34CCD097" w14:textId="77777777" w:rsidTr="00445D5B">
        <w:trPr>
          <w:trHeight w:val="139"/>
          <w:tblHeader/>
        </w:trPr>
        <w:tc>
          <w:tcPr>
            <w:tcW w:w="3510" w:type="dxa"/>
            <w:vAlign w:val="bottom"/>
          </w:tcPr>
          <w:p w14:paraId="10768F9B" w14:textId="77777777" w:rsidR="00263445" w:rsidRPr="00813FAC" w:rsidRDefault="00263445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5839A8C" w14:textId="47691972" w:rsidR="00263445" w:rsidRPr="00263445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4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445" w:rsidRPr="00813FAC" w14:paraId="6675CE79" w14:textId="77777777" w:rsidTr="00445D5B">
        <w:trPr>
          <w:cantSplit/>
          <w:trHeight w:val="139"/>
        </w:trPr>
        <w:tc>
          <w:tcPr>
            <w:tcW w:w="3510" w:type="dxa"/>
            <w:vAlign w:val="bottom"/>
          </w:tcPr>
          <w:p w14:paraId="3FE765CF" w14:textId="24483648" w:rsidR="00263445" w:rsidRPr="00813FAC" w:rsidRDefault="00263445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12" w:name="_Hlk219293552"/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2B398866" w14:textId="77777777" w:rsidR="00263445" w:rsidRPr="00813FAC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9326E7F" w14:textId="77777777" w:rsidR="00263445" w:rsidRPr="00813FAC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5D5E0" w14:textId="77777777" w:rsidR="00263445" w:rsidRPr="00813FAC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AAE71E" w14:textId="77777777" w:rsidR="00263445" w:rsidRPr="00813FAC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711D5F" w14:textId="77777777" w:rsidR="00263445" w:rsidRPr="00813FAC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3F80BD8C" w14:textId="77777777" w:rsidR="00263445" w:rsidRPr="00813FAC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8F47D40" w14:textId="77777777" w:rsidR="00263445" w:rsidRPr="00813FAC" w:rsidRDefault="00263445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13FAC" w:rsidRPr="00813FAC" w14:paraId="4E79DCE4" w14:textId="77777777" w:rsidTr="00813FAC">
        <w:trPr>
          <w:trHeight w:val="139"/>
        </w:trPr>
        <w:tc>
          <w:tcPr>
            <w:tcW w:w="3510" w:type="dxa"/>
          </w:tcPr>
          <w:p w14:paraId="0F0248CE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17181E7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912CAC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6B8D56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1A07B1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A5D6E8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A94321F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3253A8A7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827C4" w:rsidRPr="00813FAC" w14:paraId="414683D3" w14:textId="77777777" w:rsidTr="00B252C4">
        <w:trPr>
          <w:trHeight w:val="139"/>
        </w:trPr>
        <w:tc>
          <w:tcPr>
            <w:tcW w:w="3510" w:type="dxa"/>
          </w:tcPr>
          <w:p w14:paraId="489631BF" w14:textId="4551C281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13FA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4FF3571" w14:textId="3F09F6AF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270" w:type="dxa"/>
            <w:vAlign w:val="bottom"/>
          </w:tcPr>
          <w:p w14:paraId="0DB20DB7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C4DAE9" w14:textId="04FD7D2E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54B1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50EBD50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818766" w14:textId="7BF415BF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1341CA9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573C599B" w14:textId="77EC310A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1,916</w:t>
            </w:r>
          </w:p>
        </w:tc>
      </w:tr>
      <w:tr w:rsidR="00B827C4" w:rsidRPr="00813FAC" w14:paraId="1C462F1D" w14:textId="77777777" w:rsidTr="0056240B">
        <w:trPr>
          <w:trHeight w:val="139"/>
        </w:trPr>
        <w:tc>
          <w:tcPr>
            <w:tcW w:w="3510" w:type="dxa"/>
          </w:tcPr>
          <w:p w14:paraId="67A91810" w14:textId="40DAA4BD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350" w:type="dxa"/>
            <w:vAlign w:val="bottom"/>
          </w:tcPr>
          <w:p w14:paraId="5D0D0450" w14:textId="7C4973CF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270" w:type="dxa"/>
            <w:vAlign w:val="bottom"/>
          </w:tcPr>
          <w:p w14:paraId="576B5D7C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EE3184" w14:textId="37AD24D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2,521</w:t>
            </w:r>
          </w:p>
        </w:tc>
        <w:tc>
          <w:tcPr>
            <w:tcW w:w="270" w:type="dxa"/>
            <w:vAlign w:val="bottom"/>
          </w:tcPr>
          <w:p w14:paraId="68EE7C21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1CDC66" w14:textId="5DF32D8E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E4009CD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49C4C1A8" w14:textId="5A9DAD2C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9,221</w:t>
            </w:r>
          </w:p>
        </w:tc>
      </w:tr>
      <w:tr w:rsidR="00B827C4" w:rsidRPr="00813FAC" w14:paraId="0C104CF1" w14:textId="77777777" w:rsidTr="0056240B">
        <w:trPr>
          <w:trHeight w:val="139"/>
        </w:trPr>
        <w:tc>
          <w:tcPr>
            <w:tcW w:w="3510" w:type="dxa"/>
          </w:tcPr>
          <w:p w14:paraId="341C08F2" w14:textId="58781ECE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</w:p>
        </w:tc>
        <w:tc>
          <w:tcPr>
            <w:tcW w:w="1350" w:type="dxa"/>
            <w:vAlign w:val="bottom"/>
          </w:tcPr>
          <w:p w14:paraId="5825C6B6" w14:textId="28ECBD0B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  <w:tc>
          <w:tcPr>
            <w:tcW w:w="270" w:type="dxa"/>
            <w:vAlign w:val="bottom"/>
          </w:tcPr>
          <w:p w14:paraId="3C4508A3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692ADC" w14:textId="59E58302" w:rsidR="00B827C4" w:rsidRPr="00813FAC" w:rsidRDefault="008F5A46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82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70" w:type="dxa"/>
            <w:vAlign w:val="bottom"/>
          </w:tcPr>
          <w:p w14:paraId="409E0500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32AAFE" w14:textId="55279373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385D16ED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66454FB9" w14:textId="5B7D1FF5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D3D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B827C4" w:rsidRPr="00813FAC" w14:paraId="041D8DAE" w14:textId="77777777" w:rsidTr="0056240B">
        <w:trPr>
          <w:trHeight w:val="344"/>
        </w:trPr>
        <w:tc>
          <w:tcPr>
            <w:tcW w:w="3510" w:type="dxa"/>
          </w:tcPr>
          <w:p w14:paraId="47F52F48" w14:textId="77777777" w:rsidR="00B827C4" w:rsidRPr="00813FAC" w:rsidDel="00343ED4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09022862" w14:textId="1D1D17C1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70" w:type="dxa"/>
            <w:vAlign w:val="bottom"/>
          </w:tcPr>
          <w:p w14:paraId="32D3DFD7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3F0357" w14:textId="1E496D30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(439)</w:t>
            </w:r>
          </w:p>
        </w:tc>
        <w:tc>
          <w:tcPr>
            <w:tcW w:w="270" w:type="dxa"/>
            <w:vAlign w:val="bottom"/>
          </w:tcPr>
          <w:p w14:paraId="5D6FD7FA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D7494" w14:textId="6A508E13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8C8DB52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C92BB05" w14:textId="5B0414DD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827C4" w:rsidRPr="00813FAC" w14:paraId="3BEFC7DC" w14:textId="77777777" w:rsidTr="0056240B">
        <w:trPr>
          <w:trHeight w:val="139"/>
        </w:trPr>
        <w:tc>
          <w:tcPr>
            <w:tcW w:w="3510" w:type="dxa"/>
          </w:tcPr>
          <w:p w14:paraId="15EC8F37" w14:textId="77D2251B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1350" w:type="dxa"/>
            <w:vAlign w:val="bottom"/>
          </w:tcPr>
          <w:p w14:paraId="2F3EF910" w14:textId="002508E8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vAlign w:val="bottom"/>
          </w:tcPr>
          <w:p w14:paraId="1DE5AA9D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ECF0DAC" w14:textId="6BD9B14D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  <w:vAlign w:val="bottom"/>
          </w:tcPr>
          <w:p w14:paraId="384C41A6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7F3FB1" w14:textId="2F674CF0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CBB4098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06A9D227" w14:textId="07F2635E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B827C4" w:rsidRPr="00813FAC" w14:paraId="0251F15D" w14:textId="77777777" w:rsidTr="0056240B">
        <w:trPr>
          <w:trHeight w:val="139"/>
        </w:trPr>
        <w:tc>
          <w:tcPr>
            <w:tcW w:w="3510" w:type="dxa"/>
          </w:tcPr>
          <w:p w14:paraId="791B5085" w14:textId="77777777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6B12B4F" w14:textId="27D34BD4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11,649</w:t>
            </w:r>
          </w:p>
        </w:tc>
        <w:tc>
          <w:tcPr>
            <w:tcW w:w="270" w:type="dxa"/>
            <w:vAlign w:val="bottom"/>
          </w:tcPr>
          <w:p w14:paraId="15D753AA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0B14BB2" w14:textId="2DC36A06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AE03F1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  <w:vAlign w:val="bottom"/>
          </w:tcPr>
          <w:p w14:paraId="2CB1A237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A8D473" w14:textId="28FF6B74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7291E09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6F71F85D" w14:textId="2FE886CE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AE03F1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B827C4" w:rsidRPr="00813FAC" w14:paraId="0BB33094" w14:textId="77777777" w:rsidTr="00813FAC">
        <w:trPr>
          <w:trHeight w:val="348"/>
        </w:trPr>
        <w:tc>
          <w:tcPr>
            <w:tcW w:w="3510" w:type="dxa"/>
          </w:tcPr>
          <w:p w14:paraId="7663EA32" w14:textId="77777777" w:rsidR="00B827C4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</w:p>
          <w:p w14:paraId="1CA52DB7" w14:textId="387368CB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ผลประโยชน์พนักงาน</w:t>
            </w: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3CBEF32" w14:textId="7010C98C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8,119</w:t>
            </w:r>
          </w:p>
        </w:tc>
        <w:tc>
          <w:tcPr>
            <w:tcW w:w="270" w:type="dxa"/>
            <w:vAlign w:val="bottom"/>
          </w:tcPr>
          <w:p w14:paraId="71A4564F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900C5C" w14:textId="77AE2F0E" w:rsidR="00B827C4" w:rsidRPr="00813FAC" w:rsidRDefault="002C3269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  <w:tc>
          <w:tcPr>
            <w:tcW w:w="270" w:type="dxa"/>
            <w:vAlign w:val="bottom"/>
          </w:tcPr>
          <w:p w14:paraId="59370268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643995" w14:textId="4493CC7A" w:rsidR="00B827C4" w:rsidRPr="00813FAC" w:rsidRDefault="002C3269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43" w:type="dxa"/>
            <w:vAlign w:val="bottom"/>
          </w:tcPr>
          <w:p w14:paraId="4B8A8912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CB94C5C" w14:textId="7AD1A94F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9,777</w:t>
            </w:r>
          </w:p>
        </w:tc>
      </w:tr>
      <w:tr w:rsidR="00B827C4" w:rsidRPr="00813FAC" w14:paraId="38372987" w14:textId="77777777" w:rsidTr="00813FAC">
        <w:trPr>
          <w:trHeight w:val="334"/>
        </w:trPr>
        <w:tc>
          <w:tcPr>
            <w:tcW w:w="3510" w:type="dxa"/>
          </w:tcPr>
          <w:p w14:paraId="1DDF9D36" w14:textId="77777777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218F8E" w14:textId="4F10FDAA" w:rsidR="00B827C4" w:rsidRPr="00B827C4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7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30,889</w:t>
            </w:r>
          </w:p>
        </w:tc>
        <w:tc>
          <w:tcPr>
            <w:tcW w:w="270" w:type="dxa"/>
            <w:vAlign w:val="bottom"/>
          </w:tcPr>
          <w:p w14:paraId="408D12B4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34E3E" w14:textId="4B96AC7B" w:rsidR="00B827C4" w:rsidRPr="00D07A1A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1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5A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01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7A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  <w:vAlign w:val="bottom"/>
          </w:tcPr>
          <w:p w14:paraId="22AD8BF9" w14:textId="77777777" w:rsidR="00B827C4" w:rsidRPr="00A01E73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F9536" w14:textId="7B7AA9A4" w:rsidR="00B827C4" w:rsidRPr="00A01E73" w:rsidRDefault="002C3269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43" w:type="dxa"/>
            <w:vAlign w:val="bottom"/>
          </w:tcPr>
          <w:p w14:paraId="748BDA6D" w14:textId="77777777" w:rsidR="00B827C4" w:rsidRPr="00B827C4" w:rsidRDefault="00B827C4" w:rsidP="00B827C4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4478E9F" w14:textId="531DF8BA" w:rsidR="00B827C4" w:rsidRPr="00813FAC" w:rsidRDefault="00D54B12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B827C4" w:rsidRPr="008D3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5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</w:tr>
      <w:tr w:rsidR="00813FAC" w:rsidRPr="00813FAC" w14:paraId="31BFE079" w14:textId="77777777" w:rsidTr="00813FAC">
        <w:trPr>
          <w:trHeight w:val="188"/>
        </w:trPr>
        <w:tc>
          <w:tcPr>
            <w:tcW w:w="3510" w:type="dxa"/>
          </w:tcPr>
          <w:p w14:paraId="3740E9A0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42D70C" w14:textId="77777777" w:rsidR="00813FAC" w:rsidRPr="00813FAC" w:rsidRDefault="00813FAC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F40B103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D3AF23" w14:textId="77777777" w:rsidR="00813FAC" w:rsidRPr="00B827C4" w:rsidRDefault="00813FAC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28CB0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0BED8A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06AAE6EF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656A154C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13FAC" w:rsidRPr="00813FAC" w14:paraId="6B47F899" w14:textId="77777777" w:rsidTr="00813FAC">
        <w:trPr>
          <w:trHeight w:val="334"/>
        </w:trPr>
        <w:tc>
          <w:tcPr>
            <w:tcW w:w="3510" w:type="dxa"/>
          </w:tcPr>
          <w:p w14:paraId="29134FF6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13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4A8BE152" w14:textId="77777777" w:rsidR="00813FAC" w:rsidRPr="00813FAC" w:rsidRDefault="00813FAC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34FE68B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5B4C67F1" w14:textId="77777777" w:rsidR="00813FAC" w:rsidRPr="00B827C4" w:rsidRDefault="00813FAC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C75B9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37D06A3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226CA8B2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</w:tcPr>
          <w:p w14:paraId="3D907E3E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B827C4" w:rsidRPr="00813FAC" w14:paraId="6631935F" w14:textId="77777777" w:rsidTr="00C07B7B">
        <w:trPr>
          <w:trHeight w:val="334"/>
        </w:trPr>
        <w:tc>
          <w:tcPr>
            <w:tcW w:w="3510" w:type="dxa"/>
          </w:tcPr>
          <w:p w14:paraId="4318EAE3" w14:textId="2A13E24A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50" w:type="dxa"/>
            <w:vAlign w:val="bottom"/>
          </w:tcPr>
          <w:p w14:paraId="16F7FDF2" w14:textId="07A4DF78" w:rsidR="00B827C4" w:rsidRPr="00670F2D" w:rsidRDefault="00B827C4" w:rsidP="00943CA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D5E7BC" w14:textId="77777777" w:rsidR="00B827C4" w:rsidRPr="00670F2D" w:rsidRDefault="00B827C4" w:rsidP="00943CAE">
            <w:pPr>
              <w:pStyle w:val="acctfourfigures"/>
              <w:tabs>
                <w:tab w:val="clear" w:pos="765"/>
                <w:tab w:val="decimal" w:pos="684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27E154" w14:textId="01F517E3" w:rsidR="00B827C4" w:rsidRPr="00B827C4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827C4">
              <w:rPr>
                <w:rFonts w:asciiTheme="majorBidi" w:hAnsiTheme="majorBidi" w:cstheme="majorBidi"/>
                <w:sz w:val="30"/>
                <w:szCs w:val="30"/>
              </w:rPr>
              <w:t>4,871</w:t>
            </w:r>
          </w:p>
        </w:tc>
        <w:tc>
          <w:tcPr>
            <w:tcW w:w="270" w:type="dxa"/>
            <w:vAlign w:val="bottom"/>
          </w:tcPr>
          <w:p w14:paraId="4BFC18AD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214B716D" w14:textId="6E17F31C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6AFA2A9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  <w:vAlign w:val="bottom"/>
          </w:tcPr>
          <w:p w14:paraId="1AFFE645" w14:textId="36C731E0" w:rsidR="00B827C4" w:rsidRPr="00813FAC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D3D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D3D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27C4" w:rsidRPr="00813FAC" w14:paraId="7313A45C" w14:textId="77777777" w:rsidTr="00C07B7B">
        <w:trPr>
          <w:trHeight w:val="334"/>
        </w:trPr>
        <w:tc>
          <w:tcPr>
            <w:tcW w:w="3510" w:type="dxa"/>
          </w:tcPr>
          <w:p w14:paraId="16EF8718" w14:textId="77777777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350" w:type="dxa"/>
            <w:vAlign w:val="bottom"/>
          </w:tcPr>
          <w:p w14:paraId="6F513052" w14:textId="5B1DBDE8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10,805</w:t>
            </w:r>
          </w:p>
        </w:tc>
        <w:tc>
          <w:tcPr>
            <w:tcW w:w="270" w:type="dxa"/>
            <w:vAlign w:val="bottom"/>
          </w:tcPr>
          <w:p w14:paraId="18B7B8CC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B391917" w14:textId="513D9196" w:rsidR="00B827C4" w:rsidRPr="00813FAC" w:rsidRDefault="00D54B12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82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6BEA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  <w:vAlign w:val="bottom"/>
          </w:tcPr>
          <w:p w14:paraId="38845CED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48EDB435" w14:textId="27D65AA8" w:rsidR="00B827C4" w:rsidRPr="006F19B2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1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547544A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  <w:vAlign w:val="bottom"/>
          </w:tcPr>
          <w:p w14:paraId="1C794332" w14:textId="5BFBFCF4" w:rsidR="00B827C4" w:rsidRPr="00813FAC" w:rsidRDefault="00D54B12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AE03F1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</w:tr>
      <w:tr w:rsidR="00B827C4" w:rsidRPr="00813FAC" w14:paraId="40F12092" w14:textId="77777777" w:rsidTr="00C07B7B">
        <w:tc>
          <w:tcPr>
            <w:tcW w:w="3510" w:type="dxa"/>
          </w:tcPr>
          <w:p w14:paraId="6245E6D3" w14:textId="77777777" w:rsidR="00B827C4" w:rsidRPr="00813FAC" w:rsidRDefault="00B827C4" w:rsidP="00B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0BA21" w14:textId="1F0B59C8" w:rsidR="00B827C4" w:rsidRPr="00813FAC" w:rsidRDefault="00B827C4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10,805</w:t>
            </w:r>
          </w:p>
        </w:tc>
        <w:tc>
          <w:tcPr>
            <w:tcW w:w="270" w:type="dxa"/>
            <w:vAlign w:val="bottom"/>
          </w:tcPr>
          <w:p w14:paraId="69616A90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209C7" w14:textId="678ABF6A" w:rsidR="00B827C4" w:rsidRPr="00A01E73" w:rsidRDefault="00B827C4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54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01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6B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70" w:type="dxa"/>
            <w:vAlign w:val="bottom"/>
          </w:tcPr>
          <w:p w14:paraId="557DED9C" w14:textId="77777777" w:rsidR="00B827C4" w:rsidRPr="00A01E73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115D1A" w14:textId="65609EA5" w:rsidR="00B827C4" w:rsidRPr="00A01E73" w:rsidRDefault="00B827C4" w:rsidP="00B827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A01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F77EA4E" w14:textId="77777777" w:rsidR="00B827C4" w:rsidRPr="00813FAC" w:rsidRDefault="00B827C4" w:rsidP="00B827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4B7EE" w14:textId="786F4437" w:rsidR="00B827C4" w:rsidRPr="00813FAC" w:rsidRDefault="00D54B12" w:rsidP="00B827C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3D6B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</w:tr>
      <w:bookmarkEnd w:id="12"/>
      <w:tr w:rsidR="00813FAC" w:rsidRPr="00813FAC" w14:paraId="70A1675D" w14:textId="77777777" w:rsidTr="00813FAC">
        <w:tc>
          <w:tcPr>
            <w:tcW w:w="3510" w:type="dxa"/>
          </w:tcPr>
          <w:p w14:paraId="7D7B4538" w14:textId="77777777" w:rsidR="00813FAC" w:rsidRPr="00813FAC" w:rsidRDefault="00813FA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3287A36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2E51F57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F02F84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5B8570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11AF327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D7E6FDD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26965757" w14:textId="77777777" w:rsidR="00813FAC" w:rsidRPr="00813FAC" w:rsidRDefault="00813FAC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4BD06346" w14:textId="77777777" w:rsidR="00445D5B" w:rsidRPr="00030633" w:rsidRDefault="00445D5B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170"/>
        <w:gridCol w:w="243"/>
        <w:gridCol w:w="1197"/>
      </w:tblGrid>
      <w:tr w:rsidR="00445D5B" w:rsidRPr="00813FAC" w14:paraId="53035555" w14:textId="77777777" w:rsidTr="002D2F07">
        <w:trPr>
          <w:trHeight w:val="139"/>
          <w:tblHeader/>
        </w:trPr>
        <w:tc>
          <w:tcPr>
            <w:tcW w:w="3510" w:type="dxa"/>
            <w:vAlign w:val="bottom"/>
          </w:tcPr>
          <w:p w14:paraId="7E2EB727" w14:textId="77777777" w:rsidR="00445D5B" w:rsidRPr="00813FAC" w:rsidRDefault="00445D5B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13540C9" w14:textId="6E42F96A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D5B" w:rsidRPr="00813FAC" w14:paraId="3D046A3C" w14:textId="77777777" w:rsidTr="002D2F07">
        <w:trPr>
          <w:trHeight w:val="139"/>
          <w:tblHeader/>
        </w:trPr>
        <w:tc>
          <w:tcPr>
            <w:tcW w:w="3510" w:type="dxa"/>
            <w:vAlign w:val="bottom"/>
          </w:tcPr>
          <w:p w14:paraId="41ED7073" w14:textId="77777777" w:rsidR="00445D5B" w:rsidRPr="00813FAC" w:rsidRDefault="00445D5B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FFCC0F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4444F4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3215EE87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บันทึกเป็น (รายจ่าย)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3" w:type="dxa"/>
            <w:vAlign w:val="bottom"/>
          </w:tcPr>
          <w:p w14:paraId="0E6C7921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6F906C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5D5B" w:rsidRPr="00813FAC" w14:paraId="5B9FCC29" w14:textId="77777777" w:rsidTr="002D2F07">
        <w:trPr>
          <w:trHeight w:val="139"/>
          <w:tblHeader/>
        </w:trPr>
        <w:tc>
          <w:tcPr>
            <w:tcW w:w="3510" w:type="dxa"/>
            <w:vAlign w:val="bottom"/>
          </w:tcPr>
          <w:p w14:paraId="6D6C41F5" w14:textId="77777777" w:rsidR="00445D5B" w:rsidRPr="00813FAC" w:rsidRDefault="00445D5B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13FA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D2B3CC0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2EC68F8E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813F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7E1387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BFECD3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ED18C5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DC074B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2010BE43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D5FC71D" w14:textId="77777777" w:rsidR="00445D5B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</w:p>
          <w:p w14:paraId="1E6674E9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5D5B" w:rsidRPr="00813FAC" w14:paraId="1D733961" w14:textId="77777777" w:rsidTr="002D2F07">
        <w:trPr>
          <w:trHeight w:val="139"/>
          <w:tblHeader/>
        </w:trPr>
        <w:tc>
          <w:tcPr>
            <w:tcW w:w="3510" w:type="dxa"/>
            <w:vAlign w:val="bottom"/>
          </w:tcPr>
          <w:p w14:paraId="1C681F9B" w14:textId="77777777" w:rsidR="00445D5B" w:rsidRPr="00813FAC" w:rsidRDefault="00445D5B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1914790" w14:textId="77777777" w:rsidR="00445D5B" w:rsidRPr="00263445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4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D5B" w:rsidRPr="00813FAC" w14:paraId="691D1A58" w14:textId="77777777" w:rsidTr="002D2F07">
        <w:trPr>
          <w:cantSplit/>
          <w:trHeight w:val="139"/>
        </w:trPr>
        <w:tc>
          <w:tcPr>
            <w:tcW w:w="3510" w:type="dxa"/>
            <w:vAlign w:val="bottom"/>
          </w:tcPr>
          <w:p w14:paraId="686CFE73" w14:textId="77777777" w:rsidR="00445D5B" w:rsidRPr="00813FAC" w:rsidRDefault="00445D5B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386A752B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1DC1F8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72EA4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B54AD4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048D97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06B8CD40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AA6B93C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5D5B" w:rsidRPr="00813FAC" w14:paraId="63E83EDC" w14:textId="77777777" w:rsidTr="002D2F07">
        <w:trPr>
          <w:trHeight w:val="139"/>
        </w:trPr>
        <w:tc>
          <w:tcPr>
            <w:tcW w:w="3510" w:type="dxa"/>
          </w:tcPr>
          <w:p w14:paraId="1C88A35F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40F04196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10FBAC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93C9B5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ADDE86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B3E963F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B16A103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2E2BDDC9" w14:textId="4F01175C" w:rsidR="00445D5B" w:rsidRPr="00813FAC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04797" w:rsidRPr="00813FAC" w14:paraId="78BD2A14" w14:textId="77777777" w:rsidTr="00E2346F">
        <w:trPr>
          <w:trHeight w:val="139"/>
        </w:trPr>
        <w:tc>
          <w:tcPr>
            <w:tcW w:w="3510" w:type="dxa"/>
          </w:tcPr>
          <w:p w14:paraId="5FC06BC4" w14:textId="777777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13FA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3F322FB" w14:textId="06AA6550" w:rsidR="00404797" w:rsidRPr="008D3D77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270" w:type="dxa"/>
            <w:vAlign w:val="bottom"/>
          </w:tcPr>
          <w:p w14:paraId="5191DCC9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CFF08C" w14:textId="67CDADEE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3B4C096B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2308D" w14:textId="3D0C24B4" w:rsidR="00404797" w:rsidRPr="00FF18B9" w:rsidRDefault="00404797" w:rsidP="00991E0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7DD7388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75A5E7DE" w14:textId="575B74AC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1,916</w:t>
            </w:r>
          </w:p>
        </w:tc>
      </w:tr>
      <w:tr w:rsidR="00404797" w:rsidRPr="00813FAC" w14:paraId="25731A09" w14:textId="77777777" w:rsidTr="00E2346F">
        <w:trPr>
          <w:trHeight w:val="139"/>
        </w:trPr>
        <w:tc>
          <w:tcPr>
            <w:tcW w:w="3510" w:type="dxa"/>
          </w:tcPr>
          <w:p w14:paraId="0C0439FB" w14:textId="777777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350" w:type="dxa"/>
            <w:vAlign w:val="bottom"/>
          </w:tcPr>
          <w:p w14:paraId="1930F747" w14:textId="11AB5D2A" w:rsidR="00404797" w:rsidRPr="008D3D77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270" w:type="dxa"/>
            <w:vAlign w:val="bottom"/>
          </w:tcPr>
          <w:p w14:paraId="068B0EE7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C7588F" w14:textId="5DC602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2,097</w:t>
            </w:r>
          </w:p>
        </w:tc>
        <w:tc>
          <w:tcPr>
            <w:tcW w:w="270" w:type="dxa"/>
            <w:vAlign w:val="bottom"/>
          </w:tcPr>
          <w:p w14:paraId="3D9D38F8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39F65D3" w14:textId="15E8EA28" w:rsidR="00404797" w:rsidRPr="00FF18B9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512206D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4372C818" w14:textId="5F138AA1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8,797</w:t>
            </w:r>
          </w:p>
        </w:tc>
      </w:tr>
      <w:tr w:rsidR="00404797" w:rsidRPr="00813FAC" w14:paraId="170670F5" w14:textId="77777777" w:rsidTr="00E2346F">
        <w:trPr>
          <w:trHeight w:val="139"/>
        </w:trPr>
        <w:tc>
          <w:tcPr>
            <w:tcW w:w="3510" w:type="dxa"/>
          </w:tcPr>
          <w:p w14:paraId="4BBA9287" w14:textId="777777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</w:p>
        </w:tc>
        <w:tc>
          <w:tcPr>
            <w:tcW w:w="1350" w:type="dxa"/>
            <w:vAlign w:val="bottom"/>
          </w:tcPr>
          <w:p w14:paraId="4F9414EA" w14:textId="200F5A07" w:rsidR="00404797" w:rsidRPr="008D3D77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  <w:tc>
          <w:tcPr>
            <w:tcW w:w="270" w:type="dxa"/>
            <w:vAlign w:val="bottom"/>
          </w:tcPr>
          <w:p w14:paraId="7EF346F8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5F6A2DC" w14:textId="127329F2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1,981</w:t>
            </w:r>
          </w:p>
        </w:tc>
        <w:tc>
          <w:tcPr>
            <w:tcW w:w="270" w:type="dxa"/>
            <w:vAlign w:val="bottom"/>
          </w:tcPr>
          <w:p w14:paraId="71D2BB0B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5E8F21" w14:textId="236BAF10" w:rsidR="00404797" w:rsidRPr="00FF18B9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2A5C1D4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7C099783" w14:textId="696BFCAB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</w:tr>
      <w:tr w:rsidR="00404797" w:rsidRPr="00813FAC" w14:paraId="685BCEAE" w14:textId="77777777" w:rsidTr="00E2346F">
        <w:trPr>
          <w:trHeight w:val="344"/>
        </w:trPr>
        <w:tc>
          <w:tcPr>
            <w:tcW w:w="3510" w:type="dxa"/>
          </w:tcPr>
          <w:p w14:paraId="6D281DED" w14:textId="77777777" w:rsidR="00404797" w:rsidRPr="00813FAC" w:rsidDel="00343ED4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3710EC68" w14:textId="26B53701" w:rsidR="00404797" w:rsidRPr="008D3D77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70" w:type="dxa"/>
            <w:vAlign w:val="bottom"/>
          </w:tcPr>
          <w:p w14:paraId="1F4A2D6C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D4154" w14:textId="5719C160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(439)</w:t>
            </w:r>
          </w:p>
        </w:tc>
        <w:tc>
          <w:tcPr>
            <w:tcW w:w="270" w:type="dxa"/>
            <w:vAlign w:val="bottom"/>
          </w:tcPr>
          <w:p w14:paraId="26801D17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8D2A6" w14:textId="7527CAEE" w:rsidR="00404797" w:rsidRPr="00FF18B9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DE5F53C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9FDCADA" w14:textId="57F1F8B4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404797" w:rsidRPr="00813FAC" w14:paraId="4C9F0B59" w14:textId="77777777" w:rsidTr="00E2346F">
        <w:trPr>
          <w:trHeight w:val="344"/>
        </w:trPr>
        <w:tc>
          <w:tcPr>
            <w:tcW w:w="3510" w:type="dxa"/>
          </w:tcPr>
          <w:p w14:paraId="69A75724" w14:textId="11F9E2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1350" w:type="dxa"/>
            <w:vAlign w:val="bottom"/>
          </w:tcPr>
          <w:p w14:paraId="53C6E2E8" w14:textId="0ABB4FAB" w:rsidR="00404797" w:rsidRPr="008D3D77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vAlign w:val="bottom"/>
          </w:tcPr>
          <w:p w14:paraId="0FFBCE87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2EC844" w14:textId="692EC0AB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270" w:type="dxa"/>
            <w:vAlign w:val="bottom"/>
          </w:tcPr>
          <w:p w14:paraId="7FC5AD85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EB8D5" w14:textId="12A10FAA" w:rsidR="00404797" w:rsidRPr="00FF18B9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D25A46A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821329A" w14:textId="1107CAA3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  <w:tr w:rsidR="00404797" w:rsidRPr="00813FAC" w14:paraId="6346C581" w14:textId="77777777" w:rsidTr="00E2346F">
        <w:trPr>
          <w:trHeight w:val="139"/>
        </w:trPr>
        <w:tc>
          <w:tcPr>
            <w:tcW w:w="3510" w:type="dxa"/>
          </w:tcPr>
          <w:p w14:paraId="2514DFF9" w14:textId="777777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CE1297A" w14:textId="680CFC13" w:rsidR="00404797" w:rsidRPr="008D3D77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11,649</w:t>
            </w:r>
          </w:p>
        </w:tc>
        <w:tc>
          <w:tcPr>
            <w:tcW w:w="270" w:type="dxa"/>
            <w:vAlign w:val="bottom"/>
          </w:tcPr>
          <w:p w14:paraId="5500F4E0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0BF2120" w14:textId="76123E0F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(7,972)</w:t>
            </w:r>
          </w:p>
        </w:tc>
        <w:tc>
          <w:tcPr>
            <w:tcW w:w="270" w:type="dxa"/>
            <w:vAlign w:val="bottom"/>
          </w:tcPr>
          <w:p w14:paraId="5F6683BE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8F5EC" w14:textId="47E2A255" w:rsidR="00404797" w:rsidRPr="00FF18B9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05F6022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15F7ECDE" w14:textId="669B8D28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3,677</w:t>
            </w:r>
          </w:p>
        </w:tc>
      </w:tr>
      <w:tr w:rsidR="00445D5B" w:rsidRPr="00813FAC" w14:paraId="41D5C20E" w14:textId="77777777" w:rsidTr="002D2F07">
        <w:trPr>
          <w:trHeight w:val="348"/>
        </w:trPr>
        <w:tc>
          <w:tcPr>
            <w:tcW w:w="3510" w:type="dxa"/>
          </w:tcPr>
          <w:p w14:paraId="2D13E34B" w14:textId="77777777" w:rsidR="00445D5B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</w:p>
          <w:p w14:paraId="6F0390A1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ผลประโยชน์พนักงาน</w:t>
            </w: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D06F44" w14:textId="31C3CE9E" w:rsidR="00445D5B" w:rsidRPr="008D3D77" w:rsidRDefault="00702DFE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8,119</w:t>
            </w:r>
          </w:p>
        </w:tc>
        <w:tc>
          <w:tcPr>
            <w:tcW w:w="270" w:type="dxa"/>
            <w:vAlign w:val="bottom"/>
          </w:tcPr>
          <w:p w14:paraId="35496A6E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84D8FF" w14:textId="67D41367" w:rsidR="00445D5B" w:rsidRPr="008D3D77" w:rsidRDefault="00702DFE" w:rsidP="00702DF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  <w:vAlign w:val="bottom"/>
          </w:tcPr>
          <w:p w14:paraId="6F85A313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DF414" w14:textId="096C80F4" w:rsidR="00445D5B" w:rsidRPr="008D3D77" w:rsidRDefault="00702DFE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(919)</w:t>
            </w:r>
          </w:p>
        </w:tc>
        <w:tc>
          <w:tcPr>
            <w:tcW w:w="243" w:type="dxa"/>
            <w:vAlign w:val="bottom"/>
          </w:tcPr>
          <w:p w14:paraId="1C199DED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DCC4DEA" w14:textId="192B4EF8" w:rsidR="00445D5B" w:rsidRPr="008D3D77" w:rsidRDefault="00702DFE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7,948</w:t>
            </w:r>
          </w:p>
        </w:tc>
      </w:tr>
      <w:tr w:rsidR="00445D5B" w:rsidRPr="00813FAC" w14:paraId="0CC67C7F" w14:textId="77777777" w:rsidTr="002D2F07">
        <w:trPr>
          <w:trHeight w:val="334"/>
        </w:trPr>
        <w:tc>
          <w:tcPr>
            <w:tcW w:w="3510" w:type="dxa"/>
          </w:tcPr>
          <w:p w14:paraId="408267D5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D61A90" w14:textId="649EB163" w:rsidR="00445D5B" w:rsidRPr="008D3D77" w:rsidRDefault="00702DFE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30,889</w:t>
            </w:r>
          </w:p>
        </w:tc>
        <w:tc>
          <w:tcPr>
            <w:tcW w:w="270" w:type="dxa"/>
            <w:vAlign w:val="bottom"/>
          </w:tcPr>
          <w:p w14:paraId="61C5EB64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43672" w14:textId="35212FB1" w:rsidR="00445D5B" w:rsidRPr="008D3D77" w:rsidRDefault="00404797" w:rsidP="00702DF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(3,579)</w:t>
            </w:r>
          </w:p>
        </w:tc>
        <w:tc>
          <w:tcPr>
            <w:tcW w:w="270" w:type="dxa"/>
            <w:vAlign w:val="bottom"/>
          </w:tcPr>
          <w:p w14:paraId="4E096218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512C7" w14:textId="43880461" w:rsidR="00445D5B" w:rsidRPr="008D3D77" w:rsidRDefault="00702DFE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(919)</w:t>
            </w:r>
          </w:p>
        </w:tc>
        <w:tc>
          <w:tcPr>
            <w:tcW w:w="243" w:type="dxa"/>
            <w:vAlign w:val="bottom"/>
          </w:tcPr>
          <w:p w14:paraId="32AE3C5A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14E1D4A" w14:textId="1CB9303D" w:rsidR="00445D5B" w:rsidRPr="008D3D77" w:rsidRDefault="00702DFE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26,391</w:t>
            </w:r>
          </w:p>
        </w:tc>
      </w:tr>
      <w:tr w:rsidR="00445D5B" w:rsidRPr="00813FAC" w14:paraId="28C5299A" w14:textId="77777777" w:rsidTr="002D2F07">
        <w:trPr>
          <w:trHeight w:val="188"/>
        </w:trPr>
        <w:tc>
          <w:tcPr>
            <w:tcW w:w="3510" w:type="dxa"/>
          </w:tcPr>
          <w:p w14:paraId="35A2DB18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3BC0215" w14:textId="77777777" w:rsidR="00445D5B" w:rsidRPr="008D3D77" w:rsidRDefault="00445D5B" w:rsidP="00943CAE">
            <w:pPr>
              <w:pStyle w:val="acctfourfigures"/>
              <w:tabs>
                <w:tab w:val="clear" w:pos="765"/>
                <w:tab w:val="decimal" w:pos="875"/>
                <w:tab w:val="decimal" w:pos="106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8BBB8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363E63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42CD1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380107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8C3EBC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B4FA04B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D5B" w:rsidRPr="00813FAC" w14:paraId="0D0584D9" w14:textId="77777777" w:rsidTr="002D2F07">
        <w:trPr>
          <w:trHeight w:val="334"/>
        </w:trPr>
        <w:tc>
          <w:tcPr>
            <w:tcW w:w="3510" w:type="dxa"/>
          </w:tcPr>
          <w:p w14:paraId="2ED9AFF2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13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03F96D3" w14:textId="77777777" w:rsidR="00445D5B" w:rsidRPr="008D3D77" w:rsidRDefault="00445D5B" w:rsidP="00943CAE">
            <w:pPr>
              <w:pStyle w:val="acctfourfigures"/>
              <w:tabs>
                <w:tab w:val="clear" w:pos="765"/>
                <w:tab w:val="decimal" w:pos="875"/>
                <w:tab w:val="decimal" w:pos="106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A1A88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28B33E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11137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AE2D97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817E60D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E165A7" w14:textId="77777777" w:rsidR="00445D5B" w:rsidRPr="008D3D77" w:rsidRDefault="00445D5B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4797" w:rsidRPr="00813FAC" w14:paraId="489DD7B7" w14:textId="77777777" w:rsidTr="00E24C88">
        <w:trPr>
          <w:trHeight w:val="334"/>
        </w:trPr>
        <w:tc>
          <w:tcPr>
            <w:tcW w:w="3510" w:type="dxa"/>
          </w:tcPr>
          <w:p w14:paraId="27C62FC2" w14:textId="777777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50" w:type="dxa"/>
            <w:vAlign w:val="bottom"/>
          </w:tcPr>
          <w:p w14:paraId="7922DE6B" w14:textId="1C9886E0" w:rsidR="00404797" w:rsidRPr="00FF18B9" w:rsidRDefault="00404797" w:rsidP="00943CA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BBB0DF" w14:textId="77777777" w:rsidR="00404797" w:rsidRPr="00943CAE" w:rsidRDefault="00404797" w:rsidP="00943C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D3A8C" w14:textId="27BCDD8F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3,707</w:t>
            </w:r>
          </w:p>
        </w:tc>
        <w:tc>
          <w:tcPr>
            <w:tcW w:w="270" w:type="dxa"/>
            <w:vAlign w:val="bottom"/>
          </w:tcPr>
          <w:p w14:paraId="1F3BD70A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56DBA" w14:textId="54CABF8B" w:rsidR="00404797" w:rsidRPr="00FF18B9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C3F6345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6D01AB9" w14:textId="7C7BD8B2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3,707</w:t>
            </w:r>
          </w:p>
        </w:tc>
      </w:tr>
      <w:tr w:rsidR="00404797" w:rsidRPr="00813FAC" w14:paraId="645A8FC8" w14:textId="77777777" w:rsidTr="00E24C88">
        <w:trPr>
          <w:trHeight w:val="334"/>
        </w:trPr>
        <w:tc>
          <w:tcPr>
            <w:tcW w:w="3510" w:type="dxa"/>
          </w:tcPr>
          <w:p w14:paraId="6A695D45" w14:textId="777777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350" w:type="dxa"/>
            <w:vAlign w:val="bottom"/>
          </w:tcPr>
          <w:p w14:paraId="672C1F71" w14:textId="6E8B54AA" w:rsidR="00404797" w:rsidRPr="00943CAE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10,805</w:t>
            </w:r>
          </w:p>
        </w:tc>
        <w:tc>
          <w:tcPr>
            <w:tcW w:w="270" w:type="dxa"/>
            <w:vAlign w:val="bottom"/>
          </w:tcPr>
          <w:p w14:paraId="22BF2A2A" w14:textId="77777777" w:rsidR="00404797" w:rsidRPr="00943CAE" w:rsidRDefault="00404797" w:rsidP="00943C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C14741" w14:textId="34C495EA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(6,774)</w:t>
            </w:r>
          </w:p>
        </w:tc>
        <w:tc>
          <w:tcPr>
            <w:tcW w:w="270" w:type="dxa"/>
            <w:vAlign w:val="bottom"/>
          </w:tcPr>
          <w:p w14:paraId="03D752B9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D28F8" w14:textId="012312EA" w:rsidR="00404797" w:rsidRPr="00FF18B9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069A0EA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F4EFD5D" w14:textId="2629DD86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4,031</w:t>
            </w:r>
          </w:p>
        </w:tc>
      </w:tr>
      <w:tr w:rsidR="00404797" w:rsidRPr="00F56D88" w14:paraId="1118D631" w14:textId="77777777" w:rsidTr="00E24C88">
        <w:tc>
          <w:tcPr>
            <w:tcW w:w="3510" w:type="dxa"/>
          </w:tcPr>
          <w:p w14:paraId="014AD1F0" w14:textId="77777777" w:rsidR="00404797" w:rsidRPr="00813FAC" w:rsidRDefault="00404797" w:rsidP="00404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9558" w14:textId="553D3E3C" w:rsidR="00404797" w:rsidRPr="00943CAE" w:rsidRDefault="00404797" w:rsidP="00943CA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10,805</w:t>
            </w:r>
          </w:p>
        </w:tc>
        <w:tc>
          <w:tcPr>
            <w:tcW w:w="270" w:type="dxa"/>
            <w:vAlign w:val="bottom"/>
          </w:tcPr>
          <w:p w14:paraId="63C20A70" w14:textId="77777777" w:rsidR="00404797" w:rsidRPr="00943CAE" w:rsidRDefault="00404797" w:rsidP="00943C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75C3E" w14:textId="258A08C8" w:rsidR="00404797" w:rsidRPr="008D3D77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(3,067)</w:t>
            </w:r>
          </w:p>
        </w:tc>
        <w:tc>
          <w:tcPr>
            <w:tcW w:w="270" w:type="dxa"/>
            <w:vAlign w:val="bottom"/>
          </w:tcPr>
          <w:p w14:paraId="693A87BE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768055" w14:textId="471A571A" w:rsidR="00404797" w:rsidRPr="008D3D77" w:rsidRDefault="00404797" w:rsidP="004047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E25FD78" w14:textId="77777777" w:rsidR="00404797" w:rsidRPr="008D3D77" w:rsidRDefault="00404797" w:rsidP="004047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9AE1A" w14:textId="2B5EB6C0" w:rsidR="00404797" w:rsidRPr="00E6044B" w:rsidRDefault="00404797" w:rsidP="0040479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0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7,738</w:t>
            </w:r>
          </w:p>
        </w:tc>
      </w:tr>
      <w:tr w:rsidR="00445D5B" w:rsidRPr="00813FAC" w14:paraId="426E541A" w14:textId="77777777" w:rsidTr="002D2F07">
        <w:tc>
          <w:tcPr>
            <w:tcW w:w="3510" w:type="dxa"/>
          </w:tcPr>
          <w:p w14:paraId="00DDD8DE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9D57691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32822C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B8D40F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AC29E0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DCF5BD5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702AB9B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6C7E401C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56CC9499" w14:textId="77777777" w:rsidR="004D1331" w:rsidRDefault="004D1331"/>
    <w:p w14:paraId="46C75F3A" w14:textId="77777777" w:rsidR="003B0EFE" w:rsidRDefault="003B0EFE"/>
    <w:p w14:paraId="476DE95D" w14:textId="77777777" w:rsidR="003B0EFE" w:rsidRDefault="003B0EFE"/>
    <w:p w14:paraId="7CF2F9B8" w14:textId="106302BB" w:rsidR="003B0EFE" w:rsidRDefault="003B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170"/>
        <w:gridCol w:w="243"/>
        <w:gridCol w:w="1197"/>
      </w:tblGrid>
      <w:tr w:rsidR="003B0EFE" w:rsidRPr="00813FAC" w14:paraId="2A4EF95F" w14:textId="77777777" w:rsidTr="008B5B0D">
        <w:trPr>
          <w:trHeight w:val="139"/>
          <w:tblHeader/>
        </w:trPr>
        <w:tc>
          <w:tcPr>
            <w:tcW w:w="3510" w:type="dxa"/>
            <w:vAlign w:val="bottom"/>
          </w:tcPr>
          <w:p w14:paraId="77F35C0E" w14:textId="77777777" w:rsidR="003B0EFE" w:rsidRPr="00813FAC" w:rsidRDefault="003B0EFE" w:rsidP="008B5B0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E1F8570" w14:textId="432D7F9F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6F18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0EFE" w:rsidRPr="00813FAC" w14:paraId="70D7807B" w14:textId="77777777" w:rsidTr="008B5B0D">
        <w:trPr>
          <w:trHeight w:val="139"/>
          <w:tblHeader/>
        </w:trPr>
        <w:tc>
          <w:tcPr>
            <w:tcW w:w="3510" w:type="dxa"/>
            <w:vAlign w:val="bottom"/>
          </w:tcPr>
          <w:p w14:paraId="32C189A1" w14:textId="77777777" w:rsidR="003B0EFE" w:rsidRPr="00813FAC" w:rsidRDefault="003B0EFE" w:rsidP="008B5B0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C9B057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7EE50D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50260FB2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บันทึกเป็น (รายจ่าย)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3" w:type="dxa"/>
            <w:vAlign w:val="bottom"/>
          </w:tcPr>
          <w:p w14:paraId="5F34EFB0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CDC0C7B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B0EFE" w:rsidRPr="00813FAC" w14:paraId="4652AF54" w14:textId="77777777" w:rsidTr="008B5B0D">
        <w:trPr>
          <w:trHeight w:val="139"/>
          <w:tblHeader/>
        </w:trPr>
        <w:tc>
          <w:tcPr>
            <w:tcW w:w="3510" w:type="dxa"/>
            <w:vAlign w:val="bottom"/>
          </w:tcPr>
          <w:p w14:paraId="1668D88F" w14:textId="77777777" w:rsidR="003B0EFE" w:rsidRPr="00813FAC" w:rsidRDefault="003B0EFE" w:rsidP="008B5B0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13FA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F48B2C0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32FE508F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813F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1654B80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0E4745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D0C667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58614B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79994818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86FB65C" w14:textId="77777777" w:rsidR="003B0EFE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</w:p>
          <w:p w14:paraId="40B3A1CB" w14:textId="77777777" w:rsidR="003B0EFE" w:rsidRPr="00813FAC" w:rsidRDefault="003B0EFE" w:rsidP="008B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3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B0EFE" w:rsidRPr="00813FAC" w14:paraId="0AF368E6" w14:textId="77777777" w:rsidTr="00E1514F">
        <w:trPr>
          <w:trHeight w:val="139"/>
          <w:tblHeader/>
        </w:trPr>
        <w:tc>
          <w:tcPr>
            <w:tcW w:w="3510" w:type="dxa"/>
            <w:vAlign w:val="bottom"/>
          </w:tcPr>
          <w:p w14:paraId="6E481ED1" w14:textId="77777777" w:rsidR="003B0EFE" w:rsidRDefault="003B0EFE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E96D197" w14:textId="18222F9B" w:rsidR="003B0EFE" w:rsidRPr="00813FAC" w:rsidRDefault="003B0EF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D5B" w:rsidRPr="00813FAC" w14:paraId="522244DF" w14:textId="77777777" w:rsidTr="002D2F07">
        <w:trPr>
          <w:trHeight w:val="139"/>
          <w:tblHeader/>
        </w:trPr>
        <w:tc>
          <w:tcPr>
            <w:tcW w:w="3510" w:type="dxa"/>
            <w:vAlign w:val="bottom"/>
          </w:tcPr>
          <w:p w14:paraId="63142308" w14:textId="77777777" w:rsidR="00445D5B" w:rsidRPr="00813FAC" w:rsidRDefault="00445D5B" w:rsidP="002D2F0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1690D5E1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D69E8C3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135A60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7F1766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B18E14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0CA46FEF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B66CF0F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5D5B" w:rsidRPr="00813FAC" w14:paraId="40D771BE" w14:textId="77777777" w:rsidTr="002D2F07">
        <w:trPr>
          <w:trHeight w:val="139"/>
        </w:trPr>
        <w:tc>
          <w:tcPr>
            <w:tcW w:w="3510" w:type="dxa"/>
          </w:tcPr>
          <w:p w14:paraId="07B8F15D" w14:textId="77777777" w:rsidR="00445D5B" w:rsidRPr="00813FAC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5D1021CC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ED84F9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131396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E30DC6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0944C2F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43B6617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15C850FB" w14:textId="77777777" w:rsidR="00445D5B" w:rsidRPr="00813FAC" w:rsidRDefault="00445D5B" w:rsidP="002D2F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D3D77" w:rsidRPr="00813FAC" w14:paraId="6F721297" w14:textId="77777777" w:rsidTr="0096497A">
        <w:trPr>
          <w:trHeight w:val="139"/>
        </w:trPr>
        <w:tc>
          <w:tcPr>
            <w:tcW w:w="3510" w:type="dxa"/>
          </w:tcPr>
          <w:p w14:paraId="24336795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13FA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1985A2" w14:textId="5E0E2367" w:rsidR="008D3D77" w:rsidRPr="00DD4A2D" w:rsidRDefault="00DD4A2D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4A2D">
              <w:rPr>
                <w:rFonts w:asciiTheme="majorBidi" w:hAnsiTheme="majorBidi" w:cstheme="majorBidi"/>
                <w:sz w:val="30"/>
                <w:szCs w:val="30"/>
              </w:rPr>
              <w:t>2,39</w:t>
            </w:r>
            <w:r w:rsidR="004D1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5289521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EE07CD" w14:textId="4AC229B2" w:rsidR="008D3D77" w:rsidRPr="00813FAC" w:rsidRDefault="00DD4A2D" w:rsidP="00F5767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(646)</w:t>
            </w:r>
          </w:p>
        </w:tc>
        <w:tc>
          <w:tcPr>
            <w:tcW w:w="270" w:type="dxa"/>
            <w:vAlign w:val="bottom"/>
          </w:tcPr>
          <w:p w14:paraId="26AE2422" w14:textId="77777777" w:rsidR="008D3D77" w:rsidRPr="00813FAC" w:rsidRDefault="008D3D77" w:rsidP="00F5767E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CEBF8" w14:textId="7F7ECCA5" w:rsidR="008D3D77" w:rsidRPr="00FF18B9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1E544BC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338AD09E" w14:textId="7808409E" w:rsidR="008D3D77" w:rsidRPr="00813FAC" w:rsidRDefault="008D3D77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</w:tr>
      <w:tr w:rsidR="008D3D77" w:rsidRPr="00813FAC" w14:paraId="29C35FFD" w14:textId="77777777" w:rsidTr="0096497A">
        <w:trPr>
          <w:trHeight w:val="139"/>
        </w:trPr>
        <w:tc>
          <w:tcPr>
            <w:tcW w:w="3510" w:type="dxa"/>
          </w:tcPr>
          <w:p w14:paraId="064018DB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350" w:type="dxa"/>
            <w:vAlign w:val="bottom"/>
          </w:tcPr>
          <w:p w14:paraId="64062F8C" w14:textId="755FC656" w:rsidR="008D3D77" w:rsidRPr="00813FAC" w:rsidRDefault="00DD4A2D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5,745</w:t>
            </w:r>
          </w:p>
        </w:tc>
        <w:tc>
          <w:tcPr>
            <w:tcW w:w="270" w:type="dxa"/>
            <w:vAlign w:val="bottom"/>
          </w:tcPr>
          <w:p w14:paraId="5C5AEB38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6FEA99F" w14:textId="202A2EA6" w:rsidR="008D3D77" w:rsidRPr="00813FAC" w:rsidRDefault="00DD4A2D" w:rsidP="00F5767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70" w:type="dxa"/>
            <w:vAlign w:val="bottom"/>
          </w:tcPr>
          <w:p w14:paraId="12BE1048" w14:textId="77777777" w:rsidR="008D3D77" w:rsidRPr="00813FAC" w:rsidRDefault="008D3D77" w:rsidP="00F5767E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353A1" w14:textId="3E7DD120" w:rsidR="008D3D77" w:rsidRPr="00FF18B9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92C072D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591C3252" w14:textId="6FA3DB17" w:rsidR="008D3D77" w:rsidRPr="00813FAC" w:rsidRDefault="008D3D77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</w:tr>
      <w:tr w:rsidR="008D3D77" w:rsidRPr="00813FAC" w14:paraId="419884C4" w14:textId="77777777" w:rsidTr="0096497A">
        <w:trPr>
          <w:trHeight w:val="139"/>
        </w:trPr>
        <w:tc>
          <w:tcPr>
            <w:tcW w:w="3510" w:type="dxa"/>
          </w:tcPr>
          <w:p w14:paraId="47462B7A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</w:p>
        </w:tc>
        <w:tc>
          <w:tcPr>
            <w:tcW w:w="1350" w:type="dxa"/>
            <w:vAlign w:val="bottom"/>
          </w:tcPr>
          <w:p w14:paraId="69FEB47F" w14:textId="467E46FB" w:rsidR="008D3D77" w:rsidRPr="00813FAC" w:rsidRDefault="00DD4A2D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4D13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B5F496C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90938B" w14:textId="2A6EF44B" w:rsidR="008D3D77" w:rsidRPr="00813FAC" w:rsidRDefault="00DD4A2D" w:rsidP="00F5767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  <w:vAlign w:val="bottom"/>
          </w:tcPr>
          <w:p w14:paraId="62791722" w14:textId="77777777" w:rsidR="008D3D77" w:rsidRPr="00813FAC" w:rsidRDefault="008D3D77" w:rsidP="00F5767E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952CF" w14:textId="7BCC83C6" w:rsidR="008D3D77" w:rsidRPr="00FF18B9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B6AB8C5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483F5B25" w14:textId="7C18FE8F" w:rsidR="008D3D77" w:rsidRPr="00813FAC" w:rsidRDefault="008D3D77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</w:tr>
      <w:tr w:rsidR="008D3D77" w:rsidRPr="00813FAC" w14:paraId="4895A009" w14:textId="77777777" w:rsidTr="0096497A">
        <w:trPr>
          <w:trHeight w:val="344"/>
        </w:trPr>
        <w:tc>
          <w:tcPr>
            <w:tcW w:w="3510" w:type="dxa"/>
          </w:tcPr>
          <w:p w14:paraId="132A2361" w14:textId="77777777" w:rsidR="008D3D77" w:rsidRPr="00813FAC" w:rsidDel="00343ED4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529C015A" w14:textId="5931C3E8" w:rsidR="008D3D77" w:rsidRPr="00813FAC" w:rsidRDefault="00DD4A2D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vAlign w:val="bottom"/>
          </w:tcPr>
          <w:p w14:paraId="45ECAD9D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CD4AA9" w14:textId="50F4510A" w:rsidR="008D3D77" w:rsidRPr="00813FAC" w:rsidRDefault="00DD4A2D" w:rsidP="00F5767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  <w:vAlign w:val="bottom"/>
          </w:tcPr>
          <w:p w14:paraId="15B5FB15" w14:textId="77777777" w:rsidR="008D3D77" w:rsidRPr="00813FAC" w:rsidRDefault="008D3D77" w:rsidP="00F5767E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E0543" w14:textId="6FE84A3F" w:rsidR="008D3D77" w:rsidRPr="00FF18B9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4CC8A64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5E6213A" w14:textId="65EAA1DE" w:rsidR="008D3D77" w:rsidRPr="00813FAC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8D3D77" w:rsidRPr="00813FAC" w14:paraId="7BB33341" w14:textId="77777777" w:rsidTr="0096497A">
        <w:trPr>
          <w:trHeight w:val="344"/>
        </w:trPr>
        <w:tc>
          <w:tcPr>
            <w:tcW w:w="3510" w:type="dxa"/>
          </w:tcPr>
          <w:p w14:paraId="7E14C4A1" w14:textId="4E7A6C2D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1350" w:type="dxa"/>
            <w:vAlign w:val="bottom"/>
          </w:tcPr>
          <w:p w14:paraId="7DC84999" w14:textId="01BE45B7" w:rsidR="008D3D77" w:rsidRPr="00813FAC" w:rsidRDefault="00DD4A2D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0" w:type="dxa"/>
            <w:vAlign w:val="bottom"/>
          </w:tcPr>
          <w:p w14:paraId="07BC6F31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0260F9" w14:textId="1CA4FB7D" w:rsidR="008D3D77" w:rsidRPr="00813FAC" w:rsidRDefault="00DD4A2D" w:rsidP="00F5767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51E7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D4F16CE" w14:textId="77777777" w:rsidR="008D3D77" w:rsidRPr="00813FAC" w:rsidRDefault="008D3D77" w:rsidP="00F5767E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AE1B0" w14:textId="3D7554E3" w:rsidR="008D3D77" w:rsidRPr="00FF18B9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E20D25D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C3300D1" w14:textId="7550AD78" w:rsidR="008D3D77" w:rsidRPr="00813FAC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8D3D77" w:rsidRPr="00813FAC" w14:paraId="1754A46C" w14:textId="77777777" w:rsidTr="0096497A">
        <w:trPr>
          <w:trHeight w:val="139"/>
        </w:trPr>
        <w:tc>
          <w:tcPr>
            <w:tcW w:w="3510" w:type="dxa"/>
          </w:tcPr>
          <w:p w14:paraId="2F295DAD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0FB789B" w14:textId="0CF3A407" w:rsidR="008D3D77" w:rsidRPr="00813FAC" w:rsidRDefault="00F5767E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9,675</w:t>
            </w:r>
          </w:p>
        </w:tc>
        <w:tc>
          <w:tcPr>
            <w:tcW w:w="270" w:type="dxa"/>
            <w:vAlign w:val="bottom"/>
          </w:tcPr>
          <w:p w14:paraId="2A4ECC71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C05E7BD" w14:textId="1769611D" w:rsidR="008D3D77" w:rsidRPr="00813FAC" w:rsidRDefault="00F5767E" w:rsidP="00F5767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767E"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  <w:tc>
          <w:tcPr>
            <w:tcW w:w="270" w:type="dxa"/>
            <w:vAlign w:val="bottom"/>
          </w:tcPr>
          <w:p w14:paraId="79980B95" w14:textId="77777777" w:rsidR="008D3D77" w:rsidRPr="00813FAC" w:rsidRDefault="008D3D77" w:rsidP="00F5767E">
            <w:pPr>
              <w:pStyle w:val="acctfourfigures"/>
              <w:tabs>
                <w:tab w:val="clear" w:pos="765"/>
                <w:tab w:val="decimal" w:pos="90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14FBC" w14:textId="594667FF" w:rsidR="008D3D77" w:rsidRPr="00FF18B9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25CBBD6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5A9EC0BB" w14:textId="331BBD0B" w:rsidR="008D3D77" w:rsidRPr="00813FAC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11,649</w:t>
            </w:r>
          </w:p>
        </w:tc>
      </w:tr>
      <w:tr w:rsidR="008D3D77" w:rsidRPr="00813FAC" w14:paraId="2801536E" w14:textId="77777777" w:rsidTr="0096497A">
        <w:trPr>
          <w:trHeight w:val="348"/>
        </w:trPr>
        <w:tc>
          <w:tcPr>
            <w:tcW w:w="3510" w:type="dxa"/>
          </w:tcPr>
          <w:p w14:paraId="25347896" w14:textId="77777777" w:rsidR="008D3D77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</w:p>
          <w:p w14:paraId="6902D28E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ผลประโยชน์พนักงาน</w:t>
            </w: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BAF70E5" w14:textId="77777777" w:rsidR="008D3D77" w:rsidRDefault="008D3D77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54770A" w14:textId="27E4139B" w:rsidR="00DD4A2D" w:rsidRPr="00813FAC" w:rsidRDefault="00DD4A2D" w:rsidP="00DD4A2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7,331</w:t>
            </w:r>
          </w:p>
        </w:tc>
        <w:tc>
          <w:tcPr>
            <w:tcW w:w="270" w:type="dxa"/>
            <w:vAlign w:val="bottom"/>
          </w:tcPr>
          <w:p w14:paraId="3F679239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5E28A7" w14:textId="77777777" w:rsidR="008D3D77" w:rsidRDefault="008D3D77" w:rsidP="008D3D7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617B83" w14:textId="6F1BCB8E" w:rsidR="00DD4A2D" w:rsidRPr="00813FAC" w:rsidRDefault="00DD4A2D" w:rsidP="008D3D7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70" w:type="dxa"/>
            <w:vAlign w:val="bottom"/>
          </w:tcPr>
          <w:p w14:paraId="4DCC0C28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BE69C" w14:textId="77777777" w:rsidR="008D3D77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7FB43E2" w14:textId="7FC4C1CE" w:rsidR="008D3D77" w:rsidRPr="00FF18B9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1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D67F769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D990DAD" w14:textId="77777777" w:rsidR="008D3D77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B6DD5" w14:textId="4F29471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sz w:val="30"/>
                <w:szCs w:val="30"/>
              </w:rPr>
              <w:t>8,119</w:t>
            </w:r>
          </w:p>
        </w:tc>
      </w:tr>
      <w:tr w:rsidR="008D3D77" w:rsidRPr="00813FAC" w14:paraId="77C5FB73" w14:textId="77777777" w:rsidTr="00831D3D">
        <w:trPr>
          <w:trHeight w:val="334"/>
        </w:trPr>
        <w:tc>
          <w:tcPr>
            <w:tcW w:w="3510" w:type="dxa"/>
          </w:tcPr>
          <w:p w14:paraId="55EA6EA3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A34E97" w14:textId="52CC3E61" w:rsidR="008D3D77" w:rsidRPr="00F5767E" w:rsidRDefault="00F5767E" w:rsidP="008D3D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27,163</w:t>
            </w:r>
          </w:p>
        </w:tc>
        <w:tc>
          <w:tcPr>
            <w:tcW w:w="270" w:type="dxa"/>
            <w:vAlign w:val="bottom"/>
          </w:tcPr>
          <w:p w14:paraId="1D0AB57F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9D48" w14:textId="47247BEE" w:rsidR="008D3D77" w:rsidRPr="00813FAC" w:rsidRDefault="004D1331" w:rsidP="008D3D7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D4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D4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05BAC51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EEA57A" w14:textId="619ACB63" w:rsidR="008D3D77" w:rsidRPr="00813FAC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94EEB25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39FE2A1" w14:textId="0C872519" w:rsidR="008D3D77" w:rsidRPr="00813FAC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D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30,889</w:t>
            </w:r>
          </w:p>
        </w:tc>
      </w:tr>
      <w:tr w:rsidR="008D3D77" w:rsidRPr="00813FAC" w14:paraId="6447047A" w14:textId="77777777" w:rsidTr="002D2F07">
        <w:trPr>
          <w:trHeight w:val="188"/>
        </w:trPr>
        <w:tc>
          <w:tcPr>
            <w:tcW w:w="3510" w:type="dxa"/>
          </w:tcPr>
          <w:p w14:paraId="014C5721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B73346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736FDAA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AE4403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F741E72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4C10941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1C8CD69C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6211E9E6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D3D77" w:rsidRPr="00813FAC" w14:paraId="0232A835" w14:textId="77777777" w:rsidTr="002D2F07">
        <w:trPr>
          <w:trHeight w:val="334"/>
        </w:trPr>
        <w:tc>
          <w:tcPr>
            <w:tcW w:w="3510" w:type="dxa"/>
          </w:tcPr>
          <w:p w14:paraId="1383BA0E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13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3F85569F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958D9B1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60A44386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8BF5EFF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00AC2506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6714F61F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7" w:type="dxa"/>
          </w:tcPr>
          <w:p w14:paraId="2A330424" w14:textId="77777777" w:rsidR="008D3D77" w:rsidRPr="00813FAC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8D3D77" w:rsidRPr="00813FAC" w14:paraId="087FC5E3" w14:textId="77777777" w:rsidTr="00852AA5">
        <w:trPr>
          <w:trHeight w:val="334"/>
        </w:trPr>
        <w:tc>
          <w:tcPr>
            <w:tcW w:w="3510" w:type="dxa"/>
          </w:tcPr>
          <w:p w14:paraId="5C9AA698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350" w:type="dxa"/>
            <w:vAlign w:val="bottom"/>
          </w:tcPr>
          <w:p w14:paraId="33F60B02" w14:textId="3343887C" w:rsidR="008D3D77" w:rsidRPr="00F5767E" w:rsidRDefault="00F5767E" w:rsidP="008D3D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76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8,795</w:t>
            </w:r>
          </w:p>
        </w:tc>
        <w:tc>
          <w:tcPr>
            <w:tcW w:w="270" w:type="dxa"/>
            <w:vAlign w:val="bottom"/>
          </w:tcPr>
          <w:p w14:paraId="011113E3" w14:textId="77777777" w:rsidR="008D3D77" w:rsidRPr="00F5767E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349BDF" w14:textId="691F578F" w:rsidR="008D3D77" w:rsidRPr="00F5767E" w:rsidRDefault="00F5767E" w:rsidP="00F5767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5767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70" w:type="dxa"/>
            <w:vAlign w:val="bottom"/>
          </w:tcPr>
          <w:p w14:paraId="084C7A88" w14:textId="77777777" w:rsidR="008D3D77" w:rsidRPr="00F5767E" w:rsidRDefault="008D3D77" w:rsidP="00F5767E">
            <w:pPr>
              <w:pStyle w:val="acctfourfigures"/>
              <w:tabs>
                <w:tab w:val="clear" w:pos="765"/>
                <w:tab w:val="decimal" w:pos="83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55B14" w14:textId="4988B419" w:rsidR="008D3D77" w:rsidRPr="00F5767E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57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D840224" w14:textId="77777777" w:rsidR="008D3D77" w:rsidRPr="00F5767E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C5308A7" w14:textId="022EBA6F" w:rsidR="008D3D77" w:rsidRPr="00F5767E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5767E">
              <w:rPr>
                <w:rFonts w:asciiTheme="majorBidi" w:hAnsiTheme="majorBidi" w:cstheme="majorBidi"/>
                <w:sz w:val="30"/>
                <w:szCs w:val="30"/>
              </w:rPr>
              <w:t>10,805</w:t>
            </w:r>
          </w:p>
        </w:tc>
      </w:tr>
      <w:tr w:rsidR="008D3D77" w:rsidRPr="00813FAC" w14:paraId="1A264B4C" w14:textId="77777777" w:rsidTr="00852AA5">
        <w:tc>
          <w:tcPr>
            <w:tcW w:w="3510" w:type="dxa"/>
          </w:tcPr>
          <w:p w14:paraId="28D7596D" w14:textId="77777777" w:rsidR="008D3D77" w:rsidRPr="00813FAC" w:rsidRDefault="008D3D77" w:rsidP="008D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13F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E7AC5" w14:textId="7A30D671" w:rsidR="008D3D77" w:rsidRPr="00F5767E" w:rsidRDefault="00F5767E" w:rsidP="008D3D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8,795</w:t>
            </w:r>
          </w:p>
        </w:tc>
        <w:tc>
          <w:tcPr>
            <w:tcW w:w="270" w:type="dxa"/>
            <w:vAlign w:val="bottom"/>
          </w:tcPr>
          <w:p w14:paraId="3D08BF0B" w14:textId="77777777" w:rsidR="008D3D77" w:rsidRPr="00F5767E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5DCEB" w14:textId="70424B54" w:rsidR="008D3D77" w:rsidRPr="00F5767E" w:rsidRDefault="00F5767E" w:rsidP="00F5767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2,010</w:t>
            </w:r>
          </w:p>
        </w:tc>
        <w:tc>
          <w:tcPr>
            <w:tcW w:w="270" w:type="dxa"/>
            <w:vAlign w:val="bottom"/>
          </w:tcPr>
          <w:p w14:paraId="7748E7A1" w14:textId="77777777" w:rsidR="008D3D77" w:rsidRPr="00F5767E" w:rsidRDefault="008D3D77" w:rsidP="00F5767E">
            <w:pPr>
              <w:pStyle w:val="acctfourfigures"/>
              <w:tabs>
                <w:tab w:val="clear" w:pos="765"/>
                <w:tab w:val="decimal" w:pos="83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EAF789" w14:textId="1C720F48" w:rsidR="008D3D77" w:rsidRPr="00F5767E" w:rsidRDefault="008D3D77" w:rsidP="008D3D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B2719E9" w14:textId="77777777" w:rsidR="008D3D77" w:rsidRPr="00F5767E" w:rsidRDefault="008D3D77" w:rsidP="008D3D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9E300" w14:textId="55B2F5A9" w:rsidR="008D3D77" w:rsidRPr="00F5767E" w:rsidRDefault="008D3D77" w:rsidP="008D3D7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10,805</w:t>
            </w:r>
          </w:p>
        </w:tc>
      </w:tr>
    </w:tbl>
    <w:p w14:paraId="0A8767C6" w14:textId="77777777" w:rsidR="00157CC7" w:rsidRDefault="00157CC7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38"/>
        <w:gridCol w:w="1118"/>
        <w:gridCol w:w="273"/>
        <w:gridCol w:w="1075"/>
        <w:gridCol w:w="262"/>
        <w:gridCol w:w="1084"/>
      </w:tblGrid>
      <w:tr w:rsidR="00445D5B" w:rsidRPr="006B2DF0" w14:paraId="729E2FDF" w14:textId="77777777" w:rsidTr="00445D5B">
        <w:trPr>
          <w:tblHeader/>
        </w:trPr>
        <w:tc>
          <w:tcPr>
            <w:tcW w:w="2211" w:type="pct"/>
          </w:tcPr>
          <w:p w14:paraId="0EB7B0C2" w14:textId="601B4D0C" w:rsidR="00445D5B" w:rsidRPr="00DD125D" w:rsidRDefault="00445D5B" w:rsidP="00445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350" w:type="pct"/>
            <w:gridSpan w:val="3"/>
          </w:tcPr>
          <w:p w14:paraId="3804BE45" w14:textId="77777777" w:rsidR="00445D5B" w:rsidRPr="006B2DF0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90434F6" w14:textId="77777777" w:rsidR="00445D5B" w:rsidRPr="006B2DF0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21707751" w14:textId="77777777" w:rsidR="00445D5B" w:rsidRPr="006B2DF0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D5B" w:rsidRPr="006B2DF0" w14:paraId="3EAA127B" w14:textId="77777777" w:rsidTr="00445D5B">
        <w:trPr>
          <w:tblHeader/>
        </w:trPr>
        <w:tc>
          <w:tcPr>
            <w:tcW w:w="2211" w:type="pct"/>
          </w:tcPr>
          <w:p w14:paraId="399F68DC" w14:textId="77777777" w:rsidR="00445D5B" w:rsidRPr="00DD125D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33869AA9" w14:textId="77777777" w:rsidR="00445D5B" w:rsidRPr="006B2DF0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  <w:vAlign w:val="center"/>
          </w:tcPr>
          <w:p w14:paraId="4DE81DF6" w14:textId="77777777" w:rsidR="00445D5B" w:rsidRPr="006B2DF0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D234AA" w14:textId="77777777" w:rsidR="00445D5B" w:rsidRPr="006B2DF0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73B56D9" w14:textId="77777777" w:rsidR="00445D5B" w:rsidRPr="006B2DF0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A7F6454" w14:textId="77777777" w:rsidR="00445D5B" w:rsidRPr="006B2DF0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  <w:vAlign w:val="center"/>
          </w:tcPr>
          <w:p w14:paraId="5438A569" w14:textId="77777777" w:rsidR="00445D5B" w:rsidRPr="006B2DF0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2E7E25" w14:textId="77777777" w:rsidR="00445D5B" w:rsidRPr="006B2DF0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5D5B" w:rsidRPr="006B2DF0" w14:paraId="49FCA0E4" w14:textId="77777777" w:rsidTr="00445D5B">
        <w:trPr>
          <w:tblHeader/>
        </w:trPr>
        <w:tc>
          <w:tcPr>
            <w:tcW w:w="2211" w:type="pct"/>
          </w:tcPr>
          <w:p w14:paraId="1D93C5A3" w14:textId="77777777" w:rsidR="00445D5B" w:rsidRPr="006B2DF0" w:rsidRDefault="00445D5B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9" w:type="pct"/>
            <w:gridSpan w:val="7"/>
          </w:tcPr>
          <w:p w14:paraId="4911C698" w14:textId="77777777" w:rsidR="00445D5B" w:rsidRPr="006B2DF0" w:rsidRDefault="00445D5B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5D5B" w:rsidRPr="00445D5B" w14:paraId="554789D9" w14:textId="77777777" w:rsidTr="00771FF5">
        <w:tc>
          <w:tcPr>
            <w:tcW w:w="2211" w:type="pct"/>
          </w:tcPr>
          <w:p w14:paraId="3E6334F2" w14:textId="7BD20778" w:rsidR="00445D5B" w:rsidRPr="00445D5B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ผลแตกต่างชั่วคราว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626" w:type="pct"/>
          </w:tcPr>
          <w:p w14:paraId="7EF2F383" w14:textId="019BD141" w:rsidR="00445D5B" w:rsidRPr="00445D5B" w:rsidRDefault="00872956" w:rsidP="00E1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74F35B" w14:textId="77777777" w:rsidR="00445D5B" w:rsidRPr="00445D5B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6A8D32F" w14:textId="708FA181" w:rsidR="00445D5B" w:rsidRPr="00445D5B" w:rsidRDefault="00B741DB" w:rsidP="00B7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1,716</w:t>
            </w:r>
          </w:p>
        </w:tc>
        <w:tc>
          <w:tcPr>
            <w:tcW w:w="146" w:type="pct"/>
          </w:tcPr>
          <w:p w14:paraId="35BA85D8" w14:textId="77777777" w:rsidR="00445D5B" w:rsidRPr="00445D5B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AD8C28" w14:textId="18515E6D" w:rsidR="00445D5B" w:rsidRPr="00E12EDA" w:rsidRDefault="00872956" w:rsidP="00E1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12ED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E6A875" w14:textId="77777777" w:rsidR="00445D5B" w:rsidRPr="00445D5B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D966BF" w14:textId="369DEC4E" w:rsidR="00445D5B" w:rsidRPr="00445D5B" w:rsidRDefault="00454B4A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1,716</w:t>
            </w:r>
          </w:p>
        </w:tc>
      </w:tr>
      <w:tr w:rsidR="00445D5B" w:rsidRPr="00445D5B" w14:paraId="25193336" w14:textId="77777777" w:rsidTr="00771FF5">
        <w:tc>
          <w:tcPr>
            <w:tcW w:w="2211" w:type="pct"/>
          </w:tcPr>
          <w:p w14:paraId="7BB52557" w14:textId="79D109E4" w:rsidR="00445D5B" w:rsidRPr="00445D5B" w:rsidRDefault="00445D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5D5B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F6664A0" w14:textId="20AAF1E6" w:rsidR="00445D5B" w:rsidRPr="00445D5B" w:rsidRDefault="0087295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3,513</w:t>
            </w:r>
          </w:p>
        </w:tc>
        <w:tc>
          <w:tcPr>
            <w:tcW w:w="127" w:type="pct"/>
          </w:tcPr>
          <w:p w14:paraId="462F4F3A" w14:textId="77777777" w:rsidR="00445D5B" w:rsidRPr="00445D5B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FFF3CB6" w14:textId="4F9D4988" w:rsidR="00445D5B" w:rsidRPr="00445D5B" w:rsidRDefault="0087295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4,365</w:t>
            </w:r>
          </w:p>
        </w:tc>
        <w:tc>
          <w:tcPr>
            <w:tcW w:w="146" w:type="pct"/>
          </w:tcPr>
          <w:p w14:paraId="1DC8E763" w14:textId="77777777" w:rsidR="00445D5B" w:rsidRPr="00445D5B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F618F91" w14:textId="04A02B68" w:rsidR="00445D5B" w:rsidRPr="00E12EDA" w:rsidRDefault="00872956" w:rsidP="00E1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12ED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CCD75E9" w14:textId="77777777" w:rsidR="00445D5B" w:rsidRPr="00445D5B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1312305" w14:textId="339CAE21" w:rsidR="00445D5B" w:rsidRPr="00445D5B" w:rsidRDefault="00872956" w:rsidP="00E1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45D5B" w:rsidRPr="003923DE" w14:paraId="24298FDF" w14:textId="77777777" w:rsidTr="00771FF5">
        <w:tc>
          <w:tcPr>
            <w:tcW w:w="2211" w:type="pct"/>
          </w:tcPr>
          <w:p w14:paraId="52CE6187" w14:textId="0EE5679D" w:rsidR="00445D5B" w:rsidRPr="003923DE" w:rsidRDefault="003923D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28059C0" w14:textId="15D96CFB" w:rsidR="00445D5B" w:rsidRPr="003923DE" w:rsidRDefault="0087295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3,513</w:t>
            </w:r>
          </w:p>
        </w:tc>
        <w:tc>
          <w:tcPr>
            <w:tcW w:w="127" w:type="pct"/>
          </w:tcPr>
          <w:p w14:paraId="20FFEF32" w14:textId="77777777" w:rsidR="00445D5B" w:rsidRPr="003923DE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5881FD7" w14:textId="3D14719B" w:rsidR="00445D5B" w:rsidRPr="003923DE" w:rsidRDefault="00B741D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6,081</w:t>
            </w:r>
          </w:p>
        </w:tc>
        <w:tc>
          <w:tcPr>
            <w:tcW w:w="146" w:type="pct"/>
          </w:tcPr>
          <w:p w14:paraId="223A4A4F" w14:textId="77777777" w:rsidR="00445D5B" w:rsidRPr="003923DE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1416BF4" w14:textId="0FADE3EA" w:rsidR="00445D5B" w:rsidRPr="00E12EDA" w:rsidRDefault="00872956" w:rsidP="00E1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ED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5D72C69" w14:textId="77777777" w:rsidR="00445D5B" w:rsidRPr="003923DE" w:rsidRDefault="00445D5B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ACF7789" w14:textId="45C4E559" w:rsidR="00445D5B" w:rsidRPr="003923DE" w:rsidRDefault="00454B4A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1,716</w:t>
            </w:r>
          </w:p>
        </w:tc>
      </w:tr>
    </w:tbl>
    <w:p w14:paraId="7CE46F13" w14:textId="77777777" w:rsidR="00E07269" w:rsidRDefault="00E07269" w:rsidP="00392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5770D18" w14:textId="3DE513D7" w:rsidR="003923DE" w:rsidRDefault="003923DE" w:rsidP="00392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923DE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E6044B">
        <w:rPr>
          <w:rFonts w:ascii="Angsana New" w:hAnsi="Angsana New"/>
          <w:sz w:val="30"/>
          <w:szCs w:val="30"/>
        </w:rPr>
        <w:t>2572 - 2573</w:t>
      </w:r>
      <w:r w:rsidRPr="003923DE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</w:t>
      </w:r>
      <w:r w:rsidR="001C7E19">
        <w:rPr>
          <w:rFonts w:ascii="Angsana New" w:hAnsi="Angsana New"/>
          <w:sz w:val="30"/>
          <w:szCs w:val="30"/>
        </w:rPr>
        <w:t xml:space="preserve">       </w:t>
      </w:r>
      <w:r w:rsidRPr="003923DE">
        <w:rPr>
          <w:rFonts w:ascii="Angsana New" w:hAnsi="Angsana New"/>
          <w:sz w:val="30"/>
          <w:szCs w:val="30"/>
          <w:cs/>
        </w:rPr>
        <w:t xml:space="preserve">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2BEE29A1" w14:textId="4C47B3BB" w:rsidR="005F346F" w:rsidRDefault="005F346F" w:rsidP="005F346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</w:p>
    <w:p w14:paraId="1924A19F" w14:textId="77777777" w:rsidR="00340FA4" w:rsidRDefault="00340FA4" w:rsidP="00E33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761755A" w14:textId="17AE9802" w:rsidR="00E33080" w:rsidRPr="00E33080" w:rsidRDefault="00E33080" w:rsidP="00E33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3080">
        <w:rPr>
          <w:rFonts w:ascii="Angsana New" w:hAnsi="Angsana New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E33080">
        <w:rPr>
          <w:rFonts w:ascii="Angsana New" w:hAnsi="Angsana New"/>
          <w:sz w:val="30"/>
          <w:szCs w:val="30"/>
          <w:cs/>
        </w:rPr>
        <w:t xml:space="preserve">ถ่วงน้ำหนักที่ออกจำหน่ายแล้ว </w:t>
      </w:r>
    </w:p>
    <w:p w14:paraId="551C5A67" w14:textId="77777777" w:rsidR="00E33080" w:rsidRPr="00E33080" w:rsidRDefault="00E33080" w:rsidP="00E33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25"/>
        <w:gridCol w:w="6"/>
        <w:gridCol w:w="264"/>
        <w:gridCol w:w="6"/>
        <w:gridCol w:w="1084"/>
        <w:gridCol w:w="270"/>
        <w:gridCol w:w="1031"/>
        <w:gridCol w:w="6"/>
      </w:tblGrid>
      <w:tr w:rsidR="00AA2007" w:rsidRPr="006B2DF0" w14:paraId="452A629D" w14:textId="77777777" w:rsidTr="005F15DB">
        <w:trPr>
          <w:gridAfter w:val="1"/>
          <w:wAfter w:w="6" w:type="dxa"/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45A7B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0016A" w14:textId="77777777" w:rsidR="00AA2007" w:rsidRPr="006B2DF0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A32C74" w14:textId="77777777" w:rsidR="00AA2007" w:rsidRPr="006B2DF0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1ED3C2D" w14:textId="77777777" w:rsidR="00AA2007" w:rsidRPr="006B2DF0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007" w:rsidRPr="006B2DF0" w14:paraId="5055FA21" w14:textId="77777777" w:rsidTr="005F15DB">
        <w:trPr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5F9D4" w14:textId="2BA3F47F" w:rsidR="00AA2007" w:rsidRPr="006B2DF0" w:rsidRDefault="00AA2007" w:rsidP="00980ACA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DF6DC" w14:textId="0F8859A4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941C47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390DBF23" w14:textId="3783F40B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F6A7868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A0DB1" w14:textId="465BEEED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B0C05F5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74D6CDB" w14:textId="2185B763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A2007" w:rsidRPr="006B2DF0" w14:paraId="3E3AC349" w14:textId="77777777" w:rsidTr="005F15DB">
        <w:trPr>
          <w:gridAfter w:val="1"/>
          <w:wAfter w:w="6" w:type="dxa"/>
          <w:trHeight w:val="11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9A566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6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28FAF2A1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A2007" w:rsidRPr="006B2DF0" w14:paraId="79EEA25B" w14:textId="77777777" w:rsidTr="005F15DB">
        <w:trPr>
          <w:trHeight w:val="300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6F629538" w14:textId="4EC72395" w:rsidR="00AA2007" w:rsidRPr="006B2DF0" w:rsidRDefault="007D0071" w:rsidP="00980ACA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 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036D0C" w14:textId="62EF9DD1" w:rsidR="00AA2007" w:rsidRPr="006B342F" w:rsidRDefault="00640301" w:rsidP="0007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4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84D22" w:rsidRPr="006B342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B34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84D22" w:rsidRPr="006B342F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B27D3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B3818C" w14:textId="421A4895" w:rsidR="00AA2007" w:rsidRPr="006B2DF0" w:rsidRDefault="007154E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41,677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7DC509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CA757" w14:textId="320E1413" w:rsidR="00AA2007" w:rsidRPr="006B2DF0" w:rsidRDefault="00640301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4AC6981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585CD9" w14:textId="791A6B89" w:rsidR="00AA2007" w:rsidRPr="006B2DF0" w:rsidRDefault="007154E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66,488</w:t>
            </w:r>
          </w:p>
        </w:tc>
      </w:tr>
      <w:tr w:rsidR="00AA2007" w:rsidRPr="00F17FCC" w14:paraId="2D268A43" w14:textId="77777777" w:rsidTr="005F15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77FBC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04C20BF" w14:textId="77777777" w:rsidR="00AA2007" w:rsidRPr="006B342F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103DE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4E5C9A" w14:textId="77777777" w:rsidR="00AA2007" w:rsidRPr="00F17FCC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434AA6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A939FD1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66E2C7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16BB91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AA2007" w:rsidRPr="006B2DF0" w14:paraId="60F4CEEA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2E4FC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0677DAD" w14:textId="77777777" w:rsidR="00AA2007" w:rsidRPr="006B342F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4D1F6E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2BB80AC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442BC9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850AE0A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A317E50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C7A43F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2B0" w:rsidRPr="006B2DF0" w14:paraId="668E4D63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2D288" w14:textId="001BE2D3" w:rsidR="004C62B0" w:rsidRPr="006B2DF0" w:rsidRDefault="004C62B0" w:rsidP="004C62B0">
            <w:pPr>
              <w:spacing w:line="240" w:lineRule="auto"/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1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94377FC" w14:textId="0A33F9AE" w:rsidR="004C62B0" w:rsidRPr="006B342F" w:rsidRDefault="00F852EF" w:rsidP="000C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6B342F">
              <w:rPr>
                <w:rFonts w:ascii="Angsana New" w:hAnsi="Angsana New"/>
                <w:sz w:val="30"/>
                <w:szCs w:val="30"/>
              </w:rPr>
              <w:t>207</w:t>
            </w:r>
            <w:r w:rsidR="007D0071" w:rsidRPr="006B342F">
              <w:rPr>
                <w:rFonts w:ascii="Angsana New" w:hAnsi="Angsana New"/>
                <w:sz w:val="30"/>
                <w:szCs w:val="30"/>
              </w:rPr>
              <w:t>,</w:t>
            </w:r>
            <w:r w:rsidRPr="006B342F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5ECA74" w14:textId="77777777" w:rsidR="004C62B0" w:rsidRPr="006B2DF0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</w:tcPr>
          <w:p w14:paraId="7B8977B0" w14:textId="09436EB3" w:rsidR="004C62B0" w:rsidRPr="006B2DF0" w:rsidRDefault="00F852EF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214</w:t>
            </w:r>
            <w:r w:rsidR="003C7FE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C199F0" w14:textId="77777777" w:rsidR="004C62B0" w:rsidRPr="006B2DF0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53B87E6" w14:textId="79F88CEE" w:rsidR="004C62B0" w:rsidRPr="006B2DF0" w:rsidRDefault="00F852EF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207</w:t>
            </w:r>
            <w:r w:rsidR="007D0071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7D931C3" w14:textId="77777777" w:rsidR="004C62B0" w:rsidRPr="006B2DF0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</w:tcPr>
          <w:p w14:paraId="5256C9F3" w14:textId="32E0BB28" w:rsidR="004C62B0" w:rsidRPr="006B2DF0" w:rsidRDefault="00F852EF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214</w:t>
            </w:r>
            <w:r w:rsidR="003C7FE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95361F" w:rsidRPr="006B2DF0" w14:paraId="57E5DFBB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BAE32" w14:textId="1D5D92C9" w:rsidR="0095361F" w:rsidRPr="006B2DF0" w:rsidRDefault="0095361F" w:rsidP="0095361F">
            <w:pPr>
              <w:spacing w:line="240" w:lineRule="auto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896AF33" w14:textId="562DA1EC" w:rsidR="0095361F" w:rsidRPr="006B342F" w:rsidRDefault="0095361F" w:rsidP="0095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34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CBF4E4" w14:textId="77777777" w:rsidR="0095361F" w:rsidRPr="006B2DF0" w:rsidRDefault="0095361F" w:rsidP="009536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167EC5F8" w14:textId="7F07778B" w:rsidR="0095361F" w:rsidRPr="0095361F" w:rsidRDefault="0095361F" w:rsidP="0095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95361F">
              <w:rPr>
                <w:rFonts w:ascii="Angsana New" w:hAnsi="Angsana New"/>
                <w:sz w:val="30"/>
                <w:szCs w:val="30"/>
              </w:rPr>
              <w:t>(5,989)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7D673B" w14:textId="77777777" w:rsidR="0095361F" w:rsidRPr="0095361F" w:rsidRDefault="0095361F" w:rsidP="009536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DEDF563" w14:textId="2FA9C3C9" w:rsidR="0095361F" w:rsidRPr="0095361F" w:rsidRDefault="0095361F" w:rsidP="0095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36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CEB9E39" w14:textId="77777777" w:rsidR="0095361F" w:rsidRPr="0095361F" w:rsidRDefault="0095361F" w:rsidP="009536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21C096" w14:textId="70336CEE" w:rsidR="0095361F" w:rsidRPr="0095361F" w:rsidRDefault="0095361F" w:rsidP="0095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95361F">
              <w:rPr>
                <w:rFonts w:ascii="Angsana New" w:hAnsi="Angsana New"/>
                <w:sz w:val="30"/>
                <w:szCs w:val="30"/>
              </w:rPr>
              <w:t>(5,989)</w:t>
            </w:r>
          </w:p>
        </w:tc>
      </w:tr>
      <w:tr w:rsidR="00AA2007" w:rsidRPr="006B2DF0" w14:paraId="7B269903" w14:textId="77777777" w:rsidTr="005F15DB">
        <w:trPr>
          <w:trHeight w:val="685"/>
        </w:trPr>
        <w:tc>
          <w:tcPr>
            <w:tcW w:w="4140" w:type="dxa"/>
            <w:tcBorders>
              <w:left w:val="nil"/>
              <w:right w:val="nil"/>
            </w:tcBorders>
            <w:noWrap/>
          </w:tcPr>
          <w:p w14:paraId="28C4ED57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5D1E55E" w14:textId="45255BD3" w:rsidR="00AA2007" w:rsidRPr="006B2DF0" w:rsidRDefault="00AA2007" w:rsidP="00980A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(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52EF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4F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A4F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591AEC" w14:textId="6DCE90BA" w:rsidR="00AA2007" w:rsidRPr="006B342F" w:rsidRDefault="00F852EF" w:rsidP="0007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42F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7D0071" w:rsidRPr="006B34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342F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A860E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6BD97" w14:textId="77777777" w:rsidR="00323A7B" w:rsidRPr="0095361F" w:rsidRDefault="00323A7B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A5BB61" w14:textId="0317E15D" w:rsidR="003C7FE9" w:rsidRPr="0095361F" w:rsidRDefault="00570B68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61F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5361F" w:rsidRPr="0095361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154E7" w:rsidRPr="009536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5361F" w:rsidRPr="0095361F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B123680" w14:textId="77777777" w:rsidR="00AA2007" w:rsidRPr="0095361F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C1CA89" w14:textId="6438F81A" w:rsidR="00AA2007" w:rsidRPr="0095361F" w:rsidRDefault="00F852EF" w:rsidP="00C7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61F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7D0071" w:rsidRPr="009536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361F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9838AF7" w14:textId="77777777" w:rsidR="00AA2007" w:rsidRPr="0095361F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76EB1D" w14:textId="126A938D" w:rsidR="00AA2007" w:rsidRPr="0095361F" w:rsidRDefault="0095361F" w:rsidP="0033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61F">
              <w:rPr>
                <w:rFonts w:ascii="Angsana New" w:hAnsi="Angsana New"/>
                <w:b/>
                <w:bCs/>
                <w:sz w:val="30"/>
                <w:szCs w:val="30"/>
              </w:rPr>
              <w:t>208,434</w:t>
            </w:r>
          </w:p>
        </w:tc>
      </w:tr>
      <w:tr w:rsidR="00AA2007" w:rsidRPr="00F17FCC" w14:paraId="1B7BF74B" w14:textId="77777777" w:rsidTr="005F15DB"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12C9145C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71EC219" w14:textId="77777777" w:rsidR="00AA2007" w:rsidRPr="006B342F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90729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F646DB6" w14:textId="77777777" w:rsidR="00AA2007" w:rsidRPr="00F17FCC" w:rsidRDefault="00AA2007" w:rsidP="00F17FCC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D1B357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D9E161" w14:textId="77777777" w:rsidR="00AA2007" w:rsidRPr="00F17FCC" w:rsidRDefault="00AA2007" w:rsidP="00F17FCC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6A818BC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9C9BD9D" w14:textId="77777777" w:rsidR="00AA2007" w:rsidRPr="00F17FCC" w:rsidRDefault="00AA2007" w:rsidP="00980ACA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AA2007" w:rsidRPr="00BE4A7E" w14:paraId="3252D14E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CAC81E" w14:textId="70E03042" w:rsidR="00AA2007" w:rsidRPr="006B2DF0" w:rsidRDefault="007D0071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AA2007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6C18DD" w14:textId="419D29A0" w:rsidR="00AA2007" w:rsidRPr="006B342F" w:rsidRDefault="00640301" w:rsidP="00C7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342F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A84D22" w:rsidRPr="006B34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02BAC4" w14:textId="77777777" w:rsidR="00AA2007" w:rsidRPr="006B2DF0" w:rsidRDefault="00AA2007" w:rsidP="00B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C3BAEF" w14:textId="0228E4DE" w:rsidR="00AA2007" w:rsidRPr="006B2DF0" w:rsidRDefault="00F852EF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154E7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7E73279" w14:textId="77777777" w:rsidR="00AA2007" w:rsidRPr="006B2DF0" w:rsidRDefault="00AA2007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882906" w14:textId="40F2A010" w:rsidR="00AA2007" w:rsidRPr="006B2DF0" w:rsidRDefault="00640301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A6F39" w14:textId="77777777" w:rsidR="00AA2007" w:rsidRPr="00BE4A7E" w:rsidRDefault="00AA2007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A99F59" w14:textId="79C0B10C" w:rsidR="00AA2007" w:rsidRPr="006B2DF0" w:rsidRDefault="00F852EF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17"/>
              </w:tabs>
              <w:spacing w:line="240" w:lineRule="auto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154E7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</w:tbl>
    <w:p w14:paraId="7FB94A66" w14:textId="77777777" w:rsidR="00F17FCC" w:rsidRDefault="00F17FCC" w:rsidP="00F17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55D6BE0" w14:textId="1D667BD4" w:rsidR="005F346F" w:rsidRPr="006B2DF0" w:rsidRDefault="005F346F" w:rsidP="005F346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B5528CD" w14:textId="77777777" w:rsidR="005F346F" w:rsidRPr="006B2DF0" w:rsidRDefault="005F346F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Style w:val="TableGrid"/>
        <w:tblW w:w="91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170"/>
        <w:gridCol w:w="231"/>
        <w:gridCol w:w="1313"/>
      </w:tblGrid>
      <w:tr w:rsidR="00AF35DC" w:rsidRPr="006B2DF0" w14:paraId="216151BC" w14:textId="77777777" w:rsidTr="00E845BD">
        <w:trPr>
          <w:tblHeader/>
        </w:trPr>
        <w:tc>
          <w:tcPr>
            <w:tcW w:w="3060" w:type="dxa"/>
            <w:vAlign w:val="bottom"/>
          </w:tcPr>
          <w:p w14:paraId="052D8E8E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C2A05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88E4A1B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75BDA421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74E7A48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68B5CC09" w14:textId="77777777" w:rsidR="00AF35DC" w:rsidRPr="006B2DF0" w:rsidDel="00D43E7A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F35DC" w:rsidRPr="006B2DF0" w14:paraId="4806D24B" w14:textId="77777777" w:rsidTr="00E845BD">
        <w:trPr>
          <w:tblHeader/>
        </w:trPr>
        <w:tc>
          <w:tcPr>
            <w:tcW w:w="3060" w:type="dxa"/>
          </w:tcPr>
          <w:p w14:paraId="2D895252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27D00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649E3E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179A7A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18DE7CE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14:paraId="3C028721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35DC" w:rsidRPr="006B2DF0" w14:paraId="633ECB9B" w14:textId="77777777" w:rsidTr="00E845BD">
        <w:tc>
          <w:tcPr>
            <w:tcW w:w="3060" w:type="dxa"/>
          </w:tcPr>
          <w:p w14:paraId="48BE558C" w14:textId="7A6CDEAE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8E4AE94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80A51FD" w14:textId="3ACDFBE2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0EF811CF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CFDCD5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A57BEC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35DC" w:rsidRPr="006B2DF0" w14:paraId="117FC96C" w14:textId="77777777" w:rsidTr="00E845BD">
        <w:tc>
          <w:tcPr>
            <w:tcW w:w="3060" w:type="dxa"/>
          </w:tcPr>
          <w:p w14:paraId="7B15E80D" w14:textId="641420F0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2742666" w14:textId="659533DB" w:rsidR="00AF35DC" w:rsidRPr="006B2DF0" w:rsidRDefault="00F852E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0CF1CB48" w14:textId="3D8163EF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331053C9" w14:textId="72D5026C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F35DC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146B1C91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C339248" w14:textId="45DB4108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AF35DC" w:rsidRPr="006B2DF0" w14:paraId="3A941E83" w14:textId="77777777" w:rsidTr="00E845BD">
        <w:tc>
          <w:tcPr>
            <w:tcW w:w="3060" w:type="dxa"/>
          </w:tcPr>
          <w:p w14:paraId="1D8C9B2C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629ACAB" w14:textId="77777777" w:rsidR="00AF35DC" w:rsidRPr="006B2DF0" w:rsidRDefault="00AF35DC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77D1F31C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4C6874F4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E5B912D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9DD51B2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5DC" w:rsidRPr="006B2DF0" w14:paraId="40636C70" w14:textId="77777777" w:rsidTr="00E845BD">
        <w:tc>
          <w:tcPr>
            <w:tcW w:w="3060" w:type="dxa"/>
          </w:tcPr>
          <w:p w14:paraId="5F636360" w14:textId="0D1FA9FB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2E84746" w14:textId="77777777" w:rsidR="00AF35DC" w:rsidRPr="006B2DF0" w:rsidRDefault="00AF35DC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24030366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22A63806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C0121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8333B5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B43" w:rsidRPr="006B2DF0" w14:paraId="77DCC17D" w14:textId="77777777" w:rsidTr="00E845BD">
        <w:tc>
          <w:tcPr>
            <w:tcW w:w="3060" w:type="dxa"/>
          </w:tcPr>
          <w:p w14:paraId="4143DBAE" w14:textId="57203B39" w:rsidR="00D97B43" w:rsidRPr="006B2DF0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34F77A1" w14:textId="3B214CB8" w:rsidR="00D97B43" w:rsidRPr="006B2DF0" w:rsidRDefault="00F852E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AAD3805" w14:textId="63B7DD2D" w:rsidR="00D97B43" w:rsidRPr="006B2DF0" w:rsidRDefault="00F852E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24B2488" w14:textId="44A3D76F" w:rsidR="00D97B43" w:rsidRPr="006B2DF0" w:rsidRDefault="00F852EF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97B43" w:rsidRPr="006B2D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1" w:type="dxa"/>
          </w:tcPr>
          <w:p w14:paraId="77C5540A" w14:textId="77777777" w:rsidR="00D97B43" w:rsidRPr="006B2DF0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835ED48" w14:textId="0DA02699" w:rsidR="00D97B43" w:rsidRPr="006B2DF0" w:rsidRDefault="00F852EF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7B43" w:rsidRPr="006B2D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F2737B" w:rsidRPr="006B2DF0" w14:paraId="48D31B91" w14:textId="77777777" w:rsidTr="00E845BD">
        <w:tc>
          <w:tcPr>
            <w:tcW w:w="3060" w:type="dxa"/>
          </w:tcPr>
          <w:p w14:paraId="041B922C" w14:textId="4E856B8E" w:rsidR="00F2737B" w:rsidRPr="006B2DF0" w:rsidRDefault="00F2737B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30C34C65" w14:textId="0A960491" w:rsidR="00F2737B" w:rsidRPr="006B2DF0" w:rsidRDefault="001A0FF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F569130" w14:textId="6A3078B0" w:rsidR="00F2737B" w:rsidRPr="006B2DF0" w:rsidRDefault="001A0FF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470CB7C0" w14:textId="3788B1CC" w:rsidR="00F2737B" w:rsidRPr="006B2DF0" w:rsidRDefault="00F2737B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4DF22E5F" w14:textId="77777777" w:rsidR="00F2737B" w:rsidRPr="006B2DF0" w:rsidRDefault="00F2737B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EE9C262" w14:textId="45EF1DC7" w:rsidR="00F2737B" w:rsidRPr="006B2DF0" w:rsidRDefault="00F2737B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103.85</w:t>
            </w:r>
          </w:p>
        </w:tc>
      </w:tr>
    </w:tbl>
    <w:p w14:paraId="3A3218BA" w14:textId="77777777" w:rsidR="009671FD" w:rsidRDefault="009671FD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45A1C92" w14:textId="77777777" w:rsidR="00723B73" w:rsidRDefault="00723B73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233F728" w14:textId="3DCAA4AC" w:rsidR="00DA46AF" w:rsidRPr="006B2DF0" w:rsidRDefault="00397A42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7F580D2" w14:textId="77777777" w:rsidR="00E135E0" w:rsidRPr="006B2DF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826D7D" w14:textId="2E3DCA63" w:rsidR="00E135E0" w:rsidRPr="006B2DF0" w:rsidRDefault="00CA6C8F" w:rsidP="00CA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ก</w:t>
      </w:r>
      <w:r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ab/>
      </w:r>
      <w:r w:rsidR="00E135E0" w:rsidRPr="006B2DF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FAF3717" w14:textId="77777777" w:rsidR="00E135E0" w:rsidRPr="006B2DF0" w:rsidRDefault="00E135E0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58803F" w14:textId="41CEC696" w:rsidR="00E135E0" w:rsidRPr="006B2DF0" w:rsidRDefault="004A3884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014C5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รวมถึง</w:t>
      </w:r>
      <w:r w:rsidRPr="006B2DF0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B2DF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FBE308" w14:textId="77777777" w:rsidR="0007775D" w:rsidRPr="006B2DF0" w:rsidRDefault="0007775D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1"/>
        <w:gridCol w:w="1172"/>
        <w:gridCol w:w="1709"/>
        <w:gridCol w:w="1700"/>
        <w:gridCol w:w="238"/>
        <w:gridCol w:w="1648"/>
      </w:tblGrid>
      <w:tr w:rsidR="00CA6C8F" w:rsidRPr="006B2DF0" w14:paraId="366DC123" w14:textId="77777777" w:rsidTr="00CA6C8F">
        <w:trPr>
          <w:tblHeader/>
        </w:trPr>
        <w:tc>
          <w:tcPr>
            <w:tcW w:w="1473" w:type="pct"/>
          </w:tcPr>
          <w:p w14:paraId="37B42685" w14:textId="77777777" w:rsidR="00CA6C8F" w:rsidRPr="009F000A" w:rsidRDefault="00CA6C8F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5368BAB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6898E04E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pct"/>
            <w:gridSpan w:val="3"/>
          </w:tcPr>
          <w:p w14:paraId="615935B1" w14:textId="3FA9E40B" w:rsidR="00CA6C8F" w:rsidRPr="002C00A3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00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0A3" w:rsidRPr="006B2DF0" w14:paraId="20101F96" w14:textId="77777777" w:rsidTr="00CA6C8F">
        <w:trPr>
          <w:tblHeader/>
        </w:trPr>
        <w:tc>
          <w:tcPr>
            <w:tcW w:w="1473" w:type="pct"/>
          </w:tcPr>
          <w:p w14:paraId="74DE5C34" w14:textId="77777777" w:rsidR="002C00A3" w:rsidRPr="009F000A" w:rsidRDefault="002C00A3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1842530" w14:textId="77777777" w:rsidR="002C00A3" w:rsidRPr="006B2DF0" w:rsidRDefault="002C00A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1593644D" w14:textId="77777777" w:rsidR="002C00A3" w:rsidRPr="006B2DF0" w:rsidRDefault="002C00A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pct"/>
          </w:tcPr>
          <w:p w14:paraId="527BAAD9" w14:textId="2522CC2E" w:rsidR="002C00A3" w:rsidRPr="002C00A3" w:rsidRDefault="002C00A3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00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0" w:type="pct"/>
            <w:vAlign w:val="center"/>
          </w:tcPr>
          <w:p w14:paraId="6D562E9B" w14:textId="77777777" w:rsidR="002C00A3" w:rsidRPr="002C00A3" w:rsidRDefault="002C00A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pct"/>
          </w:tcPr>
          <w:p w14:paraId="1E46E01B" w14:textId="30C19983" w:rsidR="002C00A3" w:rsidRPr="002C00A3" w:rsidRDefault="002C00A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0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A6C8F" w:rsidRPr="006B2DF0" w14:paraId="00A92E88" w14:textId="77777777" w:rsidTr="00CA6C8F">
        <w:trPr>
          <w:tblHeader/>
        </w:trPr>
        <w:tc>
          <w:tcPr>
            <w:tcW w:w="1473" w:type="pct"/>
          </w:tcPr>
          <w:p w14:paraId="694BBDE3" w14:textId="77777777" w:rsidR="00CA6C8F" w:rsidRPr="009F000A" w:rsidRDefault="00CA6C8F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rPr>
                <w:rFonts w:ascii="Angsana New" w:hAnsi="Angsana New"/>
                <w:sz w:val="30"/>
                <w:szCs w:val="30"/>
              </w:rPr>
            </w:pPr>
          </w:p>
          <w:p w14:paraId="0FD06AED" w14:textId="77777777" w:rsidR="00CA6C8F" w:rsidRPr="009F000A" w:rsidRDefault="00CA6C8F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rPr>
                <w:rFonts w:ascii="Angsana New" w:hAnsi="Angsana New"/>
                <w:sz w:val="30"/>
                <w:szCs w:val="30"/>
              </w:rPr>
            </w:pPr>
          </w:p>
          <w:p w14:paraId="0342E7BE" w14:textId="77777777" w:rsidR="00CA6C8F" w:rsidRPr="009F000A" w:rsidRDefault="00CA6C8F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rPr>
                <w:rFonts w:ascii="Angsana New" w:hAnsi="Angsana New"/>
                <w:sz w:val="30"/>
                <w:szCs w:val="30"/>
              </w:rPr>
            </w:pPr>
          </w:p>
          <w:p w14:paraId="5D38FCCE" w14:textId="77777777" w:rsidR="00CA6C8F" w:rsidRPr="009F000A" w:rsidRDefault="00CA6C8F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rPr>
                <w:rFonts w:ascii="Angsana New" w:hAnsi="Angsana New"/>
                <w:sz w:val="30"/>
                <w:szCs w:val="30"/>
              </w:rPr>
            </w:pPr>
          </w:p>
          <w:p w14:paraId="636DEE06" w14:textId="71D729BC" w:rsidR="00CA6C8F" w:rsidRPr="009F000A" w:rsidRDefault="00CA6C8F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 w:firstLine="1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0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F00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F0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0B51533F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49F33D0D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pct"/>
          </w:tcPr>
          <w:p w14:paraId="5F4DEA58" w14:textId="0E2B075E" w:rsidR="00CA6C8F" w:rsidRPr="006B2DF0" w:rsidRDefault="00CA6C8F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  <w:p w14:paraId="098F9C79" w14:textId="77777777" w:rsidR="002C00A3" w:rsidRDefault="00CA6C8F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  <w:p w14:paraId="77D32EDA" w14:textId="77777777" w:rsidR="002C00A3" w:rsidRDefault="00CA6C8F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14:paraId="6C63A114" w14:textId="65729536" w:rsidR="00CA6C8F" w:rsidRPr="006B2DF0" w:rsidRDefault="00CA6C8F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ผ่านกำไร</w:t>
            </w:r>
          </w:p>
          <w:p w14:paraId="1379F929" w14:textId="334EAD85" w:rsidR="00CA6C8F" w:rsidRPr="006B2DF0" w:rsidRDefault="00CA6C8F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30" w:type="pct"/>
            <w:vAlign w:val="center"/>
          </w:tcPr>
          <w:p w14:paraId="495860C7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184D6A3C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AA684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232CCA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CE4DB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DB1AF9" w14:textId="243C0AEA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00A3" w:rsidRPr="006B2DF0" w14:paraId="04C1B291" w14:textId="77777777" w:rsidTr="002C00A3">
        <w:trPr>
          <w:tblHeader/>
        </w:trPr>
        <w:tc>
          <w:tcPr>
            <w:tcW w:w="1473" w:type="pct"/>
          </w:tcPr>
          <w:p w14:paraId="37AEE823" w14:textId="77777777" w:rsidR="002C00A3" w:rsidRPr="009F000A" w:rsidRDefault="002C00A3" w:rsidP="009F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0C5085" w14:textId="77777777" w:rsidR="002C00A3" w:rsidRPr="006B2DF0" w:rsidRDefault="002C00A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0F79D4F0" w14:textId="77777777" w:rsidR="002C00A3" w:rsidRPr="006B2DF0" w:rsidRDefault="002C00A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pct"/>
            <w:gridSpan w:val="3"/>
          </w:tcPr>
          <w:p w14:paraId="4F943BA9" w14:textId="3865C207" w:rsidR="002C00A3" w:rsidRPr="002C00A3" w:rsidRDefault="002C00A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00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C8F" w:rsidRPr="006B2DF0" w14:paraId="22749DD3" w14:textId="77777777" w:rsidTr="00CA6C8F">
        <w:tc>
          <w:tcPr>
            <w:tcW w:w="3044" w:type="pct"/>
            <w:gridSpan w:val="3"/>
          </w:tcPr>
          <w:p w14:paraId="29812E73" w14:textId="77FF32A3" w:rsidR="00CA6C8F" w:rsidRPr="009F000A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00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27" w:type="pct"/>
          </w:tcPr>
          <w:p w14:paraId="5BDFB4C3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268584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5A158525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C8F" w:rsidRPr="006B2DF0" w14:paraId="291B1073" w14:textId="77777777" w:rsidTr="00CA6C8F">
        <w:tc>
          <w:tcPr>
            <w:tcW w:w="3044" w:type="pct"/>
            <w:gridSpan w:val="3"/>
          </w:tcPr>
          <w:p w14:paraId="6ED75A74" w14:textId="65688B41" w:rsidR="00CA6C8F" w:rsidRPr="006B2DF0" w:rsidRDefault="006323E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CA6C8F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27" w:type="pct"/>
          </w:tcPr>
          <w:p w14:paraId="56B5F3D3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57BDD8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6AC98499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C8F" w:rsidRPr="006B2DF0" w14:paraId="18FD8144" w14:textId="77777777" w:rsidTr="00CA6C8F">
        <w:tc>
          <w:tcPr>
            <w:tcW w:w="3044" w:type="pct"/>
            <w:gridSpan w:val="3"/>
          </w:tcPr>
          <w:p w14:paraId="3A7AF7FD" w14:textId="16531D61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pct"/>
          </w:tcPr>
          <w:p w14:paraId="1A886C2B" w14:textId="40085B2F" w:rsidR="00CA6C8F" w:rsidRPr="006B2DF0" w:rsidRDefault="006323E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7EAA7D7E" w14:textId="3ADDD6BE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00F545E3" w14:textId="6B840AA4" w:rsidR="00CA6C8F" w:rsidRPr="006B2DF0" w:rsidRDefault="006323E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6C8F" w:rsidRPr="006B2DF0" w14:paraId="740CECAC" w14:textId="77777777" w:rsidTr="00CA6C8F">
        <w:tc>
          <w:tcPr>
            <w:tcW w:w="3044" w:type="pct"/>
            <w:gridSpan w:val="3"/>
          </w:tcPr>
          <w:p w14:paraId="2E0DEB73" w14:textId="77777777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pct"/>
          </w:tcPr>
          <w:p w14:paraId="670E7836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269CDD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04F57768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C8F" w:rsidRPr="006B2DF0" w14:paraId="1F2545C3" w14:textId="77777777" w:rsidTr="00CA6C8F">
        <w:tc>
          <w:tcPr>
            <w:tcW w:w="3044" w:type="pct"/>
            <w:gridSpan w:val="3"/>
          </w:tcPr>
          <w:p w14:paraId="27E7258B" w14:textId="7B432021" w:rsidR="00CA6C8F" w:rsidRPr="006B2DF0" w:rsidRDefault="00CA6C8F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27" w:type="pct"/>
          </w:tcPr>
          <w:p w14:paraId="699805B5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FE426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5501C5B6" w14:textId="77777777" w:rsidR="00CA6C8F" w:rsidRPr="006B2DF0" w:rsidRDefault="00CA6C8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C8F" w:rsidRPr="006B2DF0" w14:paraId="7E9B8048" w14:textId="77777777" w:rsidTr="00CA6C8F">
        <w:tc>
          <w:tcPr>
            <w:tcW w:w="3044" w:type="pct"/>
            <w:gridSpan w:val="3"/>
          </w:tcPr>
          <w:p w14:paraId="73F20ACD" w14:textId="646A793D" w:rsidR="00CA6C8F" w:rsidRPr="006B2DF0" w:rsidRDefault="00CA6C8F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27" w:type="pct"/>
          </w:tcPr>
          <w:p w14:paraId="279546D2" w14:textId="77777777" w:rsidR="00CA6C8F" w:rsidRPr="006B2DF0" w:rsidRDefault="00CA6C8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4CAB2F1" w14:textId="77777777" w:rsidR="00CA6C8F" w:rsidRPr="006B2DF0" w:rsidRDefault="00CA6C8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16F8A090" w14:textId="77777777" w:rsidR="00CA6C8F" w:rsidRPr="006B2DF0" w:rsidRDefault="00CA6C8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C8F" w:rsidRPr="006B2DF0" w14:paraId="75AE7035" w14:textId="77777777" w:rsidTr="00CA6C8F">
        <w:tc>
          <w:tcPr>
            <w:tcW w:w="3044" w:type="pct"/>
            <w:gridSpan w:val="3"/>
          </w:tcPr>
          <w:p w14:paraId="40A24612" w14:textId="63BA110B" w:rsidR="00CA6C8F" w:rsidRPr="006B2DF0" w:rsidRDefault="00CA6C8F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pct"/>
          </w:tcPr>
          <w:p w14:paraId="2C66F895" w14:textId="3D076BA4" w:rsidR="00CA6C8F" w:rsidRPr="006B2DF0" w:rsidRDefault="00CA6C8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30" w:type="pct"/>
          </w:tcPr>
          <w:p w14:paraId="055B3005" w14:textId="77777777" w:rsidR="00CA6C8F" w:rsidRPr="006B2DF0" w:rsidRDefault="00CA6C8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pct"/>
          </w:tcPr>
          <w:p w14:paraId="44AF8E09" w14:textId="669A2045" w:rsidR="00CA6C8F" w:rsidRPr="006B2DF0" w:rsidRDefault="00CA6C8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</w:tbl>
    <w:p w14:paraId="256E0950" w14:textId="77777777" w:rsidR="009671FD" w:rsidRPr="006B2DF0" w:rsidRDefault="009671FD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20138E" w14:textId="07A02311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B2DF0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6B2DF0">
        <w:rPr>
          <w:rFonts w:ascii="Angsana New" w:hAnsi="Angsana New"/>
          <w:spacing w:val="-6"/>
          <w:sz w:val="30"/>
          <w:szCs w:val="30"/>
        </w:rPr>
        <w:t xml:space="preserve">                           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งบฐานะการเงิน</w:t>
      </w:r>
    </w:p>
    <w:p w14:paraId="647A337B" w14:textId="77777777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CC340C" w:rsidRPr="006B2DF0" w14:paraId="43E968A0" w14:textId="77777777" w:rsidTr="003D7A76">
        <w:trPr>
          <w:tblHeader/>
        </w:trPr>
        <w:tc>
          <w:tcPr>
            <w:tcW w:w="2430" w:type="dxa"/>
            <w:vAlign w:val="bottom"/>
          </w:tcPr>
          <w:p w14:paraId="00F24280" w14:textId="77777777" w:rsidR="00CC340C" w:rsidRPr="006B2DF0" w:rsidRDefault="00CC340C" w:rsidP="003D7A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8EDD72E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764DFC6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340C" w:rsidRPr="006B2DF0" w14:paraId="5F9B513B" w14:textId="77777777" w:rsidTr="003D7A76">
        <w:tc>
          <w:tcPr>
            <w:tcW w:w="2430" w:type="dxa"/>
          </w:tcPr>
          <w:p w14:paraId="6C5F96B7" w14:textId="173CB6BF" w:rsidR="00CC340C" w:rsidRPr="006B2DF0" w:rsidRDefault="00CC340C" w:rsidP="003D7A7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3D14AA"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25ED75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C136877" w14:textId="4FF83B97" w:rsidR="00CC340C" w:rsidRPr="006B2DF0" w:rsidRDefault="003D14AA" w:rsidP="003D14AA">
            <w:pPr>
              <w:pStyle w:val="block"/>
              <w:spacing w:after="0" w:line="240" w:lineRule="auto"/>
              <w:ind w:left="200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7FA202" w14:textId="671E908B" w:rsidR="00CC340C" w:rsidRPr="00CB5C06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5C06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CB5C06">
        <w:rPr>
          <w:rFonts w:ascii="Angsana New" w:hAnsi="Angsana New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7AA7E67C" w14:textId="77777777" w:rsidR="00EF1974" w:rsidRDefault="00EF1974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34C0551" w14:textId="419154F2" w:rsidR="00CB5C06" w:rsidRPr="00CB5C06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B5C06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8FDF452" w14:textId="77777777" w:rsidR="00CB5C06" w:rsidRPr="00CB5C06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674D801" w14:textId="1903FFBB" w:rsidR="00CB5C06" w:rsidRPr="00CB5C06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5C06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6F7FBA">
        <w:rPr>
          <w:rFonts w:ascii="Angsana New" w:hAnsi="Angsana New" w:hint="cs"/>
          <w:sz w:val="30"/>
          <w:szCs w:val="30"/>
          <w:cs/>
        </w:rPr>
        <w:t xml:space="preserve"> </w:t>
      </w:r>
      <w:r w:rsidRPr="00CB5C06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6F7FBA">
        <w:rPr>
          <w:rFonts w:ascii="Angsana New" w:hAnsi="Angsana New" w:hint="cs"/>
          <w:sz w:val="30"/>
          <w:szCs w:val="30"/>
          <w:cs/>
        </w:rPr>
        <w:t xml:space="preserve"> </w:t>
      </w:r>
      <w:r w:rsidRPr="00CB5C06">
        <w:rPr>
          <w:rFonts w:ascii="Angsana New" w:hAnsi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B8F87A4" w14:textId="77777777" w:rsidR="00CB5C06" w:rsidRPr="00CB5C06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5359ED" w14:textId="07C0C813" w:rsidR="00CB5C06" w:rsidRPr="00CB5C06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5C06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3A5ABD">
        <w:rPr>
          <w:rFonts w:ascii="Angsana New" w:hAnsi="Angsana New" w:hint="cs"/>
          <w:sz w:val="30"/>
          <w:szCs w:val="30"/>
          <w:cs/>
        </w:rPr>
        <w:t xml:space="preserve">        </w:t>
      </w:r>
      <w:r w:rsidRPr="00CB5C06">
        <w:rPr>
          <w:rFonts w:ascii="Angsana New" w:hAnsi="Angsana New"/>
          <w:sz w:val="30"/>
          <w:szCs w:val="30"/>
          <w:cs/>
        </w:rPr>
        <w:t>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AD872E" w14:textId="77777777" w:rsidR="00CB5C06" w:rsidRPr="00CB5C06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F5B21EE" w14:textId="6765F41A" w:rsidR="00EF1974" w:rsidRDefault="00CB5C06" w:rsidP="00CB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5C06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3A5ABD">
        <w:rPr>
          <w:rFonts w:ascii="Angsana New" w:hAnsi="Angsana New" w:hint="cs"/>
          <w:sz w:val="30"/>
          <w:szCs w:val="30"/>
          <w:cs/>
        </w:rPr>
        <w:t xml:space="preserve">    </w:t>
      </w:r>
      <w:r w:rsidRPr="00CB5C06">
        <w:rPr>
          <w:rFonts w:ascii="Angsana New" w:hAnsi="Angsana New"/>
          <w:sz w:val="30"/>
          <w:szCs w:val="30"/>
          <w:cs/>
        </w:rPr>
        <w:t>กลุ่มบริษัทเผชิญอยู่ คณะกรรมการตรวจสอบของ</w:t>
      </w:r>
      <w:r w:rsidR="003A5ABD">
        <w:rPr>
          <w:rFonts w:ascii="Angsana New" w:hAnsi="Angsana New" w:hint="cs"/>
          <w:sz w:val="30"/>
          <w:szCs w:val="30"/>
          <w:cs/>
        </w:rPr>
        <w:t>กลุ่ม</w:t>
      </w:r>
      <w:r w:rsidRPr="00CB5C06">
        <w:rPr>
          <w:rFonts w:ascii="Angsana New" w:hAnsi="Angsana New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B5B86AD" w14:textId="77777777" w:rsidR="00EF1974" w:rsidRDefault="00EF1974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EB8E04" w14:textId="64C34BC0" w:rsidR="0028666E" w:rsidRDefault="0028666E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8666E">
        <w:rPr>
          <w:rFonts w:ascii="Angsana New" w:hAnsi="Angsana New"/>
          <w:i/>
          <w:iCs/>
          <w:sz w:val="30"/>
          <w:szCs w:val="30"/>
        </w:rPr>
        <w:t>(</w:t>
      </w:r>
      <w:r w:rsidRPr="0028666E">
        <w:rPr>
          <w:rFonts w:ascii="Angsana New" w:hAnsi="Angsana New"/>
          <w:i/>
          <w:iCs/>
          <w:sz w:val="30"/>
          <w:szCs w:val="30"/>
          <w:cs/>
        </w:rPr>
        <w:t>ข.</w:t>
      </w:r>
      <w:r w:rsidRPr="0028666E">
        <w:rPr>
          <w:rFonts w:ascii="Angsana New" w:hAnsi="Angsana New"/>
          <w:i/>
          <w:iCs/>
          <w:sz w:val="30"/>
          <w:szCs w:val="30"/>
        </w:rPr>
        <w:t xml:space="preserve">1) </w:t>
      </w:r>
      <w:r w:rsidRPr="0028666E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721B3032" w14:textId="77777777" w:rsidR="0028666E" w:rsidRPr="0028666E" w:rsidRDefault="0028666E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EC9F2F" w14:textId="2623F231" w:rsidR="0028666E" w:rsidRPr="0028666E" w:rsidRDefault="0028666E" w:rsidP="00286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  <w:r w:rsidRPr="0028666E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28666E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5949B4C" w14:textId="77777777" w:rsidR="0028666E" w:rsidRDefault="0028666E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9AD3C98" w14:textId="77777777" w:rsidR="00B652D7" w:rsidRDefault="00B652D7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FFDAF3E" w14:textId="77777777" w:rsidR="00B652D7" w:rsidRDefault="00B652D7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E142AB4" w14:textId="77777777" w:rsidR="00B652D7" w:rsidRDefault="00B652D7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2D6EDBE" w14:textId="77777777" w:rsidR="00B652D7" w:rsidRDefault="00B652D7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76BEAA4" w14:textId="4C8D4863" w:rsidR="00C43AC1" w:rsidRPr="00B652D7" w:rsidRDefault="00C43AC1" w:rsidP="00B65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693"/>
        <w:jc w:val="thaiDistribute"/>
        <w:rPr>
          <w:rFonts w:ascii="Angsana New" w:hAnsi="Angsana New"/>
          <w:sz w:val="30"/>
          <w:szCs w:val="30"/>
        </w:rPr>
      </w:pPr>
      <w:r w:rsidRPr="00B652D7">
        <w:rPr>
          <w:rFonts w:ascii="Angsana New" w:hAnsi="Angsana New"/>
          <w:sz w:val="30"/>
          <w:szCs w:val="30"/>
        </w:rPr>
        <w:lastRenderedPageBreak/>
        <w:t>(</w:t>
      </w:r>
      <w:r w:rsidRPr="00B652D7">
        <w:rPr>
          <w:rFonts w:ascii="Angsana New" w:hAnsi="Angsana New"/>
          <w:sz w:val="30"/>
          <w:szCs w:val="30"/>
          <w:cs/>
        </w:rPr>
        <w:t>ข.</w:t>
      </w:r>
      <w:r w:rsidRPr="00B652D7">
        <w:rPr>
          <w:rFonts w:ascii="Angsana New" w:hAnsi="Angsana New"/>
          <w:sz w:val="30"/>
          <w:szCs w:val="30"/>
        </w:rPr>
        <w:t>1.1)</w:t>
      </w:r>
      <w:r w:rsidR="00B652D7">
        <w:rPr>
          <w:rFonts w:ascii="Angsana New" w:hAnsi="Angsana New"/>
          <w:sz w:val="30"/>
          <w:szCs w:val="30"/>
        </w:rPr>
        <w:tab/>
      </w:r>
      <w:r w:rsidRPr="00B652D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5D8814B6" w14:textId="7A6B7261" w:rsidR="00C43AC1" w:rsidRPr="00C43AC1" w:rsidRDefault="00C43AC1" w:rsidP="00C43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43AC1">
        <w:rPr>
          <w:rFonts w:ascii="Angsana New" w:hAnsi="Angsana New"/>
          <w:sz w:val="30"/>
          <w:szCs w:val="30"/>
        </w:rPr>
        <w:t xml:space="preserve"> </w:t>
      </w:r>
      <w:r w:rsidRPr="00C43AC1">
        <w:rPr>
          <w:rFonts w:ascii="Angsana New" w:hAnsi="Angsana New"/>
          <w:sz w:val="30"/>
          <w:szCs w:val="30"/>
        </w:rPr>
        <w:tab/>
      </w:r>
    </w:p>
    <w:p w14:paraId="488F71E5" w14:textId="0F37F8D8" w:rsidR="00C43AC1" w:rsidRPr="00C43AC1" w:rsidRDefault="00C43AC1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B652D7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</w:t>
      </w:r>
      <w:r w:rsidRPr="00C43AC1">
        <w:rPr>
          <w:rFonts w:ascii="Angsana New" w:hAnsi="Angsana New"/>
          <w:sz w:val="30"/>
          <w:szCs w:val="30"/>
          <w:cs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ซึ่งรวมถึงความเสี่ยงของการผิดนัดชำระซึ่งเกี่ยวข้องกับอุตสาหกรรมที่ลูกค้าดำเนินธุรกิจอยู่ </w:t>
      </w:r>
      <w:r w:rsidR="00323689" w:rsidRPr="00323689">
        <w:rPr>
          <w:rFonts w:ascii="Angsana New" w:hAnsi="Angsana New"/>
          <w:sz w:val="30"/>
          <w:szCs w:val="30"/>
          <w:cs/>
        </w:rPr>
        <w:t>รายละเอียดการกระจุกตัวของรายได้เปิดเผยในหมาย</w:t>
      </w:r>
      <w:r w:rsidR="00323689" w:rsidRPr="00364C15">
        <w:rPr>
          <w:rFonts w:ascii="Angsana New" w:hAnsi="Angsana New"/>
          <w:sz w:val="30"/>
          <w:szCs w:val="30"/>
          <w:cs/>
        </w:rPr>
        <w:t xml:space="preserve">เหตุข้อ </w:t>
      </w:r>
      <w:r w:rsidR="00323689" w:rsidRPr="00364C15">
        <w:rPr>
          <w:rFonts w:ascii="Angsana New" w:hAnsi="Angsana New"/>
          <w:sz w:val="30"/>
          <w:szCs w:val="30"/>
        </w:rPr>
        <w:t>1</w:t>
      </w:r>
      <w:r w:rsidR="00DF58E8">
        <w:rPr>
          <w:rFonts w:ascii="Angsana New" w:hAnsi="Angsana New"/>
          <w:sz w:val="30"/>
          <w:szCs w:val="30"/>
        </w:rPr>
        <w:t>7</w:t>
      </w:r>
      <w:r w:rsidR="00323689" w:rsidRPr="00364C15">
        <w:rPr>
          <w:rFonts w:ascii="Angsana New" w:hAnsi="Angsana New"/>
          <w:sz w:val="30"/>
          <w:szCs w:val="30"/>
        </w:rPr>
        <w:t>(</w:t>
      </w:r>
      <w:r w:rsidR="00323689" w:rsidRPr="00364C15">
        <w:rPr>
          <w:rFonts w:ascii="Angsana New" w:hAnsi="Angsana New" w:hint="cs"/>
          <w:sz w:val="30"/>
          <w:szCs w:val="30"/>
          <w:cs/>
        </w:rPr>
        <w:t>ค</w:t>
      </w:r>
      <w:r w:rsidR="00323689" w:rsidRPr="00364C15">
        <w:rPr>
          <w:rFonts w:ascii="Angsana New" w:hAnsi="Angsana New"/>
          <w:sz w:val="30"/>
          <w:szCs w:val="30"/>
        </w:rPr>
        <w:t>)</w:t>
      </w:r>
    </w:p>
    <w:p w14:paraId="4211279F" w14:textId="77777777" w:rsidR="00C43AC1" w:rsidRPr="00C43AC1" w:rsidRDefault="00C43AC1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729D8E7" w14:textId="3CB9EB92" w:rsidR="00C43AC1" w:rsidRPr="00C43AC1" w:rsidRDefault="00C43AC1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C43AC1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B72DD1A" w14:textId="77777777" w:rsidR="00C43AC1" w:rsidRPr="00C43AC1" w:rsidRDefault="00C43AC1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098F75A" w14:textId="468C84D2" w:rsidR="00C43AC1" w:rsidRPr="00C43AC1" w:rsidRDefault="00C43AC1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C43AC1">
        <w:rPr>
          <w:rFonts w:ascii="Angsana New" w:hAnsi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A4D56">
        <w:rPr>
          <w:rFonts w:ascii="Angsana New" w:hAnsi="Angsana New"/>
          <w:sz w:val="30"/>
          <w:szCs w:val="30"/>
        </w:rPr>
        <w:t xml:space="preserve">      4</w:t>
      </w:r>
      <w:r w:rsidRPr="00C43AC1">
        <w:rPr>
          <w:rFonts w:ascii="Angsana New" w:hAnsi="Angsana New"/>
          <w:sz w:val="30"/>
          <w:szCs w:val="30"/>
          <w:cs/>
        </w:rPr>
        <w:t xml:space="preserve"> เดือน</w:t>
      </w:r>
      <w:r w:rsidR="003A4D56">
        <w:rPr>
          <w:rFonts w:ascii="Angsana New" w:hAnsi="Angsana New"/>
          <w:sz w:val="30"/>
          <w:szCs w:val="30"/>
        </w:rPr>
        <w:t xml:space="preserve"> </w:t>
      </w:r>
      <w:r w:rsidRPr="00C43AC1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3A4D56">
        <w:rPr>
          <w:rFonts w:ascii="Angsana New" w:hAnsi="Angsana New"/>
          <w:sz w:val="30"/>
          <w:szCs w:val="30"/>
        </w:rPr>
        <w:t xml:space="preserve"> </w:t>
      </w:r>
      <w:r w:rsidRPr="00C43AC1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756076C" w14:textId="77777777" w:rsidR="00C43AC1" w:rsidRPr="00C43AC1" w:rsidRDefault="00C43AC1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FCFA39D" w14:textId="767F2D56" w:rsidR="00C43AC1" w:rsidRPr="0028666E" w:rsidRDefault="00C43AC1" w:rsidP="00B65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firstLine="9"/>
        <w:jc w:val="thaiDistribute"/>
        <w:rPr>
          <w:rFonts w:ascii="Angsana New" w:hAnsi="Angsana New"/>
          <w:sz w:val="30"/>
          <w:szCs w:val="30"/>
        </w:rPr>
      </w:pPr>
      <w:r w:rsidRPr="00C43AC1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</w:t>
      </w:r>
      <w:r w:rsidRPr="00364C1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DF58E8">
        <w:rPr>
          <w:rFonts w:ascii="Angsana New" w:hAnsi="Angsana New"/>
          <w:sz w:val="30"/>
          <w:szCs w:val="30"/>
        </w:rPr>
        <w:t>6</w:t>
      </w:r>
    </w:p>
    <w:p w14:paraId="1C4FE456" w14:textId="77777777" w:rsidR="0028666E" w:rsidRPr="0028666E" w:rsidRDefault="0028666E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693"/>
        <w:jc w:val="thaiDistribute"/>
        <w:rPr>
          <w:rFonts w:ascii="Angsana New" w:hAnsi="Angsana New"/>
          <w:sz w:val="30"/>
          <w:szCs w:val="30"/>
        </w:rPr>
      </w:pPr>
    </w:p>
    <w:p w14:paraId="688B1DC6" w14:textId="478CC970" w:rsidR="003A4D56" w:rsidRDefault="003A4D56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693"/>
        <w:jc w:val="thaiDistribute"/>
        <w:rPr>
          <w:rFonts w:ascii="Angsana New" w:hAnsi="Angsana New"/>
          <w:sz w:val="30"/>
          <w:szCs w:val="30"/>
        </w:rPr>
      </w:pPr>
      <w:r w:rsidRPr="003A4D56">
        <w:rPr>
          <w:rFonts w:ascii="Angsana New" w:hAnsi="Angsana New"/>
          <w:sz w:val="30"/>
          <w:szCs w:val="30"/>
        </w:rPr>
        <w:t>(</w:t>
      </w:r>
      <w:r w:rsidRPr="003A4D56">
        <w:rPr>
          <w:rFonts w:ascii="Angsana New" w:hAnsi="Angsana New" w:hint="cs"/>
          <w:sz w:val="30"/>
          <w:szCs w:val="30"/>
          <w:cs/>
        </w:rPr>
        <w:t>ข</w:t>
      </w:r>
      <w:r w:rsidRPr="003A4D56">
        <w:rPr>
          <w:rFonts w:ascii="Angsana New" w:hAnsi="Angsana New"/>
          <w:sz w:val="30"/>
          <w:szCs w:val="30"/>
        </w:rPr>
        <w:t>.1.</w:t>
      </w:r>
      <w:r>
        <w:rPr>
          <w:rFonts w:ascii="Angsana New" w:hAnsi="Angsana New"/>
          <w:sz w:val="30"/>
          <w:szCs w:val="30"/>
        </w:rPr>
        <w:t>2</w:t>
      </w:r>
      <w:r w:rsidRPr="003A4D56">
        <w:rPr>
          <w:rFonts w:ascii="Angsana New" w:hAnsi="Angsana New"/>
          <w:sz w:val="30"/>
          <w:szCs w:val="30"/>
        </w:rPr>
        <w:t>)</w:t>
      </w:r>
      <w:r w:rsidRPr="003A4D56">
        <w:rPr>
          <w:rFonts w:ascii="Angsana New" w:hAnsi="Angsana New"/>
          <w:sz w:val="30"/>
          <w:szCs w:val="30"/>
        </w:rPr>
        <w:tab/>
      </w:r>
      <w:r w:rsidRPr="003A4D5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18764C02" w14:textId="77777777" w:rsidR="003A4D56" w:rsidRPr="003A4D56" w:rsidRDefault="003A4D56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C022A6B" w14:textId="12672713" w:rsidR="003A4D56" w:rsidRPr="003A4D56" w:rsidRDefault="003A4D56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4D56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>
        <w:rPr>
          <w:rFonts w:ascii="Angsana New" w:hAnsi="Angsana New"/>
          <w:sz w:val="30"/>
          <w:szCs w:val="30"/>
        </w:rPr>
        <w:t xml:space="preserve">   </w:t>
      </w:r>
      <w:r w:rsidRPr="003A4D56">
        <w:rPr>
          <w:rFonts w:ascii="Angsana New" w:hAnsi="Angsana New"/>
          <w:sz w:val="30"/>
          <w:szCs w:val="30"/>
        </w:rPr>
        <w:t xml:space="preserve"> </w:t>
      </w:r>
      <w:r w:rsidRPr="003A4D56">
        <w:rPr>
          <w:rFonts w:ascii="Angsana New" w:hAnsi="Angsana New"/>
          <w:spacing w:val="-6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3A4D56">
        <w:rPr>
          <w:rFonts w:ascii="Angsana New" w:hAnsi="Angsana New"/>
          <w:spacing w:val="-6"/>
          <w:sz w:val="30"/>
          <w:szCs w:val="30"/>
        </w:rPr>
        <w:t xml:space="preserve"> </w:t>
      </w:r>
      <w:r w:rsidRPr="003A4D56">
        <w:rPr>
          <w:rFonts w:ascii="Angsana New" w:hAnsi="Angsana New"/>
          <w:spacing w:val="-6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2AEBC0B" w14:textId="77777777" w:rsidR="0028666E" w:rsidRPr="0028666E" w:rsidRDefault="0028666E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794B301" w14:textId="6B868C77" w:rsidR="003A4D56" w:rsidRDefault="003A4D56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693"/>
        <w:jc w:val="thaiDistribute"/>
        <w:rPr>
          <w:rFonts w:ascii="Angsana New" w:hAnsi="Angsana New"/>
          <w:sz w:val="30"/>
          <w:szCs w:val="30"/>
        </w:rPr>
      </w:pPr>
      <w:r w:rsidRPr="003A4D56">
        <w:rPr>
          <w:rFonts w:ascii="Angsana New" w:hAnsi="Angsana New"/>
          <w:sz w:val="30"/>
          <w:szCs w:val="30"/>
        </w:rPr>
        <w:t>(</w:t>
      </w:r>
      <w:r w:rsidRPr="003A4D56">
        <w:rPr>
          <w:rFonts w:ascii="Angsana New" w:hAnsi="Angsana New" w:hint="cs"/>
          <w:sz w:val="30"/>
          <w:szCs w:val="30"/>
          <w:cs/>
        </w:rPr>
        <w:t>ข</w:t>
      </w:r>
      <w:r w:rsidRPr="003A4D56">
        <w:rPr>
          <w:rFonts w:ascii="Angsana New" w:hAnsi="Angsana New"/>
          <w:sz w:val="30"/>
          <w:szCs w:val="30"/>
        </w:rPr>
        <w:t>.1.</w:t>
      </w:r>
      <w:r>
        <w:rPr>
          <w:rFonts w:ascii="Angsana New" w:hAnsi="Angsana New"/>
          <w:sz w:val="30"/>
          <w:szCs w:val="30"/>
        </w:rPr>
        <w:t>3</w:t>
      </w:r>
      <w:r w:rsidRPr="003A4D56">
        <w:rPr>
          <w:rFonts w:ascii="Angsana New" w:hAnsi="Angsana New"/>
          <w:sz w:val="30"/>
          <w:szCs w:val="30"/>
        </w:rPr>
        <w:t>)</w:t>
      </w:r>
      <w:r w:rsidRPr="003A4D56">
        <w:rPr>
          <w:rFonts w:ascii="Angsana New" w:hAnsi="Angsana New"/>
          <w:sz w:val="30"/>
          <w:szCs w:val="30"/>
        </w:rPr>
        <w:tab/>
      </w:r>
      <w:r w:rsidRPr="003A4D56">
        <w:rPr>
          <w:rFonts w:ascii="Angsana New" w:hAnsi="Angsana New"/>
          <w:sz w:val="30"/>
          <w:szCs w:val="30"/>
          <w:cs/>
        </w:rPr>
        <w:t>การค้ำประกัน</w:t>
      </w:r>
      <w:r w:rsidRPr="003A4D56">
        <w:rPr>
          <w:rFonts w:ascii="Angsana New" w:hAnsi="Angsana New"/>
          <w:sz w:val="30"/>
          <w:szCs w:val="30"/>
        </w:rPr>
        <w:t xml:space="preserve"> </w:t>
      </w:r>
    </w:p>
    <w:p w14:paraId="3BC43C78" w14:textId="77777777" w:rsidR="003A4D56" w:rsidRPr="003A4D56" w:rsidRDefault="003A4D56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6EA3F4EB" w14:textId="49CC8FDF" w:rsidR="003A4D56" w:rsidRPr="003A4D56" w:rsidRDefault="003A4D56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4D56">
        <w:rPr>
          <w:rFonts w:ascii="Angsana New" w:hAnsi="Angsana New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3A4D56">
        <w:rPr>
          <w:rFonts w:ascii="Angsana New" w:hAnsi="Angsana New"/>
          <w:sz w:val="30"/>
          <w:szCs w:val="30"/>
        </w:rPr>
        <w:t xml:space="preserve">31 </w:t>
      </w:r>
      <w:r w:rsidRPr="003A4D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4D56">
        <w:rPr>
          <w:rFonts w:ascii="Angsana New" w:hAnsi="Angsana New"/>
          <w:sz w:val="30"/>
          <w:szCs w:val="30"/>
        </w:rPr>
        <w:t xml:space="preserve">2568 </w:t>
      </w:r>
      <w:r w:rsidRPr="003A4D56">
        <w:rPr>
          <w:rFonts w:ascii="Angsana New" w:hAnsi="Angsana New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>
        <w:rPr>
          <w:rFonts w:ascii="Angsana New" w:hAnsi="Angsana New"/>
          <w:sz w:val="30"/>
          <w:szCs w:val="30"/>
        </w:rPr>
        <w:t>1</w:t>
      </w:r>
      <w:r w:rsidRPr="003A4D56">
        <w:rPr>
          <w:rFonts w:ascii="Angsana New" w:hAnsi="Angsana New"/>
          <w:sz w:val="30"/>
          <w:szCs w:val="30"/>
        </w:rPr>
        <w:t xml:space="preserve"> </w:t>
      </w:r>
      <w:r w:rsidRPr="003A4D56">
        <w:rPr>
          <w:rFonts w:ascii="Angsana New" w:hAnsi="Angsana New"/>
          <w:sz w:val="30"/>
          <w:szCs w:val="30"/>
          <w:cs/>
        </w:rPr>
        <w:t xml:space="preserve">แห่ง </w:t>
      </w:r>
      <w:r w:rsidRPr="003A4D56">
        <w:rPr>
          <w:rFonts w:ascii="Angsana New" w:hAnsi="Angsana New"/>
          <w:sz w:val="30"/>
          <w:szCs w:val="30"/>
        </w:rPr>
        <w:t>(</w:t>
      </w:r>
      <w:r w:rsidRPr="003A4D56">
        <w:rPr>
          <w:rFonts w:ascii="Angsana New" w:hAnsi="Angsana New"/>
          <w:sz w:val="30"/>
          <w:szCs w:val="30"/>
          <w:cs/>
        </w:rPr>
        <w:t>ดูหมายเหตุ</w:t>
      </w:r>
      <w:r w:rsidRPr="003A4D56">
        <w:rPr>
          <w:rFonts w:ascii="Angsana New" w:hAnsi="Angsana New" w:hint="cs"/>
          <w:sz w:val="30"/>
          <w:szCs w:val="30"/>
          <w:cs/>
        </w:rPr>
        <w:t xml:space="preserve">   </w:t>
      </w:r>
      <w:r w:rsidRPr="008F7317">
        <w:rPr>
          <w:rFonts w:ascii="Angsana New" w:hAnsi="Angsana New"/>
          <w:sz w:val="30"/>
          <w:szCs w:val="30"/>
          <w:cs/>
        </w:rPr>
        <w:t>ข้อ</w:t>
      </w:r>
      <w:r w:rsidRPr="008F7317">
        <w:rPr>
          <w:rFonts w:ascii="Angsana New" w:hAnsi="Angsana New"/>
          <w:sz w:val="30"/>
          <w:szCs w:val="30"/>
        </w:rPr>
        <w:t xml:space="preserve"> 1</w:t>
      </w:r>
      <w:r w:rsidR="00DF58E8">
        <w:rPr>
          <w:rFonts w:ascii="Angsana New" w:hAnsi="Angsana New"/>
          <w:sz w:val="30"/>
          <w:szCs w:val="30"/>
        </w:rPr>
        <w:t>3</w:t>
      </w:r>
      <w:r w:rsidRPr="008F7317">
        <w:rPr>
          <w:rFonts w:ascii="Angsana New" w:hAnsi="Angsana New"/>
          <w:sz w:val="30"/>
          <w:szCs w:val="30"/>
        </w:rPr>
        <w:t>)</w:t>
      </w:r>
    </w:p>
    <w:p w14:paraId="022F719F" w14:textId="77777777" w:rsidR="0028666E" w:rsidRPr="00B652D7" w:rsidRDefault="0028666E" w:rsidP="003A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71194C1" w14:textId="710F02A6" w:rsidR="004D423D" w:rsidRDefault="004D423D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8666E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28666E">
        <w:rPr>
          <w:rFonts w:ascii="Angsana New" w:hAnsi="Angsana New"/>
          <w:i/>
          <w:iCs/>
          <w:sz w:val="30"/>
          <w:szCs w:val="30"/>
          <w:cs/>
        </w:rPr>
        <w:t>ข.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28666E">
        <w:rPr>
          <w:rFonts w:ascii="Angsana New" w:hAnsi="Angsana New"/>
          <w:i/>
          <w:iCs/>
          <w:sz w:val="30"/>
          <w:szCs w:val="30"/>
        </w:rPr>
        <w:t xml:space="preserve">) </w:t>
      </w:r>
      <w:r w:rsidRPr="0028666E">
        <w:rPr>
          <w:rFonts w:ascii="Angsana New" w:hAnsi="Angsana New"/>
          <w:i/>
          <w:iCs/>
          <w:sz w:val="30"/>
          <w:szCs w:val="30"/>
          <w:cs/>
        </w:rPr>
        <w:t>ความเสี่ยงด้าน</w:t>
      </w:r>
      <w:r>
        <w:rPr>
          <w:rFonts w:ascii="Angsana New" w:hAnsi="Angsana New" w:hint="cs"/>
          <w:i/>
          <w:iCs/>
          <w:sz w:val="30"/>
          <w:szCs w:val="30"/>
          <w:cs/>
        </w:rPr>
        <w:t>สภาพคล่อง</w:t>
      </w:r>
    </w:p>
    <w:p w14:paraId="71340CC5" w14:textId="77777777" w:rsidR="0028666E" w:rsidRPr="003A4D56" w:rsidRDefault="0028666E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</w:p>
    <w:p w14:paraId="2234B889" w14:textId="572C93CD" w:rsidR="004D423D" w:rsidRPr="004D423D" w:rsidRDefault="004D423D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  <w:r w:rsidRPr="004D423D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4D423D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D423D">
        <w:rPr>
          <w:rFonts w:ascii="Angsana New" w:hAnsi="Angsana New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3B77AEA5" w14:textId="77777777" w:rsidR="00EF1974" w:rsidRDefault="00EF1974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</w:p>
    <w:p w14:paraId="6E081A2D" w14:textId="129B793D" w:rsidR="004D423D" w:rsidRDefault="004D423D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  <w:r w:rsidRPr="004D423D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15BCDA6" w14:textId="77777777" w:rsidR="004D423D" w:rsidRDefault="004D423D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97"/>
        <w:gridCol w:w="990"/>
        <w:gridCol w:w="272"/>
        <w:gridCol w:w="1079"/>
        <w:gridCol w:w="236"/>
        <w:gridCol w:w="1131"/>
        <w:gridCol w:w="236"/>
        <w:gridCol w:w="1021"/>
        <w:gridCol w:w="6"/>
        <w:gridCol w:w="257"/>
        <w:gridCol w:w="6"/>
        <w:gridCol w:w="1159"/>
      </w:tblGrid>
      <w:tr w:rsidR="00D44048" w:rsidRPr="00EF3162" w14:paraId="77E92F01" w14:textId="77777777" w:rsidTr="00A958DC">
        <w:trPr>
          <w:trHeight w:val="403"/>
          <w:tblHeader/>
        </w:trPr>
        <w:tc>
          <w:tcPr>
            <w:tcW w:w="2697" w:type="dxa"/>
            <w:vAlign w:val="bottom"/>
          </w:tcPr>
          <w:p w14:paraId="66AE631D" w14:textId="77777777" w:rsidR="00D44048" w:rsidRPr="00EF3162" w:rsidRDefault="00D44048" w:rsidP="002D2F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3" w:type="dxa"/>
            <w:gridSpan w:val="11"/>
            <w:vAlign w:val="bottom"/>
          </w:tcPr>
          <w:p w14:paraId="3B7AFA82" w14:textId="25F08C85" w:rsidR="00D44048" w:rsidRPr="00D44048" w:rsidRDefault="00D44048" w:rsidP="002D2F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40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3162" w:rsidRPr="00EF3162" w14:paraId="4C524C98" w14:textId="77777777" w:rsidTr="00A958DC">
        <w:trPr>
          <w:trHeight w:val="403"/>
          <w:tblHeader/>
        </w:trPr>
        <w:tc>
          <w:tcPr>
            <w:tcW w:w="2697" w:type="dxa"/>
            <w:vAlign w:val="bottom"/>
          </w:tcPr>
          <w:p w14:paraId="6E54F589" w14:textId="77777777" w:rsidR="00EF3162" w:rsidRPr="00EF3162" w:rsidRDefault="00EF3162" w:rsidP="002D2F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C5C7783" w14:textId="77777777" w:rsidR="00EF3162" w:rsidRPr="00EF3162" w:rsidRDefault="00EF3162" w:rsidP="002D2F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3" w:type="dxa"/>
            <w:gridSpan w:val="10"/>
          </w:tcPr>
          <w:p w14:paraId="1261C86A" w14:textId="77777777" w:rsidR="00EF3162" w:rsidRPr="00EF3162" w:rsidRDefault="00EF3162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F3162" w:rsidRPr="00EF3162" w14:paraId="2E52F906" w14:textId="77777777" w:rsidTr="00A958DC">
        <w:trPr>
          <w:trHeight w:val="403"/>
          <w:tblHeader/>
        </w:trPr>
        <w:tc>
          <w:tcPr>
            <w:tcW w:w="2697" w:type="dxa"/>
            <w:vAlign w:val="bottom"/>
          </w:tcPr>
          <w:p w14:paraId="0C514501" w14:textId="77777777" w:rsidR="00EF3162" w:rsidRPr="00EF3162" w:rsidRDefault="00EF3162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4D0EC6A" w14:textId="77777777" w:rsidR="00EF3162" w:rsidRPr="00EF3162" w:rsidRDefault="00EF3162" w:rsidP="002D2F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E0A690F" w14:textId="77777777" w:rsidR="00EF3162" w:rsidRPr="00EF3162" w:rsidRDefault="00EF3162" w:rsidP="002D2F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706D5A62" w14:textId="77777777" w:rsidR="00EF3162" w:rsidRPr="00EF3162" w:rsidRDefault="00EF3162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4445B66" w14:textId="77777777" w:rsidR="00EF3162" w:rsidRDefault="00EF3162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E315E35" w14:textId="298DE985" w:rsidR="00EF3162" w:rsidRPr="00EF3162" w:rsidRDefault="00EF3162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36F7F3CB" w14:textId="77777777" w:rsidR="00EF3162" w:rsidRPr="00EF3162" w:rsidRDefault="00EF3162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615072BC" w14:textId="77777777" w:rsidR="00EF3162" w:rsidRPr="00EF3162" w:rsidRDefault="00EF3162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64E74C8" w14:textId="77777777" w:rsidR="00EF3162" w:rsidRPr="00EF3162" w:rsidRDefault="00EF3162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AE2F85E" w14:textId="77777777" w:rsidR="00EF3162" w:rsidRPr="00EF3162" w:rsidRDefault="00EF3162" w:rsidP="002D2F0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205F1494" w14:textId="77777777" w:rsidR="00EF3162" w:rsidRPr="00EF3162" w:rsidRDefault="00EF3162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AA530ED" w14:textId="77777777" w:rsidR="00EF3162" w:rsidRPr="00EF3162" w:rsidRDefault="00EF3162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3162" w:rsidRPr="00EF3162" w14:paraId="3073B9A9" w14:textId="77777777" w:rsidTr="00A958DC">
        <w:trPr>
          <w:trHeight w:val="403"/>
          <w:tblHeader/>
        </w:trPr>
        <w:tc>
          <w:tcPr>
            <w:tcW w:w="2697" w:type="dxa"/>
          </w:tcPr>
          <w:p w14:paraId="402817A6" w14:textId="77777777" w:rsidR="00EF3162" w:rsidRPr="00EF3162" w:rsidRDefault="00EF3162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3" w:type="dxa"/>
            <w:gridSpan w:val="11"/>
          </w:tcPr>
          <w:p w14:paraId="5D20052F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3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3162" w:rsidRPr="00EF3162" w14:paraId="3DE8DE71" w14:textId="77777777" w:rsidTr="00A958DC">
        <w:trPr>
          <w:trHeight w:val="403"/>
        </w:trPr>
        <w:tc>
          <w:tcPr>
            <w:tcW w:w="2697" w:type="dxa"/>
          </w:tcPr>
          <w:p w14:paraId="62A65D36" w14:textId="72D20F7C" w:rsidR="00EF3162" w:rsidRPr="00EF3162" w:rsidRDefault="00EF3162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2352D223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54434F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2AA70930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847F5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6F8D73D1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115C2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5ECC7EA1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622C772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F4A3BE6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3162" w:rsidRPr="00EF3162" w14:paraId="34EC1FE9" w14:textId="77777777" w:rsidTr="00A958DC">
        <w:trPr>
          <w:trHeight w:val="403"/>
        </w:trPr>
        <w:tc>
          <w:tcPr>
            <w:tcW w:w="2697" w:type="dxa"/>
          </w:tcPr>
          <w:p w14:paraId="29AA6081" w14:textId="77777777" w:rsidR="00EF3162" w:rsidRPr="00EF3162" w:rsidRDefault="00EF3162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8450B56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BD086E1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D35F1F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F50BFD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0FD9E00D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74FF02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0767B09E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FEF5C6A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CB91F22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3722" w:rsidRPr="00EF3162" w14:paraId="65C83BFF" w14:textId="77777777" w:rsidTr="00A958DC">
        <w:trPr>
          <w:trHeight w:val="403"/>
        </w:trPr>
        <w:tc>
          <w:tcPr>
            <w:tcW w:w="2697" w:type="dxa"/>
          </w:tcPr>
          <w:p w14:paraId="08B66F72" w14:textId="77777777" w:rsidR="00A43722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</w:t>
            </w:r>
          </w:p>
          <w:p w14:paraId="59DE1CA3" w14:textId="77777777" w:rsidR="00A43722" w:rsidRPr="00EF3162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990" w:type="dxa"/>
          </w:tcPr>
          <w:p w14:paraId="7EB506BC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FD8A35" w14:textId="1C8B1516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198,301</w:t>
            </w:r>
          </w:p>
        </w:tc>
        <w:tc>
          <w:tcPr>
            <w:tcW w:w="272" w:type="dxa"/>
          </w:tcPr>
          <w:p w14:paraId="71ABE9CB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D1F17D2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350914" w14:textId="4E8AFC73" w:rsidR="00A43722" w:rsidRPr="00593549" w:rsidRDefault="00EC15FD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722" w:rsidRPr="00593549">
              <w:rPr>
                <w:rFonts w:asciiTheme="majorBidi" w:hAnsiTheme="majorBidi" w:cstheme="majorBidi"/>
                <w:sz w:val="30"/>
                <w:szCs w:val="30"/>
              </w:rPr>
              <w:t>200,004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AA39AD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4EFE6FE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393F6" w14:textId="327DA748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0036C8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98740E9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427E82" w14:textId="74D1F69E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AFC11A1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93A3501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3CFD24" w14:textId="13B3178F" w:rsidR="00A43722" w:rsidRPr="00593549" w:rsidRDefault="00EC15FD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722" w:rsidRPr="00593549">
              <w:rPr>
                <w:rFonts w:asciiTheme="majorBidi" w:hAnsiTheme="majorBidi" w:cstheme="majorBidi"/>
                <w:sz w:val="30"/>
                <w:szCs w:val="30"/>
              </w:rPr>
              <w:t>200,004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3722" w:rsidRPr="00EF3162" w14:paraId="6682E054" w14:textId="77777777" w:rsidTr="00A958DC">
        <w:trPr>
          <w:trHeight w:val="403"/>
        </w:trPr>
        <w:tc>
          <w:tcPr>
            <w:tcW w:w="2697" w:type="dxa"/>
          </w:tcPr>
          <w:p w14:paraId="3A7377E9" w14:textId="77777777" w:rsidR="00A43722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</w:t>
            </w:r>
          </w:p>
          <w:p w14:paraId="61910F33" w14:textId="790165B1" w:rsidR="00A43722" w:rsidRPr="00EF3162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2E3B9422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10467" w14:textId="7C0C9238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285,615</w:t>
            </w:r>
          </w:p>
        </w:tc>
        <w:tc>
          <w:tcPr>
            <w:tcW w:w="272" w:type="dxa"/>
          </w:tcPr>
          <w:p w14:paraId="631293F8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E0CFF8E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C385E8" w14:textId="39D45F9F" w:rsidR="00A43722" w:rsidRPr="00593549" w:rsidRDefault="00EC15FD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722" w:rsidRPr="00593549">
              <w:rPr>
                <w:rFonts w:asciiTheme="majorBidi" w:hAnsiTheme="majorBidi" w:cstheme="majorBidi"/>
                <w:sz w:val="30"/>
                <w:szCs w:val="30"/>
              </w:rPr>
              <w:t>285,615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F4F5F1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5EF12A5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BDE2A" w14:textId="2FAB1889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D6D344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1D91C61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73A1A8" w14:textId="1122A290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40D8E97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14A9FFB4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3E130" w14:textId="5EDC0076" w:rsidR="00A43722" w:rsidRPr="00593549" w:rsidRDefault="00EC15FD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722" w:rsidRPr="00593549">
              <w:rPr>
                <w:rFonts w:asciiTheme="majorBidi" w:hAnsiTheme="majorBidi" w:cstheme="majorBidi"/>
                <w:sz w:val="30"/>
                <w:szCs w:val="30"/>
              </w:rPr>
              <w:t>285,615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0696" w:rsidRPr="00EF3162" w14:paraId="2E329A6F" w14:textId="77777777" w:rsidTr="00A958DC">
        <w:trPr>
          <w:trHeight w:val="403"/>
        </w:trPr>
        <w:tc>
          <w:tcPr>
            <w:tcW w:w="2697" w:type="dxa"/>
          </w:tcPr>
          <w:p w14:paraId="32098A0D" w14:textId="03FAC328" w:rsidR="007A0696" w:rsidRDefault="007A06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990" w:type="dxa"/>
          </w:tcPr>
          <w:p w14:paraId="3301D1CA" w14:textId="396AD55E" w:rsidR="007A0696" w:rsidRPr="00593549" w:rsidRDefault="00EF1052" w:rsidP="00EF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5,047</w:t>
            </w:r>
          </w:p>
        </w:tc>
        <w:tc>
          <w:tcPr>
            <w:tcW w:w="272" w:type="dxa"/>
          </w:tcPr>
          <w:p w14:paraId="67DA0DA5" w14:textId="77777777" w:rsidR="007A0696" w:rsidRPr="00593549" w:rsidRDefault="007A06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4A55EC" w14:textId="396D1C78" w:rsidR="007A0696" w:rsidRPr="00593549" w:rsidRDefault="00EF1052" w:rsidP="00EF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CF168D" w14:textId="77777777" w:rsidR="007A0696" w:rsidRPr="00593549" w:rsidRDefault="007A06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4A0F491" w14:textId="06BF929C" w:rsidR="007A0696" w:rsidRPr="00593549" w:rsidRDefault="00EF1052" w:rsidP="00EF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(5,047)</w:t>
            </w:r>
          </w:p>
        </w:tc>
        <w:tc>
          <w:tcPr>
            <w:tcW w:w="236" w:type="dxa"/>
          </w:tcPr>
          <w:p w14:paraId="1DD3343F" w14:textId="77777777" w:rsidR="007A0696" w:rsidRPr="00593549" w:rsidRDefault="007A06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A8818FF" w14:textId="056CC639" w:rsidR="007A0696" w:rsidRPr="00593549" w:rsidRDefault="00EF105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233CCBF" w14:textId="77777777" w:rsidR="007A0696" w:rsidRPr="00593549" w:rsidRDefault="007A069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8429A9E" w14:textId="5331ACE1" w:rsidR="007A0696" w:rsidRPr="00593549" w:rsidRDefault="00EF1052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(5,047)</w:t>
            </w:r>
          </w:p>
        </w:tc>
      </w:tr>
      <w:tr w:rsidR="00D44048" w:rsidRPr="00EF3162" w14:paraId="07A6B7BE" w14:textId="77777777" w:rsidTr="00A958DC">
        <w:trPr>
          <w:trHeight w:val="403"/>
        </w:trPr>
        <w:tc>
          <w:tcPr>
            <w:tcW w:w="2697" w:type="dxa"/>
          </w:tcPr>
          <w:p w14:paraId="1CCCC8ED" w14:textId="77777777" w:rsidR="00D44048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</w:t>
            </w:r>
          </w:p>
          <w:p w14:paraId="39C0959E" w14:textId="65508DE6" w:rsidR="00D44048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990" w:type="dxa"/>
          </w:tcPr>
          <w:p w14:paraId="4B9F6BDE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89B34" w14:textId="2DF72618" w:rsidR="006323E3" w:rsidRPr="00593549" w:rsidRDefault="00CB5E2A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42,656</w:t>
            </w:r>
          </w:p>
        </w:tc>
        <w:tc>
          <w:tcPr>
            <w:tcW w:w="272" w:type="dxa"/>
          </w:tcPr>
          <w:p w14:paraId="12A6D456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FC84B9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CB4CC" w14:textId="1BAE1BC6" w:rsidR="00A43722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722" w:rsidRPr="00593549">
              <w:rPr>
                <w:rFonts w:asciiTheme="majorBidi" w:hAnsiTheme="majorBidi" w:cstheme="majorBidi"/>
                <w:sz w:val="30"/>
                <w:szCs w:val="30"/>
              </w:rPr>
              <w:t>17,383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20A983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47B7F28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3D14B" w14:textId="52243FB7" w:rsidR="00A43722" w:rsidRPr="00593549" w:rsidRDefault="00EC15FD" w:rsidP="00A5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722" w:rsidRPr="00593549">
              <w:rPr>
                <w:rFonts w:asciiTheme="majorBidi" w:hAnsiTheme="majorBidi" w:cstheme="majorBidi"/>
                <w:sz w:val="30"/>
                <w:szCs w:val="30"/>
              </w:rPr>
              <w:t>27,667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A5107C3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CF9C5EA" w14:textId="77777777" w:rsidR="00A43722" w:rsidRPr="00593549" w:rsidRDefault="00A43722" w:rsidP="00A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A36B53" w14:textId="652A57F4" w:rsidR="00D44048" w:rsidRPr="00593549" w:rsidRDefault="00A43722" w:rsidP="00A5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55944CA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E1AABAB" w14:textId="77777777" w:rsidR="00D44048" w:rsidRPr="00593549" w:rsidRDefault="00D44048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0D9F7" w14:textId="63DADD0C" w:rsidR="00A43722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722" w:rsidRPr="00593549">
              <w:rPr>
                <w:rFonts w:asciiTheme="majorBidi" w:hAnsiTheme="majorBidi" w:cstheme="majorBidi"/>
                <w:sz w:val="30"/>
                <w:szCs w:val="30"/>
              </w:rPr>
              <w:t>45,050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20F2" w:rsidRPr="00EF3162" w14:paraId="20FB7E62" w14:textId="77777777" w:rsidTr="00A958DC">
        <w:trPr>
          <w:trHeight w:val="403"/>
        </w:trPr>
        <w:tc>
          <w:tcPr>
            <w:tcW w:w="2697" w:type="dxa"/>
          </w:tcPr>
          <w:p w14:paraId="45E4D3F3" w14:textId="77777777" w:rsidR="005B20F2" w:rsidRPr="00EF3162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6A3FE85" w14:textId="4F651D00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86,917</w:t>
            </w:r>
          </w:p>
        </w:tc>
        <w:tc>
          <w:tcPr>
            <w:tcW w:w="272" w:type="dxa"/>
          </w:tcPr>
          <w:p w14:paraId="0C682E14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3BC6F30" w14:textId="016C329B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>
              <w:rPr>
                <w:rFonts w:asciiTheme="majorBidi" w:hAnsiTheme="majorBidi" w:cstheme="majorBidi"/>
                <w:sz w:val="30"/>
                <w:szCs w:val="30"/>
              </w:rPr>
              <w:t>16,109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024793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580A2A6" w14:textId="57EDA01C" w:rsidR="005B20F2" w:rsidRPr="00A55917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sz w:val="30"/>
                <w:szCs w:val="30"/>
              </w:rPr>
              <w:t>59,720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ECA8C0" w14:textId="77777777" w:rsidR="005B20F2" w:rsidRPr="00A55917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C129D8D" w14:textId="56AEB431" w:rsidR="005B20F2" w:rsidRPr="00A55917" w:rsidRDefault="00EC15FD" w:rsidP="00EC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sz w:val="30"/>
                <w:szCs w:val="30"/>
              </w:rPr>
              <w:t>26,945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4132EEDB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A023015" w14:textId="7B058974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>
              <w:rPr>
                <w:rFonts w:asciiTheme="majorBidi" w:hAnsiTheme="majorBidi" w:cstheme="majorBidi"/>
                <w:sz w:val="30"/>
                <w:szCs w:val="30"/>
              </w:rPr>
              <w:t>102,774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20F2" w:rsidRPr="00EF3162" w14:paraId="3C21DEC2" w14:textId="77777777" w:rsidTr="00A958DC">
        <w:trPr>
          <w:trHeight w:val="403"/>
        </w:trPr>
        <w:tc>
          <w:tcPr>
            <w:tcW w:w="2697" w:type="dxa"/>
          </w:tcPr>
          <w:p w14:paraId="49F20C4D" w14:textId="77777777" w:rsidR="005B20F2" w:rsidRPr="00EF3162" w:rsidRDefault="005B20F2" w:rsidP="005B20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EBBEA" w14:textId="400DAE28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EA7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7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2" w:type="dxa"/>
          </w:tcPr>
          <w:p w14:paraId="470BE6F6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834E0" w14:textId="2EDE1636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01301F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FD852" w14:textId="542DE0C5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A7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7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3AB16E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5BBAC" w14:textId="0123D4FE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79EDB948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9EC7A" w14:textId="788878FF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8D2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8D2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F3162" w:rsidRPr="00EF3162" w14:paraId="1A941C1A" w14:textId="77777777" w:rsidTr="00A958DC">
        <w:trPr>
          <w:trHeight w:val="403"/>
        </w:trPr>
        <w:tc>
          <w:tcPr>
            <w:tcW w:w="2697" w:type="dxa"/>
          </w:tcPr>
          <w:p w14:paraId="7A6B9B87" w14:textId="77777777" w:rsidR="00EF3162" w:rsidRPr="00EF3162" w:rsidRDefault="00EF3162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3" w:type="dxa"/>
            <w:gridSpan w:val="11"/>
          </w:tcPr>
          <w:p w14:paraId="0D3A8F32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70" w:rsidRPr="00EF3162" w14:paraId="0AAC0DF0" w14:textId="77777777" w:rsidTr="00A958DC">
        <w:trPr>
          <w:trHeight w:val="403"/>
        </w:trPr>
        <w:tc>
          <w:tcPr>
            <w:tcW w:w="2697" w:type="dxa"/>
          </w:tcPr>
          <w:p w14:paraId="1749B7B3" w14:textId="77777777" w:rsidR="00670570" w:rsidRPr="00EF3162" w:rsidRDefault="00670570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190FAB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67ACB18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CE257E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815873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572AE90D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B772F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1858094A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4690CBD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D1A729F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70" w:rsidRPr="00EF3162" w14:paraId="52D85D7A" w14:textId="77777777" w:rsidTr="00A958DC">
        <w:trPr>
          <w:trHeight w:val="403"/>
        </w:trPr>
        <w:tc>
          <w:tcPr>
            <w:tcW w:w="2697" w:type="dxa"/>
          </w:tcPr>
          <w:p w14:paraId="059F714E" w14:textId="77777777" w:rsidR="00670570" w:rsidRPr="00EF3162" w:rsidRDefault="00670570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CA6AE4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0739775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6D8602D2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72FA5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7F5BADF8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E0BE9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308BDD8F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0BF90CB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5022670E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70" w:rsidRPr="00EF3162" w14:paraId="7F22F7A3" w14:textId="77777777" w:rsidTr="00A958DC">
        <w:trPr>
          <w:trHeight w:val="403"/>
        </w:trPr>
        <w:tc>
          <w:tcPr>
            <w:tcW w:w="2697" w:type="dxa"/>
          </w:tcPr>
          <w:p w14:paraId="5186EB02" w14:textId="77777777" w:rsidR="00670570" w:rsidRPr="00EF3162" w:rsidRDefault="00670570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F295D3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86AA148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0DBA3B00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761B6F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1A074027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4CEF1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3BF3C4EC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11D6759E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B6AE6BE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70" w:rsidRPr="00EF3162" w14:paraId="7576AD4D" w14:textId="77777777" w:rsidTr="00A958DC">
        <w:trPr>
          <w:trHeight w:val="403"/>
        </w:trPr>
        <w:tc>
          <w:tcPr>
            <w:tcW w:w="2697" w:type="dxa"/>
          </w:tcPr>
          <w:p w14:paraId="23EC78E5" w14:textId="77777777" w:rsidR="00670570" w:rsidRPr="00EF3162" w:rsidRDefault="00670570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1E6B937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B5C4C85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2EF0667B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984031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06E38AE5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426AA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515C3FCB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5B082822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2F894F0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70" w:rsidRPr="00EF3162" w14:paraId="4E2FD31A" w14:textId="77777777" w:rsidTr="00A958DC">
        <w:trPr>
          <w:trHeight w:val="403"/>
        </w:trPr>
        <w:tc>
          <w:tcPr>
            <w:tcW w:w="2697" w:type="dxa"/>
          </w:tcPr>
          <w:p w14:paraId="19CADEA9" w14:textId="77777777" w:rsidR="00670570" w:rsidRPr="00EF3162" w:rsidRDefault="00670570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CCC5F9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8D3AD5C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AE7C55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E4C7E1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36D4FE72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2310F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3490D787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33A93008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CA48283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70" w:rsidRPr="00EF3162" w14:paraId="256A32F2" w14:textId="77777777" w:rsidTr="00A958DC">
        <w:trPr>
          <w:trHeight w:val="403"/>
        </w:trPr>
        <w:tc>
          <w:tcPr>
            <w:tcW w:w="2697" w:type="dxa"/>
          </w:tcPr>
          <w:p w14:paraId="7B8328B7" w14:textId="77777777" w:rsidR="00670570" w:rsidRPr="00EF3162" w:rsidRDefault="00670570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DE219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C97CF65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06FC2857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4527F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44FD9127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B655CA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4406114E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37D2BEE5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AF21DB3" w14:textId="77777777" w:rsidR="00670570" w:rsidRPr="00EF3162" w:rsidRDefault="00670570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3162" w:rsidRPr="00EF3162" w14:paraId="7F4D4BBF" w14:textId="77777777" w:rsidTr="00A958DC">
        <w:trPr>
          <w:trHeight w:val="403"/>
        </w:trPr>
        <w:tc>
          <w:tcPr>
            <w:tcW w:w="2697" w:type="dxa"/>
          </w:tcPr>
          <w:p w14:paraId="3F06C7FE" w14:textId="128612CF" w:rsidR="00EF3162" w:rsidRPr="00EF3162" w:rsidRDefault="00EF3162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990" w:type="dxa"/>
          </w:tcPr>
          <w:p w14:paraId="02333E1C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2E25BB1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40E44C87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89C80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0F7894F3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6D578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5B680FFE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423A7457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578E0B1D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3162" w:rsidRPr="00EF3162" w14:paraId="489CE8BF" w14:textId="77777777" w:rsidTr="00A958DC">
        <w:trPr>
          <w:trHeight w:val="403"/>
        </w:trPr>
        <w:tc>
          <w:tcPr>
            <w:tcW w:w="2697" w:type="dxa"/>
          </w:tcPr>
          <w:p w14:paraId="535FD406" w14:textId="77777777" w:rsidR="00EF3162" w:rsidRPr="00EF3162" w:rsidRDefault="00EF3162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E55CAEA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C563997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2EC33BD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9CA5A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4324BFBA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C2506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5F854AF1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1798F1D2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181B8D7" w14:textId="77777777" w:rsidR="00EF3162" w:rsidRPr="00EF3162" w:rsidRDefault="00EF3162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5304" w:rsidRPr="00EF3162" w14:paraId="7713FA5F" w14:textId="77777777" w:rsidTr="00A958DC">
        <w:trPr>
          <w:trHeight w:val="403"/>
        </w:trPr>
        <w:tc>
          <w:tcPr>
            <w:tcW w:w="2697" w:type="dxa"/>
          </w:tcPr>
          <w:p w14:paraId="00413C9C" w14:textId="77777777" w:rsidR="00F45304" w:rsidRDefault="00F45304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</w:t>
            </w:r>
          </w:p>
          <w:p w14:paraId="61BECB8A" w14:textId="77777777" w:rsidR="00F45304" w:rsidRPr="00EF3162" w:rsidRDefault="00F45304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990" w:type="dxa"/>
          </w:tcPr>
          <w:p w14:paraId="6F93670A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E4E72B" w14:textId="24960014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201,023</w:t>
            </w:r>
          </w:p>
        </w:tc>
        <w:tc>
          <w:tcPr>
            <w:tcW w:w="272" w:type="dxa"/>
          </w:tcPr>
          <w:p w14:paraId="5C850BE6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DD3688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2667FE" w14:textId="580CBF4C" w:rsidR="00F45304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5304" w:rsidRPr="0059354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07C5D" w:rsidRPr="005935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5304" w:rsidRPr="00593549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C07C5D" w:rsidRPr="0059354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707BA1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D94426E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4388CF" w14:textId="7BC55065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E44551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2CD0DD1C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3FF48" w14:textId="63BF33F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1A5323E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DC21972" w14:textId="77777777" w:rsidR="00F45304" w:rsidRPr="00593549" w:rsidRDefault="00F45304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53A22" w14:textId="30B8A7D3" w:rsidR="00F45304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C5D" w:rsidRPr="00593549">
              <w:rPr>
                <w:rFonts w:asciiTheme="majorBidi" w:hAnsiTheme="majorBidi" w:cstheme="majorBidi"/>
                <w:sz w:val="30"/>
                <w:szCs w:val="30"/>
              </w:rPr>
              <w:t>203,316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5304" w:rsidRPr="00EF3162" w14:paraId="1D516454" w14:textId="77777777" w:rsidTr="00A958DC">
        <w:trPr>
          <w:trHeight w:val="403"/>
        </w:trPr>
        <w:tc>
          <w:tcPr>
            <w:tcW w:w="2697" w:type="dxa"/>
          </w:tcPr>
          <w:p w14:paraId="3AC424B7" w14:textId="77777777" w:rsidR="00F45304" w:rsidRDefault="00F45304" w:rsidP="00F453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</w:t>
            </w:r>
          </w:p>
          <w:p w14:paraId="4699BCA8" w14:textId="7205A55C" w:rsidR="00F45304" w:rsidRPr="00EF3162" w:rsidRDefault="00F45304" w:rsidP="00F453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4D77EF4A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E747A2" w14:textId="6C8CFBE0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182,310</w:t>
            </w:r>
          </w:p>
        </w:tc>
        <w:tc>
          <w:tcPr>
            <w:tcW w:w="272" w:type="dxa"/>
          </w:tcPr>
          <w:p w14:paraId="4DB3DA15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9B2209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C2355E" w14:textId="188C071D" w:rsidR="00F45304" w:rsidRPr="00593549" w:rsidRDefault="00EC15FD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5304" w:rsidRPr="00593549">
              <w:rPr>
                <w:rFonts w:asciiTheme="majorBidi" w:hAnsiTheme="majorBidi" w:cstheme="majorBidi"/>
                <w:sz w:val="30"/>
                <w:szCs w:val="30"/>
              </w:rPr>
              <w:t>182,310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86138A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37C9550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87E67" w14:textId="4D78F880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063D7D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34E2298E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71B8DB" w14:textId="63610B5E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4CD783B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7977DCB" w14:textId="77777777" w:rsidR="00F45304" w:rsidRPr="00593549" w:rsidRDefault="00F45304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A6500" w14:textId="40019A18" w:rsidR="00F45304" w:rsidRPr="00593549" w:rsidRDefault="00EC15FD" w:rsidP="00F45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5304" w:rsidRPr="00593549">
              <w:rPr>
                <w:rFonts w:asciiTheme="majorBidi" w:hAnsiTheme="majorBidi" w:cstheme="majorBidi"/>
                <w:sz w:val="30"/>
                <w:szCs w:val="30"/>
              </w:rPr>
              <w:t>182,310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1829" w:rsidRPr="00EF3162" w14:paraId="3A306A78" w14:textId="77777777" w:rsidTr="00A958DC">
        <w:trPr>
          <w:trHeight w:val="403"/>
        </w:trPr>
        <w:tc>
          <w:tcPr>
            <w:tcW w:w="2697" w:type="dxa"/>
          </w:tcPr>
          <w:p w14:paraId="255FFECE" w14:textId="6CBA1DE4" w:rsidR="00651829" w:rsidRPr="00EF3162" w:rsidRDefault="00651829" w:rsidP="006518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EBEFDEC" w14:textId="617FEB0B" w:rsidR="00651829" w:rsidRPr="00593549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74,758</w:t>
            </w:r>
          </w:p>
        </w:tc>
        <w:tc>
          <w:tcPr>
            <w:tcW w:w="272" w:type="dxa"/>
          </w:tcPr>
          <w:p w14:paraId="302045D0" w14:textId="77777777" w:rsidR="00651829" w:rsidRPr="00593549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2318CC" w14:textId="5C506FA7" w:rsidR="00651829" w:rsidRPr="00A55917" w:rsidRDefault="00EC15FD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sz w:val="30"/>
                <w:szCs w:val="30"/>
              </w:rPr>
              <w:t>11,719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A7B3AF4" w14:textId="77777777" w:rsidR="00651829" w:rsidRPr="00A55917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4916B40" w14:textId="694AC50B" w:rsidR="00651829" w:rsidRPr="00A55917" w:rsidRDefault="00EC15FD" w:rsidP="00A5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sz w:val="30"/>
                <w:szCs w:val="30"/>
              </w:rPr>
              <w:t>42,778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9CC2A19" w14:textId="77777777" w:rsidR="00651829" w:rsidRPr="00A55917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0877F599" w14:textId="7A65999F" w:rsidR="00651829" w:rsidRPr="00A55917" w:rsidRDefault="00EC15FD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sz w:val="30"/>
                <w:szCs w:val="30"/>
              </w:rPr>
              <w:t>38,140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7D15B35D" w14:textId="77777777" w:rsidR="00651829" w:rsidRPr="00A55917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48EED3F" w14:textId="660AB8F9" w:rsidR="00651829" w:rsidRPr="00A55917" w:rsidRDefault="00EC15FD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sz w:val="30"/>
                <w:szCs w:val="30"/>
              </w:rPr>
              <w:t>92,637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1829" w:rsidRPr="00EF3162" w14:paraId="2BDEFB8B" w14:textId="77777777" w:rsidTr="00A958DC">
        <w:trPr>
          <w:trHeight w:val="403"/>
        </w:trPr>
        <w:tc>
          <w:tcPr>
            <w:tcW w:w="2697" w:type="dxa"/>
          </w:tcPr>
          <w:p w14:paraId="356B2259" w14:textId="77777777" w:rsidR="00651829" w:rsidRPr="00EF3162" w:rsidRDefault="00651829" w:rsidP="006518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18A3E" w14:textId="776BEC45" w:rsidR="00651829" w:rsidRPr="00593549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458,091</w:t>
            </w:r>
          </w:p>
        </w:tc>
        <w:tc>
          <w:tcPr>
            <w:tcW w:w="272" w:type="dxa"/>
          </w:tcPr>
          <w:p w14:paraId="3DF16B87" w14:textId="77777777" w:rsidR="00651829" w:rsidRPr="00593549" w:rsidRDefault="00651829" w:rsidP="006518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6EF4F" w14:textId="45651216" w:rsidR="00651829" w:rsidRPr="00A55917" w:rsidRDefault="00EC15FD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397,345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079EAA" w14:textId="77777777" w:rsidR="00651829" w:rsidRPr="00A55917" w:rsidRDefault="00651829" w:rsidP="006518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EA810" w14:textId="5F9B70FF" w:rsidR="00651829" w:rsidRPr="00A55917" w:rsidRDefault="00EC15FD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625284" w14:textId="77777777" w:rsidR="00651829" w:rsidRPr="00A55917" w:rsidRDefault="00651829" w:rsidP="006518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47097" w14:textId="70BF6A80" w:rsidR="00651829" w:rsidRPr="00A55917" w:rsidRDefault="00EC15FD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67601424" w14:textId="77777777" w:rsidR="00651829" w:rsidRPr="00A55917" w:rsidRDefault="00651829" w:rsidP="006518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18743" w14:textId="686E2EEA" w:rsidR="00651829" w:rsidRPr="00A55917" w:rsidRDefault="00EC15FD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917" w:rsidRPr="00A55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478,263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18ECA57" w14:textId="77777777" w:rsidR="000B6129" w:rsidRDefault="000B6129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2"/>
        <w:gridCol w:w="1149"/>
        <w:gridCol w:w="18"/>
        <w:gridCol w:w="218"/>
        <w:gridCol w:w="18"/>
        <w:gridCol w:w="1114"/>
        <w:gridCol w:w="16"/>
        <w:gridCol w:w="220"/>
        <w:gridCol w:w="16"/>
        <w:gridCol w:w="1012"/>
        <w:gridCol w:w="10"/>
        <w:gridCol w:w="253"/>
        <w:gridCol w:w="10"/>
        <w:gridCol w:w="1138"/>
        <w:gridCol w:w="10"/>
        <w:gridCol w:w="14"/>
      </w:tblGrid>
      <w:tr w:rsidR="000F585B" w:rsidRPr="00EF3162" w14:paraId="3AD33EE1" w14:textId="77777777" w:rsidTr="002D2F07">
        <w:trPr>
          <w:gridAfter w:val="1"/>
          <w:wAfter w:w="14" w:type="dxa"/>
          <w:trHeight w:val="403"/>
          <w:tblHeader/>
        </w:trPr>
        <w:tc>
          <w:tcPr>
            <w:tcW w:w="2700" w:type="dxa"/>
            <w:vAlign w:val="bottom"/>
          </w:tcPr>
          <w:p w14:paraId="715E137A" w14:textId="77777777" w:rsidR="000F585B" w:rsidRPr="00EF3162" w:rsidRDefault="000F585B" w:rsidP="002D2F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64" w:type="dxa"/>
            <w:gridSpan w:val="16"/>
            <w:vAlign w:val="bottom"/>
          </w:tcPr>
          <w:p w14:paraId="411E19DE" w14:textId="3B8C76FB" w:rsidR="000F585B" w:rsidRPr="00D44048" w:rsidRDefault="000F585B" w:rsidP="002D2F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40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F585B" w:rsidRPr="00EF3162" w14:paraId="761882D5" w14:textId="77777777" w:rsidTr="002D2F07">
        <w:trPr>
          <w:gridAfter w:val="1"/>
          <w:wAfter w:w="14" w:type="dxa"/>
          <w:trHeight w:val="403"/>
          <w:tblHeader/>
        </w:trPr>
        <w:tc>
          <w:tcPr>
            <w:tcW w:w="2700" w:type="dxa"/>
            <w:vAlign w:val="bottom"/>
          </w:tcPr>
          <w:p w14:paraId="5520006C" w14:textId="77777777" w:rsidR="000F585B" w:rsidRPr="00EF3162" w:rsidRDefault="000F585B" w:rsidP="002D2F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BD2266" w14:textId="77777777" w:rsidR="000F585B" w:rsidRPr="00EF3162" w:rsidRDefault="000F585B" w:rsidP="002D2F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15"/>
          </w:tcPr>
          <w:p w14:paraId="3DDD83DD" w14:textId="77777777" w:rsidR="000F585B" w:rsidRPr="00EF3162" w:rsidRDefault="000F585B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F585B" w:rsidRPr="00EF3162" w14:paraId="49901227" w14:textId="77777777" w:rsidTr="002D2F07">
        <w:trPr>
          <w:trHeight w:val="403"/>
          <w:tblHeader/>
        </w:trPr>
        <w:tc>
          <w:tcPr>
            <w:tcW w:w="2700" w:type="dxa"/>
            <w:vAlign w:val="bottom"/>
          </w:tcPr>
          <w:p w14:paraId="25602582" w14:textId="77777777" w:rsidR="000F585B" w:rsidRPr="00EF3162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48BB714" w14:textId="77777777" w:rsidR="000F585B" w:rsidRPr="00EF3162" w:rsidRDefault="000F585B" w:rsidP="002D2F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EFB65B7" w14:textId="77777777" w:rsidR="000F585B" w:rsidRPr="00EF3162" w:rsidRDefault="000F585B" w:rsidP="002D2F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7D79E33C" w14:textId="77777777" w:rsidR="000F585B" w:rsidRPr="00EF3162" w:rsidRDefault="000F585B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80F791F" w14:textId="77777777" w:rsidR="000F585B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14A66BB6" w14:textId="77777777" w:rsidR="000F585B" w:rsidRPr="00EF3162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  <w:gridSpan w:val="2"/>
          </w:tcPr>
          <w:p w14:paraId="4F7EE99A" w14:textId="77777777" w:rsidR="000F585B" w:rsidRPr="00EF3162" w:rsidRDefault="000F585B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52D49388" w14:textId="77777777" w:rsidR="000F585B" w:rsidRPr="00EF3162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02CB966" w14:textId="77777777" w:rsidR="000F585B" w:rsidRPr="00EF3162" w:rsidRDefault="000F585B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ED1549A" w14:textId="77777777" w:rsidR="000F585B" w:rsidRPr="00EF3162" w:rsidRDefault="000F585B" w:rsidP="002D2F0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F316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0FA7438F" w14:textId="77777777" w:rsidR="000F585B" w:rsidRPr="00EF3162" w:rsidRDefault="000F585B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3"/>
            <w:vAlign w:val="bottom"/>
          </w:tcPr>
          <w:p w14:paraId="1ED76D7D" w14:textId="77777777" w:rsidR="000F585B" w:rsidRPr="00EF3162" w:rsidRDefault="000F585B" w:rsidP="002D2F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85B" w:rsidRPr="00EF3162" w14:paraId="3416A6D0" w14:textId="77777777" w:rsidTr="002D2F07">
        <w:trPr>
          <w:gridAfter w:val="1"/>
          <w:wAfter w:w="14" w:type="dxa"/>
          <w:trHeight w:val="403"/>
          <w:tblHeader/>
        </w:trPr>
        <w:tc>
          <w:tcPr>
            <w:tcW w:w="2700" w:type="dxa"/>
          </w:tcPr>
          <w:p w14:paraId="37152F6B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64" w:type="dxa"/>
            <w:gridSpan w:val="16"/>
          </w:tcPr>
          <w:p w14:paraId="42C90020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3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F585B" w:rsidRPr="00EF3162" w14:paraId="690FDBAD" w14:textId="77777777" w:rsidTr="002D2F07">
        <w:trPr>
          <w:trHeight w:val="403"/>
        </w:trPr>
        <w:tc>
          <w:tcPr>
            <w:tcW w:w="2700" w:type="dxa"/>
          </w:tcPr>
          <w:p w14:paraId="640A5593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7B81C456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C561293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4D136AA4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CEEFC3A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2"/>
          </w:tcPr>
          <w:p w14:paraId="774F376D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50E4244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7F10F34E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4852F7EA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3"/>
          </w:tcPr>
          <w:p w14:paraId="31FD9A29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85B" w:rsidRPr="00EF3162" w14:paraId="3047D0AE" w14:textId="77777777" w:rsidTr="002D2F07">
        <w:trPr>
          <w:trHeight w:val="403"/>
        </w:trPr>
        <w:tc>
          <w:tcPr>
            <w:tcW w:w="2700" w:type="dxa"/>
          </w:tcPr>
          <w:p w14:paraId="206B7250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550D2135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3BFC64B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1F27157F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3970727E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2"/>
          </w:tcPr>
          <w:p w14:paraId="29E51EF2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5E0F537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322C2DE0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3E8BD9E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3"/>
          </w:tcPr>
          <w:p w14:paraId="72BF4F08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85B" w:rsidRPr="00EF3162" w14:paraId="67742C5D" w14:textId="77777777" w:rsidTr="002D2F07">
        <w:trPr>
          <w:trHeight w:val="403"/>
        </w:trPr>
        <w:tc>
          <w:tcPr>
            <w:tcW w:w="2700" w:type="dxa"/>
          </w:tcPr>
          <w:p w14:paraId="4E1D76E8" w14:textId="77777777" w:rsidR="000F585B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</w:t>
            </w:r>
          </w:p>
          <w:p w14:paraId="5B6777FF" w14:textId="77777777" w:rsidR="000F585B" w:rsidRPr="00EF3162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990" w:type="dxa"/>
          </w:tcPr>
          <w:p w14:paraId="0D54B324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36A0C" w14:textId="004225F4" w:rsidR="0003725D" w:rsidRPr="00593549" w:rsidRDefault="0003725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176,300</w:t>
            </w:r>
          </w:p>
        </w:tc>
        <w:tc>
          <w:tcPr>
            <w:tcW w:w="272" w:type="dxa"/>
          </w:tcPr>
          <w:p w14:paraId="05B8243B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7F3F5DA7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2A50F" w14:textId="40653D0C" w:rsidR="0003725D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4C3D" w:rsidRPr="0059354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04C3D" w:rsidRPr="005935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913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7192D7B5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260CB54E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6A41DA" w14:textId="509438D1" w:rsidR="00D04C3D" w:rsidRPr="00593549" w:rsidRDefault="00D04C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C6D0EDA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1BD0F2BC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FA60D" w14:textId="39FCC86D" w:rsidR="00D04C3D" w:rsidRPr="00593549" w:rsidRDefault="00D04C3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4F20714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3AC1E35E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06799B" w14:textId="537E2520" w:rsidR="00D04C3D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4C3D" w:rsidRPr="0059354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7,913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85B" w:rsidRPr="00EF3162" w14:paraId="380D0AA7" w14:textId="77777777" w:rsidTr="002D2F07">
        <w:trPr>
          <w:trHeight w:val="403"/>
        </w:trPr>
        <w:tc>
          <w:tcPr>
            <w:tcW w:w="2700" w:type="dxa"/>
          </w:tcPr>
          <w:p w14:paraId="6ED6CBB1" w14:textId="77777777" w:rsidR="000F585B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</w:t>
            </w:r>
          </w:p>
          <w:p w14:paraId="41513252" w14:textId="77777777" w:rsidR="000F585B" w:rsidRPr="00EF3162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009F0BC8" w14:textId="77777777" w:rsidR="0003725D" w:rsidRPr="00593549" w:rsidRDefault="0003725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458B7" w14:textId="4B04E791" w:rsidR="0003725D" w:rsidRPr="00593549" w:rsidRDefault="0003725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181,969</w:t>
            </w:r>
          </w:p>
        </w:tc>
        <w:tc>
          <w:tcPr>
            <w:tcW w:w="272" w:type="dxa"/>
          </w:tcPr>
          <w:p w14:paraId="38CC5805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0700CD19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59951B" w14:textId="6BA7D3AC" w:rsidR="0003725D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41C" w:rsidRPr="00593549">
              <w:rPr>
                <w:rFonts w:asciiTheme="majorBidi" w:hAnsiTheme="majorBidi" w:cstheme="majorBidi"/>
                <w:sz w:val="30"/>
                <w:szCs w:val="30"/>
              </w:rPr>
              <w:t>181,969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1B9E5C2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146AD1B6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FF8C1" w14:textId="60FBF401" w:rsidR="0024141C" w:rsidRPr="00593549" w:rsidRDefault="0024141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0E6BD36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137EDCA6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F583D5" w14:textId="04E390DE" w:rsidR="0024141C" w:rsidRPr="00593549" w:rsidRDefault="0024141C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BCF333B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16B8D7FB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D48C1" w14:textId="5CF97B84" w:rsidR="0024141C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41C" w:rsidRPr="00593549">
              <w:rPr>
                <w:rFonts w:asciiTheme="majorBidi" w:hAnsiTheme="majorBidi" w:cstheme="majorBidi"/>
                <w:sz w:val="30"/>
                <w:szCs w:val="30"/>
              </w:rPr>
              <w:t>181,969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85B" w:rsidRPr="00EF3162" w14:paraId="6071E384" w14:textId="77777777" w:rsidTr="002D2F07">
        <w:trPr>
          <w:trHeight w:val="403"/>
        </w:trPr>
        <w:tc>
          <w:tcPr>
            <w:tcW w:w="2700" w:type="dxa"/>
          </w:tcPr>
          <w:p w14:paraId="675E69C7" w14:textId="77777777" w:rsidR="000F585B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</w:t>
            </w:r>
          </w:p>
          <w:p w14:paraId="2C0CF194" w14:textId="77777777" w:rsidR="000F585B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990" w:type="dxa"/>
          </w:tcPr>
          <w:p w14:paraId="53BE0154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9C7F07" w14:textId="728B3BD8" w:rsidR="0003725D" w:rsidRPr="00593549" w:rsidRDefault="0003725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14,576</w:t>
            </w:r>
          </w:p>
        </w:tc>
        <w:tc>
          <w:tcPr>
            <w:tcW w:w="272" w:type="dxa"/>
          </w:tcPr>
          <w:p w14:paraId="19C1F53B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5A18649A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98910" w14:textId="1263BF2D" w:rsidR="005B20F2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5,263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5A3C003B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25875C66" w14:textId="77777777" w:rsidR="000F585B" w:rsidRPr="00593549" w:rsidRDefault="000F585B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E1B3F8" w14:textId="1E461613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9,826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4FC21772" w14:textId="77777777" w:rsidR="000F585B" w:rsidRPr="00593549" w:rsidRDefault="000F585B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771FF16E" w14:textId="77777777" w:rsidR="000F585B" w:rsidRDefault="000F585B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0A4EE6" w14:textId="1F7DF7B5" w:rsidR="008C2E9A" w:rsidRPr="00593549" w:rsidRDefault="008C2E9A" w:rsidP="008C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A81A943" w14:textId="77777777" w:rsidR="000F585B" w:rsidRPr="00593549" w:rsidRDefault="000F585B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333AC627" w14:textId="77777777" w:rsidR="000F585B" w:rsidRPr="00593549" w:rsidRDefault="000F585B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477C21" w14:textId="7117E5A2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15,089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20F2" w:rsidRPr="00EF3162" w14:paraId="17A47B71" w14:textId="77777777" w:rsidTr="002D2F07">
        <w:trPr>
          <w:trHeight w:val="403"/>
        </w:trPr>
        <w:tc>
          <w:tcPr>
            <w:tcW w:w="2700" w:type="dxa"/>
          </w:tcPr>
          <w:p w14:paraId="0C321D84" w14:textId="77777777" w:rsidR="005B20F2" w:rsidRPr="00EF3162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9A30D44" w14:textId="1058E17B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18,023</w:t>
            </w:r>
          </w:p>
        </w:tc>
        <w:tc>
          <w:tcPr>
            <w:tcW w:w="272" w:type="dxa"/>
          </w:tcPr>
          <w:p w14:paraId="7F40F25E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799F0C56" w14:textId="69BB0FCC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sz w:val="30"/>
                <w:szCs w:val="30"/>
              </w:rPr>
              <w:t>4,880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65A939BF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281953FE" w14:textId="2B3343E5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sz w:val="30"/>
                <w:szCs w:val="30"/>
              </w:rPr>
              <w:t>13,905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6EB7F78F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22A1234F" w14:textId="084042CD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sz w:val="30"/>
                <w:szCs w:val="30"/>
              </w:rPr>
              <w:t>1,401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1AD45901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5F6743E4" w14:textId="12841B4C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sz w:val="30"/>
                <w:szCs w:val="30"/>
              </w:rPr>
              <w:t>20,186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20F2" w:rsidRPr="00EF3162" w14:paraId="052DC2AB" w14:textId="77777777" w:rsidTr="002D2F07">
        <w:trPr>
          <w:trHeight w:val="403"/>
        </w:trPr>
        <w:tc>
          <w:tcPr>
            <w:tcW w:w="2700" w:type="dxa"/>
          </w:tcPr>
          <w:p w14:paraId="1C2049F6" w14:textId="77777777" w:rsidR="005B20F2" w:rsidRPr="00EF3162" w:rsidRDefault="005B20F2" w:rsidP="005B20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226C7" w14:textId="75FC13C3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390,868</w:t>
            </w:r>
          </w:p>
        </w:tc>
        <w:tc>
          <w:tcPr>
            <w:tcW w:w="272" w:type="dxa"/>
          </w:tcPr>
          <w:p w14:paraId="3C5673EA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9A6C2" w14:textId="3C1B32D2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370,025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66F36A6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02D6F" w14:textId="3B12E38D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D2BDED5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04D3F" w14:textId="1C57E32C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777048BE" w14:textId="77777777" w:rsidR="005B20F2" w:rsidRPr="00593549" w:rsidRDefault="005B20F2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39F94" w14:textId="6E4CC73B" w:rsidR="005B20F2" w:rsidRPr="00593549" w:rsidRDefault="00EC15FD" w:rsidP="005B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395,157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F585B" w:rsidRPr="00EF3162" w14:paraId="1A831323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4791BBB0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4" w:type="dxa"/>
            <w:gridSpan w:val="15"/>
          </w:tcPr>
          <w:p w14:paraId="3CDA372A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85B" w:rsidRPr="00EF3162" w14:paraId="29433BAD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3C795ABD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9AEA6A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01FB19C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</w:tcPr>
          <w:p w14:paraId="6AED83FD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4ED6457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22F38F2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8A85F80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14:paraId="2E648532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156A4E1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</w:tcPr>
          <w:p w14:paraId="54004426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85B" w:rsidRPr="00EF3162" w14:paraId="327CA85A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3181E721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8CA66B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1D93103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</w:tcPr>
          <w:p w14:paraId="743A0745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135D155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8ACA00B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8AB4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14:paraId="64CA0AE2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361064BB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</w:tcPr>
          <w:p w14:paraId="2DF5319A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85B" w:rsidRPr="00EF3162" w14:paraId="2249B5AC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69BF5449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990" w:type="dxa"/>
          </w:tcPr>
          <w:p w14:paraId="6C116D3A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3983BCF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</w:tcPr>
          <w:p w14:paraId="323B6A36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C6676C1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1E69B7C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6E7C7ED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14:paraId="74EDADE1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5D348853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</w:tcPr>
          <w:p w14:paraId="435EAE18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85B" w:rsidRPr="00EF3162" w14:paraId="7971A32F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00CB50FE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3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2EEDB05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05511E0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</w:tcPr>
          <w:p w14:paraId="0A9BB986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328FE35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26ACF765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49BA3C0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14:paraId="71E5D038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1871DB86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</w:tcPr>
          <w:p w14:paraId="62FF5BCD" w14:textId="77777777" w:rsidR="000F585B" w:rsidRPr="00EF3162" w:rsidRDefault="000F585B" w:rsidP="002D2F0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85B" w:rsidRPr="00EF3162" w14:paraId="4853971F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178E2881" w14:textId="77777777" w:rsidR="000F585B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</w:t>
            </w:r>
          </w:p>
          <w:p w14:paraId="43B49C07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990" w:type="dxa"/>
          </w:tcPr>
          <w:p w14:paraId="02D2971B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FBA320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201,023</w:t>
            </w:r>
          </w:p>
        </w:tc>
        <w:tc>
          <w:tcPr>
            <w:tcW w:w="272" w:type="dxa"/>
          </w:tcPr>
          <w:p w14:paraId="47ADE4EF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5347B4A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6AB73F" w14:textId="4DADA579" w:rsidR="000F585B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203,316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E04E559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6CDF4BBD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698BA5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51F07B0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7276E777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ABC16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092E7B93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79C09267" w14:textId="77777777" w:rsidR="005B20F2" w:rsidRPr="00593549" w:rsidRDefault="005B20F2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02F3E5" w14:textId="6FC543EF" w:rsidR="000F585B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0F2" w:rsidRPr="00593549">
              <w:rPr>
                <w:rFonts w:asciiTheme="majorBidi" w:hAnsiTheme="majorBidi" w:cstheme="majorBidi"/>
                <w:sz w:val="30"/>
                <w:szCs w:val="30"/>
              </w:rPr>
              <w:t>203,316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85B" w:rsidRPr="00EF3162" w14:paraId="21EC6E34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49D94EB6" w14:textId="77777777" w:rsidR="000F585B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</w:t>
            </w:r>
          </w:p>
          <w:p w14:paraId="30AD7CC7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0A989DE9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EAF4A" w14:textId="42A28F5D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175,948</w:t>
            </w:r>
          </w:p>
        </w:tc>
        <w:tc>
          <w:tcPr>
            <w:tcW w:w="272" w:type="dxa"/>
          </w:tcPr>
          <w:p w14:paraId="2EC773D7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B3BD4C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1DD4E" w14:textId="4F88C9AC" w:rsidR="000F585B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585B" w:rsidRPr="00593549">
              <w:rPr>
                <w:rFonts w:asciiTheme="majorBidi" w:hAnsiTheme="majorBidi" w:cstheme="majorBidi"/>
                <w:sz w:val="30"/>
                <w:szCs w:val="30"/>
              </w:rPr>
              <w:t>175,948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2143EB3B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45A3ED82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B5B1C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6431491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1678DEE3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0B66A2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E6D2938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6CD33769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1B0E6" w14:textId="7DCC0A5A" w:rsidR="000F585B" w:rsidRPr="0059354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585B" w:rsidRPr="00593549">
              <w:rPr>
                <w:rFonts w:asciiTheme="majorBidi" w:hAnsiTheme="majorBidi" w:cstheme="majorBidi"/>
                <w:sz w:val="30"/>
                <w:szCs w:val="30"/>
              </w:rPr>
              <w:t>175,948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85B" w:rsidRPr="00EF3162" w14:paraId="6AE770EE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064C841B" w14:textId="77777777" w:rsidR="000F585B" w:rsidRPr="00EF3162" w:rsidRDefault="000F585B" w:rsidP="002D2F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074B0AA" w14:textId="197373B4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sz w:val="30"/>
                <w:szCs w:val="30"/>
              </w:rPr>
              <w:t>57,866</w:t>
            </w:r>
          </w:p>
        </w:tc>
        <w:tc>
          <w:tcPr>
            <w:tcW w:w="272" w:type="dxa"/>
          </w:tcPr>
          <w:p w14:paraId="57AA2DB7" w14:textId="77777777" w:rsidR="000F585B" w:rsidRPr="0059354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A8BC05" w14:textId="510BDF77" w:rsidR="000F585B" w:rsidRPr="002F77E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sz w:val="30"/>
                <w:szCs w:val="30"/>
              </w:rPr>
              <w:t>9,829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241CCEF" w14:textId="77777777" w:rsidR="000F585B" w:rsidRPr="002F77E9" w:rsidRDefault="000F585B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315F9A62" w14:textId="11BE5B33" w:rsidR="000F585B" w:rsidRPr="002F77E9" w:rsidRDefault="00EC15FD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sz w:val="30"/>
                <w:szCs w:val="30"/>
              </w:rPr>
              <w:t>35,208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3BB265DD" w14:textId="77777777" w:rsidR="000F585B" w:rsidRPr="002F77E9" w:rsidRDefault="000F585B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45FAABF9" w14:textId="56641DA9" w:rsidR="000F585B" w:rsidRPr="002F77E9" w:rsidRDefault="00EC15FD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sz w:val="30"/>
                <w:szCs w:val="30"/>
              </w:rPr>
              <w:t>25,038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3CA43D62" w14:textId="77777777" w:rsidR="000F585B" w:rsidRPr="002F77E9" w:rsidRDefault="000F585B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03D3AED9" w14:textId="17B61981" w:rsidR="000F585B" w:rsidRPr="002F77E9" w:rsidRDefault="00EC15FD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sz w:val="30"/>
                <w:szCs w:val="30"/>
              </w:rPr>
              <w:t>70,075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3549" w:rsidRPr="00EF3162" w14:paraId="2C4D5C5A" w14:textId="77777777" w:rsidTr="002D2F07">
        <w:trPr>
          <w:gridAfter w:val="2"/>
          <w:wAfter w:w="24" w:type="dxa"/>
          <w:trHeight w:val="403"/>
        </w:trPr>
        <w:tc>
          <w:tcPr>
            <w:tcW w:w="2700" w:type="dxa"/>
          </w:tcPr>
          <w:p w14:paraId="4BE439D8" w14:textId="77777777" w:rsidR="00593549" w:rsidRPr="00EF3162" w:rsidRDefault="00593549" w:rsidP="0059354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BF627" w14:textId="10FA34BE" w:rsidR="00593549" w:rsidRPr="00593549" w:rsidRDefault="00593549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434,837</w:t>
            </w:r>
          </w:p>
        </w:tc>
        <w:tc>
          <w:tcPr>
            <w:tcW w:w="272" w:type="dxa"/>
          </w:tcPr>
          <w:p w14:paraId="4D6EF21C" w14:textId="77777777" w:rsidR="00593549" w:rsidRPr="00593549" w:rsidRDefault="00593549" w:rsidP="005935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4B0200" w14:textId="64028DEE" w:rsidR="00593549" w:rsidRPr="002F77E9" w:rsidRDefault="00EC15FD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389,09</w:t>
            </w:r>
            <w:r w:rsidR="002F77E9" w:rsidRPr="002F7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3C988E12" w14:textId="77777777" w:rsidR="00593549" w:rsidRPr="002F77E9" w:rsidRDefault="00593549" w:rsidP="005935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F1ABC" w14:textId="31BBEEA1" w:rsidR="00593549" w:rsidRPr="002F77E9" w:rsidRDefault="00EC15FD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64018219" w14:textId="77777777" w:rsidR="00593549" w:rsidRPr="002F77E9" w:rsidRDefault="00593549" w:rsidP="005935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8F730" w14:textId="03529139" w:rsidR="00593549" w:rsidRPr="002F77E9" w:rsidRDefault="00EC15FD" w:rsidP="00EC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0C5FBAD1" w14:textId="77777777" w:rsidR="00593549" w:rsidRPr="002F77E9" w:rsidRDefault="00593549" w:rsidP="00EC15FD">
            <w:pPr>
              <w:tabs>
                <w:tab w:val="clear" w:pos="907"/>
                <w:tab w:val="decimal" w:pos="706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E9740" w14:textId="21035FB8" w:rsidR="00593549" w:rsidRPr="002F77E9" w:rsidRDefault="00EC15FD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93549" w:rsidRPr="002F7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449,339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99F5D54" w14:textId="77777777" w:rsidR="004D423D" w:rsidRDefault="004D423D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  <w:cs/>
        </w:rPr>
      </w:pPr>
    </w:p>
    <w:p w14:paraId="45D914A8" w14:textId="77777777" w:rsidR="000F585B" w:rsidRDefault="000F585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F585B">
        <w:rPr>
          <w:rFonts w:ascii="Angsana New" w:hAnsi="Angsana New"/>
          <w:i/>
          <w:iCs/>
          <w:sz w:val="30"/>
          <w:szCs w:val="30"/>
        </w:rPr>
        <w:t>(</w:t>
      </w:r>
      <w:r w:rsidRPr="000F585B">
        <w:rPr>
          <w:rFonts w:ascii="Angsana New" w:hAnsi="Angsana New"/>
          <w:i/>
          <w:iCs/>
          <w:sz w:val="30"/>
          <w:szCs w:val="30"/>
          <w:cs/>
        </w:rPr>
        <w:t>ข.</w:t>
      </w:r>
      <w:r w:rsidRPr="000F585B">
        <w:rPr>
          <w:rFonts w:ascii="Angsana New" w:hAnsi="Angsana New"/>
          <w:i/>
          <w:iCs/>
          <w:sz w:val="30"/>
          <w:szCs w:val="30"/>
        </w:rPr>
        <w:t xml:space="preserve">3) </w:t>
      </w:r>
      <w:r w:rsidRPr="000F585B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54CE4BFA" w14:textId="77777777" w:rsidR="000F585B" w:rsidRPr="000F585B" w:rsidRDefault="000F585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CB42017" w14:textId="59233C53" w:rsidR="000F585B" w:rsidRDefault="000F585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  <w:r w:rsidRPr="000F585B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2D2A704F" w14:textId="77777777" w:rsidR="000F585B" w:rsidRDefault="000F585B" w:rsidP="004D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</w:p>
    <w:p w14:paraId="74198F65" w14:textId="2DB6D00D" w:rsidR="000F585B" w:rsidRDefault="000F585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 w:hanging="684"/>
        <w:jc w:val="thaiDistribute"/>
        <w:rPr>
          <w:rFonts w:ascii="Angsana New" w:hAnsi="Angsana New"/>
          <w:sz w:val="30"/>
          <w:szCs w:val="30"/>
        </w:rPr>
      </w:pPr>
      <w:r w:rsidRPr="000F585B">
        <w:rPr>
          <w:rFonts w:ascii="Angsana New" w:hAnsi="Angsana New"/>
          <w:sz w:val="30"/>
          <w:szCs w:val="30"/>
        </w:rPr>
        <w:t>(</w:t>
      </w:r>
      <w:r w:rsidRPr="000F585B">
        <w:rPr>
          <w:rFonts w:ascii="Angsana New" w:hAnsi="Angsana New"/>
          <w:sz w:val="30"/>
          <w:szCs w:val="30"/>
          <w:cs/>
        </w:rPr>
        <w:t>ข.</w:t>
      </w:r>
      <w:r w:rsidRPr="000F585B">
        <w:rPr>
          <w:rFonts w:ascii="Angsana New" w:hAnsi="Angsana New"/>
          <w:sz w:val="30"/>
          <w:szCs w:val="30"/>
        </w:rPr>
        <w:t>3.1)</w:t>
      </w:r>
      <w:r>
        <w:rPr>
          <w:rFonts w:ascii="Angsana New" w:hAnsi="Angsana New"/>
          <w:sz w:val="30"/>
          <w:szCs w:val="30"/>
        </w:rPr>
        <w:tab/>
      </w:r>
      <w:r w:rsidRPr="000F585B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593A532A" w14:textId="77777777" w:rsidR="000F585B" w:rsidRDefault="000F585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14:paraId="5427C628" w14:textId="1ED335B8" w:rsidR="000F585B" w:rsidRDefault="000F585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0F585B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</w:t>
      </w:r>
      <w:r>
        <w:rPr>
          <w:rFonts w:ascii="Angsana New" w:hAnsi="Angsana New"/>
          <w:sz w:val="30"/>
          <w:szCs w:val="30"/>
        </w:rPr>
        <w:t xml:space="preserve">         </w:t>
      </w:r>
      <w:r w:rsidRPr="000F585B">
        <w:rPr>
          <w:rFonts w:ascii="Angsana New" w:hAnsi="Angsana New"/>
          <w:sz w:val="30"/>
          <w:szCs w:val="30"/>
          <w:cs/>
        </w:rPr>
        <w:t>ที่คาดการณ์ว่าจะเกิดขึ้นในภายหลัง</w:t>
      </w:r>
    </w:p>
    <w:p w14:paraId="6A5A3A6D" w14:textId="77777777" w:rsidR="000F585B" w:rsidRDefault="000F585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14"/>
        <w:jc w:val="thaiDistribute"/>
        <w:rPr>
          <w:rFonts w:ascii="Angsana New" w:hAnsi="Angsana New"/>
          <w:sz w:val="30"/>
          <w:szCs w:val="30"/>
        </w:rPr>
      </w:pPr>
    </w:p>
    <w:p w14:paraId="32E02A0F" w14:textId="77777777" w:rsidR="00802F71" w:rsidRDefault="00802F71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720"/>
        <w:gridCol w:w="270"/>
        <w:gridCol w:w="900"/>
        <w:gridCol w:w="270"/>
        <w:gridCol w:w="720"/>
        <w:gridCol w:w="270"/>
        <w:gridCol w:w="900"/>
        <w:gridCol w:w="270"/>
        <w:gridCol w:w="900"/>
      </w:tblGrid>
      <w:tr w:rsidR="00651829" w:rsidRPr="00F12F73" w14:paraId="482A4656" w14:textId="77777777" w:rsidTr="00F12F73">
        <w:trPr>
          <w:trHeight w:val="30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FEAC7" w14:textId="77777777" w:rsidR="00651829" w:rsidRPr="00F12F73" w:rsidRDefault="00651829" w:rsidP="002D2F07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612449A6" w14:textId="5D185182" w:rsidR="00651829" w:rsidRPr="00F12F73" w:rsidRDefault="0065182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2F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1829" w:rsidRPr="00F12F73" w14:paraId="4FD88279" w14:textId="77777777" w:rsidTr="00F12F73">
        <w:trPr>
          <w:trHeight w:val="30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C754D" w14:textId="77777777" w:rsidR="00651829" w:rsidRPr="00F12F73" w:rsidRDefault="00651829" w:rsidP="002D2F07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56C43C26" w14:textId="473874BE" w:rsidR="00651829" w:rsidRPr="00F12F73" w:rsidRDefault="0065182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D1134B" w14:textId="6AFBBE66" w:rsidR="00651829" w:rsidRPr="00F12F73" w:rsidRDefault="0065182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42378A8" w14:textId="331F934B" w:rsidR="00651829" w:rsidRPr="00F12F73" w:rsidRDefault="00651829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51829" w:rsidRPr="00F12F73" w14:paraId="78951E1D" w14:textId="77777777" w:rsidTr="00802F71">
        <w:trPr>
          <w:trHeight w:val="641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28A7E" w14:textId="77777777" w:rsidR="00651829" w:rsidRPr="00F12F73" w:rsidRDefault="00651829" w:rsidP="00A2247B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1AB802FB" w14:textId="143CCBE5" w:rsidR="00802F71" w:rsidRPr="00F12F73" w:rsidRDefault="00651829" w:rsidP="00802F71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12F7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12F7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12F7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3831C" w14:textId="15D8EF74" w:rsidR="00651829" w:rsidRPr="00F12F73" w:rsidRDefault="00651829" w:rsidP="00F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เงินเหรียญ</w:t>
            </w:r>
          </w:p>
          <w:p w14:paraId="20570CC2" w14:textId="7B66D8A5" w:rsidR="00802F71" w:rsidRPr="00F12F73" w:rsidRDefault="00651829" w:rsidP="0080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914372" w14:textId="77777777" w:rsidR="00651829" w:rsidRPr="00F12F73" w:rsidRDefault="00651829" w:rsidP="00A2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DD54581" w14:textId="76E17303" w:rsidR="00651829" w:rsidRPr="00F12F73" w:rsidRDefault="00651829" w:rsidP="00F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E04DD3" w14:textId="77777777" w:rsidR="00651829" w:rsidRPr="00F12F73" w:rsidRDefault="00651829" w:rsidP="00A2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FA7415" w14:textId="77777777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</w:p>
          <w:p w14:paraId="53DE6E70" w14:textId="1734D5CA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ฟรังก์สวิส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CAE0AE" w14:textId="77777777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8950792" w14:textId="091E527D" w:rsidR="00651829" w:rsidRPr="00F12F73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เงินหยวน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D83E95" w14:textId="414469A0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65CA1" w14:textId="77777777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เงินเหรียญ</w:t>
            </w:r>
          </w:p>
          <w:p w14:paraId="47E59001" w14:textId="469C4DFA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D240D7" w14:textId="77777777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E6713" w14:textId="7E870957" w:rsidR="00651829" w:rsidRPr="00F12F73" w:rsidRDefault="00651829" w:rsidP="00CE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sz w:val="24"/>
                <w:szCs w:val="24"/>
                <w:cs/>
              </w:rPr>
              <w:t>เงินยูโร</w:t>
            </w:r>
          </w:p>
        </w:tc>
      </w:tr>
      <w:tr w:rsidR="0024789D" w:rsidRPr="00F12F73" w14:paraId="177D52B8" w14:textId="77777777" w:rsidTr="00922584">
        <w:trPr>
          <w:trHeight w:val="30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A1F53" w14:textId="77777777" w:rsidR="0024789D" w:rsidRPr="00F12F73" w:rsidRDefault="0024789D" w:rsidP="00A2247B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25FDDFBE" w14:textId="5CB42118" w:rsidR="0024789D" w:rsidRPr="0024789D" w:rsidRDefault="0024789D" w:rsidP="00A2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4789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4789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51829" w:rsidRPr="00F12F73" w14:paraId="64787D31" w14:textId="77777777" w:rsidTr="00F12F7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911039" w14:textId="29F0A06F" w:rsidR="00651829" w:rsidRPr="00F12F73" w:rsidRDefault="00651829" w:rsidP="00A2247B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12F73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2824A9" w14:textId="24A21967" w:rsidR="00651829" w:rsidRPr="00F12F73" w:rsidRDefault="00A54FC2" w:rsidP="00A54FC2">
            <w:pPr>
              <w:spacing w:line="240" w:lineRule="auto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12F73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  <w:r w:rsidR="007F3531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="00651829" w:rsidRPr="00F12F73">
              <w:rPr>
                <w:rFonts w:ascii="Angsana New" w:hAnsi="Angsana New"/>
                <w:spacing w:val="-6"/>
                <w:sz w:val="24"/>
                <w:szCs w:val="24"/>
              </w:rPr>
              <w:t>,842</w:t>
            </w:r>
            <w:r w:rsidRPr="00F12F73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134BF3" w14:textId="77777777" w:rsidR="00651829" w:rsidRPr="00F12F73" w:rsidRDefault="00651829" w:rsidP="002D2F07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579F9" w14:textId="35FC4D3A" w:rsidR="00651829" w:rsidRPr="00F12F73" w:rsidRDefault="00A54FC2" w:rsidP="002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sz w:val="24"/>
                <w:szCs w:val="24"/>
              </w:rPr>
              <w:t>7,838</w:t>
            </w:r>
            <w:r w:rsidRPr="00F12F7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A8D302" w14:textId="77777777" w:rsidR="00651829" w:rsidRPr="00F12F73" w:rsidRDefault="00651829" w:rsidP="002D2F07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1A8183B" w14:textId="1876D268" w:rsidR="00651829" w:rsidRPr="00F12F73" w:rsidRDefault="00A54FC2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sz w:val="24"/>
                <w:szCs w:val="24"/>
              </w:rPr>
              <w:t>1,194</w:t>
            </w:r>
            <w:r w:rsidRPr="00F12F7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B3F1" w14:textId="77777777" w:rsidR="00651829" w:rsidRPr="00F12F73" w:rsidRDefault="00651829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3F496832" w14:textId="06F9C19F" w:rsidR="00651829" w:rsidRPr="00F12F73" w:rsidRDefault="00A54FC2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sz w:val="24"/>
                <w:szCs w:val="24"/>
              </w:rPr>
              <w:t>5,586</w:t>
            </w:r>
            <w:r w:rsidRPr="00F12F7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35375A" w14:textId="5E5007D5" w:rsidR="00651829" w:rsidRPr="00F12F73" w:rsidRDefault="00651829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992EC5" w14:textId="38F1755C" w:rsidR="00651829" w:rsidRPr="00F12F73" w:rsidRDefault="00A54FC2" w:rsidP="002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sz w:val="24"/>
                <w:szCs w:val="24"/>
              </w:rPr>
              <w:t>67,225</w:t>
            </w:r>
            <w:r w:rsidRPr="00F12F7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DA40273" w14:textId="77777777" w:rsidR="00651829" w:rsidRPr="00F12F73" w:rsidRDefault="00651829" w:rsidP="002D2F07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FEC92C" w14:textId="5FAAA5F7" w:rsidR="00651829" w:rsidRPr="00F12F73" w:rsidRDefault="00A54FC2" w:rsidP="002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sz w:val="24"/>
                <w:szCs w:val="24"/>
              </w:rPr>
              <w:t>3,931</w:t>
            </w:r>
            <w:r w:rsidRPr="00F12F7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1829" w:rsidRPr="00F12F73" w14:paraId="55F30692" w14:textId="77777777" w:rsidTr="00F12F73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1FD78" w14:textId="77777777" w:rsidR="00651829" w:rsidRPr="00F12F73" w:rsidRDefault="00651829" w:rsidP="002D2F07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F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</w:p>
          <w:p w14:paraId="7D67A354" w14:textId="37B0A2B7" w:rsidR="00651829" w:rsidRPr="00F12F73" w:rsidRDefault="00651829" w:rsidP="002D2F07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2F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F1C840" w14:textId="3D2A6471" w:rsidR="00651829" w:rsidRPr="00F12F73" w:rsidRDefault="00A54FC2" w:rsidP="00A54FC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F12F73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5</w:t>
            </w:r>
            <w:r w:rsidR="007F3531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9</w:t>
            </w:r>
            <w:r w:rsidR="00651829" w:rsidRPr="00F12F73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,842</w:t>
            </w:r>
            <w:r w:rsidRPr="00F12F73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9C071B" w14:textId="77777777" w:rsidR="00651829" w:rsidRPr="00F12F73" w:rsidRDefault="00651829" w:rsidP="00A54FC2">
            <w:pPr>
              <w:tabs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97810" w14:textId="1FCA7BCE" w:rsidR="00651829" w:rsidRPr="00F12F73" w:rsidRDefault="00A54FC2" w:rsidP="002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b/>
                <w:bCs/>
                <w:sz w:val="24"/>
                <w:szCs w:val="24"/>
              </w:rPr>
              <w:t>7,838</w:t>
            </w: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643BA" w14:textId="77777777" w:rsidR="00651829" w:rsidRPr="00F12F73" w:rsidRDefault="00651829" w:rsidP="002D2F0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5D21B" w14:textId="77777777" w:rsidR="00651829" w:rsidRPr="00F12F73" w:rsidRDefault="00651829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  <w:p w14:paraId="736573FD" w14:textId="217294AF" w:rsidR="00651829" w:rsidRPr="00F12F73" w:rsidRDefault="00A54FC2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b/>
                <w:bCs/>
                <w:sz w:val="24"/>
                <w:szCs w:val="24"/>
              </w:rPr>
              <w:t>1,194</w:t>
            </w: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327DD" w14:textId="77777777" w:rsidR="00651829" w:rsidRPr="00F12F73" w:rsidRDefault="00651829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809D5" w14:textId="77777777" w:rsidR="00651829" w:rsidRPr="00F12F73" w:rsidRDefault="00651829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  <w:p w14:paraId="706A3DDA" w14:textId="3F4E1198" w:rsidR="00651829" w:rsidRPr="00F12F73" w:rsidRDefault="00A54FC2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b/>
                <w:bCs/>
                <w:sz w:val="24"/>
                <w:szCs w:val="24"/>
              </w:rPr>
              <w:t>5,586</w:t>
            </w: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FF52D" w14:textId="7E2F1CA1" w:rsidR="00651829" w:rsidRPr="00F12F73" w:rsidRDefault="00651829" w:rsidP="006C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3D8063" w14:textId="22301F18" w:rsidR="00651829" w:rsidRPr="00F12F73" w:rsidRDefault="00A54FC2" w:rsidP="002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b/>
                <w:bCs/>
                <w:sz w:val="24"/>
                <w:szCs w:val="24"/>
              </w:rPr>
              <w:t>67,225</w:t>
            </w: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27322EA" w14:textId="77777777" w:rsidR="00651829" w:rsidRPr="00F12F73" w:rsidRDefault="00651829" w:rsidP="002D2F0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0F59C0" w14:textId="16730D5F" w:rsidR="00651829" w:rsidRPr="00F12F73" w:rsidRDefault="00A54FC2" w:rsidP="002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51829" w:rsidRPr="00F12F73">
              <w:rPr>
                <w:rFonts w:ascii="Angsana New" w:hAnsi="Angsana New"/>
                <w:b/>
                <w:bCs/>
                <w:sz w:val="24"/>
                <w:szCs w:val="24"/>
              </w:rPr>
              <w:t>3,931</w:t>
            </w:r>
            <w:r w:rsidRPr="00F12F7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651829" w:rsidRPr="00F12F73" w14:paraId="0AA862F1" w14:textId="77777777" w:rsidTr="00F12F73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FF77D" w14:textId="7D07FEBB" w:rsidR="00651829" w:rsidRPr="00F12F73" w:rsidRDefault="00651829" w:rsidP="00651829">
            <w:pPr>
              <w:spacing w:line="240" w:lineRule="auto"/>
              <w:ind w:firstLine="72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D65832" w14:textId="2D1B978F" w:rsidR="00651829" w:rsidRPr="00F12F73" w:rsidRDefault="008353AE" w:rsidP="008353AE">
            <w:pPr>
              <w:tabs>
                <w:tab w:val="clear" w:pos="680"/>
                <w:tab w:val="left" w:pos="521"/>
              </w:tabs>
              <w:spacing w:line="240" w:lineRule="auto"/>
              <w:ind w:left="-199" w:right="6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12F73">
              <w:rPr>
                <w:rFonts w:ascii="Angsana New" w:hAnsi="Angsana New"/>
                <w:spacing w:val="-6"/>
                <w:sz w:val="24"/>
                <w:szCs w:val="24"/>
              </w:rPr>
              <w:t>1,087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22B37" w14:textId="77777777" w:rsidR="00651829" w:rsidRPr="00F12F73" w:rsidRDefault="00651829" w:rsidP="00651829">
            <w:pPr>
              <w:tabs>
                <w:tab w:val="decimal" w:pos="60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940A789" w14:textId="7EFD1963" w:rsidR="00651829" w:rsidRPr="00F12F73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decimal" w:pos="600"/>
              </w:tabs>
              <w:spacing w:line="240" w:lineRule="auto"/>
              <w:ind w:left="-105" w:right="-2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21854" w14:textId="77777777" w:rsidR="00651829" w:rsidRPr="00F12F73" w:rsidRDefault="00651829" w:rsidP="0065182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47210" w14:textId="64531255" w:rsidR="00651829" w:rsidRPr="00F12F73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0EA98" w14:textId="77777777" w:rsidR="00651829" w:rsidRPr="00F12F73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56A70" w14:textId="1D7B2D48" w:rsidR="00651829" w:rsidRPr="00F12F73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81958" w14:textId="36D3CDA8" w:rsidR="00651829" w:rsidRPr="00F12F73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A1385C" w14:textId="455F7650" w:rsidR="00651829" w:rsidRPr="00F12F73" w:rsidRDefault="00651829" w:rsidP="002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1</w:t>
            </w:r>
            <w:r w:rsidR="002E1DEA" w:rsidRPr="00F12F73">
              <w:rPr>
                <w:rFonts w:ascii="Angsana New" w:hAnsi="Angsana New"/>
                <w:sz w:val="24"/>
                <w:szCs w:val="24"/>
              </w:rPr>
              <w:t>63,791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FBF0C5" w14:textId="77777777" w:rsidR="00651829" w:rsidRPr="00F12F73" w:rsidRDefault="00651829" w:rsidP="0065182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7509D1F" w14:textId="29EC73C8" w:rsidR="00651829" w:rsidRPr="00F12F73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F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1829" w:rsidRPr="00F12F73" w14:paraId="603058ED" w14:textId="77777777" w:rsidTr="00F12F73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7E43D0" w14:textId="21D52178" w:rsidR="00651829" w:rsidRPr="00F12F73" w:rsidRDefault="00651829" w:rsidP="00651829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F7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FC6FD0" w14:textId="508214D7" w:rsidR="00651829" w:rsidRPr="007F3531" w:rsidRDefault="00A54FC2" w:rsidP="00B26B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7F3531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(</w:t>
            </w:r>
            <w:r w:rsidR="00651829" w:rsidRPr="007F3531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5</w:t>
            </w:r>
            <w:r w:rsidR="007F3531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8</w:t>
            </w:r>
            <w:r w:rsidRPr="007F3531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,</w:t>
            </w:r>
            <w:r w:rsidR="007F3531" w:rsidRPr="007F3531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755</w:t>
            </w:r>
            <w:r w:rsidRPr="007F3531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5A2B98" w14:textId="77777777" w:rsidR="00651829" w:rsidRPr="007F3531" w:rsidRDefault="00651829" w:rsidP="00B26BF7">
            <w:pPr>
              <w:tabs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7466E" w14:textId="3B647E8A" w:rsidR="00651829" w:rsidRPr="007F3531" w:rsidRDefault="00DB3440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decimal" w:pos="600"/>
              </w:tabs>
              <w:spacing w:line="240" w:lineRule="auto"/>
              <w:ind w:left="-105" w:right="-28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(7,838)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35C16" w14:textId="77777777" w:rsidR="00651829" w:rsidRPr="007F3531" w:rsidRDefault="00651829" w:rsidP="0065182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56CFE" w14:textId="76442565" w:rsidR="00651829" w:rsidRPr="007F3531" w:rsidRDefault="00DB3440" w:rsidP="00DB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(1,194)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E4A4E" w14:textId="77777777" w:rsidR="00651829" w:rsidRPr="007F3531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4493D" w14:textId="2CBF4910" w:rsidR="00651829" w:rsidRPr="007F3531" w:rsidRDefault="00DB3440" w:rsidP="00DB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(5,586)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65A622" w14:textId="775144AB" w:rsidR="00651829" w:rsidRPr="007F3531" w:rsidRDefault="00651829" w:rsidP="0065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DA3145B" w14:textId="45055B57" w:rsidR="00651829" w:rsidRPr="007F3531" w:rsidRDefault="002E1DEA" w:rsidP="002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F736A0" w:rsidRPr="007F353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A54FC2" w:rsidRPr="007F353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450EC20" w14:textId="77777777" w:rsidR="00651829" w:rsidRPr="00F12F73" w:rsidRDefault="00651829" w:rsidP="0065182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F7F42BE" w14:textId="7135880F" w:rsidR="00651829" w:rsidRPr="00F12F73" w:rsidRDefault="00DB3440" w:rsidP="00DB34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(3,931)</w:t>
            </w:r>
          </w:p>
        </w:tc>
      </w:tr>
    </w:tbl>
    <w:p w14:paraId="18A477FC" w14:textId="77777777" w:rsidR="00A2247B" w:rsidRPr="00152763" w:rsidRDefault="00A2247B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14"/>
        <w:jc w:val="thaiDistribute"/>
        <w:rPr>
          <w:rFonts w:ascii="Angsana New" w:hAnsi="Angsana New"/>
          <w:sz w:val="28"/>
          <w:szCs w:val="28"/>
        </w:rPr>
      </w:pPr>
    </w:p>
    <w:tbl>
      <w:tblPr>
        <w:tblW w:w="855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00"/>
        <w:gridCol w:w="270"/>
        <w:gridCol w:w="900"/>
        <w:gridCol w:w="270"/>
        <w:gridCol w:w="1119"/>
        <w:gridCol w:w="270"/>
        <w:gridCol w:w="1041"/>
      </w:tblGrid>
      <w:tr w:rsidR="00E17EB1" w:rsidRPr="006F183F" w14:paraId="5F882EA0" w14:textId="77777777" w:rsidTr="00152763">
        <w:trPr>
          <w:trHeight w:val="30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52C2C" w14:textId="77777777" w:rsidR="00E17EB1" w:rsidRPr="006F183F" w:rsidRDefault="00E17EB1" w:rsidP="00AD09D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AC6AC0" w14:textId="3740CAE8" w:rsidR="00E17EB1" w:rsidRPr="006F183F" w:rsidRDefault="00E17EB1" w:rsidP="00AD09D9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183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7EB1" w:rsidRPr="006F183F" w14:paraId="28316B85" w14:textId="77777777" w:rsidTr="00152763">
        <w:trPr>
          <w:trHeight w:val="30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19907" w14:textId="77777777" w:rsidR="00E17EB1" w:rsidRPr="006F183F" w:rsidRDefault="00E17EB1" w:rsidP="00AD09D9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4F086068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675ED6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BADDE2F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E17EB1" w:rsidRPr="006F183F" w14:paraId="14CDB874" w14:textId="77777777" w:rsidTr="00152763">
        <w:trPr>
          <w:trHeight w:val="30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A5E21" w14:textId="77777777" w:rsidR="00E17EB1" w:rsidRPr="006F183F" w:rsidRDefault="00E17EB1" w:rsidP="00AD09D9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4AE9E5D7" w14:textId="77777777" w:rsidR="00E17EB1" w:rsidRPr="006F183F" w:rsidRDefault="00E17EB1" w:rsidP="00AD09D9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F183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F183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F183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233862" w14:textId="301B750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เงินเหรียญ</w:t>
            </w:r>
          </w:p>
          <w:p w14:paraId="43B6744C" w14:textId="6CC080D6" w:rsidR="00E17EB1" w:rsidRPr="006F183F" w:rsidRDefault="00E17EB1" w:rsidP="0015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986DBD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CE4515" w14:textId="77777777" w:rsidR="00152763" w:rsidRPr="006F183F" w:rsidRDefault="00152763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F55C2D" w14:textId="510E9C62" w:rsidR="00E17EB1" w:rsidRPr="006F183F" w:rsidRDefault="00E17EB1" w:rsidP="0015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DDFAF8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F1E705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</w:p>
          <w:p w14:paraId="4C386616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ฟรังก์สวิส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B12778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3F963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เงินเหรียญ</w:t>
            </w:r>
          </w:p>
          <w:p w14:paraId="6FC34026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80F54E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F82C8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591D81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sz w:val="24"/>
                <w:szCs w:val="24"/>
                <w:cs/>
              </w:rPr>
              <w:t>เงินยูโร</w:t>
            </w:r>
          </w:p>
        </w:tc>
      </w:tr>
      <w:tr w:rsidR="0024789D" w:rsidRPr="006F183F" w14:paraId="0F61438B" w14:textId="77777777" w:rsidTr="00152763">
        <w:trPr>
          <w:trHeight w:val="30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A04C5" w14:textId="77777777" w:rsidR="0024789D" w:rsidRPr="006F183F" w:rsidRDefault="0024789D" w:rsidP="00AD09D9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</w:tcPr>
          <w:p w14:paraId="2FD4BCF1" w14:textId="395444B8" w:rsidR="0024789D" w:rsidRPr="006F183F" w:rsidRDefault="0024789D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F183F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6F183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17EB1" w:rsidRPr="006F183F" w14:paraId="37DD4954" w14:textId="77777777" w:rsidTr="001527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68E4BE" w14:textId="77777777" w:rsidR="00E17EB1" w:rsidRPr="006F183F" w:rsidRDefault="00E17EB1" w:rsidP="00AD09D9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F183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1C1E2C" w14:textId="2189DDDD" w:rsidR="00E17EB1" w:rsidRPr="00676E61" w:rsidRDefault="00B26BF7" w:rsidP="006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676E61">
              <w:rPr>
                <w:rFonts w:ascii="Angsana New" w:hAnsi="Angsana New"/>
                <w:sz w:val="24"/>
                <w:szCs w:val="24"/>
              </w:rPr>
              <w:t>(</w:t>
            </w:r>
            <w:r w:rsidR="00E17EB1" w:rsidRPr="00676E61">
              <w:rPr>
                <w:rFonts w:ascii="Angsana New" w:hAnsi="Angsana New"/>
                <w:sz w:val="24"/>
                <w:szCs w:val="24"/>
              </w:rPr>
              <w:t>56,</w:t>
            </w:r>
            <w:r w:rsidR="007F3531" w:rsidRPr="00676E61">
              <w:rPr>
                <w:rFonts w:ascii="Angsana New" w:hAnsi="Angsana New"/>
                <w:sz w:val="24"/>
                <w:szCs w:val="24"/>
              </w:rPr>
              <w:t>84</w:t>
            </w:r>
            <w:r w:rsidR="00E17EB1" w:rsidRPr="00676E61">
              <w:rPr>
                <w:rFonts w:ascii="Angsana New" w:hAnsi="Angsana New"/>
                <w:sz w:val="24"/>
                <w:szCs w:val="24"/>
              </w:rPr>
              <w:t>2</w:t>
            </w:r>
            <w:r w:rsidRPr="00676E6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E4CF5" w14:textId="77777777" w:rsidR="00E17EB1" w:rsidRPr="006F183F" w:rsidRDefault="00E17EB1" w:rsidP="00B26BF7">
            <w:pPr>
              <w:spacing w:line="240" w:lineRule="auto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9B3E13" w14:textId="0AA38FFF" w:rsidR="00E17EB1" w:rsidRPr="006F183F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(</w:t>
            </w:r>
            <w:r w:rsidR="00E17EB1" w:rsidRPr="006F183F">
              <w:rPr>
                <w:rFonts w:ascii="Angsana New" w:hAnsi="Angsana New"/>
                <w:sz w:val="24"/>
                <w:szCs w:val="24"/>
              </w:rPr>
              <w:t>7,838</w:t>
            </w:r>
            <w:r w:rsidRPr="006F183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A94E65" w14:textId="77777777" w:rsidR="00E17EB1" w:rsidRPr="006F183F" w:rsidRDefault="00E17EB1" w:rsidP="00AD09D9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C315D52" w14:textId="274B829C" w:rsidR="00E17EB1" w:rsidRPr="006F183F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(</w:t>
            </w:r>
            <w:r w:rsidR="00E17EB1" w:rsidRPr="006F183F">
              <w:rPr>
                <w:rFonts w:ascii="Angsana New" w:hAnsi="Angsana New"/>
                <w:sz w:val="24"/>
                <w:szCs w:val="24"/>
              </w:rPr>
              <w:t>1,194</w:t>
            </w:r>
            <w:r w:rsidRPr="006F183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5EA74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9051E9" w14:textId="341ACF01" w:rsidR="00E17EB1" w:rsidRPr="006F183F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(</w:t>
            </w:r>
            <w:r w:rsidR="00E17EB1" w:rsidRPr="006F183F">
              <w:rPr>
                <w:rFonts w:ascii="Angsana New" w:hAnsi="Angsana New"/>
                <w:sz w:val="24"/>
                <w:szCs w:val="24"/>
              </w:rPr>
              <w:t>67,225</w:t>
            </w:r>
            <w:r w:rsidRPr="006F183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CA33587" w14:textId="77777777" w:rsidR="00E17EB1" w:rsidRPr="006F183F" w:rsidRDefault="00E17EB1" w:rsidP="00AD09D9">
            <w:pPr>
              <w:spacing w:line="240" w:lineRule="auto"/>
              <w:ind w:firstLine="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496CBC" w14:textId="6BABB658" w:rsidR="00E17EB1" w:rsidRPr="006F183F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(</w:t>
            </w:r>
            <w:r w:rsidR="00E17EB1" w:rsidRPr="006F183F">
              <w:rPr>
                <w:rFonts w:ascii="Angsana New" w:hAnsi="Angsana New"/>
                <w:sz w:val="24"/>
                <w:szCs w:val="24"/>
              </w:rPr>
              <w:t>3,931</w:t>
            </w:r>
            <w:r w:rsidRPr="006F183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17EB1" w:rsidRPr="006F183F" w14:paraId="0F2146BF" w14:textId="77777777" w:rsidTr="00152763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2FDF9" w14:textId="77777777" w:rsidR="00E17EB1" w:rsidRPr="006F183F" w:rsidRDefault="00E17EB1" w:rsidP="00AD09D9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183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</w:p>
          <w:p w14:paraId="6DE606DB" w14:textId="77777777" w:rsidR="00E17EB1" w:rsidRPr="006F183F" w:rsidRDefault="00E17EB1" w:rsidP="00AD09D9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183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A1F1C0" w14:textId="7B710E30" w:rsidR="00E17EB1" w:rsidRPr="00676E61" w:rsidRDefault="00B26BF7" w:rsidP="006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E6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17EB1" w:rsidRPr="00676E61">
              <w:rPr>
                <w:rFonts w:ascii="Angsana New" w:hAnsi="Angsana New"/>
                <w:b/>
                <w:bCs/>
                <w:sz w:val="24"/>
                <w:szCs w:val="24"/>
              </w:rPr>
              <w:t>56,</w:t>
            </w:r>
            <w:r w:rsidR="00676E61">
              <w:rPr>
                <w:rFonts w:ascii="Angsana New" w:hAnsi="Angsana New"/>
                <w:b/>
                <w:bCs/>
                <w:sz w:val="24"/>
                <w:szCs w:val="24"/>
              </w:rPr>
              <w:t>84</w:t>
            </w:r>
            <w:r w:rsidR="00E17EB1" w:rsidRPr="00676E6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676E6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425B2" w14:textId="77777777" w:rsidR="00E17EB1" w:rsidRPr="006F183F" w:rsidRDefault="00E17EB1" w:rsidP="00B26BF7">
            <w:pPr>
              <w:tabs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6FA6E" w14:textId="57C8ED84" w:rsidR="00E17EB1" w:rsidRPr="006F183F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183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17EB1" w:rsidRPr="006F183F">
              <w:rPr>
                <w:rFonts w:ascii="Angsana New" w:hAnsi="Angsana New"/>
                <w:b/>
                <w:bCs/>
                <w:sz w:val="24"/>
                <w:szCs w:val="24"/>
              </w:rPr>
              <w:t>7,838</w:t>
            </w:r>
            <w:r w:rsidRPr="006F183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1FC7E" w14:textId="77777777" w:rsidR="00E17EB1" w:rsidRPr="006F183F" w:rsidRDefault="00E17EB1" w:rsidP="00AD09D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03FE6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  <w:p w14:paraId="1E001108" w14:textId="16DE74BD" w:rsidR="00E17EB1" w:rsidRPr="006F183F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183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17EB1" w:rsidRPr="006F183F">
              <w:rPr>
                <w:rFonts w:ascii="Angsana New" w:hAnsi="Angsana New"/>
                <w:b/>
                <w:bCs/>
                <w:sz w:val="24"/>
                <w:szCs w:val="24"/>
              </w:rPr>
              <w:t>1,194</w:t>
            </w:r>
            <w:r w:rsidRPr="006F183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A1569" w14:textId="77777777" w:rsidR="00E17EB1" w:rsidRPr="006F183F" w:rsidRDefault="00E17EB1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3404C8" w14:textId="03841995" w:rsidR="00E17EB1" w:rsidRPr="007F3531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17EB1" w:rsidRPr="007F3531">
              <w:rPr>
                <w:rFonts w:ascii="Angsana New" w:hAnsi="Angsana New"/>
                <w:b/>
                <w:bCs/>
                <w:sz w:val="24"/>
                <w:szCs w:val="24"/>
              </w:rPr>
              <w:t>67,225</w:t>
            </w: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A849DD" w14:textId="77777777" w:rsidR="00E17EB1" w:rsidRPr="006F183F" w:rsidRDefault="00E17EB1" w:rsidP="00AD09D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6A1FD" w14:textId="357F2FD3" w:rsidR="00E17EB1" w:rsidRPr="006F183F" w:rsidRDefault="00B26BF7" w:rsidP="00AD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183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17EB1" w:rsidRPr="006F183F">
              <w:rPr>
                <w:rFonts w:ascii="Angsana New" w:hAnsi="Angsana New"/>
                <w:b/>
                <w:bCs/>
                <w:sz w:val="24"/>
                <w:szCs w:val="24"/>
              </w:rPr>
              <w:t>3,931</w:t>
            </w:r>
            <w:r w:rsidRPr="006F183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2E1DEA" w:rsidRPr="006F183F" w14:paraId="4CF7E88A" w14:textId="77777777" w:rsidTr="00152763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A3CD14" w14:textId="77777777" w:rsidR="002E1DEA" w:rsidRPr="006F183F" w:rsidRDefault="002E1DEA" w:rsidP="002E1DEA">
            <w:pPr>
              <w:spacing w:line="240" w:lineRule="auto"/>
              <w:ind w:firstLine="72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FF3AE0" w14:textId="31F44558" w:rsidR="002E1DEA" w:rsidRPr="00676E61" w:rsidRDefault="002E1DEA" w:rsidP="006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676E61">
              <w:rPr>
                <w:rFonts w:ascii="Angsana New" w:hAnsi="Angsana New"/>
                <w:sz w:val="24"/>
                <w:szCs w:val="24"/>
              </w:rPr>
              <w:t>1,087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828F93" w14:textId="77777777" w:rsidR="002E1DEA" w:rsidRPr="006F183F" w:rsidRDefault="002E1DEA" w:rsidP="002E1DEA">
            <w:pPr>
              <w:tabs>
                <w:tab w:val="clear" w:pos="680"/>
                <w:tab w:val="left" w:pos="521"/>
                <w:tab w:val="decimal" w:pos="600"/>
              </w:tabs>
              <w:spacing w:line="240" w:lineRule="auto"/>
              <w:ind w:left="-199" w:right="6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5CAB8F7" w14:textId="77777777" w:rsidR="002E1DEA" w:rsidRPr="006F183F" w:rsidRDefault="002E1DEA" w:rsidP="002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decimal" w:pos="600"/>
              </w:tabs>
              <w:spacing w:line="240" w:lineRule="auto"/>
              <w:ind w:left="-105" w:right="-2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6CF46" w14:textId="77777777" w:rsidR="002E1DEA" w:rsidRPr="006F183F" w:rsidRDefault="002E1DEA" w:rsidP="002E1DE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7E5B" w14:textId="77777777" w:rsidR="002E1DEA" w:rsidRPr="006F183F" w:rsidRDefault="002E1DEA" w:rsidP="002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E3F4C" w14:textId="77777777" w:rsidR="002E1DEA" w:rsidRPr="006F183F" w:rsidRDefault="002E1DEA" w:rsidP="002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CF4970" w14:textId="522A35FF" w:rsidR="002E1DEA" w:rsidRPr="007F3531" w:rsidRDefault="002E1DEA" w:rsidP="002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2" w:right="-109"/>
              <w:rPr>
                <w:rFonts w:ascii="Angsana New" w:hAnsi="Angsana New"/>
                <w:sz w:val="24"/>
                <w:szCs w:val="24"/>
              </w:rPr>
            </w:pPr>
            <w:r w:rsidRPr="007F3531">
              <w:rPr>
                <w:rFonts w:ascii="Angsana New" w:hAnsi="Angsana New"/>
                <w:sz w:val="24"/>
                <w:szCs w:val="24"/>
              </w:rPr>
              <w:t>163,791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4106DC" w14:textId="77777777" w:rsidR="002E1DEA" w:rsidRPr="006F183F" w:rsidRDefault="002E1DEA" w:rsidP="002E1DEA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6B0F01B" w14:textId="77777777" w:rsidR="002E1DEA" w:rsidRPr="006F183F" w:rsidRDefault="002E1DEA" w:rsidP="002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8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E1DEA" w:rsidRPr="006F183F" w14:paraId="74BB5E8F" w14:textId="77777777" w:rsidTr="00152763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A0E0D4" w14:textId="77777777" w:rsidR="002E1DEA" w:rsidRPr="006F183F" w:rsidRDefault="002E1DEA" w:rsidP="002E1DE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183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DE1807" w14:textId="7914F290" w:rsidR="002E1DEA" w:rsidRPr="00676E61" w:rsidRDefault="002E1DEA" w:rsidP="006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E61">
              <w:rPr>
                <w:rFonts w:ascii="Angsana New" w:hAnsi="Angsana New"/>
                <w:b/>
                <w:bCs/>
                <w:sz w:val="24"/>
                <w:szCs w:val="24"/>
              </w:rPr>
              <w:t>(5</w:t>
            </w:r>
            <w:r w:rsidR="007F3531" w:rsidRPr="00676E61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676E6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F3531" w:rsidRPr="00676E61">
              <w:rPr>
                <w:rFonts w:ascii="Angsana New" w:hAnsi="Angsana New"/>
                <w:b/>
                <w:bCs/>
                <w:sz w:val="24"/>
                <w:szCs w:val="24"/>
              </w:rPr>
              <w:t>755</w:t>
            </w:r>
            <w:r w:rsidRPr="00676E6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4CBDC8" w14:textId="77777777" w:rsidR="002E1DEA" w:rsidRPr="006F183F" w:rsidRDefault="002E1DEA" w:rsidP="002E1DEA">
            <w:pPr>
              <w:tabs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9513C" w14:textId="04F8B90B" w:rsidR="002E1DEA" w:rsidRPr="006F183F" w:rsidRDefault="00903BFD" w:rsidP="0090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(7,838)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4E51BF" w14:textId="77777777" w:rsidR="002E1DEA" w:rsidRPr="006F183F" w:rsidRDefault="002E1DEA" w:rsidP="002E1D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2FC41" w14:textId="5AD3D6E3" w:rsidR="002E1DEA" w:rsidRPr="006F183F" w:rsidRDefault="00903BFD" w:rsidP="0090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(1,194)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B42ACC" w14:textId="77777777" w:rsidR="002E1DEA" w:rsidRPr="006F183F" w:rsidRDefault="002E1DEA" w:rsidP="002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DA9E24" w14:textId="59E0B52B" w:rsidR="002E1DEA" w:rsidRPr="007F3531" w:rsidRDefault="007F3531" w:rsidP="002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531">
              <w:rPr>
                <w:rFonts w:ascii="Angsana New" w:hAnsi="Angsana New"/>
                <w:b/>
                <w:bCs/>
                <w:sz w:val="24"/>
                <w:szCs w:val="24"/>
              </w:rPr>
              <w:t>96</w:t>
            </w:r>
            <w:r w:rsidR="002E1DEA" w:rsidRPr="007F3531">
              <w:rPr>
                <w:rFonts w:ascii="Angsana New" w:hAnsi="Angsana New"/>
                <w:b/>
                <w:bCs/>
                <w:sz w:val="24"/>
                <w:szCs w:val="24"/>
              </w:rPr>
              <w:t>,566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CF1903C" w14:textId="77777777" w:rsidR="002E1DEA" w:rsidRPr="006F183F" w:rsidRDefault="002E1DEA" w:rsidP="002E1D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A3740BD" w14:textId="17173680" w:rsidR="002E1DEA" w:rsidRPr="006F183F" w:rsidRDefault="00903BFD" w:rsidP="0090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(3,931)</w:t>
            </w:r>
          </w:p>
        </w:tc>
      </w:tr>
    </w:tbl>
    <w:p w14:paraId="05FFC178" w14:textId="77777777" w:rsidR="00E17EB1" w:rsidRPr="00152763" w:rsidRDefault="00E17EB1" w:rsidP="000F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14"/>
        <w:jc w:val="thaiDistribute"/>
        <w:rPr>
          <w:rFonts w:ascii="Angsana New" w:hAnsi="Angsana New"/>
          <w:sz w:val="28"/>
          <w:szCs w:val="28"/>
          <w:cs/>
        </w:rPr>
      </w:pPr>
    </w:p>
    <w:p w14:paraId="2B4A9589" w14:textId="728591F3" w:rsidR="000F585B" w:rsidRDefault="00A2247B" w:rsidP="00A22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693"/>
        <w:jc w:val="thaiDistribute"/>
        <w:rPr>
          <w:rFonts w:ascii="Angsana New" w:hAnsi="Angsana New"/>
          <w:sz w:val="30"/>
          <w:szCs w:val="30"/>
        </w:rPr>
      </w:pPr>
      <w:r w:rsidRPr="00A2247B">
        <w:rPr>
          <w:rFonts w:ascii="Angsana New" w:hAnsi="Angsana New"/>
          <w:sz w:val="30"/>
          <w:szCs w:val="30"/>
        </w:rPr>
        <w:t>(</w:t>
      </w:r>
      <w:r w:rsidRPr="00A2247B">
        <w:rPr>
          <w:rFonts w:ascii="Angsana New" w:hAnsi="Angsana New"/>
          <w:sz w:val="30"/>
          <w:szCs w:val="30"/>
          <w:cs/>
        </w:rPr>
        <w:t>ข.</w:t>
      </w:r>
      <w:r w:rsidRPr="00A2247B">
        <w:rPr>
          <w:rFonts w:ascii="Angsana New" w:hAnsi="Angsana New"/>
          <w:sz w:val="30"/>
          <w:szCs w:val="30"/>
        </w:rPr>
        <w:t xml:space="preserve">3.2) </w:t>
      </w:r>
      <w:r w:rsidRPr="00A2247B">
        <w:rPr>
          <w:rFonts w:ascii="Angsana New" w:hAnsi="Angsana New"/>
          <w:sz w:val="30"/>
          <w:szCs w:val="30"/>
        </w:rPr>
        <w:tab/>
      </w:r>
      <w:r w:rsidRPr="00A2247B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1BCE61C7" w14:textId="77777777" w:rsidR="00A2247B" w:rsidRPr="00152763" w:rsidRDefault="00A2247B" w:rsidP="00503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7C24A008" w14:textId="3D8DAA27" w:rsidR="0050316B" w:rsidRDefault="0050316B" w:rsidP="00503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0316B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474E">
        <w:rPr>
          <w:rFonts w:ascii="Angsana New" w:hAnsi="Angsana New"/>
          <w:spacing w:val="-6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C8474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8474E">
        <w:rPr>
          <w:rFonts w:ascii="Angsana New" w:hAnsi="Angsana New"/>
          <w:spacing w:val="-6"/>
          <w:sz w:val="30"/>
          <w:szCs w:val="30"/>
          <w:cs/>
        </w:rPr>
        <w:t xml:space="preserve">เนื่องจากเงินกู้ยืม (ดูหมายเหตุข้อ </w:t>
      </w:r>
      <w:r w:rsidRPr="00C8474E">
        <w:rPr>
          <w:rFonts w:ascii="Angsana New" w:hAnsi="Angsana New"/>
          <w:spacing w:val="-6"/>
          <w:sz w:val="30"/>
          <w:szCs w:val="30"/>
        </w:rPr>
        <w:t>1</w:t>
      </w:r>
      <w:r w:rsidR="00DF58E8">
        <w:rPr>
          <w:rFonts w:ascii="Angsana New" w:hAnsi="Angsana New"/>
          <w:spacing w:val="-6"/>
          <w:sz w:val="30"/>
          <w:szCs w:val="30"/>
        </w:rPr>
        <w:t>3</w:t>
      </w:r>
      <w:r w:rsidRPr="00C8474E">
        <w:rPr>
          <w:rFonts w:ascii="Angsana New" w:hAnsi="Angsana New"/>
          <w:spacing w:val="-6"/>
          <w:sz w:val="30"/>
          <w:szCs w:val="30"/>
          <w:cs/>
        </w:rPr>
        <w:t>)</w:t>
      </w:r>
      <w:r w:rsidR="00C8474E">
        <w:rPr>
          <w:rFonts w:ascii="Angsana New" w:hAnsi="Angsana New" w:hint="cs"/>
          <w:sz w:val="30"/>
          <w:szCs w:val="30"/>
          <w:cs/>
        </w:rPr>
        <w:t xml:space="preserve"> </w:t>
      </w:r>
      <w:r w:rsidR="004D4B0C">
        <w:rPr>
          <w:rFonts w:ascii="Angsana New" w:hAnsi="Angsana New"/>
          <w:sz w:val="30"/>
          <w:szCs w:val="30"/>
        </w:rPr>
        <w:t xml:space="preserve">  </w:t>
      </w:r>
      <w:r w:rsidR="004D4B0C" w:rsidRPr="004D4B0C">
        <w:rPr>
          <w:rFonts w:ascii="Angsana New" w:hAnsi="Angsana New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5B1F752" w14:textId="77777777" w:rsidR="00152763" w:rsidRPr="00152763" w:rsidRDefault="00152763" w:rsidP="00503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1267660" w14:textId="7E10E0FF" w:rsidR="00C8474E" w:rsidRPr="00C8474E" w:rsidRDefault="00C8474E" w:rsidP="00C8474E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8474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8220BEF" w14:textId="77777777" w:rsidR="004D423D" w:rsidRPr="00152763" w:rsidRDefault="004D423D" w:rsidP="00C8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8"/>
          <w:szCs w:val="28"/>
        </w:rPr>
      </w:pPr>
    </w:p>
    <w:p w14:paraId="4CEFCAAE" w14:textId="6133396D" w:rsidR="00C8474E" w:rsidRDefault="00C8474E" w:rsidP="00C8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C8474E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C8474E">
        <w:rPr>
          <w:rFonts w:ascii="Angsana New" w:hAnsi="Angsana New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32B09FC" w14:textId="3C2E713E" w:rsidR="00E479D1" w:rsidRPr="006B2DF0" w:rsidRDefault="00E479D1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652AEFDF" w14:textId="77777777" w:rsidR="00E479D1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3"/>
        <w:gridCol w:w="238"/>
        <w:gridCol w:w="1116"/>
        <w:gridCol w:w="273"/>
        <w:gridCol w:w="1075"/>
        <w:gridCol w:w="262"/>
        <w:gridCol w:w="1085"/>
      </w:tblGrid>
      <w:tr w:rsidR="006F19E1" w:rsidRPr="006B2DF0" w14:paraId="54874427" w14:textId="77777777" w:rsidTr="002D2F07">
        <w:trPr>
          <w:tblHeader/>
        </w:trPr>
        <w:tc>
          <w:tcPr>
            <w:tcW w:w="2128" w:type="pct"/>
          </w:tcPr>
          <w:p w14:paraId="7D7D9EAC" w14:textId="3940FE2D" w:rsidR="006F19E1" w:rsidRPr="00DD125D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pct"/>
            <w:gridSpan w:val="3"/>
          </w:tcPr>
          <w:p w14:paraId="573D3839" w14:textId="77777777" w:rsidR="006F19E1" w:rsidRPr="006B2DF0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2A2D9C4" w14:textId="77777777" w:rsidR="006F19E1" w:rsidRPr="006B2DF0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C892619" w14:textId="77777777" w:rsidR="006F19E1" w:rsidRPr="006B2DF0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9E1" w:rsidRPr="006B2DF0" w14:paraId="04191953" w14:textId="77777777" w:rsidTr="002D2F07">
        <w:trPr>
          <w:tblHeader/>
        </w:trPr>
        <w:tc>
          <w:tcPr>
            <w:tcW w:w="2128" w:type="pct"/>
          </w:tcPr>
          <w:p w14:paraId="644E7969" w14:textId="77777777" w:rsidR="006F19E1" w:rsidRPr="00DD125D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3194AAE7" w14:textId="77777777" w:rsidR="006F19E1" w:rsidRPr="006B2DF0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center"/>
          </w:tcPr>
          <w:p w14:paraId="2F6D4021" w14:textId="77777777" w:rsidR="006F19E1" w:rsidRPr="006B2DF0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D41EE29" w14:textId="77777777" w:rsidR="006F19E1" w:rsidRPr="006B2DF0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355A48E7" w14:textId="77777777" w:rsidR="006F19E1" w:rsidRPr="006B2DF0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AB8D9F" w14:textId="77777777" w:rsidR="006F19E1" w:rsidRPr="006B2DF0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47650672" w14:textId="77777777" w:rsidR="006F19E1" w:rsidRPr="006B2DF0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9B51CA8" w14:textId="77777777" w:rsidR="006F19E1" w:rsidRPr="006B2DF0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19E1" w:rsidRPr="006B2DF0" w14:paraId="178F9CD1" w14:textId="77777777" w:rsidTr="002D2F07">
        <w:trPr>
          <w:tblHeader/>
        </w:trPr>
        <w:tc>
          <w:tcPr>
            <w:tcW w:w="2128" w:type="pct"/>
          </w:tcPr>
          <w:p w14:paraId="51ED32C8" w14:textId="77777777" w:rsidR="006F19E1" w:rsidRPr="006B2DF0" w:rsidRDefault="006F19E1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13C21440" w14:textId="77777777" w:rsidR="006F19E1" w:rsidRPr="006B2DF0" w:rsidRDefault="006F19E1" w:rsidP="002D2F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F19E1" w:rsidRPr="006B2DF0" w14:paraId="0A9F0BD4" w14:textId="77777777" w:rsidTr="00194545">
        <w:tc>
          <w:tcPr>
            <w:tcW w:w="2128" w:type="pct"/>
          </w:tcPr>
          <w:p w14:paraId="7B7FAEED" w14:textId="6F037A64" w:rsidR="006F19E1" w:rsidRPr="00DA466E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6C66B25B" w14:textId="77777777" w:rsidR="006F19E1" w:rsidRPr="00B714D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AD53B6E" w14:textId="77777777" w:rsidR="006F19E1" w:rsidRPr="006B2DF0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155B3DE" w14:textId="77777777" w:rsidR="006F19E1" w:rsidRPr="00B714D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FE21B5F" w14:textId="77777777" w:rsidR="006F19E1" w:rsidRPr="006B2DF0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40EF8A" w14:textId="77777777" w:rsidR="006F19E1" w:rsidRPr="006B2DF0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326DDA" w14:textId="77777777" w:rsidR="006F19E1" w:rsidRPr="006B2DF0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7AD338A" w14:textId="77777777" w:rsidR="006F19E1" w:rsidRPr="00B714D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A466E" w:rsidRPr="00DA466E" w14:paraId="6724F430" w14:textId="77777777" w:rsidTr="00194545">
        <w:tc>
          <w:tcPr>
            <w:tcW w:w="2128" w:type="pct"/>
          </w:tcPr>
          <w:p w14:paraId="49988146" w14:textId="0FC332FF" w:rsidR="00DA466E" w:rsidRPr="00DA466E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466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7AA43FA8" w14:textId="2B833436" w:rsidR="00DA466E" w:rsidRPr="003B59AD" w:rsidRDefault="007229A6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B59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2,401</w:t>
            </w:r>
          </w:p>
        </w:tc>
        <w:tc>
          <w:tcPr>
            <w:tcW w:w="131" w:type="pct"/>
          </w:tcPr>
          <w:p w14:paraId="0A2AF916" w14:textId="77777777" w:rsidR="00DA466E" w:rsidRPr="003B59AD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DA26795" w14:textId="4338EF7E" w:rsidR="00DA466E" w:rsidRPr="003B59AD" w:rsidRDefault="007229A6" w:rsidP="0072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B59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A6C8782" w14:textId="77777777" w:rsidR="00DA466E" w:rsidRPr="003B59AD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09771E6" w14:textId="0015FEA1" w:rsidR="00DA466E" w:rsidRPr="003B59AD" w:rsidRDefault="007229A6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9AD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44" w:type="pct"/>
          </w:tcPr>
          <w:p w14:paraId="0CF95F12" w14:textId="77777777" w:rsidR="00DA466E" w:rsidRPr="003B59AD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5C0F933" w14:textId="66D60522" w:rsidR="00DA466E" w:rsidRPr="003B59AD" w:rsidRDefault="007229A6" w:rsidP="0072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B59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F19E1" w:rsidRPr="00C25827" w14:paraId="3D15B008" w14:textId="77777777" w:rsidTr="00194545">
        <w:tc>
          <w:tcPr>
            <w:tcW w:w="2128" w:type="pct"/>
          </w:tcPr>
          <w:p w14:paraId="12957D90" w14:textId="06134260" w:rsidR="006F19E1" w:rsidRPr="00C96A48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0BFEC3F9" w14:textId="77777777" w:rsidR="006F19E1" w:rsidRPr="00B714D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7B0E5F2" w14:textId="77777777" w:rsidR="006F19E1" w:rsidRPr="00C25827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6872617C" w14:textId="6B466165" w:rsidR="006F19E1" w:rsidRPr="00B714D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712B375" w14:textId="77777777" w:rsidR="006F19E1" w:rsidRPr="00C25827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37B4812" w14:textId="77777777" w:rsidR="006F19E1" w:rsidRPr="00C25827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88E00F" w14:textId="77777777" w:rsidR="006F19E1" w:rsidRPr="00C25827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D0893AA" w14:textId="4D12F4CE" w:rsidR="006F19E1" w:rsidRPr="00B714D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F19E1" w:rsidRPr="006B2DF0" w14:paraId="30C8AA5A" w14:textId="77777777" w:rsidTr="00DA466E">
        <w:tc>
          <w:tcPr>
            <w:tcW w:w="2128" w:type="pct"/>
          </w:tcPr>
          <w:p w14:paraId="3512DD6C" w14:textId="77777777" w:rsidR="006F19E1" w:rsidRPr="00CE030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03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40F037E" w14:textId="6936DF10" w:rsidR="00DA466E" w:rsidRPr="00CE030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03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645" w:type="pct"/>
          </w:tcPr>
          <w:p w14:paraId="4F05B16B" w14:textId="77777777" w:rsidR="006F19E1" w:rsidRPr="00CE030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743C00" w14:textId="77777777" w:rsidR="006F19E1" w:rsidRPr="00CE030C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E2E9595" w14:textId="77777777" w:rsidR="006F19E1" w:rsidRPr="00CE030C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2D36D8" w14:textId="77777777" w:rsidR="006F19E1" w:rsidRPr="00CE030C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9DBB68" w14:textId="77777777" w:rsidR="006F19E1" w:rsidRPr="00CE030C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2B74CE" w14:textId="77777777" w:rsidR="006F19E1" w:rsidRPr="00DA466E" w:rsidRDefault="006F19E1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</w:tcPr>
          <w:p w14:paraId="292CA528" w14:textId="77777777" w:rsidR="006F19E1" w:rsidRPr="00DA466E" w:rsidRDefault="006F19E1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highlight w:val="yellow"/>
              </w:rPr>
            </w:pPr>
          </w:p>
        </w:tc>
      </w:tr>
      <w:tr w:rsidR="001923EF" w:rsidRPr="00DA466E" w14:paraId="0F99633F" w14:textId="77777777" w:rsidTr="00DA466E">
        <w:tc>
          <w:tcPr>
            <w:tcW w:w="2128" w:type="pct"/>
          </w:tcPr>
          <w:p w14:paraId="1D3C08BA" w14:textId="63E22D07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030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CE03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030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5" w:type="pct"/>
          </w:tcPr>
          <w:p w14:paraId="23278CBB" w14:textId="21A7FAFC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E030C">
              <w:rPr>
                <w:rFonts w:ascii="Angsana New" w:eastAsia="MS Mincho" w:hAnsi="Angsana New"/>
                <w:sz w:val="30"/>
                <w:szCs w:val="30"/>
              </w:rPr>
              <w:t>10,211</w:t>
            </w:r>
          </w:p>
        </w:tc>
        <w:tc>
          <w:tcPr>
            <w:tcW w:w="131" w:type="pct"/>
          </w:tcPr>
          <w:p w14:paraId="3F4EAE83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89A37E" w14:textId="6038EDFC" w:rsidR="001923EF" w:rsidRPr="00B97C7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97C7C">
              <w:rPr>
                <w:rFonts w:ascii="Angsana New" w:eastAsia="MS Mincho" w:hAnsi="Angsana New"/>
                <w:sz w:val="30"/>
                <w:szCs w:val="30"/>
              </w:rPr>
              <w:t>12,321</w:t>
            </w:r>
          </w:p>
        </w:tc>
        <w:tc>
          <w:tcPr>
            <w:tcW w:w="150" w:type="pct"/>
          </w:tcPr>
          <w:p w14:paraId="6351F2B0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D82294" w14:textId="1126D366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030C"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  <w:tc>
          <w:tcPr>
            <w:tcW w:w="144" w:type="pct"/>
          </w:tcPr>
          <w:p w14:paraId="53B35D08" w14:textId="77777777" w:rsidR="001923EF" w:rsidRPr="00DA466E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</w:tcPr>
          <w:p w14:paraId="2304F0DF" w14:textId="1F9EBACB" w:rsidR="001923EF" w:rsidRPr="00B97C7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97C7C">
              <w:rPr>
                <w:rFonts w:ascii="Angsana New" w:eastAsia="MS Mincho" w:hAnsi="Angsana New"/>
                <w:sz w:val="30"/>
                <w:szCs w:val="30"/>
              </w:rPr>
              <w:t>3,269</w:t>
            </w:r>
          </w:p>
        </w:tc>
      </w:tr>
      <w:tr w:rsidR="001923EF" w:rsidRPr="006B2DF0" w14:paraId="34D36FAE" w14:textId="77777777" w:rsidTr="00194545">
        <w:tc>
          <w:tcPr>
            <w:tcW w:w="2128" w:type="pct"/>
          </w:tcPr>
          <w:p w14:paraId="0A811F43" w14:textId="4540BAAE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030C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CE03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030C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CE030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E030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69909BC" w14:textId="53E63FED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E030C">
              <w:rPr>
                <w:rFonts w:ascii="Angsana New" w:eastAsia="MS Mincho" w:hAnsi="Angsana New"/>
                <w:sz w:val="30"/>
                <w:szCs w:val="30"/>
              </w:rPr>
              <w:t>4,072</w:t>
            </w:r>
          </w:p>
        </w:tc>
        <w:tc>
          <w:tcPr>
            <w:tcW w:w="131" w:type="pct"/>
          </w:tcPr>
          <w:p w14:paraId="08173436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D3AB6F5" w14:textId="28E8B5AC" w:rsidR="001923EF" w:rsidRPr="00B97C7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97C7C">
              <w:rPr>
                <w:rFonts w:ascii="Angsana New" w:eastAsia="MS Mincho" w:hAnsi="Angsana New"/>
                <w:sz w:val="30"/>
                <w:szCs w:val="30"/>
              </w:rPr>
              <w:t>2,353</w:t>
            </w:r>
          </w:p>
        </w:tc>
        <w:tc>
          <w:tcPr>
            <w:tcW w:w="150" w:type="pct"/>
          </w:tcPr>
          <w:p w14:paraId="5089CFD0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1F62D50" w14:textId="5E1B1691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030C"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  <w:tc>
          <w:tcPr>
            <w:tcW w:w="144" w:type="pct"/>
          </w:tcPr>
          <w:p w14:paraId="6C352C3A" w14:textId="77777777" w:rsidR="001923EF" w:rsidRPr="00DA466E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EEEA8ED" w14:textId="7D674AC3" w:rsidR="001923EF" w:rsidRPr="00B97C7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97C7C">
              <w:rPr>
                <w:rFonts w:ascii="Angsana New" w:eastAsia="MS Mincho" w:hAnsi="Angsana New"/>
                <w:sz w:val="30"/>
                <w:szCs w:val="30"/>
              </w:rPr>
              <w:t>480</w:t>
            </w:r>
          </w:p>
        </w:tc>
      </w:tr>
      <w:tr w:rsidR="001923EF" w:rsidRPr="00C96A48" w14:paraId="01241441" w14:textId="77777777" w:rsidTr="00194545">
        <w:tc>
          <w:tcPr>
            <w:tcW w:w="2128" w:type="pct"/>
          </w:tcPr>
          <w:p w14:paraId="2E70290C" w14:textId="618F6FEE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3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FE38C1A" w14:textId="6557D34F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E03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14,283</w:t>
            </w:r>
          </w:p>
        </w:tc>
        <w:tc>
          <w:tcPr>
            <w:tcW w:w="131" w:type="pct"/>
          </w:tcPr>
          <w:p w14:paraId="778273A5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29B759A" w14:textId="7E5CA1BA" w:rsidR="001923EF" w:rsidRPr="00B97C7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97C7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14,674</w:t>
            </w:r>
          </w:p>
        </w:tc>
        <w:tc>
          <w:tcPr>
            <w:tcW w:w="150" w:type="pct"/>
          </w:tcPr>
          <w:p w14:paraId="00FB8E1C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D8770A2" w14:textId="08437EDD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0C">
              <w:rPr>
                <w:rFonts w:ascii="Angsana New" w:hAnsi="Angsana New"/>
                <w:b/>
                <w:bCs/>
                <w:sz w:val="30"/>
                <w:szCs w:val="30"/>
              </w:rPr>
              <w:t>5,370</w:t>
            </w:r>
          </w:p>
        </w:tc>
        <w:tc>
          <w:tcPr>
            <w:tcW w:w="144" w:type="pct"/>
          </w:tcPr>
          <w:p w14:paraId="5FF8D3FD" w14:textId="77777777" w:rsidR="001923EF" w:rsidRPr="00DA466E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7E96DBF" w14:textId="7818A5AE" w:rsidR="001923EF" w:rsidRPr="00B97C7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97C7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3,749</w:t>
            </w:r>
          </w:p>
        </w:tc>
      </w:tr>
      <w:tr w:rsidR="00DA466E" w:rsidRPr="00C96A48" w14:paraId="13FDA246" w14:textId="77777777" w:rsidTr="00194545">
        <w:tc>
          <w:tcPr>
            <w:tcW w:w="2128" w:type="pct"/>
          </w:tcPr>
          <w:p w14:paraId="54429488" w14:textId="77777777" w:rsidR="00DA466E" w:rsidRPr="00C96A48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19490B3D" w14:textId="77777777" w:rsidR="00DA466E" w:rsidRPr="00B714D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2240D0DE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2B99A6D9" w14:textId="77777777" w:rsidR="00DA466E" w:rsidRPr="00B714D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0A29046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785A52C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1E575D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00A3E1D" w14:textId="77777777" w:rsidR="00DA466E" w:rsidRPr="00B714D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DA466E" w:rsidRPr="00C96A48" w14:paraId="0A5682DA" w14:textId="77777777" w:rsidTr="00DA466E">
        <w:tc>
          <w:tcPr>
            <w:tcW w:w="2128" w:type="pct"/>
          </w:tcPr>
          <w:p w14:paraId="75C0A7B9" w14:textId="07E9674A" w:rsidR="00DA466E" w:rsidRPr="00DA466E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5" w:type="pct"/>
          </w:tcPr>
          <w:p w14:paraId="7AEF61B5" w14:textId="77777777" w:rsidR="00DA466E" w:rsidRPr="00B714D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C84668C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E5EE433" w14:textId="77777777" w:rsidR="00DA466E" w:rsidRPr="00B714D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9653C1C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BBFF83A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EA2C527" w14:textId="77777777" w:rsidR="00DA466E" w:rsidRPr="00C96A48" w:rsidRDefault="00DA466E" w:rsidP="002D2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5723B38" w14:textId="77777777" w:rsidR="00DA466E" w:rsidRPr="00B714DC" w:rsidRDefault="00DA466E" w:rsidP="002D2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923EF" w:rsidRPr="00C96A48" w14:paraId="0575BE17" w14:textId="77777777" w:rsidTr="00DA466E">
        <w:tc>
          <w:tcPr>
            <w:tcW w:w="2128" w:type="pct"/>
          </w:tcPr>
          <w:p w14:paraId="1DF70700" w14:textId="298D901F" w:rsidR="001923EF" w:rsidRPr="00DA466E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466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45" w:type="pct"/>
          </w:tcPr>
          <w:p w14:paraId="28D45661" w14:textId="625AD74A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350,376</w:t>
            </w:r>
          </w:p>
        </w:tc>
        <w:tc>
          <w:tcPr>
            <w:tcW w:w="131" w:type="pct"/>
          </w:tcPr>
          <w:p w14:paraId="750296BC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F5D9FC8" w14:textId="13CECC7C" w:rsidR="001923EF" w:rsidRPr="00CE030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232,4</w:t>
            </w:r>
            <w:r w:rsidR="00323DB6">
              <w:rPr>
                <w:rFonts w:ascii="Angsana New" w:eastAsia="MS Mincho" w:hAnsi="Angsana New"/>
                <w:sz w:val="30"/>
                <w:szCs w:val="30"/>
              </w:rPr>
              <w:t>80</w:t>
            </w:r>
          </w:p>
        </w:tc>
        <w:tc>
          <w:tcPr>
            <w:tcW w:w="150" w:type="pct"/>
          </w:tcPr>
          <w:p w14:paraId="45C7B4AA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96AC516" w14:textId="62A5C720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237,132</w:t>
            </w:r>
          </w:p>
        </w:tc>
        <w:tc>
          <w:tcPr>
            <w:tcW w:w="144" w:type="pct"/>
          </w:tcPr>
          <w:p w14:paraId="3017A2FA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D41D53" w14:textId="06CC6A01" w:rsidR="001923EF" w:rsidRPr="00CE030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232,48</w:t>
            </w:r>
            <w:r w:rsidR="00323DB6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</w:tr>
      <w:tr w:rsidR="001923EF" w:rsidRPr="00C96A48" w14:paraId="7BF4EB3F" w14:textId="77777777" w:rsidTr="00194545">
        <w:tc>
          <w:tcPr>
            <w:tcW w:w="2128" w:type="pct"/>
          </w:tcPr>
          <w:p w14:paraId="0E1A3FAA" w14:textId="6D6ED0DA" w:rsidR="001923EF" w:rsidRPr="00DA466E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466E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0090F56" w14:textId="1A31A280" w:rsidR="001923EF" w:rsidRPr="00CE030C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92,869</w:t>
            </w:r>
          </w:p>
        </w:tc>
        <w:tc>
          <w:tcPr>
            <w:tcW w:w="131" w:type="pct"/>
          </w:tcPr>
          <w:p w14:paraId="169E2106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B65A14B" w14:textId="2C13D2D5" w:rsidR="001923EF" w:rsidRPr="00CE030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65,328</w:t>
            </w:r>
          </w:p>
        </w:tc>
        <w:tc>
          <w:tcPr>
            <w:tcW w:w="150" w:type="pct"/>
          </w:tcPr>
          <w:p w14:paraId="14E9AA57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3389B41" w14:textId="4F8FCD6F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92,869</w:t>
            </w:r>
          </w:p>
        </w:tc>
        <w:tc>
          <w:tcPr>
            <w:tcW w:w="144" w:type="pct"/>
          </w:tcPr>
          <w:p w14:paraId="0DA8E9AD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4195C41" w14:textId="178FDBF1" w:rsidR="001923EF" w:rsidRPr="00CE030C" w:rsidRDefault="00B97C7C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65,328</w:t>
            </w:r>
          </w:p>
        </w:tc>
      </w:tr>
      <w:tr w:rsidR="001923EF" w:rsidRPr="00C96A48" w14:paraId="24DBB9E1" w14:textId="77777777" w:rsidTr="00194545">
        <w:tc>
          <w:tcPr>
            <w:tcW w:w="2128" w:type="pct"/>
          </w:tcPr>
          <w:p w14:paraId="34DE8F16" w14:textId="78B4F2C4" w:rsidR="001923EF" w:rsidRPr="00C96A48" w:rsidRDefault="001923EF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92419CE" w14:textId="2362DB71" w:rsidR="001923EF" w:rsidRPr="00CE030C" w:rsidRDefault="00F4044D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443</w:t>
            </w:r>
            <w:r w:rsidR="001923EF" w:rsidRPr="00CE03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31" w:type="pct"/>
          </w:tcPr>
          <w:p w14:paraId="58FED35E" w14:textId="77777777" w:rsidR="001923EF" w:rsidRPr="00CE030C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2FFADB1" w14:textId="6E1B1BA6" w:rsidR="001923EF" w:rsidRPr="00F82171" w:rsidRDefault="00F82171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8217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297,808</w:t>
            </w:r>
          </w:p>
        </w:tc>
        <w:tc>
          <w:tcPr>
            <w:tcW w:w="150" w:type="pct"/>
          </w:tcPr>
          <w:p w14:paraId="65B73265" w14:textId="77777777" w:rsidR="001923EF" w:rsidRPr="00F82171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0153764" w14:textId="43AD5D88" w:rsidR="001923EF" w:rsidRPr="00F82171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2171">
              <w:rPr>
                <w:rFonts w:ascii="Angsana New" w:hAnsi="Angsana New"/>
                <w:b/>
                <w:bCs/>
                <w:sz w:val="30"/>
                <w:szCs w:val="30"/>
              </w:rPr>
              <w:t>330,</w:t>
            </w:r>
            <w:r w:rsidR="00F4044D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144" w:type="pct"/>
          </w:tcPr>
          <w:p w14:paraId="08FAC3FC" w14:textId="77777777" w:rsidR="001923EF" w:rsidRPr="00F82171" w:rsidRDefault="001923EF" w:rsidP="00192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73D470F" w14:textId="23399B51" w:rsidR="001923EF" w:rsidRPr="00F82171" w:rsidRDefault="00F82171" w:rsidP="001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8217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297,808</w:t>
            </w:r>
          </w:p>
        </w:tc>
      </w:tr>
    </w:tbl>
    <w:p w14:paraId="6DE2B3D3" w14:textId="77777777" w:rsidR="0059018E" w:rsidRPr="000D35D5" w:rsidRDefault="005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BDFD599" w14:textId="46215F08" w:rsidR="0059018E" w:rsidRPr="006B2DF0" w:rsidRDefault="00D0022E" w:rsidP="0096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 w:hint="cs"/>
          <w:sz w:val="30"/>
          <w:szCs w:val="30"/>
          <w:cs/>
        </w:rPr>
        <w:t xml:space="preserve">ณ 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852EF" w:rsidRPr="006B2DF0">
        <w:rPr>
          <w:rFonts w:ascii="Angsana New" w:hAnsi="Angsana New" w:hint="cs"/>
          <w:sz w:val="30"/>
          <w:szCs w:val="30"/>
        </w:rPr>
        <w:t>3</w:t>
      </w:r>
      <w:r w:rsidR="00F9657D">
        <w:rPr>
          <w:rFonts w:ascii="Angsana New" w:hAnsi="Angsana New"/>
          <w:sz w:val="30"/>
          <w:szCs w:val="30"/>
        </w:rPr>
        <w:t>1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9657D">
        <w:rPr>
          <w:rFonts w:ascii="Angsana New" w:hAnsi="Angsana New" w:hint="cs"/>
          <w:sz w:val="30"/>
          <w:szCs w:val="30"/>
          <w:cs/>
        </w:rPr>
        <w:t>ธันวาคม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 w:hint="cs"/>
          <w:sz w:val="30"/>
          <w:szCs w:val="30"/>
        </w:rPr>
        <w:t>2568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2C5368">
        <w:rPr>
          <w:rFonts w:ascii="Angsana New" w:hAnsi="Angsana New" w:hint="cs"/>
          <w:sz w:val="30"/>
          <w:szCs w:val="30"/>
          <w:cs/>
        </w:rPr>
        <w:t>กลุ่ม</w:t>
      </w:r>
      <w:r w:rsidR="0059018E" w:rsidRPr="006B2DF0">
        <w:rPr>
          <w:rFonts w:ascii="Angsana New" w:hAnsi="Angsana New"/>
          <w:sz w:val="30"/>
          <w:szCs w:val="30"/>
          <w:cs/>
        </w:rPr>
        <w:t>บริษัท</w:t>
      </w:r>
      <w:r w:rsidR="002C5368">
        <w:rPr>
          <w:rFonts w:ascii="Angsana New" w:hAnsi="Angsana New" w:hint="cs"/>
          <w:sz w:val="30"/>
          <w:szCs w:val="30"/>
          <w:cs/>
        </w:rPr>
        <w:t>และบริษัท</w:t>
      </w:r>
      <w:r w:rsidR="0059018E" w:rsidRPr="006B2DF0">
        <w:rPr>
          <w:rFonts w:ascii="Angsana New" w:hAnsi="Angsana New"/>
          <w:sz w:val="30"/>
          <w:szCs w:val="30"/>
          <w:cs/>
        </w:rPr>
        <w:t>ได้นำเงินฝาก</w:t>
      </w:r>
      <w:r w:rsidR="0059018E" w:rsidRPr="006C4635">
        <w:rPr>
          <w:rFonts w:ascii="Angsana New" w:hAnsi="Angsana New"/>
          <w:sz w:val="30"/>
          <w:szCs w:val="30"/>
          <w:cs/>
        </w:rPr>
        <w:t>ธนาคาร</w:t>
      </w:r>
      <w:r w:rsidR="00631846" w:rsidRPr="006C4635">
        <w:rPr>
          <w:rFonts w:ascii="Angsana New" w:hAnsi="Angsana New"/>
          <w:sz w:val="30"/>
          <w:szCs w:val="30"/>
          <w:cs/>
        </w:rPr>
        <w:t>จำนวน</w:t>
      </w:r>
      <w:r w:rsidR="00133C23" w:rsidRPr="006C4635">
        <w:rPr>
          <w:rFonts w:ascii="Angsana New" w:hAnsi="Angsana New"/>
          <w:sz w:val="30"/>
          <w:szCs w:val="30"/>
        </w:rPr>
        <w:t xml:space="preserve"> 26</w:t>
      </w:r>
      <w:r w:rsidR="002C5368" w:rsidRPr="006C463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33C23" w:rsidRPr="006C4635">
        <w:rPr>
          <w:rFonts w:ascii="Angsana New" w:hAnsi="Angsana New"/>
          <w:sz w:val="30"/>
          <w:szCs w:val="30"/>
        </w:rPr>
        <w:t xml:space="preserve"> </w:t>
      </w:r>
      <w:r w:rsidR="00133C23" w:rsidRPr="006C4635">
        <w:rPr>
          <w:rFonts w:ascii="Angsana New" w:hAnsi="Angsana New" w:hint="cs"/>
          <w:sz w:val="30"/>
          <w:szCs w:val="30"/>
          <w:cs/>
        </w:rPr>
        <w:t>และ</w:t>
      </w:r>
      <w:r w:rsidR="003D3D5B" w:rsidRPr="006C4635">
        <w:rPr>
          <w:rFonts w:ascii="Angsana New" w:hAnsi="Angsana New" w:hint="cs"/>
          <w:sz w:val="30"/>
          <w:szCs w:val="30"/>
          <w:cs/>
        </w:rPr>
        <w:t xml:space="preserve"> </w:t>
      </w:r>
      <w:r w:rsidR="00133C23" w:rsidRPr="006C4635">
        <w:rPr>
          <w:rFonts w:ascii="Angsana New" w:hAnsi="Angsana New"/>
          <w:sz w:val="30"/>
          <w:szCs w:val="30"/>
        </w:rPr>
        <w:t>2</w:t>
      </w:r>
      <w:r w:rsidR="003D3D5B" w:rsidRPr="006C4635">
        <w:rPr>
          <w:rFonts w:ascii="Angsana New" w:hAnsi="Angsana New"/>
          <w:sz w:val="30"/>
          <w:szCs w:val="30"/>
        </w:rPr>
        <w:t xml:space="preserve">5 </w:t>
      </w:r>
      <w:r w:rsidR="003D3D5B" w:rsidRPr="006C4635">
        <w:rPr>
          <w:rFonts w:ascii="Angsana New" w:hAnsi="Angsana New" w:hint="cs"/>
          <w:sz w:val="30"/>
          <w:szCs w:val="30"/>
          <w:cs/>
        </w:rPr>
        <w:t>ล</w:t>
      </w:r>
      <w:r w:rsidR="00006D52" w:rsidRPr="006C4635">
        <w:rPr>
          <w:rFonts w:ascii="Angsana New" w:hAnsi="Angsana New" w:hint="cs"/>
          <w:sz w:val="30"/>
          <w:szCs w:val="30"/>
          <w:cs/>
        </w:rPr>
        <w:t>้านบาท</w:t>
      </w:r>
      <w:r w:rsidR="002C5368" w:rsidRPr="006C4635">
        <w:rPr>
          <w:rFonts w:ascii="Angsana New" w:hAnsi="Angsana New" w:hint="cs"/>
          <w:sz w:val="30"/>
          <w:szCs w:val="30"/>
          <w:cs/>
        </w:rPr>
        <w:t xml:space="preserve"> </w:t>
      </w:r>
      <w:r w:rsidR="00133C23" w:rsidRPr="006C4635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59018E" w:rsidRPr="006C4635">
        <w:rPr>
          <w:rFonts w:ascii="Angsana New" w:hAnsi="Angsana New"/>
          <w:sz w:val="30"/>
          <w:szCs w:val="30"/>
          <w:cs/>
        </w:rPr>
        <w:t>เป็นหลักทรัพย์ค้ำประกันหนังสือค้ำประกันจากธนาคาร</w:t>
      </w:r>
      <w:r w:rsidR="00DB3440">
        <w:rPr>
          <w:rFonts w:ascii="Angsana New" w:hAnsi="Angsana New"/>
          <w:sz w:val="30"/>
          <w:szCs w:val="30"/>
        </w:rPr>
        <w:t xml:space="preserve"> </w:t>
      </w:r>
      <w:r w:rsidR="00133C23" w:rsidRPr="006C4635">
        <w:rPr>
          <w:rFonts w:ascii="Angsana New" w:hAnsi="Angsana New"/>
          <w:i/>
          <w:iCs/>
          <w:sz w:val="30"/>
          <w:szCs w:val="30"/>
        </w:rPr>
        <w:t xml:space="preserve">(2567: </w:t>
      </w:r>
      <w:r w:rsidR="006C4635" w:rsidRPr="006C4635">
        <w:rPr>
          <w:rFonts w:ascii="Angsana New" w:hAnsi="Angsana New"/>
          <w:i/>
          <w:iCs/>
          <w:sz w:val="30"/>
          <w:szCs w:val="30"/>
        </w:rPr>
        <w:t xml:space="preserve">15 </w:t>
      </w:r>
      <w:r w:rsidR="006C4635" w:rsidRPr="006C46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0E66">
        <w:rPr>
          <w:rFonts w:ascii="Angsana New" w:hAnsi="Angsana New" w:hint="cs"/>
          <w:i/>
          <w:iCs/>
          <w:sz w:val="30"/>
          <w:szCs w:val="30"/>
          <w:cs/>
        </w:rPr>
        <w:t>สำหรับกลุ่มบริษัทและบริษัท</w:t>
      </w:r>
      <w:r w:rsidR="00133C23" w:rsidRPr="006C4635">
        <w:rPr>
          <w:rFonts w:ascii="Angsana New" w:hAnsi="Angsana New"/>
          <w:i/>
          <w:iCs/>
          <w:sz w:val="30"/>
          <w:szCs w:val="30"/>
        </w:rPr>
        <w:t>)</w:t>
      </w:r>
    </w:p>
    <w:p w14:paraId="348798B9" w14:textId="6BDE1109" w:rsidR="0083576B" w:rsidRDefault="00835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484883D" w14:textId="7D7960E8" w:rsidR="00730F80" w:rsidRPr="006B2DF0" w:rsidRDefault="00730F80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AF34527" w14:textId="77777777" w:rsidR="00CA36F8" w:rsidRDefault="00CA36F8" w:rsidP="006F1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2"/>
          <w:szCs w:val="32"/>
        </w:rPr>
      </w:pPr>
    </w:p>
    <w:p w14:paraId="2775DC38" w14:textId="7090BE75" w:rsidR="002A3D6E" w:rsidRPr="000D35D5" w:rsidRDefault="002A3D6E" w:rsidP="006F1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2"/>
          <w:szCs w:val="32"/>
        </w:rPr>
      </w:pPr>
      <w:r w:rsidRPr="001A756D">
        <w:rPr>
          <w:rFonts w:ascii="Angsana New" w:hAnsi="Angsana New" w:hint="cs"/>
          <w:sz w:val="30"/>
          <w:szCs w:val="30"/>
          <w:cs/>
        </w:rPr>
        <w:t>ในการประชุมคณะกรรมการ</w:t>
      </w:r>
      <w:r w:rsidR="0042056D">
        <w:rPr>
          <w:rFonts w:ascii="Angsana New" w:hAnsi="Angsana New" w:hint="cs"/>
          <w:sz w:val="30"/>
          <w:szCs w:val="30"/>
          <w:cs/>
        </w:rPr>
        <w:t>ของ</w:t>
      </w:r>
      <w:r w:rsidRPr="001A756D">
        <w:rPr>
          <w:rFonts w:ascii="Angsana New" w:hAnsi="Angsana New" w:hint="cs"/>
          <w:sz w:val="30"/>
          <w:szCs w:val="30"/>
          <w:cs/>
        </w:rPr>
        <w:t>บริษัท</w:t>
      </w:r>
      <w:r w:rsidR="00EA0EE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A0EE0">
        <w:rPr>
          <w:rFonts w:ascii="Angsana New" w:hAnsi="Angsana New"/>
          <w:sz w:val="30"/>
          <w:szCs w:val="30"/>
        </w:rPr>
        <w:t xml:space="preserve">2 </w:t>
      </w:r>
      <w:r w:rsidR="00EA0EE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A0EE0">
        <w:rPr>
          <w:rFonts w:ascii="Angsana New" w:hAnsi="Angsana New"/>
          <w:sz w:val="30"/>
          <w:szCs w:val="30"/>
        </w:rPr>
        <w:t xml:space="preserve">2569 </w:t>
      </w:r>
      <w:r w:rsidRPr="001A756D">
        <w:rPr>
          <w:rFonts w:ascii="Angsana New" w:hAnsi="Angsana New" w:hint="cs"/>
          <w:sz w:val="30"/>
          <w:szCs w:val="30"/>
          <w:cs/>
        </w:rPr>
        <w:t>คณะกรรมการ</w:t>
      </w:r>
      <w:r w:rsidR="0042056D">
        <w:rPr>
          <w:rFonts w:ascii="Angsana New" w:hAnsi="Angsana New" w:hint="cs"/>
          <w:sz w:val="30"/>
          <w:szCs w:val="30"/>
          <w:cs/>
        </w:rPr>
        <w:t>บริษัท</w:t>
      </w:r>
      <w:r w:rsidRPr="001A756D">
        <w:rPr>
          <w:rFonts w:ascii="Angsana New" w:hAnsi="Angsana New" w:hint="cs"/>
          <w:sz w:val="30"/>
          <w:szCs w:val="30"/>
          <w:cs/>
        </w:rPr>
        <w:t>มีมติให้เสนอต่อที่</w:t>
      </w:r>
      <w:r w:rsidRPr="001A756D">
        <w:rPr>
          <w:rFonts w:ascii="Angsana New" w:hAnsi="Angsana New"/>
          <w:sz w:val="30"/>
          <w:szCs w:val="30"/>
          <w:cs/>
        </w:rPr>
        <w:t>ประชุมสามัญ</w:t>
      </w:r>
      <w:r w:rsidR="0042056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A756D">
        <w:rPr>
          <w:rFonts w:ascii="Angsana New" w:hAnsi="Angsana New" w:hint="cs"/>
          <w:sz w:val="30"/>
          <w:szCs w:val="30"/>
          <w:cs/>
        </w:rPr>
        <w:t>ประจำปี</w:t>
      </w:r>
      <w:r w:rsidR="0042056D">
        <w:rPr>
          <w:rFonts w:ascii="Angsana New" w:hAnsi="Angsana New" w:hint="cs"/>
          <w:sz w:val="30"/>
          <w:szCs w:val="30"/>
          <w:cs/>
        </w:rPr>
        <w:t xml:space="preserve"> </w:t>
      </w:r>
      <w:r w:rsidRPr="001A756D">
        <w:rPr>
          <w:rFonts w:ascii="Angsana New" w:hAnsi="Angsana New"/>
          <w:sz w:val="30"/>
          <w:szCs w:val="30"/>
        </w:rPr>
        <w:t>256</w:t>
      </w:r>
      <w:r w:rsidR="0042056D">
        <w:rPr>
          <w:rFonts w:ascii="Angsana New" w:hAnsi="Angsana New"/>
          <w:sz w:val="30"/>
          <w:szCs w:val="30"/>
        </w:rPr>
        <w:t>9</w:t>
      </w:r>
      <w:r w:rsidRPr="001A756D">
        <w:rPr>
          <w:rFonts w:ascii="Angsana New" w:hAnsi="Angsana New"/>
          <w:sz w:val="30"/>
          <w:szCs w:val="30"/>
        </w:rPr>
        <w:t xml:space="preserve"> </w:t>
      </w:r>
      <w:r w:rsidRPr="001A756D">
        <w:rPr>
          <w:rFonts w:ascii="Angsana New" w:hAnsi="Angsana New" w:hint="cs"/>
          <w:sz w:val="30"/>
          <w:szCs w:val="30"/>
          <w:cs/>
        </w:rPr>
        <w:t>เพื่ออนุม</w:t>
      </w:r>
      <w:r w:rsidR="00FC5B63" w:rsidRPr="001A756D">
        <w:rPr>
          <w:rFonts w:ascii="Angsana New" w:hAnsi="Angsana New" w:hint="cs"/>
          <w:sz w:val="30"/>
          <w:szCs w:val="30"/>
          <w:cs/>
        </w:rPr>
        <w:t>ัติ</w:t>
      </w:r>
      <w:r w:rsidR="0042056D">
        <w:rPr>
          <w:rFonts w:ascii="Angsana New" w:hAnsi="Angsana New" w:hint="cs"/>
          <w:sz w:val="30"/>
          <w:szCs w:val="30"/>
          <w:cs/>
        </w:rPr>
        <w:t>การจัดสรรกำไรจาก</w:t>
      </w:r>
      <w:r w:rsidRPr="001A756D">
        <w:rPr>
          <w:rFonts w:ascii="Angsana New" w:hAnsi="Angsana New" w:hint="cs"/>
          <w:sz w:val="30"/>
          <w:szCs w:val="30"/>
          <w:cs/>
        </w:rPr>
        <w:t xml:space="preserve">ผลการดำเนินงานสำหรับปีสิ้นสุดวันที่ </w:t>
      </w:r>
      <w:r w:rsidRPr="001A756D">
        <w:rPr>
          <w:rFonts w:ascii="Angsana New" w:hAnsi="Angsana New"/>
          <w:sz w:val="30"/>
          <w:szCs w:val="30"/>
        </w:rPr>
        <w:t xml:space="preserve">31 </w:t>
      </w:r>
      <w:r w:rsidRPr="001A756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A756D">
        <w:rPr>
          <w:rFonts w:ascii="Angsana New" w:hAnsi="Angsana New"/>
          <w:sz w:val="30"/>
          <w:szCs w:val="30"/>
        </w:rPr>
        <w:t xml:space="preserve">2568 </w:t>
      </w:r>
      <w:r w:rsidR="0042056D">
        <w:rPr>
          <w:rFonts w:ascii="Angsana New" w:hAnsi="Angsana New" w:hint="cs"/>
          <w:sz w:val="30"/>
          <w:szCs w:val="30"/>
          <w:cs/>
        </w:rPr>
        <w:t>เป็นเงินปันผล</w:t>
      </w:r>
      <w:r w:rsidRPr="001A756D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1A756D">
        <w:rPr>
          <w:rFonts w:ascii="Angsana New" w:hAnsi="Angsana New"/>
          <w:sz w:val="30"/>
          <w:szCs w:val="30"/>
        </w:rPr>
        <w:t xml:space="preserve">0.06 </w:t>
      </w:r>
      <w:r w:rsidRPr="001A756D">
        <w:rPr>
          <w:rFonts w:ascii="Angsana New" w:hAnsi="Angsana New" w:hint="cs"/>
          <w:sz w:val="30"/>
          <w:szCs w:val="30"/>
          <w:cs/>
        </w:rPr>
        <w:t>บาท</w:t>
      </w:r>
      <w:r w:rsidR="00EA0EE0">
        <w:rPr>
          <w:rFonts w:ascii="Angsana New" w:hAnsi="Angsana New"/>
          <w:sz w:val="30"/>
          <w:szCs w:val="30"/>
        </w:rPr>
        <w:t xml:space="preserve"> </w:t>
      </w:r>
      <w:r w:rsidR="00EA0EE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EA0EE0">
        <w:rPr>
          <w:rFonts w:ascii="Angsana New" w:hAnsi="Angsana New"/>
          <w:sz w:val="30"/>
          <w:szCs w:val="30"/>
        </w:rPr>
        <w:t xml:space="preserve">12.96 </w:t>
      </w:r>
      <w:r w:rsidR="00EA0EE0">
        <w:rPr>
          <w:rFonts w:ascii="Angsana New" w:hAnsi="Angsana New" w:hint="cs"/>
          <w:sz w:val="30"/>
          <w:szCs w:val="30"/>
          <w:cs/>
        </w:rPr>
        <w:t>ล้านบาท</w:t>
      </w:r>
      <w:r w:rsidRPr="001A756D">
        <w:rPr>
          <w:rFonts w:ascii="Angsana New" w:hAnsi="Angsana New" w:hint="cs"/>
          <w:sz w:val="30"/>
          <w:szCs w:val="30"/>
          <w:cs/>
        </w:rPr>
        <w:t xml:space="preserve"> โดย</w:t>
      </w:r>
      <w:r w:rsidR="00FC5B63" w:rsidRPr="001A756D">
        <w:rPr>
          <w:rFonts w:ascii="Angsana New" w:hAnsi="Angsana New" w:hint="cs"/>
          <w:sz w:val="30"/>
          <w:szCs w:val="30"/>
          <w:cs/>
        </w:rPr>
        <w:t xml:space="preserve">จะจ่ายเงินปันผลดังกล่าวภายในเดือนพฤษภาคม </w:t>
      </w:r>
      <w:r w:rsidR="00FC5B63" w:rsidRPr="001A756D">
        <w:rPr>
          <w:rFonts w:ascii="Angsana New" w:hAnsi="Angsana New"/>
          <w:sz w:val="30"/>
          <w:szCs w:val="30"/>
        </w:rPr>
        <w:t>2569</w:t>
      </w:r>
    </w:p>
    <w:sectPr w:rsidR="002A3D6E" w:rsidRPr="000D35D5" w:rsidSect="00621170">
      <w:headerReference w:type="default" r:id="rId18"/>
      <w:footerReference w:type="default" r:id="rId19"/>
      <w:footerReference w:type="first" r:id="rId20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E05F" w14:textId="77777777" w:rsidR="00E71015" w:rsidRDefault="00E71015">
      <w:r>
        <w:separator/>
      </w:r>
    </w:p>
  </w:endnote>
  <w:endnote w:type="continuationSeparator" w:id="0">
    <w:p w14:paraId="630DFAC7" w14:textId="77777777" w:rsidR="00E71015" w:rsidRDefault="00E7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7A8CB645" w:rsidR="003C4133" w:rsidRPr="007B3D4F" w:rsidRDefault="003C4133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F852EF" w:rsidRPr="00F852EF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3C4133" w:rsidRPr="007B715D" w:rsidRDefault="003C4133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7A61BBF4" w:rsidR="003C4133" w:rsidRPr="00CE24D0" w:rsidRDefault="003C4133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852EF" w:rsidRPr="00F852EF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3C4133" w:rsidRPr="00AC7B7C" w:rsidRDefault="003C4133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6046C5DC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F852EF" w:rsidRPr="00F852EF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67F365A1" w:rsidR="003C4133" w:rsidRPr="004B7A13" w:rsidRDefault="003C413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4219C">
      <w:rPr>
        <w:rFonts w:ascii="Angsana New" w:hAnsi="Angsana New"/>
        <w:noProof/>
        <w:sz w:val="30"/>
        <w:szCs w:val="30"/>
      </w:rPr>
      <w:t>SMDt3-YE'25.docx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F852EF" w:rsidRPr="00F852EF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47DA7" w14:textId="77777777" w:rsidR="00E71015" w:rsidRDefault="00E71015">
      <w:r>
        <w:separator/>
      </w:r>
    </w:p>
  </w:footnote>
  <w:footnote w:type="continuationSeparator" w:id="0">
    <w:p w14:paraId="289662F9" w14:textId="77777777" w:rsidR="00E71015" w:rsidRDefault="00E71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77777777" w:rsidR="003C4133" w:rsidRDefault="003C4133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29A1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732" w14:textId="74E843B0" w:rsidR="003C4133" w:rsidRPr="008D22B2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F4490"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59ED8C8" w14:textId="40D1F8D9" w:rsidR="003C4133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9EF2C4E" w14:textId="480D547D" w:rsidR="003C4133" w:rsidRPr="008D22B2" w:rsidRDefault="003C413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5F0B1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3</w:t>
    </w:r>
    <w:r w:rsidR="005F0B1E">
      <w:rPr>
        <w:rFonts w:ascii="Angsana New" w:hAnsi="Angsana New" w:cs="Angsana New"/>
        <w:sz w:val="32"/>
        <w:szCs w:val="32"/>
        <w:lang w:val="en-US" w:bidi="th-TH"/>
      </w:rPr>
      <w:t>1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5F0B1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3C4133" w:rsidRPr="008D22B2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3C4133" w:rsidRPr="004A6A7D" w:rsidRDefault="005029A1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31458F06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F852EF" w:rsidRPr="00F852E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F852EF" w:rsidRPr="00F852E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F852EF" w:rsidRPr="00F852E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77777777" w:rsidR="003C4133" w:rsidRPr="004A6A7D" w:rsidRDefault="003C4133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29A1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E56EF" w14:textId="77777777" w:rsidR="007D3FF3" w:rsidRPr="008D22B2" w:rsidRDefault="007D3FF3" w:rsidP="007D3F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722A080E" w14:textId="77777777" w:rsidR="007D3FF3" w:rsidRDefault="007D3FF3" w:rsidP="007D3FF3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183FD3E" w14:textId="77777777" w:rsidR="007D3FF3" w:rsidRPr="008D22B2" w:rsidRDefault="007D3FF3" w:rsidP="007D3FF3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4F970C9D" w14:textId="77777777" w:rsidR="007D3FF3" w:rsidRPr="008D22B2" w:rsidRDefault="007D3FF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D3B3" w14:textId="77777777" w:rsidR="007D3FF3" w:rsidRPr="008D22B2" w:rsidRDefault="007D3FF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0653D50" w14:textId="77777777" w:rsidR="007D3FF3" w:rsidRDefault="007D3FF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6EE0440" w14:textId="77777777" w:rsidR="007D3FF3" w:rsidRPr="008D22B2" w:rsidRDefault="007D3FF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425CB16" w14:textId="77777777" w:rsidR="007D3FF3" w:rsidRPr="008D22B2" w:rsidRDefault="007D3FF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98D7E" w14:textId="77777777" w:rsidR="00FF0CDA" w:rsidRPr="008D22B2" w:rsidRDefault="00FF0CDA" w:rsidP="00FF0C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E05D119" w14:textId="77777777" w:rsidR="00FF0CDA" w:rsidRDefault="00FF0CDA" w:rsidP="00FF0CDA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0337A02" w14:textId="77777777" w:rsidR="00FF0CDA" w:rsidRPr="008D22B2" w:rsidRDefault="00FF0CDA" w:rsidP="00FF0CDA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1DC74F8" w14:textId="77777777" w:rsidR="00FF0CDA" w:rsidRPr="008D22B2" w:rsidRDefault="00FF0CDA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E1D2D" w14:textId="77777777" w:rsidR="00FF0CDA" w:rsidRPr="008D22B2" w:rsidRDefault="00FF0CDA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5B823F62" w14:textId="77777777" w:rsidR="00FF0CDA" w:rsidRDefault="00FF0CDA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2EC66C24" w14:textId="77777777" w:rsidR="00FF0CDA" w:rsidRPr="008D22B2" w:rsidRDefault="00FF0CDA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D2F7D3E" w14:textId="77777777" w:rsidR="00FF0CDA" w:rsidRPr="008D22B2" w:rsidRDefault="00FF0CDA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A5F1" w14:textId="0CDFB9C7" w:rsidR="003C4133" w:rsidRDefault="003C413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1F53F4" w:rsidRPr="001F53F4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497E6623" w:rsidR="003C4133" w:rsidRDefault="003C413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EA943C5" w14:textId="6AC295E6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FF1B7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3</w:t>
    </w:r>
    <w:r w:rsidR="00FF1B79">
      <w:rPr>
        <w:rFonts w:ascii="Angsana New" w:hAnsi="Angsana New" w:cs="Angsana New"/>
        <w:sz w:val="32"/>
        <w:szCs w:val="32"/>
        <w:lang w:val="en-US" w:bidi="th-TH"/>
      </w:rPr>
      <w:t>1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FF1B7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ธันวาคม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3C4133" w:rsidRPr="00333087" w:rsidRDefault="003C413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0264623D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C117DF7" w14:textId="44B23FC8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A530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3</w:t>
    </w:r>
    <w:r w:rsidR="00A53007">
      <w:rPr>
        <w:rFonts w:ascii="Angsana New" w:hAnsi="Angsana New" w:cs="Angsana New"/>
        <w:sz w:val="32"/>
        <w:szCs w:val="32"/>
        <w:lang w:val="en-US" w:bidi="th-TH"/>
      </w:rPr>
      <w:t>1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A530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176C5"/>
    <w:multiLevelType w:val="hybridMultilevel"/>
    <w:tmpl w:val="41ACD224"/>
    <w:lvl w:ilvl="0" w:tplc="5410474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391397"/>
    <w:multiLevelType w:val="hybridMultilevel"/>
    <w:tmpl w:val="9B6AD556"/>
    <w:lvl w:ilvl="0" w:tplc="FFFFFFFF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2D63CDC"/>
    <w:multiLevelType w:val="hybridMultilevel"/>
    <w:tmpl w:val="C0786AC0"/>
    <w:lvl w:ilvl="0" w:tplc="2FB47ED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32DD7"/>
    <w:multiLevelType w:val="hybridMultilevel"/>
    <w:tmpl w:val="03542B7A"/>
    <w:lvl w:ilvl="0" w:tplc="31388156">
      <w:start w:val="1"/>
      <w:numFmt w:val="decimal"/>
      <w:lvlText w:val="%1"/>
      <w:lvlJc w:val="left"/>
      <w:pPr>
        <w:ind w:left="930" w:hanging="57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A52E9"/>
    <w:multiLevelType w:val="hybridMultilevel"/>
    <w:tmpl w:val="51A0DF90"/>
    <w:lvl w:ilvl="0" w:tplc="C65EAC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2070146"/>
    <w:multiLevelType w:val="multilevel"/>
    <w:tmpl w:val="BE76382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AB331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CB52420"/>
    <w:multiLevelType w:val="multilevel"/>
    <w:tmpl w:val="DFE859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1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23"/>
  </w:num>
  <w:num w:numId="12" w16cid:durableId="1361929044">
    <w:abstractNumId w:val="17"/>
  </w:num>
  <w:num w:numId="13" w16cid:durableId="159086236">
    <w:abstractNumId w:val="36"/>
  </w:num>
  <w:num w:numId="14" w16cid:durableId="1511215867">
    <w:abstractNumId w:val="19"/>
  </w:num>
  <w:num w:numId="15" w16cid:durableId="155925367">
    <w:abstractNumId w:val="26"/>
  </w:num>
  <w:num w:numId="16" w16cid:durableId="1545557705">
    <w:abstractNumId w:val="13"/>
  </w:num>
  <w:num w:numId="17" w16cid:durableId="2010281155">
    <w:abstractNumId w:val="18"/>
  </w:num>
  <w:num w:numId="18" w16cid:durableId="901065043">
    <w:abstractNumId w:val="11"/>
  </w:num>
  <w:num w:numId="19" w16cid:durableId="1614677696">
    <w:abstractNumId w:val="41"/>
  </w:num>
  <w:num w:numId="20" w16cid:durableId="1929189420">
    <w:abstractNumId w:val="29"/>
  </w:num>
  <w:num w:numId="21" w16cid:durableId="1013993164">
    <w:abstractNumId w:val="37"/>
  </w:num>
  <w:num w:numId="22" w16cid:durableId="5134069">
    <w:abstractNumId w:val="30"/>
  </w:num>
  <w:num w:numId="23" w16cid:durableId="1015616080">
    <w:abstractNumId w:val="25"/>
  </w:num>
  <w:num w:numId="24" w16cid:durableId="1932274278">
    <w:abstractNumId w:val="16"/>
  </w:num>
  <w:num w:numId="25" w16cid:durableId="614288432">
    <w:abstractNumId w:val="43"/>
  </w:num>
  <w:num w:numId="26" w16cid:durableId="804006199">
    <w:abstractNumId w:val="31"/>
  </w:num>
  <w:num w:numId="27" w16cid:durableId="63840233">
    <w:abstractNumId w:val="28"/>
  </w:num>
  <w:num w:numId="28" w16cid:durableId="557211603">
    <w:abstractNumId w:val="24"/>
  </w:num>
  <w:num w:numId="29" w16cid:durableId="477188955">
    <w:abstractNumId w:val="40"/>
  </w:num>
  <w:num w:numId="30" w16cid:durableId="1162357925">
    <w:abstractNumId w:val="32"/>
  </w:num>
  <w:num w:numId="31" w16cid:durableId="795947590">
    <w:abstractNumId w:val="34"/>
  </w:num>
  <w:num w:numId="32" w16cid:durableId="571156985">
    <w:abstractNumId w:val="44"/>
  </w:num>
  <w:num w:numId="33" w16cid:durableId="1231191558">
    <w:abstractNumId w:val="38"/>
  </w:num>
  <w:num w:numId="34" w16cid:durableId="1675104893">
    <w:abstractNumId w:val="39"/>
  </w:num>
  <w:num w:numId="35" w16cid:durableId="441726943">
    <w:abstractNumId w:val="35"/>
  </w:num>
  <w:num w:numId="36" w16cid:durableId="417215313">
    <w:abstractNumId w:val="33"/>
  </w:num>
  <w:num w:numId="37" w16cid:durableId="1507556708">
    <w:abstractNumId w:val="14"/>
  </w:num>
  <w:num w:numId="38" w16cid:durableId="335618393">
    <w:abstractNumId w:val="10"/>
  </w:num>
  <w:num w:numId="39" w16cid:durableId="2058627453">
    <w:abstractNumId w:val="20"/>
  </w:num>
  <w:num w:numId="40" w16cid:durableId="103887738">
    <w:abstractNumId w:val="15"/>
  </w:num>
  <w:num w:numId="41" w16cid:durableId="1179194745">
    <w:abstractNumId w:val="12"/>
  </w:num>
  <w:num w:numId="42" w16cid:durableId="1523324703">
    <w:abstractNumId w:val="22"/>
  </w:num>
  <w:num w:numId="43" w16cid:durableId="1502508934">
    <w:abstractNumId w:val="21"/>
  </w:num>
  <w:num w:numId="44" w16cid:durableId="16390956">
    <w:abstractNumId w:val="27"/>
  </w:num>
  <w:num w:numId="45" w16cid:durableId="686836660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263"/>
    <w:rsid w:val="000025E0"/>
    <w:rsid w:val="000026AE"/>
    <w:rsid w:val="00002E4C"/>
    <w:rsid w:val="000035E3"/>
    <w:rsid w:val="0000361A"/>
    <w:rsid w:val="00003B8C"/>
    <w:rsid w:val="00003D19"/>
    <w:rsid w:val="00003EEC"/>
    <w:rsid w:val="00004193"/>
    <w:rsid w:val="00005191"/>
    <w:rsid w:val="00005628"/>
    <w:rsid w:val="00005682"/>
    <w:rsid w:val="000058F6"/>
    <w:rsid w:val="00005B3B"/>
    <w:rsid w:val="000061DE"/>
    <w:rsid w:val="000062F0"/>
    <w:rsid w:val="00006499"/>
    <w:rsid w:val="00006668"/>
    <w:rsid w:val="00006C56"/>
    <w:rsid w:val="00006D52"/>
    <w:rsid w:val="00007083"/>
    <w:rsid w:val="0000749C"/>
    <w:rsid w:val="0000764C"/>
    <w:rsid w:val="000076F5"/>
    <w:rsid w:val="00007BF6"/>
    <w:rsid w:val="00007C5B"/>
    <w:rsid w:val="00007F68"/>
    <w:rsid w:val="00010187"/>
    <w:rsid w:val="0001025E"/>
    <w:rsid w:val="000107FA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B85"/>
    <w:rsid w:val="00014C5A"/>
    <w:rsid w:val="00014D93"/>
    <w:rsid w:val="00015241"/>
    <w:rsid w:val="00015BCB"/>
    <w:rsid w:val="00015DA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24F"/>
    <w:rsid w:val="00017B72"/>
    <w:rsid w:val="00020331"/>
    <w:rsid w:val="000204CD"/>
    <w:rsid w:val="00020593"/>
    <w:rsid w:val="000207E3"/>
    <w:rsid w:val="000208D9"/>
    <w:rsid w:val="00020953"/>
    <w:rsid w:val="000209F7"/>
    <w:rsid w:val="00020BF2"/>
    <w:rsid w:val="00020E0D"/>
    <w:rsid w:val="00021CB8"/>
    <w:rsid w:val="00021D0E"/>
    <w:rsid w:val="0002213A"/>
    <w:rsid w:val="000221BA"/>
    <w:rsid w:val="000222DD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3CC1"/>
    <w:rsid w:val="00024031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12F"/>
    <w:rsid w:val="00026566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B4"/>
    <w:rsid w:val="000304CF"/>
    <w:rsid w:val="00030633"/>
    <w:rsid w:val="00030BBF"/>
    <w:rsid w:val="00030ED3"/>
    <w:rsid w:val="00030F6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451"/>
    <w:rsid w:val="00032918"/>
    <w:rsid w:val="00032A18"/>
    <w:rsid w:val="00032D02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25D"/>
    <w:rsid w:val="000374FD"/>
    <w:rsid w:val="00037BBB"/>
    <w:rsid w:val="00037C28"/>
    <w:rsid w:val="00037CDD"/>
    <w:rsid w:val="00037F1A"/>
    <w:rsid w:val="0004002E"/>
    <w:rsid w:val="000408FA"/>
    <w:rsid w:val="00040A75"/>
    <w:rsid w:val="00041233"/>
    <w:rsid w:val="000413F1"/>
    <w:rsid w:val="0004164F"/>
    <w:rsid w:val="00041B29"/>
    <w:rsid w:val="00041E15"/>
    <w:rsid w:val="00041E6E"/>
    <w:rsid w:val="0004206D"/>
    <w:rsid w:val="00042070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9AA"/>
    <w:rsid w:val="00043A5B"/>
    <w:rsid w:val="00043B5A"/>
    <w:rsid w:val="00043E2A"/>
    <w:rsid w:val="000442FC"/>
    <w:rsid w:val="00044391"/>
    <w:rsid w:val="0004444F"/>
    <w:rsid w:val="00044584"/>
    <w:rsid w:val="000447C9"/>
    <w:rsid w:val="000449B1"/>
    <w:rsid w:val="0004525A"/>
    <w:rsid w:val="000453BA"/>
    <w:rsid w:val="0004591E"/>
    <w:rsid w:val="00045D7E"/>
    <w:rsid w:val="00045ECF"/>
    <w:rsid w:val="000465F4"/>
    <w:rsid w:val="00046696"/>
    <w:rsid w:val="00046A77"/>
    <w:rsid w:val="00046F76"/>
    <w:rsid w:val="0004708E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D11"/>
    <w:rsid w:val="00051E23"/>
    <w:rsid w:val="0005208D"/>
    <w:rsid w:val="00052332"/>
    <w:rsid w:val="00052333"/>
    <w:rsid w:val="00052738"/>
    <w:rsid w:val="000527EE"/>
    <w:rsid w:val="0005298C"/>
    <w:rsid w:val="00052A8A"/>
    <w:rsid w:val="00052D47"/>
    <w:rsid w:val="00053015"/>
    <w:rsid w:val="00053733"/>
    <w:rsid w:val="00053BD0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C85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7F"/>
    <w:rsid w:val="000711A0"/>
    <w:rsid w:val="000712AB"/>
    <w:rsid w:val="000718EB"/>
    <w:rsid w:val="00071ADA"/>
    <w:rsid w:val="00071DEC"/>
    <w:rsid w:val="00071E45"/>
    <w:rsid w:val="00071E61"/>
    <w:rsid w:val="0007213A"/>
    <w:rsid w:val="00072260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4DB2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20F"/>
    <w:rsid w:val="0007775D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295"/>
    <w:rsid w:val="00082352"/>
    <w:rsid w:val="000823A8"/>
    <w:rsid w:val="000823FA"/>
    <w:rsid w:val="00082455"/>
    <w:rsid w:val="00082873"/>
    <w:rsid w:val="00082C3E"/>
    <w:rsid w:val="00082C6E"/>
    <w:rsid w:val="00082CB6"/>
    <w:rsid w:val="000832C3"/>
    <w:rsid w:val="0008337D"/>
    <w:rsid w:val="00083CA4"/>
    <w:rsid w:val="00083EDC"/>
    <w:rsid w:val="00084149"/>
    <w:rsid w:val="0008415F"/>
    <w:rsid w:val="000843FA"/>
    <w:rsid w:val="0008492C"/>
    <w:rsid w:val="00084CAB"/>
    <w:rsid w:val="00084F8F"/>
    <w:rsid w:val="00085638"/>
    <w:rsid w:val="00085CD9"/>
    <w:rsid w:val="0008635C"/>
    <w:rsid w:val="000867AA"/>
    <w:rsid w:val="0008698E"/>
    <w:rsid w:val="00086C4E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D7C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456"/>
    <w:rsid w:val="000955D0"/>
    <w:rsid w:val="00095A5B"/>
    <w:rsid w:val="00095C4B"/>
    <w:rsid w:val="00096234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BC3"/>
    <w:rsid w:val="00097F4E"/>
    <w:rsid w:val="00097FC6"/>
    <w:rsid w:val="000A019F"/>
    <w:rsid w:val="000A05C9"/>
    <w:rsid w:val="000A07DB"/>
    <w:rsid w:val="000A09C1"/>
    <w:rsid w:val="000A0C50"/>
    <w:rsid w:val="000A0C8E"/>
    <w:rsid w:val="000A0F37"/>
    <w:rsid w:val="000A10C7"/>
    <w:rsid w:val="000A14B5"/>
    <w:rsid w:val="000A163A"/>
    <w:rsid w:val="000A174A"/>
    <w:rsid w:val="000A1773"/>
    <w:rsid w:val="000A1CDD"/>
    <w:rsid w:val="000A2103"/>
    <w:rsid w:val="000A21CF"/>
    <w:rsid w:val="000A232B"/>
    <w:rsid w:val="000A24C8"/>
    <w:rsid w:val="000A2721"/>
    <w:rsid w:val="000A2777"/>
    <w:rsid w:val="000A2861"/>
    <w:rsid w:val="000A30FC"/>
    <w:rsid w:val="000A32AC"/>
    <w:rsid w:val="000A3329"/>
    <w:rsid w:val="000A35B7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5DFE"/>
    <w:rsid w:val="000A60F2"/>
    <w:rsid w:val="000A62A0"/>
    <w:rsid w:val="000A630F"/>
    <w:rsid w:val="000A64BB"/>
    <w:rsid w:val="000A6A51"/>
    <w:rsid w:val="000A6BAE"/>
    <w:rsid w:val="000A6EA9"/>
    <w:rsid w:val="000A705A"/>
    <w:rsid w:val="000A7B3B"/>
    <w:rsid w:val="000A7CD5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9E2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7DE"/>
    <w:rsid w:val="000B2B32"/>
    <w:rsid w:val="000B2BE0"/>
    <w:rsid w:val="000B2F10"/>
    <w:rsid w:val="000B31CD"/>
    <w:rsid w:val="000B35A7"/>
    <w:rsid w:val="000B36FB"/>
    <w:rsid w:val="000B3E04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399"/>
    <w:rsid w:val="000B5799"/>
    <w:rsid w:val="000B598F"/>
    <w:rsid w:val="000B5A4A"/>
    <w:rsid w:val="000B5E19"/>
    <w:rsid w:val="000B5F36"/>
    <w:rsid w:val="000B5F83"/>
    <w:rsid w:val="000B6129"/>
    <w:rsid w:val="000B687F"/>
    <w:rsid w:val="000B68AB"/>
    <w:rsid w:val="000B69EE"/>
    <w:rsid w:val="000B6C93"/>
    <w:rsid w:val="000B6D8D"/>
    <w:rsid w:val="000B6DE0"/>
    <w:rsid w:val="000B70A2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A9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17"/>
    <w:rsid w:val="000C29E5"/>
    <w:rsid w:val="000C2B17"/>
    <w:rsid w:val="000C2CF0"/>
    <w:rsid w:val="000C2E9C"/>
    <w:rsid w:val="000C320E"/>
    <w:rsid w:val="000C342C"/>
    <w:rsid w:val="000C34E4"/>
    <w:rsid w:val="000C3562"/>
    <w:rsid w:val="000C3761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0DC6"/>
    <w:rsid w:val="000D11E2"/>
    <w:rsid w:val="000D122F"/>
    <w:rsid w:val="000D171B"/>
    <w:rsid w:val="000D17BF"/>
    <w:rsid w:val="000D1C7D"/>
    <w:rsid w:val="000D1FCC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5D5"/>
    <w:rsid w:val="000D38D0"/>
    <w:rsid w:val="000D3AE0"/>
    <w:rsid w:val="000D3F52"/>
    <w:rsid w:val="000D4054"/>
    <w:rsid w:val="000D415C"/>
    <w:rsid w:val="000D42C5"/>
    <w:rsid w:val="000D43D3"/>
    <w:rsid w:val="000D457C"/>
    <w:rsid w:val="000D4705"/>
    <w:rsid w:val="000D4BF4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591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687"/>
    <w:rsid w:val="000E38AD"/>
    <w:rsid w:val="000E3937"/>
    <w:rsid w:val="000E39CD"/>
    <w:rsid w:val="000E409A"/>
    <w:rsid w:val="000E4375"/>
    <w:rsid w:val="000E43DA"/>
    <w:rsid w:val="000E43DC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31E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4BB"/>
    <w:rsid w:val="000F17EB"/>
    <w:rsid w:val="000F18F0"/>
    <w:rsid w:val="000F1A6B"/>
    <w:rsid w:val="000F1FC1"/>
    <w:rsid w:val="000F200D"/>
    <w:rsid w:val="000F2063"/>
    <w:rsid w:val="000F2288"/>
    <w:rsid w:val="000F2349"/>
    <w:rsid w:val="000F2B97"/>
    <w:rsid w:val="000F2ED0"/>
    <w:rsid w:val="000F2FD8"/>
    <w:rsid w:val="000F30E4"/>
    <w:rsid w:val="000F32DB"/>
    <w:rsid w:val="000F3725"/>
    <w:rsid w:val="000F387E"/>
    <w:rsid w:val="000F3A0E"/>
    <w:rsid w:val="000F3A17"/>
    <w:rsid w:val="000F3BB5"/>
    <w:rsid w:val="000F3D92"/>
    <w:rsid w:val="000F3DC3"/>
    <w:rsid w:val="000F3EB2"/>
    <w:rsid w:val="000F46CD"/>
    <w:rsid w:val="000F4962"/>
    <w:rsid w:val="000F4F1B"/>
    <w:rsid w:val="000F57F9"/>
    <w:rsid w:val="000F5801"/>
    <w:rsid w:val="000F585B"/>
    <w:rsid w:val="000F58BC"/>
    <w:rsid w:val="000F5BC7"/>
    <w:rsid w:val="000F5D03"/>
    <w:rsid w:val="000F5E9B"/>
    <w:rsid w:val="000F651D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4B3"/>
    <w:rsid w:val="001007A9"/>
    <w:rsid w:val="00100ADB"/>
    <w:rsid w:val="00101020"/>
    <w:rsid w:val="001012DE"/>
    <w:rsid w:val="00101FB1"/>
    <w:rsid w:val="00101FB2"/>
    <w:rsid w:val="001020A3"/>
    <w:rsid w:val="0010227C"/>
    <w:rsid w:val="001032B4"/>
    <w:rsid w:val="001037E8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85C"/>
    <w:rsid w:val="00105EB5"/>
    <w:rsid w:val="00106162"/>
    <w:rsid w:val="0010674E"/>
    <w:rsid w:val="001068B6"/>
    <w:rsid w:val="00106901"/>
    <w:rsid w:val="00106B89"/>
    <w:rsid w:val="00106E07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B46"/>
    <w:rsid w:val="00112D1C"/>
    <w:rsid w:val="00112F82"/>
    <w:rsid w:val="001131F8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5FA7"/>
    <w:rsid w:val="00115FC5"/>
    <w:rsid w:val="001165FA"/>
    <w:rsid w:val="00116710"/>
    <w:rsid w:val="001167B0"/>
    <w:rsid w:val="001169AC"/>
    <w:rsid w:val="00116C0C"/>
    <w:rsid w:val="00116D85"/>
    <w:rsid w:val="00116DA2"/>
    <w:rsid w:val="0011736C"/>
    <w:rsid w:val="00117B83"/>
    <w:rsid w:val="00117CD8"/>
    <w:rsid w:val="00117E16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778"/>
    <w:rsid w:val="00122B1A"/>
    <w:rsid w:val="00122C13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5BB2"/>
    <w:rsid w:val="00125E7F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9F8"/>
    <w:rsid w:val="00130B4C"/>
    <w:rsid w:val="00130C1D"/>
    <w:rsid w:val="00130C49"/>
    <w:rsid w:val="00130D2B"/>
    <w:rsid w:val="00130D37"/>
    <w:rsid w:val="001310D0"/>
    <w:rsid w:val="001316DD"/>
    <w:rsid w:val="001316F3"/>
    <w:rsid w:val="00131876"/>
    <w:rsid w:val="00131B66"/>
    <w:rsid w:val="00131BEA"/>
    <w:rsid w:val="00131D05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23"/>
    <w:rsid w:val="00133C4A"/>
    <w:rsid w:val="001344AF"/>
    <w:rsid w:val="0013465F"/>
    <w:rsid w:val="00134B29"/>
    <w:rsid w:val="00134F62"/>
    <w:rsid w:val="001353DF"/>
    <w:rsid w:val="00135570"/>
    <w:rsid w:val="001355AF"/>
    <w:rsid w:val="001356CD"/>
    <w:rsid w:val="00135B86"/>
    <w:rsid w:val="00135F0C"/>
    <w:rsid w:val="00135FCD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112"/>
    <w:rsid w:val="0014027D"/>
    <w:rsid w:val="00140A87"/>
    <w:rsid w:val="00140D40"/>
    <w:rsid w:val="001414F5"/>
    <w:rsid w:val="0014151D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481"/>
    <w:rsid w:val="0014350C"/>
    <w:rsid w:val="001437BD"/>
    <w:rsid w:val="00143975"/>
    <w:rsid w:val="00143987"/>
    <w:rsid w:val="00143B8E"/>
    <w:rsid w:val="00143CDA"/>
    <w:rsid w:val="00144D5B"/>
    <w:rsid w:val="00144F43"/>
    <w:rsid w:val="001451A2"/>
    <w:rsid w:val="00145273"/>
    <w:rsid w:val="00145601"/>
    <w:rsid w:val="0014579B"/>
    <w:rsid w:val="00145911"/>
    <w:rsid w:val="00145A0A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41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763"/>
    <w:rsid w:val="00152FB9"/>
    <w:rsid w:val="0015330E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57CC7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03"/>
    <w:rsid w:val="0016298D"/>
    <w:rsid w:val="00162C42"/>
    <w:rsid w:val="00162DD0"/>
    <w:rsid w:val="00162DF3"/>
    <w:rsid w:val="00162E8E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469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071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7781F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2E77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33B"/>
    <w:rsid w:val="001849FF"/>
    <w:rsid w:val="00184A0C"/>
    <w:rsid w:val="00184BEE"/>
    <w:rsid w:val="00184C3F"/>
    <w:rsid w:val="001853EE"/>
    <w:rsid w:val="00185921"/>
    <w:rsid w:val="00185AE0"/>
    <w:rsid w:val="00185CC1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C92"/>
    <w:rsid w:val="00190F28"/>
    <w:rsid w:val="001916A2"/>
    <w:rsid w:val="00191905"/>
    <w:rsid w:val="00191E06"/>
    <w:rsid w:val="001920F0"/>
    <w:rsid w:val="001923EF"/>
    <w:rsid w:val="0019245B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D99"/>
    <w:rsid w:val="00193DD1"/>
    <w:rsid w:val="0019415F"/>
    <w:rsid w:val="00194545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5E5"/>
    <w:rsid w:val="001968C9"/>
    <w:rsid w:val="00196939"/>
    <w:rsid w:val="00196974"/>
    <w:rsid w:val="001969F0"/>
    <w:rsid w:val="001969FD"/>
    <w:rsid w:val="00196F47"/>
    <w:rsid w:val="00197151"/>
    <w:rsid w:val="001974C8"/>
    <w:rsid w:val="001974E1"/>
    <w:rsid w:val="00197514"/>
    <w:rsid w:val="001979FC"/>
    <w:rsid w:val="00197B5D"/>
    <w:rsid w:val="00197D2B"/>
    <w:rsid w:val="00197D51"/>
    <w:rsid w:val="001A00CE"/>
    <w:rsid w:val="001A0338"/>
    <w:rsid w:val="001A0A9F"/>
    <w:rsid w:val="001A0D4C"/>
    <w:rsid w:val="001A0DEB"/>
    <w:rsid w:val="001A0FFF"/>
    <w:rsid w:val="001A110F"/>
    <w:rsid w:val="001A14FB"/>
    <w:rsid w:val="001A17B9"/>
    <w:rsid w:val="001A17CC"/>
    <w:rsid w:val="001A196F"/>
    <w:rsid w:val="001A1AA1"/>
    <w:rsid w:val="001A1ADF"/>
    <w:rsid w:val="001A1D26"/>
    <w:rsid w:val="001A1F80"/>
    <w:rsid w:val="001A2025"/>
    <w:rsid w:val="001A2106"/>
    <w:rsid w:val="001A2117"/>
    <w:rsid w:val="001A2206"/>
    <w:rsid w:val="001A24FB"/>
    <w:rsid w:val="001A2527"/>
    <w:rsid w:val="001A26E4"/>
    <w:rsid w:val="001A2A4D"/>
    <w:rsid w:val="001A2C4A"/>
    <w:rsid w:val="001A334E"/>
    <w:rsid w:val="001A33A6"/>
    <w:rsid w:val="001A3F0F"/>
    <w:rsid w:val="001A417A"/>
    <w:rsid w:val="001A41DF"/>
    <w:rsid w:val="001A47A9"/>
    <w:rsid w:val="001A4952"/>
    <w:rsid w:val="001A4965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56D"/>
    <w:rsid w:val="001A7753"/>
    <w:rsid w:val="001A7A8A"/>
    <w:rsid w:val="001B0081"/>
    <w:rsid w:val="001B016A"/>
    <w:rsid w:val="001B0261"/>
    <w:rsid w:val="001B04FF"/>
    <w:rsid w:val="001B055A"/>
    <w:rsid w:val="001B1116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E2F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914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56F"/>
    <w:rsid w:val="001B5ADD"/>
    <w:rsid w:val="001B5DD8"/>
    <w:rsid w:val="001B5E83"/>
    <w:rsid w:val="001B62D9"/>
    <w:rsid w:val="001B68E5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0FE"/>
    <w:rsid w:val="001C425D"/>
    <w:rsid w:val="001C43CE"/>
    <w:rsid w:val="001C48B4"/>
    <w:rsid w:val="001C4918"/>
    <w:rsid w:val="001C4932"/>
    <w:rsid w:val="001C4F9D"/>
    <w:rsid w:val="001C52F5"/>
    <w:rsid w:val="001C57D6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C7E19"/>
    <w:rsid w:val="001D0254"/>
    <w:rsid w:val="001D0694"/>
    <w:rsid w:val="001D0970"/>
    <w:rsid w:val="001D0F95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3D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54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21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56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24C"/>
    <w:rsid w:val="001E3562"/>
    <w:rsid w:val="001E3809"/>
    <w:rsid w:val="001E38B7"/>
    <w:rsid w:val="001E38B9"/>
    <w:rsid w:val="001E3B29"/>
    <w:rsid w:val="001E3C05"/>
    <w:rsid w:val="001E3DD7"/>
    <w:rsid w:val="001E443B"/>
    <w:rsid w:val="001E4A43"/>
    <w:rsid w:val="001E4B97"/>
    <w:rsid w:val="001E4DA8"/>
    <w:rsid w:val="001E4F61"/>
    <w:rsid w:val="001E53F9"/>
    <w:rsid w:val="001E5A67"/>
    <w:rsid w:val="001E5B36"/>
    <w:rsid w:val="001E5C07"/>
    <w:rsid w:val="001E5EB4"/>
    <w:rsid w:val="001E67F9"/>
    <w:rsid w:val="001E6A29"/>
    <w:rsid w:val="001E6D27"/>
    <w:rsid w:val="001E6D4A"/>
    <w:rsid w:val="001E6F74"/>
    <w:rsid w:val="001E746B"/>
    <w:rsid w:val="001E75C2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5DD"/>
    <w:rsid w:val="001F46A2"/>
    <w:rsid w:val="001F5057"/>
    <w:rsid w:val="001F517B"/>
    <w:rsid w:val="001F51B4"/>
    <w:rsid w:val="001F53F4"/>
    <w:rsid w:val="001F58EB"/>
    <w:rsid w:val="001F5CB7"/>
    <w:rsid w:val="001F607A"/>
    <w:rsid w:val="001F66C7"/>
    <w:rsid w:val="001F6A6A"/>
    <w:rsid w:val="001F6EB6"/>
    <w:rsid w:val="001F7017"/>
    <w:rsid w:val="001F70FC"/>
    <w:rsid w:val="001F728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B79"/>
    <w:rsid w:val="00200D4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90A"/>
    <w:rsid w:val="00202A50"/>
    <w:rsid w:val="00202EA2"/>
    <w:rsid w:val="002031FA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17F"/>
    <w:rsid w:val="00206511"/>
    <w:rsid w:val="00206551"/>
    <w:rsid w:val="002067CD"/>
    <w:rsid w:val="002068A7"/>
    <w:rsid w:val="00206B81"/>
    <w:rsid w:val="00206C35"/>
    <w:rsid w:val="00207764"/>
    <w:rsid w:val="0020788E"/>
    <w:rsid w:val="00207996"/>
    <w:rsid w:val="002079C0"/>
    <w:rsid w:val="00207A24"/>
    <w:rsid w:val="00207CB7"/>
    <w:rsid w:val="00207DA2"/>
    <w:rsid w:val="00207F20"/>
    <w:rsid w:val="002101A5"/>
    <w:rsid w:val="002104D1"/>
    <w:rsid w:val="0021068C"/>
    <w:rsid w:val="00210766"/>
    <w:rsid w:val="00210A7F"/>
    <w:rsid w:val="00210CA8"/>
    <w:rsid w:val="002110EE"/>
    <w:rsid w:val="00211188"/>
    <w:rsid w:val="002111C7"/>
    <w:rsid w:val="00211507"/>
    <w:rsid w:val="0021150F"/>
    <w:rsid w:val="002119E7"/>
    <w:rsid w:val="00211D01"/>
    <w:rsid w:val="00211E62"/>
    <w:rsid w:val="002125C1"/>
    <w:rsid w:val="002127DA"/>
    <w:rsid w:val="00212EA0"/>
    <w:rsid w:val="00213170"/>
    <w:rsid w:val="00213323"/>
    <w:rsid w:val="0021354B"/>
    <w:rsid w:val="00213C2D"/>
    <w:rsid w:val="00213F7A"/>
    <w:rsid w:val="00214110"/>
    <w:rsid w:val="00214376"/>
    <w:rsid w:val="002147FE"/>
    <w:rsid w:val="00214BA2"/>
    <w:rsid w:val="00214C38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14A"/>
    <w:rsid w:val="00217783"/>
    <w:rsid w:val="00217B43"/>
    <w:rsid w:val="00217C02"/>
    <w:rsid w:val="00217F27"/>
    <w:rsid w:val="0022016E"/>
    <w:rsid w:val="00220406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335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497"/>
    <w:rsid w:val="0022465F"/>
    <w:rsid w:val="002247B0"/>
    <w:rsid w:val="002247D3"/>
    <w:rsid w:val="002248AC"/>
    <w:rsid w:val="002249E5"/>
    <w:rsid w:val="00224A42"/>
    <w:rsid w:val="00224C7F"/>
    <w:rsid w:val="00224EC8"/>
    <w:rsid w:val="00224F71"/>
    <w:rsid w:val="00224FC6"/>
    <w:rsid w:val="0022506E"/>
    <w:rsid w:val="002250C5"/>
    <w:rsid w:val="0022563E"/>
    <w:rsid w:val="00225640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1A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93B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9EB"/>
    <w:rsid w:val="00234A04"/>
    <w:rsid w:val="00234D12"/>
    <w:rsid w:val="00234EAF"/>
    <w:rsid w:val="00234FBA"/>
    <w:rsid w:val="00235B18"/>
    <w:rsid w:val="00235D78"/>
    <w:rsid w:val="0023632C"/>
    <w:rsid w:val="002365A5"/>
    <w:rsid w:val="002366E5"/>
    <w:rsid w:val="00236874"/>
    <w:rsid w:val="0023690E"/>
    <w:rsid w:val="00236926"/>
    <w:rsid w:val="00236B36"/>
    <w:rsid w:val="00236C4E"/>
    <w:rsid w:val="00236D4B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B5F"/>
    <w:rsid w:val="00240D7A"/>
    <w:rsid w:val="00240DB1"/>
    <w:rsid w:val="00240ECE"/>
    <w:rsid w:val="00240EF5"/>
    <w:rsid w:val="0024109E"/>
    <w:rsid w:val="0024141C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302"/>
    <w:rsid w:val="00245314"/>
    <w:rsid w:val="00245499"/>
    <w:rsid w:val="0024564B"/>
    <w:rsid w:val="00245849"/>
    <w:rsid w:val="00245A8E"/>
    <w:rsid w:val="00245D2E"/>
    <w:rsid w:val="00245FDF"/>
    <w:rsid w:val="002460ED"/>
    <w:rsid w:val="00246B9E"/>
    <w:rsid w:val="00246EE5"/>
    <w:rsid w:val="00247232"/>
    <w:rsid w:val="00247677"/>
    <w:rsid w:val="002476AB"/>
    <w:rsid w:val="0024789D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0FC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3FC6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6B23"/>
    <w:rsid w:val="00256C07"/>
    <w:rsid w:val="002576AC"/>
    <w:rsid w:val="00257E71"/>
    <w:rsid w:val="00260095"/>
    <w:rsid w:val="002603DE"/>
    <w:rsid w:val="00260D12"/>
    <w:rsid w:val="0026101D"/>
    <w:rsid w:val="002611EA"/>
    <w:rsid w:val="002613E5"/>
    <w:rsid w:val="002614A4"/>
    <w:rsid w:val="00261C0E"/>
    <w:rsid w:val="002625C8"/>
    <w:rsid w:val="00262600"/>
    <w:rsid w:val="002626C3"/>
    <w:rsid w:val="002626FC"/>
    <w:rsid w:val="00262EE3"/>
    <w:rsid w:val="00262F4F"/>
    <w:rsid w:val="00263138"/>
    <w:rsid w:val="00263197"/>
    <w:rsid w:val="00263445"/>
    <w:rsid w:val="002636E1"/>
    <w:rsid w:val="00263D87"/>
    <w:rsid w:val="00263E46"/>
    <w:rsid w:val="00264353"/>
    <w:rsid w:val="002647D0"/>
    <w:rsid w:val="00264BEA"/>
    <w:rsid w:val="00264C5F"/>
    <w:rsid w:val="00264E56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5C4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C48"/>
    <w:rsid w:val="00280D38"/>
    <w:rsid w:val="0028124C"/>
    <w:rsid w:val="002812DB"/>
    <w:rsid w:val="0028153A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4A49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6E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063"/>
    <w:rsid w:val="0029009C"/>
    <w:rsid w:val="0029028B"/>
    <w:rsid w:val="00290561"/>
    <w:rsid w:val="00290821"/>
    <w:rsid w:val="00291022"/>
    <w:rsid w:val="0029148F"/>
    <w:rsid w:val="00291A09"/>
    <w:rsid w:val="0029200C"/>
    <w:rsid w:val="0029227C"/>
    <w:rsid w:val="002922FF"/>
    <w:rsid w:val="002924EE"/>
    <w:rsid w:val="00292C35"/>
    <w:rsid w:val="00292E01"/>
    <w:rsid w:val="002931F4"/>
    <w:rsid w:val="00293336"/>
    <w:rsid w:val="0029333F"/>
    <w:rsid w:val="00293574"/>
    <w:rsid w:val="00293AD8"/>
    <w:rsid w:val="00293F09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7F3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1FC2"/>
    <w:rsid w:val="002A209A"/>
    <w:rsid w:val="002A256D"/>
    <w:rsid w:val="002A257D"/>
    <w:rsid w:val="002A2FCA"/>
    <w:rsid w:val="002A3158"/>
    <w:rsid w:val="002A31EE"/>
    <w:rsid w:val="002A33F5"/>
    <w:rsid w:val="002A36D3"/>
    <w:rsid w:val="002A3909"/>
    <w:rsid w:val="002A3AF5"/>
    <w:rsid w:val="002A3D6E"/>
    <w:rsid w:val="002A41F1"/>
    <w:rsid w:val="002A464C"/>
    <w:rsid w:val="002A49A0"/>
    <w:rsid w:val="002A4A3B"/>
    <w:rsid w:val="002A4E81"/>
    <w:rsid w:val="002A5050"/>
    <w:rsid w:val="002A5160"/>
    <w:rsid w:val="002A52A3"/>
    <w:rsid w:val="002A5623"/>
    <w:rsid w:val="002A5640"/>
    <w:rsid w:val="002A5ACA"/>
    <w:rsid w:val="002A5B10"/>
    <w:rsid w:val="002A5E64"/>
    <w:rsid w:val="002A5F7C"/>
    <w:rsid w:val="002A60D7"/>
    <w:rsid w:val="002A6276"/>
    <w:rsid w:val="002A6F84"/>
    <w:rsid w:val="002A6FE1"/>
    <w:rsid w:val="002A711B"/>
    <w:rsid w:val="002A75F2"/>
    <w:rsid w:val="002A760B"/>
    <w:rsid w:val="002A774A"/>
    <w:rsid w:val="002B00C1"/>
    <w:rsid w:val="002B037A"/>
    <w:rsid w:val="002B05D8"/>
    <w:rsid w:val="002B09B4"/>
    <w:rsid w:val="002B0CCA"/>
    <w:rsid w:val="002B100C"/>
    <w:rsid w:val="002B1045"/>
    <w:rsid w:val="002B1325"/>
    <w:rsid w:val="002B16E1"/>
    <w:rsid w:val="002B1A8F"/>
    <w:rsid w:val="002B1CCC"/>
    <w:rsid w:val="002B1DB8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7D3"/>
    <w:rsid w:val="002B49AF"/>
    <w:rsid w:val="002B4CBF"/>
    <w:rsid w:val="002B4EF6"/>
    <w:rsid w:val="002B5A02"/>
    <w:rsid w:val="002B5B22"/>
    <w:rsid w:val="002B5D20"/>
    <w:rsid w:val="002B6295"/>
    <w:rsid w:val="002B6811"/>
    <w:rsid w:val="002B6835"/>
    <w:rsid w:val="002B6964"/>
    <w:rsid w:val="002B6AF6"/>
    <w:rsid w:val="002B6FC4"/>
    <w:rsid w:val="002B71F3"/>
    <w:rsid w:val="002B71F9"/>
    <w:rsid w:val="002B7293"/>
    <w:rsid w:val="002B7466"/>
    <w:rsid w:val="002B7509"/>
    <w:rsid w:val="002B7679"/>
    <w:rsid w:val="002B7ACC"/>
    <w:rsid w:val="002B7BB7"/>
    <w:rsid w:val="002B7CBD"/>
    <w:rsid w:val="002B7E04"/>
    <w:rsid w:val="002B7FE3"/>
    <w:rsid w:val="002C00A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269"/>
    <w:rsid w:val="002C3343"/>
    <w:rsid w:val="002C36EB"/>
    <w:rsid w:val="002C38DA"/>
    <w:rsid w:val="002C3900"/>
    <w:rsid w:val="002C3C92"/>
    <w:rsid w:val="002C3DA3"/>
    <w:rsid w:val="002C3FFF"/>
    <w:rsid w:val="002C443E"/>
    <w:rsid w:val="002C4727"/>
    <w:rsid w:val="002C47BA"/>
    <w:rsid w:val="002C4A4A"/>
    <w:rsid w:val="002C5259"/>
    <w:rsid w:val="002C5262"/>
    <w:rsid w:val="002C5348"/>
    <w:rsid w:val="002C5368"/>
    <w:rsid w:val="002C53BA"/>
    <w:rsid w:val="002C53C6"/>
    <w:rsid w:val="002C5416"/>
    <w:rsid w:val="002C5A63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495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4D3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11"/>
    <w:rsid w:val="002D382D"/>
    <w:rsid w:val="002D3937"/>
    <w:rsid w:val="002D3BD7"/>
    <w:rsid w:val="002D3D85"/>
    <w:rsid w:val="002D4546"/>
    <w:rsid w:val="002D4AB8"/>
    <w:rsid w:val="002D4DFD"/>
    <w:rsid w:val="002D5075"/>
    <w:rsid w:val="002D5322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0E5"/>
    <w:rsid w:val="002D7367"/>
    <w:rsid w:val="002D739D"/>
    <w:rsid w:val="002D74A7"/>
    <w:rsid w:val="002D776C"/>
    <w:rsid w:val="002D788B"/>
    <w:rsid w:val="002D7A3F"/>
    <w:rsid w:val="002E023F"/>
    <w:rsid w:val="002E08F5"/>
    <w:rsid w:val="002E13FE"/>
    <w:rsid w:val="002E17FC"/>
    <w:rsid w:val="002E1DEA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3DF9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604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30B"/>
    <w:rsid w:val="002F2721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6E0"/>
    <w:rsid w:val="002F77E9"/>
    <w:rsid w:val="002F79A7"/>
    <w:rsid w:val="002F7C46"/>
    <w:rsid w:val="002F7CF5"/>
    <w:rsid w:val="002F7F39"/>
    <w:rsid w:val="0030042E"/>
    <w:rsid w:val="00300872"/>
    <w:rsid w:val="00300C16"/>
    <w:rsid w:val="00300D6F"/>
    <w:rsid w:val="00301040"/>
    <w:rsid w:val="00301074"/>
    <w:rsid w:val="00301341"/>
    <w:rsid w:val="003015BE"/>
    <w:rsid w:val="003017EA"/>
    <w:rsid w:val="0030180B"/>
    <w:rsid w:val="00301B34"/>
    <w:rsid w:val="003027D0"/>
    <w:rsid w:val="00302FBF"/>
    <w:rsid w:val="003030FB"/>
    <w:rsid w:val="003032E1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3DF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1DC"/>
    <w:rsid w:val="003073DD"/>
    <w:rsid w:val="003075F5"/>
    <w:rsid w:val="00307926"/>
    <w:rsid w:val="003079B8"/>
    <w:rsid w:val="00307A76"/>
    <w:rsid w:val="00307BB5"/>
    <w:rsid w:val="00310987"/>
    <w:rsid w:val="00310DD8"/>
    <w:rsid w:val="00310F7E"/>
    <w:rsid w:val="00311483"/>
    <w:rsid w:val="00311501"/>
    <w:rsid w:val="003116A9"/>
    <w:rsid w:val="00311907"/>
    <w:rsid w:val="00311ACD"/>
    <w:rsid w:val="00311CE3"/>
    <w:rsid w:val="00311D92"/>
    <w:rsid w:val="0031217F"/>
    <w:rsid w:val="003121A1"/>
    <w:rsid w:val="0031280F"/>
    <w:rsid w:val="003129A7"/>
    <w:rsid w:val="00312A46"/>
    <w:rsid w:val="00312FB1"/>
    <w:rsid w:val="003130B3"/>
    <w:rsid w:val="0031322A"/>
    <w:rsid w:val="003134BB"/>
    <w:rsid w:val="00313D06"/>
    <w:rsid w:val="00313D65"/>
    <w:rsid w:val="00313DBD"/>
    <w:rsid w:val="00314271"/>
    <w:rsid w:val="003144C0"/>
    <w:rsid w:val="003148E6"/>
    <w:rsid w:val="00314ABC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8C8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E88"/>
    <w:rsid w:val="00323689"/>
    <w:rsid w:val="00323895"/>
    <w:rsid w:val="00323A7B"/>
    <w:rsid w:val="00323B11"/>
    <w:rsid w:val="00323BEF"/>
    <w:rsid w:val="00323DB6"/>
    <w:rsid w:val="003243F5"/>
    <w:rsid w:val="003244A3"/>
    <w:rsid w:val="00324541"/>
    <w:rsid w:val="0032493B"/>
    <w:rsid w:val="00324974"/>
    <w:rsid w:val="003249B3"/>
    <w:rsid w:val="00324DBC"/>
    <w:rsid w:val="00324FA4"/>
    <w:rsid w:val="0032535F"/>
    <w:rsid w:val="00325556"/>
    <w:rsid w:val="003255DC"/>
    <w:rsid w:val="003256BC"/>
    <w:rsid w:val="00325786"/>
    <w:rsid w:val="00325E67"/>
    <w:rsid w:val="003263BD"/>
    <w:rsid w:val="003268BF"/>
    <w:rsid w:val="00327246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9E5"/>
    <w:rsid w:val="00331AEA"/>
    <w:rsid w:val="00331B8E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A97"/>
    <w:rsid w:val="00332BF9"/>
    <w:rsid w:val="00332D7D"/>
    <w:rsid w:val="00332DDE"/>
    <w:rsid w:val="00332F98"/>
    <w:rsid w:val="003332C8"/>
    <w:rsid w:val="00333669"/>
    <w:rsid w:val="00333686"/>
    <w:rsid w:val="003336E5"/>
    <w:rsid w:val="00333AA7"/>
    <w:rsid w:val="00333E3D"/>
    <w:rsid w:val="00334133"/>
    <w:rsid w:val="003346AD"/>
    <w:rsid w:val="00334741"/>
    <w:rsid w:val="00334798"/>
    <w:rsid w:val="00334A7B"/>
    <w:rsid w:val="00334AE8"/>
    <w:rsid w:val="00334E54"/>
    <w:rsid w:val="0033502E"/>
    <w:rsid w:val="0033515B"/>
    <w:rsid w:val="0033566D"/>
    <w:rsid w:val="00335B90"/>
    <w:rsid w:val="00335C1E"/>
    <w:rsid w:val="00335DC5"/>
    <w:rsid w:val="00335F1F"/>
    <w:rsid w:val="003360B1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37B77"/>
    <w:rsid w:val="00340053"/>
    <w:rsid w:val="003405B3"/>
    <w:rsid w:val="003405C2"/>
    <w:rsid w:val="0034069F"/>
    <w:rsid w:val="00340994"/>
    <w:rsid w:val="00340AAC"/>
    <w:rsid w:val="00340B7E"/>
    <w:rsid w:val="00340D11"/>
    <w:rsid w:val="00340FA4"/>
    <w:rsid w:val="00341125"/>
    <w:rsid w:val="003411CD"/>
    <w:rsid w:val="00341266"/>
    <w:rsid w:val="0034146E"/>
    <w:rsid w:val="003414E7"/>
    <w:rsid w:val="00341592"/>
    <w:rsid w:val="00341626"/>
    <w:rsid w:val="00341656"/>
    <w:rsid w:val="0034191A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01C"/>
    <w:rsid w:val="003446B3"/>
    <w:rsid w:val="003446B8"/>
    <w:rsid w:val="003446F0"/>
    <w:rsid w:val="00344A3A"/>
    <w:rsid w:val="00344DBD"/>
    <w:rsid w:val="00344E03"/>
    <w:rsid w:val="00344E60"/>
    <w:rsid w:val="003453B0"/>
    <w:rsid w:val="00345417"/>
    <w:rsid w:val="003455C5"/>
    <w:rsid w:val="00345652"/>
    <w:rsid w:val="003456CA"/>
    <w:rsid w:val="00345843"/>
    <w:rsid w:val="003459A5"/>
    <w:rsid w:val="003459DD"/>
    <w:rsid w:val="00345BEE"/>
    <w:rsid w:val="00345C1F"/>
    <w:rsid w:val="00345DD7"/>
    <w:rsid w:val="00345E15"/>
    <w:rsid w:val="00345F91"/>
    <w:rsid w:val="00346096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B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30"/>
    <w:rsid w:val="00352F5E"/>
    <w:rsid w:val="0035309E"/>
    <w:rsid w:val="00353442"/>
    <w:rsid w:val="00353528"/>
    <w:rsid w:val="00353B6D"/>
    <w:rsid w:val="0035438F"/>
    <w:rsid w:val="0035440C"/>
    <w:rsid w:val="00354CD5"/>
    <w:rsid w:val="00354EE5"/>
    <w:rsid w:val="0035511F"/>
    <w:rsid w:val="0035513E"/>
    <w:rsid w:val="00355747"/>
    <w:rsid w:val="0035574C"/>
    <w:rsid w:val="00355993"/>
    <w:rsid w:val="00355AA0"/>
    <w:rsid w:val="00355DA8"/>
    <w:rsid w:val="00355DBB"/>
    <w:rsid w:val="00355E4F"/>
    <w:rsid w:val="0035645B"/>
    <w:rsid w:val="003570BA"/>
    <w:rsid w:val="003571A5"/>
    <w:rsid w:val="0036009F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E4"/>
    <w:rsid w:val="003639FB"/>
    <w:rsid w:val="003640A7"/>
    <w:rsid w:val="0036472D"/>
    <w:rsid w:val="003649F3"/>
    <w:rsid w:val="00364A00"/>
    <w:rsid w:val="00364BEC"/>
    <w:rsid w:val="00364C15"/>
    <w:rsid w:val="00364D9A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71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6AB"/>
    <w:rsid w:val="0037298D"/>
    <w:rsid w:val="003729D0"/>
    <w:rsid w:val="00372A4A"/>
    <w:rsid w:val="00372C48"/>
    <w:rsid w:val="00372E51"/>
    <w:rsid w:val="00372F51"/>
    <w:rsid w:val="003732D3"/>
    <w:rsid w:val="003734C3"/>
    <w:rsid w:val="00373609"/>
    <w:rsid w:val="00373B23"/>
    <w:rsid w:val="00373DDF"/>
    <w:rsid w:val="00374125"/>
    <w:rsid w:val="003741C8"/>
    <w:rsid w:val="0037440E"/>
    <w:rsid w:val="00374BB3"/>
    <w:rsid w:val="00374D05"/>
    <w:rsid w:val="0037558C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77F9A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E49"/>
    <w:rsid w:val="00382F76"/>
    <w:rsid w:val="00382FE0"/>
    <w:rsid w:val="00382FF0"/>
    <w:rsid w:val="003838B3"/>
    <w:rsid w:val="00383D87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52C"/>
    <w:rsid w:val="00385B22"/>
    <w:rsid w:val="00386172"/>
    <w:rsid w:val="003863C0"/>
    <w:rsid w:val="003864F8"/>
    <w:rsid w:val="003867E2"/>
    <w:rsid w:val="003868A8"/>
    <w:rsid w:val="00386F68"/>
    <w:rsid w:val="00387445"/>
    <w:rsid w:val="00387CDC"/>
    <w:rsid w:val="003900E6"/>
    <w:rsid w:val="00390153"/>
    <w:rsid w:val="003902CE"/>
    <w:rsid w:val="00390498"/>
    <w:rsid w:val="003906D1"/>
    <w:rsid w:val="003908A3"/>
    <w:rsid w:val="003908AE"/>
    <w:rsid w:val="0039090C"/>
    <w:rsid w:val="0039095A"/>
    <w:rsid w:val="00390FB9"/>
    <w:rsid w:val="00390FD0"/>
    <w:rsid w:val="0039125E"/>
    <w:rsid w:val="0039129D"/>
    <w:rsid w:val="003912A9"/>
    <w:rsid w:val="00391841"/>
    <w:rsid w:val="00391B38"/>
    <w:rsid w:val="00391D4F"/>
    <w:rsid w:val="00391DC4"/>
    <w:rsid w:val="003921CF"/>
    <w:rsid w:val="003923DE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6E"/>
    <w:rsid w:val="003953A3"/>
    <w:rsid w:val="003955B4"/>
    <w:rsid w:val="0039582B"/>
    <w:rsid w:val="00395843"/>
    <w:rsid w:val="00395A1F"/>
    <w:rsid w:val="00395F7E"/>
    <w:rsid w:val="003961DF"/>
    <w:rsid w:val="003962BF"/>
    <w:rsid w:val="003962F0"/>
    <w:rsid w:val="00396315"/>
    <w:rsid w:val="00396520"/>
    <w:rsid w:val="003965DB"/>
    <w:rsid w:val="0039663F"/>
    <w:rsid w:val="00396A8F"/>
    <w:rsid w:val="00396AB4"/>
    <w:rsid w:val="00396F63"/>
    <w:rsid w:val="00397322"/>
    <w:rsid w:val="0039758D"/>
    <w:rsid w:val="003978BA"/>
    <w:rsid w:val="00397A42"/>
    <w:rsid w:val="00397BAA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253"/>
    <w:rsid w:val="003A24B1"/>
    <w:rsid w:val="003A2670"/>
    <w:rsid w:val="003A2F25"/>
    <w:rsid w:val="003A329F"/>
    <w:rsid w:val="003A36A3"/>
    <w:rsid w:val="003A3943"/>
    <w:rsid w:val="003A3D50"/>
    <w:rsid w:val="003A3F8A"/>
    <w:rsid w:val="003A41DA"/>
    <w:rsid w:val="003A430B"/>
    <w:rsid w:val="003A432A"/>
    <w:rsid w:val="003A4895"/>
    <w:rsid w:val="003A495F"/>
    <w:rsid w:val="003A4B16"/>
    <w:rsid w:val="003A4D56"/>
    <w:rsid w:val="003A5158"/>
    <w:rsid w:val="003A520A"/>
    <w:rsid w:val="003A5ABD"/>
    <w:rsid w:val="003A5E5F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EFE"/>
    <w:rsid w:val="003B101E"/>
    <w:rsid w:val="003B1148"/>
    <w:rsid w:val="003B12CC"/>
    <w:rsid w:val="003B197A"/>
    <w:rsid w:val="003B1E4D"/>
    <w:rsid w:val="003B1E74"/>
    <w:rsid w:val="003B1EDF"/>
    <w:rsid w:val="003B2449"/>
    <w:rsid w:val="003B2584"/>
    <w:rsid w:val="003B25CE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A67"/>
    <w:rsid w:val="003B4C39"/>
    <w:rsid w:val="003B4D3D"/>
    <w:rsid w:val="003B4DBD"/>
    <w:rsid w:val="003B50E4"/>
    <w:rsid w:val="003B5518"/>
    <w:rsid w:val="003B5529"/>
    <w:rsid w:val="003B59AD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30E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260"/>
    <w:rsid w:val="003C24C9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B1B"/>
    <w:rsid w:val="003C5D57"/>
    <w:rsid w:val="003C5F1D"/>
    <w:rsid w:val="003C6026"/>
    <w:rsid w:val="003C63BA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C7FE9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5B"/>
    <w:rsid w:val="003D3DA8"/>
    <w:rsid w:val="003D406F"/>
    <w:rsid w:val="003D43F1"/>
    <w:rsid w:val="003D4E38"/>
    <w:rsid w:val="003D4E92"/>
    <w:rsid w:val="003D4F7F"/>
    <w:rsid w:val="003D53A2"/>
    <w:rsid w:val="003D53FD"/>
    <w:rsid w:val="003D5B5B"/>
    <w:rsid w:val="003D5BFF"/>
    <w:rsid w:val="003D5CF8"/>
    <w:rsid w:val="003D607A"/>
    <w:rsid w:val="003D6185"/>
    <w:rsid w:val="003D6258"/>
    <w:rsid w:val="003D6644"/>
    <w:rsid w:val="003D6660"/>
    <w:rsid w:val="003D6AE2"/>
    <w:rsid w:val="003D6B57"/>
    <w:rsid w:val="003D6BEA"/>
    <w:rsid w:val="003D6CE2"/>
    <w:rsid w:val="003D7336"/>
    <w:rsid w:val="003D74E7"/>
    <w:rsid w:val="003D7558"/>
    <w:rsid w:val="003D7709"/>
    <w:rsid w:val="003E004A"/>
    <w:rsid w:val="003E014B"/>
    <w:rsid w:val="003E0511"/>
    <w:rsid w:val="003E0744"/>
    <w:rsid w:val="003E0C00"/>
    <w:rsid w:val="003E1077"/>
    <w:rsid w:val="003E11D2"/>
    <w:rsid w:val="003E2306"/>
    <w:rsid w:val="003E2DE9"/>
    <w:rsid w:val="003E2E4D"/>
    <w:rsid w:val="003E36B6"/>
    <w:rsid w:val="003E3A17"/>
    <w:rsid w:val="003E3A5E"/>
    <w:rsid w:val="003E3D2C"/>
    <w:rsid w:val="003E3E5A"/>
    <w:rsid w:val="003E3F74"/>
    <w:rsid w:val="003E3FD6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A88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2CA"/>
    <w:rsid w:val="003F034F"/>
    <w:rsid w:val="003F065E"/>
    <w:rsid w:val="003F0EA9"/>
    <w:rsid w:val="003F1517"/>
    <w:rsid w:val="003F1B35"/>
    <w:rsid w:val="003F1D44"/>
    <w:rsid w:val="003F1E96"/>
    <w:rsid w:val="003F1FB0"/>
    <w:rsid w:val="003F2174"/>
    <w:rsid w:val="003F2471"/>
    <w:rsid w:val="003F2A26"/>
    <w:rsid w:val="003F2A86"/>
    <w:rsid w:val="003F2B74"/>
    <w:rsid w:val="003F2F09"/>
    <w:rsid w:val="003F32EE"/>
    <w:rsid w:val="003F3617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6B"/>
    <w:rsid w:val="003F61B9"/>
    <w:rsid w:val="003F64E0"/>
    <w:rsid w:val="003F6609"/>
    <w:rsid w:val="003F66B1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D44"/>
    <w:rsid w:val="00400F4A"/>
    <w:rsid w:val="0040145F"/>
    <w:rsid w:val="004014D5"/>
    <w:rsid w:val="00401A1B"/>
    <w:rsid w:val="00401C57"/>
    <w:rsid w:val="004024E4"/>
    <w:rsid w:val="004025B5"/>
    <w:rsid w:val="00402BEF"/>
    <w:rsid w:val="00402EBA"/>
    <w:rsid w:val="00403396"/>
    <w:rsid w:val="004033F6"/>
    <w:rsid w:val="00403A3C"/>
    <w:rsid w:val="00403C55"/>
    <w:rsid w:val="00403C9E"/>
    <w:rsid w:val="00403CF5"/>
    <w:rsid w:val="00403E77"/>
    <w:rsid w:val="004044F8"/>
    <w:rsid w:val="00404508"/>
    <w:rsid w:val="004046C1"/>
    <w:rsid w:val="00404797"/>
    <w:rsid w:val="0040483E"/>
    <w:rsid w:val="00404E5E"/>
    <w:rsid w:val="00404FA7"/>
    <w:rsid w:val="00405130"/>
    <w:rsid w:val="004051E6"/>
    <w:rsid w:val="004055F3"/>
    <w:rsid w:val="00405D9B"/>
    <w:rsid w:val="004060E9"/>
    <w:rsid w:val="00406662"/>
    <w:rsid w:val="00406970"/>
    <w:rsid w:val="004069CD"/>
    <w:rsid w:val="00406C49"/>
    <w:rsid w:val="00406DD1"/>
    <w:rsid w:val="004073E6"/>
    <w:rsid w:val="004074E7"/>
    <w:rsid w:val="0040772E"/>
    <w:rsid w:val="00407819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8C5"/>
    <w:rsid w:val="00411A64"/>
    <w:rsid w:val="00411BB9"/>
    <w:rsid w:val="00411E7F"/>
    <w:rsid w:val="004124E9"/>
    <w:rsid w:val="004126FE"/>
    <w:rsid w:val="00412790"/>
    <w:rsid w:val="00412795"/>
    <w:rsid w:val="00412E50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BD6"/>
    <w:rsid w:val="00414C6D"/>
    <w:rsid w:val="00414D45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30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56D"/>
    <w:rsid w:val="0042080B"/>
    <w:rsid w:val="00420A85"/>
    <w:rsid w:val="00420E9A"/>
    <w:rsid w:val="00421120"/>
    <w:rsid w:val="004213C8"/>
    <w:rsid w:val="0042140B"/>
    <w:rsid w:val="00421677"/>
    <w:rsid w:val="0042182C"/>
    <w:rsid w:val="004219C5"/>
    <w:rsid w:val="00421D32"/>
    <w:rsid w:val="00421D3E"/>
    <w:rsid w:val="00422124"/>
    <w:rsid w:val="004221B8"/>
    <w:rsid w:val="00422C92"/>
    <w:rsid w:val="00422CE5"/>
    <w:rsid w:val="00422DA0"/>
    <w:rsid w:val="00423027"/>
    <w:rsid w:val="0042309C"/>
    <w:rsid w:val="004233A5"/>
    <w:rsid w:val="004238CE"/>
    <w:rsid w:val="00423B1D"/>
    <w:rsid w:val="00423BCF"/>
    <w:rsid w:val="00423C15"/>
    <w:rsid w:val="004247FB"/>
    <w:rsid w:val="0042496B"/>
    <w:rsid w:val="00424ED8"/>
    <w:rsid w:val="00424FDC"/>
    <w:rsid w:val="004259D2"/>
    <w:rsid w:val="00425F22"/>
    <w:rsid w:val="00425FD1"/>
    <w:rsid w:val="004268CC"/>
    <w:rsid w:val="00426E9B"/>
    <w:rsid w:val="0042791D"/>
    <w:rsid w:val="00427A4B"/>
    <w:rsid w:val="00427B3A"/>
    <w:rsid w:val="00427B7F"/>
    <w:rsid w:val="00427D16"/>
    <w:rsid w:val="00427FDB"/>
    <w:rsid w:val="004308C4"/>
    <w:rsid w:val="004309FC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AA2"/>
    <w:rsid w:val="00435B9A"/>
    <w:rsid w:val="00435EB1"/>
    <w:rsid w:val="00436287"/>
    <w:rsid w:val="0043679B"/>
    <w:rsid w:val="00436AC1"/>
    <w:rsid w:val="00436E37"/>
    <w:rsid w:val="0043714B"/>
    <w:rsid w:val="0043753F"/>
    <w:rsid w:val="00437A1E"/>
    <w:rsid w:val="0044017A"/>
    <w:rsid w:val="00440D5E"/>
    <w:rsid w:val="00441081"/>
    <w:rsid w:val="004416C4"/>
    <w:rsid w:val="00441756"/>
    <w:rsid w:val="00441DAD"/>
    <w:rsid w:val="00442146"/>
    <w:rsid w:val="0044219C"/>
    <w:rsid w:val="004425E0"/>
    <w:rsid w:val="0044261B"/>
    <w:rsid w:val="00442676"/>
    <w:rsid w:val="004429E4"/>
    <w:rsid w:val="00442C6C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5D5B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45D"/>
    <w:rsid w:val="004477B4"/>
    <w:rsid w:val="004477BE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17B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6D"/>
    <w:rsid w:val="00453410"/>
    <w:rsid w:val="0045343E"/>
    <w:rsid w:val="004535C7"/>
    <w:rsid w:val="004535D7"/>
    <w:rsid w:val="004538CE"/>
    <w:rsid w:val="00453A5E"/>
    <w:rsid w:val="00453AF0"/>
    <w:rsid w:val="00453FF9"/>
    <w:rsid w:val="004545B0"/>
    <w:rsid w:val="00454A2B"/>
    <w:rsid w:val="00454A65"/>
    <w:rsid w:val="00454B4A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651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1EC"/>
    <w:rsid w:val="004627BD"/>
    <w:rsid w:val="00462A3C"/>
    <w:rsid w:val="00462A69"/>
    <w:rsid w:val="00462BFA"/>
    <w:rsid w:val="00462DA0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5F8"/>
    <w:rsid w:val="004646D9"/>
    <w:rsid w:val="0046516B"/>
    <w:rsid w:val="004654B1"/>
    <w:rsid w:val="004654D6"/>
    <w:rsid w:val="00465C67"/>
    <w:rsid w:val="00466115"/>
    <w:rsid w:val="00466407"/>
    <w:rsid w:val="00466605"/>
    <w:rsid w:val="0046684A"/>
    <w:rsid w:val="0046684D"/>
    <w:rsid w:val="00466963"/>
    <w:rsid w:val="00466E87"/>
    <w:rsid w:val="004670FB"/>
    <w:rsid w:val="00467557"/>
    <w:rsid w:val="00467B16"/>
    <w:rsid w:val="00467CDA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7C"/>
    <w:rsid w:val="00471084"/>
    <w:rsid w:val="004718F6"/>
    <w:rsid w:val="00471A08"/>
    <w:rsid w:val="00471AA7"/>
    <w:rsid w:val="00471D35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160"/>
    <w:rsid w:val="00475367"/>
    <w:rsid w:val="004757E1"/>
    <w:rsid w:val="00475857"/>
    <w:rsid w:val="00475970"/>
    <w:rsid w:val="00475BA0"/>
    <w:rsid w:val="00475C83"/>
    <w:rsid w:val="00475DCF"/>
    <w:rsid w:val="00475E97"/>
    <w:rsid w:val="00475F2D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481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71D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9C0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04A"/>
    <w:rsid w:val="004A1570"/>
    <w:rsid w:val="004A1C11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4325"/>
    <w:rsid w:val="004A4955"/>
    <w:rsid w:val="004A5925"/>
    <w:rsid w:val="004A5BFC"/>
    <w:rsid w:val="004A5FE9"/>
    <w:rsid w:val="004A6607"/>
    <w:rsid w:val="004A6634"/>
    <w:rsid w:val="004A6CF6"/>
    <w:rsid w:val="004A7039"/>
    <w:rsid w:val="004A7205"/>
    <w:rsid w:val="004A73A9"/>
    <w:rsid w:val="004A770A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1C"/>
    <w:rsid w:val="004B2B95"/>
    <w:rsid w:val="004B2BE4"/>
    <w:rsid w:val="004B2E3D"/>
    <w:rsid w:val="004B30D4"/>
    <w:rsid w:val="004B33C7"/>
    <w:rsid w:val="004B3642"/>
    <w:rsid w:val="004B364C"/>
    <w:rsid w:val="004B45D5"/>
    <w:rsid w:val="004B4C47"/>
    <w:rsid w:val="004B4EAF"/>
    <w:rsid w:val="004B4FB7"/>
    <w:rsid w:val="004B5210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288"/>
    <w:rsid w:val="004B689B"/>
    <w:rsid w:val="004B6B6A"/>
    <w:rsid w:val="004B731D"/>
    <w:rsid w:val="004B75BF"/>
    <w:rsid w:val="004B7668"/>
    <w:rsid w:val="004B76C4"/>
    <w:rsid w:val="004B7A13"/>
    <w:rsid w:val="004B7F96"/>
    <w:rsid w:val="004C03C8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352"/>
    <w:rsid w:val="004C2651"/>
    <w:rsid w:val="004C2A3B"/>
    <w:rsid w:val="004C2B93"/>
    <w:rsid w:val="004C2F04"/>
    <w:rsid w:val="004C3002"/>
    <w:rsid w:val="004C346C"/>
    <w:rsid w:val="004C35AE"/>
    <w:rsid w:val="004C3895"/>
    <w:rsid w:val="004C3BD3"/>
    <w:rsid w:val="004C3E89"/>
    <w:rsid w:val="004C42AD"/>
    <w:rsid w:val="004C44B9"/>
    <w:rsid w:val="004C4808"/>
    <w:rsid w:val="004C48B9"/>
    <w:rsid w:val="004C4AB6"/>
    <w:rsid w:val="004C4B5F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B0"/>
    <w:rsid w:val="004C65E3"/>
    <w:rsid w:val="004C6697"/>
    <w:rsid w:val="004C68B1"/>
    <w:rsid w:val="004C6BCF"/>
    <w:rsid w:val="004C6D05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31"/>
    <w:rsid w:val="004D13DF"/>
    <w:rsid w:val="004D1471"/>
    <w:rsid w:val="004D151A"/>
    <w:rsid w:val="004D15D6"/>
    <w:rsid w:val="004D1611"/>
    <w:rsid w:val="004D16AF"/>
    <w:rsid w:val="004D1869"/>
    <w:rsid w:val="004D1A0C"/>
    <w:rsid w:val="004D1FF2"/>
    <w:rsid w:val="004D22B1"/>
    <w:rsid w:val="004D237D"/>
    <w:rsid w:val="004D25FC"/>
    <w:rsid w:val="004D2675"/>
    <w:rsid w:val="004D27E4"/>
    <w:rsid w:val="004D27EE"/>
    <w:rsid w:val="004D2942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23D"/>
    <w:rsid w:val="004D44EA"/>
    <w:rsid w:val="004D453F"/>
    <w:rsid w:val="004D4833"/>
    <w:rsid w:val="004D4A96"/>
    <w:rsid w:val="004D4ACD"/>
    <w:rsid w:val="004D4B0C"/>
    <w:rsid w:val="004D4C1B"/>
    <w:rsid w:val="004D4D08"/>
    <w:rsid w:val="004D4D7B"/>
    <w:rsid w:val="004D523D"/>
    <w:rsid w:val="004D5660"/>
    <w:rsid w:val="004D5788"/>
    <w:rsid w:val="004D5B99"/>
    <w:rsid w:val="004D5C12"/>
    <w:rsid w:val="004D5EB4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6CF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C6D"/>
    <w:rsid w:val="004E3EA5"/>
    <w:rsid w:val="004E4135"/>
    <w:rsid w:val="004E418C"/>
    <w:rsid w:val="004E43FE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5FF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C58"/>
    <w:rsid w:val="004E7FC8"/>
    <w:rsid w:val="004F01C8"/>
    <w:rsid w:val="004F0698"/>
    <w:rsid w:val="004F0A29"/>
    <w:rsid w:val="004F1042"/>
    <w:rsid w:val="004F13DC"/>
    <w:rsid w:val="004F17C6"/>
    <w:rsid w:val="004F1C94"/>
    <w:rsid w:val="004F20FC"/>
    <w:rsid w:val="004F226B"/>
    <w:rsid w:val="004F231B"/>
    <w:rsid w:val="004F2528"/>
    <w:rsid w:val="004F259C"/>
    <w:rsid w:val="004F2AA4"/>
    <w:rsid w:val="004F2CBF"/>
    <w:rsid w:val="004F3164"/>
    <w:rsid w:val="004F3213"/>
    <w:rsid w:val="004F33ED"/>
    <w:rsid w:val="004F3579"/>
    <w:rsid w:val="004F367B"/>
    <w:rsid w:val="004F3865"/>
    <w:rsid w:val="004F3969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2A3"/>
    <w:rsid w:val="005004C9"/>
    <w:rsid w:val="00500878"/>
    <w:rsid w:val="00500975"/>
    <w:rsid w:val="00501403"/>
    <w:rsid w:val="00501692"/>
    <w:rsid w:val="005016E7"/>
    <w:rsid w:val="0050189B"/>
    <w:rsid w:val="00501AC1"/>
    <w:rsid w:val="00502329"/>
    <w:rsid w:val="00502448"/>
    <w:rsid w:val="00502641"/>
    <w:rsid w:val="0050273A"/>
    <w:rsid w:val="005029A1"/>
    <w:rsid w:val="00502A07"/>
    <w:rsid w:val="00503054"/>
    <w:rsid w:val="0050316B"/>
    <w:rsid w:val="0050333C"/>
    <w:rsid w:val="0050389D"/>
    <w:rsid w:val="00503DB1"/>
    <w:rsid w:val="00504866"/>
    <w:rsid w:val="00504B2A"/>
    <w:rsid w:val="00504C87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5B"/>
    <w:rsid w:val="0051048A"/>
    <w:rsid w:val="0051082B"/>
    <w:rsid w:val="00510842"/>
    <w:rsid w:val="00510B97"/>
    <w:rsid w:val="00510E72"/>
    <w:rsid w:val="00510ECC"/>
    <w:rsid w:val="005111A1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914"/>
    <w:rsid w:val="00513BF8"/>
    <w:rsid w:val="00513D36"/>
    <w:rsid w:val="005140AE"/>
    <w:rsid w:val="00514283"/>
    <w:rsid w:val="005142BE"/>
    <w:rsid w:val="00514410"/>
    <w:rsid w:val="005146FB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913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0C89"/>
    <w:rsid w:val="00521086"/>
    <w:rsid w:val="00521473"/>
    <w:rsid w:val="0052191C"/>
    <w:rsid w:val="00521CAA"/>
    <w:rsid w:val="00521D48"/>
    <w:rsid w:val="00521ED1"/>
    <w:rsid w:val="005222D6"/>
    <w:rsid w:val="0052237B"/>
    <w:rsid w:val="005223C5"/>
    <w:rsid w:val="005223DD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084"/>
    <w:rsid w:val="0052709B"/>
    <w:rsid w:val="00527104"/>
    <w:rsid w:val="00527132"/>
    <w:rsid w:val="005271FE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7B3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07E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31"/>
    <w:rsid w:val="005414E8"/>
    <w:rsid w:val="00541591"/>
    <w:rsid w:val="005415AB"/>
    <w:rsid w:val="0054162D"/>
    <w:rsid w:val="00541832"/>
    <w:rsid w:val="005419C8"/>
    <w:rsid w:val="00541BA4"/>
    <w:rsid w:val="00541BE4"/>
    <w:rsid w:val="00541C2F"/>
    <w:rsid w:val="00541D80"/>
    <w:rsid w:val="005423D2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CBE"/>
    <w:rsid w:val="00544E33"/>
    <w:rsid w:val="00545072"/>
    <w:rsid w:val="005453F6"/>
    <w:rsid w:val="0054553A"/>
    <w:rsid w:val="0054579A"/>
    <w:rsid w:val="00545BD9"/>
    <w:rsid w:val="00545C81"/>
    <w:rsid w:val="00545CB1"/>
    <w:rsid w:val="005461E5"/>
    <w:rsid w:val="00546363"/>
    <w:rsid w:val="005463A7"/>
    <w:rsid w:val="00546576"/>
    <w:rsid w:val="00546D90"/>
    <w:rsid w:val="005472D8"/>
    <w:rsid w:val="005475C3"/>
    <w:rsid w:val="00547616"/>
    <w:rsid w:val="00547667"/>
    <w:rsid w:val="00547C96"/>
    <w:rsid w:val="00547CE7"/>
    <w:rsid w:val="00547CFF"/>
    <w:rsid w:val="00550217"/>
    <w:rsid w:val="005508F1"/>
    <w:rsid w:val="00550C05"/>
    <w:rsid w:val="00551589"/>
    <w:rsid w:val="00551707"/>
    <w:rsid w:val="00551808"/>
    <w:rsid w:val="005518D2"/>
    <w:rsid w:val="00551C90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A23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7FB"/>
    <w:rsid w:val="00555ABB"/>
    <w:rsid w:val="00555CBC"/>
    <w:rsid w:val="0055645F"/>
    <w:rsid w:val="00556A31"/>
    <w:rsid w:val="00556F27"/>
    <w:rsid w:val="00556F4D"/>
    <w:rsid w:val="00556F98"/>
    <w:rsid w:val="00556F9F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142"/>
    <w:rsid w:val="00565350"/>
    <w:rsid w:val="005654BE"/>
    <w:rsid w:val="00565740"/>
    <w:rsid w:val="0056595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6A1"/>
    <w:rsid w:val="0057085D"/>
    <w:rsid w:val="00570A34"/>
    <w:rsid w:val="00570ABA"/>
    <w:rsid w:val="00570B68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5FE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03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84D"/>
    <w:rsid w:val="00576ADA"/>
    <w:rsid w:val="00576AF5"/>
    <w:rsid w:val="00576C62"/>
    <w:rsid w:val="00576CAD"/>
    <w:rsid w:val="00576D3A"/>
    <w:rsid w:val="00576ECF"/>
    <w:rsid w:val="00577381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C64"/>
    <w:rsid w:val="00583DEB"/>
    <w:rsid w:val="00583E3A"/>
    <w:rsid w:val="00583FAC"/>
    <w:rsid w:val="005843C1"/>
    <w:rsid w:val="00584439"/>
    <w:rsid w:val="0058476B"/>
    <w:rsid w:val="00584A7C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6F6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2E4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4"/>
    <w:rsid w:val="0059214E"/>
    <w:rsid w:val="00592463"/>
    <w:rsid w:val="00592498"/>
    <w:rsid w:val="00592B60"/>
    <w:rsid w:val="00592DF0"/>
    <w:rsid w:val="00592FC9"/>
    <w:rsid w:val="00593384"/>
    <w:rsid w:val="0059344F"/>
    <w:rsid w:val="00593549"/>
    <w:rsid w:val="00593610"/>
    <w:rsid w:val="005939BE"/>
    <w:rsid w:val="00593D15"/>
    <w:rsid w:val="00593EF3"/>
    <w:rsid w:val="0059407C"/>
    <w:rsid w:val="005942C2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76E"/>
    <w:rsid w:val="005A0CE6"/>
    <w:rsid w:val="005A0D4D"/>
    <w:rsid w:val="005A0DD3"/>
    <w:rsid w:val="005A106B"/>
    <w:rsid w:val="005A114E"/>
    <w:rsid w:val="005A13BE"/>
    <w:rsid w:val="005A1460"/>
    <w:rsid w:val="005A14CF"/>
    <w:rsid w:val="005A18F7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4F0B"/>
    <w:rsid w:val="005A55C9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32C"/>
    <w:rsid w:val="005B1389"/>
    <w:rsid w:val="005B1412"/>
    <w:rsid w:val="005B169B"/>
    <w:rsid w:val="005B1AFE"/>
    <w:rsid w:val="005B1B58"/>
    <w:rsid w:val="005B1B8F"/>
    <w:rsid w:val="005B2070"/>
    <w:rsid w:val="005B20F2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10A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A76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B7F42"/>
    <w:rsid w:val="005C02CE"/>
    <w:rsid w:val="005C0453"/>
    <w:rsid w:val="005C04D7"/>
    <w:rsid w:val="005C0783"/>
    <w:rsid w:val="005C0E01"/>
    <w:rsid w:val="005C1DAE"/>
    <w:rsid w:val="005C22B6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C7FAF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993"/>
    <w:rsid w:val="005D4DF2"/>
    <w:rsid w:val="005D5023"/>
    <w:rsid w:val="005D5145"/>
    <w:rsid w:val="005D5ED3"/>
    <w:rsid w:val="005D611B"/>
    <w:rsid w:val="005D6121"/>
    <w:rsid w:val="005D615A"/>
    <w:rsid w:val="005D66D7"/>
    <w:rsid w:val="005D690E"/>
    <w:rsid w:val="005D6BB1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087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177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4F1E"/>
    <w:rsid w:val="005E5312"/>
    <w:rsid w:val="005E56CF"/>
    <w:rsid w:val="005E584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0B1E"/>
    <w:rsid w:val="005F1180"/>
    <w:rsid w:val="005F13F5"/>
    <w:rsid w:val="005F1593"/>
    <w:rsid w:val="005F15A6"/>
    <w:rsid w:val="005F15DB"/>
    <w:rsid w:val="005F164B"/>
    <w:rsid w:val="005F1AC8"/>
    <w:rsid w:val="005F1B2C"/>
    <w:rsid w:val="005F274F"/>
    <w:rsid w:val="005F2EF2"/>
    <w:rsid w:val="005F2FC3"/>
    <w:rsid w:val="005F2FEA"/>
    <w:rsid w:val="005F3274"/>
    <w:rsid w:val="005F346F"/>
    <w:rsid w:val="005F38BD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8D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5E68"/>
    <w:rsid w:val="0060624A"/>
    <w:rsid w:val="006067A2"/>
    <w:rsid w:val="0060680C"/>
    <w:rsid w:val="00606B1E"/>
    <w:rsid w:val="00606F82"/>
    <w:rsid w:val="0060735C"/>
    <w:rsid w:val="006073B3"/>
    <w:rsid w:val="006074F3"/>
    <w:rsid w:val="0060762E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3C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5E0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3EDD"/>
    <w:rsid w:val="00624328"/>
    <w:rsid w:val="00624941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B67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08E"/>
    <w:rsid w:val="006305B0"/>
    <w:rsid w:val="00630618"/>
    <w:rsid w:val="00630805"/>
    <w:rsid w:val="006308F0"/>
    <w:rsid w:val="00630CE2"/>
    <w:rsid w:val="00630DDC"/>
    <w:rsid w:val="00630E31"/>
    <w:rsid w:val="00631000"/>
    <w:rsid w:val="00631003"/>
    <w:rsid w:val="00631168"/>
    <w:rsid w:val="0063152A"/>
    <w:rsid w:val="006315FA"/>
    <w:rsid w:val="00631610"/>
    <w:rsid w:val="006316F6"/>
    <w:rsid w:val="00631846"/>
    <w:rsid w:val="00631BD0"/>
    <w:rsid w:val="00631D49"/>
    <w:rsid w:val="006322AD"/>
    <w:rsid w:val="0063231A"/>
    <w:rsid w:val="0063234A"/>
    <w:rsid w:val="006323E3"/>
    <w:rsid w:val="006323FF"/>
    <w:rsid w:val="00632710"/>
    <w:rsid w:val="00632747"/>
    <w:rsid w:val="00632A44"/>
    <w:rsid w:val="006330A0"/>
    <w:rsid w:val="00633231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6B01"/>
    <w:rsid w:val="006373AD"/>
    <w:rsid w:val="006376F1"/>
    <w:rsid w:val="0063785D"/>
    <w:rsid w:val="00637DF2"/>
    <w:rsid w:val="00637EE8"/>
    <w:rsid w:val="00640145"/>
    <w:rsid w:val="006401A2"/>
    <w:rsid w:val="00640301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9B8"/>
    <w:rsid w:val="00642A08"/>
    <w:rsid w:val="00642D91"/>
    <w:rsid w:val="00642E98"/>
    <w:rsid w:val="00643087"/>
    <w:rsid w:val="00643181"/>
    <w:rsid w:val="00643325"/>
    <w:rsid w:val="00643374"/>
    <w:rsid w:val="006433A9"/>
    <w:rsid w:val="00643508"/>
    <w:rsid w:val="00643941"/>
    <w:rsid w:val="00643E40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56A"/>
    <w:rsid w:val="00650744"/>
    <w:rsid w:val="00650D2B"/>
    <w:rsid w:val="00650FF3"/>
    <w:rsid w:val="00651228"/>
    <w:rsid w:val="00651235"/>
    <w:rsid w:val="00651484"/>
    <w:rsid w:val="006517FA"/>
    <w:rsid w:val="00651829"/>
    <w:rsid w:val="006518AE"/>
    <w:rsid w:val="00651E5E"/>
    <w:rsid w:val="00652592"/>
    <w:rsid w:val="00652E68"/>
    <w:rsid w:val="00652F13"/>
    <w:rsid w:val="006530C8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5A0"/>
    <w:rsid w:val="006559CC"/>
    <w:rsid w:val="00655E11"/>
    <w:rsid w:val="00656035"/>
    <w:rsid w:val="006560E1"/>
    <w:rsid w:val="006562FC"/>
    <w:rsid w:val="00656778"/>
    <w:rsid w:val="00656EAC"/>
    <w:rsid w:val="00656EDB"/>
    <w:rsid w:val="00656FD6"/>
    <w:rsid w:val="00657237"/>
    <w:rsid w:val="0065732D"/>
    <w:rsid w:val="0065736F"/>
    <w:rsid w:val="006577D3"/>
    <w:rsid w:val="0065794A"/>
    <w:rsid w:val="00657A3F"/>
    <w:rsid w:val="00657AB4"/>
    <w:rsid w:val="006600B2"/>
    <w:rsid w:val="00660676"/>
    <w:rsid w:val="006606D2"/>
    <w:rsid w:val="00660786"/>
    <w:rsid w:val="00660B4B"/>
    <w:rsid w:val="00660D52"/>
    <w:rsid w:val="00661A5A"/>
    <w:rsid w:val="00661DAD"/>
    <w:rsid w:val="00661E55"/>
    <w:rsid w:val="0066211A"/>
    <w:rsid w:val="00662AB3"/>
    <w:rsid w:val="00662AF2"/>
    <w:rsid w:val="006630BE"/>
    <w:rsid w:val="00663425"/>
    <w:rsid w:val="006634CA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132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6E83"/>
    <w:rsid w:val="0066700A"/>
    <w:rsid w:val="0066711E"/>
    <w:rsid w:val="0066746F"/>
    <w:rsid w:val="00667517"/>
    <w:rsid w:val="00667E75"/>
    <w:rsid w:val="006701F3"/>
    <w:rsid w:val="0067027B"/>
    <w:rsid w:val="0067034C"/>
    <w:rsid w:val="00670570"/>
    <w:rsid w:val="00670797"/>
    <w:rsid w:val="00670B30"/>
    <w:rsid w:val="00670C03"/>
    <w:rsid w:val="00670DBA"/>
    <w:rsid w:val="00670F2D"/>
    <w:rsid w:val="00670F5F"/>
    <w:rsid w:val="0067105C"/>
    <w:rsid w:val="00671987"/>
    <w:rsid w:val="00671992"/>
    <w:rsid w:val="00671A9F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4D7A"/>
    <w:rsid w:val="0067500C"/>
    <w:rsid w:val="00675081"/>
    <w:rsid w:val="006750A2"/>
    <w:rsid w:val="0067523E"/>
    <w:rsid w:val="00675637"/>
    <w:rsid w:val="006756FC"/>
    <w:rsid w:val="0067575D"/>
    <w:rsid w:val="00675992"/>
    <w:rsid w:val="00675AC3"/>
    <w:rsid w:val="00675B3F"/>
    <w:rsid w:val="0067604D"/>
    <w:rsid w:val="006763F4"/>
    <w:rsid w:val="006767B5"/>
    <w:rsid w:val="006768CB"/>
    <w:rsid w:val="00676AE9"/>
    <w:rsid w:val="00676B5C"/>
    <w:rsid w:val="00676B5F"/>
    <w:rsid w:val="00676E61"/>
    <w:rsid w:val="006770D6"/>
    <w:rsid w:val="006770DA"/>
    <w:rsid w:val="00677207"/>
    <w:rsid w:val="00677701"/>
    <w:rsid w:val="00677967"/>
    <w:rsid w:val="00677A06"/>
    <w:rsid w:val="00677A5A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8BA"/>
    <w:rsid w:val="00681AA1"/>
    <w:rsid w:val="00681FB8"/>
    <w:rsid w:val="00682321"/>
    <w:rsid w:val="0068255C"/>
    <w:rsid w:val="006827D1"/>
    <w:rsid w:val="0068283C"/>
    <w:rsid w:val="006828E1"/>
    <w:rsid w:val="00682C1A"/>
    <w:rsid w:val="006831EE"/>
    <w:rsid w:val="0068328B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4DF"/>
    <w:rsid w:val="00685689"/>
    <w:rsid w:val="00685698"/>
    <w:rsid w:val="0068630F"/>
    <w:rsid w:val="00686337"/>
    <w:rsid w:val="00686A42"/>
    <w:rsid w:val="00686B28"/>
    <w:rsid w:val="00686CDB"/>
    <w:rsid w:val="006874FB"/>
    <w:rsid w:val="00687B9A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5A0"/>
    <w:rsid w:val="00691783"/>
    <w:rsid w:val="00691866"/>
    <w:rsid w:val="00691AF1"/>
    <w:rsid w:val="00691DF2"/>
    <w:rsid w:val="00691EB1"/>
    <w:rsid w:val="006925D9"/>
    <w:rsid w:val="0069284E"/>
    <w:rsid w:val="0069326C"/>
    <w:rsid w:val="0069331B"/>
    <w:rsid w:val="006934CF"/>
    <w:rsid w:val="006935B5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903"/>
    <w:rsid w:val="006A3A11"/>
    <w:rsid w:val="006A3A3D"/>
    <w:rsid w:val="006A3AC5"/>
    <w:rsid w:val="006A476F"/>
    <w:rsid w:val="006A4B7A"/>
    <w:rsid w:val="006A4F55"/>
    <w:rsid w:val="006A534A"/>
    <w:rsid w:val="006A5ACC"/>
    <w:rsid w:val="006A6080"/>
    <w:rsid w:val="006A621A"/>
    <w:rsid w:val="006A6451"/>
    <w:rsid w:val="006A676C"/>
    <w:rsid w:val="006A7135"/>
    <w:rsid w:val="006A7146"/>
    <w:rsid w:val="006A7201"/>
    <w:rsid w:val="006A74DC"/>
    <w:rsid w:val="006A76A3"/>
    <w:rsid w:val="006A78C2"/>
    <w:rsid w:val="006A7BC8"/>
    <w:rsid w:val="006A7D99"/>
    <w:rsid w:val="006A7F2E"/>
    <w:rsid w:val="006B0158"/>
    <w:rsid w:val="006B0426"/>
    <w:rsid w:val="006B05AC"/>
    <w:rsid w:val="006B05E2"/>
    <w:rsid w:val="006B08BA"/>
    <w:rsid w:val="006B112B"/>
    <w:rsid w:val="006B11AD"/>
    <w:rsid w:val="006B11B9"/>
    <w:rsid w:val="006B15E2"/>
    <w:rsid w:val="006B162E"/>
    <w:rsid w:val="006B166F"/>
    <w:rsid w:val="006B19F3"/>
    <w:rsid w:val="006B1B5F"/>
    <w:rsid w:val="006B1DA4"/>
    <w:rsid w:val="006B225E"/>
    <w:rsid w:val="006B245B"/>
    <w:rsid w:val="006B24F9"/>
    <w:rsid w:val="006B25B7"/>
    <w:rsid w:val="006B25CB"/>
    <w:rsid w:val="006B26B0"/>
    <w:rsid w:val="006B2751"/>
    <w:rsid w:val="006B2864"/>
    <w:rsid w:val="006B2896"/>
    <w:rsid w:val="006B2C93"/>
    <w:rsid w:val="006B2DF0"/>
    <w:rsid w:val="006B2E45"/>
    <w:rsid w:val="006B2F35"/>
    <w:rsid w:val="006B342F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17"/>
    <w:rsid w:val="006B77D8"/>
    <w:rsid w:val="006B7827"/>
    <w:rsid w:val="006B784F"/>
    <w:rsid w:val="006B7C1A"/>
    <w:rsid w:val="006B7C35"/>
    <w:rsid w:val="006B7F1A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39A"/>
    <w:rsid w:val="006C253B"/>
    <w:rsid w:val="006C2A66"/>
    <w:rsid w:val="006C2C97"/>
    <w:rsid w:val="006C33DF"/>
    <w:rsid w:val="006C3433"/>
    <w:rsid w:val="006C3588"/>
    <w:rsid w:val="006C3A1A"/>
    <w:rsid w:val="006C3AEB"/>
    <w:rsid w:val="006C4106"/>
    <w:rsid w:val="006C41D7"/>
    <w:rsid w:val="006C4635"/>
    <w:rsid w:val="006C47F5"/>
    <w:rsid w:val="006C492A"/>
    <w:rsid w:val="006C4B68"/>
    <w:rsid w:val="006C4C11"/>
    <w:rsid w:val="006C5226"/>
    <w:rsid w:val="006C57DD"/>
    <w:rsid w:val="006C5E11"/>
    <w:rsid w:val="006C63F5"/>
    <w:rsid w:val="006C69AB"/>
    <w:rsid w:val="006C69CA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2ED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52"/>
    <w:rsid w:val="006D3ACC"/>
    <w:rsid w:val="006D3B71"/>
    <w:rsid w:val="006D4039"/>
    <w:rsid w:val="006D441D"/>
    <w:rsid w:val="006D4E09"/>
    <w:rsid w:val="006D4E4B"/>
    <w:rsid w:val="006D5010"/>
    <w:rsid w:val="006D5624"/>
    <w:rsid w:val="006D585A"/>
    <w:rsid w:val="006D5C2B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E18"/>
    <w:rsid w:val="006D7FF3"/>
    <w:rsid w:val="006E0142"/>
    <w:rsid w:val="006E0302"/>
    <w:rsid w:val="006E0498"/>
    <w:rsid w:val="006E052E"/>
    <w:rsid w:val="006E0877"/>
    <w:rsid w:val="006E0A14"/>
    <w:rsid w:val="006E0AF7"/>
    <w:rsid w:val="006E0D05"/>
    <w:rsid w:val="006E0F4A"/>
    <w:rsid w:val="006E10D0"/>
    <w:rsid w:val="006E1633"/>
    <w:rsid w:val="006E170A"/>
    <w:rsid w:val="006E1917"/>
    <w:rsid w:val="006E19ED"/>
    <w:rsid w:val="006E1C05"/>
    <w:rsid w:val="006E1F20"/>
    <w:rsid w:val="006E20AF"/>
    <w:rsid w:val="006E21DF"/>
    <w:rsid w:val="006E225F"/>
    <w:rsid w:val="006E23E2"/>
    <w:rsid w:val="006E25E2"/>
    <w:rsid w:val="006E2703"/>
    <w:rsid w:val="006E2759"/>
    <w:rsid w:val="006E2C0C"/>
    <w:rsid w:val="006E2EF0"/>
    <w:rsid w:val="006E332F"/>
    <w:rsid w:val="006E369A"/>
    <w:rsid w:val="006E392A"/>
    <w:rsid w:val="006E39B6"/>
    <w:rsid w:val="006E3AA6"/>
    <w:rsid w:val="006E3C0F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432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8BC"/>
    <w:rsid w:val="006E7B5E"/>
    <w:rsid w:val="006E7DED"/>
    <w:rsid w:val="006E7FDA"/>
    <w:rsid w:val="006F00EF"/>
    <w:rsid w:val="006F02DD"/>
    <w:rsid w:val="006F05B0"/>
    <w:rsid w:val="006F07C1"/>
    <w:rsid w:val="006F09EF"/>
    <w:rsid w:val="006F0A5F"/>
    <w:rsid w:val="006F0DD7"/>
    <w:rsid w:val="006F0EFC"/>
    <w:rsid w:val="006F0F8B"/>
    <w:rsid w:val="006F1184"/>
    <w:rsid w:val="006F1352"/>
    <w:rsid w:val="006F1737"/>
    <w:rsid w:val="006F17B7"/>
    <w:rsid w:val="006F17D3"/>
    <w:rsid w:val="006F183F"/>
    <w:rsid w:val="006F19B2"/>
    <w:rsid w:val="006F19E1"/>
    <w:rsid w:val="006F20D1"/>
    <w:rsid w:val="006F211E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AD"/>
    <w:rsid w:val="006F44CA"/>
    <w:rsid w:val="006F47A3"/>
    <w:rsid w:val="006F481D"/>
    <w:rsid w:val="006F484D"/>
    <w:rsid w:val="006F4931"/>
    <w:rsid w:val="006F4A4A"/>
    <w:rsid w:val="006F4C57"/>
    <w:rsid w:val="006F55A7"/>
    <w:rsid w:val="006F5620"/>
    <w:rsid w:val="006F56F7"/>
    <w:rsid w:val="006F57DD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6F7FBA"/>
    <w:rsid w:val="00700297"/>
    <w:rsid w:val="00700443"/>
    <w:rsid w:val="0070048B"/>
    <w:rsid w:val="00700D73"/>
    <w:rsid w:val="0070123B"/>
    <w:rsid w:val="00701A77"/>
    <w:rsid w:val="00701AEA"/>
    <w:rsid w:val="00701C6E"/>
    <w:rsid w:val="00702591"/>
    <w:rsid w:val="007028E1"/>
    <w:rsid w:val="00702947"/>
    <w:rsid w:val="00702C93"/>
    <w:rsid w:val="00702CF2"/>
    <w:rsid w:val="00702DFE"/>
    <w:rsid w:val="00702F53"/>
    <w:rsid w:val="00702FB1"/>
    <w:rsid w:val="0070307A"/>
    <w:rsid w:val="0070309A"/>
    <w:rsid w:val="00703272"/>
    <w:rsid w:val="00703744"/>
    <w:rsid w:val="00703967"/>
    <w:rsid w:val="00703C84"/>
    <w:rsid w:val="00703EDB"/>
    <w:rsid w:val="00703F43"/>
    <w:rsid w:val="00703F92"/>
    <w:rsid w:val="007041C3"/>
    <w:rsid w:val="0070434F"/>
    <w:rsid w:val="007045F8"/>
    <w:rsid w:val="00704999"/>
    <w:rsid w:val="00704B1E"/>
    <w:rsid w:val="00704D0B"/>
    <w:rsid w:val="00705901"/>
    <w:rsid w:val="00705D39"/>
    <w:rsid w:val="00705F43"/>
    <w:rsid w:val="007060C6"/>
    <w:rsid w:val="007068E3"/>
    <w:rsid w:val="007069B8"/>
    <w:rsid w:val="007069D0"/>
    <w:rsid w:val="00706C9E"/>
    <w:rsid w:val="00706D74"/>
    <w:rsid w:val="00707092"/>
    <w:rsid w:val="00707134"/>
    <w:rsid w:val="00707412"/>
    <w:rsid w:val="00707B63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7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56F"/>
    <w:rsid w:val="00721764"/>
    <w:rsid w:val="00721925"/>
    <w:rsid w:val="00721B36"/>
    <w:rsid w:val="00722055"/>
    <w:rsid w:val="0072209C"/>
    <w:rsid w:val="007221DF"/>
    <w:rsid w:val="00722478"/>
    <w:rsid w:val="0072256D"/>
    <w:rsid w:val="007229A6"/>
    <w:rsid w:val="007229EB"/>
    <w:rsid w:val="00722E93"/>
    <w:rsid w:val="00722EC1"/>
    <w:rsid w:val="00722FAE"/>
    <w:rsid w:val="00723214"/>
    <w:rsid w:val="00723316"/>
    <w:rsid w:val="00723448"/>
    <w:rsid w:val="007235AD"/>
    <w:rsid w:val="00723704"/>
    <w:rsid w:val="00723B73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2E7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6880"/>
    <w:rsid w:val="007272AF"/>
    <w:rsid w:val="007273DC"/>
    <w:rsid w:val="00727413"/>
    <w:rsid w:val="00727C4A"/>
    <w:rsid w:val="00727FAD"/>
    <w:rsid w:val="00727FF6"/>
    <w:rsid w:val="007301BA"/>
    <w:rsid w:val="00730B2B"/>
    <w:rsid w:val="00730D10"/>
    <w:rsid w:val="00730EF4"/>
    <w:rsid w:val="00730F80"/>
    <w:rsid w:val="007318D9"/>
    <w:rsid w:val="00731B6F"/>
    <w:rsid w:val="00731CD4"/>
    <w:rsid w:val="00731D72"/>
    <w:rsid w:val="00731D86"/>
    <w:rsid w:val="00731DFA"/>
    <w:rsid w:val="0073219C"/>
    <w:rsid w:val="007323E2"/>
    <w:rsid w:val="00732546"/>
    <w:rsid w:val="007328FD"/>
    <w:rsid w:val="007329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361"/>
    <w:rsid w:val="00734505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5F8A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8BA"/>
    <w:rsid w:val="00744ABE"/>
    <w:rsid w:val="00744C40"/>
    <w:rsid w:val="00744F02"/>
    <w:rsid w:val="0074501B"/>
    <w:rsid w:val="007452A3"/>
    <w:rsid w:val="0074593F"/>
    <w:rsid w:val="00745B14"/>
    <w:rsid w:val="00745EB9"/>
    <w:rsid w:val="00745F04"/>
    <w:rsid w:val="007460F2"/>
    <w:rsid w:val="0074619F"/>
    <w:rsid w:val="00746261"/>
    <w:rsid w:val="007462D6"/>
    <w:rsid w:val="00746315"/>
    <w:rsid w:val="0074690A"/>
    <w:rsid w:val="00746939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BAB"/>
    <w:rsid w:val="00752D8E"/>
    <w:rsid w:val="00752E90"/>
    <w:rsid w:val="00752FC5"/>
    <w:rsid w:val="00752FEC"/>
    <w:rsid w:val="007531A9"/>
    <w:rsid w:val="007531B7"/>
    <w:rsid w:val="00753509"/>
    <w:rsid w:val="00753B1A"/>
    <w:rsid w:val="00753C93"/>
    <w:rsid w:val="00753E64"/>
    <w:rsid w:val="00753EC1"/>
    <w:rsid w:val="00754141"/>
    <w:rsid w:val="0075446B"/>
    <w:rsid w:val="007548A8"/>
    <w:rsid w:val="00754ABD"/>
    <w:rsid w:val="00754C2B"/>
    <w:rsid w:val="00754C8B"/>
    <w:rsid w:val="0075502E"/>
    <w:rsid w:val="00755067"/>
    <w:rsid w:val="00755243"/>
    <w:rsid w:val="007552EF"/>
    <w:rsid w:val="00755761"/>
    <w:rsid w:val="00755868"/>
    <w:rsid w:val="007558B0"/>
    <w:rsid w:val="00755935"/>
    <w:rsid w:val="00755DEB"/>
    <w:rsid w:val="00755F83"/>
    <w:rsid w:val="007564EA"/>
    <w:rsid w:val="00756618"/>
    <w:rsid w:val="00756840"/>
    <w:rsid w:val="00756A15"/>
    <w:rsid w:val="00756C2E"/>
    <w:rsid w:val="00756D99"/>
    <w:rsid w:val="00756FAE"/>
    <w:rsid w:val="00757574"/>
    <w:rsid w:val="00757B1A"/>
    <w:rsid w:val="00757D30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3594"/>
    <w:rsid w:val="0076426E"/>
    <w:rsid w:val="007643B7"/>
    <w:rsid w:val="00764B3B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1FF5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86E"/>
    <w:rsid w:val="00774BC0"/>
    <w:rsid w:val="00774C19"/>
    <w:rsid w:val="00774D6B"/>
    <w:rsid w:val="007751D3"/>
    <w:rsid w:val="0077584C"/>
    <w:rsid w:val="00775894"/>
    <w:rsid w:val="007758F7"/>
    <w:rsid w:val="0077594C"/>
    <w:rsid w:val="0077599C"/>
    <w:rsid w:val="007759FE"/>
    <w:rsid w:val="00776145"/>
    <w:rsid w:val="00776265"/>
    <w:rsid w:val="007764D8"/>
    <w:rsid w:val="007768AE"/>
    <w:rsid w:val="00776AE4"/>
    <w:rsid w:val="00776BF8"/>
    <w:rsid w:val="00776D65"/>
    <w:rsid w:val="00777107"/>
    <w:rsid w:val="00777193"/>
    <w:rsid w:val="007771E2"/>
    <w:rsid w:val="007772B0"/>
    <w:rsid w:val="007772C9"/>
    <w:rsid w:val="007773E1"/>
    <w:rsid w:val="0077750C"/>
    <w:rsid w:val="00777746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5C2"/>
    <w:rsid w:val="00783816"/>
    <w:rsid w:val="00784076"/>
    <w:rsid w:val="007842B7"/>
    <w:rsid w:val="007842FE"/>
    <w:rsid w:val="00784682"/>
    <w:rsid w:val="00784C98"/>
    <w:rsid w:val="00784E94"/>
    <w:rsid w:val="00784EA1"/>
    <w:rsid w:val="007857CA"/>
    <w:rsid w:val="007860B2"/>
    <w:rsid w:val="0078611D"/>
    <w:rsid w:val="007865B0"/>
    <w:rsid w:val="00786905"/>
    <w:rsid w:val="00787214"/>
    <w:rsid w:val="00787580"/>
    <w:rsid w:val="00787C7C"/>
    <w:rsid w:val="00787EC6"/>
    <w:rsid w:val="00787F73"/>
    <w:rsid w:val="00790050"/>
    <w:rsid w:val="007904F2"/>
    <w:rsid w:val="00790D9F"/>
    <w:rsid w:val="00791084"/>
    <w:rsid w:val="007910CA"/>
    <w:rsid w:val="0079112F"/>
    <w:rsid w:val="0079125B"/>
    <w:rsid w:val="007917C3"/>
    <w:rsid w:val="00791DA0"/>
    <w:rsid w:val="00792387"/>
    <w:rsid w:val="00792509"/>
    <w:rsid w:val="007928DE"/>
    <w:rsid w:val="00792902"/>
    <w:rsid w:val="00792994"/>
    <w:rsid w:val="00792EA1"/>
    <w:rsid w:val="0079335B"/>
    <w:rsid w:val="00793402"/>
    <w:rsid w:val="0079392A"/>
    <w:rsid w:val="00793F1D"/>
    <w:rsid w:val="00793FE8"/>
    <w:rsid w:val="0079458C"/>
    <w:rsid w:val="0079515F"/>
    <w:rsid w:val="007955B9"/>
    <w:rsid w:val="00795704"/>
    <w:rsid w:val="00795742"/>
    <w:rsid w:val="00796537"/>
    <w:rsid w:val="007965E7"/>
    <w:rsid w:val="007967DD"/>
    <w:rsid w:val="007967E4"/>
    <w:rsid w:val="00796812"/>
    <w:rsid w:val="00796A0B"/>
    <w:rsid w:val="00796CEC"/>
    <w:rsid w:val="00797183"/>
    <w:rsid w:val="00797619"/>
    <w:rsid w:val="007976CE"/>
    <w:rsid w:val="00797837"/>
    <w:rsid w:val="00797A9E"/>
    <w:rsid w:val="007A0696"/>
    <w:rsid w:val="007A06EC"/>
    <w:rsid w:val="007A0805"/>
    <w:rsid w:val="007A1899"/>
    <w:rsid w:val="007A1AC3"/>
    <w:rsid w:val="007A2258"/>
    <w:rsid w:val="007A2366"/>
    <w:rsid w:val="007A23D6"/>
    <w:rsid w:val="007A2427"/>
    <w:rsid w:val="007A2750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91"/>
    <w:rsid w:val="007A44A7"/>
    <w:rsid w:val="007A4640"/>
    <w:rsid w:val="007A4C12"/>
    <w:rsid w:val="007A4CC8"/>
    <w:rsid w:val="007A4D75"/>
    <w:rsid w:val="007A4D91"/>
    <w:rsid w:val="007A551C"/>
    <w:rsid w:val="007A5ABA"/>
    <w:rsid w:val="007A5B32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4D0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680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B78FC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54"/>
    <w:rsid w:val="007C4C7D"/>
    <w:rsid w:val="007C4D51"/>
    <w:rsid w:val="007C4DBA"/>
    <w:rsid w:val="007C4F8B"/>
    <w:rsid w:val="007C507D"/>
    <w:rsid w:val="007C52F3"/>
    <w:rsid w:val="007C560B"/>
    <w:rsid w:val="007C5668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D0D"/>
    <w:rsid w:val="007C7E5F"/>
    <w:rsid w:val="007C7F0F"/>
    <w:rsid w:val="007C7F91"/>
    <w:rsid w:val="007D0071"/>
    <w:rsid w:val="007D014B"/>
    <w:rsid w:val="007D04EB"/>
    <w:rsid w:val="007D08A8"/>
    <w:rsid w:val="007D0AD4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A2C"/>
    <w:rsid w:val="007D2C49"/>
    <w:rsid w:val="007D2D69"/>
    <w:rsid w:val="007D2E41"/>
    <w:rsid w:val="007D309A"/>
    <w:rsid w:val="007D330A"/>
    <w:rsid w:val="007D34BA"/>
    <w:rsid w:val="007D3578"/>
    <w:rsid w:val="007D35FE"/>
    <w:rsid w:val="007D388C"/>
    <w:rsid w:val="007D3ADF"/>
    <w:rsid w:val="007D3EAE"/>
    <w:rsid w:val="007D3FF3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5D15"/>
    <w:rsid w:val="007D6071"/>
    <w:rsid w:val="007D6566"/>
    <w:rsid w:val="007D6722"/>
    <w:rsid w:val="007D6915"/>
    <w:rsid w:val="007D6ECF"/>
    <w:rsid w:val="007D6EDB"/>
    <w:rsid w:val="007D78D2"/>
    <w:rsid w:val="007D7A43"/>
    <w:rsid w:val="007D7B64"/>
    <w:rsid w:val="007D7C37"/>
    <w:rsid w:val="007D7E66"/>
    <w:rsid w:val="007D7F03"/>
    <w:rsid w:val="007E02C4"/>
    <w:rsid w:val="007E03A3"/>
    <w:rsid w:val="007E0AC9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1D8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09C"/>
    <w:rsid w:val="007E51E7"/>
    <w:rsid w:val="007E521C"/>
    <w:rsid w:val="007E53F6"/>
    <w:rsid w:val="007E5593"/>
    <w:rsid w:val="007E5690"/>
    <w:rsid w:val="007E59BE"/>
    <w:rsid w:val="007E5ED4"/>
    <w:rsid w:val="007E5ED6"/>
    <w:rsid w:val="007E6591"/>
    <w:rsid w:val="007E65E8"/>
    <w:rsid w:val="007E69BB"/>
    <w:rsid w:val="007E6E16"/>
    <w:rsid w:val="007E6F8F"/>
    <w:rsid w:val="007E70C3"/>
    <w:rsid w:val="007E7A6A"/>
    <w:rsid w:val="007E7B8A"/>
    <w:rsid w:val="007E7D04"/>
    <w:rsid w:val="007E7EF0"/>
    <w:rsid w:val="007E7F2E"/>
    <w:rsid w:val="007F0162"/>
    <w:rsid w:val="007F0614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531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D97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7C3"/>
    <w:rsid w:val="007F7969"/>
    <w:rsid w:val="007F7E07"/>
    <w:rsid w:val="00800019"/>
    <w:rsid w:val="008003FF"/>
    <w:rsid w:val="00800410"/>
    <w:rsid w:val="00800491"/>
    <w:rsid w:val="008008A8"/>
    <w:rsid w:val="00800C4E"/>
    <w:rsid w:val="008011DE"/>
    <w:rsid w:val="0080128B"/>
    <w:rsid w:val="00801304"/>
    <w:rsid w:val="0080152A"/>
    <w:rsid w:val="00801676"/>
    <w:rsid w:val="00801A2B"/>
    <w:rsid w:val="00801BC2"/>
    <w:rsid w:val="00802A41"/>
    <w:rsid w:val="00802B64"/>
    <w:rsid w:val="00802B87"/>
    <w:rsid w:val="00802F29"/>
    <w:rsid w:val="00802F71"/>
    <w:rsid w:val="00802FD3"/>
    <w:rsid w:val="00802FFB"/>
    <w:rsid w:val="00803421"/>
    <w:rsid w:val="0080374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6DFE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2FE6"/>
    <w:rsid w:val="00813A22"/>
    <w:rsid w:val="00813ACB"/>
    <w:rsid w:val="00813C47"/>
    <w:rsid w:val="00813FAC"/>
    <w:rsid w:val="00814013"/>
    <w:rsid w:val="00814056"/>
    <w:rsid w:val="008146DA"/>
    <w:rsid w:val="008146EA"/>
    <w:rsid w:val="00814BF7"/>
    <w:rsid w:val="008154CB"/>
    <w:rsid w:val="00815792"/>
    <w:rsid w:val="00815795"/>
    <w:rsid w:val="00815BBC"/>
    <w:rsid w:val="00815C92"/>
    <w:rsid w:val="00815F84"/>
    <w:rsid w:val="00816340"/>
    <w:rsid w:val="008165BF"/>
    <w:rsid w:val="0081671F"/>
    <w:rsid w:val="00816C6B"/>
    <w:rsid w:val="00816FF3"/>
    <w:rsid w:val="0081701D"/>
    <w:rsid w:val="00817051"/>
    <w:rsid w:val="00817315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1F2"/>
    <w:rsid w:val="008233F0"/>
    <w:rsid w:val="0082354A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01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8B8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199"/>
    <w:rsid w:val="00834366"/>
    <w:rsid w:val="008347CA"/>
    <w:rsid w:val="008347D5"/>
    <w:rsid w:val="00834A0D"/>
    <w:rsid w:val="00834BEA"/>
    <w:rsid w:val="00834C44"/>
    <w:rsid w:val="00834F3F"/>
    <w:rsid w:val="008351F3"/>
    <w:rsid w:val="00835363"/>
    <w:rsid w:val="008353A2"/>
    <w:rsid w:val="008353AE"/>
    <w:rsid w:val="00835550"/>
    <w:rsid w:val="0083576B"/>
    <w:rsid w:val="00835F8B"/>
    <w:rsid w:val="0083660C"/>
    <w:rsid w:val="00836724"/>
    <w:rsid w:val="008369AA"/>
    <w:rsid w:val="008370B0"/>
    <w:rsid w:val="0083743F"/>
    <w:rsid w:val="00837764"/>
    <w:rsid w:val="008377C7"/>
    <w:rsid w:val="00837CFB"/>
    <w:rsid w:val="00837E29"/>
    <w:rsid w:val="00840486"/>
    <w:rsid w:val="00840D4A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2EED"/>
    <w:rsid w:val="00843385"/>
    <w:rsid w:val="00843970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4F5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F1E"/>
    <w:rsid w:val="00846F72"/>
    <w:rsid w:val="0084711E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8F2"/>
    <w:rsid w:val="0085091E"/>
    <w:rsid w:val="00850BBF"/>
    <w:rsid w:val="00850C29"/>
    <w:rsid w:val="00850D7D"/>
    <w:rsid w:val="00850FEE"/>
    <w:rsid w:val="008510EA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9DE"/>
    <w:rsid w:val="00854FE6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E66"/>
    <w:rsid w:val="00861FCD"/>
    <w:rsid w:val="008620ED"/>
    <w:rsid w:val="0086216F"/>
    <w:rsid w:val="008623B0"/>
    <w:rsid w:val="008626BC"/>
    <w:rsid w:val="0086295D"/>
    <w:rsid w:val="008629EF"/>
    <w:rsid w:val="00862C88"/>
    <w:rsid w:val="00862F28"/>
    <w:rsid w:val="00863026"/>
    <w:rsid w:val="008631A8"/>
    <w:rsid w:val="008631EA"/>
    <w:rsid w:val="00863641"/>
    <w:rsid w:val="00863676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1F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4D7"/>
    <w:rsid w:val="0087197F"/>
    <w:rsid w:val="0087198D"/>
    <w:rsid w:val="00871C80"/>
    <w:rsid w:val="0087217D"/>
    <w:rsid w:val="008721E2"/>
    <w:rsid w:val="008722BD"/>
    <w:rsid w:val="00872388"/>
    <w:rsid w:val="00872449"/>
    <w:rsid w:val="00872661"/>
    <w:rsid w:val="008727A1"/>
    <w:rsid w:val="00872956"/>
    <w:rsid w:val="00872C18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3A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6FF5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7E3"/>
    <w:rsid w:val="00880B81"/>
    <w:rsid w:val="00880CD9"/>
    <w:rsid w:val="00881114"/>
    <w:rsid w:val="008813D6"/>
    <w:rsid w:val="00881737"/>
    <w:rsid w:val="008817F4"/>
    <w:rsid w:val="00881826"/>
    <w:rsid w:val="00881919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EA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373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324"/>
    <w:rsid w:val="0089368A"/>
    <w:rsid w:val="00893828"/>
    <w:rsid w:val="008938FF"/>
    <w:rsid w:val="00893F85"/>
    <w:rsid w:val="008946CB"/>
    <w:rsid w:val="008947F7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1A5"/>
    <w:rsid w:val="00897213"/>
    <w:rsid w:val="00897372"/>
    <w:rsid w:val="0089763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740"/>
    <w:rsid w:val="008A1AA2"/>
    <w:rsid w:val="008A1B81"/>
    <w:rsid w:val="008A1E10"/>
    <w:rsid w:val="008A1FC7"/>
    <w:rsid w:val="008A2028"/>
    <w:rsid w:val="008A217D"/>
    <w:rsid w:val="008A29A3"/>
    <w:rsid w:val="008A29C9"/>
    <w:rsid w:val="008A2F8F"/>
    <w:rsid w:val="008A3460"/>
    <w:rsid w:val="008A36E5"/>
    <w:rsid w:val="008A38F6"/>
    <w:rsid w:val="008A395D"/>
    <w:rsid w:val="008A39A7"/>
    <w:rsid w:val="008A3B1B"/>
    <w:rsid w:val="008A3EAD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71"/>
    <w:rsid w:val="008A61DD"/>
    <w:rsid w:val="008A6303"/>
    <w:rsid w:val="008A6A2B"/>
    <w:rsid w:val="008A6F87"/>
    <w:rsid w:val="008A717B"/>
    <w:rsid w:val="008A71DC"/>
    <w:rsid w:val="008A7309"/>
    <w:rsid w:val="008A7415"/>
    <w:rsid w:val="008A744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0E73"/>
    <w:rsid w:val="008B103F"/>
    <w:rsid w:val="008B1131"/>
    <w:rsid w:val="008B11AA"/>
    <w:rsid w:val="008B1451"/>
    <w:rsid w:val="008B176B"/>
    <w:rsid w:val="008B17BD"/>
    <w:rsid w:val="008B17DC"/>
    <w:rsid w:val="008B236A"/>
    <w:rsid w:val="008B271E"/>
    <w:rsid w:val="008B286E"/>
    <w:rsid w:val="008B2BBD"/>
    <w:rsid w:val="008B2DF0"/>
    <w:rsid w:val="008B30C8"/>
    <w:rsid w:val="008B3282"/>
    <w:rsid w:val="008B3686"/>
    <w:rsid w:val="008B39AB"/>
    <w:rsid w:val="008B3BBA"/>
    <w:rsid w:val="008B3BE4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16E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2E9A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C7FC9"/>
    <w:rsid w:val="008D00BE"/>
    <w:rsid w:val="008D08C3"/>
    <w:rsid w:val="008D0964"/>
    <w:rsid w:val="008D0BDF"/>
    <w:rsid w:val="008D0DA7"/>
    <w:rsid w:val="008D104C"/>
    <w:rsid w:val="008D1583"/>
    <w:rsid w:val="008D1900"/>
    <w:rsid w:val="008D1B5F"/>
    <w:rsid w:val="008D1D7D"/>
    <w:rsid w:val="008D2015"/>
    <w:rsid w:val="008D2106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77"/>
    <w:rsid w:val="008D3E68"/>
    <w:rsid w:val="008D3FE2"/>
    <w:rsid w:val="008D4275"/>
    <w:rsid w:val="008D42A1"/>
    <w:rsid w:val="008D43C9"/>
    <w:rsid w:val="008D459F"/>
    <w:rsid w:val="008D4832"/>
    <w:rsid w:val="008D494A"/>
    <w:rsid w:val="008D4BB0"/>
    <w:rsid w:val="008D5BB4"/>
    <w:rsid w:val="008D5CE7"/>
    <w:rsid w:val="008D5D5E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77D"/>
    <w:rsid w:val="008D7AF9"/>
    <w:rsid w:val="008D7B35"/>
    <w:rsid w:val="008D7C28"/>
    <w:rsid w:val="008D7C82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84C"/>
    <w:rsid w:val="008E1896"/>
    <w:rsid w:val="008E1B01"/>
    <w:rsid w:val="008E1E14"/>
    <w:rsid w:val="008E1E73"/>
    <w:rsid w:val="008E201E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2F07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13D"/>
    <w:rsid w:val="008E7323"/>
    <w:rsid w:val="008E7495"/>
    <w:rsid w:val="008E76F4"/>
    <w:rsid w:val="008E7978"/>
    <w:rsid w:val="008E7FA3"/>
    <w:rsid w:val="008F0268"/>
    <w:rsid w:val="008F02E3"/>
    <w:rsid w:val="008F0761"/>
    <w:rsid w:val="008F0A86"/>
    <w:rsid w:val="008F0AFF"/>
    <w:rsid w:val="008F1333"/>
    <w:rsid w:val="008F1550"/>
    <w:rsid w:val="008F172F"/>
    <w:rsid w:val="008F18F1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73A"/>
    <w:rsid w:val="008F5A46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317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BFD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B3A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2B"/>
    <w:rsid w:val="0091408C"/>
    <w:rsid w:val="009140C8"/>
    <w:rsid w:val="00914377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D8B"/>
    <w:rsid w:val="00915EAF"/>
    <w:rsid w:val="00916A82"/>
    <w:rsid w:val="00916B47"/>
    <w:rsid w:val="00916DEC"/>
    <w:rsid w:val="009176E3"/>
    <w:rsid w:val="00917C5B"/>
    <w:rsid w:val="00917EF1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6B1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51"/>
    <w:rsid w:val="00926A68"/>
    <w:rsid w:val="00926F58"/>
    <w:rsid w:val="0092781C"/>
    <w:rsid w:val="00927D35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B5F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3CAE"/>
    <w:rsid w:val="009442F1"/>
    <w:rsid w:val="009443C8"/>
    <w:rsid w:val="009447E8"/>
    <w:rsid w:val="009447FE"/>
    <w:rsid w:val="009449D2"/>
    <w:rsid w:val="00944E29"/>
    <w:rsid w:val="00944FA1"/>
    <w:rsid w:val="0094537A"/>
    <w:rsid w:val="00945597"/>
    <w:rsid w:val="009455B5"/>
    <w:rsid w:val="00945673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075"/>
    <w:rsid w:val="0095032E"/>
    <w:rsid w:val="009503D0"/>
    <w:rsid w:val="0095091D"/>
    <w:rsid w:val="00950A3F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61F"/>
    <w:rsid w:val="00953C7F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4C7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52"/>
    <w:rsid w:val="00961582"/>
    <w:rsid w:val="009624B2"/>
    <w:rsid w:val="0096280C"/>
    <w:rsid w:val="009629BA"/>
    <w:rsid w:val="00962F32"/>
    <w:rsid w:val="0096346E"/>
    <w:rsid w:val="0096377C"/>
    <w:rsid w:val="00963B26"/>
    <w:rsid w:val="00963B5E"/>
    <w:rsid w:val="00964423"/>
    <w:rsid w:val="00964485"/>
    <w:rsid w:val="0096450A"/>
    <w:rsid w:val="00964A7D"/>
    <w:rsid w:val="00965347"/>
    <w:rsid w:val="00965631"/>
    <w:rsid w:val="009657B3"/>
    <w:rsid w:val="00965C59"/>
    <w:rsid w:val="00966847"/>
    <w:rsid w:val="00966B96"/>
    <w:rsid w:val="00966BE3"/>
    <w:rsid w:val="00966ED3"/>
    <w:rsid w:val="00967183"/>
    <w:rsid w:val="009671FD"/>
    <w:rsid w:val="00967689"/>
    <w:rsid w:val="0096771B"/>
    <w:rsid w:val="00967A09"/>
    <w:rsid w:val="00967A39"/>
    <w:rsid w:val="00967B64"/>
    <w:rsid w:val="00967FDA"/>
    <w:rsid w:val="0097011E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08D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100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45C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1F54"/>
    <w:rsid w:val="0098213F"/>
    <w:rsid w:val="00982684"/>
    <w:rsid w:val="0098290B"/>
    <w:rsid w:val="00982AA4"/>
    <w:rsid w:val="00982E1C"/>
    <w:rsid w:val="00982F23"/>
    <w:rsid w:val="00982F56"/>
    <w:rsid w:val="00983783"/>
    <w:rsid w:val="0098398D"/>
    <w:rsid w:val="00983A1E"/>
    <w:rsid w:val="00984BDE"/>
    <w:rsid w:val="00984EAF"/>
    <w:rsid w:val="00984F32"/>
    <w:rsid w:val="00984FCB"/>
    <w:rsid w:val="00985218"/>
    <w:rsid w:val="00985301"/>
    <w:rsid w:val="00985588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3F1"/>
    <w:rsid w:val="0098775E"/>
    <w:rsid w:val="0098781A"/>
    <w:rsid w:val="009878B3"/>
    <w:rsid w:val="00987A30"/>
    <w:rsid w:val="00987C46"/>
    <w:rsid w:val="00987F6C"/>
    <w:rsid w:val="00990429"/>
    <w:rsid w:val="00990751"/>
    <w:rsid w:val="0099098A"/>
    <w:rsid w:val="00990A15"/>
    <w:rsid w:val="009910C0"/>
    <w:rsid w:val="00991141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1E08"/>
    <w:rsid w:val="009920A3"/>
    <w:rsid w:val="009926AB"/>
    <w:rsid w:val="00992870"/>
    <w:rsid w:val="00992F6B"/>
    <w:rsid w:val="009930BA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0C9"/>
    <w:rsid w:val="009A2751"/>
    <w:rsid w:val="009A2F56"/>
    <w:rsid w:val="009A369D"/>
    <w:rsid w:val="009A3CC6"/>
    <w:rsid w:val="009A3D0C"/>
    <w:rsid w:val="009A3D1C"/>
    <w:rsid w:val="009A439F"/>
    <w:rsid w:val="009A44D8"/>
    <w:rsid w:val="009A458B"/>
    <w:rsid w:val="009A4CE2"/>
    <w:rsid w:val="009A5163"/>
    <w:rsid w:val="009A532E"/>
    <w:rsid w:val="009A5DBA"/>
    <w:rsid w:val="009A5DE4"/>
    <w:rsid w:val="009A5EEC"/>
    <w:rsid w:val="009A6820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C6B"/>
    <w:rsid w:val="009B1DF2"/>
    <w:rsid w:val="009B1EA4"/>
    <w:rsid w:val="009B1F8C"/>
    <w:rsid w:val="009B2B52"/>
    <w:rsid w:val="009B376D"/>
    <w:rsid w:val="009B3773"/>
    <w:rsid w:val="009B3947"/>
    <w:rsid w:val="009B3D7B"/>
    <w:rsid w:val="009B4023"/>
    <w:rsid w:val="009B43C6"/>
    <w:rsid w:val="009B4788"/>
    <w:rsid w:val="009B4C04"/>
    <w:rsid w:val="009B4CB6"/>
    <w:rsid w:val="009B51E7"/>
    <w:rsid w:val="009B5204"/>
    <w:rsid w:val="009B5261"/>
    <w:rsid w:val="009B5295"/>
    <w:rsid w:val="009B56B8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55A"/>
    <w:rsid w:val="009C274A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138"/>
    <w:rsid w:val="009C6464"/>
    <w:rsid w:val="009C6959"/>
    <w:rsid w:val="009C6AA1"/>
    <w:rsid w:val="009C73E7"/>
    <w:rsid w:val="009C745E"/>
    <w:rsid w:val="009C75C9"/>
    <w:rsid w:val="009C762F"/>
    <w:rsid w:val="009C76EB"/>
    <w:rsid w:val="009C7D97"/>
    <w:rsid w:val="009C7DB6"/>
    <w:rsid w:val="009C7E5A"/>
    <w:rsid w:val="009D03EE"/>
    <w:rsid w:val="009D079B"/>
    <w:rsid w:val="009D092E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3E9C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4E7"/>
    <w:rsid w:val="009E1580"/>
    <w:rsid w:val="009E16DA"/>
    <w:rsid w:val="009E177A"/>
    <w:rsid w:val="009E1C7A"/>
    <w:rsid w:val="009E1CA5"/>
    <w:rsid w:val="009E1DEB"/>
    <w:rsid w:val="009E1E98"/>
    <w:rsid w:val="009E2405"/>
    <w:rsid w:val="009E261D"/>
    <w:rsid w:val="009E26CD"/>
    <w:rsid w:val="009E29E9"/>
    <w:rsid w:val="009E29FF"/>
    <w:rsid w:val="009E35EA"/>
    <w:rsid w:val="009E38B5"/>
    <w:rsid w:val="009E3CA9"/>
    <w:rsid w:val="009E3D07"/>
    <w:rsid w:val="009E3DDE"/>
    <w:rsid w:val="009E3FB1"/>
    <w:rsid w:val="009E45B8"/>
    <w:rsid w:val="009E493D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00A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C95"/>
    <w:rsid w:val="009F1D39"/>
    <w:rsid w:val="009F1D7D"/>
    <w:rsid w:val="009F2439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4CB"/>
    <w:rsid w:val="009F594F"/>
    <w:rsid w:val="009F5997"/>
    <w:rsid w:val="009F5AC8"/>
    <w:rsid w:val="009F5F16"/>
    <w:rsid w:val="009F5FC5"/>
    <w:rsid w:val="009F64C8"/>
    <w:rsid w:val="009F66BD"/>
    <w:rsid w:val="009F727E"/>
    <w:rsid w:val="009F7291"/>
    <w:rsid w:val="009F74E5"/>
    <w:rsid w:val="009F768C"/>
    <w:rsid w:val="009F7726"/>
    <w:rsid w:val="009F7899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68F"/>
    <w:rsid w:val="00A01D12"/>
    <w:rsid w:val="00A01D62"/>
    <w:rsid w:val="00A01E73"/>
    <w:rsid w:val="00A02114"/>
    <w:rsid w:val="00A02357"/>
    <w:rsid w:val="00A0246C"/>
    <w:rsid w:val="00A02914"/>
    <w:rsid w:val="00A02AFC"/>
    <w:rsid w:val="00A02B36"/>
    <w:rsid w:val="00A030F1"/>
    <w:rsid w:val="00A0337B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07B"/>
    <w:rsid w:val="00A06127"/>
    <w:rsid w:val="00A062EC"/>
    <w:rsid w:val="00A063D7"/>
    <w:rsid w:val="00A064AE"/>
    <w:rsid w:val="00A065F2"/>
    <w:rsid w:val="00A0695E"/>
    <w:rsid w:val="00A06A5B"/>
    <w:rsid w:val="00A06B56"/>
    <w:rsid w:val="00A06C7A"/>
    <w:rsid w:val="00A06DA0"/>
    <w:rsid w:val="00A06DFA"/>
    <w:rsid w:val="00A07638"/>
    <w:rsid w:val="00A07A5C"/>
    <w:rsid w:val="00A07BF6"/>
    <w:rsid w:val="00A07C62"/>
    <w:rsid w:val="00A1009A"/>
    <w:rsid w:val="00A1038F"/>
    <w:rsid w:val="00A10451"/>
    <w:rsid w:val="00A104A8"/>
    <w:rsid w:val="00A105F0"/>
    <w:rsid w:val="00A108BB"/>
    <w:rsid w:val="00A10A7F"/>
    <w:rsid w:val="00A10B9B"/>
    <w:rsid w:val="00A1147F"/>
    <w:rsid w:val="00A115A6"/>
    <w:rsid w:val="00A11684"/>
    <w:rsid w:val="00A1192D"/>
    <w:rsid w:val="00A11B62"/>
    <w:rsid w:val="00A11C8D"/>
    <w:rsid w:val="00A121E6"/>
    <w:rsid w:val="00A12709"/>
    <w:rsid w:val="00A1326A"/>
    <w:rsid w:val="00A13292"/>
    <w:rsid w:val="00A1332A"/>
    <w:rsid w:val="00A133FD"/>
    <w:rsid w:val="00A139D4"/>
    <w:rsid w:val="00A13F2C"/>
    <w:rsid w:val="00A14098"/>
    <w:rsid w:val="00A14542"/>
    <w:rsid w:val="00A14569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192"/>
    <w:rsid w:val="00A16830"/>
    <w:rsid w:val="00A16835"/>
    <w:rsid w:val="00A16BBA"/>
    <w:rsid w:val="00A16C21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0B7"/>
    <w:rsid w:val="00A2033A"/>
    <w:rsid w:val="00A207A6"/>
    <w:rsid w:val="00A207B8"/>
    <w:rsid w:val="00A20B8D"/>
    <w:rsid w:val="00A20C9A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47B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1E7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658"/>
    <w:rsid w:val="00A267B5"/>
    <w:rsid w:val="00A26CF3"/>
    <w:rsid w:val="00A27257"/>
    <w:rsid w:val="00A27852"/>
    <w:rsid w:val="00A27856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0E2"/>
    <w:rsid w:val="00A31236"/>
    <w:rsid w:val="00A312FB"/>
    <w:rsid w:val="00A319B8"/>
    <w:rsid w:val="00A31B1A"/>
    <w:rsid w:val="00A31FED"/>
    <w:rsid w:val="00A32109"/>
    <w:rsid w:val="00A327E3"/>
    <w:rsid w:val="00A32952"/>
    <w:rsid w:val="00A329CC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083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6C49"/>
    <w:rsid w:val="00A36E59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0FFA"/>
    <w:rsid w:val="00A4161C"/>
    <w:rsid w:val="00A416F6"/>
    <w:rsid w:val="00A41792"/>
    <w:rsid w:val="00A417D0"/>
    <w:rsid w:val="00A418D4"/>
    <w:rsid w:val="00A41C9D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722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CCA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808"/>
    <w:rsid w:val="00A5090C"/>
    <w:rsid w:val="00A50918"/>
    <w:rsid w:val="00A50A5E"/>
    <w:rsid w:val="00A50D47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007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4D3E"/>
    <w:rsid w:val="00A54FC2"/>
    <w:rsid w:val="00A554E7"/>
    <w:rsid w:val="00A5570D"/>
    <w:rsid w:val="00A5587C"/>
    <w:rsid w:val="00A55916"/>
    <w:rsid w:val="00A55917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1DB4"/>
    <w:rsid w:val="00A624A8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487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C35"/>
    <w:rsid w:val="00A67D48"/>
    <w:rsid w:val="00A70236"/>
    <w:rsid w:val="00A7033D"/>
    <w:rsid w:val="00A704DA"/>
    <w:rsid w:val="00A70539"/>
    <w:rsid w:val="00A705B8"/>
    <w:rsid w:val="00A70888"/>
    <w:rsid w:val="00A70A40"/>
    <w:rsid w:val="00A71073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A2E"/>
    <w:rsid w:val="00A75C78"/>
    <w:rsid w:val="00A75F40"/>
    <w:rsid w:val="00A7600A"/>
    <w:rsid w:val="00A76289"/>
    <w:rsid w:val="00A764A2"/>
    <w:rsid w:val="00A76583"/>
    <w:rsid w:val="00A76C70"/>
    <w:rsid w:val="00A771D8"/>
    <w:rsid w:val="00A7765A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D7D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502"/>
    <w:rsid w:val="00A84B08"/>
    <w:rsid w:val="00A84D22"/>
    <w:rsid w:val="00A84D9A"/>
    <w:rsid w:val="00A850A7"/>
    <w:rsid w:val="00A855B4"/>
    <w:rsid w:val="00A858E5"/>
    <w:rsid w:val="00A85968"/>
    <w:rsid w:val="00A85E51"/>
    <w:rsid w:val="00A85E5A"/>
    <w:rsid w:val="00A85E87"/>
    <w:rsid w:val="00A85ECD"/>
    <w:rsid w:val="00A85F25"/>
    <w:rsid w:val="00A85F87"/>
    <w:rsid w:val="00A8651B"/>
    <w:rsid w:val="00A867B9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DC1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2D7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58DC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007"/>
    <w:rsid w:val="00AA28EE"/>
    <w:rsid w:val="00AA28EF"/>
    <w:rsid w:val="00AA2A1D"/>
    <w:rsid w:val="00AA2A4F"/>
    <w:rsid w:val="00AA2ADB"/>
    <w:rsid w:val="00AA2DC8"/>
    <w:rsid w:val="00AA381A"/>
    <w:rsid w:val="00AA3DAB"/>
    <w:rsid w:val="00AA3F0A"/>
    <w:rsid w:val="00AA417A"/>
    <w:rsid w:val="00AA4219"/>
    <w:rsid w:val="00AA42A3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9A7"/>
    <w:rsid w:val="00AA7C9E"/>
    <w:rsid w:val="00AA7D1B"/>
    <w:rsid w:val="00AA7E35"/>
    <w:rsid w:val="00AB0002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831"/>
    <w:rsid w:val="00AB292E"/>
    <w:rsid w:val="00AB2CBA"/>
    <w:rsid w:val="00AB2CE4"/>
    <w:rsid w:val="00AB2FDA"/>
    <w:rsid w:val="00AB3790"/>
    <w:rsid w:val="00AB3A58"/>
    <w:rsid w:val="00AB3AFD"/>
    <w:rsid w:val="00AB3B0B"/>
    <w:rsid w:val="00AB3D49"/>
    <w:rsid w:val="00AB4124"/>
    <w:rsid w:val="00AB423C"/>
    <w:rsid w:val="00AB43D7"/>
    <w:rsid w:val="00AB46F4"/>
    <w:rsid w:val="00AB5023"/>
    <w:rsid w:val="00AB519D"/>
    <w:rsid w:val="00AB52AB"/>
    <w:rsid w:val="00AB5825"/>
    <w:rsid w:val="00AB59C3"/>
    <w:rsid w:val="00AB5A44"/>
    <w:rsid w:val="00AB5EA5"/>
    <w:rsid w:val="00AB647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49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9C2"/>
    <w:rsid w:val="00AC2FFC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54"/>
    <w:rsid w:val="00AC49CC"/>
    <w:rsid w:val="00AC5034"/>
    <w:rsid w:val="00AC5237"/>
    <w:rsid w:val="00AC52E3"/>
    <w:rsid w:val="00AC53F5"/>
    <w:rsid w:val="00AC5652"/>
    <w:rsid w:val="00AC5F93"/>
    <w:rsid w:val="00AC6043"/>
    <w:rsid w:val="00AC6166"/>
    <w:rsid w:val="00AC622A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145"/>
    <w:rsid w:val="00AC72F6"/>
    <w:rsid w:val="00AC730A"/>
    <w:rsid w:val="00AC73F1"/>
    <w:rsid w:val="00AC75CB"/>
    <w:rsid w:val="00AC7900"/>
    <w:rsid w:val="00AC7926"/>
    <w:rsid w:val="00AC7B7C"/>
    <w:rsid w:val="00AC7C7A"/>
    <w:rsid w:val="00AC7CB9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296"/>
    <w:rsid w:val="00AD3324"/>
    <w:rsid w:val="00AD39AA"/>
    <w:rsid w:val="00AD39BF"/>
    <w:rsid w:val="00AD40CF"/>
    <w:rsid w:val="00AD4184"/>
    <w:rsid w:val="00AD4204"/>
    <w:rsid w:val="00AD44EC"/>
    <w:rsid w:val="00AD4CBD"/>
    <w:rsid w:val="00AD4CE5"/>
    <w:rsid w:val="00AD4D18"/>
    <w:rsid w:val="00AD563E"/>
    <w:rsid w:val="00AD5D37"/>
    <w:rsid w:val="00AD5DD0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3F1"/>
    <w:rsid w:val="00AE0860"/>
    <w:rsid w:val="00AE10D5"/>
    <w:rsid w:val="00AE11C7"/>
    <w:rsid w:val="00AE13D8"/>
    <w:rsid w:val="00AE151C"/>
    <w:rsid w:val="00AE1630"/>
    <w:rsid w:val="00AE188E"/>
    <w:rsid w:val="00AE1B89"/>
    <w:rsid w:val="00AE1EC8"/>
    <w:rsid w:val="00AE1FD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01C"/>
    <w:rsid w:val="00AF01A7"/>
    <w:rsid w:val="00AF020B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E01"/>
    <w:rsid w:val="00AF2E83"/>
    <w:rsid w:val="00AF2F7B"/>
    <w:rsid w:val="00AF3211"/>
    <w:rsid w:val="00AF3379"/>
    <w:rsid w:val="00AF352A"/>
    <w:rsid w:val="00AF35DC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AEE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376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78B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25F"/>
    <w:rsid w:val="00B0677C"/>
    <w:rsid w:val="00B067E3"/>
    <w:rsid w:val="00B06CFF"/>
    <w:rsid w:val="00B07002"/>
    <w:rsid w:val="00B077A4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2A20"/>
    <w:rsid w:val="00B1308C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6B99"/>
    <w:rsid w:val="00B17122"/>
    <w:rsid w:val="00B17245"/>
    <w:rsid w:val="00B17BEE"/>
    <w:rsid w:val="00B17CF5"/>
    <w:rsid w:val="00B17E44"/>
    <w:rsid w:val="00B17F7A"/>
    <w:rsid w:val="00B2001F"/>
    <w:rsid w:val="00B20351"/>
    <w:rsid w:val="00B204BC"/>
    <w:rsid w:val="00B20777"/>
    <w:rsid w:val="00B20868"/>
    <w:rsid w:val="00B209C6"/>
    <w:rsid w:val="00B20B55"/>
    <w:rsid w:val="00B212CA"/>
    <w:rsid w:val="00B214FB"/>
    <w:rsid w:val="00B21890"/>
    <w:rsid w:val="00B219E2"/>
    <w:rsid w:val="00B21C46"/>
    <w:rsid w:val="00B22286"/>
    <w:rsid w:val="00B22465"/>
    <w:rsid w:val="00B228DA"/>
    <w:rsid w:val="00B22E59"/>
    <w:rsid w:val="00B23089"/>
    <w:rsid w:val="00B2322B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64A7"/>
    <w:rsid w:val="00B26BF7"/>
    <w:rsid w:val="00B270E3"/>
    <w:rsid w:val="00B27623"/>
    <w:rsid w:val="00B27819"/>
    <w:rsid w:val="00B27A51"/>
    <w:rsid w:val="00B27ACE"/>
    <w:rsid w:val="00B27B89"/>
    <w:rsid w:val="00B27CB7"/>
    <w:rsid w:val="00B27E75"/>
    <w:rsid w:val="00B27E88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ECA"/>
    <w:rsid w:val="00B31F42"/>
    <w:rsid w:val="00B32767"/>
    <w:rsid w:val="00B330A4"/>
    <w:rsid w:val="00B3310F"/>
    <w:rsid w:val="00B332D3"/>
    <w:rsid w:val="00B3373E"/>
    <w:rsid w:val="00B33C26"/>
    <w:rsid w:val="00B344A8"/>
    <w:rsid w:val="00B345E3"/>
    <w:rsid w:val="00B34A74"/>
    <w:rsid w:val="00B34E7B"/>
    <w:rsid w:val="00B35527"/>
    <w:rsid w:val="00B35FB5"/>
    <w:rsid w:val="00B364C3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2E36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61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47FAD"/>
    <w:rsid w:val="00B50101"/>
    <w:rsid w:val="00B5045D"/>
    <w:rsid w:val="00B50621"/>
    <w:rsid w:val="00B50C5A"/>
    <w:rsid w:val="00B51375"/>
    <w:rsid w:val="00B51408"/>
    <w:rsid w:val="00B5164C"/>
    <w:rsid w:val="00B51822"/>
    <w:rsid w:val="00B51A42"/>
    <w:rsid w:val="00B51AB6"/>
    <w:rsid w:val="00B51CC4"/>
    <w:rsid w:val="00B52094"/>
    <w:rsid w:val="00B52251"/>
    <w:rsid w:val="00B527B9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19E"/>
    <w:rsid w:val="00B644F2"/>
    <w:rsid w:val="00B64506"/>
    <w:rsid w:val="00B64D34"/>
    <w:rsid w:val="00B64FE2"/>
    <w:rsid w:val="00B65218"/>
    <w:rsid w:val="00B652D7"/>
    <w:rsid w:val="00B6532E"/>
    <w:rsid w:val="00B6556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3"/>
    <w:rsid w:val="00B71257"/>
    <w:rsid w:val="00B71399"/>
    <w:rsid w:val="00B713AB"/>
    <w:rsid w:val="00B714DC"/>
    <w:rsid w:val="00B7168C"/>
    <w:rsid w:val="00B716C5"/>
    <w:rsid w:val="00B718D5"/>
    <w:rsid w:val="00B71D6C"/>
    <w:rsid w:val="00B7209C"/>
    <w:rsid w:val="00B720CF"/>
    <w:rsid w:val="00B723A8"/>
    <w:rsid w:val="00B723F2"/>
    <w:rsid w:val="00B725CD"/>
    <w:rsid w:val="00B72680"/>
    <w:rsid w:val="00B72A3B"/>
    <w:rsid w:val="00B72E6A"/>
    <w:rsid w:val="00B72EA5"/>
    <w:rsid w:val="00B73088"/>
    <w:rsid w:val="00B735D3"/>
    <w:rsid w:val="00B73631"/>
    <w:rsid w:val="00B73B4E"/>
    <w:rsid w:val="00B73BB6"/>
    <w:rsid w:val="00B73D1A"/>
    <w:rsid w:val="00B73FFD"/>
    <w:rsid w:val="00B741DB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C8E"/>
    <w:rsid w:val="00B81D57"/>
    <w:rsid w:val="00B81FDA"/>
    <w:rsid w:val="00B82600"/>
    <w:rsid w:val="00B827C4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04"/>
    <w:rsid w:val="00B84BE8"/>
    <w:rsid w:val="00B84DD2"/>
    <w:rsid w:val="00B84DDE"/>
    <w:rsid w:val="00B851E6"/>
    <w:rsid w:val="00B8527B"/>
    <w:rsid w:val="00B859A7"/>
    <w:rsid w:val="00B85CC1"/>
    <w:rsid w:val="00B85D29"/>
    <w:rsid w:val="00B865EB"/>
    <w:rsid w:val="00B86D32"/>
    <w:rsid w:val="00B870E5"/>
    <w:rsid w:val="00B872A6"/>
    <w:rsid w:val="00B87AC9"/>
    <w:rsid w:val="00B87BD7"/>
    <w:rsid w:val="00B9012A"/>
    <w:rsid w:val="00B90277"/>
    <w:rsid w:val="00B90658"/>
    <w:rsid w:val="00B907BB"/>
    <w:rsid w:val="00B908BA"/>
    <w:rsid w:val="00B908C1"/>
    <w:rsid w:val="00B90B14"/>
    <w:rsid w:val="00B90DCB"/>
    <w:rsid w:val="00B90EF7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E9F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97C7C"/>
    <w:rsid w:val="00BA022D"/>
    <w:rsid w:val="00BA025D"/>
    <w:rsid w:val="00BA0389"/>
    <w:rsid w:val="00BA03CE"/>
    <w:rsid w:val="00BA096D"/>
    <w:rsid w:val="00BA0B82"/>
    <w:rsid w:val="00BA0D26"/>
    <w:rsid w:val="00BA0E66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BF7"/>
    <w:rsid w:val="00BA2FFA"/>
    <w:rsid w:val="00BA3354"/>
    <w:rsid w:val="00BA337F"/>
    <w:rsid w:val="00BA3541"/>
    <w:rsid w:val="00BA380C"/>
    <w:rsid w:val="00BA381C"/>
    <w:rsid w:val="00BA3A10"/>
    <w:rsid w:val="00BA3A6A"/>
    <w:rsid w:val="00BA3B50"/>
    <w:rsid w:val="00BA45CC"/>
    <w:rsid w:val="00BA4661"/>
    <w:rsid w:val="00BA488A"/>
    <w:rsid w:val="00BA4BF3"/>
    <w:rsid w:val="00BA4D99"/>
    <w:rsid w:val="00BA5365"/>
    <w:rsid w:val="00BA53A8"/>
    <w:rsid w:val="00BA543C"/>
    <w:rsid w:val="00BA569E"/>
    <w:rsid w:val="00BA5712"/>
    <w:rsid w:val="00BA5A32"/>
    <w:rsid w:val="00BA5C7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A7B"/>
    <w:rsid w:val="00BA7BC1"/>
    <w:rsid w:val="00BA7BC5"/>
    <w:rsid w:val="00BA7CF8"/>
    <w:rsid w:val="00BA7D14"/>
    <w:rsid w:val="00BA7E29"/>
    <w:rsid w:val="00BA7E52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14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77A"/>
    <w:rsid w:val="00BB492B"/>
    <w:rsid w:val="00BB4AE4"/>
    <w:rsid w:val="00BB4B13"/>
    <w:rsid w:val="00BB4B41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AAD"/>
    <w:rsid w:val="00BB6BC2"/>
    <w:rsid w:val="00BB6D76"/>
    <w:rsid w:val="00BB742C"/>
    <w:rsid w:val="00BB750A"/>
    <w:rsid w:val="00BB76E3"/>
    <w:rsid w:val="00BB77BA"/>
    <w:rsid w:val="00BB7918"/>
    <w:rsid w:val="00BB7C08"/>
    <w:rsid w:val="00BB7E32"/>
    <w:rsid w:val="00BC0444"/>
    <w:rsid w:val="00BC0A52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D90"/>
    <w:rsid w:val="00BC2E02"/>
    <w:rsid w:val="00BC2E05"/>
    <w:rsid w:val="00BC353C"/>
    <w:rsid w:val="00BC3604"/>
    <w:rsid w:val="00BC38EC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D0F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878"/>
    <w:rsid w:val="00BC796D"/>
    <w:rsid w:val="00BC79DF"/>
    <w:rsid w:val="00BC7F3A"/>
    <w:rsid w:val="00BC7F41"/>
    <w:rsid w:val="00BC7FE3"/>
    <w:rsid w:val="00BD0248"/>
    <w:rsid w:val="00BD05DD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3CD"/>
    <w:rsid w:val="00BD36BA"/>
    <w:rsid w:val="00BD3985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0"/>
    <w:rsid w:val="00BD5A2F"/>
    <w:rsid w:val="00BD5AC9"/>
    <w:rsid w:val="00BD5B0B"/>
    <w:rsid w:val="00BD5E6A"/>
    <w:rsid w:val="00BD5FCE"/>
    <w:rsid w:val="00BD6247"/>
    <w:rsid w:val="00BD6459"/>
    <w:rsid w:val="00BD6BD6"/>
    <w:rsid w:val="00BD6DD9"/>
    <w:rsid w:val="00BD6E10"/>
    <w:rsid w:val="00BD7076"/>
    <w:rsid w:val="00BD7424"/>
    <w:rsid w:val="00BD7719"/>
    <w:rsid w:val="00BD7757"/>
    <w:rsid w:val="00BD7C8A"/>
    <w:rsid w:val="00BD7F9D"/>
    <w:rsid w:val="00BE01ED"/>
    <w:rsid w:val="00BE0BF8"/>
    <w:rsid w:val="00BE0DBD"/>
    <w:rsid w:val="00BE10B1"/>
    <w:rsid w:val="00BE1291"/>
    <w:rsid w:val="00BE138F"/>
    <w:rsid w:val="00BE16E0"/>
    <w:rsid w:val="00BE1ADC"/>
    <w:rsid w:val="00BE1EF3"/>
    <w:rsid w:val="00BE1F63"/>
    <w:rsid w:val="00BE21BB"/>
    <w:rsid w:val="00BE257E"/>
    <w:rsid w:val="00BE259A"/>
    <w:rsid w:val="00BE2ABC"/>
    <w:rsid w:val="00BE2EB0"/>
    <w:rsid w:val="00BE300A"/>
    <w:rsid w:val="00BE316A"/>
    <w:rsid w:val="00BE3218"/>
    <w:rsid w:val="00BE3772"/>
    <w:rsid w:val="00BE3843"/>
    <w:rsid w:val="00BE3959"/>
    <w:rsid w:val="00BE3AFC"/>
    <w:rsid w:val="00BE3C46"/>
    <w:rsid w:val="00BE3EAB"/>
    <w:rsid w:val="00BE40D9"/>
    <w:rsid w:val="00BE4121"/>
    <w:rsid w:val="00BE46B7"/>
    <w:rsid w:val="00BE48F9"/>
    <w:rsid w:val="00BE4A7E"/>
    <w:rsid w:val="00BE4E0D"/>
    <w:rsid w:val="00BE5000"/>
    <w:rsid w:val="00BE540A"/>
    <w:rsid w:val="00BE551B"/>
    <w:rsid w:val="00BE5B20"/>
    <w:rsid w:val="00BE6524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5E3"/>
    <w:rsid w:val="00BF0747"/>
    <w:rsid w:val="00BF09CF"/>
    <w:rsid w:val="00BF0C18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DE9"/>
    <w:rsid w:val="00BF5EC2"/>
    <w:rsid w:val="00BF5FC7"/>
    <w:rsid w:val="00BF6404"/>
    <w:rsid w:val="00BF6580"/>
    <w:rsid w:val="00BF678E"/>
    <w:rsid w:val="00BF68A0"/>
    <w:rsid w:val="00BF68BF"/>
    <w:rsid w:val="00BF6AE4"/>
    <w:rsid w:val="00BF6ECF"/>
    <w:rsid w:val="00BF71F2"/>
    <w:rsid w:val="00BF7277"/>
    <w:rsid w:val="00BF746B"/>
    <w:rsid w:val="00BF78B7"/>
    <w:rsid w:val="00BF7943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555"/>
    <w:rsid w:val="00C02B27"/>
    <w:rsid w:val="00C02D0C"/>
    <w:rsid w:val="00C02D93"/>
    <w:rsid w:val="00C02F9E"/>
    <w:rsid w:val="00C0305D"/>
    <w:rsid w:val="00C03095"/>
    <w:rsid w:val="00C0311D"/>
    <w:rsid w:val="00C0333F"/>
    <w:rsid w:val="00C0343A"/>
    <w:rsid w:val="00C038A8"/>
    <w:rsid w:val="00C03A62"/>
    <w:rsid w:val="00C03B01"/>
    <w:rsid w:val="00C04364"/>
    <w:rsid w:val="00C0459C"/>
    <w:rsid w:val="00C04C31"/>
    <w:rsid w:val="00C0503B"/>
    <w:rsid w:val="00C051B4"/>
    <w:rsid w:val="00C05405"/>
    <w:rsid w:val="00C056EF"/>
    <w:rsid w:val="00C0574A"/>
    <w:rsid w:val="00C0593E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C5D"/>
    <w:rsid w:val="00C103C0"/>
    <w:rsid w:val="00C10580"/>
    <w:rsid w:val="00C10674"/>
    <w:rsid w:val="00C106D0"/>
    <w:rsid w:val="00C1072F"/>
    <w:rsid w:val="00C1091A"/>
    <w:rsid w:val="00C111FA"/>
    <w:rsid w:val="00C1137E"/>
    <w:rsid w:val="00C11FE3"/>
    <w:rsid w:val="00C120D0"/>
    <w:rsid w:val="00C1244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690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39"/>
    <w:rsid w:val="00C21CB3"/>
    <w:rsid w:val="00C21D5F"/>
    <w:rsid w:val="00C2299C"/>
    <w:rsid w:val="00C22B78"/>
    <w:rsid w:val="00C22CFE"/>
    <w:rsid w:val="00C22D28"/>
    <w:rsid w:val="00C22F29"/>
    <w:rsid w:val="00C23173"/>
    <w:rsid w:val="00C23417"/>
    <w:rsid w:val="00C23440"/>
    <w:rsid w:val="00C237AC"/>
    <w:rsid w:val="00C23BF7"/>
    <w:rsid w:val="00C2406B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2A3"/>
    <w:rsid w:val="00C2537D"/>
    <w:rsid w:val="00C255C3"/>
    <w:rsid w:val="00C25827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83"/>
    <w:rsid w:val="00C325BB"/>
    <w:rsid w:val="00C33014"/>
    <w:rsid w:val="00C3308C"/>
    <w:rsid w:val="00C330F9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DF4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BB4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AC1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92D"/>
    <w:rsid w:val="00C45BB2"/>
    <w:rsid w:val="00C45D58"/>
    <w:rsid w:val="00C45F08"/>
    <w:rsid w:val="00C4603D"/>
    <w:rsid w:val="00C461FE"/>
    <w:rsid w:val="00C4643D"/>
    <w:rsid w:val="00C4650A"/>
    <w:rsid w:val="00C46543"/>
    <w:rsid w:val="00C46CDA"/>
    <w:rsid w:val="00C46D41"/>
    <w:rsid w:val="00C46E62"/>
    <w:rsid w:val="00C4764E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B20"/>
    <w:rsid w:val="00C51C9D"/>
    <w:rsid w:val="00C52351"/>
    <w:rsid w:val="00C5257D"/>
    <w:rsid w:val="00C526FA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BFD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5B1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E8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70"/>
    <w:rsid w:val="00C67EE4"/>
    <w:rsid w:val="00C7012D"/>
    <w:rsid w:val="00C70159"/>
    <w:rsid w:val="00C706D4"/>
    <w:rsid w:val="00C70777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7C9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4FE2"/>
    <w:rsid w:val="00C75800"/>
    <w:rsid w:val="00C75FED"/>
    <w:rsid w:val="00C7609B"/>
    <w:rsid w:val="00C7683E"/>
    <w:rsid w:val="00C76920"/>
    <w:rsid w:val="00C76DEA"/>
    <w:rsid w:val="00C76E60"/>
    <w:rsid w:val="00C76EB7"/>
    <w:rsid w:val="00C7773A"/>
    <w:rsid w:val="00C77908"/>
    <w:rsid w:val="00C77A7C"/>
    <w:rsid w:val="00C77B33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74E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182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51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0E"/>
    <w:rsid w:val="00C95235"/>
    <w:rsid w:val="00C956CC"/>
    <w:rsid w:val="00C95931"/>
    <w:rsid w:val="00C95B2C"/>
    <w:rsid w:val="00C95DFE"/>
    <w:rsid w:val="00C96510"/>
    <w:rsid w:val="00C96786"/>
    <w:rsid w:val="00C967EC"/>
    <w:rsid w:val="00C96A29"/>
    <w:rsid w:val="00C96A48"/>
    <w:rsid w:val="00C96BFC"/>
    <w:rsid w:val="00C975C4"/>
    <w:rsid w:val="00C97A9A"/>
    <w:rsid w:val="00C97B45"/>
    <w:rsid w:val="00C97B5D"/>
    <w:rsid w:val="00C97D36"/>
    <w:rsid w:val="00CA0053"/>
    <w:rsid w:val="00CA00B6"/>
    <w:rsid w:val="00CA0544"/>
    <w:rsid w:val="00CA06C8"/>
    <w:rsid w:val="00CA070E"/>
    <w:rsid w:val="00CA07F8"/>
    <w:rsid w:val="00CA0BCD"/>
    <w:rsid w:val="00CA0EF0"/>
    <w:rsid w:val="00CA1414"/>
    <w:rsid w:val="00CA1826"/>
    <w:rsid w:val="00CA2615"/>
    <w:rsid w:val="00CA271F"/>
    <w:rsid w:val="00CA27B9"/>
    <w:rsid w:val="00CA2CB9"/>
    <w:rsid w:val="00CA2E64"/>
    <w:rsid w:val="00CA3315"/>
    <w:rsid w:val="00CA3489"/>
    <w:rsid w:val="00CA3600"/>
    <w:rsid w:val="00CA36F8"/>
    <w:rsid w:val="00CA386D"/>
    <w:rsid w:val="00CA3B3A"/>
    <w:rsid w:val="00CA3CD4"/>
    <w:rsid w:val="00CA3EB9"/>
    <w:rsid w:val="00CA3F8B"/>
    <w:rsid w:val="00CA405D"/>
    <w:rsid w:val="00CA43D3"/>
    <w:rsid w:val="00CA4453"/>
    <w:rsid w:val="00CA467A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8F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74C"/>
    <w:rsid w:val="00CB0933"/>
    <w:rsid w:val="00CB0AD5"/>
    <w:rsid w:val="00CB0D64"/>
    <w:rsid w:val="00CB14EF"/>
    <w:rsid w:val="00CB1591"/>
    <w:rsid w:val="00CB16B1"/>
    <w:rsid w:val="00CB1A6E"/>
    <w:rsid w:val="00CB1EA8"/>
    <w:rsid w:val="00CB1EBE"/>
    <w:rsid w:val="00CB1FE3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06"/>
    <w:rsid w:val="00CB5C80"/>
    <w:rsid w:val="00CB5CAA"/>
    <w:rsid w:val="00CB5D28"/>
    <w:rsid w:val="00CB5E2A"/>
    <w:rsid w:val="00CB5F06"/>
    <w:rsid w:val="00CB5FF9"/>
    <w:rsid w:val="00CB61CD"/>
    <w:rsid w:val="00CB622D"/>
    <w:rsid w:val="00CB661E"/>
    <w:rsid w:val="00CB683E"/>
    <w:rsid w:val="00CB68F1"/>
    <w:rsid w:val="00CB6D9D"/>
    <w:rsid w:val="00CB6F02"/>
    <w:rsid w:val="00CB703E"/>
    <w:rsid w:val="00CB7240"/>
    <w:rsid w:val="00CB75EB"/>
    <w:rsid w:val="00CB76A5"/>
    <w:rsid w:val="00CB778E"/>
    <w:rsid w:val="00CC00B8"/>
    <w:rsid w:val="00CC020A"/>
    <w:rsid w:val="00CC053E"/>
    <w:rsid w:val="00CC056C"/>
    <w:rsid w:val="00CC0712"/>
    <w:rsid w:val="00CC07B7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2EDB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3BD5"/>
    <w:rsid w:val="00CC3F69"/>
    <w:rsid w:val="00CC45F7"/>
    <w:rsid w:val="00CC4AAA"/>
    <w:rsid w:val="00CC4CB4"/>
    <w:rsid w:val="00CC4EBF"/>
    <w:rsid w:val="00CC54E8"/>
    <w:rsid w:val="00CC550E"/>
    <w:rsid w:val="00CC5547"/>
    <w:rsid w:val="00CC5D0E"/>
    <w:rsid w:val="00CC5F93"/>
    <w:rsid w:val="00CC6365"/>
    <w:rsid w:val="00CC6678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4F7"/>
    <w:rsid w:val="00CD5611"/>
    <w:rsid w:val="00CD5B77"/>
    <w:rsid w:val="00CD5B79"/>
    <w:rsid w:val="00CD5BEE"/>
    <w:rsid w:val="00CD5C38"/>
    <w:rsid w:val="00CD5C90"/>
    <w:rsid w:val="00CD5FBE"/>
    <w:rsid w:val="00CD60F0"/>
    <w:rsid w:val="00CD6342"/>
    <w:rsid w:val="00CD6493"/>
    <w:rsid w:val="00CD67A1"/>
    <w:rsid w:val="00CD6E0A"/>
    <w:rsid w:val="00CD6F2B"/>
    <w:rsid w:val="00CD725F"/>
    <w:rsid w:val="00CD7557"/>
    <w:rsid w:val="00CD7A0C"/>
    <w:rsid w:val="00CD7D00"/>
    <w:rsid w:val="00CD7E59"/>
    <w:rsid w:val="00CD7EBE"/>
    <w:rsid w:val="00CD7ED7"/>
    <w:rsid w:val="00CE0169"/>
    <w:rsid w:val="00CE01B1"/>
    <w:rsid w:val="00CE030C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6B9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98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2D2"/>
    <w:rsid w:val="00CF1710"/>
    <w:rsid w:val="00CF18C7"/>
    <w:rsid w:val="00CF1907"/>
    <w:rsid w:val="00CF1A4A"/>
    <w:rsid w:val="00CF1A58"/>
    <w:rsid w:val="00CF1C65"/>
    <w:rsid w:val="00CF20C8"/>
    <w:rsid w:val="00CF2237"/>
    <w:rsid w:val="00CF2335"/>
    <w:rsid w:val="00CF2405"/>
    <w:rsid w:val="00CF25CE"/>
    <w:rsid w:val="00CF2B31"/>
    <w:rsid w:val="00CF319E"/>
    <w:rsid w:val="00CF3324"/>
    <w:rsid w:val="00CF3830"/>
    <w:rsid w:val="00CF3978"/>
    <w:rsid w:val="00CF3D56"/>
    <w:rsid w:val="00CF3FAB"/>
    <w:rsid w:val="00CF3FC9"/>
    <w:rsid w:val="00CF3FEB"/>
    <w:rsid w:val="00CF4490"/>
    <w:rsid w:val="00CF46A7"/>
    <w:rsid w:val="00CF4A93"/>
    <w:rsid w:val="00CF4AEE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A67"/>
    <w:rsid w:val="00CF6D5D"/>
    <w:rsid w:val="00CF6FD5"/>
    <w:rsid w:val="00CF7104"/>
    <w:rsid w:val="00CF7132"/>
    <w:rsid w:val="00CF78BB"/>
    <w:rsid w:val="00CF7DE8"/>
    <w:rsid w:val="00D0022E"/>
    <w:rsid w:val="00D00275"/>
    <w:rsid w:val="00D0036B"/>
    <w:rsid w:val="00D0066C"/>
    <w:rsid w:val="00D006DE"/>
    <w:rsid w:val="00D0097B"/>
    <w:rsid w:val="00D00A8D"/>
    <w:rsid w:val="00D00CE2"/>
    <w:rsid w:val="00D011A1"/>
    <w:rsid w:val="00D011AF"/>
    <w:rsid w:val="00D01B4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6D1"/>
    <w:rsid w:val="00D04A21"/>
    <w:rsid w:val="00D04AD2"/>
    <w:rsid w:val="00D04C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A1A"/>
    <w:rsid w:val="00D07E0F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2F86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6D71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4B1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71F"/>
    <w:rsid w:val="00D26B3E"/>
    <w:rsid w:val="00D26DAD"/>
    <w:rsid w:val="00D27088"/>
    <w:rsid w:val="00D27A87"/>
    <w:rsid w:val="00D27B2A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58E"/>
    <w:rsid w:val="00D34782"/>
    <w:rsid w:val="00D34822"/>
    <w:rsid w:val="00D34ACD"/>
    <w:rsid w:val="00D34B68"/>
    <w:rsid w:val="00D34C54"/>
    <w:rsid w:val="00D350F0"/>
    <w:rsid w:val="00D350F6"/>
    <w:rsid w:val="00D35262"/>
    <w:rsid w:val="00D35305"/>
    <w:rsid w:val="00D353AF"/>
    <w:rsid w:val="00D35401"/>
    <w:rsid w:val="00D35552"/>
    <w:rsid w:val="00D35859"/>
    <w:rsid w:val="00D358D5"/>
    <w:rsid w:val="00D3617C"/>
    <w:rsid w:val="00D361D6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0E58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048"/>
    <w:rsid w:val="00D4411D"/>
    <w:rsid w:val="00D44561"/>
    <w:rsid w:val="00D447F3"/>
    <w:rsid w:val="00D448EA"/>
    <w:rsid w:val="00D44951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24"/>
    <w:rsid w:val="00D519CA"/>
    <w:rsid w:val="00D51A9D"/>
    <w:rsid w:val="00D51BBC"/>
    <w:rsid w:val="00D51F1D"/>
    <w:rsid w:val="00D51FBA"/>
    <w:rsid w:val="00D5212E"/>
    <w:rsid w:val="00D5216D"/>
    <w:rsid w:val="00D523D8"/>
    <w:rsid w:val="00D52718"/>
    <w:rsid w:val="00D52949"/>
    <w:rsid w:val="00D52CD6"/>
    <w:rsid w:val="00D52DAC"/>
    <w:rsid w:val="00D53314"/>
    <w:rsid w:val="00D5358A"/>
    <w:rsid w:val="00D53649"/>
    <w:rsid w:val="00D53704"/>
    <w:rsid w:val="00D5370E"/>
    <w:rsid w:val="00D539E0"/>
    <w:rsid w:val="00D53C5E"/>
    <w:rsid w:val="00D53E11"/>
    <w:rsid w:val="00D54040"/>
    <w:rsid w:val="00D540B1"/>
    <w:rsid w:val="00D54277"/>
    <w:rsid w:val="00D54448"/>
    <w:rsid w:val="00D54479"/>
    <w:rsid w:val="00D544A9"/>
    <w:rsid w:val="00D54B12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27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C6F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245"/>
    <w:rsid w:val="00D64428"/>
    <w:rsid w:val="00D645FC"/>
    <w:rsid w:val="00D64802"/>
    <w:rsid w:val="00D65046"/>
    <w:rsid w:val="00D654A0"/>
    <w:rsid w:val="00D656FE"/>
    <w:rsid w:val="00D6572A"/>
    <w:rsid w:val="00D6577D"/>
    <w:rsid w:val="00D659FF"/>
    <w:rsid w:val="00D65CC1"/>
    <w:rsid w:val="00D65F4B"/>
    <w:rsid w:val="00D6611B"/>
    <w:rsid w:val="00D661C3"/>
    <w:rsid w:val="00D6657D"/>
    <w:rsid w:val="00D66840"/>
    <w:rsid w:val="00D6688C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726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4ACE"/>
    <w:rsid w:val="00D750BE"/>
    <w:rsid w:val="00D75255"/>
    <w:rsid w:val="00D7536C"/>
    <w:rsid w:val="00D755A8"/>
    <w:rsid w:val="00D759D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266"/>
    <w:rsid w:val="00D80DF4"/>
    <w:rsid w:val="00D81138"/>
    <w:rsid w:val="00D81AD6"/>
    <w:rsid w:val="00D81CDA"/>
    <w:rsid w:val="00D8203D"/>
    <w:rsid w:val="00D8223B"/>
    <w:rsid w:val="00D82392"/>
    <w:rsid w:val="00D827EB"/>
    <w:rsid w:val="00D8288C"/>
    <w:rsid w:val="00D82909"/>
    <w:rsid w:val="00D829E7"/>
    <w:rsid w:val="00D82C76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826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45E"/>
    <w:rsid w:val="00D875DB"/>
    <w:rsid w:val="00D87799"/>
    <w:rsid w:val="00D8799B"/>
    <w:rsid w:val="00D87B7F"/>
    <w:rsid w:val="00D87BC4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1CEE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4DE1"/>
    <w:rsid w:val="00D9501C"/>
    <w:rsid w:val="00D95EBE"/>
    <w:rsid w:val="00D95EC0"/>
    <w:rsid w:val="00D964B2"/>
    <w:rsid w:val="00D965AD"/>
    <w:rsid w:val="00D96649"/>
    <w:rsid w:val="00D967A8"/>
    <w:rsid w:val="00D96877"/>
    <w:rsid w:val="00D96B31"/>
    <w:rsid w:val="00D96F3C"/>
    <w:rsid w:val="00D96FCC"/>
    <w:rsid w:val="00D972D6"/>
    <w:rsid w:val="00D97888"/>
    <w:rsid w:val="00D97B43"/>
    <w:rsid w:val="00D97C2B"/>
    <w:rsid w:val="00D97CD9"/>
    <w:rsid w:val="00D97EBC"/>
    <w:rsid w:val="00D97F6C"/>
    <w:rsid w:val="00DA0436"/>
    <w:rsid w:val="00DA049F"/>
    <w:rsid w:val="00DA0673"/>
    <w:rsid w:val="00DA0C1C"/>
    <w:rsid w:val="00DA0CE4"/>
    <w:rsid w:val="00DA1056"/>
    <w:rsid w:val="00DA1209"/>
    <w:rsid w:val="00DA1885"/>
    <w:rsid w:val="00DA1BAC"/>
    <w:rsid w:val="00DA1E8C"/>
    <w:rsid w:val="00DA213E"/>
    <w:rsid w:val="00DA266E"/>
    <w:rsid w:val="00DA2724"/>
    <w:rsid w:val="00DA2749"/>
    <w:rsid w:val="00DA27A2"/>
    <w:rsid w:val="00DA2836"/>
    <w:rsid w:val="00DA2F99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6E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6046"/>
    <w:rsid w:val="00DA64B2"/>
    <w:rsid w:val="00DA7413"/>
    <w:rsid w:val="00DA7466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20C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440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4DE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23D"/>
    <w:rsid w:val="00DC0DF8"/>
    <w:rsid w:val="00DC1064"/>
    <w:rsid w:val="00DC117A"/>
    <w:rsid w:val="00DC1201"/>
    <w:rsid w:val="00DC1265"/>
    <w:rsid w:val="00DC1613"/>
    <w:rsid w:val="00DC1708"/>
    <w:rsid w:val="00DC1AB3"/>
    <w:rsid w:val="00DC1B49"/>
    <w:rsid w:val="00DC1B95"/>
    <w:rsid w:val="00DC1BA6"/>
    <w:rsid w:val="00DC2068"/>
    <w:rsid w:val="00DC20B9"/>
    <w:rsid w:val="00DC216B"/>
    <w:rsid w:val="00DC2370"/>
    <w:rsid w:val="00DC248E"/>
    <w:rsid w:val="00DC261C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066"/>
    <w:rsid w:val="00DC4228"/>
    <w:rsid w:val="00DC454A"/>
    <w:rsid w:val="00DC49D4"/>
    <w:rsid w:val="00DC4D8C"/>
    <w:rsid w:val="00DC4DAE"/>
    <w:rsid w:val="00DC50ED"/>
    <w:rsid w:val="00DC581B"/>
    <w:rsid w:val="00DC59AC"/>
    <w:rsid w:val="00DC5ECA"/>
    <w:rsid w:val="00DC6304"/>
    <w:rsid w:val="00DC65FC"/>
    <w:rsid w:val="00DC66C5"/>
    <w:rsid w:val="00DC6750"/>
    <w:rsid w:val="00DC6753"/>
    <w:rsid w:val="00DC6806"/>
    <w:rsid w:val="00DC6DD9"/>
    <w:rsid w:val="00DC73A3"/>
    <w:rsid w:val="00DC7453"/>
    <w:rsid w:val="00DC74F7"/>
    <w:rsid w:val="00DC7504"/>
    <w:rsid w:val="00DC7641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0EBB"/>
    <w:rsid w:val="00DD125D"/>
    <w:rsid w:val="00DD157E"/>
    <w:rsid w:val="00DD1C84"/>
    <w:rsid w:val="00DD1CF6"/>
    <w:rsid w:val="00DD20EA"/>
    <w:rsid w:val="00DD25F5"/>
    <w:rsid w:val="00DD2722"/>
    <w:rsid w:val="00DD2826"/>
    <w:rsid w:val="00DD2BEC"/>
    <w:rsid w:val="00DD2F9B"/>
    <w:rsid w:val="00DD3130"/>
    <w:rsid w:val="00DD315D"/>
    <w:rsid w:val="00DD3506"/>
    <w:rsid w:val="00DD3544"/>
    <w:rsid w:val="00DD358C"/>
    <w:rsid w:val="00DD37DC"/>
    <w:rsid w:val="00DD393E"/>
    <w:rsid w:val="00DD3DFE"/>
    <w:rsid w:val="00DD3F32"/>
    <w:rsid w:val="00DD410C"/>
    <w:rsid w:val="00DD45F7"/>
    <w:rsid w:val="00DD4626"/>
    <w:rsid w:val="00DD4855"/>
    <w:rsid w:val="00DD4A2D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D7F7B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29"/>
    <w:rsid w:val="00DE2ACC"/>
    <w:rsid w:val="00DE2BC4"/>
    <w:rsid w:val="00DE2CD5"/>
    <w:rsid w:val="00DE2E5E"/>
    <w:rsid w:val="00DE35ED"/>
    <w:rsid w:val="00DE3768"/>
    <w:rsid w:val="00DE3782"/>
    <w:rsid w:val="00DE3869"/>
    <w:rsid w:val="00DE39FC"/>
    <w:rsid w:val="00DE3E6E"/>
    <w:rsid w:val="00DE428C"/>
    <w:rsid w:val="00DE4332"/>
    <w:rsid w:val="00DE4747"/>
    <w:rsid w:val="00DE4CBE"/>
    <w:rsid w:val="00DE4E50"/>
    <w:rsid w:val="00DE51A2"/>
    <w:rsid w:val="00DE5332"/>
    <w:rsid w:val="00DE535A"/>
    <w:rsid w:val="00DE536A"/>
    <w:rsid w:val="00DE54D4"/>
    <w:rsid w:val="00DE5853"/>
    <w:rsid w:val="00DE5C8C"/>
    <w:rsid w:val="00DE5F7E"/>
    <w:rsid w:val="00DE6004"/>
    <w:rsid w:val="00DE602A"/>
    <w:rsid w:val="00DE60B9"/>
    <w:rsid w:val="00DE60BA"/>
    <w:rsid w:val="00DE63B1"/>
    <w:rsid w:val="00DE6737"/>
    <w:rsid w:val="00DE68AE"/>
    <w:rsid w:val="00DE6984"/>
    <w:rsid w:val="00DE6A0C"/>
    <w:rsid w:val="00DE6E4C"/>
    <w:rsid w:val="00DE7164"/>
    <w:rsid w:val="00DE719A"/>
    <w:rsid w:val="00DE76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8E3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0DB"/>
    <w:rsid w:val="00DF52A6"/>
    <w:rsid w:val="00DF5544"/>
    <w:rsid w:val="00DF5754"/>
    <w:rsid w:val="00DF58E8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4B0"/>
    <w:rsid w:val="00E0255F"/>
    <w:rsid w:val="00E0260D"/>
    <w:rsid w:val="00E0324D"/>
    <w:rsid w:val="00E034D8"/>
    <w:rsid w:val="00E0368C"/>
    <w:rsid w:val="00E036FB"/>
    <w:rsid w:val="00E038B3"/>
    <w:rsid w:val="00E03918"/>
    <w:rsid w:val="00E03FB0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269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1AF"/>
    <w:rsid w:val="00E1244D"/>
    <w:rsid w:val="00E1246B"/>
    <w:rsid w:val="00E12633"/>
    <w:rsid w:val="00E12730"/>
    <w:rsid w:val="00E127DF"/>
    <w:rsid w:val="00E12C54"/>
    <w:rsid w:val="00E12D5E"/>
    <w:rsid w:val="00E12DFF"/>
    <w:rsid w:val="00E12EDA"/>
    <w:rsid w:val="00E1321B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19D"/>
    <w:rsid w:val="00E1621B"/>
    <w:rsid w:val="00E16604"/>
    <w:rsid w:val="00E16932"/>
    <w:rsid w:val="00E16E69"/>
    <w:rsid w:val="00E16EF1"/>
    <w:rsid w:val="00E16FE8"/>
    <w:rsid w:val="00E170AD"/>
    <w:rsid w:val="00E17E18"/>
    <w:rsid w:val="00E17EB1"/>
    <w:rsid w:val="00E208E3"/>
    <w:rsid w:val="00E2093C"/>
    <w:rsid w:val="00E2096A"/>
    <w:rsid w:val="00E2099B"/>
    <w:rsid w:val="00E20CCB"/>
    <w:rsid w:val="00E20F8B"/>
    <w:rsid w:val="00E210E1"/>
    <w:rsid w:val="00E2119B"/>
    <w:rsid w:val="00E21297"/>
    <w:rsid w:val="00E2180A"/>
    <w:rsid w:val="00E21821"/>
    <w:rsid w:val="00E21881"/>
    <w:rsid w:val="00E218F4"/>
    <w:rsid w:val="00E21B19"/>
    <w:rsid w:val="00E21B45"/>
    <w:rsid w:val="00E21ECB"/>
    <w:rsid w:val="00E21F12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0E4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7BB"/>
    <w:rsid w:val="00E318AD"/>
    <w:rsid w:val="00E31B42"/>
    <w:rsid w:val="00E31B54"/>
    <w:rsid w:val="00E31C2D"/>
    <w:rsid w:val="00E31D0F"/>
    <w:rsid w:val="00E31E5F"/>
    <w:rsid w:val="00E320E5"/>
    <w:rsid w:val="00E32616"/>
    <w:rsid w:val="00E32909"/>
    <w:rsid w:val="00E32913"/>
    <w:rsid w:val="00E32D2E"/>
    <w:rsid w:val="00E33080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91B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427"/>
    <w:rsid w:val="00E43553"/>
    <w:rsid w:val="00E4367C"/>
    <w:rsid w:val="00E43716"/>
    <w:rsid w:val="00E4387C"/>
    <w:rsid w:val="00E4397D"/>
    <w:rsid w:val="00E440A8"/>
    <w:rsid w:val="00E4443F"/>
    <w:rsid w:val="00E445C3"/>
    <w:rsid w:val="00E4495B"/>
    <w:rsid w:val="00E44A92"/>
    <w:rsid w:val="00E44BE3"/>
    <w:rsid w:val="00E44CE0"/>
    <w:rsid w:val="00E44CF5"/>
    <w:rsid w:val="00E44E93"/>
    <w:rsid w:val="00E44E9B"/>
    <w:rsid w:val="00E4502E"/>
    <w:rsid w:val="00E45453"/>
    <w:rsid w:val="00E455B6"/>
    <w:rsid w:val="00E4580D"/>
    <w:rsid w:val="00E45F8E"/>
    <w:rsid w:val="00E4602F"/>
    <w:rsid w:val="00E46132"/>
    <w:rsid w:val="00E46542"/>
    <w:rsid w:val="00E46998"/>
    <w:rsid w:val="00E46AA1"/>
    <w:rsid w:val="00E46C0C"/>
    <w:rsid w:val="00E47400"/>
    <w:rsid w:val="00E4783D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10E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AC3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3A3"/>
    <w:rsid w:val="00E6044B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5B9"/>
    <w:rsid w:val="00E61C29"/>
    <w:rsid w:val="00E61D18"/>
    <w:rsid w:val="00E61D65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481"/>
    <w:rsid w:val="00E64846"/>
    <w:rsid w:val="00E64949"/>
    <w:rsid w:val="00E64A37"/>
    <w:rsid w:val="00E64E71"/>
    <w:rsid w:val="00E6504C"/>
    <w:rsid w:val="00E652B9"/>
    <w:rsid w:val="00E65369"/>
    <w:rsid w:val="00E654FC"/>
    <w:rsid w:val="00E65B9C"/>
    <w:rsid w:val="00E65BB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15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697"/>
    <w:rsid w:val="00E747E9"/>
    <w:rsid w:val="00E74BAB"/>
    <w:rsid w:val="00E74C79"/>
    <w:rsid w:val="00E74EB7"/>
    <w:rsid w:val="00E74F6B"/>
    <w:rsid w:val="00E751E5"/>
    <w:rsid w:val="00E752A1"/>
    <w:rsid w:val="00E75328"/>
    <w:rsid w:val="00E75420"/>
    <w:rsid w:val="00E75887"/>
    <w:rsid w:val="00E7591A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B39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E07"/>
    <w:rsid w:val="00E83F9F"/>
    <w:rsid w:val="00E843B4"/>
    <w:rsid w:val="00E845BD"/>
    <w:rsid w:val="00E84753"/>
    <w:rsid w:val="00E8475D"/>
    <w:rsid w:val="00E84B02"/>
    <w:rsid w:val="00E8540D"/>
    <w:rsid w:val="00E85638"/>
    <w:rsid w:val="00E8563F"/>
    <w:rsid w:val="00E85CD0"/>
    <w:rsid w:val="00E85E28"/>
    <w:rsid w:val="00E86477"/>
    <w:rsid w:val="00E8649C"/>
    <w:rsid w:val="00E86649"/>
    <w:rsid w:val="00E866ED"/>
    <w:rsid w:val="00E8697F"/>
    <w:rsid w:val="00E86B8E"/>
    <w:rsid w:val="00E86B9A"/>
    <w:rsid w:val="00E86C15"/>
    <w:rsid w:val="00E86C56"/>
    <w:rsid w:val="00E86F0A"/>
    <w:rsid w:val="00E86FB8"/>
    <w:rsid w:val="00E871D7"/>
    <w:rsid w:val="00E874F7"/>
    <w:rsid w:val="00E87A62"/>
    <w:rsid w:val="00E87DF7"/>
    <w:rsid w:val="00E87EED"/>
    <w:rsid w:val="00E9006F"/>
    <w:rsid w:val="00E900C2"/>
    <w:rsid w:val="00E905BF"/>
    <w:rsid w:val="00E9083F"/>
    <w:rsid w:val="00E909C8"/>
    <w:rsid w:val="00E90BA9"/>
    <w:rsid w:val="00E90CBA"/>
    <w:rsid w:val="00E910A0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4A8"/>
    <w:rsid w:val="00E9263A"/>
    <w:rsid w:val="00E927BB"/>
    <w:rsid w:val="00E9280D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B74"/>
    <w:rsid w:val="00E94EB9"/>
    <w:rsid w:val="00E95072"/>
    <w:rsid w:val="00E951DE"/>
    <w:rsid w:val="00E955E3"/>
    <w:rsid w:val="00E9595D"/>
    <w:rsid w:val="00E959CB"/>
    <w:rsid w:val="00E95CE8"/>
    <w:rsid w:val="00E96083"/>
    <w:rsid w:val="00E96558"/>
    <w:rsid w:val="00E96568"/>
    <w:rsid w:val="00E966CE"/>
    <w:rsid w:val="00E9696F"/>
    <w:rsid w:val="00E9730F"/>
    <w:rsid w:val="00E97CCB"/>
    <w:rsid w:val="00E97EED"/>
    <w:rsid w:val="00E97FE4"/>
    <w:rsid w:val="00EA0010"/>
    <w:rsid w:val="00EA01B5"/>
    <w:rsid w:val="00EA022E"/>
    <w:rsid w:val="00EA04D4"/>
    <w:rsid w:val="00EA05D1"/>
    <w:rsid w:val="00EA0AE4"/>
    <w:rsid w:val="00EA0EE0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1F7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0C8"/>
    <w:rsid w:val="00EA7349"/>
    <w:rsid w:val="00EA750E"/>
    <w:rsid w:val="00EA782D"/>
    <w:rsid w:val="00EA7A8C"/>
    <w:rsid w:val="00EA7CDE"/>
    <w:rsid w:val="00EB032D"/>
    <w:rsid w:val="00EB0376"/>
    <w:rsid w:val="00EB0382"/>
    <w:rsid w:val="00EB0B0E"/>
    <w:rsid w:val="00EB0BB6"/>
    <w:rsid w:val="00EB0C64"/>
    <w:rsid w:val="00EB0C81"/>
    <w:rsid w:val="00EB0CA5"/>
    <w:rsid w:val="00EB0F09"/>
    <w:rsid w:val="00EB0F43"/>
    <w:rsid w:val="00EB118F"/>
    <w:rsid w:val="00EB119D"/>
    <w:rsid w:val="00EB13B6"/>
    <w:rsid w:val="00EB14E3"/>
    <w:rsid w:val="00EB16B3"/>
    <w:rsid w:val="00EB19BC"/>
    <w:rsid w:val="00EB213D"/>
    <w:rsid w:val="00EB21F1"/>
    <w:rsid w:val="00EB22F0"/>
    <w:rsid w:val="00EB22FC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BC3"/>
    <w:rsid w:val="00EB4D54"/>
    <w:rsid w:val="00EB4DFB"/>
    <w:rsid w:val="00EB546C"/>
    <w:rsid w:val="00EB56A3"/>
    <w:rsid w:val="00EB5867"/>
    <w:rsid w:val="00EB5959"/>
    <w:rsid w:val="00EB5BF0"/>
    <w:rsid w:val="00EB5E9B"/>
    <w:rsid w:val="00EB5F28"/>
    <w:rsid w:val="00EB5F68"/>
    <w:rsid w:val="00EB616B"/>
    <w:rsid w:val="00EB62F9"/>
    <w:rsid w:val="00EB66BB"/>
    <w:rsid w:val="00EB6EE3"/>
    <w:rsid w:val="00EB77EA"/>
    <w:rsid w:val="00EB7811"/>
    <w:rsid w:val="00EB7D33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5FD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A00"/>
    <w:rsid w:val="00EC3DE0"/>
    <w:rsid w:val="00EC400A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55D"/>
    <w:rsid w:val="00ED1CA5"/>
    <w:rsid w:val="00ED21BB"/>
    <w:rsid w:val="00ED220C"/>
    <w:rsid w:val="00ED2356"/>
    <w:rsid w:val="00ED28F1"/>
    <w:rsid w:val="00ED28F2"/>
    <w:rsid w:val="00ED2D79"/>
    <w:rsid w:val="00ED2DC1"/>
    <w:rsid w:val="00ED2E4A"/>
    <w:rsid w:val="00ED36FF"/>
    <w:rsid w:val="00ED383C"/>
    <w:rsid w:val="00ED3AB3"/>
    <w:rsid w:val="00ED3C6D"/>
    <w:rsid w:val="00ED3F65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043"/>
    <w:rsid w:val="00EE1249"/>
    <w:rsid w:val="00EE1876"/>
    <w:rsid w:val="00EE19BA"/>
    <w:rsid w:val="00EE1A50"/>
    <w:rsid w:val="00EE1C4B"/>
    <w:rsid w:val="00EE232F"/>
    <w:rsid w:val="00EE27A0"/>
    <w:rsid w:val="00EE2950"/>
    <w:rsid w:val="00EE2AE6"/>
    <w:rsid w:val="00EE2BFA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5DF4"/>
    <w:rsid w:val="00EE6129"/>
    <w:rsid w:val="00EE625E"/>
    <w:rsid w:val="00EE6352"/>
    <w:rsid w:val="00EE6503"/>
    <w:rsid w:val="00EE65FC"/>
    <w:rsid w:val="00EE6804"/>
    <w:rsid w:val="00EE6D9B"/>
    <w:rsid w:val="00EE72BD"/>
    <w:rsid w:val="00EE75B4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EFC"/>
    <w:rsid w:val="00EF1052"/>
    <w:rsid w:val="00EF16B7"/>
    <w:rsid w:val="00EF1974"/>
    <w:rsid w:val="00EF198B"/>
    <w:rsid w:val="00EF1A5E"/>
    <w:rsid w:val="00EF1AAA"/>
    <w:rsid w:val="00EF1F1C"/>
    <w:rsid w:val="00EF21D4"/>
    <w:rsid w:val="00EF2A1A"/>
    <w:rsid w:val="00EF2FAF"/>
    <w:rsid w:val="00EF3162"/>
    <w:rsid w:val="00EF350C"/>
    <w:rsid w:val="00EF3538"/>
    <w:rsid w:val="00EF3669"/>
    <w:rsid w:val="00EF3DFD"/>
    <w:rsid w:val="00EF418D"/>
    <w:rsid w:val="00EF4459"/>
    <w:rsid w:val="00EF477C"/>
    <w:rsid w:val="00EF48FC"/>
    <w:rsid w:val="00EF538F"/>
    <w:rsid w:val="00EF55D7"/>
    <w:rsid w:val="00EF57D9"/>
    <w:rsid w:val="00EF5BFC"/>
    <w:rsid w:val="00EF5D04"/>
    <w:rsid w:val="00EF5D0F"/>
    <w:rsid w:val="00EF5F8D"/>
    <w:rsid w:val="00EF66BB"/>
    <w:rsid w:val="00EF672A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692"/>
    <w:rsid w:val="00F00AA2"/>
    <w:rsid w:val="00F00F29"/>
    <w:rsid w:val="00F0104B"/>
    <w:rsid w:val="00F0110B"/>
    <w:rsid w:val="00F012D1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6BE"/>
    <w:rsid w:val="00F04BBF"/>
    <w:rsid w:val="00F04DC3"/>
    <w:rsid w:val="00F04DE5"/>
    <w:rsid w:val="00F054D5"/>
    <w:rsid w:val="00F05554"/>
    <w:rsid w:val="00F056AD"/>
    <w:rsid w:val="00F056BE"/>
    <w:rsid w:val="00F05B20"/>
    <w:rsid w:val="00F05BDC"/>
    <w:rsid w:val="00F05C99"/>
    <w:rsid w:val="00F05DA4"/>
    <w:rsid w:val="00F05EAD"/>
    <w:rsid w:val="00F05F0A"/>
    <w:rsid w:val="00F061E7"/>
    <w:rsid w:val="00F0622B"/>
    <w:rsid w:val="00F0639A"/>
    <w:rsid w:val="00F06815"/>
    <w:rsid w:val="00F06961"/>
    <w:rsid w:val="00F06B4D"/>
    <w:rsid w:val="00F06BBC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4"/>
    <w:rsid w:val="00F1253E"/>
    <w:rsid w:val="00F1268A"/>
    <w:rsid w:val="00F12AA4"/>
    <w:rsid w:val="00F12B56"/>
    <w:rsid w:val="00F12C9B"/>
    <w:rsid w:val="00F12F73"/>
    <w:rsid w:val="00F135E1"/>
    <w:rsid w:val="00F1398C"/>
    <w:rsid w:val="00F13A63"/>
    <w:rsid w:val="00F140C6"/>
    <w:rsid w:val="00F142F3"/>
    <w:rsid w:val="00F14A4B"/>
    <w:rsid w:val="00F14D1F"/>
    <w:rsid w:val="00F14E9A"/>
    <w:rsid w:val="00F14EE6"/>
    <w:rsid w:val="00F15444"/>
    <w:rsid w:val="00F159A5"/>
    <w:rsid w:val="00F15B43"/>
    <w:rsid w:val="00F16423"/>
    <w:rsid w:val="00F1664D"/>
    <w:rsid w:val="00F1669B"/>
    <w:rsid w:val="00F166F0"/>
    <w:rsid w:val="00F16999"/>
    <w:rsid w:val="00F169AD"/>
    <w:rsid w:val="00F16A29"/>
    <w:rsid w:val="00F16A73"/>
    <w:rsid w:val="00F16BBD"/>
    <w:rsid w:val="00F16C91"/>
    <w:rsid w:val="00F16CBB"/>
    <w:rsid w:val="00F16F7B"/>
    <w:rsid w:val="00F17030"/>
    <w:rsid w:val="00F170DC"/>
    <w:rsid w:val="00F17365"/>
    <w:rsid w:val="00F17538"/>
    <w:rsid w:val="00F1759E"/>
    <w:rsid w:val="00F177ED"/>
    <w:rsid w:val="00F17BE0"/>
    <w:rsid w:val="00F17FCC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A4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1DA"/>
    <w:rsid w:val="00F265CA"/>
    <w:rsid w:val="00F26DD6"/>
    <w:rsid w:val="00F27049"/>
    <w:rsid w:val="00F2737B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E15"/>
    <w:rsid w:val="00F31F33"/>
    <w:rsid w:val="00F31FD4"/>
    <w:rsid w:val="00F3252D"/>
    <w:rsid w:val="00F327C0"/>
    <w:rsid w:val="00F32C49"/>
    <w:rsid w:val="00F33660"/>
    <w:rsid w:val="00F338DC"/>
    <w:rsid w:val="00F33C94"/>
    <w:rsid w:val="00F33EAC"/>
    <w:rsid w:val="00F33F1C"/>
    <w:rsid w:val="00F341DB"/>
    <w:rsid w:val="00F344C3"/>
    <w:rsid w:val="00F34CA8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12"/>
    <w:rsid w:val="00F374FD"/>
    <w:rsid w:val="00F37721"/>
    <w:rsid w:val="00F37739"/>
    <w:rsid w:val="00F37771"/>
    <w:rsid w:val="00F3778C"/>
    <w:rsid w:val="00F37CFF"/>
    <w:rsid w:val="00F40257"/>
    <w:rsid w:val="00F4044D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04"/>
    <w:rsid w:val="00F45372"/>
    <w:rsid w:val="00F45557"/>
    <w:rsid w:val="00F455FE"/>
    <w:rsid w:val="00F4593F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AD3"/>
    <w:rsid w:val="00F55BF6"/>
    <w:rsid w:val="00F55C25"/>
    <w:rsid w:val="00F55CE1"/>
    <w:rsid w:val="00F56269"/>
    <w:rsid w:val="00F5639F"/>
    <w:rsid w:val="00F563F2"/>
    <w:rsid w:val="00F56D88"/>
    <w:rsid w:val="00F56FF9"/>
    <w:rsid w:val="00F571E8"/>
    <w:rsid w:val="00F57432"/>
    <w:rsid w:val="00F5762C"/>
    <w:rsid w:val="00F5767E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9B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39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93A"/>
    <w:rsid w:val="00F66BA7"/>
    <w:rsid w:val="00F67008"/>
    <w:rsid w:val="00F6715C"/>
    <w:rsid w:val="00F67230"/>
    <w:rsid w:val="00F67330"/>
    <w:rsid w:val="00F673BF"/>
    <w:rsid w:val="00F674E8"/>
    <w:rsid w:val="00F67733"/>
    <w:rsid w:val="00F67752"/>
    <w:rsid w:val="00F67F38"/>
    <w:rsid w:val="00F67F57"/>
    <w:rsid w:val="00F67FCD"/>
    <w:rsid w:val="00F70402"/>
    <w:rsid w:val="00F7063E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750"/>
    <w:rsid w:val="00F72890"/>
    <w:rsid w:val="00F72F7F"/>
    <w:rsid w:val="00F7315B"/>
    <w:rsid w:val="00F73562"/>
    <w:rsid w:val="00F735D9"/>
    <w:rsid w:val="00F736A0"/>
    <w:rsid w:val="00F739BB"/>
    <w:rsid w:val="00F73C32"/>
    <w:rsid w:val="00F73CCA"/>
    <w:rsid w:val="00F73D60"/>
    <w:rsid w:val="00F7449F"/>
    <w:rsid w:val="00F74521"/>
    <w:rsid w:val="00F7477C"/>
    <w:rsid w:val="00F74B26"/>
    <w:rsid w:val="00F74B3D"/>
    <w:rsid w:val="00F74E4C"/>
    <w:rsid w:val="00F74FF3"/>
    <w:rsid w:val="00F7545D"/>
    <w:rsid w:val="00F75C25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CA0"/>
    <w:rsid w:val="00F76D8D"/>
    <w:rsid w:val="00F77136"/>
    <w:rsid w:val="00F772A8"/>
    <w:rsid w:val="00F776DC"/>
    <w:rsid w:val="00F7772D"/>
    <w:rsid w:val="00F7786B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171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5"/>
    <w:rsid w:val="00F84BFF"/>
    <w:rsid w:val="00F84EB6"/>
    <w:rsid w:val="00F84EFB"/>
    <w:rsid w:val="00F84FEC"/>
    <w:rsid w:val="00F85129"/>
    <w:rsid w:val="00F85209"/>
    <w:rsid w:val="00F852EF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16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9E2"/>
    <w:rsid w:val="00F949EE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57D"/>
    <w:rsid w:val="00F96644"/>
    <w:rsid w:val="00F96671"/>
    <w:rsid w:val="00F9686D"/>
    <w:rsid w:val="00F96950"/>
    <w:rsid w:val="00F96C77"/>
    <w:rsid w:val="00F96EA8"/>
    <w:rsid w:val="00F96F3A"/>
    <w:rsid w:val="00F96F7D"/>
    <w:rsid w:val="00F971C7"/>
    <w:rsid w:val="00F97476"/>
    <w:rsid w:val="00F97B3E"/>
    <w:rsid w:val="00F97BAE"/>
    <w:rsid w:val="00F97D5F"/>
    <w:rsid w:val="00F97D62"/>
    <w:rsid w:val="00F97DB8"/>
    <w:rsid w:val="00F97EAF"/>
    <w:rsid w:val="00F97EB5"/>
    <w:rsid w:val="00FA00E0"/>
    <w:rsid w:val="00FA026D"/>
    <w:rsid w:val="00FA02B7"/>
    <w:rsid w:val="00FA04A4"/>
    <w:rsid w:val="00FA086D"/>
    <w:rsid w:val="00FA0CF7"/>
    <w:rsid w:val="00FA0E9E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2E6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355"/>
    <w:rsid w:val="00FB039A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5BA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4E72"/>
    <w:rsid w:val="00FB51A1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06"/>
    <w:rsid w:val="00FB7777"/>
    <w:rsid w:val="00FB78DD"/>
    <w:rsid w:val="00FB7A01"/>
    <w:rsid w:val="00FB7C8D"/>
    <w:rsid w:val="00FC011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9AB"/>
    <w:rsid w:val="00FC3D93"/>
    <w:rsid w:val="00FC3E13"/>
    <w:rsid w:val="00FC3F11"/>
    <w:rsid w:val="00FC41EF"/>
    <w:rsid w:val="00FC4573"/>
    <w:rsid w:val="00FC48D2"/>
    <w:rsid w:val="00FC4A42"/>
    <w:rsid w:val="00FC51CE"/>
    <w:rsid w:val="00FC5AE0"/>
    <w:rsid w:val="00FC5B63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B0D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7F5"/>
    <w:rsid w:val="00FE2B6E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42C"/>
    <w:rsid w:val="00FE78A1"/>
    <w:rsid w:val="00FE7920"/>
    <w:rsid w:val="00FF0680"/>
    <w:rsid w:val="00FF0BE8"/>
    <w:rsid w:val="00FF0C9D"/>
    <w:rsid w:val="00FF0CDA"/>
    <w:rsid w:val="00FF1192"/>
    <w:rsid w:val="00FF12A1"/>
    <w:rsid w:val="00FF1461"/>
    <w:rsid w:val="00FF14BF"/>
    <w:rsid w:val="00FF14D8"/>
    <w:rsid w:val="00FF18B9"/>
    <w:rsid w:val="00FF1AA6"/>
    <w:rsid w:val="00FF1AA8"/>
    <w:rsid w:val="00FF1B79"/>
    <w:rsid w:val="00FF1DF9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362311E-0020-4F05-9231-A435E2314F59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4757</TotalTime>
  <Pages>55</Pages>
  <Words>14191</Words>
  <Characters>59464</Characters>
  <Application>Microsoft Office Word</Application>
  <DocSecurity>0</DocSecurity>
  <Lines>5946</Lines>
  <Paragraphs>2946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70709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Natcha, Uwattanasombut</cp:lastModifiedBy>
  <cp:revision>1275</cp:revision>
  <cp:lastPrinted>2026-02-28T02:31:00Z</cp:lastPrinted>
  <dcterms:created xsi:type="dcterms:W3CDTF">2025-10-06T09:42:00Z</dcterms:created>
  <dcterms:modified xsi:type="dcterms:W3CDTF">2026-02-28T02:41:00Z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