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A608" w14:textId="77777777" w:rsidR="00E8622D" w:rsidRPr="004F5DBF" w:rsidRDefault="00E8622D" w:rsidP="00E86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480764EF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B81178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1449DBB1" w14:textId="06C62765" w:rsidR="004D0CC4" w:rsidRDefault="009E3470" w:rsidP="004D0C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F8779A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8F769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F76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4D0CC4" w:rsidRPr="009C33E0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4D0CC4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8F769E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7D2ED4E7" w14:textId="139482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8AAA7D2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F4C72F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</w:pPr>
    </w:p>
    <w:p w14:paraId="6A8A09C6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A5D78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149634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77183F6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68E05BEA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02332143" w14:textId="77777777" w:rsidR="0064070A" w:rsidRDefault="0064070A" w:rsidP="00856649">
      <w:pPr>
        <w:rPr>
          <w:sz w:val="32"/>
          <w:szCs w:val="32"/>
        </w:rPr>
        <w:sectPr w:rsidR="0064070A" w:rsidSect="00C43E5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8EEC09F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lastRenderedPageBreak/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A605074" w14:textId="77777777" w:rsidR="00484E04" w:rsidRPr="0086788A" w:rsidRDefault="00484E04" w:rsidP="00B20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0BFB50EE" w14:textId="77777777" w:rsidR="00415307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913D65">
        <w:rPr>
          <w:rFonts w:ascii="Angsana New" w:hAnsi="Angsana New" w:hint="cs"/>
          <w:b/>
          <w:bCs/>
          <w:spacing w:val="-2"/>
          <w:sz w:val="30"/>
          <w:szCs w:val="30"/>
          <w:cs/>
        </w:rPr>
        <w:t>คณะกรรมการ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บริษัท</w:t>
      </w:r>
      <w:r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ไฟน์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เม็ททัล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เทคโนโลยีส์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จำกัด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(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มหาชน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)</w:t>
      </w:r>
    </w:p>
    <w:p w14:paraId="435C6552" w14:textId="77777777" w:rsidR="00E8622D" w:rsidRPr="0086788A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3FF8A39" w14:textId="0907CC16" w:rsidR="009E3470" w:rsidRPr="00E049BA" w:rsidRDefault="009E3470" w:rsidP="009E347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F8779A">
        <w:rPr>
          <w:rFonts w:ascii="Angsana New" w:hAnsi="Angsana New"/>
          <w:sz w:val="30"/>
          <w:szCs w:val="30"/>
        </w:rPr>
        <w:t>3</w:t>
      </w:r>
      <w:r w:rsidR="008F769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8F769E">
        <w:rPr>
          <w:rFonts w:ascii="Angsana New" w:hAnsi="Angsana New" w:hint="cs"/>
          <w:sz w:val="30"/>
          <w:szCs w:val="30"/>
          <w:cs/>
        </w:rPr>
        <w:t>มีนาคม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F8779A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8F769E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>
        <w:rPr>
          <w:rFonts w:ascii="Angsana New" w:hAnsi="Angsana New" w:hint="cs"/>
          <w:sz w:val="30"/>
          <w:szCs w:val="30"/>
          <w:cs/>
        </w:rPr>
        <w:t>เสร็จ</w:t>
      </w:r>
      <w:r w:rsidR="008F769E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งบการเปลี่ยนแปลง</w:t>
      </w:r>
      <w:r>
        <w:rPr>
          <w:rFonts w:ascii="Angsana New" w:hAnsi="Angsana New"/>
          <w:spacing w:val="-4"/>
          <w:sz w:val="30"/>
          <w:szCs w:val="30"/>
          <w:cs/>
        </w:rPr>
        <w:t>ส่วนของ</w:t>
      </w:r>
      <w:r w:rsidR="004B0621">
        <w:rPr>
          <w:rFonts w:ascii="Angsana New" w:hAnsi="Angsana New"/>
          <w:spacing w:val="-4"/>
          <w:sz w:val="30"/>
          <w:szCs w:val="30"/>
        </w:rPr>
        <w:br/>
      </w:r>
      <w:r>
        <w:rPr>
          <w:rFonts w:ascii="Angsana New" w:hAnsi="Angsana New"/>
          <w:spacing w:val="-4"/>
          <w:sz w:val="30"/>
          <w:szCs w:val="30"/>
          <w:cs/>
        </w:rPr>
        <w:t>ผู้ถือหุ้นและงบกระแสเงินสด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</w:t>
      </w:r>
      <w:r>
        <w:rPr>
          <w:rFonts w:ascii="Angsana New" w:hAnsi="Angsana New" w:hint="cs"/>
          <w:spacing w:val="-4"/>
          <w:sz w:val="30"/>
          <w:szCs w:val="30"/>
          <w:cs/>
        </w:rPr>
        <w:t>วด</w:t>
      </w:r>
      <w:r w:rsidR="008F769E">
        <w:rPr>
          <w:rFonts w:ascii="Angsana New" w:hAnsi="Angsana New" w:hint="cs"/>
          <w:spacing w:val="-4"/>
          <w:sz w:val="30"/>
          <w:szCs w:val="30"/>
          <w:cs/>
        </w:rPr>
        <w:t>สาม</w:t>
      </w:r>
      <w:r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B202CB">
        <w:rPr>
          <w:rFonts w:ascii="Angsana New" w:hAnsi="Angsana New"/>
          <w:sz w:val="30"/>
          <w:szCs w:val="30"/>
          <w:cs/>
        </w:rPr>
        <w:t>สิ้นสุดวันที่</w:t>
      </w:r>
      <w:r w:rsidRPr="00B202CB">
        <w:rPr>
          <w:rFonts w:ascii="Angsana New" w:hAnsi="Angsana New"/>
          <w:sz w:val="30"/>
          <w:szCs w:val="30"/>
        </w:rPr>
        <w:t xml:space="preserve"> </w:t>
      </w:r>
      <w:r w:rsidR="008F769E" w:rsidRPr="008F769E">
        <w:rPr>
          <w:rFonts w:ascii="Angsana New" w:hAnsi="Angsana New"/>
          <w:sz w:val="30"/>
          <w:szCs w:val="30"/>
        </w:rPr>
        <w:t xml:space="preserve">31 </w:t>
      </w:r>
      <w:r w:rsidR="008F769E" w:rsidRPr="008F769E">
        <w:rPr>
          <w:rFonts w:ascii="Angsana New" w:hAnsi="Angsana New"/>
          <w:sz w:val="30"/>
          <w:szCs w:val="30"/>
          <w:cs/>
        </w:rPr>
        <w:t xml:space="preserve">มีนาคม </w:t>
      </w:r>
      <w:r w:rsidR="008F769E" w:rsidRPr="008F769E"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/>
          <w:sz w:val="30"/>
          <w:szCs w:val="30"/>
        </w:rPr>
        <w:t xml:space="preserve"> </w:t>
      </w:r>
      <w:r w:rsidRPr="00B202C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Pr="00B202CB">
        <w:rPr>
          <w:rFonts w:ascii="Angsana New" w:hAnsi="Angsana New" w:hint="cs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Pr="00B44823">
        <w:rPr>
          <w:rFonts w:ascii="Angsana New" w:hAnsi="Angsana New"/>
          <w:sz w:val="30"/>
          <w:szCs w:val="30"/>
          <w:cs/>
        </w:rPr>
        <w:t>บริษัท</w:t>
      </w:r>
      <w:r w:rsidRPr="00B44823">
        <w:rPr>
          <w:rFonts w:ascii="Angsana New" w:hAnsi="Angsana New"/>
          <w:sz w:val="30"/>
          <w:szCs w:val="30"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ไฟน์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เม็ททัล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เทคโนโลยีส์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</w:rPr>
        <w:t>(</w:t>
      </w:r>
      <w:r w:rsidRPr="0008263F">
        <w:rPr>
          <w:rFonts w:ascii="Angsana New" w:hAnsi="Angsana New"/>
          <w:sz w:val="30"/>
          <w:szCs w:val="30"/>
          <w:cs/>
        </w:rPr>
        <w:t>มหาชน</w:t>
      </w:r>
      <w:r w:rsidRPr="0008263F">
        <w:rPr>
          <w:rFonts w:ascii="Angsana New" w:hAnsi="Angsana New"/>
          <w:sz w:val="30"/>
          <w:szCs w:val="30"/>
        </w:rPr>
        <w:t xml:space="preserve">)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08263F">
        <w:rPr>
          <w:rFonts w:ascii="Angsana New" w:hAnsi="Angsana New"/>
          <w:sz w:val="30"/>
          <w:szCs w:val="30"/>
          <w:cs/>
        </w:rPr>
        <w:t>ป็นผู้รับผิดชอบในการจัดทำและนำเสนอข้อมูลทาง</w:t>
      </w:r>
      <w:r w:rsidRPr="00C45150">
        <w:rPr>
          <w:rFonts w:ascii="Angsana New" w:hAnsi="Angsana New"/>
          <w:sz w:val="30"/>
          <w:szCs w:val="30"/>
          <w:cs/>
        </w:rPr>
        <w:t>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0"/>
          <w:szCs w:val="30"/>
        </w:rPr>
        <w:t xml:space="preserve"> </w:t>
      </w:r>
      <w:r w:rsidRPr="00F8779A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="006C22FA">
        <w:rPr>
          <w:rFonts w:ascii="Angsana New" w:hAnsi="Angsana New"/>
          <w:sz w:val="30"/>
          <w:szCs w:val="30"/>
        </w:rPr>
        <w:br/>
      </w:r>
      <w:r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</w:t>
      </w:r>
      <w:r>
        <w:rPr>
          <w:rFonts w:ascii="Angsana New" w:hAnsi="Angsana New"/>
          <w:sz w:val="30"/>
          <w:szCs w:val="30"/>
          <w:cs/>
        </w:rPr>
        <w:t>เป็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</w:t>
      </w:r>
      <w:r>
        <w:rPr>
          <w:rFonts w:ascii="Angsana New" w:hAnsi="Angsana New" w:hint="cs"/>
          <w:sz w:val="30"/>
          <w:szCs w:val="30"/>
          <w:cs/>
        </w:rPr>
        <w:t>ับผิ</w:t>
      </w:r>
      <w:r w:rsidRPr="0008263F">
        <w:rPr>
          <w:rFonts w:ascii="Angsana New" w:hAnsi="Angsana New"/>
          <w:sz w:val="30"/>
          <w:szCs w:val="30"/>
          <w:cs/>
        </w:rPr>
        <w:t>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14:paraId="40E54013" w14:textId="77777777" w:rsidR="00B773A1" w:rsidRPr="00B773A1" w:rsidRDefault="00B773A1" w:rsidP="00B773A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66D9F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AC4E034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1DA6E276" w14:textId="05D533A7"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92EE18" w14:textId="77777777" w:rsidR="00611EB4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D9EDF4" w14:textId="13600455" w:rsidR="00611EB4" w:rsidRPr="0064070A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611EB4" w:rsidRPr="0064070A" w:rsidSect="00C43E59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66793F0" w14:textId="410A12C3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04EB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7EF338" w14:textId="77777777" w:rsidR="00892633" w:rsidRDefault="0089263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51C880F" w14:textId="169A9AB5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04EB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8779A" w:rsidRPr="00F8779A">
        <w:rPr>
          <w:rFonts w:ascii="Angsana New" w:hAnsi="Angsana New"/>
          <w:sz w:val="30"/>
          <w:szCs w:val="30"/>
        </w:rPr>
        <w:t>34</w:t>
      </w:r>
      <w:r w:rsidR="00E049BA" w:rsidRPr="00804EB4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804EB4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8CEA45C" w14:textId="41F07BA8" w:rsidR="00DA5F86" w:rsidRPr="00804EB4" w:rsidRDefault="00DA5F86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41C4B0A0" w14:textId="31B8C6BD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18AD079F" w14:textId="77777777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5A845049" w14:textId="77777777" w:rsidR="00981C3D" w:rsidRPr="00804EB4" w:rsidRDefault="00981C3D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2108EBD2" w14:textId="77777777" w:rsidR="00A86E49" w:rsidRPr="00804EB4" w:rsidRDefault="00A86E49" w:rsidP="00D65400">
      <w:pPr>
        <w:pStyle w:val="T"/>
        <w:ind w:left="0" w:right="-43"/>
        <w:jc w:val="left"/>
        <w:rPr>
          <w:rFonts w:ascii="Angsana New" w:hAnsi="Angsana New" w:cs="Angsana New"/>
          <w:cs/>
          <w:lang w:val="en-US"/>
        </w:rPr>
      </w:pPr>
    </w:p>
    <w:p w14:paraId="6E4B8EF5" w14:textId="578F945A" w:rsidR="00484E04" w:rsidRPr="00804EB4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(</w:t>
      </w:r>
      <w:r w:rsidR="00693C03">
        <w:rPr>
          <w:rFonts w:ascii="Angsana New" w:hAnsi="Angsana New" w:cs="Angsana New" w:hint="cs"/>
          <w:cs/>
        </w:rPr>
        <w:t>จามจุรี สถาพรชัยวัฒน์</w:t>
      </w:r>
      <w:r w:rsidR="00844BEB" w:rsidRPr="00804EB4">
        <w:rPr>
          <w:rFonts w:ascii="Angsana New" w:hAnsi="Angsana New" w:cs="Angsana New"/>
          <w:cs/>
        </w:rPr>
        <w:t>)</w:t>
      </w:r>
    </w:p>
    <w:p w14:paraId="63B84BA2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804EB4">
        <w:rPr>
          <w:rFonts w:ascii="Angsana New" w:hAnsi="Angsana New" w:cs="Angsana New"/>
          <w:cs/>
        </w:rPr>
        <w:t>ผู้สอบบัญชีรับอนุญาต</w:t>
      </w:r>
    </w:p>
    <w:p w14:paraId="303A5ECB" w14:textId="2A680395" w:rsidR="00484E04" w:rsidRPr="00804EB4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เลข</w:t>
      </w:r>
      <w:r w:rsidR="007E3EE3" w:rsidRPr="00804EB4">
        <w:rPr>
          <w:rFonts w:ascii="Angsana New" w:hAnsi="Angsana New" w:cs="Angsana New"/>
          <w:cs/>
        </w:rPr>
        <w:t xml:space="preserve">ทะเบียน </w:t>
      </w:r>
      <w:r w:rsidR="00F8779A" w:rsidRPr="00F8779A">
        <w:rPr>
          <w:rFonts w:ascii="Angsana New" w:hAnsi="Angsana New" w:cs="Angsana New"/>
          <w:lang w:val="en-US"/>
        </w:rPr>
        <w:t>11567</w:t>
      </w:r>
    </w:p>
    <w:p w14:paraId="4A535C86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7B116528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5629F9F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00F697" w14:textId="071C72F0" w:rsidR="0073513E" w:rsidRPr="008D08B1" w:rsidRDefault="00555D84" w:rsidP="0073513E">
      <w:pPr>
        <w:pStyle w:val="T"/>
        <w:ind w:left="0" w:right="-43"/>
        <w:jc w:val="left"/>
        <w:rPr>
          <w:rFonts w:ascii="Angsana New" w:hAnsi="Angsana New" w:cs="Angsana New"/>
        </w:rPr>
      </w:pPr>
      <w:r>
        <w:rPr>
          <w:rFonts w:ascii="Angsana New" w:hAnsi="Angsana New" w:cs="Angsana New"/>
          <w:lang w:val="en-US"/>
        </w:rPr>
        <w:t>29</w:t>
      </w:r>
      <w:r w:rsidR="009E3470">
        <w:rPr>
          <w:rFonts w:ascii="Angsana New" w:hAnsi="Angsana New" w:cs="Angsana New"/>
          <w:lang w:val="en-US"/>
        </w:rPr>
        <w:t xml:space="preserve"> </w:t>
      </w:r>
      <w:r w:rsidR="005F3731">
        <w:rPr>
          <w:rFonts w:ascii="Angsana New" w:hAnsi="Angsana New" w:cs="Angsana New" w:hint="cs"/>
          <w:cs/>
          <w:lang w:val="en-US"/>
        </w:rPr>
        <w:t>เมษายน</w:t>
      </w:r>
      <w:r w:rsidR="009E3470">
        <w:rPr>
          <w:rFonts w:ascii="Angsana New" w:hAnsi="Angsana New" w:cs="Angsana New" w:hint="cs"/>
          <w:cs/>
          <w:lang w:val="en-US"/>
        </w:rPr>
        <w:t xml:space="preserve"> </w:t>
      </w:r>
      <w:r w:rsidR="0073513E">
        <w:rPr>
          <w:rFonts w:ascii="Angsana New" w:hAnsi="Angsana New" w:cs="Angsana New"/>
          <w:lang w:val="en-US"/>
        </w:rPr>
        <w:t>256</w:t>
      </w:r>
      <w:r w:rsidR="008F769E">
        <w:rPr>
          <w:rFonts w:ascii="Angsana New" w:hAnsi="Angsana New" w:cs="Angsana New"/>
          <w:lang w:val="en-US"/>
        </w:rPr>
        <w:t>9</w:t>
      </w:r>
    </w:p>
    <w:p w14:paraId="39777603" w14:textId="77777777" w:rsidR="003364AC" w:rsidRDefault="003364AC" w:rsidP="004D0040">
      <w:pPr>
        <w:pStyle w:val="FSBlank"/>
        <w:rPr>
          <w:sz w:val="30"/>
          <w:szCs w:val="30"/>
        </w:rPr>
      </w:pPr>
    </w:p>
    <w:p w14:paraId="41D52E0A" w14:textId="77777777" w:rsidR="009E3470" w:rsidRDefault="009E3470" w:rsidP="004D0040">
      <w:pPr>
        <w:pStyle w:val="FSBlank"/>
        <w:rPr>
          <w:sz w:val="30"/>
          <w:szCs w:val="30"/>
        </w:rPr>
      </w:pPr>
    </w:p>
    <w:sectPr w:rsidR="009E3470" w:rsidSect="00C43E59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7038D" w14:textId="77777777" w:rsidR="00EF4016" w:rsidRDefault="00EF4016">
      <w:r>
        <w:separator/>
      </w:r>
    </w:p>
  </w:endnote>
  <w:endnote w:type="continuationSeparator" w:id="0">
    <w:p w14:paraId="28E76A86" w14:textId="77777777" w:rsidR="00EF4016" w:rsidRDefault="00EF4016">
      <w:r>
        <w:continuationSeparator/>
      </w:r>
    </w:p>
  </w:endnote>
  <w:endnote w:type="continuationNotice" w:id="1">
    <w:p w14:paraId="628E1BF5" w14:textId="77777777" w:rsidR="00EF4016" w:rsidRDefault="00EF401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3EBFE" w14:textId="5D56E760" w:rsidR="00FC13B3" w:rsidRDefault="00FC13B3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F8779A" w:rsidRPr="00F8779A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26415A20" w14:textId="77777777" w:rsidR="00FC13B3" w:rsidRDefault="00FC13B3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A0290" w14:textId="77777777" w:rsidR="00FC13B3" w:rsidRPr="00B501AF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439D" w14:textId="30A13BFF" w:rsidR="00FC13B3" w:rsidRPr="00DA5F86" w:rsidRDefault="00F8779A">
    <w:pPr>
      <w:pStyle w:val="Footer"/>
      <w:jc w:val="center"/>
      <w:rPr>
        <w:rFonts w:ascii="Angsana New" w:hAnsi="Angsana New"/>
        <w:sz w:val="30"/>
        <w:szCs w:val="30"/>
      </w:rPr>
    </w:pPr>
    <w:r w:rsidRPr="00F8779A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0E497" w14:textId="77777777" w:rsidR="005F1AA8" w:rsidRPr="00B501AF" w:rsidRDefault="005F1AA8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F9CE2" w14:textId="016FA843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1978" w14:textId="626C5CF7" w:rsidR="00FC13B3" w:rsidRPr="001E2748" w:rsidRDefault="00FC13B3" w:rsidP="00CD1287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34F46" w14:textId="77777777" w:rsidR="00EF4016" w:rsidRDefault="00EF4016">
      <w:r>
        <w:separator/>
      </w:r>
    </w:p>
  </w:footnote>
  <w:footnote w:type="continuationSeparator" w:id="0">
    <w:p w14:paraId="7FF08B74" w14:textId="77777777" w:rsidR="00EF4016" w:rsidRDefault="00EF4016">
      <w:r>
        <w:continuationSeparator/>
      </w:r>
    </w:p>
  </w:footnote>
  <w:footnote w:type="continuationNotice" w:id="1">
    <w:p w14:paraId="382013A6" w14:textId="77777777" w:rsidR="00EF4016" w:rsidRDefault="00EF401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A85C0" w14:textId="77777777" w:rsidR="00B95F50" w:rsidRDefault="00B95F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74A6E" w14:textId="7C8DD52B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37CAE1" w14:textId="3F6F081C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196E301" w14:textId="348F661F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C4D750C" w14:textId="429039A2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1FFC176" w14:textId="3BAD9BE4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E42535F" w14:textId="21851950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071AE" w14:textId="77777777" w:rsidR="00B95F50" w:rsidRDefault="00B95F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7BFB7" w14:textId="77777777" w:rsidR="00B95F50" w:rsidRPr="00231232" w:rsidRDefault="00B95F50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F7296BC" w14:textId="77777777" w:rsidR="00B95F50" w:rsidRPr="00231232" w:rsidRDefault="00B95F50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A0DA089" w14:textId="77777777" w:rsidR="00B95F50" w:rsidRPr="00231232" w:rsidRDefault="00B95F50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7D47360" w14:textId="77777777" w:rsidR="00B95F50" w:rsidRPr="00231232" w:rsidRDefault="00B95F50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C5AE7EA" w14:textId="77777777" w:rsidR="00B95F50" w:rsidRPr="00231232" w:rsidRDefault="00B95F50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67FE522" w14:textId="77777777" w:rsidR="00B95F50" w:rsidRPr="00231232" w:rsidRDefault="00B95F50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9DF8" w14:textId="2F26FB1E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FF8D6E3" w14:textId="14209A98" w:rsidR="00416C3B" w:rsidRPr="00A86E49" w:rsidRDefault="00416C3B" w:rsidP="00416C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F8779A" w:rsidRPr="00F8779A">
      <w:rPr>
        <w:rFonts w:ascii="Angsana New" w:hAnsi="Angsana New"/>
        <w:b/>
        <w:bCs/>
        <w:sz w:val="32"/>
        <w:szCs w:val="32"/>
      </w:rPr>
      <w:t>2567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9A2E5" w14:textId="77777777" w:rsidR="00B003C0" w:rsidRDefault="00B003C0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6FD50691" w14:textId="77777777" w:rsidR="00D4111A" w:rsidRDefault="00D4111A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27B6C3ED" w14:textId="77777777" w:rsidR="00D4111A" w:rsidRDefault="00D4111A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3DA5CACF" w14:textId="77777777" w:rsidR="00D4111A" w:rsidRPr="00AB510F" w:rsidRDefault="00D4111A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 w:hint="c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99129F4"/>
    <w:multiLevelType w:val="hybridMultilevel"/>
    <w:tmpl w:val="9CC233FA"/>
    <w:lvl w:ilvl="0" w:tplc="E3AE1352">
      <w:start w:val="10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8242B38"/>
    <w:multiLevelType w:val="hybridMultilevel"/>
    <w:tmpl w:val="56CA0B86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6CF24873"/>
    <w:multiLevelType w:val="hybridMultilevel"/>
    <w:tmpl w:val="8A289EE8"/>
    <w:lvl w:ilvl="0" w:tplc="216EE8A4">
      <w:start w:val="8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20487"/>
    <w:multiLevelType w:val="hybridMultilevel"/>
    <w:tmpl w:val="5E0A4454"/>
    <w:lvl w:ilvl="0" w:tplc="EC30A932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8"/>
  </w:num>
  <w:num w:numId="12" w16cid:durableId="1660814258">
    <w:abstractNumId w:val="13"/>
  </w:num>
  <w:num w:numId="13" w16cid:durableId="1419792250">
    <w:abstractNumId w:val="24"/>
  </w:num>
  <w:num w:numId="14" w16cid:durableId="781337936">
    <w:abstractNumId w:val="16"/>
  </w:num>
  <w:num w:numId="15" w16cid:durableId="2045519833">
    <w:abstractNumId w:val="19"/>
  </w:num>
  <w:num w:numId="16" w16cid:durableId="523980739">
    <w:abstractNumId w:val="25"/>
  </w:num>
  <w:num w:numId="17" w16cid:durableId="268784572">
    <w:abstractNumId w:val="22"/>
  </w:num>
  <w:num w:numId="18" w16cid:durableId="1865090183">
    <w:abstractNumId w:val="12"/>
  </w:num>
  <w:num w:numId="19" w16cid:durableId="284701111">
    <w:abstractNumId w:val="23"/>
  </w:num>
  <w:num w:numId="20" w16cid:durableId="1036275408">
    <w:abstractNumId w:val="27"/>
  </w:num>
  <w:num w:numId="21" w16cid:durableId="1578830517">
    <w:abstractNumId w:val="21"/>
  </w:num>
  <w:num w:numId="22" w16cid:durableId="936521719">
    <w:abstractNumId w:val="10"/>
  </w:num>
  <w:num w:numId="23" w16cid:durableId="2026976559">
    <w:abstractNumId w:val="29"/>
  </w:num>
  <w:num w:numId="24" w16cid:durableId="608120305">
    <w:abstractNumId w:val="20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 w:numId="28" w16cid:durableId="556933505">
    <w:abstractNumId w:val="26"/>
  </w:num>
  <w:num w:numId="29" w16cid:durableId="1615209940">
    <w:abstractNumId w:val="28"/>
  </w:num>
  <w:num w:numId="30" w16cid:durableId="1433358120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E08"/>
    <w:rsid w:val="00000FE3"/>
    <w:rsid w:val="00002832"/>
    <w:rsid w:val="00003228"/>
    <w:rsid w:val="00003982"/>
    <w:rsid w:val="00003A59"/>
    <w:rsid w:val="00005588"/>
    <w:rsid w:val="00005A66"/>
    <w:rsid w:val="00006084"/>
    <w:rsid w:val="0000674B"/>
    <w:rsid w:val="00006AA3"/>
    <w:rsid w:val="00006B3B"/>
    <w:rsid w:val="00006E66"/>
    <w:rsid w:val="0001026B"/>
    <w:rsid w:val="000107B4"/>
    <w:rsid w:val="00010DCC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27FD3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60C"/>
    <w:rsid w:val="00042EA6"/>
    <w:rsid w:val="00043574"/>
    <w:rsid w:val="000435B3"/>
    <w:rsid w:val="0004416A"/>
    <w:rsid w:val="0004661D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39CA"/>
    <w:rsid w:val="0005668F"/>
    <w:rsid w:val="000576E6"/>
    <w:rsid w:val="00057AAB"/>
    <w:rsid w:val="000608FA"/>
    <w:rsid w:val="0006092B"/>
    <w:rsid w:val="00060CE2"/>
    <w:rsid w:val="00061710"/>
    <w:rsid w:val="00061BCB"/>
    <w:rsid w:val="00061F90"/>
    <w:rsid w:val="00062052"/>
    <w:rsid w:val="00063B16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77C79"/>
    <w:rsid w:val="000801B5"/>
    <w:rsid w:val="00080381"/>
    <w:rsid w:val="00080B06"/>
    <w:rsid w:val="0008263F"/>
    <w:rsid w:val="000839DF"/>
    <w:rsid w:val="00083DDF"/>
    <w:rsid w:val="00084E5B"/>
    <w:rsid w:val="00087FE4"/>
    <w:rsid w:val="00090CC0"/>
    <w:rsid w:val="00090F00"/>
    <w:rsid w:val="000918A8"/>
    <w:rsid w:val="00091AB6"/>
    <w:rsid w:val="000922B5"/>
    <w:rsid w:val="0009235A"/>
    <w:rsid w:val="00094EC6"/>
    <w:rsid w:val="00095E87"/>
    <w:rsid w:val="000962F5"/>
    <w:rsid w:val="00096CAA"/>
    <w:rsid w:val="000972AC"/>
    <w:rsid w:val="00097439"/>
    <w:rsid w:val="000A00CD"/>
    <w:rsid w:val="000A2D59"/>
    <w:rsid w:val="000A2DCB"/>
    <w:rsid w:val="000A302E"/>
    <w:rsid w:val="000A3EA4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026A"/>
    <w:rsid w:val="000B1367"/>
    <w:rsid w:val="000B1FA2"/>
    <w:rsid w:val="000B20D1"/>
    <w:rsid w:val="000B3534"/>
    <w:rsid w:val="000B3BFB"/>
    <w:rsid w:val="000B3FFC"/>
    <w:rsid w:val="000B475A"/>
    <w:rsid w:val="000B4FD4"/>
    <w:rsid w:val="000B5036"/>
    <w:rsid w:val="000B5A71"/>
    <w:rsid w:val="000B6061"/>
    <w:rsid w:val="000B64CC"/>
    <w:rsid w:val="000B7875"/>
    <w:rsid w:val="000B7F4F"/>
    <w:rsid w:val="000B7FA1"/>
    <w:rsid w:val="000C017F"/>
    <w:rsid w:val="000C0585"/>
    <w:rsid w:val="000C073E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1F56"/>
    <w:rsid w:val="000E218B"/>
    <w:rsid w:val="000E2CDF"/>
    <w:rsid w:val="000E34C4"/>
    <w:rsid w:val="000E3A81"/>
    <w:rsid w:val="000E3B21"/>
    <w:rsid w:val="000E4171"/>
    <w:rsid w:val="000E4184"/>
    <w:rsid w:val="000E41F4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184"/>
    <w:rsid w:val="000F28C4"/>
    <w:rsid w:val="000F2D99"/>
    <w:rsid w:val="000F306F"/>
    <w:rsid w:val="000F3096"/>
    <w:rsid w:val="000F366D"/>
    <w:rsid w:val="000F45FB"/>
    <w:rsid w:val="000F5165"/>
    <w:rsid w:val="000F52B5"/>
    <w:rsid w:val="000F5E2D"/>
    <w:rsid w:val="000F6799"/>
    <w:rsid w:val="000F6D15"/>
    <w:rsid w:val="000F71A0"/>
    <w:rsid w:val="000F78E8"/>
    <w:rsid w:val="001010D0"/>
    <w:rsid w:val="001013B2"/>
    <w:rsid w:val="00102B46"/>
    <w:rsid w:val="001030B1"/>
    <w:rsid w:val="0010395A"/>
    <w:rsid w:val="0010429F"/>
    <w:rsid w:val="00106F94"/>
    <w:rsid w:val="001074E3"/>
    <w:rsid w:val="00107666"/>
    <w:rsid w:val="00107775"/>
    <w:rsid w:val="00110702"/>
    <w:rsid w:val="00110931"/>
    <w:rsid w:val="00112FBF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17140"/>
    <w:rsid w:val="00121275"/>
    <w:rsid w:val="001214B2"/>
    <w:rsid w:val="0012169E"/>
    <w:rsid w:val="00121E13"/>
    <w:rsid w:val="00121E85"/>
    <w:rsid w:val="0012210F"/>
    <w:rsid w:val="00122C6C"/>
    <w:rsid w:val="00124E71"/>
    <w:rsid w:val="00125096"/>
    <w:rsid w:val="00125710"/>
    <w:rsid w:val="00126B14"/>
    <w:rsid w:val="001277CD"/>
    <w:rsid w:val="001278A8"/>
    <w:rsid w:val="0012791D"/>
    <w:rsid w:val="001310E0"/>
    <w:rsid w:val="00131424"/>
    <w:rsid w:val="00132697"/>
    <w:rsid w:val="001332AB"/>
    <w:rsid w:val="00133885"/>
    <w:rsid w:val="00133A51"/>
    <w:rsid w:val="00133FD0"/>
    <w:rsid w:val="00134367"/>
    <w:rsid w:val="00134879"/>
    <w:rsid w:val="0013539E"/>
    <w:rsid w:val="00135889"/>
    <w:rsid w:val="00136CFF"/>
    <w:rsid w:val="001409B9"/>
    <w:rsid w:val="001419DE"/>
    <w:rsid w:val="00142A7B"/>
    <w:rsid w:val="00142B95"/>
    <w:rsid w:val="00144DBA"/>
    <w:rsid w:val="00144FA8"/>
    <w:rsid w:val="001458DE"/>
    <w:rsid w:val="0014603A"/>
    <w:rsid w:val="0014688B"/>
    <w:rsid w:val="00146A37"/>
    <w:rsid w:val="0014704A"/>
    <w:rsid w:val="0014756A"/>
    <w:rsid w:val="00150232"/>
    <w:rsid w:val="001509EC"/>
    <w:rsid w:val="00150C20"/>
    <w:rsid w:val="00151465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5BA2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1B9"/>
    <w:rsid w:val="0019146E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91B"/>
    <w:rsid w:val="001A2ED8"/>
    <w:rsid w:val="001A2F86"/>
    <w:rsid w:val="001A34CC"/>
    <w:rsid w:val="001A365F"/>
    <w:rsid w:val="001A41C5"/>
    <w:rsid w:val="001A4653"/>
    <w:rsid w:val="001A487C"/>
    <w:rsid w:val="001A5263"/>
    <w:rsid w:val="001A5411"/>
    <w:rsid w:val="001A60A8"/>
    <w:rsid w:val="001A6914"/>
    <w:rsid w:val="001A6F6E"/>
    <w:rsid w:val="001B092A"/>
    <w:rsid w:val="001B0DC1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6A30"/>
    <w:rsid w:val="001C721C"/>
    <w:rsid w:val="001C7372"/>
    <w:rsid w:val="001C7EF9"/>
    <w:rsid w:val="001D0858"/>
    <w:rsid w:val="001D0EFF"/>
    <w:rsid w:val="001D36AD"/>
    <w:rsid w:val="001D4609"/>
    <w:rsid w:val="001D4659"/>
    <w:rsid w:val="001D4C7C"/>
    <w:rsid w:val="001D4C9B"/>
    <w:rsid w:val="001D4CB2"/>
    <w:rsid w:val="001D5333"/>
    <w:rsid w:val="001D55B5"/>
    <w:rsid w:val="001D5F0D"/>
    <w:rsid w:val="001D5FA7"/>
    <w:rsid w:val="001D60D1"/>
    <w:rsid w:val="001D6492"/>
    <w:rsid w:val="001D64EF"/>
    <w:rsid w:val="001D7E20"/>
    <w:rsid w:val="001E0C3D"/>
    <w:rsid w:val="001E11D2"/>
    <w:rsid w:val="001E13C8"/>
    <w:rsid w:val="001E2524"/>
    <w:rsid w:val="001E2748"/>
    <w:rsid w:val="001E2842"/>
    <w:rsid w:val="001E2C7C"/>
    <w:rsid w:val="001E421E"/>
    <w:rsid w:val="001E6BB5"/>
    <w:rsid w:val="001E6DA9"/>
    <w:rsid w:val="001E77C3"/>
    <w:rsid w:val="001F0C22"/>
    <w:rsid w:val="001F0DEC"/>
    <w:rsid w:val="001F0F07"/>
    <w:rsid w:val="001F16AE"/>
    <w:rsid w:val="001F1DF1"/>
    <w:rsid w:val="001F2A70"/>
    <w:rsid w:val="001F2DD6"/>
    <w:rsid w:val="001F3639"/>
    <w:rsid w:val="001F3E70"/>
    <w:rsid w:val="001F4477"/>
    <w:rsid w:val="001F477A"/>
    <w:rsid w:val="001F4D4E"/>
    <w:rsid w:val="001F5BFF"/>
    <w:rsid w:val="001F7210"/>
    <w:rsid w:val="002002FA"/>
    <w:rsid w:val="0020067D"/>
    <w:rsid w:val="00200A50"/>
    <w:rsid w:val="00201402"/>
    <w:rsid w:val="002018BD"/>
    <w:rsid w:val="00202832"/>
    <w:rsid w:val="002028C7"/>
    <w:rsid w:val="00202BED"/>
    <w:rsid w:val="00202C6A"/>
    <w:rsid w:val="002030BA"/>
    <w:rsid w:val="002043A9"/>
    <w:rsid w:val="00205A6A"/>
    <w:rsid w:val="00205F72"/>
    <w:rsid w:val="00206551"/>
    <w:rsid w:val="00206E43"/>
    <w:rsid w:val="002071BF"/>
    <w:rsid w:val="00207FDF"/>
    <w:rsid w:val="002110BD"/>
    <w:rsid w:val="00212ED2"/>
    <w:rsid w:val="00213D20"/>
    <w:rsid w:val="002141A5"/>
    <w:rsid w:val="00214BF1"/>
    <w:rsid w:val="0021502C"/>
    <w:rsid w:val="00215617"/>
    <w:rsid w:val="00216A0C"/>
    <w:rsid w:val="00217969"/>
    <w:rsid w:val="00217BC6"/>
    <w:rsid w:val="00220B16"/>
    <w:rsid w:val="002214C8"/>
    <w:rsid w:val="0022154F"/>
    <w:rsid w:val="00222B8D"/>
    <w:rsid w:val="00223D92"/>
    <w:rsid w:val="00224A9B"/>
    <w:rsid w:val="002253C8"/>
    <w:rsid w:val="002255A6"/>
    <w:rsid w:val="00227755"/>
    <w:rsid w:val="00227BB7"/>
    <w:rsid w:val="00230B7E"/>
    <w:rsid w:val="00230C71"/>
    <w:rsid w:val="00231232"/>
    <w:rsid w:val="00231412"/>
    <w:rsid w:val="002325AE"/>
    <w:rsid w:val="0023466A"/>
    <w:rsid w:val="00234F79"/>
    <w:rsid w:val="00235652"/>
    <w:rsid w:val="00235A08"/>
    <w:rsid w:val="00235C8C"/>
    <w:rsid w:val="002374E4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1CE"/>
    <w:rsid w:val="00247292"/>
    <w:rsid w:val="00247331"/>
    <w:rsid w:val="00247A3F"/>
    <w:rsid w:val="0025054D"/>
    <w:rsid w:val="00250612"/>
    <w:rsid w:val="002510C0"/>
    <w:rsid w:val="00251780"/>
    <w:rsid w:val="002519D6"/>
    <w:rsid w:val="00251D54"/>
    <w:rsid w:val="00252A26"/>
    <w:rsid w:val="00253599"/>
    <w:rsid w:val="002544AA"/>
    <w:rsid w:val="0025523F"/>
    <w:rsid w:val="00255A7B"/>
    <w:rsid w:val="00255C9D"/>
    <w:rsid w:val="00255FDB"/>
    <w:rsid w:val="0025705D"/>
    <w:rsid w:val="002573C1"/>
    <w:rsid w:val="00257BED"/>
    <w:rsid w:val="002607D0"/>
    <w:rsid w:val="00261195"/>
    <w:rsid w:val="00261303"/>
    <w:rsid w:val="00261D31"/>
    <w:rsid w:val="0026204C"/>
    <w:rsid w:val="0026254C"/>
    <w:rsid w:val="002632F3"/>
    <w:rsid w:val="002640A8"/>
    <w:rsid w:val="002661F6"/>
    <w:rsid w:val="002669FF"/>
    <w:rsid w:val="00266F77"/>
    <w:rsid w:val="00267138"/>
    <w:rsid w:val="002676CB"/>
    <w:rsid w:val="00267E32"/>
    <w:rsid w:val="002717D0"/>
    <w:rsid w:val="00271CB6"/>
    <w:rsid w:val="00271D80"/>
    <w:rsid w:val="002724C5"/>
    <w:rsid w:val="00272804"/>
    <w:rsid w:val="00272E6A"/>
    <w:rsid w:val="00272EB5"/>
    <w:rsid w:val="002731A3"/>
    <w:rsid w:val="00275527"/>
    <w:rsid w:val="00275719"/>
    <w:rsid w:val="00275A15"/>
    <w:rsid w:val="002763EE"/>
    <w:rsid w:val="00276505"/>
    <w:rsid w:val="00277305"/>
    <w:rsid w:val="00277DE6"/>
    <w:rsid w:val="002809D4"/>
    <w:rsid w:val="002817B3"/>
    <w:rsid w:val="002818C6"/>
    <w:rsid w:val="00283D5F"/>
    <w:rsid w:val="00283DA9"/>
    <w:rsid w:val="002854C0"/>
    <w:rsid w:val="00285D5B"/>
    <w:rsid w:val="00285EAA"/>
    <w:rsid w:val="0029062F"/>
    <w:rsid w:val="00291247"/>
    <w:rsid w:val="002913DD"/>
    <w:rsid w:val="00291ED6"/>
    <w:rsid w:val="002920BD"/>
    <w:rsid w:val="00292367"/>
    <w:rsid w:val="00292AB1"/>
    <w:rsid w:val="00293816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57B3"/>
    <w:rsid w:val="002A5FEC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7D"/>
    <w:rsid w:val="002D4AF9"/>
    <w:rsid w:val="002D4C38"/>
    <w:rsid w:val="002D4D1D"/>
    <w:rsid w:val="002D4F05"/>
    <w:rsid w:val="002D502E"/>
    <w:rsid w:val="002D5250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27FF"/>
    <w:rsid w:val="002E3646"/>
    <w:rsid w:val="002E480D"/>
    <w:rsid w:val="002E4C8C"/>
    <w:rsid w:val="002E5674"/>
    <w:rsid w:val="002E56C0"/>
    <w:rsid w:val="002E6AC7"/>
    <w:rsid w:val="002E6CD3"/>
    <w:rsid w:val="002E7845"/>
    <w:rsid w:val="002E7AC9"/>
    <w:rsid w:val="002F01B1"/>
    <w:rsid w:val="002F1DD9"/>
    <w:rsid w:val="002F2094"/>
    <w:rsid w:val="002F2865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9FD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222"/>
    <w:rsid w:val="00324867"/>
    <w:rsid w:val="00325572"/>
    <w:rsid w:val="00325677"/>
    <w:rsid w:val="003256E1"/>
    <w:rsid w:val="00326634"/>
    <w:rsid w:val="00326CD8"/>
    <w:rsid w:val="00326CE2"/>
    <w:rsid w:val="003304D6"/>
    <w:rsid w:val="00330632"/>
    <w:rsid w:val="00331006"/>
    <w:rsid w:val="00331221"/>
    <w:rsid w:val="003322A3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95A"/>
    <w:rsid w:val="00337AC8"/>
    <w:rsid w:val="00337EAE"/>
    <w:rsid w:val="00340ECB"/>
    <w:rsid w:val="00341034"/>
    <w:rsid w:val="00342099"/>
    <w:rsid w:val="00342DDA"/>
    <w:rsid w:val="00343AC8"/>
    <w:rsid w:val="00343BC3"/>
    <w:rsid w:val="0034421B"/>
    <w:rsid w:val="00344332"/>
    <w:rsid w:val="003448E1"/>
    <w:rsid w:val="00344CDB"/>
    <w:rsid w:val="00345012"/>
    <w:rsid w:val="0034538C"/>
    <w:rsid w:val="00346203"/>
    <w:rsid w:val="00346F05"/>
    <w:rsid w:val="0035090A"/>
    <w:rsid w:val="003509E9"/>
    <w:rsid w:val="00351628"/>
    <w:rsid w:val="0035193E"/>
    <w:rsid w:val="00352FCA"/>
    <w:rsid w:val="00352FE2"/>
    <w:rsid w:val="00353363"/>
    <w:rsid w:val="00353E7C"/>
    <w:rsid w:val="00354682"/>
    <w:rsid w:val="0035630D"/>
    <w:rsid w:val="0035693A"/>
    <w:rsid w:val="00357055"/>
    <w:rsid w:val="00360ABC"/>
    <w:rsid w:val="00360B81"/>
    <w:rsid w:val="003614B4"/>
    <w:rsid w:val="00363746"/>
    <w:rsid w:val="0036490C"/>
    <w:rsid w:val="0036497D"/>
    <w:rsid w:val="00364FA2"/>
    <w:rsid w:val="00365C05"/>
    <w:rsid w:val="003664C6"/>
    <w:rsid w:val="003669C0"/>
    <w:rsid w:val="00367951"/>
    <w:rsid w:val="00367B7E"/>
    <w:rsid w:val="00367CE7"/>
    <w:rsid w:val="00370104"/>
    <w:rsid w:val="0037055C"/>
    <w:rsid w:val="00370D59"/>
    <w:rsid w:val="00372144"/>
    <w:rsid w:val="0037365C"/>
    <w:rsid w:val="00374B43"/>
    <w:rsid w:val="003757A2"/>
    <w:rsid w:val="00375D12"/>
    <w:rsid w:val="00375DA7"/>
    <w:rsid w:val="00375EF7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3D87"/>
    <w:rsid w:val="00384E79"/>
    <w:rsid w:val="003850B5"/>
    <w:rsid w:val="00387C36"/>
    <w:rsid w:val="00390A13"/>
    <w:rsid w:val="00391D68"/>
    <w:rsid w:val="00391FFC"/>
    <w:rsid w:val="00392CED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589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B6C9A"/>
    <w:rsid w:val="003B7436"/>
    <w:rsid w:val="003C0089"/>
    <w:rsid w:val="003C0174"/>
    <w:rsid w:val="003C0602"/>
    <w:rsid w:val="003C1F24"/>
    <w:rsid w:val="003C25D9"/>
    <w:rsid w:val="003C2C10"/>
    <w:rsid w:val="003C3F97"/>
    <w:rsid w:val="003C4203"/>
    <w:rsid w:val="003C42BE"/>
    <w:rsid w:val="003C460C"/>
    <w:rsid w:val="003C4AB7"/>
    <w:rsid w:val="003C546B"/>
    <w:rsid w:val="003C54C6"/>
    <w:rsid w:val="003D09F9"/>
    <w:rsid w:val="003D0B56"/>
    <w:rsid w:val="003D0FF1"/>
    <w:rsid w:val="003D147D"/>
    <w:rsid w:val="003D3976"/>
    <w:rsid w:val="003D3E63"/>
    <w:rsid w:val="003D45FC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2F3A"/>
    <w:rsid w:val="003F3071"/>
    <w:rsid w:val="003F45D8"/>
    <w:rsid w:val="003F4AD8"/>
    <w:rsid w:val="003F4BBE"/>
    <w:rsid w:val="003F578A"/>
    <w:rsid w:val="003F5EF5"/>
    <w:rsid w:val="003F6830"/>
    <w:rsid w:val="003F68F2"/>
    <w:rsid w:val="003F7301"/>
    <w:rsid w:val="003F73C3"/>
    <w:rsid w:val="003F7671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683C"/>
    <w:rsid w:val="00410385"/>
    <w:rsid w:val="004105D8"/>
    <w:rsid w:val="004106D4"/>
    <w:rsid w:val="0041098F"/>
    <w:rsid w:val="00411F3E"/>
    <w:rsid w:val="00412311"/>
    <w:rsid w:val="00412FD5"/>
    <w:rsid w:val="00414BF6"/>
    <w:rsid w:val="004151DC"/>
    <w:rsid w:val="00415307"/>
    <w:rsid w:val="004163B7"/>
    <w:rsid w:val="00416C3B"/>
    <w:rsid w:val="00417561"/>
    <w:rsid w:val="00420B7B"/>
    <w:rsid w:val="00421888"/>
    <w:rsid w:val="0042195F"/>
    <w:rsid w:val="00423A25"/>
    <w:rsid w:val="00423B6F"/>
    <w:rsid w:val="00423D00"/>
    <w:rsid w:val="004242BA"/>
    <w:rsid w:val="00424550"/>
    <w:rsid w:val="00425859"/>
    <w:rsid w:val="004259D8"/>
    <w:rsid w:val="004262B0"/>
    <w:rsid w:val="00426768"/>
    <w:rsid w:val="00427483"/>
    <w:rsid w:val="00427687"/>
    <w:rsid w:val="00427981"/>
    <w:rsid w:val="00427BFE"/>
    <w:rsid w:val="0043017C"/>
    <w:rsid w:val="00430BF6"/>
    <w:rsid w:val="004322CC"/>
    <w:rsid w:val="00432BC9"/>
    <w:rsid w:val="0043380A"/>
    <w:rsid w:val="00433B82"/>
    <w:rsid w:val="00433D92"/>
    <w:rsid w:val="00434752"/>
    <w:rsid w:val="004353EB"/>
    <w:rsid w:val="0043541E"/>
    <w:rsid w:val="0043573C"/>
    <w:rsid w:val="00435877"/>
    <w:rsid w:val="00436CFE"/>
    <w:rsid w:val="00437981"/>
    <w:rsid w:val="00437AF5"/>
    <w:rsid w:val="00437DF7"/>
    <w:rsid w:val="00440D6F"/>
    <w:rsid w:val="00440DDF"/>
    <w:rsid w:val="00441471"/>
    <w:rsid w:val="00442BD3"/>
    <w:rsid w:val="00442DD8"/>
    <w:rsid w:val="004430C8"/>
    <w:rsid w:val="0044478C"/>
    <w:rsid w:val="00444C25"/>
    <w:rsid w:val="00444C3A"/>
    <w:rsid w:val="00446E5E"/>
    <w:rsid w:val="00446F0F"/>
    <w:rsid w:val="0045089E"/>
    <w:rsid w:val="0045242F"/>
    <w:rsid w:val="00452728"/>
    <w:rsid w:val="00452908"/>
    <w:rsid w:val="00453FFF"/>
    <w:rsid w:val="0045400C"/>
    <w:rsid w:val="004546C3"/>
    <w:rsid w:val="00455DB9"/>
    <w:rsid w:val="0045639B"/>
    <w:rsid w:val="00456993"/>
    <w:rsid w:val="004575C4"/>
    <w:rsid w:val="00457793"/>
    <w:rsid w:val="00457810"/>
    <w:rsid w:val="00457EAE"/>
    <w:rsid w:val="004606DE"/>
    <w:rsid w:val="00460EE0"/>
    <w:rsid w:val="0046261B"/>
    <w:rsid w:val="004636B8"/>
    <w:rsid w:val="0046396D"/>
    <w:rsid w:val="00463A8E"/>
    <w:rsid w:val="00463C1E"/>
    <w:rsid w:val="004648D6"/>
    <w:rsid w:val="004651A0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174"/>
    <w:rsid w:val="004803D6"/>
    <w:rsid w:val="00480547"/>
    <w:rsid w:val="00480910"/>
    <w:rsid w:val="00480944"/>
    <w:rsid w:val="00480E70"/>
    <w:rsid w:val="00480EE8"/>
    <w:rsid w:val="00481110"/>
    <w:rsid w:val="00481B37"/>
    <w:rsid w:val="00481E65"/>
    <w:rsid w:val="004829E1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0D8"/>
    <w:rsid w:val="00491767"/>
    <w:rsid w:val="00491AB3"/>
    <w:rsid w:val="0049222C"/>
    <w:rsid w:val="0049370C"/>
    <w:rsid w:val="00493DE7"/>
    <w:rsid w:val="00494ECA"/>
    <w:rsid w:val="004965B6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904"/>
    <w:rsid w:val="004A5D87"/>
    <w:rsid w:val="004A5EF7"/>
    <w:rsid w:val="004A5F51"/>
    <w:rsid w:val="004A6097"/>
    <w:rsid w:val="004A6757"/>
    <w:rsid w:val="004A7BA7"/>
    <w:rsid w:val="004B019D"/>
    <w:rsid w:val="004B0621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3A4"/>
    <w:rsid w:val="004B752F"/>
    <w:rsid w:val="004B7695"/>
    <w:rsid w:val="004B7BD2"/>
    <w:rsid w:val="004C05F6"/>
    <w:rsid w:val="004C1800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0CC4"/>
    <w:rsid w:val="004D132B"/>
    <w:rsid w:val="004D25B7"/>
    <w:rsid w:val="004D2D58"/>
    <w:rsid w:val="004D3075"/>
    <w:rsid w:val="004D3109"/>
    <w:rsid w:val="004D3521"/>
    <w:rsid w:val="004D5C72"/>
    <w:rsid w:val="004D5DF8"/>
    <w:rsid w:val="004D5FDE"/>
    <w:rsid w:val="004D6138"/>
    <w:rsid w:val="004D6425"/>
    <w:rsid w:val="004D68A6"/>
    <w:rsid w:val="004D745D"/>
    <w:rsid w:val="004D789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5852"/>
    <w:rsid w:val="004F6D48"/>
    <w:rsid w:val="004F7E2E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669E"/>
    <w:rsid w:val="0050729A"/>
    <w:rsid w:val="00507417"/>
    <w:rsid w:val="00507AD9"/>
    <w:rsid w:val="0051062F"/>
    <w:rsid w:val="00510951"/>
    <w:rsid w:val="00510F78"/>
    <w:rsid w:val="005117E9"/>
    <w:rsid w:val="0051199F"/>
    <w:rsid w:val="00511C80"/>
    <w:rsid w:val="005120D2"/>
    <w:rsid w:val="005145A0"/>
    <w:rsid w:val="00514C1B"/>
    <w:rsid w:val="00515333"/>
    <w:rsid w:val="005163C4"/>
    <w:rsid w:val="005171E8"/>
    <w:rsid w:val="0051797F"/>
    <w:rsid w:val="005205C8"/>
    <w:rsid w:val="00520674"/>
    <w:rsid w:val="00520E53"/>
    <w:rsid w:val="00521487"/>
    <w:rsid w:val="00521EC1"/>
    <w:rsid w:val="00522B8D"/>
    <w:rsid w:val="0052305F"/>
    <w:rsid w:val="005230B1"/>
    <w:rsid w:val="0052378B"/>
    <w:rsid w:val="005239D0"/>
    <w:rsid w:val="005243B5"/>
    <w:rsid w:val="00524CE3"/>
    <w:rsid w:val="0052515E"/>
    <w:rsid w:val="00525167"/>
    <w:rsid w:val="00525AD0"/>
    <w:rsid w:val="00526910"/>
    <w:rsid w:val="00527128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972"/>
    <w:rsid w:val="00544AE1"/>
    <w:rsid w:val="005461D5"/>
    <w:rsid w:val="00546630"/>
    <w:rsid w:val="00546816"/>
    <w:rsid w:val="00546F86"/>
    <w:rsid w:val="0054798C"/>
    <w:rsid w:val="0055133C"/>
    <w:rsid w:val="00552D3E"/>
    <w:rsid w:val="00552D97"/>
    <w:rsid w:val="00553114"/>
    <w:rsid w:val="00553255"/>
    <w:rsid w:val="005544FC"/>
    <w:rsid w:val="00554F24"/>
    <w:rsid w:val="00555CFC"/>
    <w:rsid w:val="00555D84"/>
    <w:rsid w:val="00555F94"/>
    <w:rsid w:val="00556D60"/>
    <w:rsid w:val="00556E8D"/>
    <w:rsid w:val="00557D16"/>
    <w:rsid w:val="00557F9D"/>
    <w:rsid w:val="0056078E"/>
    <w:rsid w:val="00560B5E"/>
    <w:rsid w:val="0056101F"/>
    <w:rsid w:val="0056176F"/>
    <w:rsid w:val="005619BA"/>
    <w:rsid w:val="00561B86"/>
    <w:rsid w:val="005625E5"/>
    <w:rsid w:val="005628B4"/>
    <w:rsid w:val="00564CB5"/>
    <w:rsid w:val="00565DF7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76CD1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211"/>
    <w:rsid w:val="00587520"/>
    <w:rsid w:val="00587E28"/>
    <w:rsid w:val="00587FAC"/>
    <w:rsid w:val="00590C83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BD"/>
    <w:rsid w:val="005A0DE3"/>
    <w:rsid w:val="005A13A5"/>
    <w:rsid w:val="005A21E2"/>
    <w:rsid w:val="005A29ED"/>
    <w:rsid w:val="005A2AD2"/>
    <w:rsid w:val="005A2AFF"/>
    <w:rsid w:val="005A2BFA"/>
    <w:rsid w:val="005A32D6"/>
    <w:rsid w:val="005A42AC"/>
    <w:rsid w:val="005A4445"/>
    <w:rsid w:val="005A4563"/>
    <w:rsid w:val="005A4AEF"/>
    <w:rsid w:val="005A6D22"/>
    <w:rsid w:val="005B0479"/>
    <w:rsid w:val="005B1C7D"/>
    <w:rsid w:val="005B2C7E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5777"/>
    <w:rsid w:val="005C6AB3"/>
    <w:rsid w:val="005C7471"/>
    <w:rsid w:val="005C7BD6"/>
    <w:rsid w:val="005C7CEA"/>
    <w:rsid w:val="005D02B1"/>
    <w:rsid w:val="005D03E8"/>
    <w:rsid w:val="005D05A7"/>
    <w:rsid w:val="005D0C82"/>
    <w:rsid w:val="005D0FE6"/>
    <w:rsid w:val="005D1364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AF7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E66C6"/>
    <w:rsid w:val="005E69FD"/>
    <w:rsid w:val="005E70C3"/>
    <w:rsid w:val="005E7387"/>
    <w:rsid w:val="005F07C9"/>
    <w:rsid w:val="005F0821"/>
    <w:rsid w:val="005F19A5"/>
    <w:rsid w:val="005F1AA8"/>
    <w:rsid w:val="005F3731"/>
    <w:rsid w:val="005F38AC"/>
    <w:rsid w:val="005F4458"/>
    <w:rsid w:val="005F4BB4"/>
    <w:rsid w:val="005F56D7"/>
    <w:rsid w:val="005F5B0C"/>
    <w:rsid w:val="005F5D82"/>
    <w:rsid w:val="005F66C6"/>
    <w:rsid w:val="005F67DF"/>
    <w:rsid w:val="005F70DE"/>
    <w:rsid w:val="005F7A7A"/>
    <w:rsid w:val="005F7E57"/>
    <w:rsid w:val="00600016"/>
    <w:rsid w:val="00600302"/>
    <w:rsid w:val="006011B9"/>
    <w:rsid w:val="00601363"/>
    <w:rsid w:val="006017E7"/>
    <w:rsid w:val="0060260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2811"/>
    <w:rsid w:val="006132BC"/>
    <w:rsid w:val="006133F5"/>
    <w:rsid w:val="00613F44"/>
    <w:rsid w:val="0061451A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33C"/>
    <w:rsid w:val="0062744B"/>
    <w:rsid w:val="00627703"/>
    <w:rsid w:val="006320E3"/>
    <w:rsid w:val="0063231B"/>
    <w:rsid w:val="00632D56"/>
    <w:rsid w:val="00632FD1"/>
    <w:rsid w:val="00633FFC"/>
    <w:rsid w:val="006362FD"/>
    <w:rsid w:val="00636492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846"/>
    <w:rsid w:val="00654C26"/>
    <w:rsid w:val="00654F50"/>
    <w:rsid w:val="0065582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333"/>
    <w:rsid w:val="00660B01"/>
    <w:rsid w:val="00660F39"/>
    <w:rsid w:val="00661C6A"/>
    <w:rsid w:val="0066218E"/>
    <w:rsid w:val="00662F19"/>
    <w:rsid w:val="00663C9A"/>
    <w:rsid w:val="00663F2C"/>
    <w:rsid w:val="00663F6E"/>
    <w:rsid w:val="00664F5C"/>
    <w:rsid w:val="00664FD6"/>
    <w:rsid w:val="006651CB"/>
    <w:rsid w:val="0066538A"/>
    <w:rsid w:val="00665D37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6F7F"/>
    <w:rsid w:val="00677881"/>
    <w:rsid w:val="00677997"/>
    <w:rsid w:val="00677AA7"/>
    <w:rsid w:val="00681248"/>
    <w:rsid w:val="006818B3"/>
    <w:rsid w:val="006822F2"/>
    <w:rsid w:val="00682573"/>
    <w:rsid w:val="00682A7A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493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5681"/>
    <w:rsid w:val="006B5C07"/>
    <w:rsid w:val="006B6495"/>
    <w:rsid w:val="006B6889"/>
    <w:rsid w:val="006B6BE7"/>
    <w:rsid w:val="006B711C"/>
    <w:rsid w:val="006B71F5"/>
    <w:rsid w:val="006C0071"/>
    <w:rsid w:val="006C0B6F"/>
    <w:rsid w:val="006C16ED"/>
    <w:rsid w:val="006C1749"/>
    <w:rsid w:val="006C19CD"/>
    <w:rsid w:val="006C1AE9"/>
    <w:rsid w:val="006C22FA"/>
    <w:rsid w:val="006C2819"/>
    <w:rsid w:val="006C2CF8"/>
    <w:rsid w:val="006C330B"/>
    <w:rsid w:val="006C3C38"/>
    <w:rsid w:val="006C569A"/>
    <w:rsid w:val="006C5B00"/>
    <w:rsid w:val="006C5C22"/>
    <w:rsid w:val="006C646D"/>
    <w:rsid w:val="006C64CF"/>
    <w:rsid w:val="006C6A3C"/>
    <w:rsid w:val="006C7525"/>
    <w:rsid w:val="006C7FC8"/>
    <w:rsid w:val="006D05B1"/>
    <w:rsid w:val="006D07E2"/>
    <w:rsid w:val="006D102C"/>
    <w:rsid w:val="006D2E2C"/>
    <w:rsid w:val="006D2EDA"/>
    <w:rsid w:val="006D4B2C"/>
    <w:rsid w:val="006D4B7C"/>
    <w:rsid w:val="006D5D21"/>
    <w:rsid w:val="006D5D35"/>
    <w:rsid w:val="006D656E"/>
    <w:rsid w:val="006E0A75"/>
    <w:rsid w:val="006E1434"/>
    <w:rsid w:val="006E1508"/>
    <w:rsid w:val="006E165A"/>
    <w:rsid w:val="006E19C5"/>
    <w:rsid w:val="006E23E2"/>
    <w:rsid w:val="006E2BB1"/>
    <w:rsid w:val="006E30E3"/>
    <w:rsid w:val="006E38F3"/>
    <w:rsid w:val="006E3D0D"/>
    <w:rsid w:val="006E4AA5"/>
    <w:rsid w:val="006E4B1C"/>
    <w:rsid w:val="006E4C08"/>
    <w:rsid w:val="006E4F4A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185"/>
    <w:rsid w:val="006F3609"/>
    <w:rsid w:val="006F3922"/>
    <w:rsid w:val="006F3994"/>
    <w:rsid w:val="006F3A7E"/>
    <w:rsid w:val="006F41B7"/>
    <w:rsid w:val="006F5295"/>
    <w:rsid w:val="006F55A8"/>
    <w:rsid w:val="006F64D0"/>
    <w:rsid w:val="006F785B"/>
    <w:rsid w:val="00701353"/>
    <w:rsid w:val="007014EA"/>
    <w:rsid w:val="00701BF0"/>
    <w:rsid w:val="00702A95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094"/>
    <w:rsid w:val="00721C78"/>
    <w:rsid w:val="0072209F"/>
    <w:rsid w:val="00722F8C"/>
    <w:rsid w:val="00724E4F"/>
    <w:rsid w:val="007263BE"/>
    <w:rsid w:val="00727F19"/>
    <w:rsid w:val="00730BBC"/>
    <w:rsid w:val="00730CE2"/>
    <w:rsid w:val="0073220F"/>
    <w:rsid w:val="00732F2F"/>
    <w:rsid w:val="0073344E"/>
    <w:rsid w:val="007340C5"/>
    <w:rsid w:val="00734453"/>
    <w:rsid w:val="00734D75"/>
    <w:rsid w:val="0073513E"/>
    <w:rsid w:val="0073533F"/>
    <w:rsid w:val="00735E26"/>
    <w:rsid w:val="007376F8"/>
    <w:rsid w:val="00741101"/>
    <w:rsid w:val="0074159E"/>
    <w:rsid w:val="00742FC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6D2"/>
    <w:rsid w:val="00751C72"/>
    <w:rsid w:val="00751ED7"/>
    <w:rsid w:val="007527B6"/>
    <w:rsid w:val="007527B7"/>
    <w:rsid w:val="00752EF5"/>
    <w:rsid w:val="00754134"/>
    <w:rsid w:val="0075489D"/>
    <w:rsid w:val="007549F3"/>
    <w:rsid w:val="0075505B"/>
    <w:rsid w:val="00756671"/>
    <w:rsid w:val="007568B3"/>
    <w:rsid w:val="00756A9E"/>
    <w:rsid w:val="007601CB"/>
    <w:rsid w:val="00760442"/>
    <w:rsid w:val="007606D5"/>
    <w:rsid w:val="00760B0D"/>
    <w:rsid w:val="007613DD"/>
    <w:rsid w:val="0076152D"/>
    <w:rsid w:val="00761B44"/>
    <w:rsid w:val="007621D6"/>
    <w:rsid w:val="0076222E"/>
    <w:rsid w:val="00762466"/>
    <w:rsid w:val="00763EF8"/>
    <w:rsid w:val="00763F89"/>
    <w:rsid w:val="00764021"/>
    <w:rsid w:val="00764727"/>
    <w:rsid w:val="00764B70"/>
    <w:rsid w:val="00764C04"/>
    <w:rsid w:val="007676FF"/>
    <w:rsid w:val="00767812"/>
    <w:rsid w:val="00767DD6"/>
    <w:rsid w:val="00767E3D"/>
    <w:rsid w:val="00770B07"/>
    <w:rsid w:val="0077299E"/>
    <w:rsid w:val="00772A34"/>
    <w:rsid w:val="00772FF5"/>
    <w:rsid w:val="00773D6D"/>
    <w:rsid w:val="00773E5F"/>
    <w:rsid w:val="0077417E"/>
    <w:rsid w:val="00774349"/>
    <w:rsid w:val="00774478"/>
    <w:rsid w:val="0077658B"/>
    <w:rsid w:val="00776632"/>
    <w:rsid w:val="007773A0"/>
    <w:rsid w:val="007776C7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3A9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A6C42"/>
    <w:rsid w:val="007B011A"/>
    <w:rsid w:val="007B0462"/>
    <w:rsid w:val="007B4051"/>
    <w:rsid w:val="007B417A"/>
    <w:rsid w:val="007B4261"/>
    <w:rsid w:val="007B5BA7"/>
    <w:rsid w:val="007B6402"/>
    <w:rsid w:val="007B6E05"/>
    <w:rsid w:val="007C0405"/>
    <w:rsid w:val="007C0D5E"/>
    <w:rsid w:val="007C125B"/>
    <w:rsid w:val="007C1486"/>
    <w:rsid w:val="007C27B6"/>
    <w:rsid w:val="007C2A2D"/>
    <w:rsid w:val="007C3D64"/>
    <w:rsid w:val="007C4125"/>
    <w:rsid w:val="007C4E20"/>
    <w:rsid w:val="007C5DF3"/>
    <w:rsid w:val="007C68E9"/>
    <w:rsid w:val="007C7CEB"/>
    <w:rsid w:val="007D01C1"/>
    <w:rsid w:val="007D0498"/>
    <w:rsid w:val="007D081F"/>
    <w:rsid w:val="007D15EE"/>
    <w:rsid w:val="007D1CB1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201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16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4F53"/>
    <w:rsid w:val="00805250"/>
    <w:rsid w:val="00806443"/>
    <w:rsid w:val="0080651F"/>
    <w:rsid w:val="008074B9"/>
    <w:rsid w:val="0080781D"/>
    <w:rsid w:val="0081112A"/>
    <w:rsid w:val="008115A7"/>
    <w:rsid w:val="00811B18"/>
    <w:rsid w:val="0081213E"/>
    <w:rsid w:val="00812542"/>
    <w:rsid w:val="00812543"/>
    <w:rsid w:val="00813728"/>
    <w:rsid w:val="00813E26"/>
    <w:rsid w:val="00813E75"/>
    <w:rsid w:val="00813F5C"/>
    <w:rsid w:val="008141B1"/>
    <w:rsid w:val="0081645E"/>
    <w:rsid w:val="008165BD"/>
    <w:rsid w:val="0081747E"/>
    <w:rsid w:val="0081768C"/>
    <w:rsid w:val="00817D5D"/>
    <w:rsid w:val="0082056B"/>
    <w:rsid w:val="00821DFA"/>
    <w:rsid w:val="008220B2"/>
    <w:rsid w:val="008222E5"/>
    <w:rsid w:val="008224DA"/>
    <w:rsid w:val="0082287F"/>
    <w:rsid w:val="00822A87"/>
    <w:rsid w:val="00823918"/>
    <w:rsid w:val="0082446D"/>
    <w:rsid w:val="00824615"/>
    <w:rsid w:val="008276ED"/>
    <w:rsid w:val="0082783D"/>
    <w:rsid w:val="00827A88"/>
    <w:rsid w:val="00830540"/>
    <w:rsid w:val="00830DED"/>
    <w:rsid w:val="00830EE1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37C31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0D5"/>
    <w:rsid w:val="00850520"/>
    <w:rsid w:val="00851395"/>
    <w:rsid w:val="00851E51"/>
    <w:rsid w:val="00852EB2"/>
    <w:rsid w:val="00853C92"/>
    <w:rsid w:val="00854685"/>
    <w:rsid w:val="00855897"/>
    <w:rsid w:val="008563D6"/>
    <w:rsid w:val="00856649"/>
    <w:rsid w:val="008569E3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229"/>
    <w:rsid w:val="0086435F"/>
    <w:rsid w:val="008655BC"/>
    <w:rsid w:val="008660C0"/>
    <w:rsid w:val="00866577"/>
    <w:rsid w:val="0086788A"/>
    <w:rsid w:val="00870A79"/>
    <w:rsid w:val="00871008"/>
    <w:rsid w:val="008710F9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1636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715"/>
    <w:rsid w:val="00892A56"/>
    <w:rsid w:val="008958AB"/>
    <w:rsid w:val="00895F77"/>
    <w:rsid w:val="00896984"/>
    <w:rsid w:val="008969FE"/>
    <w:rsid w:val="00896ECB"/>
    <w:rsid w:val="008A0873"/>
    <w:rsid w:val="008A0A8D"/>
    <w:rsid w:val="008A0D60"/>
    <w:rsid w:val="008A13AB"/>
    <w:rsid w:val="008A1477"/>
    <w:rsid w:val="008A1C02"/>
    <w:rsid w:val="008A244F"/>
    <w:rsid w:val="008A30AA"/>
    <w:rsid w:val="008A3710"/>
    <w:rsid w:val="008A3721"/>
    <w:rsid w:val="008A474B"/>
    <w:rsid w:val="008A5843"/>
    <w:rsid w:val="008A5C6C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3F34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049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6792"/>
    <w:rsid w:val="008C71D0"/>
    <w:rsid w:val="008D0200"/>
    <w:rsid w:val="008D08B1"/>
    <w:rsid w:val="008D0A9D"/>
    <w:rsid w:val="008D11BF"/>
    <w:rsid w:val="008D159A"/>
    <w:rsid w:val="008D2FA8"/>
    <w:rsid w:val="008D30D9"/>
    <w:rsid w:val="008D3666"/>
    <w:rsid w:val="008D5621"/>
    <w:rsid w:val="008D58DC"/>
    <w:rsid w:val="008D7940"/>
    <w:rsid w:val="008D7ED1"/>
    <w:rsid w:val="008E0174"/>
    <w:rsid w:val="008E028B"/>
    <w:rsid w:val="008E0990"/>
    <w:rsid w:val="008E2500"/>
    <w:rsid w:val="008E32A7"/>
    <w:rsid w:val="008E362F"/>
    <w:rsid w:val="008E3C93"/>
    <w:rsid w:val="008E4699"/>
    <w:rsid w:val="008E5154"/>
    <w:rsid w:val="008E5479"/>
    <w:rsid w:val="008E5641"/>
    <w:rsid w:val="008E6235"/>
    <w:rsid w:val="008E6BBB"/>
    <w:rsid w:val="008E6C73"/>
    <w:rsid w:val="008E7FA2"/>
    <w:rsid w:val="008F0261"/>
    <w:rsid w:val="008F1624"/>
    <w:rsid w:val="008F2256"/>
    <w:rsid w:val="008F258F"/>
    <w:rsid w:val="008F4797"/>
    <w:rsid w:val="008F47F0"/>
    <w:rsid w:val="008F4BB2"/>
    <w:rsid w:val="008F4F83"/>
    <w:rsid w:val="008F52EB"/>
    <w:rsid w:val="008F55AE"/>
    <w:rsid w:val="008F769E"/>
    <w:rsid w:val="008F78D1"/>
    <w:rsid w:val="008F7EC5"/>
    <w:rsid w:val="009004B2"/>
    <w:rsid w:val="009005FD"/>
    <w:rsid w:val="009007C7"/>
    <w:rsid w:val="00902232"/>
    <w:rsid w:val="009023C5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58C"/>
    <w:rsid w:val="00916693"/>
    <w:rsid w:val="009167BB"/>
    <w:rsid w:val="00916A5B"/>
    <w:rsid w:val="00916F5F"/>
    <w:rsid w:val="00916F7E"/>
    <w:rsid w:val="009216D9"/>
    <w:rsid w:val="00921E8A"/>
    <w:rsid w:val="00921F53"/>
    <w:rsid w:val="00923276"/>
    <w:rsid w:val="00924C19"/>
    <w:rsid w:val="009252ED"/>
    <w:rsid w:val="00926194"/>
    <w:rsid w:val="00934055"/>
    <w:rsid w:val="00934134"/>
    <w:rsid w:val="0093424E"/>
    <w:rsid w:val="00936248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EDB"/>
    <w:rsid w:val="00962FFF"/>
    <w:rsid w:val="00964075"/>
    <w:rsid w:val="009643CA"/>
    <w:rsid w:val="009645E7"/>
    <w:rsid w:val="00965164"/>
    <w:rsid w:val="00965A3B"/>
    <w:rsid w:val="0096600B"/>
    <w:rsid w:val="00966116"/>
    <w:rsid w:val="009673F8"/>
    <w:rsid w:val="009703AE"/>
    <w:rsid w:val="009709AD"/>
    <w:rsid w:val="00970BDC"/>
    <w:rsid w:val="00971616"/>
    <w:rsid w:val="00971A51"/>
    <w:rsid w:val="009720C4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2CFE"/>
    <w:rsid w:val="00983880"/>
    <w:rsid w:val="009838A0"/>
    <w:rsid w:val="009846AE"/>
    <w:rsid w:val="00984A8E"/>
    <w:rsid w:val="00985004"/>
    <w:rsid w:val="00985167"/>
    <w:rsid w:val="009856B6"/>
    <w:rsid w:val="009857AB"/>
    <w:rsid w:val="00985BB6"/>
    <w:rsid w:val="00987A8B"/>
    <w:rsid w:val="00987EE0"/>
    <w:rsid w:val="00990139"/>
    <w:rsid w:val="0099092B"/>
    <w:rsid w:val="00991DD9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20EF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183"/>
    <w:rsid w:val="009A7EC8"/>
    <w:rsid w:val="009B0871"/>
    <w:rsid w:val="009B0C5A"/>
    <w:rsid w:val="009B12C3"/>
    <w:rsid w:val="009B13EF"/>
    <w:rsid w:val="009B2A99"/>
    <w:rsid w:val="009B4408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2C0F"/>
    <w:rsid w:val="009C33C8"/>
    <w:rsid w:val="009C33E0"/>
    <w:rsid w:val="009C3BFC"/>
    <w:rsid w:val="009C452B"/>
    <w:rsid w:val="009C5045"/>
    <w:rsid w:val="009D0B29"/>
    <w:rsid w:val="009D0CE5"/>
    <w:rsid w:val="009D2616"/>
    <w:rsid w:val="009D3167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35F"/>
    <w:rsid w:val="009E198F"/>
    <w:rsid w:val="009E1D47"/>
    <w:rsid w:val="009E2779"/>
    <w:rsid w:val="009E305A"/>
    <w:rsid w:val="009E3470"/>
    <w:rsid w:val="009E417F"/>
    <w:rsid w:val="009E53D6"/>
    <w:rsid w:val="009E553B"/>
    <w:rsid w:val="009E6429"/>
    <w:rsid w:val="009E6B99"/>
    <w:rsid w:val="009E6EC2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3F38"/>
    <w:rsid w:val="009F4393"/>
    <w:rsid w:val="009F65FA"/>
    <w:rsid w:val="009F676F"/>
    <w:rsid w:val="009F69D9"/>
    <w:rsid w:val="00A00439"/>
    <w:rsid w:val="00A00658"/>
    <w:rsid w:val="00A008C0"/>
    <w:rsid w:val="00A00D29"/>
    <w:rsid w:val="00A013D3"/>
    <w:rsid w:val="00A019D6"/>
    <w:rsid w:val="00A027C4"/>
    <w:rsid w:val="00A02DA8"/>
    <w:rsid w:val="00A03E4D"/>
    <w:rsid w:val="00A048CD"/>
    <w:rsid w:val="00A05617"/>
    <w:rsid w:val="00A06328"/>
    <w:rsid w:val="00A06A92"/>
    <w:rsid w:val="00A074D3"/>
    <w:rsid w:val="00A1098B"/>
    <w:rsid w:val="00A109FE"/>
    <w:rsid w:val="00A1117D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49C"/>
    <w:rsid w:val="00A17C73"/>
    <w:rsid w:val="00A17E03"/>
    <w:rsid w:val="00A17F2D"/>
    <w:rsid w:val="00A17F8B"/>
    <w:rsid w:val="00A21E81"/>
    <w:rsid w:val="00A224B8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3BC"/>
    <w:rsid w:val="00A4283B"/>
    <w:rsid w:val="00A42937"/>
    <w:rsid w:val="00A434B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8DE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6FFB"/>
    <w:rsid w:val="00A67C1D"/>
    <w:rsid w:val="00A67D16"/>
    <w:rsid w:val="00A67FE5"/>
    <w:rsid w:val="00A70610"/>
    <w:rsid w:val="00A71221"/>
    <w:rsid w:val="00A73227"/>
    <w:rsid w:val="00A73ED7"/>
    <w:rsid w:val="00A740E9"/>
    <w:rsid w:val="00A74742"/>
    <w:rsid w:val="00A74EA5"/>
    <w:rsid w:val="00A75B29"/>
    <w:rsid w:val="00A766E2"/>
    <w:rsid w:val="00A76BEF"/>
    <w:rsid w:val="00A8057D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353"/>
    <w:rsid w:val="00A90A68"/>
    <w:rsid w:val="00A9144F"/>
    <w:rsid w:val="00A91636"/>
    <w:rsid w:val="00A91AD7"/>
    <w:rsid w:val="00A91AF9"/>
    <w:rsid w:val="00A92232"/>
    <w:rsid w:val="00A92A88"/>
    <w:rsid w:val="00A9375F"/>
    <w:rsid w:val="00A93AF0"/>
    <w:rsid w:val="00A940C7"/>
    <w:rsid w:val="00A94325"/>
    <w:rsid w:val="00A94C0A"/>
    <w:rsid w:val="00A95260"/>
    <w:rsid w:val="00A95BC1"/>
    <w:rsid w:val="00A960F0"/>
    <w:rsid w:val="00A962E2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49D"/>
    <w:rsid w:val="00AB261A"/>
    <w:rsid w:val="00AB33B4"/>
    <w:rsid w:val="00AB3E4D"/>
    <w:rsid w:val="00AB45F6"/>
    <w:rsid w:val="00AB4AC7"/>
    <w:rsid w:val="00AB4AFD"/>
    <w:rsid w:val="00AB4D8C"/>
    <w:rsid w:val="00AB5D41"/>
    <w:rsid w:val="00AC0800"/>
    <w:rsid w:val="00AC1751"/>
    <w:rsid w:val="00AC293D"/>
    <w:rsid w:val="00AC38FF"/>
    <w:rsid w:val="00AC519E"/>
    <w:rsid w:val="00AC5892"/>
    <w:rsid w:val="00AC6C28"/>
    <w:rsid w:val="00AC7850"/>
    <w:rsid w:val="00AC7C6A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6D16"/>
    <w:rsid w:val="00AD74FE"/>
    <w:rsid w:val="00AD7929"/>
    <w:rsid w:val="00AD7BEF"/>
    <w:rsid w:val="00AE0153"/>
    <w:rsid w:val="00AE08C9"/>
    <w:rsid w:val="00AE0A5A"/>
    <w:rsid w:val="00AE1722"/>
    <w:rsid w:val="00AE1B04"/>
    <w:rsid w:val="00AE1DBC"/>
    <w:rsid w:val="00AE2ACC"/>
    <w:rsid w:val="00AE35A7"/>
    <w:rsid w:val="00AE3B67"/>
    <w:rsid w:val="00AE414A"/>
    <w:rsid w:val="00AE53E1"/>
    <w:rsid w:val="00AE616B"/>
    <w:rsid w:val="00AE6DD3"/>
    <w:rsid w:val="00AE7097"/>
    <w:rsid w:val="00AF0169"/>
    <w:rsid w:val="00AF0D13"/>
    <w:rsid w:val="00AF10A0"/>
    <w:rsid w:val="00AF11F7"/>
    <w:rsid w:val="00AF12AC"/>
    <w:rsid w:val="00AF14F8"/>
    <w:rsid w:val="00AF2445"/>
    <w:rsid w:val="00AF284C"/>
    <w:rsid w:val="00AF3197"/>
    <w:rsid w:val="00AF378F"/>
    <w:rsid w:val="00AF379E"/>
    <w:rsid w:val="00AF39C7"/>
    <w:rsid w:val="00AF486C"/>
    <w:rsid w:val="00AF7924"/>
    <w:rsid w:val="00AF7E19"/>
    <w:rsid w:val="00B003C0"/>
    <w:rsid w:val="00B00993"/>
    <w:rsid w:val="00B00F8E"/>
    <w:rsid w:val="00B01192"/>
    <w:rsid w:val="00B020DA"/>
    <w:rsid w:val="00B04636"/>
    <w:rsid w:val="00B04EFB"/>
    <w:rsid w:val="00B061A0"/>
    <w:rsid w:val="00B06263"/>
    <w:rsid w:val="00B06768"/>
    <w:rsid w:val="00B06A11"/>
    <w:rsid w:val="00B06EDA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909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63"/>
    <w:rsid w:val="00B22380"/>
    <w:rsid w:val="00B22830"/>
    <w:rsid w:val="00B24088"/>
    <w:rsid w:val="00B24D09"/>
    <w:rsid w:val="00B25342"/>
    <w:rsid w:val="00B2615E"/>
    <w:rsid w:val="00B2624A"/>
    <w:rsid w:val="00B2659C"/>
    <w:rsid w:val="00B2666A"/>
    <w:rsid w:val="00B27BDF"/>
    <w:rsid w:val="00B3080E"/>
    <w:rsid w:val="00B308BA"/>
    <w:rsid w:val="00B30948"/>
    <w:rsid w:val="00B32039"/>
    <w:rsid w:val="00B32AC4"/>
    <w:rsid w:val="00B33005"/>
    <w:rsid w:val="00B33405"/>
    <w:rsid w:val="00B33BBB"/>
    <w:rsid w:val="00B34662"/>
    <w:rsid w:val="00B34D21"/>
    <w:rsid w:val="00B36C3B"/>
    <w:rsid w:val="00B36EC2"/>
    <w:rsid w:val="00B36F35"/>
    <w:rsid w:val="00B37F05"/>
    <w:rsid w:val="00B404F1"/>
    <w:rsid w:val="00B408D2"/>
    <w:rsid w:val="00B40976"/>
    <w:rsid w:val="00B41529"/>
    <w:rsid w:val="00B41F48"/>
    <w:rsid w:val="00B41FFB"/>
    <w:rsid w:val="00B42DA6"/>
    <w:rsid w:val="00B4496C"/>
    <w:rsid w:val="00B44BC0"/>
    <w:rsid w:val="00B46FBD"/>
    <w:rsid w:val="00B47AF5"/>
    <w:rsid w:val="00B501AF"/>
    <w:rsid w:val="00B51262"/>
    <w:rsid w:val="00B51282"/>
    <w:rsid w:val="00B51758"/>
    <w:rsid w:val="00B52302"/>
    <w:rsid w:val="00B5291A"/>
    <w:rsid w:val="00B531CF"/>
    <w:rsid w:val="00B5345A"/>
    <w:rsid w:val="00B57B3A"/>
    <w:rsid w:val="00B61293"/>
    <w:rsid w:val="00B625D1"/>
    <w:rsid w:val="00B62EDB"/>
    <w:rsid w:val="00B62EEB"/>
    <w:rsid w:val="00B63E88"/>
    <w:rsid w:val="00B641F5"/>
    <w:rsid w:val="00B642DF"/>
    <w:rsid w:val="00B64CCE"/>
    <w:rsid w:val="00B65DA9"/>
    <w:rsid w:val="00B65DEB"/>
    <w:rsid w:val="00B6688F"/>
    <w:rsid w:val="00B668A1"/>
    <w:rsid w:val="00B67F8B"/>
    <w:rsid w:val="00B70E51"/>
    <w:rsid w:val="00B71DBA"/>
    <w:rsid w:val="00B72207"/>
    <w:rsid w:val="00B742EB"/>
    <w:rsid w:val="00B74402"/>
    <w:rsid w:val="00B7589B"/>
    <w:rsid w:val="00B75CFD"/>
    <w:rsid w:val="00B773A1"/>
    <w:rsid w:val="00B778BB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0227"/>
    <w:rsid w:val="00B91E7D"/>
    <w:rsid w:val="00B93165"/>
    <w:rsid w:val="00B9324C"/>
    <w:rsid w:val="00B936BE"/>
    <w:rsid w:val="00B938CE"/>
    <w:rsid w:val="00B949BA"/>
    <w:rsid w:val="00B94D20"/>
    <w:rsid w:val="00B951BD"/>
    <w:rsid w:val="00B9536F"/>
    <w:rsid w:val="00B957C0"/>
    <w:rsid w:val="00B95F50"/>
    <w:rsid w:val="00B9609A"/>
    <w:rsid w:val="00B96A34"/>
    <w:rsid w:val="00B96BFB"/>
    <w:rsid w:val="00B974F7"/>
    <w:rsid w:val="00BA1251"/>
    <w:rsid w:val="00BA2828"/>
    <w:rsid w:val="00BA33EA"/>
    <w:rsid w:val="00BA36B7"/>
    <w:rsid w:val="00BA3A16"/>
    <w:rsid w:val="00BA424D"/>
    <w:rsid w:val="00BA5610"/>
    <w:rsid w:val="00BA5A52"/>
    <w:rsid w:val="00BB07A6"/>
    <w:rsid w:val="00BB0E5E"/>
    <w:rsid w:val="00BB14D8"/>
    <w:rsid w:val="00BB16B0"/>
    <w:rsid w:val="00BB20D2"/>
    <w:rsid w:val="00BB228D"/>
    <w:rsid w:val="00BB28F5"/>
    <w:rsid w:val="00BB2E34"/>
    <w:rsid w:val="00BB4632"/>
    <w:rsid w:val="00BB71A5"/>
    <w:rsid w:val="00BB75DD"/>
    <w:rsid w:val="00BB7AC3"/>
    <w:rsid w:val="00BC0132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51B8"/>
    <w:rsid w:val="00BC6274"/>
    <w:rsid w:val="00BC7501"/>
    <w:rsid w:val="00BC7FB5"/>
    <w:rsid w:val="00BD0102"/>
    <w:rsid w:val="00BD0AD5"/>
    <w:rsid w:val="00BD0E05"/>
    <w:rsid w:val="00BD1CE9"/>
    <w:rsid w:val="00BD208E"/>
    <w:rsid w:val="00BD275C"/>
    <w:rsid w:val="00BD28CA"/>
    <w:rsid w:val="00BD2A80"/>
    <w:rsid w:val="00BD3B46"/>
    <w:rsid w:val="00BD41DC"/>
    <w:rsid w:val="00BD49EB"/>
    <w:rsid w:val="00BD518A"/>
    <w:rsid w:val="00BD565A"/>
    <w:rsid w:val="00BD5C6D"/>
    <w:rsid w:val="00BD6258"/>
    <w:rsid w:val="00BD79DD"/>
    <w:rsid w:val="00BE2624"/>
    <w:rsid w:val="00BE2D02"/>
    <w:rsid w:val="00BE346A"/>
    <w:rsid w:val="00BE3BA5"/>
    <w:rsid w:val="00BE3CB5"/>
    <w:rsid w:val="00BE3CCE"/>
    <w:rsid w:val="00BE539D"/>
    <w:rsid w:val="00BE5491"/>
    <w:rsid w:val="00BE555C"/>
    <w:rsid w:val="00BE60E1"/>
    <w:rsid w:val="00BE78CA"/>
    <w:rsid w:val="00BE7E43"/>
    <w:rsid w:val="00BF0EA1"/>
    <w:rsid w:val="00BF1098"/>
    <w:rsid w:val="00BF1C46"/>
    <w:rsid w:val="00BF1D7D"/>
    <w:rsid w:val="00BF2845"/>
    <w:rsid w:val="00BF2EDE"/>
    <w:rsid w:val="00BF3DAA"/>
    <w:rsid w:val="00BF5085"/>
    <w:rsid w:val="00BF53B5"/>
    <w:rsid w:val="00BF583B"/>
    <w:rsid w:val="00BF59D5"/>
    <w:rsid w:val="00BF66AC"/>
    <w:rsid w:val="00BF6A67"/>
    <w:rsid w:val="00BF7122"/>
    <w:rsid w:val="00C0235E"/>
    <w:rsid w:val="00C03CAA"/>
    <w:rsid w:val="00C048B2"/>
    <w:rsid w:val="00C0519C"/>
    <w:rsid w:val="00C05576"/>
    <w:rsid w:val="00C055BD"/>
    <w:rsid w:val="00C06118"/>
    <w:rsid w:val="00C0675D"/>
    <w:rsid w:val="00C06D44"/>
    <w:rsid w:val="00C06E3B"/>
    <w:rsid w:val="00C074A1"/>
    <w:rsid w:val="00C07534"/>
    <w:rsid w:val="00C07A00"/>
    <w:rsid w:val="00C07D9F"/>
    <w:rsid w:val="00C10FCA"/>
    <w:rsid w:val="00C111D2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1797F"/>
    <w:rsid w:val="00C2032E"/>
    <w:rsid w:val="00C204A2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271AE"/>
    <w:rsid w:val="00C27670"/>
    <w:rsid w:val="00C30058"/>
    <w:rsid w:val="00C3042C"/>
    <w:rsid w:val="00C3056B"/>
    <w:rsid w:val="00C30724"/>
    <w:rsid w:val="00C3083A"/>
    <w:rsid w:val="00C30B18"/>
    <w:rsid w:val="00C30E03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48B0"/>
    <w:rsid w:val="00C45150"/>
    <w:rsid w:val="00C45280"/>
    <w:rsid w:val="00C45DD2"/>
    <w:rsid w:val="00C46059"/>
    <w:rsid w:val="00C472FC"/>
    <w:rsid w:val="00C475EF"/>
    <w:rsid w:val="00C47B54"/>
    <w:rsid w:val="00C47BAB"/>
    <w:rsid w:val="00C47D90"/>
    <w:rsid w:val="00C5038C"/>
    <w:rsid w:val="00C50F0F"/>
    <w:rsid w:val="00C5244D"/>
    <w:rsid w:val="00C5265C"/>
    <w:rsid w:val="00C53226"/>
    <w:rsid w:val="00C53235"/>
    <w:rsid w:val="00C534CC"/>
    <w:rsid w:val="00C542D4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8BA"/>
    <w:rsid w:val="00C62C1F"/>
    <w:rsid w:val="00C63463"/>
    <w:rsid w:val="00C64660"/>
    <w:rsid w:val="00C649F3"/>
    <w:rsid w:val="00C64CBE"/>
    <w:rsid w:val="00C65A9E"/>
    <w:rsid w:val="00C66688"/>
    <w:rsid w:val="00C66796"/>
    <w:rsid w:val="00C672C5"/>
    <w:rsid w:val="00C673C5"/>
    <w:rsid w:val="00C6740C"/>
    <w:rsid w:val="00C70049"/>
    <w:rsid w:val="00C703B4"/>
    <w:rsid w:val="00C70828"/>
    <w:rsid w:val="00C70DC4"/>
    <w:rsid w:val="00C7254C"/>
    <w:rsid w:val="00C74B23"/>
    <w:rsid w:val="00C75956"/>
    <w:rsid w:val="00C7603F"/>
    <w:rsid w:val="00C76158"/>
    <w:rsid w:val="00C763BB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B11"/>
    <w:rsid w:val="00C83CF7"/>
    <w:rsid w:val="00C863C6"/>
    <w:rsid w:val="00C8706C"/>
    <w:rsid w:val="00C87C5A"/>
    <w:rsid w:val="00C87C8F"/>
    <w:rsid w:val="00C87CB6"/>
    <w:rsid w:val="00C87CD0"/>
    <w:rsid w:val="00C905FA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0DB6"/>
    <w:rsid w:val="00CA17C9"/>
    <w:rsid w:val="00CA1D70"/>
    <w:rsid w:val="00CA358D"/>
    <w:rsid w:val="00CA368E"/>
    <w:rsid w:val="00CA54B8"/>
    <w:rsid w:val="00CA582E"/>
    <w:rsid w:val="00CA649B"/>
    <w:rsid w:val="00CA6715"/>
    <w:rsid w:val="00CA77AF"/>
    <w:rsid w:val="00CB03E5"/>
    <w:rsid w:val="00CB2098"/>
    <w:rsid w:val="00CB28ED"/>
    <w:rsid w:val="00CB39F1"/>
    <w:rsid w:val="00CB4235"/>
    <w:rsid w:val="00CB51EF"/>
    <w:rsid w:val="00CB5415"/>
    <w:rsid w:val="00CB708D"/>
    <w:rsid w:val="00CB7652"/>
    <w:rsid w:val="00CB7A22"/>
    <w:rsid w:val="00CB7F5C"/>
    <w:rsid w:val="00CC0F9F"/>
    <w:rsid w:val="00CC18B4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63B0"/>
    <w:rsid w:val="00CC7866"/>
    <w:rsid w:val="00CC792C"/>
    <w:rsid w:val="00CD041F"/>
    <w:rsid w:val="00CD0F1E"/>
    <w:rsid w:val="00CD1287"/>
    <w:rsid w:val="00CD27B0"/>
    <w:rsid w:val="00CD2DBE"/>
    <w:rsid w:val="00CD50AA"/>
    <w:rsid w:val="00CD5685"/>
    <w:rsid w:val="00CD588F"/>
    <w:rsid w:val="00CD58A5"/>
    <w:rsid w:val="00CD63D0"/>
    <w:rsid w:val="00CD649F"/>
    <w:rsid w:val="00CD766C"/>
    <w:rsid w:val="00CD7B72"/>
    <w:rsid w:val="00CE01E4"/>
    <w:rsid w:val="00CE0CFD"/>
    <w:rsid w:val="00CE2A44"/>
    <w:rsid w:val="00CE3F87"/>
    <w:rsid w:val="00CE6074"/>
    <w:rsid w:val="00CE61C8"/>
    <w:rsid w:val="00CE660F"/>
    <w:rsid w:val="00CE6BB5"/>
    <w:rsid w:val="00CE6EBE"/>
    <w:rsid w:val="00CE76F0"/>
    <w:rsid w:val="00CE7896"/>
    <w:rsid w:val="00CE7BC7"/>
    <w:rsid w:val="00CF031F"/>
    <w:rsid w:val="00CF05BD"/>
    <w:rsid w:val="00CF0D51"/>
    <w:rsid w:val="00CF12FB"/>
    <w:rsid w:val="00CF1C3E"/>
    <w:rsid w:val="00CF1E9F"/>
    <w:rsid w:val="00CF1F09"/>
    <w:rsid w:val="00CF2625"/>
    <w:rsid w:val="00CF3686"/>
    <w:rsid w:val="00CF4630"/>
    <w:rsid w:val="00CF4C9C"/>
    <w:rsid w:val="00CF5642"/>
    <w:rsid w:val="00CF6615"/>
    <w:rsid w:val="00CF75FC"/>
    <w:rsid w:val="00CF7B89"/>
    <w:rsid w:val="00CF7FCD"/>
    <w:rsid w:val="00D006D6"/>
    <w:rsid w:val="00D015AA"/>
    <w:rsid w:val="00D017DD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012"/>
    <w:rsid w:val="00D063B1"/>
    <w:rsid w:val="00D0686C"/>
    <w:rsid w:val="00D06D01"/>
    <w:rsid w:val="00D07C3D"/>
    <w:rsid w:val="00D10315"/>
    <w:rsid w:val="00D1063B"/>
    <w:rsid w:val="00D10C77"/>
    <w:rsid w:val="00D121FC"/>
    <w:rsid w:val="00D13409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4A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02C1"/>
    <w:rsid w:val="00D4111A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4B9E"/>
    <w:rsid w:val="00D560C0"/>
    <w:rsid w:val="00D56AD7"/>
    <w:rsid w:val="00D56BE4"/>
    <w:rsid w:val="00D572B3"/>
    <w:rsid w:val="00D572C1"/>
    <w:rsid w:val="00D60804"/>
    <w:rsid w:val="00D61923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96B"/>
    <w:rsid w:val="00D65A0D"/>
    <w:rsid w:val="00D66679"/>
    <w:rsid w:val="00D670A1"/>
    <w:rsid w:val="00D67296"/>
    <w:rsid w:val="00D67C21"/>
    <w:rsid w:val="00D67DB2"/>
    <w:rsid w:val="00D70BF5"/>
    <w:rsid w:val="00D71674"/>
    <w:rsid w:val="00D71B94"/>
    <w:rsid w:val="00D71BED"/>
    <w:rsid w:val="00D72275"/>
    <w:rsid w:val="00D72647"/>
    <w:rsid w:val="00D7294A"/>
    <w:rsid w:val="00D72A2E"/>
    <w:rsid w:val="00D72DE7"/>
    <w:rsid w:val="00D73090"/>
    <w:rsid w:val="00D738F2"/>
    <w:rsid w:val="00D73D97"/>
    <w:rsid w:val="00D74632"/>
    <w:rsid w:val="00D75768"/>
    <w:rsid w:val="00D770E3"/>
    <w:rsid w:val="00D8131E"/>
    <w:rsid w:val="00D813BF"/>
    <w:rsid w:val="00D821DF"/>
    <w:rsid w:val="00D826BE"/>
    <w:rsid w:val="00D83862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377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D76"/>
    <w:rsid w:val="00DA3E4B"/>
    <w:rsid w:val="00DA4553"/>
    <w:rsid w:val="00DA4DAC"/>
    <w:rsid w:val="00DA5F86"/>
    <w:rsid w:val="00DA6D0F"/>
    <w:rsid w:val="00DB0370"/>
    <w:rsid w:val="00DB0808"/>
    <w:rsid w:val="00DB1F9F"/>
    <w:rsid w:val="00DB4667"/>
    <w:rsid w:val="00DB4CEE"/>
    <w:rsid w:val="00DB53E0"/>
    <w:rsid w:val="00DB5F19"/>
    <w:rsid w:val="00DB6743"/>
    <w:rsid w:val="00DB7499"/>
    <w:rsid w:val="00DB75A5"/>
    <w:rsid w:val="00DB7E07"/>
    <w:rsid w:val="00DC1BB2"/>
    <w:rsid w:val="00DC2064"/>
    <w:rsid w:val="00DC246A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3DBA"/>
    <w:rsid w:val="00DD5059"/>
    <w:rsid w:val="00DD5D97"/>
    <w:rsid w:val="00DD6A37"/>
    <w:rsid w:val="00DE06EB"/>
    <w:rsid w:val="00DE0E99"/>
    <w:rsid w:val="00DE0FB6"/>
    <w:rsid w:val="00DE1D78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9F1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876"/>
    <w:rsid w:val="00DF59CD"/>
    <w:rsid w:val="00DF59D8"/>
    <w:rsid w:val="00DF675C"/>
    <w:rsid w:val="00DF77EF"/>
    <w:rsid w:val="00E00B06"/>
    <w:rsid w:val="00E00DC3"/>
    <w:rsid w:val="00E013FD"/>
    <w:rsid w:val="00E01FCC"/>
    <w:rsid w:val="00E02C91"/>
    <w:rsid w:val="00E03EB3"/>
    <w:rsid w:val="00E0404F"/>
    <w:rsid w:val="00E04379"/>
    <w:rsid w:val="00E049BA"/>
    <w:rsid w:val="00E05A35"/>
    <w:rsid w:val="00E05F38"/>
    <w:rsid w:val="00E0603F"/>
    <w:rsid w:val="00E1056E"/>
    <w:rsid w:val="00E10E68"/>
    <w:rsid w:val="00E128C5"/>
    <w:rsid w:val="00E147E8"/>
    <w:rsid w:val="00E158DF"/>
    <w:rsid w:val="00E2007B"/>
    <w:rsid w:val="00E218C0"/>
    <w:rsid w:val="00E21AFA"/>
    <w:rsid w:val="00E22C43"/>
    <w:rsid w:val="00E236C8"/>
    <w:rsid w:val="00E23A9F"/>
    <w:rsid w:val="00E24A70"/>
    <w:rsid w:val="00E25DBE"/>
    <w:rsid w:val="00E262B1"/>
    <w:rsid w:val="00E26795"/>
    <w:rsid w:val="00E26CE3"/>
    <w:rsid w:val="00E2746A"/>
    <w:rsid w:val="00E278E2"/>
    <w:rsid w:val="00E27ED0"/>
    <w:rsid w:val="00E31409"/>
    <w:rsid w:val="00E31803"/>
    <w:rsid w:val="00E32398"/>
    <w:rsid w:val="00E3348F"/>
    <w:rsid w:val="00E33943"/>
    <w:rsid w:val="00E34160"/>
    <w:rsid w:val="00E34587"/>
    <w:rsid w:val="00E34D4E"/>
    <w:rsid w:val="00E35BAE"/>
    <w:rsid w:val="00E35FA3"/>
    <w:rsid w:val="00E36F27"/>
    <w:rsid w:val="00E3794C"/>
    <w:rsid w:val="00E40F08"/>
    <w:rsid w:val="00E40FC0"/>
    <w:rsid w:val="00E41BC1"/>
    <w:rsid w:val="00E4203B"/>
    <w:rsid w:val="00E42EC7"/>
    <w:rsid w:val="00E45346"/>
    <w:rsid w:val="00E459FB"/>
    <w:rsid w:val="00E46035"/>
    <w:rsid w:val="00E46461"/>
    <w:rsid w:val="00E46493"/>
    <w:rsid w:val="00E46511"/>
    <w:rsid w:val="00E4652F"/>
    <w:rsid w:val="00E46CBE"/>
    <w:rsid w:val="00E47348"/>
    <w:rsid w:val="00E476C6"/>
    <w:rsid w:val="00E47848"/>
    <w:rsid w:val="00E5036B"/>
    <w:rsid w:val="00E5155C"/>
    <w:rsid w:val="00E52006"/>
    <w:rsid w:val="00E54428"/>
    <w:rsid w:val="00E5471E"/>
    <w:rsid w:val="00E55AAE"/>
    <w:rsid w:val="00E560A8"/>
    <w:rsid w:val="00E56E07"/>
    <w:rsid w:val="00E56F98"/>
    <w:rsid w:val="00E571FB"/>
    <w:rsid w:val="00E577FC"/>
    <w:rsid w:val="00E57F9E"/>
    <w:rsid w:val="00E60026"/>
    <w:rsid w:val="00E6021C"/>
    <w:rsid w:val="00E60E60"/>
    <w:rsid w:val="00E60FA4"/>
    <w:rsid w:val="00E615AC"/>
    <w:rsid w:val="00E61B05"/>
    <w:rsid w:val="00E61DED"/>
    <w:rsid w:val="00E622DA"/>
    <w:rsid w:val="00E623F0"/>
    <w:rsid w:val="00E62845"/>
    <w:rsid w:val="00E648B6"/>
    <w:rsid w:val="00E64B0C"/>
    <w:rsid w:val="00E64C75"/>
    <w:rsid w:val="00E6595C"/>
    <w:rsid w:val="00E65E56"/>
    <w:rsid w:val="00E66141"/>
    <w:rsid w:val="00E66783"/>
    <w:rsid w:val="00E66F86"/>
    <w:rsid w:val="00E677D6"/>
    <w:rsid w:val="00E67B49"/>
    <w:rsid w:val="00E703F7"/>
    <w:rsid w:val="00E71A0C"/>
    <w:rsid w:val="00E71B9A"/>
    <w:rsid w:val="00E720B0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1A50"/>
    <w:rsid w:val="00E82129"/>
    <w:rsid w:val="00E82172"/>
    <w:rsid w:val="00E825A3"/>
    <w:rsid w:val="00E8269E"/>
    <w:rsid w:val="00E831E1"/>
    <w:rsid w:val="00E84539"/>
    <w:rsid w:val="00E84CCA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528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534"/>
    <w:rsid w:val="00EB77C7"/>
    <w:rsid w:val="00EC0913"/>
    <w:rsid w:val="00EC0D26"/>
    <w:rsid w:val="00EC153A"/>
    <w:rsid w:val="00EC1966"/>
    <w:rsid w:val="00EC1C8D"/>
    <w:rsid w:val="00EC2E55"/>
    <w:rsid w:val="00EC3952"/>
    <w:rsid w:val="00EC4AD2"/>
    <w:rsid w:val="00EC4EF2"/>
    <w:rsid w:val="00EC58D1"/>
    <w:rsid w:val="00EC5D21"/>
    <w:rsid w:val="00EC65AF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016"/>
    <w:rsid w:val="00EF4CAD"/>
    <w:rsid w:val="00EF4F46"/>
    <w:rsid w:val="00EF58A9"/>
    <w:rsid w:val="00EF5ADC"/>
    <w:rsid w:val="00EF5E87"/>
    <w:rsid w:val="00EF6276"/>
    <w:rsid w:val="00F00934"/>
    <w:rsid w:val="00F0123A"/>
    <w:rsid w:val="00F020B9"/>
    <w:rsid w:val="00F043DA"/>
    <w:rsid w:val="00F049DB"/>
    <w:rsid w:val="00F04D3D"/>
    <w:rsid w:val="00F04DD1"/>
    <w:rsid w:val="00F05DC0"/>
    <w:rsid w:val="00F07693"/>
    <w:rsid w:val="00F0782B"/>
    <w:rsid w:val="00F10DD4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4EA"/>
    <w:rsid w:val="00F20572"/>
    <w:rsid w:val="00F205AD"/>
    <w:rsid w:val="00F229C4"/>
    <w:rsid w:val="00F23339"/>
    <w:rsid w:val="00F23E5F"/>
    <w:rsid w:val="00F2467E"/>
    <w:rsid w:val="00F24B13"/>
    <w:rsid w:val="00F25829"/>
    <w:rsid w:val="00F25A43"/>
    <w:rsid w:val="00F26055"/>
    <w:rsid w:val="00F26721"/>
    <w:rsid w:val="00F274BB"/>
    <w:rsid w:val="00F27D8C"/>
    <w:rsid w:val="00F304A9"/>
    <w:rsid w:val="00F3096C"/>
    <w:rsid w:val="00F30C35"/>
    <w:rsid w:val="00F30C5B"/>
    <w:rsid w:val="00F30EF4"/>
    <w:rsid w:val="00F3190D"/>
    <w:rsid w:val="00F31D80"/>
    <w:rsid w:val="00F33099"/>
    <w:rsid w:val="00F33E63"/>
    <w:rsid w:val="00F34992"/>
    <w:rsid w:val="00F34B8B"/>
    <w:rsid w:val="00F406A7"/>
    <w:rsid w:val="00F40D95"/>
    <w:rsid w:val="00F410F6"/>
    <w:rsid w:val="00F41B48"/>
    <w:rsid w:val="00F4212D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6D5"/>
    <w:rsid w:val="00F50A64"/>
    <w:rsid w:val="00F50EE8"/>
    <w:rsid w:val="00F51723"/>
    <w:rsid w:val="00F520C5"/>
    <w:rsid w:val="00F5245C"/>
    <w:rsid w:val="00F52C74"/>
    <w:rsid w:val="00F52CD9"/>
    <w:rsid w:val="00F53344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59F"/>
    <w:rsid w:val="00F617FC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5EB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657C"/>
    <w:rsid w:val="00F7794A"/>
    <w:rsid w:val="00F77DCA"/>
    <w:rsid w:val="00F80E24"/>
    <w:rsid w:val="00F82DF2"/>
    <w:rsid w:val="00F842C7"/>
    <w:rsid w:val="00F8576F"/>
    <w:rsid w:val="00F85D50"/>
    <w:rsid w:val="00F876FD"/>
    <w:rsid w:val="00F8779A"/>
    <w:rsid w:val="00F902D7"/>
    <w:rsid w:val="00F90AA2"/>
    <w:rsid w:val="00F90B57"/>
    <w:rsid w:val="00F91D52"/>
    <w:rsid w:val="00F91D79"/>
    <w:rsid w:val="00F93008"/>
    <w:rsid w:val="00F93B5C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A7A4A"/>
    <w:rsid w:val="00FB13F5"/>
    <w:rsid w:val="00FB1451"/>
    <w:rsid w:val="00FB1A3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6505"/>
    <w:rsid w:val="00FC7209"/>
    <w:rsid w:val="00FC7C6A"/>
    <w:rsid w:val="00FD0569"/>
    <w:rsid w:val="00FD0A56"/>
    <w:rsid w:val="00FD1B10"/>
    <w:rsid w:val="00FD1DA6"/>
    <w:rsid w:val="00FD22F8"/>
    <w:rsid w:val="00FD2329"/>
    <w:rsid w:val="00FD2D2C"/>
    <w:rsid w:val="00FD2E88"/>
    <w:rsid w:val="00FD2F43"/>
    <w:rsid w:val="00FD31C0"/>
    <w:rsid w:val="00FD3474"/>
    <w:rsid w:val="00FD3503"/>
    <w:rsid w:val="00FD4535"/>
    <w:rsid w:val="00FD472D"/>
    <w:rsid w:val="00FD478E"/>
    <w:rsid w:val="00FD4D11"/>
    <w:rsid w:val="00FD4E10"/>
    <w:rsid w:val="00FD5034"/>
    <w:rsid w:val="00FD5205"/>
    <w:rsid w:val="00FD54AA"/>
    <w:rsid w:val="00FD54BD"/>
    <w:rsid w:val="00FD7822"/>
    <w:rsid w:val="00FD7E48"/>
    <w:rsid w:val="00FE11C5"/>
    <w:rsid w:val="00FE1447"/>
    <w:rsid w:val="00FE23D9"/>
    <w:rsid w:val="00FE24FB"/>
    <w:rsid w:val="00FE3D86"/>
    <w:rsid w:val="00FE4081"/>
    <w:rsid w:val="00FE527F"/>
    <w:rsid w:val="00FE548E"/>
    <w:rsid w:val="00FE55AF"/>
    <w:rsid w:val="00FE5B99"/>
    <w:rsid w:val="00FE5DBD"/>
    <w:rsid w:val="00FE6818"/>
    <w:rsid w:val="00FE6EE4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5FB2"/>
    <w:rsid w:val="00FF618F"/>
    <w:rsid w:val="00FF619A"/>
    <w:rsid w:val="00FF66C3"/>
    <w:rsid w:val="00FF6841"/>
    <w:rsid w:val="00FF6922"/>
    <w:rsid w:val="00FF6E19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5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C2DC3A-956D-4464-80E0-09C1636E2D0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899704-9C19-4FA0-A413-509CE88BA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340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Kornsiri, Chongaksorn</cp:lastModifiedBy>
  <cp:revision>7</cp:revision>
  <cp:lastPrinted>2026-04-27T18:23:00Z</cp:lastPrinted>
  <dcterms:created xsi:type="dcterms:W3CDTF">2026-04-27T10:21:00Z</dcterms:created>
  <dcterms:modified xsi:type="dcterms:W3CDTF">2026-04-28T10:06:00Z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