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14688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4688B" w:rsidRPr="0008263F" w14:paraId="2C4C558C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C9723D" w14:textId="1A69285B" w:rsidR="0014688B" w:rsidRPr="00F8779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04C20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549C8" w14:textId="5C15C1F1" w:rsidR="0014688B" w:rsidRPr="003772A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4688B" w:rsidRPr="0008263F" w14:paraId="041DB98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17B68F98" w:rsidR="0014688B" w:rsidRPr="009C33E0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93BDA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25F80E96" w:rsidR="0014688B" w:rsidRPr="003772A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4688B" w:rsidRPr="0008263F" w14:paraId="08E528FA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38546A68" w:rsidR="0014688B" w:rsidRPr="00FD22F8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2D039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1982F06D" w:rsidR="0014688B" w:rsidRPr="003772AA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688B" w:rsidRPr="0008263F" w14:paraId="5D6FC57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18BD9D00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E2C02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3D3CB73B" w:rsidR="0014688B" w:rsidRPr="003664C6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688B" w:rsidRPr="0008263F" w14:paraId="795A95EB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14688B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14688B" w:rsidRPr="00DB5F19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4688B" w:rsidRPr="0008263F" w14:paraId="0FC4B023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14688B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14688B" w:rsidRPr="00DB5F19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4688B" w:rsidRPr="0008263F" w14:paraId="4D4CD582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688B" w:rsidRPr="0008263F" w14:paraId="1270E897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88B" w:rsidRPr="0008263F" w14:paraId="26B9EC6A" w14:textId="77777777" w:rsidTr="00146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14688B" w:rsidRPr="0008263F" w:rsidRDefault="0014688B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14688B" w:rsidRPr="0008263F" w:rsidRDefault="0014688B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2244F80E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555D84">
        <w:rPr>
          <w:rFonts w:ascii="Angsana New" w:hAnsi="Angsana New"/>
          <w:sz w:val="30"/>
          <w:szCs w:val="30"/>
        </w:rPr>
        <w:t>29</w:t>
      </w:r>
      <w:r w:rsidR="00E04379">
        <w:rPr>
          <w:rFonts w:ascii="Angsana New" w:hAnsi="Angsana New"/>
          <w:sz w:val="30"/>
          <w:szCs w:val="30"/>
        </w:rPr>
        <w:t xml:space="preserve"> </w:t>
      </w:r>
      <w:r w:rsidR="005F3731">
        <w:rPr>
          <w:rFonts w:ascii="Angsana New" w:hAnsi="Angsana New" w:hint="cs"/>
          <w:sz w:val="30"/>
          <w:szCs w:val="30"/>
          <w:cs/>
        </w:rPr>
        <w:t>เมษายน</w:t>
      </w:r>
      <w:r w:rsidR="00E04379">
        <w:rPr>
          <w:rFonts w:ascii="Angsana New" w:hAnsi="Angsana New" w:hint="cs"/>
          <w:sz w:val="30"/>
          <w:szCs w:val="30"/>
          <w:cs/>
        </w:rPr>
        <w:t xml:space="preserve"> </w:t>
      </w:r>
      <w:r w:rsidR="0073513E">
        <w:rPr>
          <w:rFonts w:ascii="Angsana New" w:hAnsi="Angsana New"/>
          <w:sz w:val="30"/>
          <w:szCs w:val="30"/>
        </w:rPr>
        <w:t>256</w:t>
      </w:r>
      <w:r w:rsidR="005F3731">
        <w:rPr>
          <w:rFonts w:ascii="Angsana New" w:hAnsi="Angsana New"/>
          <w:sz w:val="30"/>
          <w:szCs w:val="30"/>
        </w:rPr>
        <w:t>9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388E86A8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="00864229">
        <w:rPr>
          <w:rFonts w:ascii="Angsana New" w:hAnsi="Angsana New"/>
          <w:sz w:val="30"/>
          <w:szCs w:val="30"/>
        </w:rPr>
        <w:t>6</w:t>
      </w:r>
      <w:r w:rsidR="005F3731">
        <w:rPr>
          <w:rFonts w:ascii="Angsana New" w:hAnsi="Angsana New"/>
          <w:sz w:val="30"/>
          <w:szCs w:val="30"/>
        </w:rPr>
        <w:t>8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7FE66A8A" w14:textId="33C3CE35" w:rsidR="003364AC" w:rsidRPr="00AD05E4" w:rsidRDefault="003364AC" w:rsidP="00B00F8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="00200A50" w:rsidRPr="00200A50">
        <w:rPr>
          <w:rFonts w:ascii="Angsana New" w:hAnsi="Angsana New"/>
          <w:sz w:val="30"/>
          <w:szCs w:val="30"/>
          <w:cs/>
        </w:rPr>
        <w:t>ใช้วิจารณญาณและ</w:t>
      </w:r>
      <w:r w:rsidRPr="006F159D">
        <w:rPr>
          <w:rFonts w:ascii="Angsana New" w:hAnsi="Angsana New"/>
          <w:sz w:val="30"/>
          <w:szCs w:val="30"/>
          <w:cs/>
        </w:rPr>
        <w:t>ใช้การประมาณการในการถือปฏิบัติตามนโยบายการบัญชีของบริษัท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5F3731">
        <w:rPr>
          <w:rFonts w:ascii="Angsana New" w:hAnsi="Angsana New"/>
          <w:sz w:val="30"/>
          <w:szCs w:val="30"/>
        </w:rPr>
        <w:t>8</w:t>
      </w: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6C569A" w:rsidRDefault="003364AC" w:rsidP="00467021">
      <w:pPr>
        <w:pStyle w:val="FSBlank"/>
        <w:rPr>
          <w:sz w:val="30"/>
          <w:szCs w:val="30"/>
        </w:rPr>
      </w:pPr>
    </w:p>
    <w:p w14:paraId="0198AAF5" w14:textId="599F09E6" w:rsidR="00CD5685" w:rsidRPr="00DD3A60" w:rsidRDefault="0073513E" w:rsidP="00BE3CCE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>
        <w:rPr>
          <w:rFonts w:hint="cs"/>
          <w:cs/>
        </w:rPr>
        <w:t>สามเดือน</w:t>
      </w:r>
      <w:r w:rsidRPr="006F159D">
        <w:rPr>
          <w:cs/>
        </w:rPr>
        <w:t xml:space="preserve">สิ้นสุดวันที่ </w:t>
      </w:r>
      <w:r w:rsidR="005F3731" w:rsidRPr="005F3731">
        <w:t xml:space="preserve">31 </w:t>
      </w:r>
      <w:r w:rsidR="005F3731" w:rsidRPr="005F3731">
        <w:rPr>
          <w:cs/>
        </w:rPr>
        <w:t>มีนาคม</w:t>
      </w:r>
      <w:r w:rsidR="002F2865">
        <w:rPr>
          <w:rFonts w:hint="cs"/>
          <w:cs/>
        </w:rPr>
        <w:t xml:space="preserve"> </w:t>
      </w:r>
      <w:r w:rsidR="00CD5685" w:rsidRPr="00DD3A60">
        <w:rPr>
          <w:cs/>
        </w:rPr>
        <w:t>สรุปได้ดังนี้</w:t>
      </w:r>
    </w:p>
    <w:p w14:paraId="4C980705" w14:textId="17080DA6" w:rsidR="003364AC" w:rsidRPr="006C569A" w:rsidRDefault="003364AC" w:rsidP="00463C1E">
      <w:pPr>
        <w:pStyle w:val="FSContent"/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04379" w:rsidRPr="00E04379" w14:paraId="7662B08D" w14:textId="77777777" w:rsidTr="0045172C">
        <w:trPr>
          <w:tblHeader/>
        </w:trPr>
        <w:tc>
          <w:tcPr>
            <w:tcW w:w="6290" w:type="dxa"/>
          </w:tcPr>
          <w:p w14:paraId="5A3BDE1C" w14:textId="23ACC2AB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F3731" w:rsidRPr="005F37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F3731" w:rsidRPr="005F37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</w:tcPr>
          <w:p w14:paraId="45C4C4D1" w14:textId="031CCC9B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37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8BF6E4D" w14:textId="77777777" w:rsidR="00E04379" w:rsidRPr="00E04379" w:rsidRDefault="00E04379" w:rsidP="00E0437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F75AC9" w14:textId="32708EC9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37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04379" w:rsidRPr="00E04379" w14:paraId="5998010C" w14:textId="77777777" w:rsidTr="0045172C">
        <w:trPr>
          <w:tblHeader/>
        </w:trPr>
        <w:tc>
          <w:tcPr>
            <w:tcW w:w="6290" w:type="dxa"/>
          </w:tcPr>
          <w:p w14:paraId="431C01C4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47C8F73" w14:textId="77777777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379" w:rsidRPr="00E04379" w14:paraId="5E7E7199" w14:textId="77777777" w:rsidTr="0045172C">
        <w:tc>
          <w:tcPr>
            <w:tcW w:w="6290" w:type="dxa"/>
          </w:tcPr>
          <w:p w14:paraId="376D1422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EAA2FF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F3236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635F180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731" w:rsidRPr="00E04379" w14:paraId="7FCF702C" w14:textId="77777777" w:rsidTr="0045172C">
        <w:tc>
          <w:tcPr>
            <w:tcW w:w="6290" w:type="dxa"/>
          </w:tcPr>
          <w:p w14:paraId="33D8D9F8" w14:textId="77777777" w:rsidR="005F3731" w:rsidRPr="00E04379" w:rsidRDefault="005F3731" w:rsidP="005F373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</w:tcPr>
          <w:p w14:paraId="212EBB57" w14:textId="535E1E2D" w:rsidR="005F3731" w:rsidRPr="00E04379" w:rsidRDefault="00555D84" w:rsidP="005F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373,441</w:t>
            </w:r>
          </w:p>
        </w:tc>
        <w:tc>
          <w:tcPr>
            <w:tcW w:w="236" w:type="dxa"/>
          </w:tcPr>
          <w:p w14:paraId="18D5AD95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870F0B7" w14:textId="407FB364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367,038</w:t>
            </w:r>
          </w:p>
        </w:tc>
      </w:tr>
      <w:tr w:rsidR="005F3731" w:rsidRPr="00E04379" w14:paraId="184B4898" w14:textId="77777777" w:rsidTr="0045172C">
        <w:tc>
          <w:tcPr>
            <w:tcW w:w="6290" w:type="dxa"/>
          </w:tcPr>
          <w:p w14:paraId="540F4411" w14:textId="77777777" w:rsidR="005F3731" w:rsidRPr="00E04379" w:rsidRDefault="005F3731" w:rsidP="005F373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68B31238" w14:textId="3B74B90F" w:rsidR="005F3731" w:rsidRPr="00E04379" w:rsidRDefault="00555D84" w:rsidP="005F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12,795</w:t>
            </w:r>
          </w:p>
        </w:tc>
        <w:tc>
          <w:tcPr>
            <w:tcW w:w="236" w:type="dxa"/>
          </w:tcPr>
          <w:p w14:paraId="38CEEA93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509E962" w14:textId="0C5363D5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12,856</w:t>
            </w:r>
          </w:p>
        </w:tc>
      </w:tr>
      <w:tr w:rsidR="005F3731" w:rsidRPr="00E04379" w14:paraId="064825F8" w14:textId="77777777" w:rsidTr="0045172C">
        <w:tc>
          <w:tcPr>
            <w:tcW w:w="6290" w:type="dxa"/>
          </w:tcPr>
          <w:p w14:paraId="1B2CA997" w14:textId="77777777" w:rsidR="005F3731" w:rsidRPr="00E04379" w:rsidRDefault="005F3731" w:rsidP="005F373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1B72CC71" w14:textId="0D62654F" w:rsidR="005F3731" w:rsidRPr="00E04379" w:rsidRDefault="00555D84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36" w:type="dxa"/>
          </w:tcPr>
          <w:p w14:paraId="1E19C293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D4A4BBB" w14:textId="3780208A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</w:tr>
      <w:tr w:rsidR="005F3731" w:rsidRPr="00E04379" w14:paraId="7BA6F153" w14:textId="77777777" w:rsidTr="0045172C">
        <w:tc>
          <w:tcPr>
            <w:tcW w:w="6290" w:type="dxa"/>
          </w:tcPr>
          <w:p w14:paraId="18E55730" w14:textId="77777777" w:rsidR="005F3731" w:rsidRPr="00E04379" w:rsidRDefault="005F3731" w:rsidP="005F373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14E99D7" w14:textId="3D0BE301" w:rsidR="005F3731" w:rsidRPr="00E04379" w:rsidRDefault="00555D84" w:rsidP="005F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74742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F7098EF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A7DBC6" w14:textId="77DD7894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</w:tr>
      <w:tr w:rsidR="00E04379" w:rsidRPr="00E04379" w14:paraId="6B8B8CD6" w14:textId="77777777" w:rsidTr="0045172C">
        <w:tc>
          <w:tcPr>
            <w:tcW w:w="6290" w:type="dxa"/>
          </w:tcPr>
          <w:p w14:paraId="4E84F869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5E3AA657" w14:textId="77777777" w:rsidR="00E04379" w:rsidRPr="00E04379" w:rsidRDefault="00E04379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B0C3B6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9" w:type="dxa"/>
          </w:tcPr>
          <w:p w14:paraId="6F5002E2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4379" w:rsidRPr="00E04379" w14:paraId="0FE53F79" w14:textId="77777777" w:rsidTr="0045172C">
        <w:trPr>
          <w:trHeight w:val="281"/>
        </w:trPr>
        <w:tc>
          <w:tcPr>
            <w:tcW w:w="6290" w:type="dxa"/>
          </w:tcPr>
          <w:p w14:paraId="63A6EDF1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6032EA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21E9C1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115B3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1D2B19A4" w14:textId="77777777" w:rsidTr="0045172C">
        <w:tc>
          <w:tcPr>
            <w:tcW w:w="6290" w:type="dxa"/>
          </w:tcPr>
          <w:p w14:paraId="68C0CD69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479527C9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4206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FC468B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731" w:rsidRPr="00E04379" w14:paraId="7126EFFD" w14:textId="77777777" w:rsidTr="0045172C">
        <w:tc>
          <w:tcPr>
            <w:tcW w:w="6290" w:type="dxa"/>
          </w:tcPr>
          <w:p w14:paraId="19836593" w14:textId="77777777" w:rsidR="005F3731" w:rsidRPr="00E04379" w:rsidRDefault="005F3731" w:rsidP="005F3731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60DC6655" w14:textId="290E17C8" w:rsidR="005F3731" w:rsidRPr="00E04379" w:rsidRDefault="00555D84" w:rsidP="005F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6,213</w:t>
            </w:r>
          </w:p>
        </w:tc>
        <w:tc>
          <w:tcPr>
            <w:tcW w:w="236" w:type="dxa"/>
          </w:tcPr>
          <w:p w14:paraId="024EB1FC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00EC1A1" w14:textId="0DB09868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7,331</w:t>
            </w:r>
          </w:p>
        </w:tc>
      </w:tr>
      <w:tr w:rsidR="005F3731" w:rsidRPr="00E04379" w14:paraId="291DB318" w14:textId="77777777" w:rsidTr="0045172C">
        <w:tc>
          <w:tcPr>
            <w:tcW w:w="6290" w:type="dxa"/>
          </w:tcPr>
          <w:p w14:paraId="64E374BA" w14:textId="77777777" w:rsidR="005F3731" w:rsidRPr="00E04379" w:rsidRDefault="005F3731" w:rsidP="005F3731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501F9A9" w14:textId="4FA24A95" w:rsidR="005F3731" w:rsidRPr="00E04379" w:rsidRDefault="00555D84" w:rsidP="005F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6,213</w:t>
            </w:r>
          </w:p>
        </w:tc>
        <w:tc>
          <w:tcPr>
            <w:tcW w:w="236" w:type="dxa"/>
          </w:tcPr>
          <w:p w14:paraId="37D38610" w14:textId="77777777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8CADA18" w14:textId="2F37FC78" w:rsidR="005F3731" w:rsidRPr="00E04379" w:rsidRDefault="005F3731" w:rsidP="005F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7,331</w:t>
            </w:r>
          </w:p>
        </w:tc>
      </w:tr>
    </w:tbl>
    <w:p w14:paraId="214E771A" w14:textId="77777777" w:rsidR="00E04379" w:rsidRDefault="00E04379" w:rsidP="005F3731">
      <w:pPr>
        <w:pStyle w:val="FSContent"/>
        <w:ind w:left="0"/>
        <w:rPr>
          <w:sz w:val="20"/>
          <w:szCs w:val="20"/>
        </w:rPr>
      </w:pPr>
    </w:p>
    <w:p w14:paraId="0EFBA5AC" w14:textId="5C2D3F4B" w:rsidR="00E04379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3EC081B0" w:rsidR="003364AC" w:rsidRPr="00E04379" w:rsidRDefault="005F3731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73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3731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1A39ECF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589FB8AF" w:rsidR="003364AC" w:rsidRPr="00E04379" w:rsidRDefault="006B711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ยอดคงเหลือกับกิจการที่เกี่ยวข้องกัน </w:t>
            </w:r>
            <w:r w:rsidR="003364AC" w:rsidRPr="006B7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2B819151" w14:textId="5AD9B60F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7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24B08F4B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0747672E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7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A3A16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7694729E" w:rsidR="00BA3A16" w:rsidRPr="00E04379" w:rsidRDefault="00555D84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373,84</w:t>
            </w:r>
            <w:r w:rsidR="00A747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  <w:vAlign w:val="bottom"/>
          </w:tcPr>
          <w:p w14:paraId="3DCAA11E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44B12791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321,608</w:t>
            </w:r>
          </w:p>
        </w:tc>
      </w:tr>
      <w:tr w:rsidR="00BA3A16" w:rsidRPr="00E04379" w14:paraId="730944A1" w14:textId="77777777" w:rsidTr="00E52C15">
        <w:tc>
          <w:tcPr>
            <w:tcW w:w="6273" w:type="dxa"/>
          </w:tcPr>
          <w:p w14:paraId="7D90A204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6D4B4C4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3A16" w:rsidRPr="0021502C" w14:paraId="455A69C8" w14:textId="77777777" w:rsidTr="00561DA1">
        <w:tc>
          <w:tcPr>
            <w:tcW w:w="6273" w:type="dxa"/>
            <w:vAlign w:val="bottom"/>
          </w:tcPr>
          <w:p w14:paraId="459AB931" w14:textId="50A7E9EA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82A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BBF6B6F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07D9B0A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A16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51FB1F87" w:rsidR="00BA3A16" w:rsidRPr="00E04379" w:rsidRDefault="00555D84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2,846</w:t>
            </w:r>
          </w:p>
        </w:tc>
        <w:tc>
          <w:tcPr>
            <w:tcW w:w="239" w:type="dxa"/>
            <w:vAlign w:val="bottom"/>
          </w:tcPr>
          <w:p w14:paraId="6D4D582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6837F765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1,091</w:t>
            </w:r>
          </w:p>
        </w:tc>
      </w:tr>
      <w:tr w:rsidR="00BA3A16" w:rsidRPr="00E04379" w14:paraId="26AFB2FC" w14:textId="77777777" w:rsidTr="00561DA1">
        <w:tc>
          <w:tcPr>
            <w:tcW w:w="6273" w:type="dxa"/>
          </w:tcPr>
          <w:p w14:paraId="09204F2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53B6C2D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2BDBB4B1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3A16" w:rsidRPr="00515333" w14:paraId="02DD55CD" w14:textId="77777777" w:rsidTr="00561DA1">
        <w:tc>
          <w:tcPr>
            <w:tcW w:w="6273" w:type="dxa"/>
          </w:tcPr>
          <w:p w14:paraId="21A2B28F" w14:textId="56A1841B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E1D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9A8E679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F9E9795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22A110F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A16" w:rsidRPr="00515333" w14:paraId="61DA9F88" w14:textId="77777777" w:rsidTr="00682226">
        <w:tc>
          <w:tcPr>
            <w:tcW w:w="6273" w:type="dxa"/>
          </w:tcPr>
          <w:p w14:paraId="59A9C17E" w14:textId="7BF76211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4CAFDE87" w:rsidR="00BA3A16" w:rsidRPr="00E04379" w:rsidRDefault="00555D84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1,420</w:t>
            </w:r>
          </w:p>
        </w:tc>
        <w:tc>
          <w:tcPr>
            <w:tcW w:w="239" w:type="dxa"/>
          </w:tcPr>
          <w:p w14:paraId="66E7918A" w14:textId="77777777" w:rsidR="00BA3A16" w:rsidRPr="00E04379" w:rsidRDefault="00BA3A16" w:rsidP="00B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34751893" w:rsidR="00BA3A16" w:rsidRPr="00E04379" w:rsidRDefault="00BA3A16" w:rsidP="00BA3A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2,264</w:t>
            </w:r>
          </w:p>
        </w:tc>
      </w:tr>
    </w:tbl>
    <w:p w14:paraId="7CA79259" w14:textId="3F04E381" w:rsidR="002F2865" w:rsidRDefault="002F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E90139" w14:textId="77777777" w:rsidR="00A74742" w:rsidRDefault="00A74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FA6C2C" w14:textId="77777777" w:rsidR="00A74742" w:rsidRDefault="00A74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EE4E86C" w14:textId="77777777" w:rsidR="005F3731" w:rsidRPr="006C569A" w:rsidRDefault="005F3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8F4718" w14:textId="4E7F1724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6C569A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106"/>
        <w:gridCol w:w="1060"/>
        <w:gridCol w:w="1339"/>
        <w:gridCol w:w="235"/>
        <w:gridCol w:w="33"/>
        <w:gridCol w:w="1398"/>
      </w:tblGrid>
      <w:tr w:rsidR="003364AC" w:rsidRPr="000E593E" w14:paraId="41950614" w14:textId="77777777" w:rsidTr="001D7E20">
        <w:tc>
          <w:tcPr>
            <w:tcW w:w="5106" w:type="dxa"/>
          </w:tcPr>
          <w:p w14:paraId="1F14951D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3A92AC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3BDA61A4" w14:textId="468EEF69" w:rsidR="003364AC" w:rsidRPr="00E04379" w:rsidRDefault="00BA3A16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A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3A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</w:tcPr>
          <w:p w14:paraId="43E0B282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1E2D0E94" w14:textId="16D54ADC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31</w:t>
            </w:r>
            <w:r w:rsidR="003364AC" w:rsidRPr="00E043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1D7E20">
        <w:tc>
          <w:tcPr>
            <w:tcW w:w="5106" w:type="dxa"/>
          </w:tcPr>
          <w:p w14:paraId="0D16FD98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0B58E8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</w:tcPr>
          <w:p w14:paraId="3C5E87F6" w14:textId="70BE38F3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BA3A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14:paraId="1192AD61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431220E1" w14:textId="0B505F2A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BA3A1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364AC" w:rsidRPr="000E593E" w14:paraId="19F3647C" w14:textId="77777777" w:rsidTr="001D7E20">
        <w:tc>
          <w:tcPr>
            <w:tcW w:w="5106" w:type="dxa"/>
          </w:tcPr>
          <w:p w14:paraId="4E94564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0" w:type="dxa"/>
          </w:tcPr>
          <w:p w14:paraId="2BBE4E6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5" w:type="dxa"/>
            <w:gridSpan w:val="4"/>
          </w:tcPr>
          <w:p w14:paraId="3ED20415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1D7E20">
        <w:tc>
          <w:tcPr>
            <w:tcW w:w="5106" w:type="dxa"/>
          </w:tcPr>
          <w:p w14:paraId="2962AE22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60" w:type="dxa"/>
          </w:tcPr>
          <w:p w14:paraId="49BF13F6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26D946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00E299DF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1035B5D0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18B4" w:rsidRPr="000E593E" w14:paraId="0B0F444E" w14:textId="77777777" w:rsidTr="001D7E20">
        <w:tc>
          <w:tcPr>
            <w:tcW w:w="5106" w:type="dxa"/>
          </w:tcPr>
          <w:p w14:paraId="6B4BA121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60" w:type="dxa"/>
            <w:vAlign w:val="center"/>
          </w:tcPr>
          <w:p w14:paraId="4F715783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A37256A" w14:textId="38A51011" w:rsidR="00CC18B4" w:rsidRPr="00E04379" w:rsidRDefault="00555D8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371,653</w:t>
            </w:r>
          </w:p>
        </w:tc>
        <w:tc>
          <w:tcPr>
            <w:tcW w:w="268" w:type="dxa"/>
            <w:gridSpan w:val="2"/>
          </w:tcPr>
          <w:p w14:paraId="40A331C5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FB9195F" w14:textId="3264F652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321,608</w:t>
            </w:r>
          </w:p>
        </w:tc>
      </w:tr>
      <w:tr w:rsidR="00CC18B4" w:rsidRPr="000E593E" w14:paraId="48E4817C" w14:textId="77777777" w:rsidTr="001D7E20">
        <w:tc>
          <w:tcPr>
            <w:tcW w:w="5106" w:type="dxa"/>
          </w:tcPr>
          <w:p w14:paraId="19A1FE80" w14:textId="06B20222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  <w:vAlign w:val="center"/>
          </w:tcPr>
          <w:p w14:paraId="76AD3A41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EA0D3EF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EF6FA3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E9A84C6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18B4" w:rsidRPr="00557F9D" w14:paraId="36CD98AD" w14:textId="77777777" w:rsidTr="001D7E20">
        <w:tc>
          <w:tcPr>
            <w:tcW w:w="5106" w:type="dxa"/>
          </w:tcPr>
          <w:p w14:paraId="47DDC2DB" w14:textId="180A4AB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น้อยกว่า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90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060" w:type="dxa"/>
            <w:vAlign w:val="center"/>
          </w:tcPr>
          <w:p w14:paraId="21893596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D96FCB" w14:textId="0BE33D14" w:rsidR="00CC18B4" w:rsidRPr="00E04379" w:rsidRDefault="00555D84" w:rsidP="00555D8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2,194</w:t>
            </w:r>
          </w:p>
        </w:tc>
        <w:tc>
          <w:tcPr>
            <w:tcW w:w="268" w:type="dxa"/>
            <w:gridSpan w:val="2"/>
          </w:tcPr>
          <w:p w14:paraId="5BA29057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06885265" w14:textId="4FD817A3" w:rsidR="00CC18B4" w:rsidRPr="00CC18B4" w:rsidRDefault="00CC18B4" w:rsidP="00A7474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5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18B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E7845" w:rsidRPr="000E593E" w14:paraId="6B475777" w14:textId="77777777" w:rsidTr="001D7E20">
        <w:tc>
          <w:tcPr>
            <w:tcW w:w="5106" w:type="dxa"/>
          </w:tcPr>
          <w:p w14:paraId="63BC224D" w14:textId="77777777" w:rsidR="002E7845" w:rsidRPr="00E04379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7CC621" w14:textId="0E7D4A2C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C9B7E2" w14:textId="0EA6A37B" w:rsidR="002E7845" w:rsidRPr="00E04379" w:rsidRDefault="00555D84" w:rsidP="004A59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373,847</w:t>
            </w:r>
          </w:p>
        </w:tc>
        <w:tc>
          <w:tcPr>
            <w:tcW w:w="268" w:type="dxa"/>
            <w:gridSpan w:val="2"/>
          </w:tcPr>
          <w:p w14:paraId="69A00F0C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372C" w14:textId="127EF587" w:rsidR="002E7845" w:rsidRPr="00E04379" w:rsidRDefault="00CC18B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C18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321,608</w:t>
            </w:r>
          </w:p>
        </w:tc>
      </w:tr>
      <w:tr w:rsidR="006C569A" w:rsidRPr="000E593E" w14:paraId="5479A886" w14:textId="77777777" w:rsidTr="001D7E20">
        <w:tc>
          <w:tcPr>
            <w:tcW w:w="5106" w:type="dxa"/>
          </w:tcPr>
          <w:p w14:paraId="68D22847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600B06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93E03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00D5B33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center"/>
          </w:tcPr>
          <w:p w14:paraId="6B70765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4CBB5118" w14:textId="77777777" w:rsidTr="001D7E20">
        <w:tc>
          <w:tcPr>
            <w:tcW w:w="5106" w:type="dxa"/>
          </w:tcPr>
          <w:p w14:paraId="739B6A84" w14:textId="79D581B2" w:rsidR="006C569A" w:rsidRPr="00E04379" w:rsidRDefault="00CC18B4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18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60" w:type="dxa"/>
          </w:tcPr>
          <w:p w14:paraId="2C523B05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9AF0C6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7B7BA03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0BF0F50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18B4" w:rsidRPr="000E593E" w14:paraId="50CC0B36" w14:textId="77777777" w:rsidTr="001D7E20">
        <w:tc>
          <w:tcPr>
            <w:tcW w:w="5106" w:type="dxa"/>
          </w:tcPr>
          <w:p w14:paraId="7F309D68" w14:textId="36963AB6" w:rsidR="00CC18B4" w:rsidRPr="00E04379" w:rsidRDefault="00CC18B4" w:rsidP="00CC18B4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18B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60" w:type="dxa"/>
          </w:tcPr>
          <w:p w14:paraId="071397CB" w14:textId="77777777" w:rsidR="00CC18B4" w:rsidRPr="001D7E20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B307B6" w14:textId="2A024FA3" w:rsidR="00CC18B4" w:rsidRPr="001D7E20" w:rsidRDefault="00555D84" w:rsidP="00555D8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1,139,801</w:t>
            </w:r>
          </w:p>
        </w:tc>
        <w:tc>
          <w:tcPr>
            <w:tcW w:w="268" w:type="dxa"/>
            <w:gridSpan w:val="2"/>
          </w:tcPr>
          <w:p w14:paraId="103B971A" w14:textId="77777777" w:rsidR="00CC18B4" w:rsidRPr="001D7E20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59208CF2" w14:textId="696A2561" w:rsidR="00CC18B4" w:rsidRPr="00CC18B4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903,696</w:t>
            </w:r>
          </w:p>
        </w:tc>
      </w:tr>
      <w:tr w:rsidR="00CC18B4" w:rsidRPr="000E593E" w14:paraId="7E3BD073" w14:textId="77777777" w:rsidTr="001D7E20">
        <w:tc>
          <w:tcPr>
            <w:tcW w:w="5106" w:type="dxa"/>
          </w:tcPr>
          <w:p w14:paraId="6EB9E201" w14:textId="77777777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</w:tcPr>
          <w:p w14:paraId="6C201FF8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77649B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5B5D5C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0E195E1A" w14:textId="77777777" w:rsidR="00CC18B4" w:rsidRPr="00CC18B4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18B4" w:rsidRPr="000E593E" w14:paraId="317CC35A" w14:textId="77777777" w:rsidTr="001D7E20">
        <w:tc>
          <w:tcPr>
            <w:tcW w:w="5106" w:type="dxa"/>
          </w:tcPr>
          <w:p w14:paraId="2E2133CB" w14:textId="6407C8B8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น้อยกว่า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60" w:type="dxa"/>
          </w:tcPr>
          <w:p w14:paraId="4ACCCA30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D756C4E" w14:textId="51E5B556" w:rsidR="00CC18B4" w:rsidRPr="00E04379" w:rsidRDefault="00555D8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13,122</w:t>
            </w:r>
          </w:p>
        </w:tc>
        <w:tc>
          <w:tcPr>
            <w:tcW w:w="268" w:type="dxa"/>
            <w:gridSpan w:val="2"/>
          </w:tcPr>
          <w:p w14:paraId="0CC8B026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0A1A640B" w14:textId="42F239B5" w:rsidR="00CC18B4" w:rsidRPr="00CC18B4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5,630</w:t>
            </w:r>
          </w:p>
        </w:tc>
      </w:tr>
      <w:tr w:rsidR="00CC18B4" w:rsidRPr="000E593E" w14:paraId="4C5EF14E" w14:textId="77777777" w:rsidTr="001D7E20">
        <w:tc>
          <w:tcPr>
            <w:tcW w:w="5106" w:type="dxa"/>
          </w:tcPr>
          <w:p w14:paraId="57B8D725" w14:textId="20B8A872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>90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0" w:type="dxa"/>
          </w:tcPr>
          <w:p w14:paraId="69227A95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C5A5A8" w14:textId="746A78D5" w:rsidR="00CC18B4" w:rsidRPr="00E04379" w:rsidRDefault="00555D84" w:rsidP="00555D8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</w:tcPr>
          <w:p w14:paraId="3B70FDB7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8C22DAB" w14:textId="509E2904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CC18B4" w:rsidRPr="000E593E" w14:paraId="7AFE8B1E" w14:textId="77777777" w:rsidTr="001D7E20">
        <w:tc>
          <w:tcPr>
            <w:tcW w:w="5106" w:type="dxa"/>
          </w:tcPr>
          <w:p w14:paraId="715C24A9" w14:textId="77777777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6F753BD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9546CAE" w14:textId="5F922D70" w:rsidR="00CC18B4" w:rsidRPr="00E04379" w:rsidRDefault="00555D8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1,152,932</w:t>
            </w:r>
          </w:p>
        </w:tc>
        <w:tc>
          <w:tcPr>
            <w:tcW w:w="268" w:type="dxa"/>
            <w:gridSpan w:val="2"/>
          </w:tcPr>
          <w:p w14:paraId="06D9FBCC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39D7781" w14:textId="13B41B9D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909,331</w:t>
            </w:r>
          </w:p>
        </w:tc>
      </w:tr>
      <w:tr w:rsidR="00CC18B4" w:rsidRPr="00E04379" w14:paraId="7C3F79FC" w14:textId="77777777" w:rsidTr="001D7E20">
        <w:tc>
          <w:tcPr>
            <w:tcW w:w="5106" w:type="dxa"/>
          </w:tcPr>
          <w:p w14:paraId="122BF676" w14:textId="77777777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3B9ACA62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52F050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54D9F751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8F1B87D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C18B4" w:rsidRPr="000E593E" w14:paraId="54D04DC1" w14:textId="77777777" w:rsidTr="001D7E20">
        <w:tc>
          <w:tcPr>
            <w:tcW w:w="5106" w:type="dxa"/>
          </w:tcPr>
          <w:p w14:paraId="2A37ABF0" w14:textId="77777777" w:rsidR="00CC18B4" w:rsidRPr="00E04379" w:rsidRDefault="00CC18B4" w:rsidP="00CC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34CBE58A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0D31A053" w14:textId="0640410F" w:rsidR="00CC18B4" w:rsidRPr="00E04379" w:rsidRDefault="00555D8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1,526,779</w:t>
            </w:r>
          </w:p>
        </w:tc>
        <w:tc>
          <w:tcPr>
            <w:tcW w:w="268" w:type="dxa"/>
            <w:gridSpan w:val="2"/>
          </w:tcPr>
          <w:p w14:paraId="43E044AD" w14:textId="77777777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0DB7875A" w14:textId="6E406C9F" w:rsidR="00CC18B4" w:rsidRPr="00E04379" w:rsidRDefault="00CC18B4" w:rsidP="00CC18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1,230,939</w:t>
            </w:r>
          </w:p>
        </w:tc>
      </w:tr>
    </w:tbl>
    <w:p w14:paraId="313EB76A" w14:textId="4DF4CD4A" w:rsidR="00E04379" w:rsidRPr="006C569A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77E6CA" w14:textId="2FBE7365" w:rsidR="00375EF7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277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E2779">
        <w:rPr>
          <w:rFonts w:asciiTheme="majorBidi" w:hAnsiTheme="majorBidi" w:cstheme="majorBidi"/>
          <w:sz w:val="30"/>
          <w:szCs w:val="30"/>
        </w:rPr>
        <w:t>3</w:t>
      </w:r>
      <w:r w:rsidR="00C7254C" w:rsidRPr="009E2779">
        <w:rPr>
          <w:rFonts w:asciiTheme="majorBidi" w:hAnsiTheme="majorBidi" w:cstheme="majorBidi"/>
          <w:sz w:val="30"/>
          <w:szCs w:val="30"/>
        </w:rPr>
        <w:t>1</w:t>
      </w:r>
      <w:r w:rsidRPr="009E2779">
        <w:rPr>
          <w:rFonts w:asciiTheme="majorBidi" w:hAnsiTheme="majorBidi" w:cstheme="majorBidi"/>
          <w:sz w:val="30"/>
          <w:szCs w:val="30"/>
        </w:rPr>
        <w:t xml:space="preserve"> </w:t>
      </w:r>
      <w:r w:rsidR="00C7254C" w:rsidRPr="009E277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2779">
        <w:rPr>
          <w:rFonts w:asciiTheme="majorBidi" w:hAnsiTheme="majorBidi" w:cstheme="majorBidi"/>
          <w:sz w:val="30"/>
          <w:szCs w:val="30"/>
        </w:rPr>
        <w:t>256</w:t>
      </w:r>
      <w:r w:rsidR="00C7254C" w:rsidRPr="009E2779">
        <w:rPr>
          <w:rFonts w:asciiTheme="majorBidi" w:hAnsiTheme="majorBidi" w:cstheme="majorBidi"/>
          <w:sz w:val="30"/>
          <w:szCs w:val="30"/>
        </w:rPr>
        <w:t>9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 w:rsidRPr="009E2779">
        <w:rPr>
          <w:rFonts w:asciiTheme="majorBidi" w:hAnsiTheme="majorBidi" w:cstheme="majorBidi"/>
          <w:sz w:val="30"/>
          <w:szCs w:val="30"/>
        </w:rPr>
        <w:t xml:space="preserve">31 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E2779">
        <w:rPr>
          <w:rFonts w:asciiTheme="majorBidi" w:hAnsiTheme="majorBidi" w:cstheme="majorBidi"/>
          <w:sz w:val="30"/>
          <w:szCs w:val="30"/>
        </w:rPr>
        <w:t>256</w:t>
      </w:r>
      <w:r w:rsidR="00C7254C" w:rsidRPr="009E2779">
        <w:rPr>
          <w:rFonts w:asciiTheme="majorBidi" w:hAnsiTheme="majorBidi" w:cstheme="majorBidi"/>
          <w:sz w:val="30"/>
          <w:szCs w:val="30"/>
        </w:rPr>
        <w:t>8</w:t>
      </w:r>
      <w:r w:rsidRPr="009E2779">
        <w:rPr>
          <w:rFonts w:asciiTheme="majorBidi" w:hAnsiTheme="majorBidi" w:cstheme="majorBidi"/>
          <w:sz w:val="30"/>
          <w:szCs w:val="30"/>
        </w:rPr>
        <w:t xml:space="preserve">  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>บริษัทไม่มี</w:t>
      </w:r>
      <w:r w:rsidR="00B33BBB" w:rsidRPr="009E2779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</w:t>
      </w:r>
      <w:r w:rsidR="0052378B" w:rsidRPr="009E2779">
        <w:rPr>
          <w:rFonts w:asciiTheme="majorBidi" w:hAnsiTheme="majorBidi" w:cstheme="majorBidi" w:hint="cs"/>
          <w:sz w:val="30"/>
          <w:szCs w:val="30"/>
          <w:cs/>
        </w:rPr>
        <w:t>ค่าของลูกหนี้การค้า</w:t>
      </w:r>
    </w:p>
    <w:p w14:paraId="3700C3B1" w14:textId="77777777" w:rsidR="00112FBF" w:rsidRPr="006C569A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161BA439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6C569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2183" w14:textId="38D394E5" w:rsidR="0052378B" w:rsidRPr="0052378B" w:rsidRDefault="0073513E" w:rsidP="005237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7254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5291A">
        <w:rPr>
          <w:rFonts w:asciiTheme="majorBidi" w:hAnsiTheme="majorBidi" w:cstheme="majorBidi"/>
          <w:sz w:val="30"/>
          <w:szCs w:val="30"/>
        </w:rPr>
        <w:t>3</w:t>
      </w:r>
      <w:r w:rsidR="00C7254C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7254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 w:rsidR="00C7254C">
        <w:rPr>
          <w:rFonts w:asciiTheme="majorBidi" w:hAnsiTheme="majorBidi" w:cstheme="majorBidi"/>
          <w:sz w:val="30"/>
          <w:szCs w:val="30"/>
        </w:rPr>
        <w:t>9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1911B9">
        <w:rPr>
          <w:rFonts w:asciiTheme="majorBidi" w:hAnsiTheme="majorBidi" w:cstheme="majorBidi"/>
          <w:sz w:val="30"/>
          <w:szCs w:val="30"/>
        </w:rPr>
        <w:t xml:space="preserve"> </w:t>
      </w:r>
      <w:r w:rsidR="00555D84">
        <w:rPr>
          <w:rFonts w:asciiTheme="majorBidi" w:hAnsiTheme="majorBidi" w:cstheme="majorBidi"/>
          <w:sz w:val="30"/>
          <w:szCs w:val="30"/>
        </w:rPr>
        <w:t xml:space="preserve">363.11 </w:t>
      </w:r>
      <w:r w:rsidRPr="009E27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7254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034" w:rsidRPr="00341034">
        <w:rPr>
          <w:rFonts w:ascii="Angsana New" w:hAnsi="Angsana New"/>
          <w:i/>
          <w:iCs/>
          <w:sz w:val="30"/>
          <w:szCs w:val="30"/>
        </w:rPr>
        <w:t>1,305.52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555D84">
        <w:rPr>
          <w:rFonts w:asciiTheme="majorBidi" w:hAnsiTheme="majorBidi" w:cstheme="majorBidi"/>
          <w:sz w:val="30"/>
          <w:szCs w:val="30"/>
        </w:rPr>
        <w:t>358.50</w:t>
      </w:r>
      <w:r w:rsidR="00341034" w:rsidRPr="009E2779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9E27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617FC" w:rsidRPr="00F617FC">
        <w:rPr>
          <w:rFonts w:ascii="Angsana New" w:hAnsi="Angsana New"/>
          <w:i/>
          <w:iCs/>
          <w:sz w:val="30"/>
          <w:szCs w:val="30"/>
        </w:rPr>
        <w:t>1,284.38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4A5904">
        <w:rPr>
          <w:rFonts w:asciiTheme="majorBidi" w:hAnsiTheme="majorBidi" w:cstheme="majorBidi"/>
          <w:sz w:val="30"/>
          <w:szCs w:val="30"/>
        </w:rPr>
        <w:br/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5C02A085" w14:textId="1109011E" w:rsidR="00665D37" w:rsidRDefault="0066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32552E" w14:textId="77777777" w:rsidR="00F617FC" w:rsidRDefault="00F6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D0D80A" w14:textId="77777777" w:rsidR="00F617FC" w:rsidRPr="006C569A" w:rsidRDefault="00F6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2EA871A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E84CCA" w:rsidRDefault="003364AC" w:rsidP="002F2865">
      <w:pPr>
        <w:pStyle w:val="FSBlank"/>
        <w:spacing w:line="240" w:lineRule="auto"/>
        <w:ind w:left="0"/>
        <w:rPr>
          <w:rFonts w:asciiTheme="majorBidi" w:hAnsiTheme="majorBidi" w:cstheme="majorBidi"/>
          <w:sz w:val="16"/>
          <w:szCs w:val="16"/>
          <w:cs/>
        </w:rPr>
      </w:pPr>
    </w:p>
    <w:p w14:paraId="240CE028" w14:textId="331DCAC0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617FC" w:rsidRPr="00555D84">
        <w:rPr>
          <w:rFonts w:asciiTheme="majorBidi" w:hAnsiTheme="majorBidi" w:cstheme="majorBidi"/>
          <w:sz w:val="30"/>
          <w:szCs w:val="30"/>
        </w:rPr>
        <w:t xml:space="preserve">31 </w:t>
      </w:r>
      <w:r w:rsidR="00F617FC" w:rsidRPr="00555D84">
        <w:rPr>
          <w:rFonts w:asciiTheme="majorBidi" w:hAnsiTheme="majorBidi"/>
          <w:sz w:val="30"/>
          <w:szCs w:val="30"/>
          <w:cs/>
        </w:rPr>
        <w:t>มีนาคม</w:t>
      </w:r>
      <w:r w:rsidR="00E04379" w:rsidRPr="00555D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FDF" w:rsidRPr="00555D84">
        <w:rPr>
          <w:rFonts w:asciiTheme="majorBidi" w:hAnsiTheme="majorBidi" w:cstheme="majorBidi"/>
          <w:sz w:val="30"/>
          <w:szCs w:val="30"/>
        </w:rPr>
        <w:t>256</w:t>
      </w:r>
      <w:r w:rsidR="00F617FC" w:rsidRPr="00555D84">
        <w:rPr>
          <w:rFonts w:asciiTheme="majorBidi" w:hAnsiTheme="majorBidi" w:cstheme="majorBidi"/>
          <w:sz w:val="30"/>
          <w:szCs w:val="30"/>
        </w:rPr>
        <w:t>9</w:t>
      </w:r>
      <w:r w:rsidR="00207FDF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375EF7" w:rsidRPr="00555D84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="00375EF7"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ส่วนที่ไม่มีหลักประกัน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จากสถาบันการเงินจำนวน</w:t>
      </w:r>
      <w:r w:rsidRPr="00555D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55D84" w:rsidRPr="00555D84">
        <w:rPr>
          <w:rFonts w:asciiTheme="majorBidi" w:hAnsiTheme="majorBidi" w:cstheme="majorBidi"/>
          <w:sz w:val="30"/>
          <w:szCs w:val="30"/>
        </w:rPr>
        <w:t xml:space="preserve">1,200 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555D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17FC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617FC" w:rsidRPr="00555D84">
        <w:rPr>
          <w:rFonts w:asciiTheme="majorBidi" w:hAnsiTheme="majorBidi"/>
          <w:i/>
          <w:iCs/>
          <w:spacing w:val="-2"/>
          <w:sz w:val="30"/>
          <w:szCs w:val="30"/>
        </w:rPr>
        <w:t>1,130</w:t>
      </w:r>
      <w:r w:rsidR="00BB0E5E" w:rsidRPr="00555D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2615E" w:rsidRPr="00726F57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="00B2615E" w:rsidRPr="00726F57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เงินกู้ยืมดังกล่าวประกอบด้วยเงินกู้ยืมที่</w:t>
      </w:r>
      <w:r w:rsidR="00B2615E" w:rsidRPr="00726F57">
        <w:rPr>
          <w:rFonts w:ascii="Angsana New" w:hAnsi="Angsana New"/>
          <w:spacing w:val="-2"/>
          <w:sz w:val="30"/>
          <w:szCs w:val="30"/>
          <w:cs/>
        </w:rPr>
        <w:t>มีกำหนดชำระคืนเมื่อทวงถาม</w:t>
      </w:r>
      <w:r w:rsidR="00B2615E" w:rsidRPr="00726F57">
        <w:rPr>
          <w:rFonts w:ascii="Angsana New" w:hAnsi="Angsana New" w:hint="cs"/>
          <w:spacing w:val="-2"/>
          <w:sz w:val="30"/>
          <w:szCs w:val="30"/>
          <w:cs/>
        </w:rPr>
        <w:t xml:space="preserve"> และเงินกู้ยืมที่ต้องชำระเมื่อครบกำหนดตามตั๋วสัญญาใช้เงิน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555D84" w:rsidRPr="00555D84">
        <w:rPr>
          <w:rFonts w:asciiTheme="majorBidi" w:hAnsiTheme="majorBidi" w:cstheme="majorBidi"/>
          <w:spacing w:val="-2"/>
          <w:sz w:val="30"/>
          <w:szCs w:val="30"/>
        </w:rPr>
        <w:t xml:space="preserve">1.55 </w:t>
      </w:r>
      <w:r w:rsidR="00D13409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555D84" w:rsidRPr="00555D84">
        <w:rPr>
          <w:rFonts w:asciiTheme="majorBidi" w:hAnsiTheme="majorBidi" w:cstheme="majorBidi"/>
          <w:sz w:val="30"/>
          <w:szCs w:val="30"/>
        </w:rPr>
        <w:t>-</w:t>
      </w:r>
      <w:r w:rsidR="003614B4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="00555D84" w:rsidRPr="00555D84">
        <w:rPr>
          <w:rFonts w:asciiTheme="majorBidi" w:hAnsiTheme="majorBidi" w:cstheme="majorBidi"/>
          <w:sz w:val="30"/>
          <w:szCs w:val="30"/>
        </w:rPr>
        <w:t>2.30</w:t>
      </w:r>
      <w:r w:rsidR="00207FDF" w:rsidRPr="00555D84">
        <w:rPr>
          <w:rFonts w:asciiTheme="majorBidi" w:hAnsiTheme="majorBidi" w:cstheme="majorBidi"/>
          <w:sz w:val="30"/>
          <w:szCs w:val="30"/>
        </w:rPr>
        <w:t xml:space="preserve"> </w:t>
      </w:r>
      <w:r w:rsidRPr="00555D84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A013D3" w:rsidRPr="00555D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2AFF">
        <w:rPr>
          <w:rFonts w:asciiTheme="majorBidi" w:hAnsiTheme="majorBidi" w:cstheme="majorBidi"/>
          <w:spacing w:val="-2"/>
          <w:sz w:val="30"/>
          <w:szCs w:val="30"/>
        </w:rPr>
        <w:br/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555D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F617FC" w:rsidRPr="00F617FC">
        <w:rPr>
          <w:rFonts w:ascii="Angsana New" w:hAnsi="Angsana New"/>
          <w:i/>
          <w:iCs/>
          <w:spacing w:val="-2"/>
          <w:sz w:val="30"/>
          <w:szCs w:val="30"/>
        </w:rPr>
        <w:t>1.80 - 3.05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C569A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Pr="006C569A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BA3EFC9" w14:textId="20D12D03" w:rsidR="00E04379" w:rsidRPr="00F617FC" w:rsidRDefault="003364AC" w:rsidP="00F6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F617FC" w:rsidRPr="00F617FC">
        <w:rPr>
          <w:rFonts w:asciiTheme="majorBidi" w:hAnsiTheme="majorBidi" w:cstheme="majorBidi"/>
          <w:sz w:val="30"/>
          <w:szCs w:val="30"/>
        </w:rPr>
        <w:t xml:space="preserve">31 </w:t>
      </w:r>
      <w:r w:rsidR="00F617FC" w:rsidRPr="00F617FC">
        <w:rPr>
          <w:rFonts w:asciiTheme="majorBidi" w:hAnsiTheme="majorBidi"/>
          <w:sz w:val="30"/>
          <w:szCs w:val="30"/>
          <w:cs/>
        </w:rPr>
        <w:t>มีนาคม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F617FC">
        <w:rPr>
          <w:rFonts w:asciiTheme="majorBidi" w:hAnsiTheme="majorBidi" w:cstheme="majorBidi"/>
          <w:sz w:val="30"/>
          <w:szCs w:val="30"/>
        </w:rPr>
        <w:t>9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456993">
        <w:rPr>
          <w:rFonts w:asciiTheme="majorBidi" w:hAnsiTheme="majorBidi" w:cstheme="majorBidi"/>
          <w:sz w:val="30"/>
          <w:szCs w:val="30"/>
        </w:rPr>
        <w:t xml:space="preserve"> </w:t>
      </w:r>
      <w:r w:rsidR="00555D84">
        <w:rPr>
          <w:rFonts w:asciiTheme="majorBidi" w:hAnsiTheme="majorBidi" w:cstheme="majorBidi"/>
          <w:sz w:val="30"/>
          <w:szCs w:val="30"/>
        </w:rPr>
        <w:t>6</w:t>
      </w:r>
      <w:r w:rsidR="008F258F">
        <w:rPr>
          <w:rFonts w:asciiTheme="majorBidi" w:hAnsiTheme="majorBidi" w:cstheme="majorBidi"/>
          <w:sz w:val="30"/>
          <w:szCs w:val="30"/>
        </w:rPr>
        <w:t xml:space="preserve"> </w:t>
      </w:r>
      <w:r w:rsidRPr="008F258F">
        <w:rPr>
          <w:rFonts w:asciiTheme="majorBidi" w:hAnsiTheme="majorBidi" w:cstheme="majorBidi"/>
          <w:spacing w:val="6"/>
          <w:sz w:val="30"/>
          <w:szCs w:val="30"/>
          <w:cs/>
        </w:rPr>
        <w:t>เหรียญสหรัฐอเมริกา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="00555D84">
        <w:rPr>
          <w:rFonts w:asciiTheme="majorBidi" w:hAnsiTheme="majorBidi" w:cstheme="majorBidi"/>
          <w:sz w:val="30"/>
          <w:szCs w:val="30"/>
        </w:rPr>
        <w:t xml:space="preserve">1,470 </w:t>
      </w:r>
      <w:r w:rsidRPr="008F25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47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617F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617FC" w:rsidRPr="00F617FC">
        <w:rPr>
          <w:rFonts w:asciiTheme="majorBidi" w:hAnsiTheme="majorBidi" w:cstheme="majorBidi"/>
          <w:i/>
          <w:iCs/>
          <w:sz w:val="30"/>
          <w:szCs w:val="30"/>
        </w:rPr>
        <w:t>1,530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91C81F5" w14:textId="620CD4D6" w:rsidR="002471CE" w:rsidRDefault="00247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DE5280C" w14:textId="3E2AC035" w:rsidR="00207FDF" w:rsidRDefault="003364AC" w:rsidP="00E84CC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36012C5" w14:textId="77777777" w:rsidR="00442DD8" w:rsidRPr="006C569A" w:rsidRDefault="00442DD8" w:rsidP="004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E84CCA" w:rsidRPr="00B57B3A" w14:paraId="1F7F35DB" w14:textId="77777777" w:rsidTr="002F01B1">
        <w:tc>
          <w:tcPr>
            <w:tcW w:w="2171" w:type="pct"/>
          </w:tcPr>
          <w:p w14:paraId="560A155D" w14:textId="08E75C6F" w:rsidR="00E84CCA" w:rsidRPr="00B57B3A" w:rsidRDefault="002F01B1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F01B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F01B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F01B1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2" w:type="pct"/>
          </w:tcPr>
          <w:p w14:paraId="5BE273D7" w14:textId="0B43A4ED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82DDE4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87450D" w14:textId="36879A9F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70D9A9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105B35B6" w14:textId="4302A5E2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C672C5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162850C6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23AF849D" w14:textId="68381BAE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C672C5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</w:tr>
      <w:tr w:rsidR="00C672C5" w:rsidRPr="00B57B3A" w14:paraId="1BF93355" w14:textId="77777777" w:rsidTr="00C672C5">
        <w:tc>
          <w:tcPr>
            <w:tcW w:w="2171" w:type="pct"/>
          </w:tcPr>
          <w:p w14:paraId="0F1DA201" w14:textId="77777777" w:rsidR="00C672C5" w:rsidRPr="002F01B1" w:rsidRDefault="00C672C5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7EDCA932" w14:textId="77777777" w:rsidR="00C672C5" w:rsidRPr="00B57B3A" w:rsidRDefault="00C672C5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53E324" w14:textId="77777777" w:rsidR="00C672C5" w:rsidRPr="00B57B3A" w:rsidRDefault="00C672C5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3DBF36" w14:textId="77777777" w:rsidR="00C672C5" w:rsidRPr="00B57B3A" w:rsidRDefault="00C672C5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DD3A15" w14:textId="77777777" w:rsidR="00C672C5" w:rsidRPr="00B57B3A" w:rsidRDefault="00C672C5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61FC0283" w14:textId="222C9299" w:rsidR="00C672C5" w:rsidRDefault="00C672C5" w:rsidP="00C67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84CCA" w:rsidRPr="00B57B3A" w14:paraId="31B35F55" w14:textId="77777777" w:rsidTr="00E84CCA">
        <w:trPr>
          <w:trHeight w:val="74"/>
        </w:trPr>
        <w:tc>
          <w:tcPr>
            <w:tcW w:w="2171" w:type="pct"/>
          </w:tcPr>
          <w:p w14:paraId="66554EC1" w14:textId="77777777" w:rsidR="00E84CCA" w:rsidRPr="0037579F" w:rsidRDefault="00E84CCA" w:rsidP="00E84C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71BB1EDF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29C4C45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3126C54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76A7F25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B9C8630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ED48774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0A5D2078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CCA" w:rsidRPr="00B57B3A" w14:paraId="0437D381" w14:textId="77777777" w:rsidTr="00E84CCA">
        <w:trPr>
          <w:trHeight w:val="74"/>
        </w:trPr>
        <w:tc>
          <w:tcPr>
            <w:tcW w:w="2171" w:type="pct"/>
          </w:tcPr>
          <w:p w14:paraId="495CFB26" w14:textId="77777777" w:rsidR="00E84CCA" w:rsidRPr="0037579F" w:rsidRDefault="00E84CCA" w:rsidP="00E84C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0F1BAE49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3F9D2F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121EA978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D58175E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785428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E55CC32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4C8778F3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FC8" w:rsidRPr="00695508" w14:paraId="7F999529" w14:textId="77777777" w:rsidTr="00E84CCA">
        <w:trPr>
          <w:trHeight w:val="74"/>
        </w:trPr>
        <w:tc>
          <w:tcPr>
            <w:tcW w:w="2171" w:type="pct"/>
            <w:vAlign w:val="bottom"/>
            <w:hideMark/>
          </w:tcPr>
          <w:p w14:paraId="6CB9AB71" w14:textId="49D6B628" w:rsidR="006C7FC8" w:rsidRPr="00B57B3A" w:rsidRDefault="006C7FC8" w:rsidP="006C7FC8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="00E81A50">
              <w:rPr>
                <w:rFonts w:ascii="Angsana New" w:hAnsi="Angsana New"/>
                <w:sz w:val="30"/>
                <w:szCs w:val="30"/>
                <w:cs/>
              </w:rPr>
              <w:t>และเขตอุตสาหกรรมส่งออก</w:t>
            </w:r>
          </w:p>
        </w:tc>
        <w:tc>
          <w:tcPr>
            <w:tcW w:w="602" w:type="pct"/>
            <w:vAlign w:val="bottom"/>
          </w:tcPr>
          <w:p w14:paraId="29F2F501" w14:textId="1147E802" w:rsidR="006C7FC8" w:rsidRPr="00F6159F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8ADF104" w14:textId="77777777" w:rsidR="006C7FC8" w:rsidRPr="00695508" w:rsidRDefault="006C7FC8" w:rsidP="006C7F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7404157E" w14:textId="462EED06" w:rsidR="006C7FC8" w:rsidRPr="00695508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BB98A51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7FC35E4" w14:textId="59D34CBE" w:rsidR="006C7FC8" w:rsidRPr="00695508" w:rsidRDefault="0050669E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1,522,81</w:t>
            </w:r>
            <w:r w:rsidR="00A747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14:paraId="21AC5E52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6CAB383E" w14:textId="3766885B" w:rsidR="006C7FC8" w:rsidRPr="00695508" w:rsidRDefault="006C7FC8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15909">
              <w:rPr>
                <w:rFonts w:asciiTheme="majorBidi" w:hAnsiTheme="majorBidi" w:cstheme="majorBidi"/>
                <w:sz w:val="30"/>
                <w:szCs w:val="30"/>
              </w:rPr>
              <w:t>495,823</w:t>
            </w:r>
          </w:p>
        </w:tc>
      </w:tr>
      <w:tr w:rsidR="006C7FC8" w:rsidRPr="00695508" w14:paraId="49A11FF7" w14:textId="77777777" w:rsidTr="00E84CCA">
        <w:tc>
          <w:tcPr>
            <w:tcW w:w="2171" w:type="pct"/>
            <w:vAlign w:val="bottom"/>
            <w:hideMark/>
          </w:tcPr>
          <w:p w14:paraId="41FC42CD" w14:textId="59E8ECDB" w:rsidR="006C7FC8" w:rsidRPr="00B57B3A" w:rsidRDefault="006C7FC8" w:rsidP="006C7FC8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059B8486" w14:textId="1D345CEF" w:rsidR="006C7FC8" w:rsidRPr="00695508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A37B82F" w14:textId="77777777" w:rsidR="006C7FC8" w:rsidRPr="00695508" w:rsidRDefault="006C7FC8" w:rsidP="006C7F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6A1C310" w14:textId="0E9C4CA0" w:rsidR="006C7FC8" w:rsidRPr="00695508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6C4E414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A6E8DA2" w14:textId="6F587C4B" w:rsidR="006C7FC8" w:rsidRPr="00695508" w:rsidRDefault="0050669E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151,914</w:t>
            </w:r>
          </w:p>
        </w:tc>
        <w:tc>
          <w:tcPr>
            <w:tcW w:w="138" w:type="pct"/>
            <w:vAlign w:val="bottom"/>
          </w:tcPr>
          <w:p w14:paraId="0E3C6CCD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3F26ABFF" w14:textId="7C2DEDA7" w:rsidR="006C7FC8" w:rsidRPr="00695508" w:rsidRDefault="006C7FC8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C7FC8" w:rsidRPr="00695508" w14:paraId="27069CD7" w14:textId="77777777" w:rsidTr="00E84CCA">
        <w:tc>
          <w:tcPr>
            <w:tcW w:w="2171" w:type="pct"/>
            <w:vAlign w:val="bottom"/>
            <w:hideMark/>
          </w:tcPr>
          <w:p w14:paraId="455427C3" w14:textId="6862B57C" w:rsidR="006C7FC8" w:rsidRPr="00B57B3A" w:rsidRDefault="006C7FC8" w:rsidP="006C7FC8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4886464C" w14:textId="6D15C094" w:rsidR="006C7FC8" w:rsidRPr="00695508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2439F02" w14:textId="77777777" w:rsidR="006C7FC8" w:rsidRPr="00695508" w:rsidRDefault="006C7FC8" w:rsidP="006C7F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73801EB" w14:textId="7CDE093F" w:rsidR="006C7FC8" w:rsidRPr="00695508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AAE6752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FBE6B30" w14:textId="10E6C930" w:rsidR="006C7FC8" w:rsidRPr="00695508" w:rsidRDefault="0050669E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130,688</w:t>
            </w:r>
          </w:p>
        </w:tc>
        <w:tc>
          <w:tcPr>
            <w:tcW w:w="138" w:type="pct"/>
            <w:vAlign w:val="bottom"/>
          </w:tcPr>
          <w:p w14:paraId="3722E555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0C4C000" w14:textId="55A2F9F0" w:rsidR="006C7FC8" w:rsidRPr="00695508" w:rsidRDefault="006C7FC8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114,666</w:t>
            </w:r>
          </w:p>
        </w:tc>
      </w:tr>
      <w:tr w:rsidR="006C7FC8" w:rsidRPr="00695508" w14:paraId="0E41B961" w14:textId="77777777" w:rsidTr="0050669E">
        <w:tc>
          <w:tcPr>
            <w:tcW w:w="2171" w:type="pct"/>
            <w:vAlign w:val="bottom"/>
          </w:tcPr>
          <w:p w14:paraId="04CECDB3" w14:textId="14CCCD6B" w:rsidR="006C7FC8" w:rsidRPr="0037579F" w:rsidRDefault="006C7FC8" w:rsidP="006C7FC8">
            <w:pPr>
              <w:ind w:left="16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ประเทศอื่นๆ </w:t>
            </w:r>
          </w:p>
        </w:tc>
        <w:tc>
          <w:tcPr>
            <w:tcW w:w="602" w:type="pct"/>
            <w:vAlign w:val="bottom"/>
          </w:tcPr>
          <w:p w14:paraId="0CB60BCB" w14:textId="1FFD4893" w:rsidR="006C7FC8" w:rsidRPr="002F01B1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EEF3453" w14:textId="77777777" w:rsidR="006C7FC8" w:rsidRPr="00695508" w:rsidRDefault="006C7FC8" w:rsidP="006C7F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9B73C39" w14:textId="7689CFFE" w:rsidR="006C7FC8" w:rsidRPr="00F8779A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58E6261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60C688" w14:textId="377B75B2" w:rsidR="006C7FC8" w:rsidRPr="00695508" w:rsidRDefault="0050669E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172,1</w:t>
            </w:r>
            <w:r w:rsidR="00A7474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8" w:type="pct"/>
            <w:vAlign w:val="bottom"/>
          </w:tcPr>
          <w:p w14:paraId="15AD1817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</w:tcPr>
          <w:p w14:paraId="2C81E52D" w14:textId="7C36E765" w:rsidR="006C7FC8" w:rsidRPr="00F8779A" w:rsidRDefault="00B15909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307,941</w:t>
            </w:r>
          </w:p>
        </w:tc>
      </w:tr>
      <w:tr w:rsidR="006C7FC8" w:rsidRPr="00695508" w14:paraId="100B60F5" w14:textId="77777777" w:rsidTr="0050669E">
        <w:tc>
          <w:tcPr>
            <w:tcW w:w="2171" w:type="pct"/>
            <w:vAlign w:val="bottom"/>
            <w:hideMark/>
          </w:tcPr>
          <w:p w14:paraId="584F1001" w14:textId="77777777" w:rsidR="006C7FC8" w:rsidRPr="00B57B3A" w:rsidRDefault="006C7FC8" w:rsidP="006C7FC8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left w:val="nil"/>
              <w:right w:val="nil"/>
            </w:tcBorders>
            <w:vAlign w:val="bottom"/>
          </w:tcPr>
          <w:p w14:paraId="6C25CEED" w14:textId="068400AC" w:rsidR="006C7FC8" w:rsidRPr="002F01B1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1804EC4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325A61A3" w14:textId="76F094A9" w:rsidR="006C7FC8" w:rsidRPr="002F01B1" w:rsidRDefault="006C7FC8" w:rsidP="006C7FC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060790A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05D46" w14:textId="1AD4D7EB" w:rsidR="006C7FC8" w:rsidRPr="00695508" w:rsidRDefault="0050669E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1,977,570</w:t>
            </w:r>
          </w:p>
        </w:tc>
        <w:tc>
          <w:tcPr>
            <w:tcW w:w="138" w:type="pct"/>
            <w:vAlign w:val="bottom"/>
          </w:tcPr>
          <w:p w14:paraId="2ED70020" w14:textId="77777777" w:rsidR="006C7FC8" w:rsidRPr="00695508" w:rsidRDefault="006C7FC8" w:rsidP="006C7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CA039" w14:textId="60232C72" w:rsidR="006C7FC8" w:rsidRPr="00695508" w:rsidRDefault="006C7FC8" w:rsidP="006C7F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2,050,224</w:t>
            </w:r>
          </w:p>
        </w:tc>
      </w:tr>
    </w:tbl>
    <w:p w14:paraId="75B3707C" w14:textId="77777777" w:rsidR="006C569A" w:rsidRDefault="00E84CCA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</w:p>
    <w:p w14:paraId="3E26DFB1" w14:textId="7FEF2D0B" w:rsidR="00207FDF" w:rsidRDefault="006C569A" w:rsidP="006C5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</w:t>
      </w:r>
      <w:r w:rsidR="00207FDF">
        <w:rPr>
          <w:rFonts w:asciiTheme="majorBidi" w:hAnsiTheme="majorBidi" w:cstheme="majorBidi" w:hint="cs"/>
          <w:spacing w:val="6"/>
          <w:sz w:val="30"/>
          <w:szCs w:val="30"/>
          <w:cs/>
        </w:rPr>
        <w:t>ง</w:t>
      </w:r>
    </w:p>
    <w:p w14:paraId="526AF9FA" w14:textId="44035BFF" w:rsidR="00207FDF" w:rsidRDefault="00207FD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</w:rPr>
      </w:pPr>
    </w:p>
    <w:p w14:paraId="57DEAA65" w14:textId="767BFD8D" w:rsidR="00207FDF" w:rsidRP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  <w:cs/>
        </w:rPr>
        <w:sectPr w:rsidR="00207FDF" w:rsidRPr="00207FDF" w:rsidSect="004A59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4693C750" w14:textId="2722954D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3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21D98C7D" w14:textId="77777777" w:rsidR="003364AC" w:rsidRPr="00A74742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74742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6C569A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E84CCA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305DBBB7" w:rsidR="00BB0E5E" w:rsidRPr="001D5F0D" w:rsidRDefault="00207FDF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271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E84C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271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271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4B44BE88" w:rsidR="00BB0E5E" w:rsidRPr="001D5F0D" w:rsidRDefault="0050669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6,949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611A2DA5" w:rsidR="00BB0E5E" w:rsidRPr="001D5F0D" w:rsidRDefault="0050669E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178CCECA" w:rsidR="00BB0E5E" w:rsidRPr="001D5F0D" w:rsidRDefault="0050669E" w:rsidP="00CE6BB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6,949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30C7F626" w:rsidR="00BB0E5E" w:rsidRPr="001D5F0D" w:rsidRDefault="0050669E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76C94601" w:rsidR="00BB0E5E" w:rsidRPr="001D5F0D" w:rsidRDefault="0050669E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6,949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5E7E255C" w:rsidR="00BB0E5E" w:rsidRPr="001D5F0D" w:rsidRDefault="0050669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9,91</w:t>
            </w:r>
            <w:r w:rsidR="00053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4455FA91" w:rsidR="00BB0E5E" w:rsidRPr="001D5F0D" w:rsidRDefault="0050669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6D78CA0E" w:rsidR="00BB0E5E" w:rsidRPr="001D5F0D" w:rsidRDefault="0050669E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9,91</w:t>
            </w:r>
            <w:r w:rsidR="00552D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023AD9D7" w:rsidR="00BB0E5E" w:rsidRPr="001D5F0D" w:rsidRDefault="0050669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040BFA04" w:rsidR="00BB0E5E" w:rsidRPr="001D5F0D" w:rsidRDefault="0050669E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9,91</w:t>
            </w:r>
            <w:r w:rsidR="00552D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54F90405" w:rsidR="00BB0E5E" w:rsidRPr="001D5F0D" w:rsidRDefault="0050669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16,86</w:t>
            </w:r>
            <w:r w:rsidR="000539C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148707D3" w:rsidR="00BB0E5E" w:rsidRPr="001D5F0D" w:rsidRDefault="0050669E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(5,402)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317A6E89" w:rsidR="00BB0E5E" w:rsidRPr="001D5F0D" w:rsidRDefault="0050669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7230BF1D" w:rsidR="00BB0E5E" w:rsidRPr="00BB0E5E" w:rsidRDefault="0050669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(5,402)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73FF4F83" w:rsidR="00BB0E5E" w:rsidRPr="001D5F0D" w:rsidRDefault="0050669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763CA691" w:rsidR="00BB0E5E" w:rsidRPr="001D5F0D" w:rsidRDefault="0050669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(5,402)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4395D6E3" w:rsidR="00BB0E5E" w:rsidRPr="001D5F0D" w:rsidRDefault="0050669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(33,704)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40EF39CA" w:rsidR="00BB0E5E" w:rsidRPr="001D5F0D" w:rsidRDefault="0050669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579115D4" w:rsidR="00BB0E5E" w:rsidRPr="00BB0E5E" w:rsidRDefault="0050669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(33,704)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249A56AB" w:rsidR="00BB0E5E" w:rsidRPr="001D5F0D" w:rsidRDefault="0050669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79B3F10F" w:rsidR="00BB0E5E" w:rsidRPr="001D5F0D" w:rsidRDefault="0050669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(33,704)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76D4E9CC" w:rsidR="00BB0E5E" w:rsidRPr="001D5F0D" w:rsidRDefault="0050669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(39,106)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3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6E1BECF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27128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527128" w:rsidRPr="001D5F0D" w14:paraId="61C7E0E9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527128" w:rsidRPr="00BB0E5E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157B9A5" w14:textId="005C27DE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237" w:type="dxa"/>
          </w:tcPr>
          <w:p w14:paraId="0CEC817F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09C474F0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5188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6E4CC72F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70" w:type="dxa"/>
            <w:vAlign w:val="bottom"/>
          </w:tcPr>
          <w:p w14:paraId="64807495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0959F99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2C3A2" w14:textId="3F8805EA" w:rsidR="00527128" w:rsidRPr="00B24D09" w:rsidRDefault="00527128" w:rsidP="00CE6BB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282</w:t>
            </w:r>
          </w:p>
        </w:tc>
      </w:tr>
      <w:tr w:rsidR="00527128" w:rsidRPr="001D5F0D" w14:paraId="0C88A0F7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527128" w:rsidRPr="001D5F0D" w:rsidRDefault="00527128" w:rsidP="00527128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24F517" w14:textId="34CEF5ED" w:rsidR="00527128" w:rsidRPr="00B24D09" w:rsidRDefault="00527128" w:rsidP="0052712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37" w:type="dxa"/>
          </w:tcPr>
          <w:p w14:paraId="25647163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05A2E90B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3CCC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A4C264" w14:textId="2871EA60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  <w:tc>
          <w:tcPr>
            <w:tcW w:w="270" w:type="dxa"/>
            <w:vAlign w:val="bottom"/>
          </w:tcPr>
          <w:p w14:paraId="7EC26212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1880AA16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67199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1E0B2552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15,538</w:t>
            </w:r>
          </w:p>
        </w:tc>
      </w:tr>
      <w:tr w:rsidR="00527128" w:rsidRPr="001D5F0D" w14:paraId="69DAFDAF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F0D" w14:textId="31DF5DAD" w:rsidR="00527128" w:rsidRPr="00B24D09" w:rsidRDefault="00527128" w:rsidP="0052712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C336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15,820</w:t>
            </w:r>
          </w:p>
        </w:tc>
        <w:tc>
          <w:tcPr>
            <w:tcW w:w="237" w:type="dxa"/>
          </w:tcPr>
          <w:p w14:paraId="2B590E0E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571C8C10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C140D1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5A947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730D88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37F14A53" w14:textId="77777777" w:rsidTr="00F17F74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5B9F390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30A357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D8636E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4129E7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20081E16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E5DA1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977D844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8D3731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FF0FA6" w14:textId="77777777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7128" w:rsidRPr="001D5F0D" w14:paraId="01C61731" w14:textId="77777777" w:rsidTr="00597A38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527128" w:rsidRPr="00BB0E5E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C01F3BD" w14:textId="2BF243E4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(2,184)</w:t>
            </w:r>
          </w:p>
        </w:tc>
        <w:tc>
          <w:tcPr>
            <w:tcW w:w="237" w:type="dxa"/>
          </w:tcPr>
          <w:p w14:paraId="0EADCC30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243F1442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3AFED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6E86F6E7" w:rsidR="00527128" w:rsidRPr="00B24D09" w:rsidRDefault="00527128" w:rsidP="00CE6BB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  <w:tc>
          <w:tcPr>
            <w:tcW w:w="270" w:type="dxa"/>
            <w:vAlign w:val="bottom"/>
          </w:tcPr>
          <w:p w14:paraId="54767DB8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7059BEDB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205EDB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172B5CF6" w:rsidR="00527128" w:rsidRPr="00B24D09" w:rsidRDefault="00527128" w:rsidP="00CE6B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(2,184)</w:t>
            </w:r>
          </w:p>
        </w:tc>
      </w:tr>
      <w:tr w:rsidR="00527128" w:rsidRPr="001D5F0D" w14:paraId="57181865" w14:textId="77777777" w:rsidTr="00597A38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527128" w:rsidRPr="001D5F0D" w:rsidRDefault="00527128" w:rsidP="00527128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E5E80D" w14:textId="4D5B797E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3363">
              <w:rPr>
                <w:rFonts w:ascii="Angsana New" w:hAnsi="Angsana New"/>
                <w:sz w:val="26"/>
                <w:szCs w:val="26"/>
              </w:rPr>
              <w:t>(102,036)</w:t>
            </w:r>
          </w:p>
        </w:tc>
        <w:tc>
          <w:tcPr>
            <w:tcW w:w="237" w:type="dxa"/>
          </w:tcPr>
          <w:p w14:paraId="303F1C48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1BDC93D2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12586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FE5FFC5" w:rsidR="00527128" w:rsidRPr="00B24D09" w:rsidRDefault="00527128" w:rsidP="0052712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  <w:tc>
          <w:tcPr>
            <w:tcW w:w="270" w:type="dxa"/>
            <w:vAlign w:val="bottom"/>
          </w:tcPr>
          <w:p w14:paraId="382CD1F3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014CDFF6" w:rsidR="00527128" w:rsidRPr="00B24D09" w:rsidRDefault="00527128" w:rsidP="00527128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2A8D7A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30C1EDEA" w:rsidR="00527128" w:rsidRPr="00B24D09" w:rsidRDefault="00527128" w:rsidP="005271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363">
              <w:rPr>
                <w:rFonts w:ascii="Angsana New" w:hAnsi="Angsana New" w:cs="Angsana New"/>
                <w:sz w:val="26"/>
                <w:szCs w:val="26"/>
                <w:lang w:bidi="th-TH"/>
              </w:rPr>
              <w:t>(102,036)</w:t>
            </w:r>
          </w:p>
        </w:tc>
      </w:tr>
      <w:tr w:rsidR="00527128" w:rsidRPr="001D5F0D" w14:paraId="625C1053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527128" w:rsidRPr="001D5F0D" w:rsidRDefault="00527128" w:rsidP="00527128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D2412" w14:textId="3A7CC736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3363">
              <w:rPr>
                <w:rFonts w:ascii="Angsana New" w:hAnsi="Angsana New"/>
                <w:b/>
                <w:bCs/>
                <w:sz w:val="26"/>
                <w:szCs w:val="26"/>
              </w:rPr>
              <w:t>(104,220)</w:t>
            </w:r>
          </w:p>
        </w:tc>
        <w:tc>
          <w:tcPr>
            <w:tcW w:w="237" w:type="dxa"/>
          </w:tcPr>
          <w:p w14:paraId="50FAC9FE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3EA5A7E6" w:rsidR="00527128" w:rsidRPr="00B24D09" w:rsidRDefault="00527128" w:rsidP="00527128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829CF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3EF7AC9C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4D8D96" w14:textId="77777777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65BDD740" w:rsidR="00527128" w:rsidRPr="00B24D09" w:rsidRDefault="00527128" w:rsidP="00527128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D68940" w14:textId="20653563" w:rsidR="00527128" w:rsidRPr="00B24D09" w:rsidRDefault="00527128" w:rsidP="0052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F66E7A1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AFEC253" w14:textId="50B89291" w:rsidR="004965B6" w:rsidRDefault="003364AC" w:rsidP="004965B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F4430F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965B6" w:rsidRPr="00484F1E" w14:paraId="251C3022" w14:textId="77777777" w:rsidTr="00E2663C">
        <w:trPr>
          <w:tblHeader/>
        </w:trPr>
        <w:tc>
          <w:tcPr>
            <w:tcW w:w="7830" w:type="dxa"/>
          </w:tcPr>
          <w:p w14:paraId="3A034E5F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E25679" w14:textId="33844DFB" w:rsidR="004965B6" w:rsidRPr="00484F1E" w:rsidRDefault="00207FDF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71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71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965B6" w:rsidRPr="00484F1E" w14:paraId="2691526E" w14:textId="77777777" w:rsidTr="00E2663C">
        <w:trPr>
          <w:tblHeader/>
        </w:trPr>
        <w:tc>
          <w:tcPr>
            <w:tcW w:w="7830" w:type="dxa"/>
          </w:tcPr>
          <w:p w14:paraId="456F4977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622E26" w14:textId="0C33CE73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271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965B6" w:rsidRPr="00484F1E" w14:paraId="4C11993E" w14:textId="77777777" w:rsidTr="00E2663C">
        <w:trPr>
          <w:cantSplit/>
          <w:tblHeader/>
        </w:trPr>
        <w:tc>
          <w:tcPr>
            <w:tcW w:w="7830" w:type="dxa"/>
          </w:tcPr>
          <w:p w14:paraId="30140BA5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0F8FF0" w14:textId="77777777" w:rsidR="004965B6" w:rsidRPr="00484F1E" w:rsidRDefault="004965B6" w:rsidP="00E2663C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5B6" w:rsidRPr="00484F1E" w14:paraId="3E39A3F5" w14:textId="77777777" w:rsidTr="00E2663C">
        <w:tc>
          <w:tcPr>
            <w:tcW w:w="7830" w:type="dxa"/>
          </w:tcPr>
          <w:p w14:paraId="5A30BC0F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1AAB71CE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5B6" w:rsidRPr="00484F1E" w14:paraId="6D2F44BB" w14:textId="77777777" w:rsidTr="00E2663C">
        <w:tc>
          <w:tcPr>
            <w:tcW w:w="7830" w:type="dxa"/>
          </w:tcPr>
          <w:p w14:paraId="4453C9B7" w14:textId="73AD7F09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5D6E57E8" w14:textId="7FDA6DD5" w:rsidR="004965B6" w:rsidRPr="00484F1E" w:rsidRDefault="0050669E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4965B6" w:rsidRPr="00484F1E" w14:paraId="647E0081" w14:textId="77777777" w:rsidTr="00E2663C">
        <w:tc>
          <w:tcPr>
            <w:tcW w:w="7830" w:type="dxa"/>
          </w:tcPr>
          <w:p w14:paraId="496CB7E3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D76657" w14:textId="3F0880A6" w:rsidR="004965B6" w:rsidRPr="00484F1E" w:rsidRDefault="0050669E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4965B6" w:rsidRPr="00484F1E" w14:paraId="2124FB96" w14:textId="77777777" w:rsidTr="00E2663C">
        <w:tc>
          <w:tcPr>
            <w:tcW w:w="7830" w:type="dxa"/>
          </w:tcPr>
          <w:p w14:paraId="50E63A1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4F6D68" w14:textId="4E183BB6" w:rsidR="004965B6" w:rsidRPr="00484F1E" w:rsidRDefault="0050669E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15,248</w:t>
            </w:r>
          </w:p>
        </w:tc>
      </w:tr>
    </w:tbl>
    <w:p w14:paraId="2E1D7E0C" w14:textId="0721A031" w:rsidR="00EC65AF" w:rsidRPr="00EC65AF" w:rsidRDefault="00EC65A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sectPr w:rsidR="00EC65AF" w:rsidRPr="00EC65AF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7038D" w14:textId="77777777" w:rsidR="00EF4016" w:rsidRDefault="00EF4016">
      <w:r>
        <w:separator/>
      </w:r>
    </w:p>
  </w:endnote>
  <w:endnote w:type="continuationSeparator" w:id="0">
    <w:p w14:paraId="28E76A86" w14:textId="77777777" w:rsidR="00EF4016" w:rsidRDefault="00EF4016">
      <w:r>
        <w:continuationSeparator/>
      </w:r>
    </w:p>
  </w:endnote>
  <w:endnote w:type="continuationNotice" w:id="1">
    <w:p w14:paraId="628E1BF5" w14:textId="77777777" w:rsidR="00EF4016" w:rsidRDefault="00EF40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4F46" w14:textId="77777777" w:rsidR="00EF4016" w:rsidRDefault="00EF4016">
      <w:r>
        <w:separator/>
      </w:r>
    </w:p>
  </w:footnote>
  <w:footnote w:type="continuationSeparator" w:id="0">
    <w:p w14:paraId="7FF08B74" w14:textId="77777777" w:rsidR="00EF4016" w:rsidRDefault="00EF4016">
      <w:r>
        <w:continuationSeparator/>
      </w:r>
    </w:p>
  </w:footnote>
  <w:footnote w:type="continuationNotice" w:id="1">
    <w:p w14:paraId="382013A6" w14:textId="77777777" w:rsidR="00EF4016" w:rsidRDefault="00EF40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B2A7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68857696"/>
    <w:bookmarkStart w:id="2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11E7381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1"/>
  <w:bookmarkEnd w:id="2"/>
  <w:p w14:paraId="7841F699" w14:textId="3A417552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</w:t>
    </w:r>
    <w:r w:rsidR="005F3731">
      <w:rPr>
        <w:rFonts w:ascii="Angsana New" w:hAnsi="Angsana New"/>
        <w:b/>
        <w:bCs/>
        <w:sz w:val="32"/>
        <w:szCs w:val="32"/>
      </w:rPr>
      <w:t>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5F3731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 w:rsidR="005F3731"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9CDA" w14:textId="77777777" w:rsidR="00B95F50" w:rsidRPr="00A81676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0E7D3BAD" w14:textId="77777777" w:rsidR="00B95F50" w:rsidRPr="006C5D17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5672593" w14:textId="77777777" w:rsidR="00B95F50" w:rsidRPr="00A86E49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1196E6B" w14:textId="77777777" w:rsidR="00B95F50" w:rsidRPr="00AB510F" w:rsidRDefault="00B95F50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370C" w14:textId="77777777" w:rsidR="00B95F50" w:rsidRPr="00A81676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A1283D4" w14:textId="77777777" w:rsidR="00B95F50" w:rsidRPr="006C5D17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35825E5" w14:textId="77777777" w:rsidR="00B95F50" w:rsidRPr="00A86E49" w:rsidRDefault="00B95F50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7B29FC7" w14:textId="77777777" w:rsidR="00B95F50" w:rsidRPr="00AB510F" w:rsidRDefault="00B95F50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D652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406C65B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2F45E3D" w14:textId="1B4909B7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</w:t>
    </w:r>
    <w:r w:rsidR="00FD7E48">
      <w:rPr>
        <w:rFonts w:ascii="Angsana New" w:hAnsi="Angsana New" w:hint="cs"/>
        <w:b/>
        <w:bCs/>
        <w:sz w:val="32"/>
        <w:szCs w:val="32"/>
        <w:cs/>
      </w:rPr>
      <w:t>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</w:t>
    </w:r>
    <w:r w:rsidR="00FD7E48">
      <w:rPr>
        <w:rFonts w:ascii="Angsana New" w:hAnsi="Angsana New"/>
        <w:b/>
        <w:bCs/>
        <w:sz w:val="32"/>
        <w:szCs w:val="32"/>
      </w:rPr>
      <w:t>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 w:rsidR="00FD7E48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 w:rsidR="00FD7E48"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C9A2E5" w14:textId="77777777" w:rsidR="00B003C0" w:rsidRPr="00AB510F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39CA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429F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2791D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DBA"/>
    <w:rsid w:val="00144FA8"/>
    <w:rsid w:val="001458DE"/>
    <w:rsid w:val="0014603A"/>
    <w:rsid w:val="0014688B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09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0C3D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1F6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250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27FF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01B1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1034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6B8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904"/>
    <w:rsid w:val="004A5D87"/>
    <w:rsid w:val="004A5EF7"/>
    <w:rsid w:val="004A5F51"/>
    <w:rsid w:val="004A6097"/>
    <w:rsid w:val="004A6757"/>
    <w:rsid w:val="004A7BA7"/>
    <w:rsid w:val="004B019D"/>
    <w:rsid w:val="004B0621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5FDE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669E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4C1B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128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3E"/>
    <w:rsid w:val="00552D97"/>
    <w:rsid w:val="00553114"/>
    <w:rsid w:val="00553255"/>
    <w:rsid w:val="005544FC"/>
    <w:rsid w:val="00554F24"/>
    <w:rsid w:val="00555CFC"/>
    <w:rsid w:val="00555D84"/>
    <w:rsid w:val="00555F94"/>
    <w:rsid w:val="00556D60"/>
    <w:rsid w:val="00556E8D"/>
    <w:rsid w:val="00557D16"/>
    <w:rsid w:val="00557F9D"/>
    <w:rsid w:val="0056078E"/>
    <w:rsid w:val="00560B5E"/>
    <w:rsid w:val="0056101F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AFF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731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451A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A7A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1C"/>
    <w:rsid w:val="006B71F5"/>
    <w:rsid w:val="006C0071"/>
    <w:rsid w:val="006C0B6F"/>
    <w:rsid w:val="006C16ED"/>
    <w:rsid w:val="006C1749"/>
    <w:rsid w:val="006C19CD"/>
    <w:rsid w:val="006C1AE9"/>
    <w:rsid w:val="006C22FA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C7FC8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4F4A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49F3"/>
    <w:rsid w:val="0075505B"/>
    <w:rsid w:val="00756671"/>
    <w:rsid w:val="007568B3"/>
    <w:rsid w:val="00756A9E"/>
    <w:rsid w:val="007601CB"/>
    <w:rsid w:val="00760442"/>
    <w:rsid w:val="007606D5"/>
    <w:rsid w:val="00760B0D"/>
    <w:rsid w:val="007613D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402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1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12A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68C"/>
    <w:rsid w:val="00817D5D"/>
    <w:rsid w:val="0082056B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5641"/>
    <w:rsid w:val="008E6235"/>
    <w:rsid w:val="008E6BBB"/>
    <w:rsid w:val="008E6C73"/>
    <w:rsid w:val="008E7FA2"/>
    <w:rsid w:val="008F0261"/>
    <w:rsid w:val="008F1624"/>
    <w:rsid w:val="008F2256"/>
    <w:rsid w:val="008F258F"/>
    <w:rsid w:val="008F4797"/>
    <w:rsid w:val="008F47F0"/>
    <w:rsid w:val="008F4BB2"/>
    <w:rsid w:val="008F4F83"/>
    <w:rsid w:val="008F52EB"/>
    <w:rsid w:val="008F55AE"/>
    <w:rsid w:val="008F769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1EFE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2779"/>
    <w:rsid w:val="009E305A"/>
    <w:rsid w:val="009E3470"/>
    <w:rsid w:val="009E417F"/>
    <w:rsid w:val="009E53D6"/>
    <w:rsid w:val="009E553B"/>
    <w:rsid w:val="009E6429"/>
    <w:rsid w:val="009E6B99"/>
    <w:rsid w:val="009E6EC2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4B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742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909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15E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89B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5F50"/>
    <w:rsid w:val="00B9609A"/>
    <w:rsid w:val="00B96A34"/>
    <w:rsid w:val="00B96BFB"/>
    <w:rsid w:val="00B974F7"/>
    <w:rsid w:val="00BA1251"/>
    <w:rsid w:val="00BA2828"/>
    <w:rsid w:val="00BA33EA"/>
    <w:rsid w:val="00BA36B7"/>
    <w:rsid w:val="00BA3A16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AD5"/>
    <w:rsid w:val="00BD0E05"/>
    <w:rsid w:val="00BD1CE9"/>
    <w:rsid w:val="00BD208E"/>
    <w:rsid w:val="00BD275C"/>
    <w:rsid w:val="00BD28CA"/>
    <w:rsid w:val="00BD2A80"/>
    <w:rsid w:val="00BD3B46"/>
    <w:rsid w:val="00BD41DC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2C5"/>
    <w:rsid w:val="00C673C5"/>
    <w:rsid w:val="00C6740C"/>
    <w:rsid w:val="00C70049"/>
    <w:rsid w:val="00C703B4"/>
    <w:rsid w:val="00C70828"/>
    <w:rsid w:val="00C70DC4"/>
    <w:rsid w:val="00C7254C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8B4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BB5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B3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B88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1BB2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1D78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1B9A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1A50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016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1B48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59F"/>
    <w:rsid w:val="00F617FC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D7E48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899704-9C19-4FA0-A413-509CE88B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</Pages>
  <Words>1363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6</cp:revision>
  <cp:lastPrinted>2026-04-27T18:23:00Z</cp:lastPrinted>
  <dcterms:created xsi:type="dcterms:W3CDTF">2026-04-27T10:21:00Z</dcterms:created>
  <dcterms:modified xsi:type="dcterms:W3CDTF">2026-04-28T10:08:00Z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