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2E8EE" w14:textId="1DD93EB5" w:rsidR="00975D50" w:rsidRPr="00811D0A" w:rsidRDefault="0065509B" w:rsidP="002833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811D0A">
        <w:rPr>
          <w:rFonts w:asciiTheme="majorBidi" w:hAnsiTheme="majorBidi" w:cstheme="majorBidi"/>
          <w:sz w:val="52"/>
          <w:szCs w:val="52"/>
          <w:cs/>
        </w:rPr>
        <w:t xml:space="preserve">บริษัทหลักทรัพย์ อินโนเวสท์ เอกซ์ จำกัด </w:t>
      </w:r>
    </w:p>
    <w:p w14:paraId="09BEE302" w14:textId="77777777" w:rsidR="001B61F6" w:rsidRPr="00811D0A" w:rsidRDefault="001B61F6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50C9460" w14:textId="58174096" w:rsidR="00A52437" w:rsidRPr="00811D0A" w:rsidRDefault="00A52437" w:rsidP="00A5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811D0A">
        <w:rPr>
          <w:rFonts w:asciiTheme="majorBidi" w:hAnsiTheme="majorBidi" w:cstheme="majorBidi"/>
          <w:sz w:val="32"/>
          <w:szCs w:val="32"/>
          <w:cs/>
        </w:rPr>
        <w:t>งบการเงิน</w:t>
      </w:r>
      <w:bookmarkStart w:id="0" w:name="_Hlk16610575"/>
      <w:r w:rsidRPr="00811D0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11EB6" w:rsidRPr="00811D0A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811D0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811D0A">
        <w:rPr>
          <w:rFonts w:asciiTheme="majorBidi" w:hAnsiTheme="majorBidi" w:cstheme="majorBidi"/>
          <w:sz w:val="32"/>
          <w:szCs w:val="32"/>
        </w:rPr>
        <w:t>3</w:t>
      </w:r>
      <w:r w:rsidR="00811EB6" w:rsidRPr="00811D0A">
        <w:rPr>
          <w:rFonts w:asciiTheme="majorBidi" w:hAnsiTheme="majorBidi" w:cstheme="majorBidi" w:hint="cs"/>
          <w:sz w:val="32"/>
          <w:szCs w:val="32"/>
          <w:cs/>
        </w:rPr>
        <w:t>1</w:t>
      </w:r>
      <w:r w:rsidRPr="00811D0A">
        <w:rPr>
          <w:rFonts w:asciiTheme="majorBidi" w:hAnsiTheme="majorBidi" w:cstheme="majorBidi"/>
          <w:sz w:val="32"/>
          <w:szCs w:val="32"/>
        </w:rPr>
        <w:t xml:space="preserve"> </w:t>
      </w:r>
      <w:r w:rsidR="00811EB6" w:rsidRPr="00811D0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811D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3657" w:rsidRPr="00811D0A">
        <w:rPr>
          <w:rFonts w:asciiTheme="majorBidi" w:hAnsiTheme="majorBidi" w:cstheme="majorBidi"/>
          <w:sz w:val="32"/>
          <w:szCs w:val="32"/>
        </w:rPr>
        <w:t>2568</w:t>
      </w:r>
    </w:p>
    <w:bookmarkEnd w:id="0"/>
    <w:p w14:paraId="4FFD110E" w14:textId="77777777" w:rsidR="00D6427E" w:rsidRPr="00811D0A" w:rsidRDefault="00D6427E" w:rsidP="00D6427E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811D0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A841D61" w14:textId="77777777" w:rsidR="00D6427E" w:rsidRPr="00811D0A" w:rsidRDefault="00D6427E" w:rsidP="00D6427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811D0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B66D518" w14:textId="77777777" w:rsidR="0036619E" w:rsidRPr="00811D0A" w:rsidRDefault="0036619E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309BA4E" w14:textId="77777777" w:rsidR="00B114D0" w:rsidRPr="00811D0A" w:rsidRDefault="00B114D0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3D3234" w14:textId="77777777" w:rsidR="00B114D0" w:rsidRPr="00811D0A" w:rsidRDefault="00B114D0" w:rsidP="003368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5E0D810F" w14:textId="54D250AB" w:rsidR="00102EEF" w:rsidRPr="00811D0A" w:rsidRDefault="00DE2AE8" w:rsidP="006E2B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  <w:sectPr w:rsidR="00102EEF" w:rsidRPr="00811D0A" w:rsidSect="00225AF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oddPage"/>
          <w:pgSz w:w="11907" w:h="16839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811D0A">
        <w:rPr>
          <w:rFonts w:asciiTheme="majorBidi" w:hAnsiTheme="majorBidi" w:cstheme="majorBidi"/>
          <w:sz w:val="32"/>
          <w:szCs w:val="32"/>
        </w:rPr>
        <w:t xml:space="preserve"> </w:t>
      </w:r>
      <w:r w:rsidR="005E09FC" w:rsidRPr="00811D0A">
        <w:rPr>
          <w:rFonts w:asciiTheme="majorBidi" w:hAnsiTheme="majorBidi" w:cstheme="majorBidi"/>
          <w:sz w:val="32"/>
          <w:szCs w:val="32"/>
        </w:rPr>
        <w:t xml:space="preserve"> </w:t>
      </w:r>
    </w:p>
    <w:p w14:paraId="7ACBA26A" w14:textId="77777777" w:rsidR="00D72C32" w:rsidRPr="00811D0A" w:rsidRDefault="00D72C32" w:rsidP="00D72C32">
      <w:pPr>
        <w:pStyle w:val="Heading5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  <w:r w:rsidRPr="00811D0A">
        <w:rPr>
          <w:rFonts w:asciiTheme="majorBidi" w:hAnsiTheme="majorBidi" w:cstheme="majorBidi"/>
          <w:cs/>
        </w:rPr>
        <w:lastRenderedPageBreak/>
        <w:t>รายงานของผู้สอบบัญชีรับอนุญาต</w:t>
      </w:r>
    </w:p>
    <w:p w14:paraId="7122C819" w14:textId="77777777" w:rsidR="00D72C32" w:rsidRPr="00811D0A" w:rsidRDefault="00D72C32" w:rsidP="00D72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5E635034" w14:textId="48B93B26" w:rsidR="00D72C32" w:rsidRPr="00811D0A" w:rsidRDefault="311C10B0" w:rsidP="00387033">
      <w:pPr>
        <w:pStyle w:val="KPHead"/>
        <w:rPr>
          <w:cs/>
          <w:lang w:val="th-TH"/>
        </w:rPr>
      </w:pPr>
      <w:r w:rsidRPr="00811D0A">
        <w:rPr>
          <w:cs/>
        </w:rPr>
        <w:t>เสนอ</w:t>
      </w:r>
      <w:r w:rsidRPr="00811D0A">
        <w:rPr>
          <w:cs/>
          <w:lang w:val="th-TH"/>
        </w:rPr>
        <w:t xml:space="preserve"> </w:t>
      </w:r>
      <w:bookmarkStart w:id="1" w:name="_Hlk16610605"/>
      <w:r w:rsidR="00E55E68" w:rsidRPr="00811D0A">
        <w:rPr>
          <w:rFonts w:hint="cs"/>
          <w:cs/>
        </w:rPr>
        <w:t>ผู้ถือหุ้น</w:t>
      </w:r>
      <w:r w:rsidR="0065509B" w:rsidRPr="00811D0A">
        <w:rPr>
          <w:rFonts w:hint="cs"/>
          <w:cs/>
        </w:rPr>
        <w:t xml:space="preserve">บริษัทหลักทรัพย์ อินโนเวสท์ เอกซ์ จำกัด </w:t>
      </w:r>
      <w:bookmarkEnd w:id="1"/>
    </w:p>
    <w:p w14:paraId="798DA0AE" w14:textId="77777777" w:rsidR="00486077" w:rsidRPr="00811D0A" w:rsidRDefault="00486077" w:rsidP="00C64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="Angsana New" w:hAnsi="Angsana New"/>
          <w:sz w:val="30"/>
          <w:szCs w:val="30"/>
        </w:rPr>
      </w:pPr>
    </w:p>
    <w:p w14:paraId="32F56B30" w14:textId="36FA4454" w:rsidR="00370559" w:rsidRPr="00811D0A" w:rsidRDefault="00370559" w:rsidP="0037055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11D0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3A1C0F13" w14:textId="21D8DE47" w:rsidR="00D6427E" w:rsidRPr="00811D0A" w:rsidRDefault="00D6427E" w:rsidP="00486077">
      <w:pPr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E878E42" w14:textId="1FB1ACC6" w:rsidR="00D6427E" w:rsidRPr="00811D0A" w:rsidRDefault="00D6427E" w:rsidP="00A216B5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11D0A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</w:t>
      </w:r>
      <w:r w:rsidR="004119CF" w:rsidRPr="00811D0A"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="0065509B" w:rsidRPr="00811D0A">
        <w:rPr>
          <w:rFonts w:asciiTheme="majorBidi" w:eastAsia="Calibri" w:hAnsiTheme="majorBidi" w:cstheme="majorBidi"/>
          <w:sz w:val="30"/>
          <w:szCs w:val="30"/>
          <w:cs/>
        </w:rPr>
        <w:t>บริษัทหลักทรัพย์ อินโนเวสท์ เอกซ์ จำกัด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811D0A">
        <w:rPr>
          <w:rFonts w:asciiTheme="majorBidi" w:eastAsia="Calibri" w:hAnsiTheme="majorBidi" w:cstheme="majorBidi" w:hint="cs"/>
          <w:sz w:val="30"/>
          <w:szCs w:val="30"/>
          <w:cs/>
        </w:rPr>
        <w:t xml:space="preserve">(บริษัท) 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Pr="00811D0A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="00AA30BD"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="00AA30BD" w:rsidRPr="00811D0A">
        <w:rPr>
          <w:rFonts w:asciiTheme="majorBidi" w:hAnsiTheme="majorBidi" w:cstheme="majorBidi"/>
          <w:sz w:val="30"/>
          <w:szCs w:val="30"/>
          <w:cs/>
        </w:rPr>
        <w:br/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119CF" w:rsidRPr="00811D0A">
        <w:rPr>
          <w:rFonts w:asciiTheme="majorBidi" w:hAnsiTheme="majorBidi" w:cstheme="majorBidi"/>
          <w:sz w:val="30"/>
          <w:szCs w:val="30"/>
        </w:rPr>
        <w:t>3</w:t>
      </w:r>
      <w:r w:rsidR="00C554A7" w:rsidRPr="00811D0A">
        <w:rPr>
          <w:rFonts w:asciiTheme="majorBidi" w:hAnsiTheme="majorBidi" w:cstheme="majorBidi" w:hint="cs"/>
          <w:sz w:val="30"/>
          <w:szCs w:val="30"/>
          <w:cs/>
        </w:rPr>
        <w:t>1</w:t>
      </w:r>
      <w:r w:rsidR="004119CF"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="00C554A7" w:rsidRPr="00811D0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63657" w:rsidRPr="00811D0A">
        <w:rPr>
          <w:rFonts w:asciiTheme="majorBidi" w:hAnsiTheme="majorBidi" w:cstheme="majorBidi"/>
          <w:sz w:val="30"/>
          <w:szCs w:val="30"/>
        </w:rPr>
        <w:t>2568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 งบการเปลี่ยนแปลงส่วนของเจ้าของ และงบกระแสเงิน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สด</w:t>
      </w:r>
      <w:r w:rsidR="00C534C0"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86077" w:rsidRPr="00811D0A">
        <w:rPr>
          <w:rFonts w:asciiTheme="majorBidi" w:hAnsiTheme="majorBidi" w:cstheme="majorBidi" w:hint="cs"/>
          <w:sz w:val="30"/>
          <w:szCs w:val="30"/>
          <w:cs/>
        </w:rPr>
        <w:t>สำ</w:t>
      </w:r>
      <w:r w:rsidR="00B76B18" w:rsidRPr="00811D0A">
        <w:rPr>
          <w:rFonts w:asciiTheme="majorBidi" w:hAnsiTheme="majorBidi" w:cstheme="majorBidi"/>
          <w:sz w:val="30"/>
          <w:szCs w:val="30"/>
          <w:cs/>
        </w:rPr>
        <w:t>หรับ</w:t>
      </w:r>
      <w:r w:rsidR="00AA31C1" w:rsidRPr="00811D0A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B76B18" w:rsidRPr="00811D0A">
        <w:rPr>
          <w:rFonts w:asciiTheme="majorBidi" w:hAnsiTheme="majorBidi" w:cstheme="majorBidi" w:hint="cs"/>
          <w:sz w:val="30"/>
          <w:szCs w:val="30"/>
          <w:cs/>
        </w:rPr>
        <w:t>สิ้น</w:t>
      </w:r>
      <w:r w:rsidR="00B76B18" w:rsidRPr="00811D0A">
        <w:rPr>
          <w:rFonts w:asciiTheme="majorBidi" w:hAnsiTheme="majorBidi" w:cstheme="majorBidi"/>
          <w:sz w:val="30"/>
          <w:szCs w:val="30"/>
          <w:cs/>
        </w:rPr>
        <w:t>สุด</w:t>
      </w:r>
      <w:r w:rsidR="00B76B18" w:rsidRPr="00811D0A">
        <w:rPr>
          <w:rFonts w:asciiTheme="majorBidi" w:eastAsia="Times New Roman" w:hAnsiTheme="majorBidi" w:cstheme="majorBidi"/>
          <w:sz w:val="30"/>
          <w:szCs w:val="30"/>
          <w:cs/>
        </w:rPr>
        <w:t>วันเดียวกัน</w:t>
      </w:r>
      <w:r w:rsidR="00B76B18" w:rsidRPr="00811D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37F66" w:rsidRPr="00811D0A">
        <w:rPr>
          <w:rFonts w:asciiTheme="majorBidi" w:hAnsiTheme="majorBidi" w:cstheme="majorBidi" w:hint="cs"/>
          <w:sz w:val="30"/>
          <w:szCs w:val="30"/>
          <w:cs/>
        </w:rPr>
        <w:t>และหมายเหตุประกอบงบการเงิน</w:t>
      </w:r>
      <w:r w:rsidR="00B76B18" w:rsidRPr="00811D0A">
        <w:rPr>
          <w:rFonts w:asciiTheme="majorBidi" w:hAnsiTheme="majorBidi" w:cstheme="majorBidi"/>
          <w:sz w:val="30"/>
          <w:szCs w:val="30"/>
          <w:cs/>
        </w:rPr>
        <w:t>ซึ่งประกอบด้วยสรุป</w:t>
      </w:r>
      <w:r w:rsidR="00437F66" w:rsidRPr="00811D0A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437F66" w:rsidRPr="00811D0A">
        <w:rPr>
          <w:rFonts w:asciiTheme="majorBidi" w:hAnsiTheme="majorBidi" w:cstheme="majorBidi" w:hint="cs"/>
          <w:sz w:val="30"/>
          <w:szCs w:val="30"/>
          <w:cs/>
        </w:rPr>
        <w:t>และข้อมูลอธิบายอื่นที่มีสาระสำคัญ</w:t>
      </w:r>
    </w:p>
    <w:p w14:paraId="01693B65" w14:textId="77777777" w:rsidR="00D6427E" w:rsidRPr="00811D0A" w:rsidRDefault="00D6427E" w:rsidP="00D6427E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E4B5D88" w14:textId="1E59DE6C" w:rsidR="00B76B18" w:rsidRPr="00811D0A" w:rsidRDefault="00B76B18" w:rsidP="00B76B18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งบการเงินข้างต้นนี้</w:t>
      </w:r>
      <w:r w:rsidRPr="00811D0A">
        <w:rPr>
          <w:rFonts w:asciiTheme="majorBidi" w:eastAsia="Calibri" w:hAnsiTheme="majorBidi" w:cstheme="majorBidi" w:hint="cs"/>
          <w:sz w:val="30"/>
          <w:szCs w:val="30"/>
          <w:cs/>
        </w:rPr>
        <w:t>แสดง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 xml:space="preserve">ฐานะการเงินของบริษัท 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11D0A">
        <w:rPr>
          <w:rFonts w:asciiTheme="majorBidi" w:hAnsiTheme="majorBidi" w:cstheme="majorBidi"/>
          <w:sz w:val="30"/>
          <w:szCs w:val="30"/>
        </w:rPr>
        <w:t>3</w:t>
      </w:r>
      <w:r w:rsidR="00DC2611" w:rsidRPr="00811D0A">
        <w:rPr>
          <w:rFonts w:asciiTheme="majorBidi" w:hAnsiTheme="majorBidi" w:cstheme="majorBidi" w:hint="cs"/>
          <w:sz w:val="30"/>
          <w:szCs w:val="30"/>
          <w:cs/>
        </w:rPr>
        <w:t>1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="00DC2611" w:rsidRPr="00811D0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63657" w:rsidRPr="00811D0A">
        <w:rPr>
          <w:rFonts w:asciiTheme="majorBidi" w:hAnsiTheme="majorBidi" w:cstheme="majorBidi"/>
          <w:sz w:val="30"/>
          <w:szCs w:val="30"/>
        </w:rPr>
        <w:t>2568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ผลการดำเนินงาน</w:t>
      </w:r>
      <w:r w:rsidRPr="00811D0A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และกระแสเงินสด สำหรับ</w:t>
      </w:r>
      <w:r w:rsidR="00DC2611" w:rsidRPr="00811D0A">
        <w:rPr>
          <w:rFonts w:asciiTheme="majorBidi" w:eastAsia="Calibri" w:hAnsiTheme="majorBidi" w:cstheme="majorBidi" w:hint="cs"/>
          <w:sz w:val="30"/>
          <w:szCs w:val="30"/>
          <w:cs/>
        </w:rPr>
        <w:t>ปี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579274B" w14:textId="77777777" w:rsidR="00370559" w:rsidRPr="00811D0A" w:rsidRDefault="00370559" w:rsidP="00370559">
      <w:pPr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53E5459B" w14:textId="77777777" w:rsidR="00370559" w:rsidRPr="00811D0A" w:rsidRDefault="00370559" w:rsidP="0037055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11D0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DAC3197" w14:textId="77777777" w:rsidR="00370559" w:rsidRPr="00811D0A" w:rsidRDefault="00370559" w:rsidP="0037055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51F62B6" w14:textId="38BE5F44" w:rsidR="00A7042E" w:rsidRPr="00811D0A" w:rsidRDefault="20351870" w:rsidP="002A70D0">
      <w:pPr>
        <w:tabs>
          <w:tab w:val="clear" w:pos="227"/>
          <w:tab w:val="left" w:pos="0"/>
        </w:tabs>
        <w:jc w:val="thaiDistribute"/>
        <w:rPr>
          <w:rFonts w:asciiTheme="majorBidi" w:eastAsia="Calibri" w:hAnsiTheme="majorBidi"/>
          <w:sz w:val="30"/>
          <w:szCs w:val="30"/>
        </w:rPr>
      </w:pPr>
      <w:r w:rsidRPr="00811D0A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370559" w:rsidRPr="00811D0A">
        <w:rPr>
          <w:rFonts w:asciiTheme="majorBidi" w:eastAsia="Calibri" w:hAnsiTheme="majorBidi" w:cstheme="majorBidi"/>
          <w:sz w:val="30"/>
          <w:szCs w:val="30"/>
        </w:rPr>
        <w:br/>
      </w:r>
      <w:r w:rsidRPr="00811D0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</w:t>
      </w:r>
      <w:r w:rsidR="004119CF" w:rsidRPr="00811D0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งบการเงิน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="004119CF" w:rsidRPr="00811D0A">
        <w:rPr>
          <w:rFonts w:asciiTheme="majorBidi" w:eastAsia="Calibri" w:hAnsiTheme="majorBidi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4119CF" w:rsidRPr="00811D0A">
        <w:rPr>
          <w:rFonts w:asciiTheme="majorBidi" w:eastAsia="Calibri" w:hAnsiTheme="majorBidi"/>
          <w:i/>
          <w:iCs/>
          <w:sz w:val="30"/>
          <w:szCs w:val="30"/>
          <w:cs/>
        </w:rPr>
        <w:t xml:space="preserve"> </w:t>
      </w:r>
      <w:r w:rsidR="004119CF" w:rsidRPr="00811D0A">
        <w:rPr>
          <w:rFonts w:asciiTheme="majorBidi" w:eastAsia="Calibri" w:hAnsiTheme="majorBidi" w:hint="cs"/>
          <w:i/>
          <w:iCs/>
          <w:sz w:val="30"/>
          <w:szCs w:val="30"/>
          <w:cs/>
        </w:rPr>
        <w:t>รวมถึงมาตรฐานเรื่องความเป็นอิสระ</w:t>
      </w:r>
      <w:r w:rsidR="004119CF" w:rsidRPr="00811D0A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4119CF" w:rsidRPr="00811D0A">
        <w:rPr>
          <w:rFonts w:asciiTheme="majorBidi" w:eastAsia="Calibri" w:hAnsiTheme="majorBidi" w:hint="cs"/>
          <w:sz w:val="30"/>
          <w:szCs w:val="30"/>
          <w:cs/>
        </w:rPr>
        <w:t>ที่กำหนดโดยสภาวิชาชีพบัญชี</w:t>
      </w:r>
      <w:r w:rsidR="004119CF" w:rsidRPr="00811D0A">
        <w:rPr>
          <w:rFonts w:asciiTheme="majorBidi" w:eastAsia="Calibri" w:hAnsiTheme="majorBidi"/>
          <w:sz w:val="30"/>
          <w:szCs w:val="30"/>
          <w:cs/>
        </w:rPr>
        <w:t xml:space="preserve"> (</w:t>
      </w:r>
      <w:r w:rsidR="004119CF" w:rsidRPr="00811D0A">
        <w:rPr>
          <w:rFonts w:asciiTheme="majorBidi" w:eastAsia="Calibri" w:hAnsiTheme="majorBidi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4119CF" w:rsidRPr="00811D0A">
        <w:rPr>
          <w:rFonts w:asciiTheme="majorBidi" w:eastAsia="Calibri" w:hAnsiTheme="majorBidi"/>
          <w:sz w:val="30"/>
          <w:szCs w:val="30"/>
          <w:cs/>
        </w:rPr>
        <w:t>)</w:t>
      </w:r>
      <w:r w:rsidR="004119CF" w:rsidRPr="00811D0A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</w:t>
      </w:r>
      <w:r w:rsidR="004119CF" w:rsidRPr="00811D0A"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811D0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 xml:space="preserve">ๆ </w:t>
      </w:r>
      <w:r w:rsidR="004119CF" w:rsidRPr="00811D0A">
        <w:rPr>
          <w:rFonts w:asciiTheme="majorBidi" w:eastAsia="Calibri" w:hAnsiTheme="majorBidi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4119CF" w:rsidRPr="00811D0A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A7042E" w:rsidRPr="00811D0A">
        <w:rPr>
          <w:rFonts w:asciiTheme="majorBidi" w:hAnsiTheme="majorBidi" w:cstheme="majorBidi"/>
          <w:sz w:val="30"/>
          <w:szCs w:val="30"/>
        </w:rPr>
        <w:br w:type="page"/>
      </w:r>
    </w:p>
    <w:p w14:paraId="076C0DB3" w14:textId="20463205" w:rsidR="00370559" w:rsidRPr="00811D0A" w:rsidRDefault="00370559" w:rsidP="000C4878">
      <w:pPr>
        <w:spacing w:line="160" w:lineRule="atLeast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11D0A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</w:t>
      </w:r>
      <w:r w:rsidR="004119CF" w:rsidRPr="00811D0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งบ</w:t>
      </w:r>
      <w:r w:rsidR="00706B36" w:rsidRPr="00811D0A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การเงิน</w:t>
      </w:r>
    </w:p>
    <w:p w14:paraId="5756328A" w14:textId="77777777" w:rsidR="00370559" w:rsidRPr="00811D0A" w:rsidRDefault="00370559" w:rsidP="000C4878">
      <w:pPr>
        <w:spacing w:line="160" w:lineRule="atLeast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844C425" w14:textId="21054FDD" w:rsidR="00484431" w:rsidRPr="00811D0A" w:rsidRDefault="00370559" w:rsidP="000C4878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11D0A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</w:t>
      </w:r>
      <w:r w:rsidR="004119CF" w:rsidRPr="00811D0A"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="00052F19" w:rsidRPr="00811D0A">
        <w:rPr>
          <w:rFonts w:asciiTheme="majorBidi" w:eastAsia="Calibri" w:hAnsiTheme="majorBidi" w:cstheme="majorBidi" w:hint="cs"/>
          <w:sz w:val="30"/>
          <w:szCs w:val="30"/>
          <w:cs/>
        </w:rPr>
        <w:t>เ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4119CF" w:rsidRPr="00811D0A"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171B07C" w14:textId="77777777" w:rsidR="00A7042E" w:rsidRPr="00811D0A" w:rsidRDefault="00A7042E" w:rsidP="00A7042E">
      <w:pPr>
        <w:spacing w:line="160" w:lineRule="atLeast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53A0E0B" w14:textId="63D596AB" w:rsidR="00370559" w:rsidRPr="00811D0A" w:rsidRDefault="00370559" w:rsidP="00370559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11D0A">
        <w:rPr>
          <w:rFonts w:asciiTheme="majorBidi" w:eastAsia="Calibri" w:hAnsiTheme="majorBidi" w:cstheme="majorBidi"/>
          <w:sz w:val="30"/>
          <w:szCs w:val="30"/>
          <w:cs/>
        </w:rPr>
        <w:t>ในการจัดทำ</w:t>
      </w:r>
      <w:r w:rsidR="004119CF" w:rsidRPr="00811D0A"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6F398340" w14:textId="77777777" w:rsidR="00370559" w:rsidRPr="00811D0A" w:rsidRDefault="00370559" w:rsidP="00370559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C6D247E" w14:textId="25DAB18D" w:rsidR="00370559" w:rsidRPr="00811D0A" w:rsidRDefault="00370559" w:rsidP="00370559">
      <w:pPr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11D0A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142917" w:rsidRPr="00811D0A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811D0A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521D9B29" w14:textId="77777777" w:rsidR="00370559" w:rsidRPr="00811D0A" w:rsidRDefault="00370559" w:rsidP="0037055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6663C" w14:textId="29DE8B54" w:rsidR="00370559" w:rsidRPr="00811D0A" w:rsidRDefault="00370559" w:rsidP="00370559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</w:t>
      </w:r>
      <w:r w:rsidR="004119CF" w:rsidRPr="00811D0A">
        <w:rPr>
          <w:rFonts w:asciiTheme="majorBidi" w:hAnsiTheme="majorBidi" w:cstheme="majorBidi"/>
          <w:i/>
          <w:iCs/>
          <w:sz w:val="30"/>
          <w:szCs w:val="30"/>
          <w:cs/>
        </w:rPr>
        <w:t>งบการเงิน</w:t>
      </w:r>
    </w:p>
    <w:p w14:paraId="401CECAE" w14:textId="77777777" w:rsidR="00370559" w:rsidRPr="00811D0A" w:rsidRDefault="00370559" w:rsidP="00624DF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0B0A3BB" w14:textId="6368B55E" w:rsidR="00370559" w:rsidRPr="00811D0A" w:rsidRDefault="00370559" w:rsidP="00624DF1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11D0A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4119CF" w:rsidRPr="00811D0A"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</w:t>
      </w:r>
      <w:r w:rsidR="0083416D" w:rsidRPr="00811D0A">
        <w:rPr>
          <w:rFonts w:asciiTheme="majorBidi" w:eastAsia="Calibri" w:hAnsiTheme="majorBidi" w:cstheme="majorBidi"/>
          <w:sz w:val="30"/>
          <w:szCs w:val="30"/>
        </w:rPr>
        <w:br/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</w:t>
      </w:r>
      <w:r w:rsidR="00DD2315" w:rsidRPr="00811D0A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และเสนอรายงาน</w:t>
      </w:r>
      <w:r w:rsidR="00DD2315" w:rsidRPr="00811D0A">
        <w:rPr>
          <w:rFonts w:asciiTheme="majorBidi" w:eastAsia="Calibri" w:hAnsiTheme="majorBidi" w:cstheme="majorBidi"/>
          <w:sz w:val="30"/>
          <w:szCs w:val="30"/>
        </w:rPr>
        <w:br/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DD2315" w:rsidRPr="00811D0A">
        <w:rPr>
          <w:rFonts w:asciiTheme="majorBidi" w:eastAsia="Calibri" w:hAnsiTheme="majorBidi" w:cstheme="majorBidi"/>
          <w:sz w:val="30"/>
          <w:szCs w:val="30"/>
        </w:rPr>
        <w:br/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</w:t>
      </w:r>
      <w:r w:rsidR="00DD2315" w:rsidRPr="00811D0A">
        <w:rPr>
          <w:rFonts w:asciiTheme="majorBidi" w:eastAsia="Calibri" w:hAnsiTheme="majorBidi" w:cstheme="majorBidi"/>
          <w:sz w:val="30"/>
          <w:szCs w:val="30"/>
        </w:rPr>
        <w:br/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ผลต่อกา</w:t>
      </w:r>
      <w:r w:rsidR="00983F01" w:rsidRPr="00811D0A">
        <w:rPr>
          <w:rFonts w:asciiTheme="majorBidi" w:eastAsia="Calibri" w:hAnsiTheme="majorBidi" w:cstheme="majorBidi" w:hint="cs"/>
          <w:sz w:val="30"/>
          <w:szCs w:val="30"/>
          <w:cs/>
        </w:rPr>
        <w:t>ร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ตัดสินใจทางเศรษฐกิจ</w:t>
      </w:r>
      <w:r w:rsidR="00534807" w:rsidRPr="00811D0A">
        <w:rPr>
          <w:rFonts w:asciiTheme="majorBidi" w:eastAsia="Calibri" w:hAnsiTheme="majorBidi" w:cstheme="majorBidi" w:hint="cs"/>
          <w:sz w:val="30"/>
          <w:szCs w:val="30"/>
          <w:cs/>
        </w:rPr>
        <w:t>ของผู้ใช้งบการเงิน</w:t>
      </w:r>
      <w:r w:rsidR="007C41D6" w:rsidRPr="00811D0A">
        <w:rPr>
          <w:rFonts w:asciiTheme="majorBidi" w:eastAsia="Calibri" w:hAnsiTheme="majorBidi" w:cstheme="majorBidi" w:hint="cs"/>
          <w:sz w:val="30"/>
          <w:szCs w:val="30"/>
          <w:cs/>
        </w:rPr>
        <w:t>จากการใช้</w:t>
      </w:r>
      <w:r w:rsidR="004119CF" w:rsidRPr="00811D0A">
        <w:rPr>
          <w:rFonts w:asciiTheme="majorBidi" w:eastAsia="Calibri" w:hAnsiTheme="majorBidi" w:cstheme="majorBidi" w:hint="cs"/>
          <w:sz w:val="30"/>
          <w:szCs w:val="30"/>
          <w:cs/>
        </w:rPr>
        <w:t>งบการเงิน</w:t>
      </w:r>
      <w:r w:rsidR="002E35AD" w:rsidRPr="00811D0A">
        <w:rPr>
          <w:rFonts w:asciiTheme="majorBidi" w:eastAsia="Calibri" w:hAnsiTheme="majorBidi" w:cstheme="majorBidi" w:hint="cs"/>
          <w:sz w:val="30"/>
          <w:szCs w:val="30"/>
          <w:cs/>
        </w:rPr>
        <w:t>เ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หล่านี้</w:t>
      </w:r>
    </w:p>
    <w:p w14:paraId="03861295" w14:textId="77777777" w:rsidR="00370559" w:rsidRPr="00811D0A" w:rsidRDefault="00370559" w:rsidP="00370559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53F7275" w14:textId="7CF27568" w:rsidR="00370559" w:rsidRPr="00811D0A" w:rsidRDefault="00370559" w:rsidP="005C6725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11D0A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C8773AF" w14:textId="77777777" w:rsidR="00370559" w:rsidRPr="00811D0A" w:rsidRDefault="00370559" w:rsidP="00370559">
      <w:pPr>
        <w:spacing w:line="259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36DCFA1" w14:textId="6D7B07F3" w:rsidR="00D5717A" w:rsidRPr="00811D0A" w:rsidRDefault="00370559" w:rsidP="00624DF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11D0A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4119CF" w:rsidRPr="00811D0A"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="00D34877" w:rsidRPr="00811D0A">
        <w:rPr>
          <w:rFonts w:asciiTheme="majorBidi" w:eastAsia="Calibri" w:hAnsiTheme="majorBidi" w:cstheme="majorBidi"/>
          <w:sz w:val="30"/>
          <w:szCs w:val="30"/>
        </w:rPr>
        <w:br/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</w:t>
      </w:r>
      <w:r w:rsidR="00D34877" w:rsidRPr="00811D0A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การตั้งใจละเว้น</w:t>
      </w:r>
      <w:r w:rsidR="00D34877" w:rsidRPr="00811D0A">
        <w:rPr>
          <w:rFonts w:asciiTheme="majorBidi" w:eastAsia="Calibri" w:hAnsiTheme="majorBidi" w:cstheme="majorBidi"/>
          <w:sz w:val="30"/>
          <w:szCs w:val="30"/>
        </w:rPr>
        <w:br/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การแสดงข้อมูล การแสดงข้อมูลที่ไม่ตรงตามข้อเท็จจริงหรือการแทรกแซงการควบคุมภ</w:t>
      </w:r>
      <w:r w:rsidRPr="00811D0A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1F97226E" w14:textId="77777777" w:rsidR="00BB4DA5" w:rsidRPr="00811D0A" w:rsidRDefault="00BB4DA5" w:rsidP="00BB4DA5">
      <w:pPr>
        <w:pStyle w:val="ListParagraph"/>
        <w:spacing w:line="240" w:lineRule="auto"/>
        <w:ind w:left="36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6C2F8CE" w14:textId="66B56364" w:rsidR="00370559" w:rsidRPr="00811D0A" w:rsidRDefault="00370559" w:rsidP="00E8525F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811D0A">
        <w:rPr>
          <w:rFonts w:asciiTheme="majorBidi" w:eastAsia="Calibri" w:hAnsiTheme="majorBidi" w:cstheme="majorBidi"/>
          <w:sz w:val="30"/>
          <w:szCs w:val="30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811D0A">
        <w:rPr>
          <w:rFonts w:asciiTheme="majorBidi" w:eastAsia="Calibri" w:hAnsiTheme="majorBidi" w:cstheme="majorBidi"/>
          <w:sz w:val="30"/>
          <w:szCs w:val="30"/>
        </w:rPr>
        <w:br/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Pr="00811D0A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029E0C37" w14:textId="77777777" w:rsidR="005C6725" w:rsidRPr="00811D0A" w:rsidRDefault="00370559" w:rsidP="00E8525F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11D0A">
        <w:rPr>
          <w:rFonts w:asciiTheme="majorBidi" w:hAnsiTheme="majorBidi" w:cstheme="majorBidi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5C663278" w14:textId="68D6880E" w:rsidR="00370559" w:rsidRPr="00811D0A" w:rsidRDefault="00370559" w:rsidP="00FE64CB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="005C6725"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ถ้าข้าพเจ้าได้</w:t>
      </w:r>
      <w:r w:rsidR="005C6725" w:rsidRPr="00811D0A">
        <w:rPr>
          <w:rFonts w:asciiTheme="majorBidi" w:hAnsiTheme="majorBidi" w:cstheme="majorBidi"/>
          <w:sz w:val="30"/>
          <w:szCs w:val="30"/>
          <w:cs/>
        </w:rPr>
        <w:br/>
      </w:r>
      <w:r w:rsidRPr="00811D0A">
        <w:rPr>
          <w:rFonts w:asciiTheme="majorBidi" w:hAnsiTheme="majorBidi" w:cstheme="majorBidi"/>
          <w:sz w:val="30"/>
          <w:szCs w:val="30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 w:rsidR="004119CF" w:rsidRPr="00811D0A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Pr="00811D0A">
        <w:rPr>
          <w:rFonts w:asciiTheme="majorBidi" w:hAnsiTheme="majorBidi" w:cstheme="majorBidi"/>
          <w:sz w:val="30"/>
          <w:szCs w:val="30"/>
          <w:cs/>
        </w:rPr>
        <w:t>ที่เกี่ยวข้อง หรือถ้าการเปิดเผยข้อมูลดังกล่าวไม่เพียงพอ</w:t>
      </w:r>
      <w:r w:rsidR="00534807"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</w:t>
      </w:r>
      <w:r w:rsidR="00EE7EC0" w:rsidRPr="00811D0A">
        <w:rPr>
          <w:rFonts w:asciiTheme="majorBidi" w:hAnsiTheme="majorBidi" w:cstheme="majorBidi"/>
          <w:sz w:val="30"/>
          <w:szCs w:val="30"/>
          <w:cs/>
        </w:rPr>
        <w:br/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การดำเนินงานต่อเนื่อง </w:t>
      </w:r>
    </w:p>
    <w:p w14:paraId="57AB201A" w14:textId="3E8B8E41" w:rsidR="00370559" w:rsidRPr="00811D0A" w:rsidRDefault="00370559" w:rsidP="002A70D0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11D0A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</w:t>
      </w:r>
      <w:r w:rsidR="004119CF" w:rsidRPr="00811D0A"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โดยรวม รวมถึงการเปิดเผยข้อมูลว่า</w:t>
      </w:r>
      <w:r w:rsidR="004119CF" w:rsidRPr="00811D0A">
        <w:rPr>
          <w:rFonts w:asciiTheme="majorBidi" w:eastAsia="Calibri" w:hAnsiTheme="majorBidi" w:cstheme="majorBidi"/>
          <w:sz w:val="30"/>
          <w:szCs w:val="30"/>
          <w:cs/>
        </w:rPr>
        <w:t>งบการเงิน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</w:t>
      </w:r>
      <w:r w:rsidR="002A70D0" w:rsidRPr="00811D0A">
        <w:rPr>
          <w:rFonts w:asciiTheme="majorBidi" w:eastAsia="Calibri" w:hAnsiTheme="majorBidi" w:cstheme="majorBidi" w:hint="cs"/>
          <w:sz w:val="30"/>
          <w:szCs w:val="30"/>
          <w:cs/>
        </w:rPr>
        <w:t>ร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หรือไม่</w:t>
      </w:r>
    </w:p>
    <w:p w14:paraId="57034E33" w14:textId="77777777" w:rsidR="00370559" w:rsidRPr="00811D0A" w:rsidRDefault="00370559" w:rsidP="00370559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4DBE60D" w14:textId="77777777" w:rsidR="00370559" w:rsidRPr="00811D0A" w:rsidRDefault="00370559" w:rsidP="00370559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11D0A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73154D4C" w14:textId="77777777" w:rsidR="00370559" w:rsidRPr="00811D0A" w:rsidRDefault="00370559" w:rsidP="0037055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3434EE1" w14:textId="77777777" w:rsidR="00370559" w:rsidRPr="00811D0A" w:rsidRDefault="00370559" w:rsidP="0037055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835C15E" w14:textId="77777777" w:rsidR="00370559" w:rsidRPr="00811D0A" w:rsidRDefault="00370559" w:rsidP="0037055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147EC64" w14:textId="77777777" w:rsidR="00370559" w:rsidRPr="00811D0A" w:rsidRDefault="00370559" w:rsidP="00370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(ฐิติมา พงศ์ไชยยง)</w:t>
      </w:r>
    </w:p>
    <w:p w14:paraId="1F44AFD7" w14:textId="77777777" w:rsidR="00370559" w:rsidRPr="00811D0A" w:rsidRDefault="00370559" w:rsidP="00370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91A9A15" w14:textId="28E753A2" w:rsidR="00370559" w:rsidRPr="00811D0A" w:rsidRDefault="00370559" w:rsidP="00370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B6695E" w:rsidRPr="00811D0A">
        <w:rPr>
          <w:rFonts w:ascii="Angsana New" w:hAnsi="Angsana New"/>
          <w:sz w:val="30"/>
          <w:szCs w:val="30"/>
        </w:rPr>
        <w:t>10728</w:t>
      </w:r>
    </w:p>
    <w:p w14:paraId="7C95DC56" w14:textId="7077AC8A" w:rsidR="00370559" w:rsidRPr="00811D0A" w:rsidRDefault="00370559" w:rsidP="00370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32BEBD" w14:textId="77777777" w:rsidR="00370559" w:rsidRPr="00811D0A" w:rsidRDefault="00370559" w:rsidP="00370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416A95E" w14:textId="77777777" w:rsidR="00E01A4A" w:rsidRPr="00811D0A" w:rsidRDefault="00370559" w:rsidP="00E0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70660D62" w14:textId="446FBD32" w:rsidR="00D72C32" w:rsidRPr="00811D0A" w:rsidRDefault="00836F8E" w:rsidP="00E01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</w:rPr>
        <w:t>20</w:t>
      </w:r>
      <w:r w:rsidR="004119CF"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="00F8472D" w:rsidRPr="00811D0A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1D0F93"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0F93" w:rsidRPr="00811D0A">
        <w:rPr>
          <w:rFonts w:ascii="Angsana New" w:hAnsi="Angsana New"/>
          <w:sz w:val="30"/>
          <w:szCs w:val="30"/>
        </w:rPr>
        <w:t>25</w:t>
      </w:r>
      <w:r w:rsidR="008F248C" w:rsidRPr="00811D0A">
        <w:rPr>
          <w:rFonts w:ascii="Angsana New" w:hAnsi="Angsana New" w:hint="cs"/>
          <w:sz w:val="30"/>
          <w:szCs w:val="30"/>
        </w:rPr>
        <w:t>6</w:t>
      </w:r>
      <w:r w:rsidR="00BC2612" w:rsidRPr="00811D0A">
        <w:rPr>
          <w:rFonts w:ascii="Angsana New" w:hAnsi="Angsana New"/>
          <w:sz w:val="30"/>
          <w:szCs w:val="30"/>
        </w:rPr>
        <w:t>9</w:t>
      </w:r>
    </w:p>
    <w:sectPr w:rsidR="00D72C32" w:rsidRPr="00811D0A" w:rsidSect="00AF4781">
      <w:headerReference w:type="default" r:id="rId17"/>
      <w:footerReference w:type="default" r:id="rId18"/>
      <w:headerReference w:type="first" r:id="rId19"/>
      <w:pgSz w:w="11907" w:h="16839" w:code="9"/>
      <w:pgMar w:top="691" w:right="1152" w:bottom="720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9FDA4" w14:textId="77777777" w:rsidR="00174B20" w:rsidRDefault="00174B20">
      <w:r>
        <w:separator/>
      </w:r>
    </w:p>
  </w:endnote>
  <w:endnote w:type="continuationSeparator" w:id="0">
    <w:p w14:paraId="3251A480" w14:textId="77777777" w:rsidR="00174B20" w:rsidRDefault="00174B20">
      <w:r>
        <w:continuationSeparator/>
      </w:r>
    </w:p>
  </w:endnote>
  <w:endnote w:type="continuationNotice" w:id="1">
    <w:p w14:paraId="574EF2FD" w14:textId="77777777" w:rsidR="00174B20" w:rsidRDefault="00174B2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B4923" w14:textId="77777777" w:rsidR="00AF4781" w:rsidRDefault="00AF47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6511F" w14:textId="5FC2AA4A" w:rsidR="00AE7F2C" w:rsidRDefault="00AE7F2C" w:rsidP="006858B8">
    <w:pPr>
      <w:tabs>
        <w:tab w:val="clear" w:pos="227"/>
        <w:tab w:val="left" w:pos="8820"/>
      </w:tabs>
      <w:ind w:right="360"/>
      <w:jc w:val="center"/>
      <w:rPr>
        <w:rFonts w:ascii="Angsana New" w:hAnsi="Angsana New"/>
        <w:sz w:val="30"/>
        <w:szCs w:val="30"/>
      </w:rPr>
    </w:pPr>
    <w:r w:rsidRPr="5E06E701"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AE7F2C" w14:paraId="6C0DB8A8" w14:textId="77777777" w:rsidTr="5E06E701">
      <w:tc>
        <w:tcPr>
          <w:tcW w:w="3200" w:type="dxa"/>
        </w:tcPr>
        <w:p w14:paraId="71B7343E" w14:textId="645D45F4" w:rsidR="00AE7F2C" w:rsidRDefault="00AE7F2C" w:rsidP="5E06E701">
          <w:pPr>
            <w:pStyle w:val="Header"/>
            <w:ind w:left="-115"/>
          </w:pPr>
        </w:p>
      </w:tc>
      <w:tc>
        <w:tcPr>
          <w:tcW w:w="3200" w:type="dxa"/>
        </w:tcPr>
        <w:p w14:paraId="18C54A20" w14:textId="78BD0126" w:rsidR="00AE7F2C" w:rsidRDefault="00AE7F2C" w:rsidP="5E06E701">
          <w:pPr>
            <w:pStyle w:val="Header"/>
            <w:jc w:val="center"/>
          </w:pPr>
        </w:p>
      </w:tc>
      <w:tc>
        <w:tcPr>
          <w:tcW w:w="3200" w:type="dxa"/>
        </w:tcPr>
        <w:p w14:paraId="33B1291E" w14:textId="3AFA799B" w:rsidR="00AE7F2C" w:rsidRDefault="00AE7F2C" w:rsidP="5E06E701">
          <w:pPr>
            <w:pStyle w:val="Header"/>
            <w:ind w:right="-115"/>
            <w:jc w:val="right"/>
          </w:pPr>
        </w:p>
      </w:tc>
    </w:tr>
  </w:tbl>
  <w:p w14:paraId="2E7A59E7" w14:textId="3CCE7DEB" w:rsidR="00AE7F2C" w:rsidRDefault="00AE7F2C" w:rsidP="5E06E70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31710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3553EEB" w14:textId="30C57DF4" w:rsidR="00AE7F2C" w:rsidRPr="00E12B51" w:rsidRDefault="00AE7F2C" w:rsidP="0085608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12B51">
          <w:rPr>
            <w:rFonts w:ascii="Angsana New" w:hAnsi="Angsana New"/>
            <w:sz w:val="30"/>
            <w:szCs w:val="30"/>
          </w:rPr>
          <w:fldChar w:fldCharType="begin"/>
        </w:r>
        <w:r w:rsidRPr="00E12B5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12B51">
          <w:rPr>
            <w:rFonts w:ascii="Angsana New" w:hAnsi="Angsana New"/>
            <w:sz w:val="30"/>
            <w:szCs w:val="30"/>
          </w:rPr>
          <w:fldChar w:fldCharType="separate"/>
        </w:r>
        <w:r w:rsidRPr="00E12B51">
          <w:rPr>
            <w:rFonts w:ascii="Angsana New" w:hAnsi="Angsana New"/>
            <w:noProof/>
            <w:sz w:val="30"/>
            <w:szCs w:val="30"/>
          </w:rPr>
          <w:t>2</w:t>
        </w:r>
        <w:r w:rsidRPr="00E12B5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3314" w14:textId="77777777" w:rsidR="00174B20" w:rsidRDefault="00174B20">
      <w:r>
        <w:separator/>
      </w:r>
    </w:p>
  </w:footnote>
  <w:footnote w:type="continuationSeparator" w:id="0">
    <w:p w14:paraId="2B41D029" w14:textId="77777777" w:rsidR="00174B20" w:rsidRDefault="00174B20">
      <w:r>
        <w:continuationSeparator/>
      </w:r>
    </w:p>
  </w:footnote>
  <w:footnote w:type="continuationNotice" w:id="1">
    <w:p w14:paraId="7F9258E1" w14:textId="77777777" w:rsidR="00174B20" w:rsidRDefault="00174B2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EB125" w14:textId="77777777" w:rsidR="00AF4781" w:rsidRDefault="00AF47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AE7F2C" w14:paraId="0C4D38A3" w14:textId="77777777" w:rsidTr="5E06E701">
      <w:tc>
        <w:tcPr>
          <w:tcW w:w="3200" w:type="dxa"/>
        </w:tcPr>
        <w:p w14:paraId="31D10C3D" w14:textId="1E162D7F" w:rsidR="00AE7F2C" w:rsidRDefault="00AE7F2C" w:rsidP="5E06E701">
          <w:pPr>
            <w:pStyle w:val="Header"/>
            <w:ind w:left="-115"/>
          </w:pPr>
        </w:p>
      </w:tc>
      <w:tc>
        <w:tcPr>
          <w:tcW w:w="3200" w:type="dxa"/>
        </w:tcPr>
        <w:p w14:paraId="6961595B" w14:textId="037FD862" w:rsidR="00AE7F2C" w:rsidRDefault="00AE7F2C" w:rsidP="5E06E701">
          <w:pPr>
            <w:pStyle w:val="Header"/>
            <w:jc w:val="center"/>
          </w:pPr>
        </w:p>
      </w:tc>
      <w:tc>
        <w:tcPr>
          <w:tcW w:w="3200" w:type="dxa"/>
        </w:tcPr>
        <w:p w14:paraId="734A1FF0" w14:textId="3C6D3B8E" w:rsidR="00AE7F2C" w:rsidRDefault="00AE7F2C" w:rsidP="5E06E701">
          <w:pPr>
            <w:pStyle w:val="Header"/>
            <w:ind w:right="-115"/>
            <w:jc w:val="right"/>
          </w:pPr>
        </w:p>
      </w:tc>
    </w:tr>
  </w:tbl>
  <w:p w14:paraId="4B5B6EA7" w14:textId="036A4CDA" w:rsidR="00AE7F2C" w:rsidRDefault="00AE7F2C" w:rsidP="5E06E7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381FF" w14:textId="084DA6D8" w:rsidR="00AE7F2C" w:rsidRPr="00A104A3" w:rsidRDefault="00AE7F2C" w:rsidP="00A104A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6064F89" w14:textId="5B2614E8" w:rsidR="00A104A3" w:rsidRPr="00A104A3" w:rsidRDefault="00A104A3" w:rsidP="00A104A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EFCF5D3" w14:textId="296F8EEC" w:rsidR="00A104A3" w:rsidRPr="00A104A3" w:rsidRDefault="00A104A3" w:rsidP="00A104A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7CAC375" w14:textId="78B94388" w:rsidR="00A104A3" w:rsidRPr="00A104A3" w:rsidRDefault="00A104A3" w:rsidP="00A104A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60A50D" w14:textId="74A8CC3F" w:rsidR="00A104A3" w:rsidRPr="00A104A3" w:rsidRDefault="00A104A3" w:rsidP="00A104A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AB075B7" w14:textId="2EA0A574" w:rsidR="00A104A3" w:rsidRPr="00A104A3" w:rsidRDefault="00A104A3" w:rsidP="00A104A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3DE99" w14:textId="77777777" w:rsidR="00AE7F2C" w:rsidRPr="000E0B3D" w:rsidRDefault="00AE7F2C">
    <w:pPr>
      <w:rPr>
        <w:rFonts w:ascii="Angsana New" w:hAnsi="Angsana New" w:hint="cs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95"/>
      <w:gridCol w:w="3195"/>
      <w:gridCol w:w="3195"/>
    </w:tblGrid>
    <w:tr w:rsidR="00AE7F2C" w14:paraId="1DDEF762" w14:textId="77777777" w:rsidTr="5E06E701">
      <w:tc>
        <w:tcPr>
          <w:tcW w:w="3195" w:type="dxa"/>
        </w:tcPr>
        <w:p w14:paraId="40B6EFC1" w14:textId="18D15D8C" w:rsidR="00AE7F2C" w:rsidRDefault="00AE7F2C" w:rsidP="5E06E701">
          <w:pPr>
            <w:pStyle w:val="Header"/>
            <w:ind w:left="-115"/>
          </w:pPr>
        </w:p>
      </w:tc>
      <w:tc>
        <w:tcPr>
          <w:tcW w:w="3195" w:type="dxa"/>
        </w:tcPr>
        <w:p w14:paraId="6DB00499" w14:textId="4AD9043E" w:rsidR="00AE7F2C" w:rsidRDefault="00AE7F2C" w:rsidP="5E06E701">
          <w:pPr>
            <w:pStyle w:val="Header"/>
            <w:jc w:val="center"/>
          </w:pPr>
        </w:p>
      </w:tc>
      <w:tc>
        <w:tcPr>
          <w:tcW w:w="3195" w:type="dxa"/>
        </w:tcPr>
        <w:p w14:paraId="2D88359E" w14:textId="14095E21" w:rsidR="00AE7F2C" w:rsidRDefault="00AE7F2C" w:rsidP="5E06E701">
          <w:pPr>
            <w:pStyle w:val="Header"/>
            <w:ind w:right="-115"/>
            <w:jc w:val="right"/>
          </w:pPr>
        </w:p>
      </w:tc>
    </w:tr>
  </w:tbl>
  <w:p w14:paraId="0A58CC42" w14:textId="0E66F576" w:rsidR="00AE7F2C" w:rsidRDefault="00AE7F2C" w:rsidP="5E06E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867D46"/>
    <w:multiLevelType w:val="multilevel"/>
    <w:tmpl w:val="2C4854F6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99548E5"/>
    <w:multiLevelType w:val="hybridMultilevel"/>
    <w:tmpl w:val="7FD0ECF4"/>
    <w:lvl w:ilvl="0" w:tplc="C7083B12">
      <w:start w:val="1"/>
      <w:numFmt w:val="bullet"/>
      <w:lvlText w:val="-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9B47A04"/>
    <w:multiLevelType w:val="multilevel"/>
    <w:tmpl w:val="6A3ABAF0"/>
    <w:lvl w:ilvl="0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cs="Angsan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2190"/>
        </w:tabs>
        <w:ind w:left="219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3046AD"/>
    <w:multiLevelType w:val="hybridMultilevel"/>
    <w:tmpl w:val="6F207D5C"/>
    <w:lvl w:ilvl="0" w:tplc="3280BD1E">
      <w:start w:val="1"/>
      <w:numFmt w:val="decimal"/>
      <w:lvlText w:val="4.%1"/>
      <w:lvlJc w:val="left"/>
      <w:pPr>
        <w:ind w:left="360" w:hanging="360"/>
      </w:pPr>
      <w:rPr>
        <w:rFonts w:ascii="Angsana New" w:hAnsi="Angsana New" w:cs="Angsana New" w:hint="default"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610239"/>
    <w:multiLevelType w:val="multilevel"/>
    <w:tmpl w:val="E35A8E02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color w:val="auto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0A40B2A"/>
    <w:multiLevelType w:val="multilevel"/>
    <w:tmpl w:val="52805B9C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5A51068"/>
    <w:multiLevelType w:val="hybridMultilevel"/>
    <w:tmpl w:val="F154A252"/>
    <w:lvl w:ilvl="0" w:tplc="7458DD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3246013"/>
    <w:multiLevelType w:val="hybridMultilevel"/>
    <w:tmpl w:val="10920D88"/>
    <w:lvl w:ilvl="0" w:tplc="C7083B12">
      <w:start w:val="1"/>
      <w:numFmt w:val="bullet"/>
      <w:lvlText w:val="-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0FF668B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4697E"/>
    <w:multiLevelType w:val="hybridMultilevel"/>
    <w:tmpl w:val="EC065D66"/>
    <w:lvl w:ilvl="0" w:tplc="BE427D7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31B2C57"/>
    <w:multiLevelType w:val="multilevel"/>
    <w:tmpl w:val="1C401E5A"/>
    <w:lvl w:ilvl="0">
      <w:start w:val="3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S Mincho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S Mincho" w:hint="default"/>
      </w:rPr>
    </w:lvl>
  </w:abstractNum>
  <w:abstractNum w:abstractNumId="16" w15:restartNumberingAfterBreak="0">
    <w:nsid w:val="4F907FEB"/>
    <w:multiLevelType w:val="multilevel"/>
    <w:tmpl w:val="7D0A7A4A"/>
    <w:lvl w:ilvl="0">
      <w:start w:val="3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S Mincho" w:hint="default"/>
      </w:rPr>
    </w:lvl>
  </w:abstractNum>
  <w:abstractNum w:abstractNumId="17" w15:restartNumberingAfterBreak="0">
    <w:nsid w:val="57A654FB"/>
    <w:multiLevelType w:val="hybridMultilevel"/>
    <w:tmpl w:val="E2A45FF4"/>
    <w:lvl w:ilvl="0" w:tplc="A8F8D6A2">
      <w:numFmt w:val="bullet"/>
      <w:lvlText w:val="•"/>
      <w:lvlJc w:val="left"/>
      <w:pPr>
        <w:ind w:left="720" w:hanging="360"/>
      </w:pPr>
      <w:rPr>
        <w:rFonts w:ascii="Batang" w:eastAsia="Batang" w:hAnsi="Batang" w:cs="Angsana New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269A6"/>
    <w:multiLevelType w:val="hybridMultilevel"/>
    <w:tmpl w:val="98880716"/>
    <w:lvl w:ilvl="0" w:tplc="0278ED5E">
      <w:start w:val="23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C4004"/>
    <w:multiLevelType w:val="hybridMultilevel"/>
    <w:tmpl w:val="A04E6A0C"/>
    <w:lvl w:ilvl="0" w:tplc="B39E3FC8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5D5749"/>
    <w:multiLevelType w:val="multilevel"/>
    <w:tmpl w:val="52805B9C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66923F3A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22" w15:restartNumberingAfterBreak="0">
    <w:nsid w:val="66AA4221"/>
    <w:multiLevelType w:val="hybridMultilevel"/>
    <w:tmpl w:val="6876FD72"/>
    <w:lvl w:ilvl="0" w:tplc="6316CFBA">
      <w:start w:val="19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7F4CBE"/>
    <w:multiLevelType w:val="hybridMultilevel"/>
    <w:tmpl w:val="ADF86DA4"/>
    <w:lvl w:ilvl="0" w:tplc="6A386054">
      <w:start w:val="2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8F17997"/>
    <w:multiLevelType w:val="hybridMultilevel"/>
    <w:tmpl w:val="EADCAF78"/>
    <w:lvl w:ilvl="0" w:tplc="128CF338">
      <w:start w:val="1"/>
      <w:numFmt w:val="bullet"/>
      <w:lvlText w:val="-"/>
      <w:lvlJc w:val="left"/>
      <w:pPr>
        <w:ind w:left="4590" w:hanging="360"/>
      </w:pPr>
      <w:rPr>
        <w:rFonts w:ascii="Calibri" w:eastAsia="Calibri" w:hAnsi="Calibri" w:cs="Cordia New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6" w15:restartNumberingAfterBreak="0">
    <w:nsid w:val="7B1B132D"/>
    <w:multiLevelType w:val="hybridMultilevel"/>
    <w:tmpl w:val="A1BC2642"/>
    <w:lvl w:ilvl="0" w:tplc="1166E7D2">
      <w:start w:val="1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9904510">
    <w:abstractNumId w:val="12"/>
  </w:num>
  <w:num w:numId="2" w16cid:durableId="46876958">
    <w:abstractNumId w:val="7"/>
  </w:num>
  <w:num w:numId="3" w16cid:durableId="1169715309">
    <w:abstractNumId w:val="4"/>
  </w:num>
  <w:num w:numId="4" w16cid:durableId="744499908">
    <w:abstractNumId w:val="14"/>
  </w:num>
  <w:num w:numId="5" w16cid:durableId="339820914">
    <w:abstractNumId w:val="6"/>
  </w:num>
  <w:num w:numId="6" w16cid:durableId="1015618783">
    <w:abstractNumId w:val="8"/>
  </w:num>
  <w:num w:numId="7" w16cid:durableId="1394229629">
    <w:abstractNumId w:val="1"/>
  </w:num>
  <w:num w:numId="8" w16cid:durableId="988097715">
    <w:abstractNumId w:val="5"/>
  </w:num>
  <w:num w:numId="9" w16cid:durableId="236400938">
    <w:abstractNumId w:val="25"/>
  </w:num>
  <w:num w:numId="10" w16cid:durableId="1750469124">
    <w:abstractNumId w:val="19"/>
  </w:num>
  <w:num w:numId="11" w16cid:durableId="411974142">
    <w:abstractNumId w:val="17"/>
  </w:num>
  <w:num w:numId="12" w16cid:durableId="1037772986">
    <w:abstractNumId w:val="9"/>
  </w:num>
  <w:num w:numId="13" w16cid:durableId="1733700061">
    <w:abstractNumId w:val="22"/>
  </w:num>
  <w:num w:numId="14" w16cid:durableId="1597208613">
    <w:abstractNumId w:val="18"/>
  </w:num>
  <w:num w:numId="15" w16cid:durableId="1385182993">
    <w:abstractNumId w:val="26"/>
  </w:num>
  <w:num w:numId="16" w16cid:durableId="1171480660">
    <w:abstractNumId w:val="23"/>
  </w:num>
  <w:num w:numId="17" w16cid:durableId="31276196">
    <w:abstractNumId w:val="24"/>
  </w:num>
  <w:num w:numId="18" w16cid:durableId="2048723849">
    <w:abstractNumId w:val="10"/>
  </w:num>
  <w:num w:numId="19" w16cid:durableId="1779332293">
    <w:abstractNumId w:val="0"/>
  </w:num>
  <w:num w:numId="20" w16cid:durableId="1434548984">
    <w:abstractNumId w:val="13"/>
  </w:num>
  <w:num w:numId="21" w16cid:durableId="128910830">
    <w:abstractNumId w:val="16"/>
  </w:num>
  <w:num w:numId="22" w16cid:durableId="680745341">
    <w:abstractNumId w:val="15"/>
  </w:num>
  <w:num w:numId="23" w16cid:durableId="616449517">
    <w:abstractNumId w:val="2"/>
  </w:num>
  <w:num w:numId="24" w16cid:durableId="1153333646">
    <w:abstractNumId w:val="20"/>
  </w:num>
  <w:num w:numId="25" w16cid:durableId="2047752732">
    <w:abstractNumId w:val="3"/>
  </w:num>
  <w:num w:numId="26" w16cid:durableId="168565361">
    <w:abstractNumId w:val="11"/>
  </w:num>
  <w:num w:numId="27" w16cid:durableId="423648719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 w:insDel="0" w:formatting="0"/>
  <w:documentProtection w:edit="trackedChanges" w:enforcement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9908C1"/>
    <w:rsid w:val="00000071"/>
    <w:rsid w:val="0000011A"/>
    <w:rsid w:val="00000130"/>
    <w:rsid w:val="0000028B"/>
    <w:rsid w:val="00000291"/>
    <w:rsid w:val="00000315"/>
    <w:rsid w:val="000005E5"/>
    <w:rsid w:val="000009CF"/>
    <w:rsid w:val="00000BDA"/>
    <w:rsid w:val="00000C03"/>
    <w:rsid w:val="00000C46"/>
    <w:rsid w:val="00000F80"/>
    <w:rsid w:val="00000FDC"/>
    <w:rsid w:val="000010F7"/>
    <w:rsid w:val="000011BC"/>
    <w:rsid w:val="00001450"/>
    <w:rsid w:val="000015C8"/>
    <w:rsid w:val="0000176F"/>
    <w:rsid w:val="00001772"/>
    <w:rsid w:val="000018E6"/>
    <w:rsid w:val="00001BCA"/>
    <w:rsid w:val="00001DBA"/>
    <w:rsid w:val="00002417"/>
    <w:rsid w:val="00002447"/>
    <w:rsid w:val="0000282F"/>
    <w:rsid w:val="00002897"/>
    <w:rsid w:val="0000290A"/>
    <w:rsid w:val="00002B9B"/>
    <w:rsid w:val="00002CB9"/>
    <w:rsid w:val="00002D5F"/>
    <w:rsid w:val="00002D76"/>
    <w:rsid w:val="00002E13"/>
    <w:rsid w:val="00002E8C"/>
    <w:rsid w:val="000031CB"/>
    <w:rsid w:val="00003591"/>
    <w:rsid w:val="0000359B"/>
    <w:rsid w:val="0000363C"/>
    <w:rsid w:val="00003917"/>
    <w:rsid w:val="00003A4F"/>
    <w:rsid w:val="00003A58"/>
    <w:rsid w:val="00004546"/>
    <w:rsid w:val="00004632"/>
    <w:rsid w:val="00004F8F"/>
    <w:rsid w:val="000050B0"/>
    <w:rsid w:val="000051AA"/>
    <w:rsid w:val="00005329"/>
    <w:rsid w:val="00005904"/>
    <w:rsid w:val="000059B1"/>
    <w:rsid w:val="00005C7B"/>
    <w:rsid w:val="00005DB9"/>
    <w:rsid w:val="0000613C"/>
    <w:rsid w:val="00006403"/>
    <w:rsid w:val="00006987"/>
    <w:rsid w:val="000069A9"/>
    <w:rsid w:val="00006B5F"/>
    <w:rsid w:val="00006E08"/>
    <w:rsid w:val="00007133"/>
    <w:rsid w:val="000072A4"/>
    <w:rsid w:val="0000769D"/>
    <w:rsid w:val="00007ACF"/>
    <w:rsid w:val="00007AED"/>
    <w:rsid w:val="00007BD2"/>
    <w:rsid w:val="00007D7C"/>
    <w:rsid w:val="00007E52"/>
    <w:rsid w:val="000100A1"/>
    <w:rsid w:val="00010458"/>
    <w:rsid w:val="000105A8"/>
    <w:rsid w:val="00010CB5"/>
    <w:rsid w:val="00010F3A"/>
    <w:rsid w:val="000110B5"/>
    <w:rsid w:val="000111CC"/>
    <w:rsid w:val="00011238"/>
    <w:rsid w:val="000112F4"/>
    <w:rsid w:val="00011570"/>
    <w:rsid w:val="000117E5"/>
    <w:rsid w:val="00011BD0"/>
    <w:rsid w:val="00011CC9"/>
    <w:rsid w:val="00011E02"/>
    <w:rsid w:val="00011F73"/>
    <w:rsid w:val="00012234"/>
    <w:rsid w:val="0001235C"/>
    <w:rsid w:val="0001266A"/>
    <w:rsid w:val="00012793"/>
    <w:rsid w:val="00012FCB"/>
    <w:rsid w:val="000131F6"/>
    <w:rsid w:val="00013215"/>
    <w:rsid w:val="000135A2"/>
    <w:rsid w:val="000135AB"/>
    <w:rsid w:val="00013A3F"/>
    <w:rsid w:val="00013AD1"/>
    <w:rsid w:val="00014725"/>
    <w:rsid w:val="000147B7"/>
    <w:rsid w:val="0001493A"/>
    <w:rsid w:val="00014F0A"/>
    <w:rsid w:val="00015109"/>
    <w:rsid w:val="00015115"/>
    <w:rsid w:val="0001547D"/>
    <w:rsid w:val="0001584D"/>
    <w:rsid w:val="00015985"/>
    <w:rsid w:val="00015A02"/>
    <w:rsid w:val="00015D49"/>
    <w:rsid w:val="00015D71"/>
    <w:rsid w:val="00015EFB"/>
    <w:rsid w:val="000160D9"/>
    <w:rsid w:val="00016580"/>
    <w:rsid w:val="00016C5F"/>
    <w:rsid w:val="00016F39"/>
    <w:rsid w:val="00017021"/>
    <w:rsid w:val="0001710E"/>
    <w:rsid w:val="00017458"/>
    <w:rsid w:val="000176A7"/>
    <w:rsid w:val="000176BC"/>
    <w:rsid w:val="0001795E"/>
    <w:rsid w:val="00017BF5"/>
    <w:rsid w:val="00017C89"/>
    <w:rsid w:val="00020233"/>
    <w:rsid w:val="00020286"/>
    <w:rsid w:val="000202F5"/>
    <w:rsid w:val="0002050C"/>
    <w:rsid w:val="00020602"/>
    <w:rsid w:val="00020676"/>
    <w:rsid w:val="000207AE"/>
    <w:rsid w:val="0002083B"/>
    <w:rsid w:val="00020A44"/>
    <w:rsid w:val="00020CCA"/>
    <w:rsid w:val="00020D50"/>
    <w:rsid w:val="00021082"/>
    <w:rsid w:val="00021127"/>
    <w:rsid w:val="000213FA"/>
    <w:rsid w:val="00021439"/>
    <w:rsid w:val="0002178F"/>
    <w:rsid w:val="00021A8B"/>
    <w:rsid w:val="00021F31"/>
    <w:rsid w:val="000223D4"/>
    <w:rsid w:val="000227C1"/>
    <w:rsid w:val="00022A53"/>
    <w:rsid w:val="000234F0"/>
    <w:rsid w:val="00023765"/>
    <w:rsid w:val="000238E8"/>
    <w:rsid w:val="0002404C"/>
    <w:rsid w:val="00024184"/>
    <w:rsid w:val="00024463"/>
    <w:rsid w:val="00024789"/>
    <w:rsid w:val="00024940"/>
    <w:rsid w:val="000251B9"/>
    <w:rsid w:val="000254D9"/>
    <w:rsid w:val="00025581"/>
    <w:rsid w:val="00025D5B"/>
    <w:rsid w:val="00025D72"/>
    <w:rsid w:val="00025E67"/>
    <w:rsid w:val="0002637B"/>
    <w:rsid w:val="0002648A"/>
    <w:rsid w:val="00026601"/>
    <w:rsid w:val="00026691"/>
    <w:rsid w:val="0002694F"/>
    <w:rsid w:val="00026BD3"/>
    <w:rsid w:val="00026E7A"/>
    <w:rsid w:val="0002710E"/>
    <w:rsid w:val="00027135"/>
    <w:rsid w:val="00027434"/>
    <w:rsid w:val="000277C4"/>
    <w:rsid w:val="00027C42"/>
    <w:rsid w:val="00027C74"/>
    <w:rsid w:val="00027EC0"/>
    <w:rsid w:val="00030270"/>
    <w:rsid w:val="000303A4"/>
    <w:rsid w:val="000307D1"/>
    <w:rsid w:val="00030815"/>
    <w:rsid w:val="000308B9"/>
    <w:rsid w:val="000308D6"/>
    <w:rsid w:val="00030B94"/>
    <w:rsid w:val="00030C78"/>
    <w:rsid w:val="00030F01"/>
    <w:rsid w:val="000311BF"/>
    <w:rsid w:val="00031BEF"/>
    <w:rsid w:val="00032097"/>
    <w:rsid w:val="000326C2"/>
    <w:rsid w:val="00032923"/>
    <w:rsid w:val="00032DB1"/>
    <w:rsid w:val="00033192"/>
    <w:rsid w:val="000335EA"/>
    <w:rsid w:val="00033672"/>
    <w:rsid w:val="000337F5"/>
    <w:rsid w:val="000338AE"/>
    <w:rsid w:val="000338D9"/>
    <w:rsid w:val="0003397D"/>
    <w:rsid w:val="00033BEC"/>
    <w:rsid w:val="00033CAE"/>
    <w:rsid w:val="00034130"/>
    <w:rsid w:val="0003428F"/>
    <w:rsid w:val="0003430E"/>
    <w:rsid w:val="00034507"/>
    <w:rsid w:val="00034ABD"/>
    <w:rsid w:val="00034CDA"/>
    <w:rsid w:val="00034FE8"/>
    <w:rsid w:val="00035472"/>
    <w:rsid w:val="0003568C"/>
    <w:rsid w:val="00035795"/>
    <w:rsid w:val="00035A5F"/>
    <w:rsid w:val="00035B05"/>
    <w:rsid w:val="00035C03"/>
    <w:rsid w:val="00035C9C"/>
    <w:rsid w:val="000360B9"/>
    <w:rsid w:val="000361B0"/>
    <w:rsid w:val="000366C0"/>
    <w:rsid w:val="00036A17"/>
    <w:rsid w:val="00036BCE"/>
    <w:rsid w:val="00036DDE"/>
    <w:rsid w:val="00036F7C"/>
    <w:rsid w:val="000371BA"/>
    <w:rsid w:val="000371E3"/>
    <w:rsid w:val="000372CC"/>
    <w:rsid w:val="000373E1"/>
    <w:rsid w:val="0003758E"/>
    <w:rsid w:val="000375DF"/>
    <w:rsid w:val="00037620"/>
    <w:rsid w:val="00037723"/>
    <w:rsid w:val="00037C68"/>
    <w:rsid w:val="00037E11"/>
    <w:rsid w:val="00037EE2"/>
    <w:rsid w:val="00037FD4"/>
    <w:rsid w:val="000401F2"/>
    <w:rsid w:val="00040518"/>
    <w:rsid w:val="00040704"/>
    <w:rsid w:val="000409DA"/>
    <w:rsid w:val="00040AE3"/>
    <w:rsid w:val="000415FC"/>
    <w:rsid w:val="000417D4"/>
    <w:rsid w:val="000417F5"/>
    <w:rsid w:val="00041A9E"/>
    <w:rsid w:val="00041AD4"/>
    <w:rsid w:val="0004222B"/>
    <w:rsid w:val="00042494"/>
    <w:rsid w:val="00042622"/>
    <w:rsid w:val="0004272D"/>
    <w:rsid w:val="00042919"/>
    <w:rsid w:val="00042A6E"/>
    <w:rsid w:val="00042E13"/>
    <w:rsid w:val="00043123"/>
    <w:rsid w:val="00043261"/>
    <w:rsid w:val="00043A61"/>
    <w:rsid w:val="00043AC4"/>
    <w:rsid w:val="00043E9A"/>
    <w:rsid w:val="00044010"/>
    <w:rsid w:val="000440BC"/>
    <w:rsid w:val="00044585"/>
    <w:rsid w:val="00044BB4"/>
    <w:rsid w:val="00044D0A"/>
    <w:rsid w:val="00044E8C"/>
    <w:rsid w:val="00044F4B"/>
    <w:rsid w:val="00044F78"/>
    <w:rsid w:val="00045014"/>
    <w:rsid w:val="00045866"/>
    <w:rsid w:val="000459DE"/>
    <w:rsid w:val="00045BCC"/>
    <w:rsid w:val="00045C18"/>
    <w:rsid w:val="0004647A"/>
    <w:rsid w:val="00046739"/>
    <w:rsid w:val="00046821"/>
    <w:rsid w:val="000468CB"/>
    <w:rsid w:val="00046A91"/>
    <w:rsid w:val="00046B9F"/>
    <w:rsid w:val="00046D49"/>
    <w:rsid w:val="00047093"/>
    <w:rsid w:val="00047433"/>
    <w:rsid w:val="000474A7"/>
    <w:rsid w:val="0004753E"/>
    <w:rsid w:val="00047581"/>
    <w:rsid w:val="00047BD5"/>
    <w:rsid w:val="00050000"/>
    <w:rsid w:val="0005020E"/>
    <w:rsid w:val="0005037F"/>
    <w:rsid w:val="000503D2"/>
    <w:rsid w:val="00050B45"/>
    <w:rsid w:val="00050C6B"/>
    <w:rsid w:val="00050E11"/>
    <w:rsid w:val="00050EE4"/>
    <w:rsid w:val="00051228"/>
    <w:rsid w:val="0005181C"/>
    <w:rsid w:val="0005191E"/>
    <w:rsid w:val="00051E1E"/>
    <w:rsid w:val="00051EF8"/>
    <w:rsid w:val="000520AA"/>
    <w:rsid w:val="00052243"/>
    <w:rsid w:val="00052307"/>
    <w:rsid w:val="00052686"/>
    <w:rsid w:val="00052890"/>
    <w:rsid w:val="00052B2A"/>
    <w:rsid w:val="00052D09"/>
    <w:rsid w:val="00052D91"/>
    <w:rsid w:val="00052DF5"/>
    <w:rsid w:val="00052F19"/>
    <w:rsid w:val="000538F0"/>
    <w:rsid w:val="000539DB"/>
    <w:rsid w:val="00053C0A"/>
    <w:rsid w:val="00053DB4"/>
    <w:rsid w:val="00053F4D"/>
    <w:rsid w:val="0005419A"/>
    <w:rsid w:val="000542F1"/>
    <w:rsid w:val="00054541"/>
    <w:rsid w:val="00054C5C"/>
    <w:rsid w:val="00054D5D"/>
    <w:rsid w:val="00054D70"/>
    <w:rsid w:val="00054DE4"/>
    <w:rsid w:val="00054DF1"/>
    <w:rsid w:val="00054FBA"/>
    <w:rsid w:val="00055086"/>
    <w:rsid w:val="0005516F"/>
    <w:rsid w:val="00055384"/>
    <w:rsid w:val="00055595"/>
    <w:rsid w:val="00055941"/>
    <w:rsid w:val="00055976"/>
    <w:rsid w:val="00055D25"/>
    <w:rsid w:val="0005621E"/>
    <w:rsid w:val="0005648D"/>
    <w:rsid w:val="0005653B"/>
    <w:rsid w:val="00056588"/>
    <w:rsid w:val="0005658D"/>
    <w:rsid w:val="000565F1"/>
    <w:rsid w:val="00056795"/>
    <w:rsid w:val="00056A54"/>
    <w:rsid w:val="00056B23"/>
    <w:rsid w:val="00056D2F"/>
    <w:rsid w:val="00056FE0"/>
    <w:rsid w:val="000579E9"/>
    <w:rsid w:val="00057A1B"/>
    <w:rsid w:val="00057DD8"/>
    <w:rsid w:val="00060190"/>
    <w:rsid w:val="0006041B"/>
    <w:rsid w:val="00060718"/>
    <w:rsid w:val="000608D5"/>
    <w:rsid w:val="000609D1"/>
    <w:rsid w:val="00060C56"/>
    <w:rsid w:val="00060F16"/>
    <w:rsid w:val="000612E1"/>
    <w:rsid w:val="000614DB"/>
    <w:rsid w:val="00061815"/>
    <w:rsid w:val="00061BC4"/>
    <w:rsid w:val="00061C68"/>
    <w:rsid w:val="00062056"/>
    <w:rsid w:val="00062118"/>
    <w:rsid w:val="000621A3"/>
    <w:rsid w:val="000623A6"/>
    <w:rsid w:val="000627EE"/>
    <w:rsid w:val="0006280C"/>
    <w:rsid w:val="00062827"/>
    <w:rsid w:val="00062948"/>
    <w:rsid w:val="00062A53"/>
    <w:rsid w:val="00062B33"/>
    <w:rsid w:val="00062EEC"/>
    <w:rsid w:val="00062FD2"/>
    <w:rsid w:val="00063001"/>
    <w:rsid w:val="0006325B"/>
    <w:rsid w:val="0006327B"/>
    <w:rsid w:val="00063311"/>
    <w:rsid w:val="0006347D"/>
    <w:rsid w:val="000634F4"/>
    <w:rsid w:val="00063752"/>
    <w:rsid w:val="00063D10"/>
    <w:rsid w:val="00063E05"/>
    <w:rsid w:val="00063FD7"/>
    <w:rsid w:val="00064032"/>
    <w:rsid w:val="00064357"/>
    <w:rsid w:val="000646D8"/>
    <w:rsid w:val="000647A2"/>
    <w:rsid w:val="000648DF"/>
    <w:rsid w:val="00064E2F"/>
    <w:rsid w:val="00064F4F"/>
    <w:rsid w:val="00065023"/>
    <w:rsid w:val="000650B1"/>
    <w:rsid w:val="000650BD"/>
    <w:rsid w:val="00065135"/>
    <w:rsid w:val="00065871"/>
    <w:rsid w:val="00065986"/>
    <w:rsid w:val="00065D2F"/>
    <w:rsid w:val="00065E0A"/>
    <w:rsid w:val="00065E5E"/>
    <w:rsid w:val="00065ED2"/>
    <w:rsid w:val="00065FC9"/>
    <w:rsid w:val="0006610D"/>
    <w:rsid w:val="00066328"/>
    <w:rsid w:val="00067142"/>
    <w:rsid w:val="00067270"/>
    <w:rsid w:val="000677A3"/>
    <w:rsid w:val="000679A3"/>
    <w:rsid w:val="00067FED"/>
    <w:rsid w:val="00070133"/>
    <w:rsid w:val="00070143"/>
    <w:rsid w:val="00070166"/>
    <w:rsid w:val="00070256"/>
    <w:rsid w:val="000703B5"/>
    <w:rsid w:val="0007064E"/>
    <w:rsid w:val="00070A2F"/>
    <w:rsid w:val="00070D45"/>
    <w:rsid w:val="00070E4C"/>
    <w:rsid w:val="0007126A"/>
    <w:rsid w:val="000712A2"/>
    <w:rsid w:val="000713D2"/>
    <w:rsid w:val="00071532"/>
    <w:rsid w:val="000716BC"/>
    <w:rsid w:val="00071729"/>
    <w:rsid w:val="000717B0"/>
    <w:rsid w:val="00071C02"/>
    <w:rsid w:val="00071CE5"/>
    <w:rsid w:val="00072117"/>
    <w:rsid w:val="00072425"/>
    <w:rsid w:val="000724EE"/>
    <w:rsid w:val="0007250A"/>
    <w:rsid w:val="000726FB"/>
    <w:rsid w:val="00072A37"/>
    <w:rsid w:val="00072B4A"/>
    <w:rsid w:val="00072BB3"/>
    <w:rsid w:val="00072BDC"/>
    <w:rsid w:val="00072CD5"/>
    <w:rsid w:val="00072E8D"/>
    <w:rsid w:val="00073040"/>
    <w:rsid w:val="0007311D"/>
    <w:rsid w:val="00073179"/>
    <w:rsid w:val="000734D8"/>
    <w:rsid w:val="000736B1"/>
    <w:rsid w:val="000737FC"/>
    <w:rsid w:val="00073840"/>
    <w:rsid w:val="00074189"/>
    <w:rsid w:val="000743CA"/>
    <w:rsid w:val="000743FA"/>
    <w:rsid w:val="000746B3"/>
    <w:rsid w:val="00074B82"/>
    <w:rsid w:val="00074B8E"/>
    <w:rsid w:val="00074EA0"/>
    <w:rsid w:val="00074F87"/>
    <w:rsid w:val="00074FA1"/>
    <w:rsid w:val="0007596D"/>
    <w:rsid w:val="00075A5A"/>
    <w:rsid w:val="00075B86"/>
    <w:rsid w:val="00075CF3"/>
    <w:rsid w:val="00075D9A"/>
    <w:rsid w:val="00076373"/>
    <w:rsid w:val="000765CD"/>
    <w:rsid w:val="00076666"/>
    <w:rsid w:val="000768DA"/>
    <w:rsid w:val="00076AC4"/>
    <w:rsid w:val="00076C37"/>
    <w:rsid w:val="00076F96"/>
    <w:rsid w:val="0007718E"/>
    <w:rsid w:val="0007719B"/>
    <w:rsid w:val="00077235"/>
    <w:rsid w:val="000772A4"/>
    <w:rsid w:val="00077987"/>
    <w:rsid w:val="00077C5B"/>
    <w:rsid w:val="00077D31"/>
    <w:rsid w:val="00077F1F"/>
    <w:rsid w:val="0008057E"/>
    <w:rsid w:val="000808C6"/>
    <w:rsid w:val="000813CD"/>
    <w:rsid w:val="00081600"/>
    <w:rsid w:val="0008167F"/>
    <w:rsid w:val="00081973"/>
    <w:rsid w:val="00081A75"/>
    <w:rsid w:val="00081AD8"/>
    <w:rsid w:val="00081DB4"/>
    <w:rsid w:val="00081F5A"/>
    <w:rsid w:val="00081FAD"/>
    <w:rsid w:val="000823E6"/>
    <w:rsid w:val="00082762"/>
    <w:rsid w:val="00082888"/>
    <w:rsid w:val="00082A54"/>
    <w:rsid w:val="00082D25"/>
    <w:rsid w:val="00082EA3"/>
    <w:rsid w:val="0008303F"/>
    <w:rsid w:val="00083167"/>
    <w:rsid w:val="0008321A"/>
    <w:rsid w:val="00083366"/>
    <w:rsid w:val="0008344D"/>
    <w:rsid w:val="000834DB"/>
    <w:rsid w:val="000837AF"/>
    <w:rsid w:val="00083A76"/>
    <w:rsid w:val="00083B5D"/>
    <w:rsid w:val="00083C92"/>
    <w:rsid w:val="00083EC8"/>
    <w:rsid w:val="00084265"/>
    <w:rsid w:val="00084385"/>
    <w:rsid w:val="000844F8"/>
    <w:rsid w:val="00084AF3"/>
    <w:rsid w:val="00084C7D"/>
    <w:rsid w:val="00084E4A"/>
    <w:rsid w:val="00084E71"/>
    <w:rsid w:val="00085056"/>
    <w:rsid w:val="00085124"/>
    <w:rsid w:val="000851FC"/>
    <w:rsid w:val="000852CB"/>
    <w:rsid w:val="000854C8"/>
    <w:rsid w:val="00085991"/>
    <w:rsid w:val="00085C25"/>
    <w:rsid w:val="00085F95"/>
    <w:rsid w:val="000860EA"/>
    <w:rsid w:val="000864F6"/>
    <w:rsid w:val="0008655F"/>
    <w:rsid w:val="00086BCF"/>
    <w:rsid w:val="00086E8F"/>
    <w:rsid w:val="00087061"/>
    <w:rsid w:val="00087127"/>
    <w:rsid w:val="000874F1"/>
    <w:rsid w:val="0008757D"/>
    <w:rsid w:val="0008768D"/>
    <w:rsid w:val="00087AE5"/>
    <w:rsid w:val="00087B3E"/>
    <w:rsid w:val="00087C09"/>
    <w:rsid w:val="00087D98"/>
    <w:rsid w:val="00087E01"/>
    <w:rsid w:val="00090022"/>
    <w:rsid w:val="00090A0B"/>
    <w:rsid w:val="00091164"/>
    <w:rsid w:val="00091673"/>
    <w:rsid w:val="00091781"/>
    <w:rsid w:val="0009188A"/>
    <w:rsid w:val="00091904"/>
    <w:rsid w:val="00091C1D"/>
    <w:rsid w:val="00091CB5"/>
    <w:rsid w:val="00091F9C"/>
    <w:rsid w:val="0009221D"/>
    <w:rsid w:val="00092883"/>
    <w:rsid w:val="00092A85"/>
    <w:rsid w:val="00092A9A"/>
    <w:rsid w:val="00092CD0"/>
    <w:rsid w:val="000930AE"/>
    <w:rsid w:val="00093255"/>
    <w:rsid w:val="000937E5"/>
    <w:rsid w:val="000938D9"/>
    <w:rsid w:val="00093AD0"/>
    <w:rsid w:val="00093CA7"/>
    <w:rsid w:val="00093CF7"/>
    <w:rsid w:val="000940FD"/>
    <w:rsid w:val="0009457A"/>
    <w:rsid w:val="00094591"/>
    <w:rsid w:val="00094919"/>
    <w:rsid w:val="00094965"/>
    <w:rsid w:val="000949F9"/>
    <w:rsid w:val="00094A59"/>
    <w:rsid w:val="00094BA1"/>
    <w:rsid w:val="00094F22"/>
    <w:rsid w:val="000954EE"/>
    <w:rsid w:val="000956C2"/>
    <w:rsid w:val="000956FF"/>
    <w:rsid w:val="00096055"/>
    <w:rsid w:val="000961BE"/>
    <w:rsid w:val="000961F7"/>
    <w:rsid w:val="00096292"/>
    <w:rsid w:val="00096367"/>
    <w:rsid w:val="0009656B"/>
    <w:rsid w:val="000965E9"/>
    <w:rsid w:val="000966CE"/>
    <w:rsid w:val="000967DA"/>
    <w:rsid w:val="000968EA"/>
    <w:rsid w:val="0009693D"/>
    <w:rsid w:val="00096ED8"/>
    <w:rsid w:val="000970AC"/>
    <w:rsid w:val="000974FC"/>
    <w:rsid w:val="000976F8"/>
    <w:rsid w:val="0009776A"/>
    <w:rsid w:val="00097DD5"/>
    <w:rsid w:val="00097DE2"/>
    <w:rsid w:val="00097EDB"/>
    <w:rsid w:val="00097FDE"/>
    <w:rsid w:val="000A05E2"/>
    <w:rsid w:val="000A0893"/>
    <w:rsid w:val="000A0933"/>
    <w:rsid w:val="000A0951"/>
    <w:rsid w:val="000A0AD3"/>
    <w:rsid w:val="000A0DBF"/>
    <w:rsid w:val="000A0E7D"/>
    <w:rsid w:val="000A1119"/>
    <w:rsid w:val="000A1235"/>
    <w:rsid w:val="000A1344"/>
    <w:rsid w:val="000A1468"/>
    <w:rsid w:val="000A1579"/>
    <w:rsid w:val="000A164F"/>
    <w:rsid w:val="000A16F2"/>
    <w:rsid w:val="000A1C7E"/>
    <w:rsid w:val="000A1D00"/>
    <w:rsid w:val="000A1F08"/>
    <w:rsid w:val="000A1FA7"/>
    <w:rsid w:val="000A2025"/>
    <w:rsid w:val="000A2080"/>
    <w:rsid w:val="000A21BC"/>
    <w:rsid w:val="000A2333"/>
    <w:rsid w:val="000A26AD"/>
    <w:rsid w:val="000A2904"/>
    <w:rsid w:val="000A2B6D"/>
    <w:rsid w:val="000A2C6F"/>
    <w:rsid w:val="000A2D91"/>
    <w:rsid w:val="000A2FEC"/>
    <w:rsid w:val="000A3F2F"/>
    <w:rsid w:val="000A40DE"/>
    <w:rsid w:val="000A41A2"/>
    <w:rsid w:val="000A4266"/>
    <w:rsid w:val="000A47E5"/>
    <w:rsid w:val="000A48E8"/>
    <w:rsid w:val="000A4C5C"/>
    <w:rsid w:val="000A508E"/>
    <w:rsid w:val="000A51CA"/>
    <w:rsid w:val="000A5470"/>
    <w:rsid w:val="000A54E6"/>
    <w:rsid w:val="000A56D3"/>
    <w:rsid w:val="000A5780"/>
    <w:rsid w:val="000A578B"/>
    <w:rsid w:val="000A5AA6"/>
    <w:rsid w:val="000A5B56"/>
    <w:rsid w:val="000A5BE0"/>
    <w:rsid w:val="000A5C68"/>
    <w:rsid w:val="000A5C71"/>
    <w:rsid w:val="000A60CD"/>
    <w:rsid w:val="000A64DC"/>
    <w:rsid w:val="000A65E5"/>
    <w:rsid w:val="000A667C"/>
    <w:rsid w:val="000A6767"/>
    <w:rsid w:val="000A6DCE"/>
    <w:rsid w:val="000A70E3"/>
    <w:rsid w:val="000A736B"/>
    <w:rsid w:val="000A75EC"/>
    <w:rsid w:val="000A7A55"/>
    <w:rsid w:val="000A7AB4"/>
    <w:rsid w:val="000B00ED"/>
    <w:rsid w:val="000B0170"/>
    <w:rsid w:val="000B01EE"/>
    <w:rsid w:val="000B0399"/>
    <w:rsid w:val="000B0511"/>
    <w:rsid w:val="000B07E2"/>
    <w:rsid w:val="000B08A4"/>
    <w:rsid w:val="000B0CCB"/>
    <w:rsid w:val="000B1018"/>
    <w:rsid w:val="000B1246"/>
    <w:rsid w:val="000B128B"/>
    <w:rsid w:val="000B13E0"/>
    <w:rsid w:val="000B15A2"/>
    <w:rsid w:val="000B1AD1"/>
    <w:rsid w:val="000B1E41"/>
    <w:rsid w:val="000B1F87"/>
    <w:rsid w:val="000B20A0"/>
    <w:rsid w:val="000B23D0"/>
    <w:rsid w:val="000B25F7"/>
    <w:rsid w:val="000B2667"/>
    <w:rsid w:val="000B26D0"/>
    <w:rsid w:val="000B281B"/>
    <w:rsid w:val="000B294B"/>
    <w:rsid w:val="000B2DFF"/>
    <w:rsid w:val="000B30AE"/>
    <w:rsid w:val="000B3322"/>
    <w:rsid w:val="000B344B"/>
    <w:rsid w:val="000B3837"/>
    <w:rsid w:val="000B392C"/>
    <w:rsid w:val="000B39EE"/>
    <w:rsid w:val="000B39F2"/>
    <w:rsid w:val="000B3D07"/>
    <w:rsid w:val="000B3D45"/>
    <w:rsid w:val="000B3FCB"/>
    <w:rsid w:val="000B4259"/>
    <w:rsid w:val="000B4873"/>
    <w:rsid w:val="000B4881"/>
    <w:rsid w:val="000B48AE"/>
    <w:rsid w:val="000B4BE7"/>
    <w:rsid w:val="000B4C05"/>
    <w:rsid w:val="000B54E7"/>
    <w:rsid w:val="000B567A"/>
    <w:rsid w:val="000B58C6"/>
    <w:rsid w:val="000B58E4"/>
    <w:rsid w:val="000B5BE3"/>
    <w:rsid w:val="000B5CFB"/>
    <w:rsid w:val="000B5DBF"/>
    <w:rsid w:val="000B5E62"/>
    <w:rsid w:val="000B605F"/>
    <w:rsid w:val="000B6127"/>
    <w:rsid w:val="000B6552"/>
    <w:rsid w:val="000B6775"/>
    <w:rsid w:val="000B6B5B"/>
    <w:rsid w:val="000B7059"/>
    <w:rsid w:val="000B7434"/>
    <w:rsid w:val="000B749E"/>
    <w:rsid w:val="000B7744"/>
    <w:rsid w:val="000B77E4"/>
    <w:rsid w:val="000B7CEA"/>
    <w:rsid w:val="000C0237"/>
    <w:rsid w:val="000C02CF"/>
    <w:rsid w:val="000C0587"/>
    <w:rsid w:val="000C06E9"/>
    <w:rsid w:val="000C0739"/>
    <w:rsid w:val="000C0AA4"/>
    <w:rsid w:val="000C1178"/>
    <w:rsid w:val="000C119E"/>
    <w:rsid w:val="000C1559"/>
    <w:rsid w:val="000C15C2"/>
    <w:rsid w:val="000C15C7"/>
    <w:rsid w:val="000C16D0"/>
    <w:rsid w:val="000C1A7C"/>
    <w:rsid w:val="000C1B6C"/>
    <w:rsid w:val="000C1CAA"/>
    <w:rsid w:val="000C1F81"/>
    <w:rsid w:val="000C2175"/>
    <w:rsid w:val="000C29C0"/>
    <w:rsid w:val="000C29C6"/>
    <w:rsid w:val="000C29D6"/>
    <w:rsid w:val="000C313B"/>
    <w:rsid w:val="000C32F6"/>
    <w:rsid w:val="000C34CD"/>
    <w:rsid w:val="000C3742"/>
    <w:rsid w:val="000C392A"/>
    <w:rsid w:val="000C3988"/>
    <w:rsid w:val="000C3BC8"/>
    <w:rsid w:val="000C3C50"/>
    <w:rsid w:val="000C3E25"/>
    <w:rsid w:val="000C3F01"/>
    <w:rsid w:val="000C44D0"/>
    <w:rsid w:val="000C454F"/>
    <w:rsid w:val="000C4878"/>
    <w:rsid w:val="000C4C41"/>
    <w:rsid w:val="000C4D63"/>
    <w:rsid w:val="000C5000"/>
    <w:rsid w:val="000C51D9"/>
    <w:rsid w:val="000C5283"/>
    <w:rsid w:val="000C5339"/>
    <w:rsid w:val="000C5432"/>
    <w:rsid w:val="000C571C"/>
    <w:rsid w:val="000C575E"/>
    <w:rsid w:val="000C59AA"/>
    <w:rsid w:val="000C5CB5"/>
    <w:rsid w:val="000C5F09"/>
    <w:rsid w:val="000C61E7"/>
    <w:rsid w:val="000C638A"/>
    <w:rsid w:val="000C63C5"/>
    <w:rsid w:val="000C641D"/>
    <w:rsid w:val="000C68EA"/>
    <w:rsid w:val="000C6946"/>
    <w:rsid w:val="000C69BE"/>
    <w:rsid w:val="000C6AE6"/>
    <w:rsid w:val="000C6C63"/>
    <w:rsid w:val="000C6CBE"/>
    <w:rsid w:val="000C7062"/>
    <w:rsid w:val="000C726E"/>
    <w:rsid w:val="000C735E"/>
    <w:rsid w:val="000C754C"/>
    <w:rsid w:val="000C794A"/>
    <w:rsid w:val="000C7C57"/>
    <w:rsid w:val="000C7D7E"/>
    <w:rsid w:val="000C7FE5"/>
    <w:rsid w:val="000D0259"/>
    <w:rsid w:val="000D07CC"/>
    <w:rsid w:val="000D084A"/>
    <w:rsid w:val="000D09B5"/>
    <w:rsid w:val="000D0A82"/>
    <w:rsid w:val="000D0B91"/>
    <w:rsid w:val="000D0BC1"/>
    <w:rsid w:val="000D0BD6"/>
    <w:rsid w:val="000D0BEC"/>
    <w:rsid w:val="000D0DDB"/>
    <w:rsid w:val="000D1256"/>
    <w:rsid w:val="000D171C"/>
    <w:rsid w:val="000D1817"/>
    <w:rsid w:val="000D1B59"/>
    <w:rsid w:val="000D1C39"/>
    <w:rsid w:val="000D1D6C"/>
    <w:rsid w:val="000D2141"/>
    <w:rsid w:val="000D245F"/>
    <w:rsid w:val="000D261F"/>
    <w:rsid w:val="000D26C8"/>
    <w:rsid w:val="000D2816"/>
    <w:rsid w:val="000D2951"/>
    <w:rsid w:val="000D2A2E"/>
    <w:rsid w:val="000D2B11"/>
    <w:rsid w:val="000D31B7"/>
    <w:rsid w:val="000D322F"/>
    <w:rsid w:val="000D3DDE"/>
    <w:rsid w:val="000D4136"/>
    <w:rsid w:val="000D43A0"/>
    <w:rsid w:val="000D4438"/>
    <w:rsid w:val="000D46C0"/>
    <w:rsid w:val="000D484E"/>
    <w:rsid w:val="000D48E5"/>
    <w:rsid w:val="000D4950"/>
    <w:rsid w:val="000D4981"/>
    <w:rsid w:val="000D4D89"/>
    <w:rsid w:val="000D4DF3"/>
    <w:rsid w:val="000D4EC8"/>
    <w:rsid w:val="000D4F09"/>
    <w:rsid w:val="000D53F4"/>
    <w:rsid w:val="000D543F"/>
    <w:rsid w:val="000D57A4"/>
    <w:rsid w:val="000D588B"/>
    <w:rsid w:val="000D58C1"/>
    <w:rsid w:val="000D59FC"/>
    <w:rsid w:val="000D5A31"/>
    <w:rsid w:val="000D5D04"/>
    <w:rsid w:val="000D5EB7"/>
    <w:rsid w:val="000D6820"/>
    <w:rsid w:val="000D6A69"/>
    <w:rsid w:val="000D6CD3"/>
    <w:rsid w:val="000D6F93"/>
    <w:rsid w:val="000D72D9"/>
    <w:rsid w:val="000D74AE"/>
    <w:rsid w:val="000D75D9"/>
    <w:rsid w:val="000D79A5"/>
    <w:rsid w:val="000D79AE"/>
    <w:rsid w:val="000D7B1C"/>
    <w:rsid w:val="000D7C9E"/>
    <w:rsid w:val="000D7D79"/>
    <w:rsid w:val="000E02DB"/>
    <w:rsid w:val="000E075D"/>
    <w:rsid w:val="000E0903"/>
    <w:rsid w:val="000E0961"/>
    <w:rsid w:val="000E0A82"/>
    <w:rsid w:val="000E0B2F"/>
    <w:rsid w:val="000E0B3D"/>
    <w:rsid w:val="000E0C3D"/>
    <w:rsid w:val="000E0CA3"/>
    <w:rsid w:val="000E0CE1"/>
    <w:rsid w:val="000E0D61"/>
    <w:rsid w:val="000E0E1A"/>
    <w:rsid w:val="000E100E"/>
    <w:rsid w:val="000E13F5"/>
    <w:rsid w:val="000E1403"/>
    <w:rsid w:val="000E1626"/>
    <w:rsid w:val="000E1931"/>
    <w:rsid w:val="000E1A67"/>
    <w:rsid w:val="000E1AFD"/>
    <w:rsid w:val="000E1D0E"/>
    <w:rsid w:val="000E1D63"/>
    <w:rsid w:val="000E1F09"/>
    <w:rsid w:val="000E246C"/>
    <w:rsid w:val="000E29A9"/>
    <w:rsid w:val="000E2B4A"/>
    <w:rsid w:val="000E2BAB"/>
    <w:rsid w:val="000E2BFF"/>
    <w:rsid w:val="000E2EA5"/>
    <w:rsid w:val="000E2ED7"/>
    <w:rsid w:val="000E31C8"/>
    <w:rsid w:val="000E3395"/>
    <w:rsid w:val="000E33EB"/>
    <w:rsid w:val="000E3636"/>
    <w:rsid w:val="000E36FD"/>
    <w:rsid w:val="000E3815"/>
    <w:rsid w:val="000E3ABE"/>
    <w:rsid w:val="000E3BAF"/>
    <w:rsid w:val="000E3BE5"/>
    <w:rsid w:val="000E4503"/>
    <w:rsid w:val="000E45F0"/>
    <w:rsid w:val="000E461C"/>
    <w:rsid w:val="000E4684"/>
    <w:rsid w:val="000E488C"/>
    <w:rsid w:val="000E49C6"/>
    <w:rsid w:val="000E4A90"/>
    <w:rsid w:val="000E4D14"/>
    <w:rsid w:val="000E4DAB"/>
    <w:rsid w:val="000E5128"/>
    <w:rsid w:val="000E525E"/>
    <w:rsid w:val="000E533B"/>
    <w:rsid w:val="000E5570"/>
    <w:rsid w:val="000E584E"/>
    <w:rsid w:val="000E5C3D"/>
    <w:rsid w:val="000E5CEF"/>
    <w:rsid w:val="000E5FFF"/>
    <w:rsid w:val="000E6028"/>
    <w:rsid w:val="000E6941"/>
    <w:rsid w:val="000E6BC7"/>
    <w:rsid w:val="000E6E03"/>
    <w:rsid w:val="000E6E0A"/>
    <w:rsid w:val="000E7188"/>
    <w:rsid w:val="000E7371"/>
    <w:rsid w:val="000E7392"/>
    <w:rsid w:val="000E7559"/>
    <w:rsid w:val="000E7A29"/>
    <w:rsid w:val="000E7B79"/>
    <w:rsid w:val="000E7BA2"/>
    <w:rsid w:val="000E7D43"/>
    <w:rsid w:val="000F014B"/>
    <w:rsid w:val="000F0303"/>
    <w:rsid w:val="000F07E1"/>
    <w:rsid w:val="000F0868"/>
    <w:rsid w:val="000F087B"/>
    <w:rsid w:val="000F0912"/>
    <w:rsid w:val="000F0D27"/>
    <w:rsid w:val="000F1024"/>
    <w:rsid w:val="000F1817"/>
    <w:rsid w:val="000F18FD"/>
    <w:rsid w:val="000F19D7"/>
    <w:rsid w:val="000F1D4A"/>
    <w:rsid w:val="000F224A"/>
    <w:rsid w:val="000F23F1"/>
    <w:rsid w:val="000F2BD4"/>
    <w:rsid w:val="000F2E80"/>
    <w:rsid w:val="000F32B2"/>
    <w:rsid w:val="000F3413"/>
    <w:rsid w:val="000F382C"/>
    <w:rsid w:val="000F3B16"/>
    <w:rsid w:val="000F3B78"/>
    <w:rsid w:val="000F3B83"/>
    <w:rsid w:val="000F3C1A"/>
    <w:rsid w:val="000F3CAE"/>
    <w:rsid w:val="000F3D3B"/>
    <w:rsid w:val="000F426B"/>
    <w:rsid w:val="000F4329"/>
    <w:rsid w:val="000F4623"/>
    <w:rsid w:val="000F48EA"/>
    <w:rsid w:val="000F4932"/>
    <w:rsid w:val="000F5010"/>
    <w:rsid w:val="000F5134"/>
    <w:rsid w:val="000F548F"/>
    <w:rsid w:val="000F5816"/>
    <w:rsid w:val="000F5A63"/>
    <w:rsid w:val="000F5D98"/>
    <w:rsid w:val="000F5D9A"/>
    <w:rsid w:val="000F5E28"/>
    <w:rsid w:val="000F624F"/>
    <w:rsid w:val="000F6320"/>
    <w:rsid w:val="000F642D"/>
    <w:rsid w:val="000F6444"/>
    <w:rsid w:val="000F6515"/>
    <w:rsid w:val="000F6592"/>
    <w:rsid w:val="000F67EE"/>
    <w:rsid w:val="000F69D3"/>
    <w:rsid w:val="000F6D3F"/>
    <w:rsid w:val="000F6F39"/>
    <w:rsid w:val="000F7203"/>
    <w:rsid w:val="000F7258"/>
    <w:rsid w:val="000F7592"/>
    <w:rsid w:val="000F79B0"/>
    <w:rsid w:val="000F79F6"/>
    <w:rsid w:val="000F7A08"/>
    <w:rsid w:val="000F7A7F"/>
    <w:rsid w:val="000F7BA4"/>
    <w:rsid w:val="000F7CC9"/>
    <w:rsid w:val="000F7D66"/>
    <w:rsid w:val="000F7D8A"/>
    <w:rsid w:val="000F7E3B"/>
    <w:rsid w:val="0010033B"/>
    <w:rsid w:val="0010066E"/>
    <w:rsid w:val="00100696"/>
    <w:rsid w:val="0010076E"/>
    <w:rsid w:val="001008A9"/>
    <w:rsid w:val="001008EC"/>
    <w:rsid w:val="00100996"/>
    <w:rsid w:val="00100CAD"/>
    <w:rsid w:val="00100D48"/>
    <w:rsid w:val="00100F11"/>
    <w:rsid w:val="00100F19"/>
    <w:rsid w:val="001010EE"/>
    <w:rsid w:val="00101233"/>
    <w:rsid w:val="00101349"/>
    <w:rsid w:val="0010135C"/>
    <w:rsid w:val="0010149F"/>
    <w:rsid w:val="00101648"/>
    <w:rsid w:val="0010170B"/>
    <w:rsid w:val="001018BD"/>
    <w:rsid w:val="00101A2A"/>
    <w:rsid w:val="00101B1B"/>
    <w:rsid w:val="00101CEA"/>
    <w:rsid w:val="00101D7A"/>
    <w:rsid w:val="00101F86"/>
    <w:rsid w:val="00102079"/>
    <w:rsid w:val="0010254E"/>
    <w:rsid w:val="00102638"/>
    <w:rsid w:val="0010278F"/>
    <w:rsid w:val="00102A8C"/>
    <w:rsid w:val="00102D19"/>
    <w:rsid w:val="00102EEF"/>
    <w:rsid w:val="00102FE9"/>
    <w:rsid w:val="00103028"/>
    <w:rsid w:val="0010305A"/>
    <w:rsid w:val="001030ED"/>
    <w:rsid w:val="00103142"/>
    <w:rsid w:val="00103261"/>
    <w:rsid w:val="001034A0"/>
    <w:rsid w:val="00103693"/>
    <w:rsid w:val="00103B97"/>
    <w:rsid w:val="00104064"/>
    <w:rsid w:val="001040B4"/>
    <w:rsid w:val="0010455F"/>
    <w:rsid w:val="00104805"/>
    <w:rsid w:val="001049EA"/>
    <w:rsid w:val="00104C04"/>
    <w:rsid w:val="00104C6F"/>
    <w:rsid w:val="00104E92"/>
    <w:rsid w:val="00105008"/>
    <w:rsid w:val="001050B8"/>
    <w:rsid w:val="0010522E"/>
    <w:rsid w:val="00105431"/>
    <w:rsid w:val="0010560B"/>
    <w:rsid w:val="0010565B"/>
    <w:rsid w:val="00105810"/>
    <w:rsid w:val="0010591E"/>
    <w:rsid w:val="00105A0C"/>
    <w:rsid w:val="00106054"/>
    <w:rsid w:val="00106124"/>
    <w:rsid w:val="001063B6"/>
    <w:rsid w:val="0010645C"/>
    <w:rsid w:val="00106629"/>
    <w:rsid w:val="001066B1"/>
    <w:rsid w:val="001066F3"/>
    <w:rsid w:val="00106954"/>
    <w:rsid w:val="00106ACA"/>
    <w:rsid w:val="00106B7E"/>
    <w:rsid w:val="00106D49"/>
    <w:rsid w:val="00106E03"/>
    <w:rsid w:val="00106E4E"/>
    <w:rsid w:val="00106E75"/>
    <w:rsid w:val="00106F38"/>
    <w:rsid w:val="00106F9B"/>
    <w:rsid w:val="0010703A"/>
    <w:rsid w:val="00107143"/>
    <w:rsid w:val="001072D1"/>
    <w:rsid w:val="001072F8"/>
    <w:rsid w:val="0010736B"/>
    <w:rsid w:val="00107408"/>
    <w:rsid w:val="001074A1"/>
    <w:rsid w:val="001074A9"/>
    <w:rsid w:val="001074DC"/>
    <w:rsid w:val="00107821"/>
    <w:rsid w:val="00107A2A"/>
    <w:rsid w:val="00107B27"/>
    <w:rsid w:val="00107D2D"/>
    <w:rsid w:val="00107FC3"/>
    <w:rsid w:val="001103AF"/>
    <w:rsid w:val="00110609"/>
    <w:rsid w:val="001107F3"/>
    <w:rsid w:val="00110862"/>
    <w:rsid w:val="001109C8"/>
    <w:rsid w:val="00110B1E"/>
    <w:rsid w:val="00110BA5"/>
    <w:rsid w:val="00110CF9"/>
    <w:rsid w:val="00110E36"/>
    <w:rsid w:val="00111074"/>
    <w:rsid w:val="001112FA"/>
    <w:rsid w:val="00111503"/>
    <w:rsid w:val="00111554"/>
    <w:rsid w:val="00111687"/>
    <w:rsid w:val="001118B9"/>
    <w:rsid w:val="00111A99"/>
    <w:rsid w:val="00111B9E"/>
    <w:rsid w:val="00111DFD"/>
    <w:rsid w:val="00111E17"/>
    <w:rsid w:val="001120A6"/>
    <w:rsid w:val="00112108"/>
    <w:rsid w:val="001121A4"/>
    <w:rsid w:val="0011220F"/>
    <w:rsid w:val="00112341"/>
    <w:rsid w:val="00112511"/>
    <w:rsid w:val="0011261F"/>
    <w:rsid w:val="00112A5C"/>
    <w:rsid w:val="00112B2F"/>
    <w:rsid w:val="00112B3C"/>
    <w:rsid w:val="00112CFA"/>
    <w:rsid w:val="00112E1C"/>
    <w:rsid w:val="00112E29"/>
    <w:rsid w:val="00112E8B"/>
    <w:rsid w:val="001134A9"/>
    <w:rsid w:val="0011365C"/>
    <w:rsid w:val="00113853"/>
    <w:rsid w:val="00113CF7"/>
    <w:rsid w:val="00113D23"/>
    <w:rsid w:val="00113D74"/>
    <w:rsid w:val="0011412F"/>
    <w:rsid w:val="0011414E"/>
    <w:rsid w:val="0011467F"/>
    <w:rsid w:val="001146AC"/>
    <w:rsid w:val="0011498D"/>
    <w:rsid w:val="00114C24"/>
    <w:rsid w:val="00114DE6"/>
    <w:rsid w:val="00114E47"/>
    <w:rsid w:val="0011511B"/>
    <w:rsid w:val="001152E0"/>
    <w:rsid w:val="00115339"/>
    <w:rsid w:val="001154DE"/>
    <w:rsid w:val="00115613"/>
    <w:rsid w:val="00115A41"/>
    <w:rsid w:val="00115B7F"/>
    <w:rsid w:val="00115EF3"/>
    <w:rsid w:val="001163D3"/>
    <w:rsid w:val="00116410"/>
    <w:rsid w:val="001164EA"/>
    <w:rsid w:val="00116867"/>
    <w:rsid w:val="00116A45"/>
    <w:rsid w:val="00116BC4"/>
    <w:rsid w:val="00116CA5"/>
    <w:rsid w:val="00117473"/>
    <w:rsid w:val="001175E8"/>
    <w:rsid w:val="00117629"/>
    <w:rsid w:val="00117B7F"/>
    <w:rsid w:val="00117C28"/>
    <w:rsid w:val="00117DCF"/>
    <w:rsid w:val="00117FCF"/>
    <w:rsid w:val="001201AE"/>
    <w:rsid w:val="001202F0"/>
    <w:rsid w:val="001208C0"/>
    <w:rsid w:val="00120948"/>
    <w:rsid w:val="00120A48"/>
    <w:rsid w:val="00120FD0"/>
    <w:rsid w:val="0012115D"/>
    <w:rsid w:val="001212E7"/>
    <w:rsid w:val="00121426"/>
    <w:rsid w:val="001216ED"/>
    <w:rsid w:val="00121711"/>
    <w:rsid w:val="001217BC"/>
    <w:rsid w:val="0012180D"/>
    <w:rsid w:val="0012189D"/>
    <w:rsid w:val="00121C46"/>
    <w:rsid w:val="00122400"/>
    <w:rsid w:val="001224D9"/>
    <w:rsid w:val="00122795"/>
    <w:rsid w:val="00122920"/>
    <w:rsid w:val="00122EFA"/>
    <w:rsid w:val="0012318D"/>
    <w:rsid w:val="0012321E"/>
    <w:rsid w:val="0012332C"/>
    <w:rsid w:val="0012342B"/>
    <w:rsid w:val="001234B1"/>
    <w:rsid w:val="001235A6"/>
    <w:rsid w:val="00123839"/>
    <w:rsid w:val="00123872"/>
    <w:rsid w:val="00123C9A"/>
    <w:rsid w:val="00123F2D"/>
    <w:rsid w:val="00124098"/>
    <w:rsid w:val="0012427C"/>
    <w:rsid w:val="001242F7"/>
    <w:rsid w:val="00124415"/>
    <w:rsid w:val="001246B6"/>
    <w:rsid w:val="00124766"/>
    <w:rsid w:val="00124AAE"/>
    <w:rsid w:val="00124B3C"/>
    <w:rsid w:val="00124B65"/>
    <w:rsid w:val="00124C81"/>
    <w:rsid w:val="00124EB4"/>
    <w:rsid w:val="00124F73"/>
    <w:rsid w:val="0012523A"/>
    <w:rsid w:val="001252FD"/>
    <w:rsid w:val="00125415"/>
    <w:rsid w:val="00125484"/>
    <w:rsid w:val="0012572E"/>
    <w:rsid w:val="00125751"/>
    <w:rsid w:val="00125B49"/>
    <w:rsid w:val="001266DF"/>
    <w:rsid w:val="00126B90"/>
    <w:rsid w:val="00126F06"/>
    <w:rsid w:val="00127066"/>
    <w:rsid w:val="00127072"/>
    <w:rsid w:val="00127216"/>
    <w:rsid w:val="001273F7"/>
    <w:rsid w:val="0012773D"/>
    <w:rsid w:val="00127897"/>
    <w:rsid w:val="001279AC"/>
    <w:rsid w:val="001279B2"/>
    <w:rsid w:val="00127C43"/>
    <w:rsid w:val="0013010E"/>
    <w:rsid w:val="00130335"/>
    <w:rsid w:val="00130336"/>
    <w:rsid w:val="00130A6E"/>
    <w:rsid w:val="00130C20"/>
    <w:rsid w:val="00130CBF"/>
    <w:rsid w:val="00130CCE"/>
    <w:rsid w:val="00130D5F"/>
    <w:rsid w:val="0013113B"/>
    <w:rsid w:val="0013119B"/>
    <w:rsid w:val="001315F2"/>
    <w:rsid w:val="00131AB2"/>
    <w:rsid w:val="00131CAF"/>
    <w:rsid w:val="0013210E"/>
    <w:rsid w:val="00132BC2"/>
    <w:rsid w:val="0013311F"/>
    <w:rsid w:val="0013316E"/>
    <w:rsid w:val="00133BDF"/>
    <w:rsid w:val="00133F08"/>
    <w:rsid w:val="001340D7"/>
    <w:rsid w:val="001342E9"/>
    <w:rsid w:val="001343E5"/>
    <w:rsid w:val="00134571"/>
    <w:rsid w:val="001345B7"/>
    <w:rsid w:val="001346E2"/>
    <w:rsid w:val="001347A1"/>
    <w:rsid w:val="00134890"/>
    <w:rsid w:val="0013489C"/>
    <w:rsid w:val="00134E0D"/>
    <w:rsid w:val="00134F8B"/>
    <w:rsid w:val="00135128"/>
    <w:rsid w:val="00135488"/>
    <w:rsid w:val="00135816"/>
    <w:rsid w:val="00135938"/>
    <w:rsid w:val="00135D64"/>
    <w:rsid w:val="00135E28"/>
    <w:rsid w:val="0013616F"/>
    <w:rsid w:val="0013654B"/>
    <w:rsid w:val="0013672D"/>
    <w:rsid w:val="00136809"/>
    <w:rsid w:val="00136B0D"/>
    <w:rsid w:val="00137219"/>
    <w:rsid w:val="00137236"/>
    <w:rsid w:val="00137BF7"/>
    <w:rsid w:val="00137DAB"/>
    <w:rsid w:val="00140268"/>
    <w:rsid w:val="00140277"/>
    <w:rsid w:val="00140381"/>
    <w:rsid w:val="0014056F"/>
    <w:rsid w:val="00140578"/>
    <w:rsid w:val="00140A28"/>
    <w:rsid w:val="00141044"/>
    <w:rsid w:val="001410F1"/>
    <w:rsid w:val="00141163"/>
    <w:rsid w:val="001411F5"/>
    <w:rsid w:val="00141351"/>
    <w:rsid w:val="00141477"/>
    <w:rsid w:val="00141AD1"/>
    <w:rsid w:val="00141BCB"/>
    <w:rsid w:val="00141BED"/>
    <w:rsid w:val="00141D67"/>
    <w:rsid w:val="00141ED8"/>
    <w:rsid w:val="00142917"/>
    <w:rsid w:val="00142A1B"/>
    <w:rsid w:val="00142A22"/>
    <w:rsid w:val="00142E17"/>
    <w:rsid w:val="00142FA5"/>
    <w:rsid w:val="0014334F"/>
    <w:rsid w:val="00143468"/>
    <w:rsid w:val="00143680"/>
    <w:rsid w:val="00143683"/>
    <w:rsid w:val="0014369C"/>
    <w:rsid w:val="001437DC"/>
    <w:rsid w:val="0014396C"/>
    <w:rsid w:val="00143C40"/>
    <w:rsid w:val="00143EEF"/>
    <w:rsid w:val="0014410B"/>
    <w:rsid w:val="0014466C"/>
    <w:rsid w:val="00144847"/>
    <w:rsid w:val="00144A8C"/>
    <w:rsid w:val="00144EC2"/>
    <w:rsid w:val="0014502B"/>
    <w:rsid w:val="0014536C"/>
    <w:rsid w:val="001453F1"/>
    <w:rsid w:val="0014545A"/>
    <w:rsid w:val="001455A3"/>
    <w:rsid w:val="001455B1"/>
    <w:rsid w:val="00145874"/>
    <w:rsid w:val="001459F6"/>
    <w:rsid w:val="00145AAA"/>
    <w:rsid w:val="00145BDE"/>
    <w:rsid w:val="00145C88"/>
    <w:rsid w:val="00145CF3"/>
    <w:rsid w:val="00145DEF"/>
    <w:rsid w:val="00145E8C"/>
    <w:rsid w:val="001460EF"/>
    <w:rsid w:val="001462C8"/>
    <w:rsid w:val="0014665D"/>
    <w:rsid w:val="00146A97"/>
    <w:rsid w:val="00146B99"/>
    <w:rsid w:val="00146D26"/>
    <w:rsid w:val="00147169"/>
    <w:rsid w:val="00147201"/>
    <w:rsid w:val="00147237"/>
    <w:rsid w:val="00147271"/>
    <w:rsid w:val="001474D8"/>
    <w:rsid w:val="00147564"/>
    <w:rsid w:val="00147A74"/>
    <w:rsid w:val="00147DE9"/>
    <w:rsid w:val="00147F49"/>
    <w:rsid w:val="001501F7"/>
    <w:rsid w:val="001501FB"/>
    <w:rsid w:val="001502AB"/>
    <w:rsid w:val="00150415"/>
    <w:rsid w:val="00150688"/>
    <w:rsid w:val="0015084A"/>
    <w:rsid w:val="00150969"/>
    <w:rsid w:val="00150AB5"/>
    <w:rsid w:val="00150F7E"/>
    <w:rsid w:val="001511A6"/>
    <w:rsid w:val="001513DB"/>
    <w:rsid w:val="001513DF"/>
    <w:rsid w:val="001518EF"/>
    <w:rsid w:val="00151A78"/>
    <w:rsid w:val="00151B5A"/>
    <w:rsid w:val="00151C75"/>
    <w:rsid w:val="00152074"/>
    <w:rsid w:val="00152166"/>
    <w:rsid w:val="00152277"/>
    <w:rsid w:val="001524EF"/>
    <w:rsid w:val="00152506"/>
    <w:rsid w:val="00152BCE"/>
    <w:rsid w:val="00152CA4"/>
    <w:rsid w:val="00152DB6"/>
    <w:rsid w:val="00153203"/>
    <w:rsid w:val="001538B8"/>
    <w:rsid w:val="001539E2"/>
    <w:rsid w:val="00153FED"/>
    <w:rsid w:val="001542D1"/>
    <w:rsid w:val="001542F4"/>
    <w:rsid w:val="001543AB"/>
    <w:rsid w:val="00154827"/>
    <w:rsid w:val="00154ADA"/>
    <w:rsid w:val="00154C13"/>
    <w:rsid w:val="00154C92"/>
    <w:rsid w:val="00155040"/>
    <w:rsid w:val="001552FA"/>
    <w:rsid w:val="00155351"/>
    <w:rsid w:val="00155357"/>
    <w:rsid w:val="0015539A"/>
    <w:rsid w:val="00155810"/>
    <w:rsid w:val="00155B17"/>
    <w:rsid w:val="00156197"/>
    <w:rsid w:val="001562E5"/>
    <w:rsid w:val="001563E5"/>
    <w:rsid w:val="001565E5"/>
    <w:rsid w:val="00156A9E"/>
    <w:rsid w:val="001571D1"/>
    <w:rsid w:val="001574CA"/>
    <w:rsid w:val="00157698"/>
    <w:rsid w:val="00157AED"/>
    <w:rsid w:val="00157B01"/>
    <w:rsid w:val="00157B59"/>
    <w:rsid w:val="00157BAE"/>
    <w:rsid w:val="00157D76"/>
    <w:rsid w:val="00157F65"/>
    <w:rsid w:val="00160348"/>
    <w:rsid w:val="001604FA"/>
    <w:rsid w:val="00160523"/>
    <w:rsid w:val="001605D6"/>
    <w:rsid w:val="001606B8"/>
    <w:rsid w:val="001607DE"/>
    <w:rsid w:val="00160874"/>
    <w:rsid w:val="00160A3C"/>
    <w:rsid w:val="00160CE1"/>
    <w:rsid w:val="00160CF6"/>
    <w:rsid w:val="00160E3D"/>
    <w:rsid w:val="00160F4D"/>
    <w:rsid w:val="00160F83"/>
    <w:rsid w:val="001611A4"/>
    <w:rsid w:val="00161286"/>
    <w:rsid w:val="00161391"/>
    <w:rsid w:val="001618E3"/>
    <w:rsid w:val="00161918"/>
    <w:rsid w:val="00161BDD"/>
    <w:rsid w:val="00161C3B"/>
    <w:rsid w:val="00161D8D"/>
    <w:rsid w:val="00161FF1"/>
    <w:rsid w:val="0016221E"/>
    <w:rsid w:val="00162619"/>
    <w:rsid w:val="00162C2C"/>
    <w:rsid w:val="00162C64"/>
    <w:rsid w:val="00162DDB"/>
    <w:rsid w:val="0016308B"/>
    <w:rsid w:val="00163936"/>
    <w:rsid w:val="00163C19"/>
    <w:rsid w:val="00163CDC"/>
    <w:rsid w:val="00163E92"/>
    <w:rsid w:val="00164042"/>
    <w:rsid w:val="00164102"/>
    <w:rsid w:val="00164792"/>
    <w:rsid w:val="00164946"/>
    <w:rsid w:val="00164992"/>
    <w:rsid w:val="00164AC8"/>
    <w:rsid w:val="00164BD8"/>
    <w:rsid w:val="00164D4C"/>
    <w:rsid w:val="00164E43"/>
    <w:rsid w:val="00164ED2"/>
    <w:rsid w:val="0016512C"/>
    <w:rsid w:val="0016515A"/>
    <w:rsid w:val="00165272"/>
    <w:rsid w:val="001653A4"/>
    <w:rsid w:val="001654C1"/>
    <w:rsid w:val="0016564B"/>
    <w:rsid w:val="0016590E"/>
    <w:rsid w:val="001659AC"/>
    <w:rsid w:val="001659DE"/>
    <w:rsid w:val="00165D27"/>
    <w:rsid w:val="00165EA3"/>
    <w:rsid w:val="00165F65"/>
    <w:rsid w:val="0016616B"/>
    <w:rsid w:val="00166234"/>
    <w:rsid w:val="00166473"/>
    <w:rsid w:val="0016657E"/>
    <w:rsid w:val="00166B47"/>
    <w:rsid w:val="00166EAB"/>
    <w:rsid w:val="00167096"/>
    <w:rsid w:val="0016750E"/>
    <w:rsid w:val="001675C8"/>
    <w:rsid w:val="00167893"/>
    <w:rsid w:val="00167984"/>
    <w:rsid w:val="00170008"/>
    <w:rsid w:val="00170269"/>
    <w:rsid w:val="00170CFA"/>
    <w:rsid w:val="00170D70"/>
    <w:rsid w:val="00170DA7"/>
    <w:rsid w:val="00170FB3"/>
    <w:rsid w:val="00171025"/>
    <w:rsid w:val="001711C7"/>
    <w:rsid w:val="0017153A"/>
    <w:rsid w:val="00171570"/>
    <w:rsid w:val="0017162D"/>
    <w:rsid w:val="00171862"/>
    <w:rsid w:val="001718B8"/>
    <w:rsid w:val="0017196E"/>
    <w:rsid w:val="00171A84"/>
    <w:rsid w:val="00171C10"/>
    <w:rsid w:val="00171D1D"/>
    <w:rsid w:val="00171DCD"/>
    <w:rsid w:val="001722B0"/>
    <w:rsid w:val="0017243D"/>
    <w:rsid w:val="001724B9"/>
    <w:rsid w:val="001724E1"/>
    <w:rsid w:val="001726A9"/>
    <w:rsid w:val="001729AE"/>
    <w:rsid w:val="00172ABA"/>
    <w:rsid w:val="00172CC5"/>
    <w:rsid w:val="00173083"/>
    <w:rsid w:val="00173289"/>
    <w:rsid w:val="001732F4"/>
    <w:rsid w:val="0017330F"/>
    <w:rsid w:val="0017339C"/>
    <w:rsid w:val="001733B9"/>
    <w:rsid w:val="001737A1"/>
    <w:rsid w:val="0017393C"/>
    <w:rsid w:val="00173B10"/>
    <w:rsid w:val="00173EC6"/>
    <w:rsid w:val="001741E4"/>
    <w:rsid w:val="001742BE"/>
    <w:rsid w:val="0017437D"/>
    <w:rsid w:val="00174501"/>
    <w:rsid w:val="0017466D"/>
    <w:rsid w:val="001748E8"/>
    <w:rsid w:val="00174A45"/>
    <w:rsid w:val="00174B20"/>
    <w:rsid w:val="00174C7F"/>
    <w:rsid w:val="00174EB5"/>
    <w:rsid w:val="00174F58"/>
    <w:rsid w:val="00175091"/>
    <w:rsid w:val="00175174"/>
    <w:rsid w:val="0017524A"/>
    <w:rsid w:val="0017532D"/>
    <w:rsid w:val="00175755"/>
    <w:rsid w:val="00175A2A"/>
    <w:rsid w:val="00175AA4"/>
    <w:rsid w:val="00175ACB"/>
    <w:rsid w:val="00175ADF"/>
    <w:rsid w:val="00175B59"/>
    <w:rsid w:val="00175D80"/>
    <w:rsid w:val="00175D88"/>
    <w:rsid w:val="00175EF6"/>
    <w:rsid w:val="00175FA7"/>
    <w:rsid w:val="00176141"/>
    <w:rsid w:val="00176231"/>
    <w:rsid w:val="00176409"/>
    <w:rsid w:val="0017648E"/>
    <w:rsid w:val="0017657F"/>
    <w:rsid w:val="00176DC0"/>
    <w:rsid w:val="00176ECB"/>
    <w:rsid w:val="00176F1E"/>
    <w:rsid w:val="001776EB"/>
    <w:rsid w:val="0017772B"/>
    <w:rsid w:val="0018012B"/>
    <w:rsid w:val="001802FF"/>
    <w:rsid w:val="0018053D"/>
    <w:rsid w:val="001807F8"/>
    <w:rsid w:val="00180E81"/>
    <w:rsid w:val="00180F8C"/>
    <w:rsid w:val="001810DA"/>
    <w:rsid w:val="0018120B"/>
    <w:rsid w:val="0018129C"/>
    <w:rsid w:val="00181514"/>
    <w:rsid w:val="001816EC"/>
    <w:rsid w:val="00181A38"/>
    <w:rsid w:val="00181BC4"/>
    <w:rsid w:val="00181D96"/>
    <w:rsid w:val="00181DE1"/>
    <w:rsid w:val="00182426"/>
    <w:rsid w:val="001824CF"/>
    <w:rsid w:val="001826B9"/>
    <w:rsid w:val="00182A0E"/>
    <w:rsid w:val="00182A7D"/>
    <w:rsid w:val="00182A94"/>
    <w:rsid w:val="00182ADF"/>
    <w:rsid w:val="00182C3B"/>
    <w:rsid w:val="00182FC3"/>
    <w:rsid w:val="001834D4"/>
    <w:rsid w:val="001834EA"/>
    <w:rsid w:val="00183779"/>
    <w:rsid w:val="00183CB6"/>
    <w:rsid w:val="0018405D"/>
    <w:rsid w:val="00184165"/>
    <w:rsid w:val="00184834"/>
    <w:rsid w:val="00184917"/>
    <w:rsid w:val="00184A1C"/>
    <w:rsid w:val="00184B65"/>
    <w:rsid w:val="00184CD7"/>
    <w:rsid w:val="00184F5E"/>
    <w:rsid w:val="00185075"/>
    <w:rsid w:val="00185123"/>
    <w:rsid w:val="001851B0"/>
    <w:rsid w:val="00185521"/>
    <w:rsid w:val="00185B15"/>
    <w:rsid w:val="00185B3F"/>
    <w:rsid w:val="00185C6E"/>
    <w:rsid w:val="00185E97"/>
    <w:rsid w:val="00186500"/>
    <w:rsid w:val="0018687E"/>
    <w:rsid w:val="00186F8F"/>
    <w:rsid w:val="0018707D"/>
    <w:rsid w:val="0018737B"/>
    <w:rsid w:val="001874A9"/>
    <w:rsid w:val="00187507"/>
    <w:rsid w:val="001875F5"/>
    <w:rsid w:val="00187BE4"/>
    <w:rsid w:val="00187C28"/>
    <w:rsid w:val="00187C63"/>
    <w:rsid w:val="001900C1"/>
    <w:rsid w:val="00190237"/>
    <w:rsid w:val="00190492"/>
    <w:rsid w:val="0019051E"/>
    <w:rsid w:val="0019065B"/>
    <w:rsid w:val="001906C2"/>
    <w:rsid w:val="001907CA"/>
    <w:rsid w:val="00190E92"/>
    <w:rsid w:val="00191041"/>
    <w:rsid w:val="00191061"/>
    <w:rsid w:val="00191448"/>
    <w:rsid w:val="00191792"/>
    <w:rsid w:val="001918A4"/>
    <w:rsid w:val="001918D3"/>
    <w:rsid w:val="00191918"/>
    <w:rsid w:val="001919F3"/>
    <w:rsid w:val="00191C81"/>
    <w:rsid w:val="00191C98"/>
    <w:rsid w:val="00191DC1"/>
    <w:rsid w:val="00191EB2"/>
    <w:rsid w:val="00191FF5"/>
    <w:rsid w:val="00192019"/>
    <w:rsid w:val="00192244"/>
    <w:rsid w:val="001922AD"/>
    <w:rsid w:val="001922EB"/>
    <w:rsid w:val="001924FB"/>
    <w:rsid w:val="00192561"/>
    <w:rsid w:val="00192A3C"/>
    <w:rsid w:val="00192BE5"/>
    <w:rsid w:val="00192D23"/>
    <w:rsid w:val="001930C0"/>
    <w:rsid w:val="001931BA"/>
    <w:rsid w:val="0019340E"/>
    <w:rsid w:val="001934EC"/>
    <w:rsid w:val="00193592"/>
    <w:rsid w:val="00193680"/>
    <w:rsid w:val="00193864"/>
    <w:rsid w:val="0019390A"/>
    <w:rsid w:val="00193E9B"/>
    <w:rsid w:val="00193F89"/>
    <w:rsid w:val="00194032"/>
    <w:rsid w:val="00194219"/>
    <w:rsid w:val="00194610"/>
    <w:rsid w:val="001948F3"/>
    <w:rsid w:val="00194C42"/>
    <w:rsid w:val="00194C68"/>
    <w:rsid w:val="00194C90"/>
    <w:rsid w:val="00194CA6"/>
    <w:rsid w:val="00194D92"/>
    <w:rsid w:val="00194E92"/>
    <w:rsid w:val="0019520F"/>
    <w:rsid w:val="001954CB"/>
    <w:rsid w:val="00195687"/>
    <w:rsid w:val="001958BD"/>
    <w:rsid w:val="00195F1F"/>
    <w:rsid w:val="00195FB0"/>
    <w:rsid w:val="00196020"/>
    <w:rsid w:val="001962B2"/>
    <w:rsid w:val="00196950"/>
    <w:rsid w:val="00196BA8"/>
    <w:rsid w:val="00196E50"/>
    <w:rsid w:val="00196E7D"/>
    <w:rsid w:val="00196FAF"/>
    <w:rsid w:val="001976D2"/>
    <w:rsid w:val="0019771D"/>
    <w:rsid w:val="001A003A"/>
    <w:rsid w:val="001A008C"/>
    <w:rsid w:val="001A00B4"/>
    <w:rsid w:val="001A02E6"/>
    <w:rsid w:val="001A044C"/>
    <w:rsid w:val="001A04C0"/>
    <w:rsid w:val="001A069C"/>
    <w:rsid w:val="001A07A7"/>
    <w:rsid w:val="001A08F5"/>
    <w:rsid w:val="001A0CC8"/>
    <w:rsid w:val="001A0E03"/>
    <w:rsid w:val="001A1030"/>
    <w:rsid w:val="001A10FC"/>
    <w:rsid w:val="001A117D"/>
    <w:rsid w:val="001A1400"/>
    <w:rsid w:val="001A15E1"/>
    <w:rsid w:val="001A17A8"/>
    <w:rsid w:val="001A1A5B"/>
    <w:rsid w:val="001A1ABA"/>
    <w:rsid w:val="001A1B04"/>
    <w:rsid w:val="001A2261"/>
    <w:rsid w:val="001A22B0"/>
    <w:rsid w:val="001A23EB"/>
    <w:rsid w:val="001A25F3"/>
    <w:rsid w:val="001A2814"/>
    <w:rsid w:val="001A2962"/>
    <w:rsid w:val="001A2A72"/>
    <w:rsid w:val="001A2F2B"/>
    <w:rsid w:val="001A30D8"/>
    <w:rsid w:val="001A3119"/>
    <w:rsid w:val="001A32D8"/>
    <w:rsid w:val="001A3359"/>
    <w:rsid w:val="001A33BF"/>
    <w:rsid w:val="001A34D1"/>
    <w:rsid w:val="001A37BD"/>
    <w:rsid w:val="001A37F7"/>
    <w:rsid w:val="001A3874"/>
    <w:rsid w:val="001A3AE6"/>
    <w:rsid w:val="001A3D23"/>
    <w:rsid w:val="001A3DAB"/>
    <w:rsid w:val="001A3FC3"/>
    <w:rsid w:val="001A422A"/>
    <w:rsid w:val="001A42A6"/>
    <w:rsid w:val="001A43DB"/>
    <w:rsid w:val="001A48A5"/>
    <w:rsid w:val="001A4ABE"/>
    <w:rsid w:val="001A4C2E"/>
    <w:rsid w:val="001A4CFE"/>
    <w:rsid w:val="001A50DB"/>
    <w:rsid w:val="001A548A"/>
    <w:rsid w:val="001A57A7"/>
    <w:rsid w:val="001A5CAC"/>
    <w:rsid w:val="001A5FA8"/>
    <w:rsid w:val="001A6299"/>
    <w:rsid w:val="001A6565"/>
    <w:rsid w:val="001A6997"/>
    <w:rsid w:val="001A6BE6"/>
    <w:rsid w:val="001A6C7B"/>
    <w:rsid w:val="001A7014"/>
    <w:rsid w:val="001A7037"/>
    <w:rsid w:val="001A7167"/>
    <w:rsid w:val="001A7B33"/>
    <w:rsid w:val="001A7F9E"/>
    <w:rsid w:val="001A7FF5"/>
    <w:rsid w:val="001B01AF"/>
    <w:rsid w:val="001B032F"/>
    <w:rsid w:val="001B06C5"/>
    <w:rsid w:val="001B0A0D"/>
    <w:rsid w:val="001B0CA9"/>
    <w:rsid w:val="001B0DE6"/>
    <w:rsid w:val="001B0E87"/>
    <w:rsid w:val="001B0EA3"/>
    <w:rsid w:val="001B0EAE"/>
    <w:rsid w:val="001B1089"/>
    <w:rsid w:val="001B122D"/>
    <w:rsid w:val="001B126E"/>
    <w:rsid w:val="001B14D2"/>
    <w:rsid w:val="001B1549"/>
    <w:rsid w:val="001B15C7"/>
    <w:rsid w:val="001B1766"/>
    <w:rsid w:val="001B19DB"/>
    <w:rsid w:val="001B1F0B"/>
    <w:rsid w:val="001B1F6D"/>
    <w:rsid w:val="001B207B"/>
    <w:rsid w:val="001B2150"/>
    <w:rsid w:val="001B22B4"/>
    <w:rsid w:val="001B25C1"/>
    <w:rsid w:val="001B291F"/>
    <w:rsid w:val="001B2BC4"/>
    <w:rsid w:val="001B2DC7"/>
    <w:rsid w:val="001B2E24"/>
    <w:rsid w:val="001B2EB7"/>
    <w:rsid w:val="001B30A4"/>
    <w:rsid w:val="001B3683"/>
    <w:rsid w:val="001B3AC5"/>
    <w:rsid w:val="001B3D20"/>
    <w:rsid w:val="001B3EAB"/>
    <w:rsid w:val="001B3F24"/>
    <w:rsid w:val="001B42DC"/>
    <w:rsid w:val="001B4308"/>
    <w:rsid w:val="001B43B8"/>
    <w:rsid w:val="001B441E"/>
    <w:rsid w:val="001B4672"/>
    <w:rsid w:val="001B4817"/>
    <w:rsid w:val="001B482D"/>
    <w:rsid w:val="001B4A95"/>
    <w:rsid w:val="001B4CB2"/>
    <w:rsid w:val="001B4D12"/>
    <w:rsid w:val="001B5041"/>
    <w:rsid w:val="001B50FD"/>
    <w:rsid w:val="001B540D"/>
    <w:rsid w:val="001B5951"/>
    <w:rsid w:val="001B5C37"/>
    <w:rsid w:val="001B5D2A"/>
    <w:rsid w:val="001B5E61"/>
    <w:rsid w:val="001B61F6"/>
    <w:rsid w:val="001B6505"/>
    <w:rsid w:val="001B6534"/>
    <w:rsid w:val="001B6991"/>
    <w:rsid w:val="001B6A63"/>
    <w:rsid w:val="001B6AB7"/>
    <w:rsid w:val="001B6AE9"/>
    <w:rsid w:val="001B6F01"/>
    <w:rsid w:val="001B70EF"/>
    <w:rsid w:val="001B7382"/>
    <w:rsid w:val="001B7888"/>
    <w:rsid w:val="001B7931"/>
    <w:rsid w:val="001B79F9"/>
    <w:rsid w:val="001B7A54"/>
    <w:rsid w:val="001B7BC9"/>
    <w:rsid w:val="001B7DCC"/>
    <w:rsid w:val="001C0169"/>
    <w:rsid w:val="001C01C7"/>
    <w:rsid w:val="001C0483"/>
    <w:rsid w:val="001C04AE"/>
    <w:rsid w:val="001C0632"/>
    <w:rsid w:val="001C066D"/>
    <w:rsid w:val="001C076B"/>
    <w:rsid w:val="001C08C4"/>
    <w:rsid w:val="001C0DD5"/>
    <w:rsid w:val="001C1847"/>
    <w:rsid w:val="001C1A75"/>
    <w:rsid w:val="001C1B4A"/>
    <w:rsid w:val="001C1B74"/>
    <w:rsid w:val="001C1D4F"/>
    <w:rsid w:val="001C2104"/>
    <w:rsid w:val="001C28C8"/>
    <w:rsid w:val="001C2FA6"/>
    <w:rsid w:val="001C300B"/>
    <w:rsid w:val="001C315E"/>
    <w:rsid w:val="001C345C"/>
    <w:rsid w:val="001C3497"/>
    <w:rsid w:val="001C35C5"/>
    <w:rsid w:val="001C3743"/>
    <w:rsid w:val="001C384B"/>
    <w:rsid w:val="001C3F73"/>
    <w:rsid w:val="001C436B"/>
    <w:rsid w:val="001C45C8"/>
    <w:rsid w:val="001C48F7"/>
    <w:rsid w:val="001C49DF"/>
    <w:rsid w:val="001C4D04"/>
    <w:rsid w:val="001C4DE8"/>
    <w:rsid w:val="001C5268"/>
    <w:rsid w:val="001C5473"/>
    <w:rsid w:val="001C5597"/>
    <w:rsid w:val="001C5A91"/>
    <w:rsid w:val="001C5BD4"/>
    <w:rsid w:val="001C67B3"/>
    <w:rsid w:val="001C6882"/>
    <w:rsid w:val="001C69E8"/>
    <w:rsid w:val="001C6B25"/>
    <w:rsid w:val="001C6B78"/>
    <w:rsid w:val="001C6C9E"/>
    <w:rsid w:val="001C7156"/>
    <w:rsid w:val="001C7BFE"/>
    <w:rsid w:val="001C7E0E"/>
    <w:rsid w:val="001C7F07"/>
    <w:rsid w:val="001D0125"/>
    <w:rsid w:val="001D015E"/>
    <w:rsid w:val="001D04C5"/>
    <w:rsid w:val="001D06C6"/>
    <w:rsid w:val="001D076B"/>
    <w:rsid w:val="001D0E63"/>
    <w:rsid w:val="001D0F93"/>
    <w:rsid w:val="001D10CC"/>
    <w:rsid w:val="001D1227"/>
    <w:rsid w:val="001D1244"/>
    <w:rsid w:val="001D160D"/>
    <w:rsid w:val="001D18C4"/>
    <w:rsid w:val="001D1966"/>
    <w:rsid w:val="001D1E83"/>
    <w:rsid w:val="001D1EEC"/>
    <w:rsid w:val="001D2032"/>
    <w:rsid w:val="001D2404"/>
    <w:rsid w:val="001D243A"/>
    <w:rsid w:val="001D24E7"/>
    <w:rsid w:val="001D2576"/>
    <w:rsid w:val="001D2710"/>
    <w:rsid w:val="001D288B"/>
    <w:rsid w:val="001D29AF"/>
    <w:rsid w:val="001D2F47"/>
    <w:rsid w:val="001D325F"/>
    <w:rsid w:val="001D33DE"/>
    <w:rsid w:val="001D34E3"/>
    <w:rsid w:val="001D35D6"/>
    <w:rsid w:val="001D36D8"/>
    <w:rsid w:val="001D3829"/>
    <w:rsid w:val="001D399D"/>
    <w:rsid w:val="001D3B78"/>
    <w:rsid w:val="001D3F7F"/>
    <w:rsid w:val="001D4025"/>
    <w:rsid w:val="001D4515"/>
    <w:rsid w:val="001D4614"/>
    <w:rsid w:val="001D4C57"/>
    <w:rsid w:val="001D50E1"/>
    <w:rsid w:val="001D50F1"/>
    <w:rsid w:val="001D515D"/>
    <w:rsid w:val="001D5177"/>
    <w:rsid w:val="001D5450"/>
    <w:rsid w:val="001D552A"/>
    <w:rsid w:val="001D5D74"/>
    <w:rsid w:val="001D5E39"/>
    <w:rsid w:val="001D61D3"/>
    <w:rsid w:val="001D61E1"/>
    <w:rsid w:val="001D6CA1"/>
    <w:rsid w:val="001D6D02"/>
    <w:rsid w:val="001D6DA8"/>
    <w:rsid w:val="001D6EA8"/>
    <w:rsid w:val="001D6F4A"/>
    <w:rsid w:val="001D720A"/>
    <w:rsid w:val="001D72DD"/>
    <w:rsid w:val="001D7339"/>
    <w:rsid w:val="001D7686"/>
    <w:rsid w:val="001D7A82"/>
    <w:rsid w:val="001D7AC3"/>
    <w:rsid w:val="001D7B68"/>
    <w:rsid w:val="001D7D91"/>
    <w:rsid w:val="001D7FBC"/>
    <w:rsid w:val="001D7FDA"/>
    <w:rsid w:val="001D7FE9"/>
    <w:rsid w:val="001E01F1"/>
    <w:rsid w:val="001E0288"/>
    <w:rsid w:val="001E03BA"/>
    <w:rsid w:val="001E0457"/>
    <w:rsid w:val="001E0918"/>
    <w:rsid w:val="001E0E38"/>
    <w:rsid w:val="001E0F2F"/>
    <w:rsid w:val="001E0FEA"/>
    <w:rsid w:val="001E119E"/>
    <w:rsid w:val="001E129B"/>
    <w:rsid w:val="001E1676"/>
    <w:rsid w:val="001E1802"/>
    <w:rsid w:val="001E19D0"/>
    <w:rsid w:val="001E1BF7"/>
    <w:rsid w:val="001E2004"/>
    <w:rsid w:val="001E2633"/>
    <w:rsid w:val="001E2709"/>
    <w:rsid w:val="001E2736"/>
    <w:rsid w:val="001E28F9"/>
    <w:rsid w:val="001E2AA5"/>
    <w:rsid w:val="001E2AE8"/>
    <w:rsid w:val="001E2B03"/>
    <w:rsid w:val="001E2B59"/>
    <w:rsid w:val="001E2B65"/>
    <w:rsid w:val="001E2BA3"/>
    <w:rsid w:val="001E2D8F"/>
    <w:rsid w:val="001E2E7C"/>
    <w:rsid w:val="001E3163"/>
    <w:rsid w:val="001E35C3"/>
    <w:rsid w:val="001E3615"/>
    <w:rsid w:val="001E377F"/>
    <w:rsid w:val="001E37DA"/>
    <w:rsid w:val="001E3944"/>
    <w:rsid w:val="001E3B52"/>
    <w:rsid w:val="001E3DD6"/>
    <w:rsid w:val="001E4153"/>
    <w:rsid w:val="001E43FA"/>
    <w:rsid w:val="001E464E"/>
    <w:rsid w:val="001E4B89"/>
    <w:rsid w:val="001E4C87"/>
    <w:rsid w:val="001E4D1C"/>
    <w:rsid w:val="001E4ECD"/>
    <w:rsid w:val="001E4EF3"/>
    <w:rsid w:val="001E51F5"/>
    <w:rsid w:val="001E554F"/>
    <w:rsid w:val="001E5572"/>
    <w:rsid w:val="001E57C8"/>
    <w:rsid w:val="001E58C1"/>
    <w:rsid w:val="001E597F"/>
    <w:rsid w:val="001E5AD1"/>
    <w:rsid w:val="001E5C67"/>
    <w:rsid w:val="001E5C6C"/>
    <w:rsid w:val="001E5D21"/>
    <w:rsid w:val="001E5F53"/>
    <w:rsid w:val="001E6362"/>
    <w:rsid w:val="001E6370"/>
    <w:rsid w:val="001E63D6"/>
    <w:rsid w:val="001E6490"/>
    <w:rsid w:val="001E6852"/>
    <w:rsid w:val="001E6973"/>
    <w:rsid w:val="001E6BA8"/>
    <w:rsid w:val="001E6C92"/>
    <w:rsid w:val="001E6CCA"/>
    <w:rsid w:val="001E6D68"/>
    <w:rsid w:val="001E6D9E"/>
    <w:rsid w:val="001E6DED"/>
    <w:rsid w:val="001E7024"/>
    <w:rsid w:val="001E717B"/>
    <w:rsid w:val="001E71C6"/>
    <w:rsid w:val="001E722E"/>
    <w:rsid w:val="001E7384"/>
    <w:rsid w:val="001E7508"/>
    <w:rsid w:val="001E78C1"/>
    <w:rsid w:val="001E7A8E"/>
    <w:rsid w:val="001E7B34"/>
    <w:rsid w:val="001E7C72"/>
    <w:rsid w:val="001E7D36"/>
    <w:rsid w:val="001E7FAE"/>
    <w:rsid w:val="001F0198"/>
    <w:rsid w:val="001F0695"/>
    <w:rsid w:val="001F0797"/>
    <w:rsid w:val="001F0976"/>
    <w:rsid w:val="001F09F5"/>
    <w:rsid w:val="001F0C4C"/>
    <w:rsid w:val="001F0E13"/>
    <w:rsid w:val="001F0E58"/>
    <w:rsid w:val="001F0FC5"/>
    <w:rsid w:val="001F1231"/>
    <w:rsid w:val="001F12D0"/>
    <w:rsid w:val="001F1352"/>
    <w:rsid w:val="001F14A5"/>
    <w:rsid w:val="001F171B"/>
    <w:rsid w:val="001F19B5"/>
    <w:rsid w:val="001F1AF7"/>
    <w:rsid w:val="001F1D2F"/>
    <w:rsid w:val="001F209E"/>
    <w:rsid w:val="001F2115"/>
    <w:rsid w:val="001F274C"/>
    <w:rsid w:val="001F2770"/>
    <w:rsid w:val="001F28D1"/>
    <w:rsid w:val="001F2AD4"/>
    <w:rsid w:val="001F2DDD"/>
    <w:rsid w:val="001F32FE"/>
    <w:rsid w:val="001F3587"/>
    <w:rsid w:val="001F3CC9"/>
    <w:rsid w:val="001F3D23"/>
    <w:rsid w:val="001F448E"/>
    <w:rsid w:val="001F469D"/>
    <w:rsid w:val="001F4714"/>
    <w:rsid w:val="001F49AB"/>
    <w:rsid w:val="001F4C03"/>
    <w:rsid w:val="001F4D5E"/>
    <w:rsid w:val="001F4EAB"/>
    <w:rsid w:val="001F512B"/>
    <w:rsid w:val="001F53D1"/>
    <w:rsid w:val="001F54D5"/>
    <w:rsid w:val="001F5742"/>
    <w:rsid w:val="001F578F"/>
    <w:rsid w:val="001F57F4"/>
    <w:rsid w:val="001F5B20"/>
    <w:rsid w:val="001F5C60"/>
    <w:rsid w:val="001F6030"/>
    <w:rsid w:val="001F617A"/>
    <w:rsid w:val="001F6863"/>
    <w:rsid w:val="001F6952"/>
    <w:rsid w:val="001F6B72"/>
    <w:rsid w:val="001F6C25"/>
    <w:rsid w:val="001F6CB9"/>
    <w:rsid w:val="001F6FC8"/>
    <w:rsid w:val="001F7082"/>
    <w:rsid w:val="001F7193"/>
    <w:rsid w:val="001F7217"/>
    <w:rsid w:val="001F798A"/>
    <w:rsid w:val="001F79F4"/>
    <w:rsid w:val="001F7E46"/>
    <w:rsid w:val="001F7F99"/>
    <w:rsid w:val="0020007F"/>
    <w:rsid w:val="002004AC"/>
    <w:rsid w:val="00200CAF"/>
    <w:rsid w:val="00200E0A"/>
    <w:rsid w:val="0020135D"/>
    <w:rsid w:val="002014D1"/>
    <w:rsid w:val="0020151A"/>
    <w:rsid w:val="002015C7"/>
    <w:rsid w:val="00201823"/>
    <w:rsid w:val="0020193C"/>
    <w:rsid w:val="00201BA5"/>
    <w:rsid w:val="00201C15"/>
    <w:rsid w:val="00201C3F"/>
    <w:rsid w:val="002022E8"/>
    <w:rsid w:val="00202976"/>
    <w:rsid w:val="00202B41"/>
    <w:rsid w:val="00202D79"/>
    <w:rsid w:val="00202E6A"/>
    <w:rsid w:val="00202E78"/>
    <w:rsid w:val="00203391"/>
    <w:rsid w:val="00203446"/>
    <w:rsid w:val="002034D0"/>
    <w:rsid w:val="0020361B"/>
    <w:rsid w:val="00203812"/>
    <w:rsid w:val="00203D49"/>
    <w:rsid w:val="002042DB"/>
    <w:rsid w:val="0020432B"/>
    <w:rsid w:val="002043CC"/>
    <w:rsid w:val="00204673"/>
    <w:rsid w:val="00204744"/>
    <w:rsid w:val="00204877"/>
    <w:rsid w:val="00204A7F"/>
    <w:rsid w:val="00204DA7"/>
    <w:rsid w:val="00204FA5"/>
    <w:rsid w:val="00205109"/>
    <w:rsid w:val="0020512B"/>
    <w:rsid w:val="00205186"/>
    <w:rsid w:val="002052FB"/>
    <w:rsid w:val="002055B8"/>
    <w:rsid w:val="002055D0"/>
    <w:rsid w:val="00205798"/>
    <w:rsid w:val="00205976"/>
    <w:rsid w:val="00205C0C"/>
    <w:rsid w:val="00205FE9"/>
    <w:rsid w:val="0020609E"/>
    <w:rsid w:val="00206218"/>
    <w:rsid w:val="0020630E"/>
    <w:rsid w:val="002067FE"/>
    <w:rsid w:val="002069E1"/>
    <w:rsid w:val="00206A15"/>
    <w:rsid w:val="00206AAE"/>
    <w:rsid w:val="00206B6E"/>
    <w:rsid w:val="00206BE5"/>
    <w:rsid w:val="00206EBC"/>
    <w:rsid w:val="00206F16"/>
    <w:rsid w:val="00207249"/>
    <w:rsid w:val="002073EC"/>
    <w:rsid w:val="0020743A"/>
    <w:rsid w:val="002075D8"/>
    <w:rsid w:val="00207BDA"/>
    <w:rsid w:val="00207C94"/>
    <w:rsid w:val="00207EFF"/>
    <w:rsid w:val="0021022D"/>
    <w:rsid w:val="0021034F"/>
    <w:rsid w:val="0021043A"/>
    <w:rsid w:val="0021058F"/>
    <w:rsid w:val="002106A9"/>
    <w:rsid w:val="00210818"/>
    <w:rsid w:val="00210A11"/>
    <w:rsid w:val="00210A5C"/>
    <w:rsid w:val="00210B05"/>
    <w:rsid w:val="00210E84"/>
    <w:rsid w:val="00210E92"/>
    <w:rsid w:val="00210FC1"/>
    <w:rsid w:val="002111B8"/>
    <w:rsid w:val="002111F7"/>
    <w:rsid w:val="00211357"/>
    <w:rsid w:val="002113C1"/>
    <w:rsid w:val="00211718"/>
    <w:rsid w:val="00211970"/>
    <w:rsid w:val="00211B05"/>
    <w:rsid w:val="00211C7C"/>
    <w:rsid w:val="00211E0A"/>
    <w:rsid w:val="00211E13"/>
    <w:rsid w:val="002120D3"/>
    <w:rsid w:val="0021216E"/>
    <w:rsid w:val="002124F2"/>
    <w:rsid w:val="002125F1"/>
    <w:rsid w:val="00212653"/>
    <w:rsid w:val="002127B6"/>
    <w:rsid w:val="00212BC7"/>
    <w:rsid w:val="00212CD7"/>
    <w:rsid w:val="00212DD0"/>
    <w:rsid w:val="00213073"/>
    <w:rsid w:val="00213341"/>
    <w:rsid w:val="002133C7"/>
    <w:rsid w:val="00213453"/>
    <w:rsid w:val="002135CF"/>
    <w:rsid w:val="00213B90"/>
    <w:rsid w:val="00214016"/>
    <w:rsid w:val="002140F9"/>
    <w:rsid w:val="002142C1"/>
    <w:rsid w:val="00214373"/>
    <w:rsid w:val="0021456E"/>
    <w:rsid w:val="0021488E"/>
    <w:rsid w:val="002149F8"/>
    <w:rsid w:val="00214B8A"/>
    <w:rsid w:val="00214DDF"/>
    <w:rsid w:val="002152F2"/>
    <w:rsid w:val="0021531B"/>
    <w:rsid w:val="002153EB"/>
    <w:rsid w:val="0021566A"/>
    <w:rsid w:val="00215807"/>
    <w:rsid w:val="0021598A"/>
    <w:rsid w:val="00215AB8"/>
    <w:rsid w:val="00215B42"/>
    <w:rsid w:val="00215BA3"/>
    <w:rsid w:val="00215BA4"/>
    <w:rsid w:val="00215DB1"/>
    <w:rsid w:val="00215F36"/>
    <w:rsid w:val="002161F0"/>
    <w:rsid w:val="0021620D"/>
    <w:rsid w:val="002163BD"/>
    <w:rsid w:val="00216701"/>
    <w:rsid w:val="00216716"/>
    <w:rsid w:val="002169B0"/>
    <w:rsid w:val="002169BB"/>
    <w:rsid w:val="00216B7A"/>
    <w:rsid w:val="00216BDF"/>
    <w:rsid w:val="0021738D"/>
    <w:rsid w:val="002173A9"/>
    <w:rsid w:val="002176A4"/>
    <w:rsid w:val="002176A8"/>
    <w:rsid w:val="0021785E"/>
    <w:rsid w:val="00217919"/>
    <w:rsid w:val="00217986"/>
    <w:rsid w:val="00217987"/>
    <w:rsid w:val="00217CEB"/>
    <w:rsid w:val="00217DC6"/>
    <w:rsid w:val="00220005"/>
    <w:rsid w:val="0022035A"/>
    <w:rsid w:val="00220396"/>
    <w:rsid w:val="00220511"/>
    <w:rsid w:val="002206E9"/>
    <w:rsid w:val="002208E5"/>
    <w:rsid w:val="00220DDE"/>
    <w:rsid w:val="00220EFA"/>
    <w:rsid w:val="002211FA"/>
    <w:rsid w:val="00221B74"/>
    <w:rsid w:val="00221CEC"/>
    <w:rsid w:val="00221F39"/>
    <w:rsid w:val="00221F9B"/>
    <w:rsid w:val="002221B0"/>
    <w:rsid w:val="002227F6"/>
    <w:rsid w:val="002229BF"/>
    <w:rsid w:val="00222AB1"/>
    <w:rsid w:val="00222B7A"/>
    <w:rsid w:val="00222D10"/>
    <w:rsid w:val="00222DCC"/>
    <w:rsid w:val="00222FB7"/>
    <w:rsid w:val="0022307C"/>
    <w:rsid w:val="00223086"/>
    <w:rsid w:val="0022316F"/>
    <w:rsid w:val="0022321C"/>
    <w:rsid w:val="00223266"/>
    <w:rsid w:val="00223382"/>
    <w:rsid w:val="00223804"/>
    <w:rsid w:val="00223A3C"/>
    <w:rsid w:val="002240E9"/>
    <w:rsid w:val="002243AA"/>
    <w:rsid w:val="002248C0"/>
    <w:rsid w:val="00224948"/>
    <w:rsid w:val="0022495B"/>
    <w:rsid w:val="00224BAF"/>
    <w:rsid w:val="00224F94"/>
    <w:rsid w:val="0022501F"/>
    <w:rsid w:val="00225231"/>
    <w:rsid w:val="00225247"/>
    <w:rsid w:val="00225277"/>
    <w:rsid w:val="002254D2"/>
    <w:rsid w:val="002255B9"/>
    <w:rsid w:val="00225754"/>
    <w:rsid w:val="00225763"/>
    <w:rsid w:val="00225822"/>
    <w:rsid w:val="00225AFC"/>
    <w:rsid w:val="00225C25"/>
    <w:rsid w:val="0022610C"/>
    <w:rsid w:val="002261CC"/>
    <w:rsid w:val="0022651A"/>
    <w:rsid w:val="0022693F"/>
    <w:rsid w:val="00226B89"/>
    <w:rsid w:val="00226BA3"/>
    <w:rsid w:val="00226CBD"/>
    <w:rsid w:val="00226EF2"/>
    <w:rsid w:val="0022716B"/>
    <w:rsid w:val="00227242"/>
    <w:rsid w:val="002274B7"/>
    <w:rsid w:val="00227627"/>
    <w:rsid w:val="002278A2"/>
    <w:rsid w:val="00227F13"/>
    <w:rsid w:val="002302E0"/>
    <w:rsid w:val="002305AB"/>
    <w:rsid w:val="002307B0"/>
    <w:rsid w:val="00230A39"/>
    <w:rsid w:val="00230CF7"/>
    <w:rsid w:val="00230F29"/>
    <w:rsid w:val="00230FAB"/>
    <w:rsid w:val="0023107B"/>
    <w:rsid w:val="0023125A"/>
    <w:rsid w:val="00231804"/>
    <w:rsid w:val="00231A84"/>
    <w:rsid w:val="00231C1F"/>
    <w:rsid w:val="00231CDF"/>
    <w:rsid w:val="00232039"/>
    <w:rsid w:val="0023218F"/>
    <w:rsid w:val="00232410"/>
    <w:rsid w:val="0023246C"/>
    <w:rsid w:val="002324D6"/>
    <w:rsid w:val="002325B6"/>
    <w:rsid w:val="00232722"/>
    <w:rsid w:val="002327C6"/>
    <w:rsid w:val="002327D8"/>
    <w:rsid w:val="0023292C"/>
    <w:rsid w:val="00232FB1"/>
    <w:rsid w:val="00232FE4"/>
    <w:rsid w:val="00233127"/>
    <w:rsid w:val="0023321F"/>
    <w:rsid w:val="00233253"/>
    <w:rsid w:val="0023386B"/>
    <w:rsid w:val="00233953"/>
    <w:rsid w:val="002339B8"/>
    <w:rsid w:val="00233A85"/>
    <w:rsid w:val="00233DD0"/>
    <w:rsid w:val="00233E10"/>
    <w:rsid w:val="00233E7A"/>
    <w:rsid w:val="00234033"/>
    <w:rsid w:val="0023416A"/>
    <w:rsid w:val="00234230"/>
    <w:rsid w:val="002343F1"/>
    <w:rsid w:val="00234499"/>
    <w:rsid w:val="002347C6"/>
    <w:rsid w:val="00234859"/>
    <w:rsid w:val="0023556F"/>
    <w:rsid w:val="00235571"/>
    <w:rsid w:val="00235708"/>
    <w:rsid w:val="0023583F"/>
    <w:rsid w:val="00235C72"/>
    <w:rsid w:val="00235F21"/>
    <w:rsid w:val="0023624E"/>
    <w:rsid w:val="00236378"/>
    <w:rsid w:val="002366DF"/>
    <w:rsid w:val="00236721"/>
    <w:rsid w:val="002367A0"/>
    <w:rsid w:val="00236B1D"/>
    <w:rsid w:val="00236BB5"/>
    <w:rsid w:val="00236FC0"/>
    <w:rsid w:val="00236FDF"/>
    <w:rsid w:val="00236FFF"/>
    <w:rsid w:val="002373A5"/>
    <w:rsid w:val="002375E2"/>
    <w:rsid w:val="002376B6"/>
    <w:rsid w:val="002378A6"/>
    <w:rsid w:val="00237AA3"/>
    <w:rsid w:val="00237BB2"/>
    <w:rsid w:val="00237DBD"/>
    <w:rsid w:val="0024006D"/>
    <w:rsid w:val="00240368"/>
    <w:rsid w:val="00240811"/>
    <w:rsid w:val="0024093C"/>
    <w:rsid w:val="00240B23"/>
    <w:rsid w:val="00240B7B"/>
    <w:rsid w:val="00240DE5"/>
    <w:rsid w:val="002411A3"/>
    <w:rsid w:val="002418D5"/>
    <w:rsid w:val="0024250A"/>
    <w:rsid w:val="002428D9"/>
    <w:rsid w:val="002429CC"/>
    <w:rsid w:val="002429DD"/>
    <w:rsid w:val="00242CAB"/>
    <w:rsid w:val="00242E29"/>
    <w:rsid w:val="00242EE7"/>
    <w:rsid w:val="00242F17"/>
    <w:rsid w:val="00242F9B"/>
    <w:rsid w:val="00242FC8"/>
    <w:rsid w:val="0024316D"/>
    <w:rsid w:val="002431F7"/>
    <w:rsid w:val="00243578"/>
    <w:rsid w:val="0024388B"/>
    <w:rsid w:val="0024396A"/>
    <w:rsid w:val="00243A1B"/>
    <w:rsid w:val="00243CB9"/>
    <w:rsid w:val="00243FE0"/>
    <w:rsid w:val="00244599"/>
    <w:rsid w:val="0024464C"/>
    <w:rsid w:val="00244874"/>
    <w:rsid w:val="00244AEC"/>
    <w:rsid w:val="00244D3C"/>
    <w:rsid w:val="00244F0D"/>
    <w:rsid w:val="00245154"/>
    <w:rsid w:val="002454E5"/>
    <w:rsid w:val="00245513"/>
    <w:rsid w:val="002456FF"/>
    <w:rsid w:val="00245A97"/>
    <w:rsid w:val="00245BEE"/>
    <w:rsid w:val="00245D01"/>
    <w:rsid w:val="00245D7D"/>
    <w:rsid w:val="00245D89"/>
    <w:rsid w:val="00246029"/>
    <w:rsid w:val="00246201"/>
    <w:rsid w:val="0024694C"/>
    <w:rsid w:val="00246F33"/>
    <w:rsid w:val="00246F41"/>
    <w:rsid w:val="00247393"/>
    <w:rsid w:val="002476DD"/>
    <w:rsid w:val="002477B2"/>
    <w:rsid w:val="00247855"/>
    <w:rsid w:val="002478AA"/>
    <w:rsid w:val="00247AA2"/>
    <w:rsid w:val="00247C37"/>
    <w:rsid w:val="00247CAD"/>
    <w:rsid w:val="00247DD9"/>
    <w:rsid w:val="00247DE5"/>
    <w:rsid w:val="00247EE0"/>
    <w:rsid w:val="00250100"/>
    <w:rsid w:val="00250432"/>
    <w:rsid w:val="00250651"/>
    <w:rsid w:val="0025092E"/>
    <w:rsid w:val="00250EB3"/>
    <w:rsid w:val="0025124D"/>
    <w:rsid w:val="00251348"/>
    <w:rsid w:val="002517D9"/>
    <w:rsid w:val="00251821"/>
    <w:rsid w:val="00251C81"/>
    <w:rsid w:val="00251DFA"/>
    <w:rsid w:val="0025233F"/>
    <w:rsid w:val="00252500"/>
    <w:rsid w:val="00252CF4"/>
    <w:rsid w:val="00252E7D"/>
    <w:rsid w:val="00252EBA"/>
    <w:rsid w:val="002532CD"/>
    <w:rsid w:val="00253343"/>
    <w:rsid w:val="00253432"/>
    <w:rsid w:val="00253837"/>
    <w:rsid w:val="00253CD4"/>
    <w:rsid w:val="00253F21"/>
    <w:rsid w:val="002541D9"/>
    <w:rsid w:val="002548B5"/>
    <w:rsid w:val="002548C7"/>
    <w:rsid w:val="00254B6A"/>
    <w:rsid w:val="00254DD6"/>
    <w:rsid w:val="002554F4"/>
    <w:rsid w:val="00255D39"/>
    <w:rsid w:val="00255E36"/>
    <w:rsid w:val="002562CA"/>
    <w:rsid w:val="0025632D"/>
    <w:rsid w:val="002563A9"/>
    <w:rsid w:val="00256470"/>
    <w:rsid w:val="00256528"/>
    <w:rsid w:val="0025669E"/>
    <w:rsid w:val="00256B74"/>
    <w:rsid w:val="00256BCF"/>
    <w:rsid w:val="00256C3A"/>
    <w:rsid w:val="00256D65"/>
    <w:rsid w:val="00256E0C"/>
    <w:rsid w:val="00257066"/>
    <w:rsid w:val="002571B5"/>
    <w:rsid w:val="00257370"/>
    <w:rsid w:val="00257457"/>
    <w:rsid w:val="002576E1"/>
    <w:rsid w:val="00257930"/>
    <w:rsid w:val="0025796D"/>
    <w:rsid w:val="00257A6D"/>
    <w:rsid w:val="00257B61"/>
    <w:rsid w:val="00257EB7"/>
    <w:rsid w:val="00257F99"/>
    <w:rsid w:val="00260368"/>
    <w:rsid w:val="0026037C"/>
    <w:rsid w:val="00260593"/>
    <w:rsid w:val="00260995"/>
    <w:rsid w:val="002609A4"/>
    <w:rsid w:val="00260D5D"/>
    <w:rsid w:val="002610EF"/>
    <w:rsid w:val="0026110E"/>
    <w:rsid w:val="002611E8"/>
    <w:rsid w:val="00261618"/>
    <w:rsid w:val="002617FF"/>
    <w:rsid w:val="00261D70"/>
    <w:rsid w:val="00262433"/>
    <w:rsid w:val="002625B5"/>
    <w:rsid w:val="002628B9"/>
    <w:rsid w:val="00262C4B"/>
    <w:rsid w:val="00262C70"/>
    <w:rsid w:val="00262CBD"/>
    <w:rsid w:val="00262DFC"/>
    <w:rsid w:val="00263180"/>
    <w:rsid w:val="00263971"/>
    <w:rsid w:val="00263B5A"/>
    <w:rsid w:val="00263BE3"/>
    <w:rsid w:val="00263CE9"/>
    <w:rsid w:val="00263EE5"/>
    <w:rsid w:val="00263EF9"/>
    <w:rsid w:val="00264602"/>
    <w:rsid w:val="0026461B"/>
    <w:rsid w:val="00264837"/>
    <w:rsid w:val="00264A19"/>
    <w:rsid w:val="00264CAC"/>
    <w:rsid w:val="00264DB7"/>
    <w:rsid w:val="00264FE2"/>
    <w:rsid w:val="002652A4"/>
    <w:rsid w:val="0026540A"/>
    <w:rsid w:val="00265B61"/>
    <w:rsid w:val="00265BD1"/>
    <w:rsid w:val="00265E89"/>
    <w:rsid w:val="00265F8B"/>
    <w:rsid w:val="00266163"/>
    <w:rsid w:val="00266278"/>
    <w:rsid w:val="002662C2"/>
    <w:rsid w:val="00266374"/>
    <w:rsid w:val="00266638"/>
    <w:rsid w:val="00266907"/>
    <w:rsid w:val="002669E1"/>
    <w:rsid w:val="00266D6C"/>
    <w:rsid w:val="00266E81"/>
    <w:rsid w:val="002675D6"/>
    <w:rsid w:val="002701F0"/>
    <w:rsid w:val="00270201"/>
    <w:rsid w:val="0027051B"/>
    <w:rsid w:val="0027073A"/>
    <w:rsid w:val="00270B37"/>
    <w:rsid w:val="00270E66"/>
    <w:rsid w:val="00270F3A"/>
    <w:rsid w:val="00271039"/>
    <w:rsid w:val="0027104F"/>
    <w:rsid w:val="0027121C"/>
    <w:rsid w:val="00271263"/>
    <w:rsid w:val="0027170C"/>
    <w:rsid w:val="00271CA8"/>
    <w:rsid w:val="00272185"/>
    <w:rsid w:val="002727AC"/>
    <w:rsid w:val="00272924"/>
    <w:rsid w:val="0027295D"/>
    <w:rsid w:val="00272B68"/>
    <w:rsid w:val="00272C24"/>
    <w:rsid w:val="00272D0C"/>
    <w:rsid w:val="00272D92"/>
    <w:rsid w:val="00272EE9"/>
    <w:rsid w:val="00272F7C"/>
    <w:rsid w:val="002732FD"/>
    <w:rsid w:val="00273533"/>
    <w:rsid w:val="002736B0"/>
    <w:rsid w:val="0027371D"/>
    <w:rsid w:val="00273DFD"/>
    <w:rsid w:val="00274253"/>
    <w:rsid w:val="00274267"/>
    <w:rsid w:val="00274316"/>
    <w:rsid w:val="002746FE"/>
    <w:rsid w:val="0027484E"/>
    <w:rsid w:val="00274E6F"/>
    <w:rsid w:val="00275314"/>
    <w:rsid w:val="002755AF"/>
    <w:rsid w:val="00275B2E"/>
    <w:rsid w:val="00275F87"/>
    <w:rsid w:val="00275FCC"/>
    <w:rsid w:val="002762B7"/>
    <w:rsid w:val="002767D3"/>
    <w:rsid w:val="00276AFA"/>
    <w:rsid w:val="00276AFB"/>
    <w:rsid w:val="00276B5F"/>
    <w:rsid w:val="00276CD1"/>
    <w:rsid w:val="00276E73"/>
    <w:rsid w:val="00276F65"/>
    <w:rsid w:val="00276FD6"/>
    <w:rsid w:val="002770CC"/>
    <w:rsid w:val="0027740E"/>
    <w:rsid w:val="002775E2"/>
    <w:rsid w:val="00277676"/>
    <w:rsid w:val="002777B5"/>
    <w:rsid w:val="0027789E"/>
    <w:rsid w:val="00277DD3"/>
    <w:rsid w:val="002800FE"/>
    <w:rsid w:val="00280178"/>
    <w:rsid w:val="00280329"/>
    <w:rsid w:val="00280441"/>
    <w:rsid w:val="0028060E"/>
    <w:rsid w:val="00280851"/>
    <w:rsid w:val="0028092D"/>
    <w:rsid w:val="00280968"/>
    <w:rsid w:val="00280A05"/>
    <w:rsid w:val="00280ACB"/>
    <w:rsid w:val="00280BE3"/>
    <w:rsid w:val="00280F29"/>
    <w:rsid w:val="002810AB"/>
    <w:rsid w:val="00281552"/>
    <w:rsid w:val="00281668"/>
    <w:rsid w:val="00281F10"/>
    <w:rsid w:val="00281F33"/>
    <w:rsid w:val="002821EF"/>
    <w:rsid w:val="00282228"/>
    <w:rsid w:val="00282282"/>
    <w:rsid w:val="002824B7"/>
    <w:rsid w:val="002826C7"/>
    <w:rsid w:val="002826E1"/>
    <w:rsid w:val="0028270C"/>
    <w:rsid w:val="00282767"/>
    <w:rsid w:val="002827B6"/>
    <w:rsid w:val="00282A11"/>
    <w:rsid w:val="00282AFE"/>
    <w:rsid w:val="00282E98"/>
    <w:rsid w:val="00282F07"/>
    <w:rsid w:val="002831B8"/>
    <w:rsid w:val="00283365"/>
    <w:rsid w:val="002833F1"/>
    <w:rsid w:val="00283502"/>
    <w:rsid w:val="0028377C"/>
    <w:rsid w:val="002837DA"/>
    <w:rsid w:val="00283ADA"/>
    <w:rsid w:val="00283C5C"/>
    <w:rsid w:val="00283D19"/>
    <w:rsid w:val="00283DB5"/>
    <w:rsid w:val="00283DD7"/>
    <w:rsid w:val="00283FA7"/>
    <w:rsid w:val="0028433D"/>
    <w:rsid w:val="00284354"/>
    <w:rsid w:val="00284614"/>
    <w:rsid w:val="0028462A"/>
    <w:rsid w:val="002846C3"/>
    <w:rsid w:val="00284C69"/>
    <w:rsid w:val="00284F03"/>
    <w:rsid w:val="00284F5B"/>
    <w:rsid w:val="002850BA"/>
    <w:rsid w:val="0028514B"/>
    <w:rsid w:val="0028534E"/>
    <w:rsid w:val="002854A3"/>
    <w:rsid w:val="00285702"/>
    <w:rsid w:val="002857EB"/>
    <w:rsid w:val="00285A29"/>
    <w:rsid w:val="00285D89"/>
    <w:rsid w:val="00285E44"/>
    <w:rsid w:val="002860B3"/>
    <w:rsid w:val="002863EF"/>
    <w:rsid w:val="002869F3"/>
    <w:rsid w:val="00286EBA"/>
    <w:rsid w:val="00286F33"/>
    <w:rsid w:val="00286FEC"/>
    <w:rsid w:val="0028702D"/>
    <w:rsid w:val="00287153"/>
    <w:rsid w:val="002874CE"/>
    <w:rsid w:val="00287563"/>
    <w:rsid w:val="00287777"/>
    <w:rsid w:val="00287781"/>
    <w:rsid w:val="00287EC2"/>
    <w:rsid w:val="0029029C"/>
    <w:rsid w:val="00290421"/>
    <w:rsid w:val="002904BE"/>
    <w:rsid w:val="00290899"/>
    <w:rsid w:val="002909EC"/>
    <w:rsid w:val="00290AF2"/>
    <w:rsid w:val="00290B30"/>
    <w:rsid w:val="00290BDD"/>
    <w:rsid w:val="00290F3F"/>
    <w:rsid w:val="00291197"/>
    <w:rsid w:val="0029175D"/>
    <w:rsid w:val="00291764"/>
    <w:rsid w:val="00291CEC"/>
    <w:rsid w:val="0029204F"/>
    <w:rsid w:val="002922A2"/>
    <w:rsid w:val="00292353"/>
    <w:rsid w:val="00292661"/>
    <w:rsid w:val="002927B9"/>
    <w:rsid w:val="00292959"/>
    <w:rsid w:val="00292B37"/>
    <w:rsid w:val="002930FE"/>
    <w:rsid w:val="0029381B"/>
    <w:rsid w:val="002938BA"/>
    <w:rsid w:val="00293B8F"/>
    <w:rsid w:val="00293E07"/>
    <w:rsid w:val="00293F32"/>
    <w:rsid w:val="00293FA2"/>
    <w:rsid w:val="00294022"/>
    <w:rsid w:val="002940B8"/>
    <w:rsid w:val="0029428A"/>
    <w:rsid w:val="0029439B"/>
    <w:rsid w:val="00294417"/>
    <w:rsid w:val="002945AF"/>
    <w:rsid w:val="002947BD"/>
    <w:rsid w:val="00294AA8"/>
    <w:rsid w:val="00295065"/>
    <w:rsid w:val="0029513A"/>
    <w:rsid w:val="0029525A"/>
    <w:rsid w:val="002956DE"/>
    <w:rsid w:val="00295848"/>
    <w:rsid w:val="002958EB"/>
    <w:rsid w:val="00295B59"/>
    <w:rsid w:val="00295B8C"/>
    <w:rsid w:val="00295C85"/>
    <w:rsid w:val="00296055"/>
    <w:rsid w:val="00296279"/>
    <w:rsid w:val="00296610"/>
    <w:rsid w:val="00296656"/>
    <w:rsid w:val="002966FA"/>
    <w:rsid w:val="002967DB"/>
    <w:rsid w:val="00296DF3"/>
    <w:rsid w:val="00296E97"/>
    <w:rsid w:val="00296F9C"/>
    <w:rsid w:val="0029753A"/>
    <w:rsid w:val="0029777B"/>
    <w:rsid w:val="00297817"/>
    <w:rsid w:val="0029786B"/>
    <w:rsid w:val="002978C7"/>
    <w:rsid w:val="00297C38"/>
    <w:rsid w:val="00297D57"/>
    <w:rsid w:val="00297DB5"/>
    <w:rsid w:val="00297E3D"/>
    <w:rsid w:val="002A00D8"/>
    <w:rsid w:val="002A00E8"/>
    <w:rsid w:val="002A03E2"/>
    <w:rsid w:val="002A0457"/>
    <w:rsid w:val="002A079D"/>
    <w:rsid w:val="002A0BB4"/>
    <w:rsid w:val="002A0DF9"/>
    <w:rsid w:val="002A0F5C"/>
    <w:rsid w:val="002A133F"/>
    <w:rsid w:val="002A13D1"/>
    <w:rsid w:val="002A17FF"/>
    <w:rsid w:val="002A195B"/>
    <w:rsid w:val="002A1AA8"/>
    <w:rsid w:val="002A20CB"/>
    <w:rsid w:val="002A2422"/>
    <w:rsid w:val="002A2462"/>
    <w:rsid w:val="002A2628"/>
    <w:rsid w:val="002A2809"/>
    <w:rsid w:val="002A2ABA"/>
    <w:rsid w:val="002A2F06"/>
    <w:rsid w:val="002A3315"/>
    <w:rsid w:val="002A3CD6"/>
    <w:rsid w:val="002A3FBB"/>
    <w:rsid w:val="002A3FDB"/>
    <w:rsid w:val="002A3FF0"/>
    <w:rsid w:val="002A452D"/>
    <w:rsid w:val="002A4982"/>
    <w:rsid w:val="002A4A53"/>
    <w:rsid w:val="002A4F0A"/>
    <w:rsid w:val="002A5335"/>
    <w:rsid w:val="002A54DE"/>
    <w:rsid w:val="002A5718"/>
    <w:rsid w:val="002A57C7"/>
    <w:rsid w:val="002A5A22"/>
    <w:rsid w:val="002A60A4"/>
    <w:rsid w:val="002A626E"/>
    <w:rsid w:val="002A6380"/>
    <w:rsid w:val="002A63EF"/>
    <w:rsid w:val="002A646E"/>
    <w:rsid w:val="002A64B3"/>
    <w:rsid w:val="002A6647"/>
    <w:rsid w:val="002A6803"/>
    <w:rsid w:val="002A690E"/>
    <w:rsid w:val="002A6A83"/>
    <w:rsid w:val="002A6B42"/>
    <w:rsid w:val="002A6C6E"/>
    <w:rsid w:val="002A6F13"/>
    <w:rsid w:val="002A6F7E"/>
    <w:rsid w:val="002A6F8D"/>
    <w:rsid w:val="002A70D0"/>
    <w:rsid w:val="002A7136"/>
    <w:rsid w:val="002A7454"/>
    <w:rsid w:val="002A750D"/>
    <w:rsid w:val="002A7763"/>
    <w:rsid w:val="002A79B0"/>
    <w:rsid w:val="002A7EFC"/>
    <w:rsid w:val="002B0071"/>
    <w:rsid w:val="002B03B3"/>
    <w:rsid w:val="002B0B3B"/>
    <w:rsid w:val="002B0CD4"/>
    <w:rsid w:val="002B1060"/>
    <w:rsid w:val="002B106E"/>
    <w:rsid w:val="002B142F"/>
    <w:rsid w:val="002B1669"/>
    <w:rsid w:val="002B1B14"/>
    <w:rsid w:val="002B1DCC"/>
    <w:rsid w:val="002B1F7D"/>
    <w:rsid w:val="002B25B0"/>
    <w:rsid w:val="002B28A9"/>
    <w:rsid w:val="002B293A"/>
    <w:rsid w:val="002B2987"/>
    <w:rsid w:val="002B2B00"/>
    <w:rsid w:val="002B2CD9"/>
    <w:rsid w:val="002B2DA3"/>
    <w:rsid w:val="002B2DD1"/>
    <w:rsid w:val="002B2E56"/>
    <w:rsid w:val="002B3103"/>
    <w:rsid w:val="002B34E9"/>
    <w:rsid w:val="002B3648"/>
    <w:rsid w:val="002B3A61"/>
    <w:rsid w:val="002B3C20"/>
    <w:rsid w:val="002B3DC7"/>
    <w:rsid w:val="002B413A"/>
    <w:rsid w:val="002B43A4"/>
    <w:rsid w:val="002B4A0F"/>
    <w:rsid w:val="002B4A64"/>
    <w:rsid w:val="002B4A9B"/>
    <w:rsid w:val="002B4B26"/>
    <w:rsid w:val="002B4CA9"/>
    <w:rsid w:val="002B4E8C"/>
    <w:rsid w:val="002B5197"/>
    <w:rsid w:val="002B5381"/>
    <w:rsid w:val="002B539A"/>
    <w:rsid w:val="002B5888"/>
    <w:rsid w:val="002B5941"/>
    <w:rsid w:val="002B59E2"/>
    <w:rsid w:val="002B5DCF"/>
    <w:rsid w:val="002B5E80"/>
    <w:rsid w:val="002B6040"/>
    <w:rsid w:val="002B622C"/>
    <w:rsid w:val="002B63B4"/>
    <w:rsid w:val="002B68EC"/>
    <w:rsid w:val="002B693A"/>
    <w:rsid w:val="002B6A1A"/>
    <w:rsid w:val="002B6DAB"/>
    <w:rsid w:val="002B6FE8"/>
    <w:rsid w:val="002B70B8"/>
    <w:rsid w:val="002B7187"/>
    <w:rsid w:val="002B71BC"/>
    <w:rsid w:val="002B760A"/>
    <w:rsid w:val="002B76E1"/>
    <w:rsid w:val="002B7758"/>
    <w:rsid w:val="002B7903"/>
    <w:rsid w:val="002B7A9F"/>
    <w:rsid w:val="002B7F0D"/>
    <w:rsid w:val="002B7F6F"/>
    <w:rsid w:val="002C01DB"/>
    <w:rsid w:val="002C0252"/>
    <w:rsid w:val="002C04E9"/>
    <w:rsid w:val="002C055E"/>
    <w:rsid w:val="002C08B8"/>
    <w:rsid w:val="002C08C6"/>
    <w:rsid w:val="002C0CC5"/>
    <w:rsid w:val="002C126B"/>
    <w:rsid w:val="002C13BF"/>
    <w:rsid w:val="002C148F"/>
    <w:rsid w:val="002C15DA"/>
    <w:rsid w:val="002C1688"/>
    <w:rsid w:val="002C16A1"/>
    <w:rsid w:val="002C16B9"/>
    <w:rsid w:val="002C1827"/>
    <w:rsid w:val="002C1913"/>
    <w:rsid w:val="002C1A1A"/>
    <w:rsid w:val="002C1A82"/>
    <w:rsid w:val="002C1C92"/>
    <w:rsid w:val="002C1EF7"/>
    <w:rsid w:val="002C220E"/>
    <w:rsid w:val="002C232F"/>
    <w:rsid w:val="002C260B"/>
    <w:rsid w:val="002C27B0"/>
    <w:rsid w:val="002C291F"/>
    <w:rsid w:val="002C29F5"/>
    <w:rsid w:val="002C2B70"/>
    <w:rsid w:val="002C2BDE"/>
    <w:rsid w:val="002C2CF5"/>
    <w:rsid w:val="002C2E9D"/>
    <w:rsid w:val="002C2ED5"/>
    <w:rsid w:val="002C376F"/>
    <w:rsid w:val="002C37F9"/>
    <w:rsid w:val="002C38AB"/>
    <w:rsid w:val="002C3C31"/>
    <w:rsid w:val="002C3C70"/>
    <w:rsid w:val="002C3C99"/>
    <w:rsid w:val="002C413D"/>
    <w:rsid w:val="002C47C7"/>
    <w:rsid w:val="002C4878"/>
    <w:rsid w:val="002C48BE"/>
    <w:rsid w:val="002C4AE1"/>
    <w:rsid w:val="002C4BBF"/>
    <w:rsid w:val="002C4BCC"/>
    <w:rsid w:val="002C5239"/>
    <w:rsid w:val="002C549F"/>
    <w:rsid w:val="002C54D8"/>
    <w:rsid w:val="002C580B"/>
    <w:rsid w:val="002C5881"/>
    <w:rsid w:val="002C58BE"/>
    <w:rsid w:val="002C632E"/>
    <w:rsid w:val="002C662C"/>
    <w:rsid w:val="002C6695"/>
    <w:rsid w:val="002C699C"/>
    <w:rsid w:val="002C6A9A"/>
    <w:rsid w:val="002C6F71"/>
    <w:rsid w:val="002C703B"/>
    <w:rsid w:val="002C73F0"/>
    <w:rsid w:val="002C7750"/>
    <w:rsid w:val="002C7A59"/>
    <w:rsid w:val="002C7CDC"/>
    <w:rsid w:val="002C7D79"/>
    <w:rsid w:val="002C7D87"/>
    <w:rsid w:val="002C7E11"/>
    <w:rsid w:val="002C7F43"/>
    <w:rsid w:val="002D0452"/>
    <w:rsid w:val="002D05D7"/>
    <w:rsid w:val="002D0665"/>
    <w:rsid w:val="002D0745"/>
    <w:rsid w:val="002D0938"/>
    <w:rsid w:val="002D0AB5"/>
    <w:rsid w:val="002D0B96"/>
    <w:rsid w:val="002D0BDC"/>
    <w:rsid w:val="002D0E4D"/>
    <w:rsid w:val="002D0F74"/>
    <w:rsid w:val="002D1023"/>
    <w:rsid w:val="002D135C"/>
    <w:rsid w:val="002D149F"/>
    <w:rsid w:val="002D150F"/>
    <w:rsid w:val="002D1A4D"/>
    <w:rsid w:val="002D1A5B"/>
    <w:rsid w:val="002D1CFF"/>
    <w:rsid w:val="002D217C"/>
    <w:rsid w:val="002D2520"/>
    <w:rsid w:val="002D270B"/>
    <w:rsid w:val="002D2903"/>
    <w:rsid w:val="002D2917"/>
    <w:rsid w:val="002D2A31"/>
    <w:rsid w:val="002D2A37"/>
    <w:rsid w:val="002D2BF3"/>
    <w:rsid w:val="002D2C7F"/>
    <w:rsid w:val="002D2C85"/>
    <w:rsid w:val="002D2FDD"/>
    <w:rsid w:val="002D3392"/>
    <w:rsid w:val="002D364D"/>
    <w:rsid w:val="002D36C9"/>
    <w:rsid w:val="002D375D"/>
    <w:rsid w:val="002D3809"/>
    <w:rsid w:val="002D3EC0"/>
    <w:rsid w:val="002D3ED3"/>
    <w:rsid w:val="002D46BB"/>
    <w:rsid w:val="002D4739"/>
    <w:rsid w:val="002D4841"/>
    <w:rsid w:val="002D4949"/>
    <w:rsid w:val="002D4AA9"/>
    <w:rsid w:val="002D4CC9"/>
    <w:rsid w:val="002D50A4"/>
    <w:rsid w:val="002D50D3"/>
    <w:rsid w:val="002D50EE"/>
    <w:rsid w:val="002D552F"/>
    <w:rsid w:val="002D567E"/>
    <w:rsid w:val="002D579E"/>
    <w:rsid w:val="002D5983"/>
    <w:rsid w:val="002D5A66"/>
    <w:rsid w:val="002D5A72"/>
    <w:rsid w:val="002D5C90"/>
    <w:rsid w:val="002D5CF1"/>
    <w:rsid w:val="002D5DE8"/>
    <w:rsid w:val="002D6088"/>
    <w:rsid w:val="002D61F6"/>
    <w:rsid w:val="002D6287"/>
    <w:rsid w:val="002D645D"/>
    <w:rsid w:val="002D6530"/>
    <w:rsid w:val="002D6BA5"/>
    <w:rsid w:val="002D6CB0"/>
    <w:rsid w:val="002D6D1C"/>
    <w:rsid w:val="002D6FB6"/>
    <w:rsid w:val="002D723F"/>
    <w:rsid w:val="002D7321"/>
    <w:rsid w:val="002D7390"/>
    <w:rsid w:val="002D750D"/>
    <w:rsid w:val="002D76ED"/>
    <w:rsid w:val="002D77DC"/>
    <w:rsid w:val="002D7882"/>
    <w:rsid w:val="002D7A06"/>
    <w:rsid w:val="002E0034"/>
    <w:rsid w:val="002E0151"/>
    <w:rsid w:val="002E05EE"/>
    <w:rsid w:val="002E098F"/>
    <w:rsid w:val="002E0FB9"/>
    <w:rsid w:val="002E1509"/>
    <w:rsid w:val="002E15BF"/>
    <w:rsid w:val="002E17F8"/>
    <w:rsid w:val="002E1A0F"/>
    <w:rsid w:val="002E1D15"/>
    <w:rsid w:val="002E1E3B"/>
    <w:rsid w:val="002E210B"/>
    <w:rsid w:val="002E215D"/>
    <w:rsid w:val="002E2167"/>
    <w:rsid w:val="002E21CF"/>
    <w:rsid w:val="002E21E1"/>
    <w:rsid w:val="002E22F2"/>
    <w:rsid w:val="002E24F9"/>
    <w:rsid w:val="002E283E"/>
    <w:rsid w:val="002E291A"/>
    <w:rsid w:val="002E2D15"/>
    <w:rsid w:val="002E2F47"/>
    <w:rsid w:val="002E308F"/>
    <w:rsid w:val="002E30CF"/>
    <w:rsid w:val="002E31AA"/>
    <w:rsid w:val="002E32B1"/>
    <w:rsid w:val="002E35AD"/>
    <w:rsid w:val="002E3677"/>
    <w:rsid w:val="002E3786"/>
    <w:rsid w:val="002E3A16"/>
    <w:rsid w:val="002E3A66"/>
    <w:rsid w:val="002E3EE2"/>
    <w:rsid w:val="002E3F6E"/>
    <w:rsid w:val="002E403A"/>
    <w:rsid w:val="002E40FF"/>
    <w:rsid w:val="002E4152"/>
    <w:rsid w:val="002E4253"/>
    <w:rsid w:val="002E4BD4"/>
    <w:rsid w:val="002E4EA2"/>
    <w:rsid w:val="002E4FF8"/>
    <w:rsid w:val="002E50A6"/>
    <w:rsid w:val="002E50A8"/>
    <w:rsid w:val="002E50AA"/>
    <w:rsid w:val="002E5115"/>
    <w:rsid w:val="002E5437"/>
    <w:rsid w:val="002E5566"/>
    <w:rsid w:val="002E5761"/>
    <w:rsid w:val="002E5979"/>
    <w:rsid w:val="002E59FF"/>
    <w:rsid w:val="002E5A6A"/>
    <w:rsid w:val="002E5A7A"/>
    <w:rsid w:val="002E5AD4"/>
    <w:rsid w:val="002E5D05"/>
    <w:rsid w:val="002E5EB7"/>
    <w:rsid w:val="002E60CA"/>
    <w:rsid w:val="002E6231"/>
    <w:rsid w:val="002E663B"/>
    <w:rsid w:val="002E67BD"/>
    <w:rsid w:val="002E6A15"/>
    <w:rsid w:val="002E73B9"/>
    <w:rsid w:val="002E7491"/>
    <w:rsid w:val="002E797C"/>
    <w:rsid w:val="002E79D8"/>
    <w:rsid w:val="002E7B35"/>
    <w:rsid w:val="002E7C4A"/>
    <w:rsid w:val="002F0046"/>
    <w:rsid w:val="002F00A1"/>
    <w:rsid w:val="002F00CF"/>
    <w:rsid w:val="002F0197"/>
    <w:rsid w:val="002F0B4C"/>
    <w:rsid w:val="002F0B9B"/>
    <w:rsid w:val="002F0C86"/>
    <w:rsid w:val="002F0C91"/>
    <w:rsid w:val="002F0FD8"/>
    <w:rsid w:val="002F11F2"/>
    <w:rsid w:val="002F1942"/>
    <w:rsid w:val="002F1AE5"/>
    <w:rsid w:val="002F1B05"/>
    <w:rsid w:val="002F1B07"/>
    <w:rsid w:val="002F1C66"/>
    <w:rsid w:val="002F1C8B"/>
    <w:rsid w:val="002F1E09"/>
    <w:rsid w:val="002F1E49"/>
    <w:rsid w:val="002F1E8C"/>
    <w:rsid w:val="002F1F26"/>
    <w:rsid w:val="002F1F5A"/>
    <w:rsid w:val="002F1FE8"/>
    <w:rsid w:val="002F21D8"/>
    <w:rsid w:val="002F2473"/>
    <w:rsid w:val="002F2495"/>
    <w:rsid w:val="002F24D7"/>
    <w:rsid w:val="002F26C0"/>
    <w:rsid w:val="002F2A88"/>
    <w:rsid w:val="002F2D41"/>
    <w:rsid w:val="002F2D77"/>
    <w:rsid w:val="002F2F5F"/>
    <w:rsid w:val="002F320A"/>
    <w:rsid w:val="002F33DB"/>
    <w:rsid w:val="002F340B"/>
    <w:rsid w:val="002F34A8"/>
    <w:rsid w:val="002F3824"/>
    <w:rsid w:val="002F385D"/>
    <w:rsid w:val="002F3A0F"/>
    <w:rsid w:val="002F40F3"/>
    <w:rsid w:val="002F4415"/>
    <w:rsid w:val="002F456F"/>
    <w:rsid w:val="002F4638"/>
    <w:rsid w:val="002F466D"/>
    <w:rsid w:val="002F4678"/>
    <w:rsid w:val="002F46BE"/>
    <w:rsid w:val="002F4763"/>
    <w:rsid w:val="002F48A8"/>
    <w:rsid w:val="002F49E6"/>
    <w:rsid w:val="002F4D9D"/>
    <w:rsid w:val="002F4EAE"/>
    <w:rsid w:val="002F505A"/>
    <w:rsid w:val="002F5065"/>
    <w:rsid w:val="002F51E2"/>
    <w:rsid w:val="002F53D2"/>
    <w:rsid w:val="002F55BB"/>
    <w:rsid w:val="002F5852"/>
    <w:rsid w:val="002F5AE2"/>
    <w:rsid w:val="002F639B"/>
    <w:rsid w:val="002F6438"/>
    <w:rsid w:val="002F6654"/>
    <w:rsid w:val="002F6686"/>
    <w:rsid w:val="002F69EF"/>
    <w:rsid w:val="002F6F98"/>
    <w:rsid w:val="002F7110"/>
    <w:rsid w:val="002F72EA"/>
    <w:rsid w:val="002F731E"/>
    <w:rsid w:val="002F74B3"/>
    <w:rsid w:val="002F7664"/>
    <w:rsid w:val="002F7952"/>
    <w:rsid w:val="002F7B5F"/>
    <w:rsid w:val="002F7C05"/>
    <w:rsid w:val="002F7DE6"/>
    <w:rsid w:val="002F7E96"/>
    <w:rsid w:val="002F7F94"/>
    <w:rsid w:val="00300063"/>
    <w:rsid w:val="00300168"/>
    <w:rsid w:val="003001E5"/>
    <w:rsid w:val="00300415"/>
    <w:rsid w:val="003006CA"/>
    <w:rsid w:val="00300CC7"/>
    <w:rsid w:val="00300E7B"/>
    <w:rsid w:val="003016B2"/>
    <w:rsid w:val="003016F8"/>
    <w:rsid w:val="003019AD"/>
    <w:rsid w:val="00301B49"/>
    <w:rsid w:val="00302114"/>
    <w:rsid w:val="00302143"/>
    <w:rsid w:val="003026BC"/>
    <w:rsid w:val="0030279C"/>
    <w:rsid w:val="00303F03"/>
    <w:rsid w:val="0030419B"/>
    <w:rsid w:val="003041FF"/>
    <w:rsid w:val="003043F6"/>
    <w:rsid w:val="00304485"/>
    <w:rsid w:val="003044C2"/>
    <w:rsid w:val="00304D51"/>
    <w:rsid w:val="00304E7B"/>
    <w:rsid w:val="0030503D"/>
    <w:rsid w:val="003050B6"/>
    <w:rsid w:val="00305114"/>
    <w:rsid w:val="0030522B"/>
    <w:rsid w:val="00305385"/>
    <w:rsid w:val="0030538E"/>
    <w:rsid w:val="003057CC"/>
    <w:rsid w:val="00305A35"/>
    <w:rsid w:val="00305FD5"/>
    <w:rsid w:val="003062FD"/>
    <w:rsid w:val="00306709"/>
    <w:rsid w:val="003067DF"/>
    <w:rsid w:val="003068FB"/>
    <w:rsid w:val="00306D76"/>
    <w:rsid w:val="00306FBE"/>
    <w:rsid w:val="0030742F"/>
    <w:rsid w:val="00307D43"/>
    <w:rsid w:val="00307DEC"/>
    <w:rsid w:val="00307EF4"/>
    <w:rsid w:val="00310095"/>
    <w:rsid w:val="003105B1"/>
    <w:rsid w:val="0031064A"/>
    <w:rsid w:val="003108AD"/>
    <w:rsid w:val="00310CB1"/>
    <w:rsid w:val="00310D08"/>
    <w:rsid w:val="00310D9D"/>
    <w:rsid w:val="00310DBB"/>
    <w:rsid w:val="00310FFC"/>
    <w:rsid w:val="0031100B"/>
    <w:rsid w:val="0031104C"/>
    <w:rsid w:val="003112A8"/>
    <w:rsid w:val="00311494"/>
    <w:rsid w:val="00311A37"/>
    <w:rsid w:val="00311B40"/>
    <w:rsid w:val="00311B67"/>
    <w:rsid w:val="00311CF3"/>
    <w:rsid w:val="00312093"/>
    <w:rsid w:val="003123F0"/>
    <w:rsid w:val="0031248F"/>
    <w:rsid w:val="00312717"/>
    <w:rsid w:val="00312825"/>
    <w:rsid w:val="00312A37"/>
    <w:rsid w:val="00312B68"/>
    <w:rsid w:val="00312FD1"/>
    <w:rsid w:val="0031300B"/>
    <w:rsid w:val="0031307D"/>
    <w:rsid w:val="0031380B"/>
    <w:rsid w:val="00313A82"/>
    <w:rsid w:val="00313AB5"/>
    <w:rsid w:val="00313B67"/>
    <w:rsid w:val="00313C5F"/>
    <w:rsid w:val="00313C7C"/>
    <w:rsid w:val="00314048"/>
    <w:rsid w:val="003141A3"/>
    <w:rsid w:val="003141EE"/>
    <w:rsid w:val="003142F8"/>
    <w:rsid w:val="0031443C"/>
    <w:rsid w:val="00314A3B"/>
    <w:rsid w:val="00314FAE"/>
    <w:rsid w:val="00315044"/>
    <w:rsid w:val="00315185"/>
    <w:rsid w:val="003152C6"/>
    <w:rsid w:val="003157C7"/>
    <w:rsid w:val="003158BF"/>
    <w:rsid w:val="00315934"/>
    <w:rsid w:val="003159C0"/>
    <w:rsid w:val="00316113"/>
    <w:rsid w:val="00316180"/>
    <w:rsid w:val="0031619E"/>
    <w:rsid w:val="00316600"/>
    <w:rsid w:val="0031662C"/>
    <w:rsid w:val="0031667E"/>
    <w:rsid w:val="00316974"/>
    <w:rsid w:val="00316CAD"/>
    <w:rsid w:val="00316DEA"/>
    <w:rsid w:val="00316E1E"/>
    <w:rsid w:val="00316ECF"/>
    <w:rsid w:val="00316FF2"/>
    <w:rsid w:val="00317037"/>
    <w:rsid w:val="0031763F"/>
    <w:rsid w:val="0031780C"/>
    <w:rsid w:val="0031795A"/>
    <w:rsid w:val="00317A89"/>
    <w:rsid w:val="00317C2D"/>
    <w:rsid w:val="00317D57"/>
    <w:rsid w:val="00317E84"/>
    <w:rsid w:val="00320076"/>
    <w:rsid w:val="003201DE"/>
    <w:rsid w:val="003202B6"/>
    <w:rsid w:val="003203FF"/>
    <w:rsid w:val="00320701"/>
    <w:rsid w:val="0032079F"/>
    <w:rsid w:val="00320891"/>
    <w:rsid w:val="00320AC5"/>
    <w:rsid w:val="00320BDE"/>
    <w:rsid w:val="0032158B"/>
    <w:rsid w:val="00321800"/>
    <w:rsid w:val="00321F95"/>
    <w:rsid w:val="0032214E"/>
    <w:rsid w:val="0032222B"/>
    <w:rsid w:val="00322295"/>
    <w:rsid w:val="003222C4"/>
    <w:rsid w:val="003224E2"/>
    <w:rsid w:val="003224E3"/>
    <w:rsid w:val="00322565"/>
    <w:rsid w:val="0032267F"/>
    <w:rsid w:val="003226D8"/>
    <w:rsid w:val="003228B6"/>
    <w:rsid w:val="00322A58"/>
    <w:rsid w:val="00322BBB"/>
    <w:rsid w:val="00322D9C"/>
    <w:rsid w:val="00323889"/>
    <w:rsid w:val="00323A06"/>
    <w:rsid w:val="00323C43"/>
    <w:rsid w:val="00323CFB"/>
    <w:rsid w:val="0032461A"/>
    <w:rsid w:val="003248B1"/>
    <w:rsid w:val="003248CC"/>
    <w:rsid w:val="003248D3"/>
    <w:rsid w:val="003248E6"/>
    <w:rsid w:val="00324A71"/>
    <w:rsid w:val="00324B98"/>
    <w:rsid w:val="00324D17"/>
    <w:rsid w:val="0032519F"/>
    <w:rsid w:val="003252DD"/>
    <w:rsid w:val="003255BB"/>
    <w:rsid w:val="0032569D"/>
    <w:rsid w:val="003259D3"/>
    <w:rsid w:val="00325E28"/>
    <w:rsid w:val="00325E3B"/>
    <w:rsid w:val="00325E4D"/>
    <w:rsid w:val="00325F20"/>
    <w:rsid w:val="00326220"/>
    <w:rsid w:val="00326327"/>
    <w:rsid w:val="003268A3"/>
    <w:rsid w:val="003268FD"/>
    <w:rsid w:val="0032690B"/>
    <w:rsid w:val="003269C3"/>
    <w:rsid w:val="00326C2A"/>
    <w:rsid w:val="00326D88"/>
    <w:rsid w:val="0032732E"/>
    <w:rsid w:val="00327459"/>
    <w:rsid w:val="0032761F"/>
    <w:rsid w:val="00327781"/>
    <w:rsid w:val="003277FD"/>
    <w:rsid w:val="00327900"/>
    <w:rsid w:val="00327AA3"/>
    <w:rsid w:val="00327E4D"/>
    <w:rsid w:val="0033009C"/>
    <w:rsid w:val="00330192"/>
    <w:rsid w:val="00330548"/>
    <w:rsid w:val="003307FC"/>
    <w:rsid w:val="00330893"/>
    <w:rsid w:val="00330A29"/>
    <w:rsid w:val="00330DAD"/>
    <w:rsid w:val="00330EA9"/>
    <w:rsid w:val="00330ED9"/>
    <w:rsid w:val="00330F80"/>
    <w:rsid w:val="003311E8"/>
    <w:rsid w:val="003312F5"/>
    <w:rsid w:val="003314FD"/>
    <w:rsid w:val="0033161E"/>
    <w:rsid w:val="0033171E"/>
    <w:rsid w:val="00331727"/>
    <w:rsid w:val="00331772"/>
    <w:rsid w:val="00331BD0"/>
    <w:rsid w:val="00331CA4"/>
    <w:rsid w:val="00331CDA"/>
    <w:rsid w:val="00331D7E"/>
    <w:rsid w:val="00331DA3"/>
    <w:rsid w:val="00331DB4"/>
    <w:rsid w:val="00331E08"/>
    <w:rsid w:val="00331E5B"/>
    <w:rsid w:val="00331F4E"/>
    <w:rsid w:val="003321A5"/>
    <w:rsid w:val="0033283D"/>
    <w:rsid w:val="00332B00"/>
    <w:rsid w:val="00332C3E"/>
    <w:rsid w:val="00332C9A"/>
    <w:rsid w:val="00332FC5"/>
    <w:rsid w:val="00333080"/>
    <w:rsid w:val="00333220"/>
    <w:rsid w:val="0033342D"/>
    <w:rsid w:val="00333606"/>
    <w:rsid w:val="003336E1"/>
    <w:rsid w:val="00333ABA"/>
    <w:rsid w:val="00333B7A"/>
    <w:rsid w:val="00333BC6"/>
    <w:rsid w:val="00333C34"/>
    <w:rsid w:val="00333C87"/>
    <w:rsid w:val="00333F6A"/>
    <w:rsid w:val="003340C5"/>
    <w:rsid w:val="00334301"/>
    <w:rsid w:val="00334401"/>
    <w:rsid w:val="003345E8"/>
    <w:rsid w:val="003346DF"/>
    <w:rsid w:val="0033490F"/>
    <w:rsid w:val="00334A21"/>
    <w:rsid w:val="00334CD3"/>
    <w:rsid w:val="0033506A"/>
    <w:rsid w:val="003358B1"/>
    <w:rsid w:val="00335C54"/>
    <w:rsid w:val="00335E1A"/>
    <w:rsid w:val="003363AF"/>
    <w:rsid w:val="00336541"/>
    <w:rsid w:val="00336547"/>
    <w:rsid w:val="003367D1"/>
    <w:rsid w:val="00336818"/>
    <w:rsid w:val="003368DE"/>
    <w:rsid w:val="003368F3"/>
    <w:rsid w:val="00336C65"/>
    <w:rsid w:val="00336D23"/>
    <w:rsid w:val="00336D28"/>
    <w:rsid w:val="00337101"/>
    <w:rsid w:val="00337778"/>
    <w:rsid w:val="0033796E"/>
    <w:rsid w:val="00337C86"/>
    <w:rsid w:val="00337C88"/>
    <w:rsid w:val="00337D5C"/>
    <w:rsid w:val="00337E97"/>
    <w:rsid w:val="00337E9E"/>
    <w:rsid w:val="003400C8"/>
    <w:rsid w:val="0034019E"/>
    <w:rsid w:val="00340653"/>
    <w:rsid w:val="00340730"/>
    <w:rsid w:val="00340B2B"/>
    <w:rsid w:val="00340DB8"/>
    <w:rsid w:val="00340E20"/>
    <w:rsid w:val="00340F67"/>
    <w:rsid w:val="0034118E"/>
    <w:rsid w:val="00341218"/>
    <w:rsid w:val="0034148F"/>
    <w:rsid w:val="003414E3"/>
    <w:rsid w:val="00341BB9"/>
    <w:rsid w:val="00341E5B"/>
    <w:rsid w:val="003420DB"/>
    <w:rsid w:val="00342328"/>
    <w:rsid w:val="00342332"/>
    <w:rsid w:val="003425DD"/>
    <w:rsid w:val="0034296D"/>
    <w:rsid w:val="00342A05"/>
    <w:rsid w:val="00342BF2"/>
    <w:rsid w:val="00342D9B"/>
    <w:rsid w:val="003430C2"/>
    <w:rsid w:val="00343108"/>
    <w:rsid w:val="003434DD"/>
    <w:rsid w:val="003434F0"/>
    <w:rsid w:val="003438B4"/>
    <w:rsid w:val="00343921"/>
    <w:rsid w:val="003439B0"/>
    <w:rsid w:val="00343BD8"/>
    <w:rsid w:val="00343DC6"/>
    <w:rsid w:val="00343ED2"/>
    <w:rsid w:val="00344030"/>
    <w:rsid w:val="003441A5"/>
    <w:rsid w:val="00344450"/>
    <w:rsid w:val="00344583"/>
    <w:rsid w:val="00344D62"/>
    <w:rsid w:val="00345016"/>
    <w:rsid w:val="0034515B"/>
    <w:rsid w:val="003458B4"/>
    <w:rsid w:val="00345B87"/>
    <w:rsid w:val="00345B9F"/>
    <w:rsid w:val="00345C43"/>
    <w:rsid w:val="00345F85"/>
    <w:rsid w:val="00346060"/>
    <w:rsid w:val="00346604"/>
    <w:rsid w:val="00346889"/>
    <w:rsid w:val="00346B74"/>
    <w:rsid w:val="00346CED"/>
    <w:rsid w:val="00346EF1"/>
    <w:rsid w:val="00346F55"/>
    <w:rsid w:val="00346FA9"/>
    <w:rsid w:val="00347446"/>
    <w:rsid w:val="00347494"/>
    <w:rsid w:val="0034752F"/>
    <w:rsid w:val="0034758E"/>
    <w:rsid w:val="003475A4"/>
    <w:rsid w:val="003476F3"/>
    <w:rsid w:val="0034796E"/>
    <w:rsid w:val="00347A4C"/>
    <w:rsid w:val="00347BF0"/>
    <w:rsid w:val="00347C0F"/>
    <w:rsid w:val="00347DA3"/>
    <w:rsid w:val="003502FA"/>
    <w:rsid w:val="0035052E"/>
    <w:rsid w:val="00350607"/>
    <w:rsid w:val="00350E00"/>
    <w:rsid w:val="00350F69"/>
    <w:rsid w:val="00351053"/>
    <w:rsid w:val="003514E6"/>
    <w:rsid w:val="00351BEB"/>
    <w:rsid w:val="00351CF0"/>
    <w:rsid w:val="00352115"/>
    <w:rsid w:val="003523EE"/>
    <w:rsid w:val="0035292F"/>
    <w:rsid w:val="003529FB"/>
    <w:rsid w:val="00352C3A"/>
    <w:rsid w:val="00352E87"/>
    <w:rsid w:val="00352F2A"/>
    <w:rsid w:val="00352FBF"/>
    <w:rsid w:val="00353359"/>
    <w:rsid w:val="003533D5"/>
    <w:rsid w:val="003534A6"/>
    <w:rsid w:val="003536D5"/>
    <w:rsid w:val="00353771"/>
    <w:rsid w:val="00353809"/>
    <w:rsid w:val="00353996"/>
    <w:rsid w:val="003539D5"/>
    <w:rsid w:val="00353AAD"/>
    <w:rsid w:val="00353B13"/>
    <w:rsid w:val="00353BD7"/>
    <w:rsid w:val="00354050"/>
    <w:rsid w:val="00354296"/>
    <w:rsid w:val="003543FD"/>
    <w:rsid w:val="00354790"/>
    <w:rsid w:val="00354B98"/>
    <w:rsid w:val="00354E00"/>
    <w:rsid w:val="00355106"/>
    <w:rsid w:val="0035521A"/>
    <w:rsid w:val="003554A6"/>
    <w:rsid w:val="003557FB"/>
    <w:rsid w:val="00355A30"/>
    <w:rsid w:val="00355A33"/>
    <w:rsid w:val="00355C08"/>
    <w:rsid w:val="00355C7B"/>
    <w:rsid w:val="00355D93"/>
    <w:rsid w:val="00355F27"/>
    <w:rsid w:val="00356012"/>
    <w:rsid w:val="003560C5"/>
    <w:rsid w:val="00356641"/>
    <w:rsid w:val="0035690A"/>
    <w:rsid w:val="00356B48"/>
    <w:rsid w:val="00356B6F"/>
    <w:rsid w:val="00356C4F"/>
    <w:rsid w:val="0035722F"/>
    <w:rsid w:val="00357CC5"/>
    <w:rsid w:val="00357CEE"/>
    <w:rsid w:val="00357D34"/>
    <w:rsid w:val="003601C0"/>
    <w:rsid w:val="0036020A"/>
    <w:rsid w:val="0036086D"/>
    <w:rsid w:val="00360874"/>
    <w:rsid w:val="003608D6"/>
    <w:rsid w:val="003610A5"/>
    <w:rsid w:val="00361497"/>
    <w:rsid w:val="003616B8"/>
    <w:rsid w:val="00361890"/>
    <w:rsid w:val="003619CC"/>
    <w:rsid w:val="003619F9"/>
    <w:rsid w:val="00361A48"/>
    <w:rsid w:val="0036200D"/>
    <w:rsid w:val="003627A3"/>
    <w:rsid w:val="00362A3C"/>
    <w:rsid w:val="00362B9E"/>
    <w:rsid w:val="00362DB8"/>
    <w:rsid w:val="00362EE7"/>
    <w:rsid w:val="00363071"/>
    <w:rsid w:val="00363202"/>
    <w:rsid w:val="003632E9"/>
    <w:rsid w:val="00363562"/>
    <w:rsid w:val="00363600"/>
    <w:rsid w:val="003637EC"/>
    <w:rsid w:val="0036399D"/>
    <w:rsid w:val="00363BF6"/>
    <w:rsid w:val="00363F46"/>
    <w:rsid w:val="00364534"/>
    <w:rsid w:val="00364A14"/>
    <w:rsid w:val="00364A78"/>
    <w:rsid w:val="00364BB4"/>
    <w:rsid w:val="00364D7A"/>
    <w:rsid w:val="00364D7E"/>
    <w:rsid w:val="00365680"/>
    <w:rsid w:val="00365DC4"/>
    <w:rsid w:val="00365EB3"/>
    <w:rsid w:val="00366121"/>
    <w:rsid w:val="0036619E"/>
    <w:rsid w:val="00366411"/>
    <w:rsid w:val="003664DD"/>
    <w:rsid w:val="003668B3"/>
    <w:rsid w:val="00366A72"/>
    <w:rsid w:val="00366BC9"/>
    <w:rsid w:val="00366E49"/>
    <w:rsid w:val="00366F9B"/>
    <w:rsid w:val="0036714D"/>
    <w:rsid w:val="0036720C"/>
    <w:rsid w:val="003675DF"/>
    <w:rsid w:val="00367EF1"/>
    <w:rsid w:val="00367F6B"/>
    <w:rsid w:val="00367F79"/>
    <w:rsid w:val="0037001A"/>
    <w:rsid w:val="0037007B"/>
    <w:rsid w:val="0037035D"/>
    <w:rsid w:val="00370559"/>
    <w:rsid w:val="00370C00"/>
    <w:rsid w:val="00370CDE"/>
    <w:rsid w:val="00371015"/>
    <w:rsid w:val="0037124A"/>
    <w:rsid w:val="0037124D"/>
    <w:rsid w:val="0037133C"/>
    <w:rsid w:val="00371832"/>
    <w:rsid w:val="00371B04"/>
    <w:rsid w:val="00371EA5"/>
    <w:rsid w:val="00372048"/>
    <w:rsid w:val="00372180"/>
    <w:rsid w:val="0037232F"/>
    <w:rsid w:val="00372357"/>
    <w:rsid w:val="003724C6"/>
    <w:rsid w:val="003727F1"/>
    <w:rsid w:val="00372901"/>
    <w:rsid w:val="00372A66"/>
    <w:rsid w:val="00372E1B"/>
    <w:rsid w:val="0037310D"/>
    <w:rsid w:val="003731E1"/>
    <w:rsid w:val="00373320"/>
    <w:rsid w:val="00373542"/>
    <w:rsid w:val="00373606"/>
    <w:rsid w:val="00373676"/>
    <w:rsid w:val="003738CE"/>
    <w:rsid w:val="00373D41"/>
    <w:rsid w:val="00374173"/>
    <w:rsid w:val="00374184"/>
    <w:rsid w:val="003742CF"/>
    <w:rsid w:val="003743CD"/>
    <w:rsid w:val="00374569"/>
    <w:rsid w:val="0037458D"/>
    <w:rsid w:val="0037460C"/>
    <w:rsid w:val="0037465F"/>
    <w:rsid w:val="003748F5"/>
    <w:rsid w:val="00374974"/>
    <w:rsid w:val="00374A87"/>
    <w:rsid w:val="00374ABF"/>
    <w:rsid w:val="0037549B"/>
    <w:rsid w:val="003754E0"/>
    <w:rsid w:val="003754E6"/>
    <w:rsid w:val="0037557F"/>
    <w:rsid w:val="00375588"/>
    <w:rsid w:val="0037562C"/>
    <w:rsid w:val="003758CE"/>
    <w:rsid w:val="0037592A"/>
    <w:rsid w:val="00375A01"/>
    <w:rsid w:val="00375BE1"/>
    <w:rsid w:val="00375E44"/>
    <w:rsid w:val="003762E8"/>
    <w:rsid w:val="00376CDB"/>
    <w:rsid w:val="00376F2F"/>
    <w:rsid w:val="00376FD7"/>
    <w:rsid w:val="00377197"/>
    <w:rsid w:val="003774B3"/>
    <w:rsid w:val="003779B1"/>
    <w:rsid w:val="00377C3B"/>
    <w:rsid w:val="00377E61"/>
    <w:rsid w:val="00377FF3"/>
    <w:rsid w:val="0038004E"/>
    <w:rsid w:val="003801EF"/>
    <w:rsid w:val="00380269"/>
    <w:rsid w:val="0038029C"/>
    <w:rsid w:val="00380383"/>
    <w:rsid w:val="00380476"/>
    <w:rsid w:val="003804CE"/>
    <w:rsid w:val="00380769"/>
    <w:rsid w:val="00380783"/>
    <w:rsid w:val="00380E53"/>
    <w:rsid w:val="00381059"/>
    <w:rsid w:val="0038108B"/>
    <w:rsid w:val="003811EE"/>
    <w:rsid w:val="003814D7"/>
    <w:rsid w:val="00381857"/>
    <w:rsid w:val="00381E49"/>
    <w:rsid w:val="00381FB3"/>
    <w:rsid w:val="003820CF"/>
    <w:rsid w:val="003822CD"/>
    <w:rsid w:val="00382472"/>
    <w:rsid w:val="00382486"/>
    <w:rsid w:val="003826AB"/>
    <w:rsid w:val="00382AB6"/>
    <w:rsid w:val="00382E2E"/>
    <w:rsid w:val="00382FDB"/>
    <w:rsid w:val="0038318E"/>
    <w:rsid w:val="003831D8"/>
    <w:rsid w:val="00383482"/>
    <w:rsid w:val="00383894"/>
    <w:rsid w:val="003839C8"/>
    <w:rsid w:val="00383D5D"/>
    <w:rsid w:val="00384005"/>
    <w:rsid w:val="003840EA"/>
    <w:rsid w:val="00384243"/>
    <w:rsid w:val="00384261"/>
    <w:rsid w:val="003846A1"/>
    <w:rsid w:val="00384718"/>
    <w:rsid w:val="00384908"/>
    <w:rsid w:val="00384B1A"/>
    <w:rsid w:val="00384E17"/>
    <w:rsid w:val="003850DD"/>
    <w:rsid w:val="003852B8"/>
    <w:rsid w:val="003855CA"/>
    <w:rsid w:val="003857CB"/>
    <w:rsid w:val="00385ABF"/>
    <w:rsid w:val="00386227"/>
    <w:rsid w:val="00386267"/>
    <w:rsid w:val="00386316"/>
    <w:rsid w:val="003869C4"/>
    <w:rsid w:val="003869EF"/>
    <w:rsid w:val="00386BF6"/>
    <w:rsid w:val="00386F16"/>
    <w:rsid w:val="00387033"/>
    <w:rsid w:val="0038704D"/>
    <w:rsid w:val="00387130"/>
    <w:rsid w:val="00387348"/>
    <w:rsid w:val="00387371"/>
    <w:rsid w:val="00387B34"/>
    <w:rsid w:val="00387E7D"/>
    <w:rsid w:val="0039021A"/>
    <w:rsid w:val="003902B5"/>
    <w:rsid w:val="00390666"/>
    <w:rsid w:val="00390728"/>
    <w:rsid w:val="00390B11"/>
    <w:rsid w:val="00390BE5"/>
    <w:rsid w:val="00390BF7"/>
    <w:rsid w:val="00391159"/>
    <w:rsid w:val="0039120B"/>
    <w:rsid w:val="003912FD"/>
    <w:rsid w:val="0039137E"/>
    <w:rsid w:val="003913B8"/>
    <w:rsid w:val="003915F3"/>
    <w:rsid w:val="0039190C"/>
    <w:rsid w:val="00392153"/>
    <w:rsid w:val="0039236B"/>
    <w:rsid w:val="003923A3"/>
    <w:rsid w:val="00392527"/>
    <w:rsid w:val="003927B5"/>
    <w:rsid w:val="003928CE"/>
    <w:rsid w:val="003929AE"/>
    <w:rsid w:val="00392B5A"/>
    <w:rsid w:val="00392E14"/>
    <w:rsid w:val="00392F82"/>
    <w:rsid w:val="00393003"/>
    <w:rsid w:val="00393280"/>
    <w:rsid w:val="00393742"/>
    <w:rsid w:val="0039381B"/>
    <w:rsid w:val="00393BF1"/>
    <w:rsid w:val="00393D40"/>
    <w:rsid w:val="00393E3D"/>
    <w:rsid w:val="00393E5C"/>
    <w:rsid w:val="00394068"/>
    <w:rsid w:val="00394586"/>
    <w:rsid w:val="00394981"/>
    <w:rsid w:val="00394BFC"/>
    <w:rsid w:val="00394CF4"/>
    <w:rsid w:val="00394D96"/>
    <w:rsid w:val="00394F2E"/>
    <w:rsid w:val="00395177"/>
    <w:rsid w:val="0039529B"/>
    <w:rsid w:val="003957BD"/>
    <w:rsid w:val="0039586F"/>
    <w:rsid w:val="00395AE8"/>
    <w:rsid w:val="00395B49"/>
    <w:rsid w:val="00395C37"/>
    <w:rsid w:val="00395CED"/>
    <w:rsid w:val="00395D63"/>
    <w:rsid w:val="00395D6D"/>
    <w:rsid w:val="00395FD1"/>
    <w:rsid w:val="0039658C"/>
    <w:rsid w:val="003967D4"/>
    <w:rsid w:val="003967DD"/>
    <w:rsid w:val="00396AC2"/>
    <w:rsid w:val="00396AD8"/>
    <w:rsid w:val="00396BC1"/>
    <w:rsid w:val="00396CCD"/>
    <w:rsid w:val="00396F76"/>
    <w:rsid w:val="00397185"/>
    <w:rsid w:val="0039724B"/>
    <w:rsid w:val="00397518"/>
    <w:rsid w:val="0039757C"/>
    <w:rsid w:val="003975C4"/>
    <w:rsid w:val="003976F4"/>
    <w:rsid w:val="00397761"/>
    <w:rsid w:val="003979BC"/>
    <w:rsid w:val="00397AD5"/>
    <w:rsid w:val="00397C2B"/>
    <w:rsid w:val="00397F4D"/>
    <w:rsid w:val="003A0290"/>
    <w:rsid w:val="003A0308"/>
    <w:rsid w:val="003A0956"/>
    <w:rsid w:val="003A09CE"/>
    <w:rsid w:val="003A12C5"/>
    <w:rsid w:val="003A1A42"/>
    <w:rsid w:val="003A1A97"/>
    <w:rsid w:val="003A1D13"/>
    <w:rsid w:val="003A1D35"/>
    <w:rsid w:val="003A207C"/>
    <w:rsid w:val="003A26EF"/>
    <w:rsid w:val="003A2776"/>
    <w:rsid w:val="003A2966"/>
    <w:rsid w:val="003A29E4"/>
    <w:rsid w:val="003A2E97"/>
    <w:rsid w:val="003A2EA9"/>
    <w:rsid w:val="003A2FBF"/>
    <w:rsid w:val="003A324C"/>
    <w:rsid w:val="003A3653"/>
    <w:rsid w:val="003A374E"/>
    <w:rsid w:val="003A3B44"/>
    <w:rsid w:val="003A3C53"/>
    <w:rsid w:val="003A3CB0"/>
    <w:rsid w:val="003A3F7D"/>
    <w:rsid w:val="003A403E"/>
    <w:rsid w:val="003A413C"/>
    <w:rsid w:val="003A4373"/>
    <w:rsid w:val="003A44D6"/>
    <w:rsid w:val="003A4829"/>
    <w:rsid w:val="003A4BCD"/>
    <w:rsid w:val="003A4D9F"/>
    <w:rsid w:val="003A4EA2"/>
    <w:rsid w:val="003A5402"/>
    <w:rsid w:val="003A548A"/>
    <w:rsid w:val="003A5DE7"/>
    <w:rsid w:val="003A5E56"/>
    <w:rsid w:val="003A5EA1"/>
    <w:rsid w:val="003A633B"/>
    <w:rsid w:val="003A71FC"/>
    <w:rsid w:val="003A72CC"/>
    <w:rsid w:val="003A744D"/>
    <w:rsid w:val="003A7FDC"/>
    <w:rsid w:val="003B00A8"/>
    <w:rsid w:val="003B0531"/>
    <w:rsid w:val="003B05D1"/>
    <w:rsid w:val="003B0A72"/>
    <w:rsid w:val="003B103A"/>
    <w:rsid w:val="003B19D4"/>
    <w:rsid w:val="003B1CF6"/>
    <w:rsid w:val="003B1E8A"/>
    <w:rsid w:val="003B1F94"/>
    <w:rsid w:val="003B2ADE"/>
    <w:rsid w:val="003B3167"/>
    <w:rsid w:val="003B344E"/>
    <w:rsid w:val="003B36D6"/>
    <w:rsid w:val="003B37D0"/>
    <w:rsid w:val="003B38BF"/>
    <w:rsid w:val="003B399D"/>
    <w:rsid w:val="003B3D06"/>
    <w:rsid w:val="003B3D2E"/>
    <w:rsid w:val="003B3DA2"/>
    <w:rsid w:val="003B3DAC"/>
    <w:rsid w:val="003B3DDA"/>
    <w:rsid w:val="003B3FA9"/>
    <w:rsid w:val="003B3FDB"/>
    <w:rsid w:val="003B47E2"/>
    <w:rsid w:val="003B4E99"/>
    <w:rsid w:val="003B5294"/>
    <w:rsid w:val="003B54B6"/>
    <w:rsid w:val="003B561E"/>
    <w:rsid w:val="003B56F8"/>
    <w:rsid w:val="003B5902"/>
    <w:rsid w:val="003B5DD3"/>
    <w:rsid w:val="003B5E40"/>
    <w:rsid w:val="003B5E55"/>
    <w:rsid w:val="003B5FD4"/>
    <w:rsid w:val="003B64C2"/>
    <w:rsid w:val="003B6633"/>
    <w:rsid w:val="003B684F"/>
    <w:rsid w:val="003B6A17"/>
    <w:rsid w:val="003B6A2A"/>
    <w:rsid w:val="003B6A4F"/>
    <w:rsid w:val="003B6A8D"/>
    <w:rsid w:val="003B74B4"/>
    <w:rsid w:val="003B7535"/>
    <w:rsid w:val="003C023A"/>
    <w:rsid w:val="003C028E"/>
    <w:rsid w:val="003C07E6"/>
    <w:rsid w:val="003C0A47"/>
    <w:rsid w:val="003C0B15"/>
    <w:rsid w:val="003C0BE8"/>
    <w:rsid w:val="003C116C"/>
    <w:rsid w:val="003C117B"/>
    <w:rsid w:val="003C1224"/>
    <w:rsid w:val="003C1476"/>
    <w:rsid w:val="003C18DB"/>
    <w:rsid w:val="003C19D6"/>
    <w:rsid w:val="003C1C5E"/>
    <w:rsid w:val="003C1CAC"/>
    <w:rsid w:val="003C1DBC"/>
    <w:rsid w:val="003C1E9E"/>
    <w:rsid w:val="003C1EF0"/>
    <w:rsid w:val="003C1F75"/>
    <w:rsid w:val="003C1FB7"/>
    <w:rsid w:val="003C22D0"/>
    <w:rsid w:val="003C2443"/>
    <w:rsid w:val="003C26E9"/>
    <w:rsid w:val="003C2DE1"/>
    <w:rsid w:val="003C3029"/>
    <w:rsid w:val="003C304E"/>
    <w:rsid w:val="003C3108"/>
    <w:rsid w:val="003C33F0"/>
    <w:rsid w:val="003C3417"/>
    <w:rsid w:val="003C38CE"/>
    <w:rsid w:val="003C3E4C"/>
    <w:rsid w:val="003C4331"/>
    <w:rsid w:val="003C4545"/>
    <w:rsid w:val="003C4BC7"/>
    <w:rsid w:val="003C4C85"/>
    <w:rsid w:val="003C4F11"/>
    <w:rsid w:val="003C5000"/>
    <w:rsid w:val="003C5265"/>
    <w:rsid w:val="003C5307"/>
    <w:rsid w:val="003C53DB"/>
    <w:rsid w:val="003C547B"/>
    <w:rsid w:val="003C550D"/>
    <w:rsid w:val="003C5618"/>
    <w:rsid w:val="003C57F9"/>
    <w:rsid w:val="003C58C8"/>
    <w:rsid w:val="003C5951"/>
    <w:rsid w:val="003C5B3C"/>
    <w:rsid w:val="003C5B4C"/>
    <w:rsid w:val="003C5D0F"/>
    <w:rsid w:val="003C61CE"/>
    <w:rsid w:val="003C664D"/>
    <w:rsid w:val="003C6D01"/>
    <w:rsid w:val="003C6D05"/>
    <w:rsid w:val="003C6F09"/>
    <w:rsid w:val="003C6F70"/>
    <w:rsid w:val="003C70F0"/>
    <w:rsid w:val="003C73C9"/>
    <w:rsid w:val="003C7567"/>
    <w:rsid w:val="003C7630"/>
    <w:rsid w:val="003C768B"/>
    <w:rsid w:val="003C7784"/>
    <w:rsid w:val="003C7845"/>
    <w:rsid w:val="003C7942"/>
    <w:rsid w:val="003C7E02"/>
    <w:rsid w:val="003D004E"/>
    <w:rsid w:val="003D0162"/>
    <w:rsid w:val="003D0446"/>
    <w:rsid w:val="003D09B4"/>
    <w:rsid w:val="003D0C18"/>
    <w:rsid w:val="003D0D92"/>
    <w:rsid w:val="003D10C5"/>
    <w:rsid w:val="003D1145"/>
    <w:rsid w:val="003D1272"/>
    <w:rsid w:val="003D13E6"/>
    <w:rsid w:val="003D14E2"/>
    <w:rsid w:val="003D1651"/>
    <w:rsid w:val="003D16DA"/>
    <w:rsid w:val="003D1704"/>
    <w:rsid w:val="003D1758"/>
    <w:rsid w:val="003D1BC1"/>
    <w:rsid w:val="003D1D86"/>
    <w:rsid w:val="003D1F7A"/>
    <w:rsid w:val="003D2273"/>
    <w:rsid w:val="003D2620"/>
    <w:rsid w:val="003D268C"/>
    <w:rsid w:val="003D26BC"/>
    <w:rsid w:val="003D26C5"/>
    <w:rsid w:val="003D2921"/>
    <w:rsid w:val="003D2954"/>
    <w:rsid w:val="003D2C84"/>
    <w:rsid w:val="003D2E5F"/>
    <w:rsid w:val="003D2E9C"/>
    <w:rsid w:val="003D2EDF"/>
    <w:rsid w:val="003D2F1F"/>
    <w:rsid w:val="003D3354"/>
    <w:rsid w:val="003D33C2"/>
    <w:rsid w:val="003D372B"/>
    <w:rsid w:val="003D3A84"/>
    <w:rsid w:val="003D4133"/>
    <w:rsid w:val="003D4820"/>
    <w:rsid w:val="003D4BC9"/>
    <w:rsid w:val="003D4D51"/>
    <w:rsid w:val="003D50F0"/>
    <w:rsid w:val="003D51C0"/>
    <w:rsid w:val="003D51EA"/>
    <w:rsid w:val="003D5333"/>
    <w:rsid w:val="003D540A"/>
    <w:rsid w:val="003D5725"/>
    <w:rsid w:val="003D582D"/>
    <w:rsid w:val="003D5BDB"/>
    <w:rsid w:val="003D5C3C"/>
    <w:rsid w:val="003D5EE4"/>
    <w:rsid w:val="003D614A"/>
    <w:rsid w:val="003D61F8"/>
    <w:rsid w:val="003D6340"/>
    <w:rsid w:val="003D65D1"/>
    <w:rsid w:val="003D6C14"/>
    <w:rsid w:val="003D7025"/>
    <w:rsid w:val="003D709F"/>
    <w:rsid w:val="003D7141"/>
    <w:rsid w:val="003D7310"/>
    <w:rsid w:val="003D757D"/>
    <w:rsid w:val="003D7778"/>
    <w:rsid w:val="003D783E"/>
    <w:rsid w:val="003D78AC"/>
    <w:rsid w:val="003D7C0B"/>
    <w:rsid w:val="003D7E83"/>
    <w:rsid w:val="003E01A8"/>
    <w:rsid w:val="003E02ED"/>
    <w:rsid w:val="003E0418"/>
    <w:rsid w:val="003E065B"/>
    <w:rsid w:val="003E0938"/>
    <w:rsid w:val="003E0EC6"/>
    <w:rsid w:val="003E1211"/>
    <w:rsid w:val="003E12BF"/>
    <w:rsid w:val="003E1455"/>
    <w:rsid w:val="003E147E"/>
    <w:rsid w:val="003E14E0"/>
    <w:rsid w:val="003E15BC"/>
    <w:rsid w:val="003E1750"/>
    <w:rsid w:val="003E1A22"/>
    <w:rsid w:val="003E1C66"/>
    <w:rsid w:val="003E1C78"/>
    <w:rsid w:val="003E1F64"/>
    <w:rsid w:val="003E2A7D"/>
    <w:rsid w:val="003E2AA6"/>
    <w:rsid w:val="003E2E41"/>
    <w:rsid w:val="003E30AF"/>
    <w:rsid w:val="003E37AE"/>
    <w:rsid w:val="003E3992"/>
    <w:rsid w:val="003E3A4D"/>
    <w:rsid w:val="003E3D7B"/>
    <w:rsid w:val="003E40D4"/>
    <w:rsid w:val="003E475E"/>
    <w:rsid w:val="003E4944"/>
    <w:rsid w:val="003E5503"/>
    <w:rsid w:val="003E55EE"/>
    <w:rsid w:val="003E58FC"/>
    <w:rsid w:val="003E5E98"/>
    <w:rsid w:val="003E610D"/>
    <w:rsid w:val="003E61FC"/>
    <w:rsid w:val="003E62E6"/>
    <w:rsid w:val="003E6552"/>
    <w:rsid w:val="003E6906"/>
    <w:rsid w:val="003E6A2A"/>
    <w:rsid w:val="003E748E"/>
    <w:rsid w:val="003E75D1"/>
    <w:rsid w:val="003E7A53"/>
    <w:rsid w:val="003F000C"/>
    <w:rsid w:val="003F0133"/>
    <w:rsid w:val="003F03E9"/>
    <w:rsid w:val="003F0748"/>
    <w:rsid w:val="003F0822"/>
    <w:rsid w:val="003F093F"/>
    <w:rsid w:val="003F0980"/>
    <w:rsid w:val="003F0A75"/>
    <w:rsid w:val="003F0C5D"/>
    <w:rsid w:val="003F10FF"/>
    <w:rsid w:val="003F120B"/>
    <w:rsid w:val="003F17CD"/>
    <w:rsid w:val="003F180B"/>
    <w:rsid w:val="003F18DB"/>
    <w:rsid w:val="003F1EA7"/>
    <w:rsid w:val="003F1F94"/>
    <w:rsid w:val="003F2015"/>
    <w:rsid w:val="003F20CE"/>
    <w:rsid w:val="003F2108"/>
    <w:rsid w:val="003F2385"/>
    <w:rsid w:val="003F26C5"/>
    <w:rsid w:val="003F2915"/>
    <w:rsid w:val="003F2CDA"/>
    <w:rsid w:val="003F31A6"/>
    <w:rsid w:val="003F3236"/>
    <w:rsid w:val="003F3722"/>
    <w:rsid w:val="003F37D9"/>
    <w:rsid w:val="003F3FE0"/>
    <w:rsid w:val="003F4462"/>
    <w:rsid w:val="003F4648"/>
    <w:rsid w:val="003F4771"/>
    <w:rsid w:val="003F48D1"/>
    <w:rsid w:val="003F490A"/>
    <w:rsid w:val="003F4B49"/>
    <w:rsid w:val="003F4CEB"/>
    <w:rsid w:val="003F4DAD"/>
    <w:rsid w:val="003F4E5E"/>
    <w:rsid w:val="003F4F13"/>
    <w:rsid w:val="003F5072"/>
    <w:rsid w:val="003F5325"/>
    <w:rsid w:val="003F5332"/>
    <w:rsid w:val="003F5448"/>
    <w:rsid w:val="003F5719"/>
    <w:rsid w:val="003F57BE"/>
    <w:rsid w:val="003F5978"/>
    <w:rsid w:val="003F5D89"/>
    <w:rsid w:val="003F5FD9"/>
    <w:rsid w:val="003F6135"/>
    <w:rsid w:val="003F678A"/>
    <w:rsid w:val="003F67B1"/>
    <w:rsid w:val="003F6877"/>
    <w:rsid w:val="003F6FE0"/>
    <w:rsid w:val="003F70FB"/>
    <w:rsid w:val="003F77A6"/>
    <w:rsid w:val="003F7E68"/>
    <w:rsid w:val="0040006D"/>
    <w:rsid w:val="00400267"/>
    <w:rsid w:val="004002B4"/>
    <w:rsid w:val="00400622"/>
    <w:rsid w:val="00400C61"/>
    <w:rsid w:val="00400F28"/>
    <w:rsid w:val="00401007"/>
    <w:rsid w:val="00401209"/>
    <w:rsid w:val="004015C1"/>
    <w:rsid w:val="004019F2"/>
    <w:rsid w:val="00401AED"/>
    <w:rsid w:val="00401B31"/>
    <w:rsid w:val="00401B52"/>
    <w:rsid w:val="00401B66"/>
    <w:rsid w:val="00401B67"/>
    <w:rsid w:val="00401BD1"/>
    <w:rsid w:val="00401F46"/>
    <w:rsid w:val="004021C4"/>
    <w:rsid w:val="004021E2"/>
    <w:rsid w:val="00402A7B"/>
    <w:rsid w:val="00402DD9"/>
    <w:rsid w:val="00402E28"/>
    <w:rsid w:val="00403052"/>
    <w:rsid w:val="0040330A"/>
    <w:rsid w:val="00403344"/>
    <w:rsid w:val="00403473"/>
    <w:rsid w:val="0040353E"/>
    <w:rsid w:val="004036BB"/>
    <w:rsid w:val="0040385E"/>
    <w:rsid w:val="0040390F"/>
    <w:rsid w:val="00403C17"/>
    <w:rsid w:val="004041A7"/>
    <w:rsid w:val="004043AD"/>
    <w:rsid w:val="00404473"/>
    <w:rsid w:val="004046EB"/>
    <w:rsid w:val="004047D7"/>
    <w:rsid w:val="00404ACA"/>
    <w:rsid w:val="00404AEF"/>
    <w:rsid w:val="00404C60"/>
    <w:rsid w:val="00404C7F"/>
    <w:rsid w:val="004050A6"/>
    <w:rsid w:val="00405211"/>
    <w:rsid w:val="0040583A"/>
    <w:rsid w:val="00405944"/>
    <w:rsid w:val="00405D22"/>
    <w:rsid w:val="00405D52"/>
    <w:rsid w:val="00405E9A"/>
    <w:rsid w:val="00406101"/>
    <w:rsid w:val="00406266"/>
    <w:rsid w:val="004062CA"/>
    <w:rsid w:val="004062F5"/>
    <w:rsid w:val="00406418"/>
    <w:rsid w:val="0040661F"/>
    <w:rsid w:val="00406889"/>
    <w:rsid w:val="00406D08"/>
    <w:rsid w:val="0040710C"/>
    <w:rsid w:val="0040777E"/>
    <w:rsid w:val="004079A1"/>
    <w:rsid w:val="00407A58"/>
    <w:rsid w:val="00407DCA"/>
    <w:rsid w:val="0041003D"/>
    <w:rsid w:val="00410374"/>
    <w:rsid w:val="0041049B"/>
    <w:rsid w:val="004104F1"/>
    <w:rsid w:val="00410585"/>
    <w:rsid w:val="00410A9F"/>
    <w:rsid w:val="00410C24"/>
    <w:rsid w:val="00410C2B"/>
    <w:rsid w:val="00410D79"/>
    <w:rsid w:val="00411460"/>
    <w:rsid w:val="004116FF"/>
    <w:rsid w:val="004118E4"/>
    <w:rsid w:val="004119CF"/>
    <w:rsid w:val="00411A90"/>
    <w:rsid w:val="00411A9B"/>
    <w:rsid w:val="00411D69"/>
    <w:rsid w:val="00411ED3"/>
    <w:rsid w:val="00412125"/>
    <w:rsid w:val="004121D6"/>
    <w:rsid w:val="00412321"/>
    <w:rsid w:val="00412404"/>
    <w:rsid w:val="004124B5"/>
    <w:rsid w:val="00412A85"/>
    <w:rsid w:val="00412BA3"/>
    <w:rsid w:val="00412E92"/>
    <w:rsid w:val="00413255"/>
    <w:rsid w:val="00413347"/>
    <w:rsid w:val="00413530"/>
    <w:rsid w:val="0041362F"/>
    <w:rsid w:val="00413645"/>
    <w:rsid w:val="004136E8"/>
    <w:rsid w:val="0041372D"/>
    <w:rsid w:val="00413746"/>
    <w:rsid w:val="004139BF"/>
    <w:rsid w:val="004139DB"/>
    <w:rsid w:val="00413B28"/>
    <w:rsid w:val="00413DCA"/>
    <w:rsid w:val="00413FEB"/>
    <w:rsid w:val="00414483"/>
    <w:rsid w:val="0041462D"/>
    <w:rsid w:val="00414676"/>
    <w:rsid w:val="0041470A"/>
    <w:rsid w:val="00414934"/>
    <w:rsid w:val="00414DE3"/>
    <w:rsid w:val="004150C5"/>
    <w:rsid w:val="0041526F"/>
    <w:rsid w:val="00415297"/>
    <w:rsid w:val="00415498"/>
    <w:rsid w:val="004156B9"/>
    <w:rsid w:val="004157AF"/>
    <w:rsid w:val="00415B87"/>
    <w:rsid w:val="00415C46"/>
    <w:rsid w:val="00415E1F"/>
    <w:rsid w:val="00415FC3"/>
    <w:rsid w:val="00416127"/>
    <w:rsid w:val="004165FA"/>
    <w:rsid w:val="004166FA"/>
    <w:rsid w:val="00416EE2"/>
    <w:rsid w:val="00417117"/>
    <w:rsid w:val="00417153"/>
    <w:rsid w:val="0041716E"/>
    <w:rsid w:val="004172C6"/>
    <w:rsid w:val="004172D1"/>
    <w:rsid w:val="00417416"/>
    <w:rsid w:val="00417772"/>
    <w:rsid w:val="00417A0F"/>
    <w:rsid w:val="00417E9C"/>
    <w:rsid w:val="00420130"/>
    <w:rsid w:val="0042025A"/>
    <w:rsid w:val="004203F8"/>
    <w:rsid w:val="0042048B"/>
    <w:rsid w:val="00420972"/>
    <w:rsid w:val="00420ADD"/>
    <w:rsid w:val="004210CB"/>
    <w:rsid w:val="0042126A"/>
    <w:rsid w:val="00421362"/>
    <w:rsid w:val="00421449"/>
    <w:rsid w:val="004214A2"/>
    <w:rsid w:val="004215D6"/>
    <w:rsid w:val="004216C5"/>
    <w:rsid w:val="00421807"/>
    <w:rsid w:val="00421B50"/>
    <w:rsid w:val="00421D71"/>
    <w:rsid w:val="00421E4C"/>
    <w:rsid w:val="0042265B"/>
    <w:rsid w:val="00422975"/>
    <w:rsid w:val="00422D8C"/>
    <w:rsid w:val="00423308"/>
    <w:rsid w:val="00423381"/>
    <w:rsid w:val="00423491"/>
    <w:rsid w:val="004234AC"/>
    <w:rsid w:val="00423683"/>
    <w:rsid w:val="0042369C"/>
    <w:rsid w:val="00423788"/>
    <w:rsid w:val="00423A2F"/>
    <w:rsid w:val="00423B75"/>
    <w:rsid w:val="00423DBB"/>
    <w:rsid w:val="00424126"/>
    <w:rsid w:val="004243A4"/>
    <w:rsid w:val="00424490"/>
    <w:rsid w:val="00424521"/>
    <w:rsid w:val="00424551"/>
    <w:rsid w:val="004247B7"/>
    <w:rsid w:val="00424A46"/>
    <w:rsid w:val="00424E32"/>
    <w:rsid w:val="00424EF7"/>
    <w:rsid w:val="00425071"/>
    <w:rsid w:val="0042507B"/>
    <w:rsid w:val="004250B5"/>
    <w:rsid w:val="004255BB"/>
    <w:rsid w:val="0042567E"/>
    <w:rsid w:val="00425B75"/>
    <w:rsid w:val="00425B8B"/>
    <w:rsid w:val="00425D23"/>
    <w:rsid w:val="00425E30"/>
    <w:rsid w:val="004260F7"/>
    <w:rsid w:val="00426226"/>
    <w:rsid w:val="00426392"/>
    <w:rsid w:val="0042664E"/>
    <w:rsid w:val="00426A13"/>
    <w:rsid w:val="00426C30"/>
    <w:rsid w:val="00426C37"/>
    <w:rsid w:val="00427008"/>
    <w:rsid w:val="00427760"/>
    <w:rsid w:val="00427B04"/>
    <w:rsid w:val="00430399"/>
    <w:rsid w:val="004303BD"/>
    <w:rsid w:val="004304B5"/>
    <w:rsid w:val="004304C3"/>
    <w:rsid w:val="004306D9"/>
    <w:rsid w:val="004308BC"/>
    <w:rsid w:val="00430905"/>
    <w:rsid w:val="0043091F"/>
    <w:rsid w:val="00430B6B"/>
    <w:rsid w:val="0043101A"/>
    <w:rsid w:val="00431025"/>
    <w:rsid w:val="004310D7"/>
    <w:rsid w:val="004314FF"/>
    <w:rsid w:val="00431693"/>
    <w:rsid w:val="004316EA"/>
    <w:rsid w:val="0043186A"/>
    <w:rsid w:val="00431BE0"/>
    <w:rsid w:val="00431F93"/>
    <w:rsid w:val="0043200C"/>
    <w:rsid w:val="004324C5"/>
    <w:rsid w:val="004326BA"/>
    <w:rsid w:val="00432C17"/>
    <w:rsid w:val="00432EB8"/>
    <w:rsid w:val="00433227"/>
    <w:rsid w:val="00433252"/>
    <w:rsid w:val="00433528"/>
    <w:rsid w:val="004336D9"/>
    <w:rsid w:val="00433CAE"/>
    <w:rsid w:val="00433D8C"/>
    <w:rsid w:val="00433E56"/>
    <w:rsid w:val="00433E66"/>
    <w:rsid w:val="00433F79"/>
    <w:rsid w:val="00434298"/>
    <w:rsid w:val="004342D3"/>
    <w:rsid w:val="00434A1C"/>
    <w:rsid w:val="00434CCA"/>
    <w:rsid w:val="0043533B"/>
    <w:rsid w:val="004356C1"/>
    <w:rsid w:val="00435811"/>
    <w:rsid w:val="004358AF"/>
    <w:rsid w:val="00435A76"/>
    <w:rsid w:val="00435C9E"/>
    <w:rsid w:val="00436084"/>
    <w:rsid w:val="00436087"/>
    <w:rsid w:val="00436191"/>
    <w:rsid w:val="0043661C"/>
    <w:rsid w:val="00436747"/>
    <w:rsid w:val="004368DC"/>
    <w:rsid w:val="00436A13"/>
    <w:rsid w:val="00436A34"/>
    <w:rsid w:val="00436BCA"/>
    <w:rsid w:val="00436C6E"/>
    <w:rsid w:val="00436DA3"/>
    <w:rsid w:val="00436E50"/>
    <w:rsid w:val="00437062"/>
    <w:rsid w:val="00437350"/>
    <w:rsid w:val="0043747F"/>
    <w:rsid w:val="00437705"/>
    <w:rsid w:val="00437826"/>
    <w:rsid w:val="00437D62"/>
    <w:rsid w:val="00437D9B"/>
    <w:rsid w:val="00437DE2"/>
    <w:rsid w:val="00437F66"/>
    <w:rsid w:val="004403D2"/>
    <w:rsid w:val="004404B8"/>
    <w:rsid w:val="0044058E"/>
    <w:rsid w:val="00440806"/>
    <w:rsid w:val="00440F9B"/>
    <w:rsid w:val="004416E5"/>
    <w:rsid w:val="00441F35"/>
    <w:rsid w:val="00441F91"/>
    <w:rsid w:val="00441F92"/>
    <w:rsid w:val="004421EB"/>
    <w:rsid w:val="004422BB"/>
    <w:rsid w:val="004422D0"/>
    <w:rsid w:val="004422FA"/>
    <w:rsid w:val="004423B0"/>
    <w:rsid w:val="00442851"/>
    <w:rsid w:val="0044292E"/>
    <w:rsid w:val="00442989"/>
    <w:rsid w:val="00442B97"/>
    <w:rsid w:val="00442BDE"/>
    <w:rsid w:val="00442CBB"/>
    <w:rsid w:val="004430A4"/>
    <w:rsid w:val="00443468"/>
    <w:rsid w:val="004434A2"/>
    <w:rsid w:val="004437BC"/>
    <w:rsid w:val="004437F1"/>
    <w:rsid w:val="00443966"/>
    <w:rsid w:val="00443A0B"/>
    <w:rsid w:val="00443F03"/>
    <w:rsid w:val="00443F6E"/>
    <w:rsid w:val="00443FF3"/>
    <w:rsid w:val="004442C1"/>
    <w:rsid w:val="00444498"/>
    <w:rsid w:val="0044458F"/>
    <w:rsid w:val="0044487E"/>
    <w:rsid w:val="0044496A"/>
    <w:rsid w:val="00444AC3"/>
    <w:rsid w:val="00444DA0"/>
    <w:rsid w:val="00444F00"/>
    <w:rsid w:val="00444FEF"/>
    <w:rsid w:val="004453A4"/>
    <w:rsid w:val="0044541F"/>
    <w:rsid w:val="0044554E"/>
    <w:rsid w:val="00445799"/>
    <w:rsid w:val="004457C9"/>
    <w:rsid w:val="00445C3B"/>
    <w:rsid w:val="00445C5F"/>
    <w:rsid w:val="0044603B"/>
    <w:rsid w:val="00446046"/>
    <w:rsid w:val="00446680"/>
    <w:rsid w:val="0044689F"/>
    <w:rsid w:val="0044699F"/>
    <w:rsid w:val="004470BC"/>
    <w:rsid w:val="00447229"/>
    <w:rsid w:val="004473EB"/>
    <w:rsid w:val="00447846"/>
    <w:rsid w:val="00447AB3"/>
    <w:rsid w:val="00447ACC"/>
    <w:rsid w:val="00447E2D"/>
    <w:rsid w:val="004504DE"/>
    <w:rsid w:val="004504E5"/>
    <w:rsid w:val="00450DE5"/>
    <w:rsid w:val="0045119D"/>
    <w:rsid w:val="004514C3"/>
    <w:rsid w:val="0045188A"/>
    <w:rsid w:val="004523C9"/>
    <w:rsid w:val="0045292F"/>
    <w:rsid w:val="00452D75"/>
    <w:rsid w:val="00452E77"/>
    <w:rsid w:val="00452EE8"/>
    <w:rsid w:val="00452F90"/>
    <w:rsid w:val="00453561"/>
    <w:rsid w:val="0045376F"/>
    <w:rsid w:val="004538BB"/>
    <w:rsid w:val="00453B9D"/>
    <w:rsid w:val="00453C27"/>
    <w:rsid w:val="0045424C"/>
    <w:rsid w:val="0045426C"/>
    <w:rsid w:val="00454B04"/>
    <w:rsid w:val="00454BF4"/>
    <w:rsid w:val="00454E1E"/>
    <w:rsid w:val="00454FAB"/>
    <w:rsid w:val="00455098"/>
    <w:rsid w:val="0045512C"/>
    <w:rsid w:val="00455224"/>
    <w:rsid w:val="0045536C"/>
    <w:rsid w:val="004554FD"/>
    <w:rsid w:val="004556E2"/>
    <w:rsid w:val="0045580C"/>
    <w:rsid w:val="00455A73"/>
    <w:rsid w:val="00455CD5"/>
    <w:rsid w:val="00455E60"/>
    <w:rsid w:val="0045606B"/>
    <w:rsid w:val="00456156"/>
    <w:rsid w:val="00456160"/>
    <w:rsid w:val="004562E2"/>
    <w:rsid w:val="00456342"/>
    <w:rsid w:val="004564BD"/>
    <w:rsid w:val="0045651F"/>
    <w:rsid w:val="004565CB"/>
    <w:rsid w:val="00456A0C"/>
    <w:rsid w:val="00456BCF"/>
    <w:rsid w:val="00456E86"/>
    <w:rsid w:val="00456FF6"/>
    <w:rsid w:val="00457002"/>
    <w:rsid w:val="00457016"/>
    <w:rsid w:val="00457C1A"/>
    <w:rsid w:val="0046014A"/>
    <w:rsid w:val="004601DB"/>
    <w:rsid w:val="0046056B"/>
    <w:rsid w:val="004605C6"/>
    <w:rsid w:val="00460E26"/>
    <w:rsid w:val="00460EA1"/>
    <w:rsid w:val="004610AB"/>
    <w:rsid w:val="004614EE"/>
    <w:rsid w:val="0046171D"/>
    <w:rsid w:val="0046185E"/>
    <w:rsid w:val="004619A2"/>
    <w:rsid w:val="00461DD9"/>
    <w:rsid w:val="00462365"/>
    <w:rsid w:val="0046236B"/>
    <w:rsid w:val="0046247A"/>
    <w:rsid w:val="0046255E"/>
    <w:rsid w:val="004627AF"/>
    <w:rsid w:val="00462970"/>
    <w:rsid w:val="00462AAF"/>
    <w:rsid w:val="00462C2C"/>
    <w:rsid w:val="00462CF9"/>
    <w:rsid w:val="004632A7"/>
    <w:rsid w:val="00463307"/>
    <w:rsid w:val="0046348C"/>
    <w:rsid w:val="00463540"/>
    <w:rsid w:val="0046374D"/>
    <w:rsid w:val="004638D4"/>
    <w:rsid w:val="00463984"/>
    <w:rsid w:val="00463A66"/>
    <w:rsid w:val="00463EDD"/>
    <w:rsid w:val="00463EF8"/>
    <w:rsid w:val="004642C9"/>
    <w:rsid w:val="00464313"/>
    <w:rsid w:val="004644AB"/>
    <w:rsid w:val="0046458A"/>
    <w:rsid w:val="004646C4"/>
    <w:rsid w:val="00464D69"/>
    <w:rsid w:val="00464D79"/>
    <w:rsid w:val="00465891"/>
    <w:rsid w:val="00465AA5"/>
    <w:rsid w:val="00465AFF"/>
    <w:rsid w:val="00465CA6"/>
    <w:rsid w:val="00465D77"/>
    <w:rsid w:val="00465DE7"/>
    <w:rsid w:val="00465FA5"/>
    <w:rsid w:val="00466144"/>
    <w:rsid w:val="0046625D"/>
    <w:rsid w:val="004666D0"/>
    <w:rsid w:val="004666DF"/>
    <w:rsid w:val="004666F4"/>
    <w:rsid w:val="00466884"/>
    <w:rsid w:val="00466914"/>
    <w:rsid w:val="00466985"/>
    <w:rsid w:val="00466B2C"/>
    <w:rsid w:val="00466B39"/>
    <w:rsid w:val="00466C4B"/>
    <w:rsid w:val="00467E3D"/>
    <w:rsid w:val="00467F3E"/>
    <w:rsid w:val="00467FF6"/>
    <w:rsid w:val="004700AD"/>
    <w:rsid w:val="0047019D"/>
    <w:rsid w:val="004702CB"/>
    <w:rsid w:val="00470658"/>
    <w:rsid w:val="004707EB"/>
    <w:rsid w:val="00470AED"/>
    <w:rsid w:val="0047116B"/>
    <w:rsid w:val="00471ED4"/>
    <w:rsid w:val="004721C6"/>
    <w:rsid w:val="00472534"/>
    <w:rsid w:val="00472A6A"/>
    <w:rsid w:val="004730AD"/>
    <w:rsid w:val="0047316A"/>
    <w:rsid w:val="00473258"/>
    <w:rsid w:val="0047395C"/>
    <w:rsid w:val="0047396F"/>
    <w:rsid w:val="00473988"/>
    <w:rsid w:val="00473EA5"/>
    <w:rsid w:val="00474199"/>
    <w:rsid w:val="004742C8"/>
    <w:rsid w:val="0047436D"/>
    <w:rsid w:val="00474648"/>
    <w:rsid w:val="00474E6B"/>
    <w:rsid w:val="00474EEC"/>
    <w:rsid w:val="00475238"/>
    <w:rsid w:val="00475349"/>
    <w:rsid w:val="004753BA"/>
    <w:rsid w:val="00475634"/>
    <w:rsid w:val="00475714"/>
    <w:rsid w:val="00475889"/>
    <w:rsid w:val="004759EE"/>
    <w:rsid w:val="00475B13"/>
    <w:rsid w:val="00475CC8"/>
    <w:rsid w:val="00475D25"/>
    <w:rsid w:val="00475D7E"/>
    <w:rsid w:val="00475EA0"/>
    <w:rsid w:val="00476390"/>
    <w:rsid w:val="004763B8"/>
    <w:rsid w:val="00476632"/>
    <w:rsid w:val="004766F0"/>
    <w:rsid w:val="004768BF"/>
    <w:rsid w:val="00476D45"/>
    <w:rsid w:val="00476F1F"/>
    <w:rsid w:val="004770EC"/>
    <w:rsid w:val="0047712C"/>
    <w:rsid w:val="0047724D"/>
    <w:rsid w:val="00477310"/>
    <w:rsid w:val="00477511"/>
    <w:rsid w:val="004778B7"/>
    <w:rsid w:val="00477B8F"/>
    <w:rsid w:val="00477C41"/>
    <w:rsid w:val="00477DD7"/>
    <w:rsid w:val="00477E0F"/>
    <w:rsid w:val="00477E56"/>
    <w:rsid w:val="004800CA"/>
    <w:rsid w:val="00480458"/>
    <w:rsid w:val="00480526"/>
    <w:rsid w:val="00480F07"/>
    <w:rsid w:val="00480F88"/>
    <w:rsid w:val="00481333"/>
    <w:rsid w:val="004813A3"/>
    <w:rsid w:val="00481493"/>
    <w:rsid w:val="004816C8"/>
    <w:rsid w:val="00481A6D"/>
    <w:rsid w:val="00481A79"/>
    <w:rsid w:val="00481AC3"/>
    <w:rsid w:val="00481EFE"/>
    <w:rsid w:val="00482563"/>
    <w:rsid w:val="004825CC"/>
    <w:rsid w:val="00482A36"/>
    <w:rsid w:val="00482D90"/>
    <w:rsid w:val="00482F9F"/>
    <w:rsid w:val="0048388A"/>
    <w:rsid w:val="004838ED"/>
    <w:rsid w:val="00483961"/>
    <w:rsid w:val="00483AC5"/>
    <w:rsid w:val="00483E31"/>
    <w:rsid w:val="00484030"/>
    <w:rsid w:val="00484120"/>
    <w:rsid w:val="00484431"/>
    <w:rsid w:val="00484620"/>
    <w:rsid w:val="004846BD"/>
    <w:rsid w:val="004847A3"/>
    <w:rsid w:val="00484B41"/>
    <w:rsid w:val="00484C8B"/>
    <w:rsid w:val="00484EDE"/>
    <w:rsid w:val="00485509"/>
    <w:rsid w:val="00485537"/>
    <w:rsid w:val="004856B8"/>
    <w:rsid w:val="00485730"/>
    <w:rsid w:val="00485775"/>
    <w:rsid w:val="0048601F"/>
    <w:rsid w:val="00486077"/>
    <w:rsid w:val="00486337"/>
    <w:rsid w:val="004863AC"/>
    <w:rsid w:val="0048655D"/>
    <w:rsid w:val="0048688D"/>
    <w:rsid w:val="0048692A"/>
    <w:rsid w:val="00486D40"/>
    <w:rsid w:val="00486D52"/>
    <w:rsid w:val="00486DE2"/>
    <w:rsid w:val="00487281"/>
    <w:rsid w:val="004875EE"/>
    <w:rsid w:val="0048770F"/>
    <w:rsid w:val="004877F0"/>
    <w:rsid w:val="00487D76"/>
    <w:rsid w:val="00487EA9"/>
    <w:rsid w:val="00487FDB"/>
    <w:rsid w:val="004900C7"/>
    <w:rsid w:val="004901B3"/>
    <w:rsid w:val="0049046D"/>
    <w:rsid w:val="00490672"/>
    <w:rsid w:val="0049072B"/>
    <w:rsid w:val="004907D5"/>
    <w:rsid w:val="004908DD"/>
    <w:rsid w:val="00490975"/>
    <w:rsid w:val="00490D68"/>
    <w:rsid w:val="00491104"/>
    <w:rsid w:val="00491184"/>
    <w:rsid w:val="00491417"/>
    <w:rsid w:val="004915F0"/>
    <w:rsid w:val="00491713"/>
    <w:rsid w:val="00491748"/>
    <w:rsid w:val="004917FF"/>
    <w:rsid w:val="0049196C"/>
    <w:rsid w:val="004919E2"/>
    <w:rsid w:val="00491B8B"/>
    <w:rsid w:val="00491F00"/>
    <w:rsid w:val="00492061"/>
    <w:rsid w:val="004926B4"/>
    <w:rsid w:val="00492745"/>
    <w:rsid w:val="004929DA"/>
    <w:rsid w:val="00492E39"/>
    <w:rsid w:val="0049329D"/>
    <w:rsid w:val="004932F6"/>
    <w:rsid w:val="0049347A"/>
    <w:rsid w:val="004934EB"/>
    <w:rsid w:val="00493919"/>
    <w:rsid w:val="00493954"/>
    <w:rsid w:val="00493A2F"/>
    <w:rsid w:val="00493AA1"/>
    <w:rsid w:val="00494103"/>
    <w:rsid w:val="00494250"/>
    <w:rsid w:val="0049448C"/>
    <w:rsid w:val="00494646"/>
    <w:rsid w:val="004947DC"/>
    <w:rsid w:val="004947FC"/>
    <w:rsid w:val="00494988"/>
    <w:rsid w:val="00494C7F"/>
    <w:rsid w:val="00494CAD"/>
    <w:rsid w:val="004950FE"/>
    <w:rsid w:val="0049541A"/>
    <w:rsid w:val="0049550E"/>
    <w:rsid w:val="00495563"/>
    <w:rsid w:val="004955B5"/>
    <w:rsid w:val="00495602"/>
    <w:rsid w:val="004957C7"/>
    <w:rsid w:val="00495B64"/>
    <w:rsid w:val="00495B90"/>
    <w:rsid w:val="0049608F"/>
    <w:rsid w:val="00496311"/>
    <w:rsid w:val="0049647F"/>
    <w:rsid w:val="0049649F"/>
    <w:rsid w:val="0049662A"/>
    <w:rsid w:val="00496645"/>
    <w:rsid w:val="00496A2E"/>
    <w:rsid w:val="00496E6E"/>
    <w:rsid w:val="00497054"/>
    <w:rsid w:val="004972B1"/>
    <w:rsid w:val="00497389"/>
    <w:rsid w:val="004977DF"/>
    <w:rsid w:val="00497D73"/>
    <w:rsid w:val="004A0020"/>
    <w:rsid w:val="004A0309"/>
    <w:rsid w:val="004A0749"/>
    <w:rsid w:val="004A09A4"/>
    <w:rsid w:val="004A0A20"/>
    <w:rsid w:val="004A0F2A"/>
    <w:rsid w:val="004A12EE"/>
    <w:rsid w:val="004A13CA"/>
    <w:rsid w:val="004A14BA"/>
    <w:rsid w:val="004A164B"/>
    <w:rsid w:val="004A1D88"/>
    <w:rsid w:val="004A1FE6"/>
    <w:rsid w:val="004A255E"/>
    <w:rsid w:val="004A29F8"/>
    <w:rsid w:val="004A318B"/>
    <w:rsid w:val="004A3610"/>
    <w:rsid w:val="004A38D4"/>
    <w:rsid w:val="004A3BCD"/>
    <w:rsid w:val="004A3CC8"/>
    <w:rsid w:val="004A422B"/>
    <w:rsid w:val="004A46CC"/>
    <w:rsid w:val="004A47EF"/>
    <w:rsid w:val="004A49B9"/>
    <w:rsid w:val="004A4AAE"/>
    <w:rsid w:val="004A4ADA"/>
    <w:rsid w:val="004A4FF5"/>
    <w:rsid w:val="004A5239"/>
    <w:rsid w:val="004A5251"/>
    <w:rsid w:val="004A54A6"/>
    <w:rsid w:val="004A552F"/>
    <w:rsid w:val="004A55A8"/>
    <w:rsid w:val="004A5878"/>
    <w:rsid w:val="004A589C"/>
    <w:rsid w:val="004A5935"/>
    <w:rsid w:val="004A5CD3"/>
    <w:rsid w:val="004A5E38"/>
    <w:rsid w:val="004A6167"/>
    <w:rsid w:val="004A6187"/>
    <w:rsid w:val="004A61ED"/>
    <w:rsid w:val="004A6668"/>
    <w:rsid w:val="004A66A0"/>
    <w:rsid w:val="004A66C0"/>
    <w:rsid w:val="004A6732"/>
    <w:rsid w:val="004A6A06"/>
    <w:rsid w:val="004A6DB4"/>
    <w:rsid w:val="004A6FC1"/>
    <w:rsid w:val="004A7115"/>
    <w:rsid w:val="004A712C"/>
    <w:rsid w:val="004A735E"/>
    <w:rsid w:val="004A7704"/>
    <w:rsid w:val="004A7955"/>
    <w:rsid w:val="004A798D"/>
    <w:rsid w:val="004A7A6C"/>
    <w:rsid w:val="004A7E0E"/>
    <w:rsid w:val="004A7FB4"/>
    <w:rsid w:val="004B0197"/>
    <w:rsid w:val="004B02B2"/>
    <w:rsid w:val="004B04C1"/>
    <w:rsid w:val="004B05D0"/>
    <w:rsid w:val="004B0DA0"/>
    <w:rsid w:val="004B0ED8"/>
    <w:rsid w:val="004B0F12"/>
    <w:rsid w:val="004B1344"/>
    <w:rsid w:val="004B1BFC"/>
    <w:rsid w:val="004B1C67"/>
    <w:rsid w:val="004B1E4A"/>
    <w:rsid w:val="004B1FC3"/>
    <w:rsid w:val="004B24FC"/>
    <w:rsid w:val="004B2871"/>
    <w:rsid w:val="004B29C4"/>
    <w:rsid w:val="004B2C30"/>
    <w:rsid w:val="004B2CB4"/>
    <w:rsid w:val="004B30BB"/>
    <w:rsid w:val="004B3542"/>
    <w:rsid w:val="004B3B84"/>
    <w:rsid w:val="004B3C52"/>
    <w:rsid w:val="004B3E55"/>
    <w:rsid w:val="004B400F"/>
    <w:rsid w:val="004B4341"/>
    <w:rsid w:val="004B43C8"/>
    <w:rsid w:val="004B4410"/>
    <w:rsid w:val="004B4438"/>
    <w:rsid w:val="004B44A4"/>
    <w:rsid w:val="004B4A5E"/>
    <w:rsid w:val="004B4BEF"/>
    <w:rsid w:val="004B4C48"/>
    <w:rsid w:val="004B5373"/>
    <w:rsid w:val="004B56A2"/>
    <w:rsid w:val="004B59E7"/>
    <w:rsid w:val="004B5E4E"/>
    <w:rsid w:val="004B5EC6"/>
    <w:rsid w:val="004B630E"/>
    <w:rsid w:val="004B64B0"/>
    <w:rsid w:val="004B66C1"/>
    <w:rsid w:val="004B6AA2"/>
    <w:rsid w:val="004B6C67"/>
    <w:rsid w:val="004B6F7C"/>
    <w:rsid w:val="004B73C1"/>
    <w:rsid w:val="004B7816"/>
    <w:rsid w:val="004B7875"/>
    <w:rsid w:val="004B79E4"/>
    <w:rsid w:val="004B7BD2"/>
    <w:rsid w:val="004B7E0A"/>
    <w:rsid w:val="004C00C0"/>
    <w:rsid w:val="004C0757"/>
    <w:rsid w:val="004C07AC"/>
    <w:rsid w:val="004C091C"/>
    <w:rsid w:val="004C0A45"/>
    <w:rsid w:val="004C0C33"/>
    <w:rsid w:val="004C0C70"/>
    <w:rsid w:val="004C0EA1"/>
    <w:rsid w:val="004C10C4"/>
    <w:rsid w:val="004C1151"/>
    <w:rsid w:val="004C1197"/>
    <w:rsid w:val="004C121B"/>
    <w:rsid w:val="004C1276"/>
    <w:rsid w:val="004C14D1"/>
    <w:rsid w:val="004C16E2"/>
    <w:rsid w:val="004C17C2"/>
    <w:rsid w:val="004C1927"/>
    <w:rsid w:val="004C1A69"/>
    <w:rsid w:val="004C1E06"/>
    <w:rsid w:val="004C1FA0"/>
    <w:rsid w:val="004C1FC6"/>
    <w:rsid w:val="004C23D7"/>
    <w:rsid w:val="004C280F"/>
    <w:rsid w:val="004C28E7"/>
    <w:rsid w:val="004C2BDD"/>
    <w:rsid w:val="004C2BED"/>
    <w:rsid w:val="004C2F83"/>
    <w:rsid w:val="004C3110"/>
    <w:rsid w:val="004C32D1"/>
    <w:rsid w:val="004C3434"/>
    <w:rsid w:val="004C3AB9"/>
    <w:rsid w:val="004C3C3F"/>
    <w:rsid w:val="004C3CA2"/>
    <w:rsid w:val="004C3D16"/>
    <w:rsid w:val="004C3FC6"/>
    <w:rsid w:val="004C3FF7"/>
    <w:rsid w:val="004C40C1"/>
    <w:rsid w:val="004C40E3"/>
    <w:rsid w:val="004C4356"/>
    <w:rsid w:val="004C45A4"/>
    <w:rsid w:val="004C4907"/>
    <w:rsid w:val="004C4998"/>
    <w:rsid w:val="004C49EB"/>
    <w:rsid w:val="004C4D8E"/>
    <w:rsid w:val="004C50EE"/>
    <w:rsid w:val="004C5439"/>
    <w:rsid w:val="004C5486"/>
    <w:rsid w:val="004C5528"/>
    <w:rsid w:val="004C5599"/>
    <w:rsid w:val="004C56E8"/>
    <w:rsid w:val="004C5856"/>
    <w:rsid w:val="004C588B"/>
    <w:rsid w:val="004C5890"/>
    <w:rsid w:val="004C5910"/>
    <w:rsid w:val="004C5D94"/>
    <w:rsid w:val="004C64BE"/>
    <w:rsid w:val="004C6660"/>
    <w:rsid w:val="004C698D"/>
    <w:rsid w:val="004C6BBD"/>
    <w:rsid w:val="004C6E14"/>
    <w:rsid w:val="004C6EC7"/>
    <w:rsid w:val="004C72DB"/>
    <w:rsid w:val="004C7330"/>
    <w:rsid w:val="004C76DD"/>
    <w:rsid w:val="004C78F6"/>
    <w:rsid w:val="004C7CA5"/>
    <w:rsid w:val="004C7CBC"/>
    <w:rsid w:val="004C7EF5"/>
    <w:rsid w:val="004D01FE"/>
    <w:rsid w:val="004D0371"/>
    <w:rsid w:val="004D06F2"/>
    <w:rsid w:val="004D09F9"/>
    <w:rsid w:val="004D0A17"/>
    <w:rsid w:val="004D0F2C"/>
    <w:rsid w:val="004D17BF"/>
    <w:rsid w:val="004D1834"/>
    <w:rsid w:val="004D1B13"/>
    <w:rsid w:val="004D1DAD"/>
    <w:rsid w:val="004D1EC2"/>
    <w:rsid w:val="004D1FE4"/>
    <w:rsid w:val="004D235C"/>
    <w:rsid w:val="004D2807"/>
    <w:rsid w:val="004D2857"/>
    <w:rsid w:val="004D2863"/>
    <w:rsid w:val="004D2A83"/>
    <w:rsid w:val="004D2ABC"/>
    <w:rsid w:val="004D2AF6"/>
    <w:rsid w:val="004D2BCD"/>
    <w:rsid w:val="004D2D9A"/>
    <w:rsid w:val="004D2DFB"/>
    <w:rsid w:val="004D2E46"/>
    <w:rsid w:val="004D2EDB"/>
    <w:rsid w:val="004D33B7"/>
    <w:rsid w:val="004D355C"/>
    <w:rsid w:val="004D3765"/>
    <w:rsid w:val="004D3D23"/>
    <w:rsid w:val="004D4020"/>
    <w:rsid w:val="004D405B"/>
    <w:rsid w:val="004D423E"/>
    <w:rsid w:val="004D4301"/>
    <w:rsid w:val="004D4491"/>
    <w:rsid w:val="004D4498"/>
    <w:rsid w:val="004D46B8"/>
    <w:rsid w:val="004D472B"/>
    <w:rsid w:val="004D4868"/>
    <w:rsid w:val="004D48E9"/>
    <w:rsid w:val="004D50B1"/>
    <w:rsid w:val="004D54AB"/>
    <w:rsid w:val="004D5C5B"/>
    <w:rsid w:val="004D5D18"/>
    <w:rsid w:val="004D60A6"/>
    <w:rsid w:val="004D668F"/>
    <w:rsid w:val="004D6B2A"/>
    <w:rsid w:val="004D6CB2"/>
    <w:rsid w:val="004D6E72"/>
    <w:rsid w:val="004D6EE5"/>
    <w:rsid w:val="004D72C9"/>
    <w:rsid w:val="004D764B"/>
    <w:rsid w:val="004D7654"/>
    <w:rsid w:val="004D7752"/>
    <w:rsid w:val="004D7982"/>
    <w:rsid w:val="004D79CD"/>
    <w:rsid w:val="004D7D77"/>
    <w:rsid w:val="004D7DF4"/>
    <w:rsid w:val="004D7DFB"/>
    <w:rsid w:val="004D7F0D"/>
    <w:rsid w:val="004E03C9"/>
    <w:rsid w:val="004E03EB"/>
    <w:rsid w:val="004E0438"/>
    <w:rsid w:val="004E06D0"/>
    <w:rsid w:val="004E0A2C"/>
    <w:rsid w:val="004E0DD2"/>
    <w:rsid w:val="004E0E78"/>
    <w:rsid w:val="004E1329"/>
    <w:rsid w:val="004E18B3"/>
    <w:rsid w:val="004E1AB9"/>
    <w:rsid w:val="004E1CD5"/>
    <w:rsid w:val="004E2134"/>
    <w:rsid w:val="004E21B5"/>
    <w:rsid w:val="004E22C8"/>
    <w:rsid w:val="004E254E"/>
    <w:rsid w:val="004E2572"/>
    <w:rsid w:val="004E29E2"/>
    <w:rsid w:val="004E2B1D"/>
    <w:rsid w:val="004E2C92"/>
    <w:rsid w:val="004E2CB4"/>
    <w:rsid w:val="004E3534"/>
    <w:rsid w:val="004E39EB"/>
    <w:rsid w:val="004E3A8F"/>
    <w:rsid w:val="004E3DF0"/>
    <w:rsid w:val="004E4574"/>
    <w:rsid w:val="004E45DE"/>
    <w:rsid w:val="004E474D"/>
    <w:rsid w:val="004E4914"/>
    <w:rsid w:val="004E4939"/>
    <w:rsid w:val="004E5101"/>
    <w:rsid w:val="004E5556"/>
    <w:rsid w:val="004E5C34"/>
    <w:rsid w:val="004E5E73"/>
    <w:rsid w:val="004E62AF"/>
    <w:rsid w:val="004E6358"/>
    <w:rsid w:val="004E645E"/>
    <w:rsid w:val="004E6519"/>
    <w:rsid w:val="004E6571"/>
    <w:rsid w:val="004E6677"/>
    <w:rsid w:val="004E6683"/>
    <w:rsid w:val="004E688E"/>
    <w:rsid w:val="004E68D5"/>
    <w:rsid w:val="004E6950"/>
    <w:rsid w:val="004E69F3"/>
    <w:rsid w:val="004E6B4E"/>
    <w:rsid w:val="004E6C8E"/>
    <w:rsid w:val="004E6D4C"/>
    <w:rsid w:val="004E7010"/>
    <w:rsid w:val="004E766D"/>
    <w:rsid w:val="004E797F"/>
    <w:rsid w:val="004E79D9"/>
    <w:rsid w:val="004E7FF5"/>
    <w:rsid w:val="004F01E9"/>
    <w:rsid w:val="004F02C4"/>
    <w:rsid w:val="004F03D0"/>
    <w:rsid w:val="004F0633"/>
    <w:rsid w:val="004F06DC"/>
    <w:rsid w:val="004F0A90"/>
    <w:rsid w:val="004F0D56"/>
    <w:rsid w:val="004F1035"/>
    <w:rsid w:val="004F1308"/>
    <w:rsid w:val="004F13DA"/>
    <w:rsid w:val="004F184B"/>
    <w:rsid w:val="004F18C4"/>
    <w:rsid w:val="004F1A51"/>
    <w:rsid w:val="004F1ACB"/>
    <w:rsid w:val="004F1AEC"/>
    <w:rsid w:val="004F1E0D"/>
    <w:rsid w:val="004F1EC6"/>
    <w:rsid w:val="004F1F50"/>
    <w:rsid w:val="004F216F"/>
    <w:rsid w:val="004F2245"/>
    <w:rsid w:val="004F255C"/>
    <w:rsid w:val="004F269A"/>
    <w:rsid w:val="004F28C5"/>
    <w:rsid w:val="004F29D6"/>
    <w:rsid w:val="004F2A4F"/>
    <w:rsid w:val="004F2BEB"/>
    <w:rsid w:val="004F2C0A"/>
    <w:rsid w:val="004F3064"/>
    <w:rsid w:val="004F3181"/>
    <w:rsid w:val="004F3499"/>
    <w:rsid w:val="004F34B1"/>
    <w:rsid w:val="004F34FB"/>
    <w:rsid w:val="004F35DD"/>
    <w:rsid w:val="004F37C0"/>
    <w:rsid w:val="004F39CA"/>
    <w:rsid w:val="004F3BC0"/>
    <w:rsid w:val="004F3E40"/>
    <w:rsid w:val="004F3F2A"/>
    <w:rsid w:val="004F3FFA"/>
    <w:rsid w:val="004F42B0"/>
    <w:rsid w:val="004F42DF"/>
    <w:rsid w:val="004F4584"/>
    <w:rsid w:val="004F478A"/>
    <w:rsid w:val="004F480C"/>
    <w:rsid w:val="004F49C3"/>
    <w:rsid w:val="004F4C13"/>
    <w:rsid w:val="004F5B8F"/>
    <w:rsid w:val="004F5D27"/>
    <w:rsid w:val="004F5EB6"/>
    <w:rsid w:val="004F5FBE"/>
    <w:rsid w:val="004F6040"/>
    <w:rsid w:val="004F60CE"/>
    <w:rsid w:val="004F60FD"/>
    <w:rsid w:val="004F6107"/>
    <w:rsid w:val="004F6208"/>
    <w:rsid w:val="004F6244"/>
    <w:rsid w:val="004F6469"/>
    <w:rsid w:val="004F6732"/>
    <w:rsid w:val="004F6827"/>
    <w:rsid w:val="004F6D10"/>
    <w:rsid w:val="004F6D5A"/>
    <w:rsid w:val="004F7335"/>
    <w:rsid w:val="004F748F"/>
    <w:rsid w:val="004F74CB"/>
    <w:rsid w:val="004F74EC"/>
    <w:rsid w:val="004F753B"/>
    <w:rsid w:val="004F798B"/>
    <w:rsid w:val="00500064"/>
    <w:rsid w:val="0050036B"/>
    <w:rsid w:val="005005D2"/>
    <w:rsid w:val="00500BBA"/>
    <w:rsid w:val="00500F9E"/>
    <w:rsid w:val="00501133"/>
    <w:rsid w:val="0050141C"/>
    <w:rsid w:val="0050145A"/>
    <w:rsid w:val="0050161C"/>
    <w:rsid w:val="00501737"/>
    <w:rsid w:val="00501773"/>
    <w:rsid w:val="00501A28"/>
    <w:rsid w:val="00501B01"/>
    <w:rsid w:val="00501C50"/>
    <w:rsid w:val="00501D62"/>
    <w:rsid w:val="00501D80"/>
    <w:rsid w:val="00501D84"/>
    <w:rsid w:val="00501EF7"/>
    <w:rsid w:val="00501F70"/>
    <w:rsid w:val="00502642"/>
    <w:rsid w:val="00502E1E"/>
    <w:rsid w:val="00502F1A"/>
    <w:rsid w:val="00502FCB"/>
    <w:rsid w:val="005031DB"/>
    <w:rsid w:val="005032D6"/>
    <w:rsid w:val="00503468"/>
    <w:rsid w:val="005034E0"/>
    <w:rsid w:val="00503559"/>
    <w:rsid w:val="005037C7"/>
    <w:rsid w:val="00503A7D"/>
    <w:rsid w:val="00503B52"/>
    <w:rsid w:val="00503BC8"/>
    <w:rsid w:val="00503CD5"/>
    <w:rsid w:val="00504006"/>
    <w:rsid w:val="005041D3"/>
    <w:rsid w:val="005042C3"/>
    <w:rsid w:val="00504552"/>
    <w:rsid w:val="00504691"/>
    <w:rsid w:val="005046AC"/>
    <w:rsid w:val="00504711"/>
    <w:rsid w:val="00504C9F"/>
    <w:rsid w:val="005051EC"/>
    <w:rsid w:val="00505265"/>
    <w:rsid w:val="00505430"/>
    <w:rsid w:val="005055A2"/>
    <w:rsid w:val="00505699"/>
    <w:rsid w:val="0050586B"/>
    <w:rsid w:val="00505A4A"/>
    <w:rsid w:val="00505DEF"/>
    <w:rsid w:val="00505EA2"/>
    <w:rsid w:val="00506101"/>
    <w:rsid w:val="0050639A"/>
    <w:rsid w:val="0050676A"/>
    <w:rsid w:val="00506C82"/>
    <w:rsid w:val="00506D1E"/>
    <w:rsid w:val="00506F2A"/>
    <w:rsid w:val="00507016"/>
    <w:rsid w:val="005070E8"/>
    <w:rsid w:val="00507575"/>
    <w:rsid w:val="00507617"/>
    <w:rsid w:val="005078DD"/>
    <w:rsid w:val="00507A5F"/>
    <w:rsid w:val="00507ABF"/>
    <w:rsid w:val="00507ADC"/>
    <w:rsid w:val="00507D1F"/>
    <w:rsid w:val="00507F3B"/>
    <w:rsid w:val="00507F53"/>
    <w:rsid w:val="00507FC8"/>
    <w:rsid w:val="00510029"/>
    <w:rsid w:val="00510136"/>
    <w:rsid w:val="00510219"/>
    <w:rsid w:val="0051023E"/>
    <w:rsid w:val="00510415"/>
    <w:rsid w:val="0051050F"/>
    <w:rsid w:val="005105AE"/>
    <w:rsid w:val="00510648"/>
    <w:rsid w:val="00510812"/>
    <w:rsid w:val="00510B7B"/>
    <w:rsid w:val="00510DF6"/>
    <w:rsid w:val="00510F6F"/>
    <w:rsid w:val="00511047"/>
    <w:rsid w:val="0051132B"/>
    <w:rsid w:val="00511370"/>
    <w:rsid w:val="0051137B"/>
    <w:rsid w:val="005115FE"/>
    <w:rsid w:val="0051182D"/>
    <w:rsid w:val="00511A4C"/>
    <w:rsid w:val="00511AE2"/>
    <w:rsid w:val="00511C40"/>
    <w:rsid w:val="00512173"/>
    <w:rsid w:val="00512229"/>
    <w:rsid w:val="005122B6"/>
    <w:rsid w:val="005125CD"/>
    <w:rsid w:val="005126AB"/>
    <w:rsid w:val="00512781"/>
    <w:rsid w:val="005128AC"/>
    <w:rsid w:val="00512D3C"/>
    <w:rsid w:val="00512DDE"/>
    <w:rsid w:val="00512EEF"/>
    <w:rsid w:val="0051346B"/>
    <w:rsid w:val="005134E9"/>
    <w:rsid w:val="00513502"/>
    <w:rsid w:val="00513701"/>
    <w:rsid w:val="00513920"/>
    <w:rsid w:val="00513CE5"/>
    <w:rsid w:val="00513D62"/>
    <w:rsid w:val="0051421A"/>
    <w:rsid w:val="00514273"/>
    <w:rsid w:val="0051429C"/>
    <w:rsid w:val="0051468D"/>
    <w:rsid w:val="0051497B"/>
    <w:rsid w:val="00514ADA"/>
    <w:rsid w:val="00514AEC"/>
    <w:rsid w:val="00514B3C"/>
    <w:rsid w:val="00514C1D"/>
    <w:rsid w:val="00514C87"/>
    <w:rsid w:val="0051508A"/>
    <w:rsid w:val="005151CA"/>
    <w:rsid w:val="00515263"/>
    <w:rsid w:val="00515B3B"/>
    <w:rsid w:val="00515F18"/>
    <w:rsid w:val="00516988"/>
    <w:rsid w:val="00516B8E"/>
    <w:rsid w:val="005170B4"/>
    <w:rsid w:val="005170FF"/>
    <w:rsid w:val="005171CB"/>
    <w:rsid w:val="0051731E"/>
    <w:rsid w:val="0051733D"/>
    <w:rsid w:val="0051739C"/>
    <w:rsid w:val="00517574"/>
    <w:rsid w:val="00517D80"/>
    <w:rsid w:val="00517F11"/>
    <w:rsid w:val="00520024"/>
    <w:rsid w:val="0052008C"/>
    <w:rsid w:val="00520487"/>
    <w:rsid w:val="00520C56"/>
    <w:rsid w:val="00520D46"/>
    <w:rsid w:val="00520F59"/>
    <w:rsid w:val="005210E8"/>
    <w:rsid w:val="005210EC"/>
    <w:rsid w:val="005213D6"/>
    <w:rsid w:val="00521693"/>
    <w:rsid w:val="00521979"/>
    <w:rsid w:val="00521B15"/>
    <w:rsid w:val="00521BD2"/>
    <w:rsid w:val="00521C1E"/>
    <w:rsid w:val="00521D23"/>
    <w:rsid w:val="00521FFC"/>
    <w:rsid w:val="005224E9"/>
    <w:rsid w:val="00522A45"/>
    <w:rsid w:val="00522AA4"/>
    <w:rsid w:val="00522CCF"/>
    <w:rsid w:val="00522DB2"/>
    <w:rsid w:val="00522E1E"/>
    <w:rsid w:val="00523602"/>
    <w:rsid w:val="005236B7"/>
    <w:rsid w:val="0052390C"/>
    <w:rsid w:val="00523AA5"/>
    <w:rsid w:val="00523C53"/>
    <w:rsid w:val="00523FC0"/>
    <w:rsid w:val="00524272"/>
    <w:rsid w:val="0052430C"/>
    <w:rsid w:val="00524853"/>
    <w:rsid w:val="00524BA8"/>
    <w:rsid w:val="00524DC1"/>
    <w:rsid w:val="00525677"/>
    <w:rsid w:val="0052574C"/>
    <w:rsid w:val="0052579D"/>
    <w:rsid w:val="005259CC"/>
    <w:rsid w:val="00525B32"/>
    <w:rsid w:val="00525C10"/>
    <w:rsid w:val="005260D7"/>
    <w:rsid w:val="0052666E"/>
    <w:rsid w:val="00526C13"/>
    <w:rsid w:val="0052706E"/>
    <w:rsid w:val="0052737C"/>
    <w:rsid w:val="0052750A"/>
    <w:rsid w:val="00527B9C"/>
    <w:rsid w:val="00527E7E"/>
    <w:rsid w:val="00527F6C"/>
    <w:rsid w:val="00527FF4"/>
    <w:rsid w:val="0053005F"/>
    <w:rsid w:val="00530144"/>
    <w:rsid w:val="0053047B"/>
    <w:rsid w:val="005304F7"/>
    <w:rsid w:val="00530996"/>
    <w:rsid w:val="005309F4"/>
    <w:rsid w:val="00530A91"/>
    <w:rsid w:val="00530C88"/>
    <w:rsid w:val="00530D5A"/>
    <w:rsid w:val="005310D4"/>
    <w:rsid w:val="00531248"/>
    <w:rsid w:val="005315DB"/>
    <w:rsid w:val="00531965"/>
    <w:rsid w:val="0053197E"/>
    <w:rsid w:val="00531F50"/>
    <w:rsid w:val="005324E5"/>
    <w:rsid w:val="0053265F"/>
    <w:rsid w:val="00532753"/>
    <w:rsid w:val="00532D49"/>
    <w:rsid w:val="00532DC9"/>
    <w:rsid w:val="0053308C"/>
    <w:rsid w:val="00533096"/>
    <w:rsid w:val="00533163"/>
    <w:rsid w:val="005335AA"/>
    <w:rsid w:val="0053388E"/>
    <w:rsid w:val="00533AD7"/>
    <w:rsid w:val="00533B93"/>
    <w:rsid w:val="00533CD2"/>
    <w:rsid w:val="00533E4D"/>
    <w:rsid w:val="00534272"/>
    <w:rsid w:val="00534413"/>
    <w:rsid w:val="005344EE"/>
    <w:rsid w:val="00534807"/>
    <w:rsid w:val="00534C05"/>
    <w:rsid w:val="0053508C"/>
    <w:rsid w:val="005350F4"/>
    <w:rsid w:val="00535601"/>
    <w:rsid w:val="00535C9E"/>
    <w:rsid w:val="00535DE0"/>
    <w:rsid w:val="005360BF"/>
    <w:rsid w:val="0053623D"/>
    <w:rsid w:val="0053627C"/>
    <w:rsid w:val="005363B5"/>
    <w:rsid w:val="00536419"/>
    <w:rsid w:val="0053658F"/>
    <w:rsid w:val="0053682F"/>
    <w:rsid w:val="00536A07"/>
    <w:rsid w:val="00536A3C"/>
    <w:rsid w:val="00536A67"/>
    <w:rsid w:val="00536BA8"/>
    <w:rsid w:val="00536C16"/>
    <w:rsid w:val="00536C6D"/>
    <w:rsid w:val="00537EAD"/>
    <w:rsid w:val="00540060"/>
    <w:rsid w:val="0054013F"/>
    <w:rsid w:val="0054059A"/>
    <w:rsid w:val="005405A1"/>
    <w:rsid w:val="00540837"/>
    <w:rsid w:val="00540981"/>
    <w:rsid w:val="005409DD"/>
    <w:rsid w:val="00540BA3"/>
    <w:rsid w:val="00540C94"/>
    <w:rsid w:val="00540EC4"/>
    <w:rsid w:val="005410AF"/>
    <w:rsid w:val="00541567"/>
    <w:rsid w:val="005416F0"/>
    <w:rsid w:val="00541C33"/>
    <w:rsid w:val="00541E08"/>
    <w:rsid w:val="00541E26"/>
    <w:rsid w:val="0054222E"/>
    <w:rsid w:val="0054226D"/>
    <w:rsid w:val="005424B3"/>
    <w:rsid w:val="0054258C"/>
    <w:rsid w:val="0054261A"/>
    <w:rsid w:val="00542677"/>
    <w:rsid w:val="005428D0"/>
    <w:rsid w:val="00542B69"/>
    <w:rsid w:val="00542C1D"/>
    <w:rsid w:val="00543184"/>
    <w:rsid w:val="005431D4"/>
    <w:rsid w:val="00543307"/>
    <w:rsid w:val="00543888"/>
    <w:rsid w:val="0054391C"/>
    <w:rsid w:val="0054395A"/>
    <w:rsid w:val="005439B0"/>
    <w:rsid w:val="00543BEB"/>
    <w:rsid w:val="00543BF8"/>
    <w:rsid w:val="00543D7D"/>
    <w:rsid w:val="00544009"/>
    <w:rsid w:val="005440FA"/>
    <w:rsid w:val="00544333"/>
    <w:rsid w:val="0054441A"/>
    <w:rsid w:val="005444A0"/>
    <w:rsid w:val="0054463F"/>
    <w:rsid w:val="005447C3"/>
    <w:rsid w:val="00544987"/>
    <w:rsid w:val="00544D6C"/>
    <w:rsid w:val="005450ED"/>
    <w:rsid w:val="00545246"/>
    <w:rsid w:val="00545345"/>
    <w:rsid w:val="005453AE"/>
    <w:rsid w:val="005455A6"/>
    <w:rsid w:val="005458A6"/>
    <w:rsid w:val="00545A48"/>
    <w:rsid w:val="00545AEC"/>
    <w:rsid w:val="00545AFF"/>
    <w:rsid w:val="00545C03"/>
    <w:rsid w:val="00545CCA"/>
    <w:rsid w:val="00545DB8"/>
    <w:rsid w:val="00545EA6"/>
    <w:rsid w:val="00545FC1"/>
    <w:rsid w:val="005463EB"/>
    <w:rsid w:val="00546997"/>
    <w:rsid w:val="00547112"/>
    <w:rsid w:val="00547A3D"/>
    <w:rsid w:val="00547B5B"/>
    <w:rsid w:val="00547C6A"/>
    <w:rsid w:val="00547F50"/>
    <w:rsid w:val="00547F63"/>
    <w:rsid w:val="0055015D"/>
    <w:rsid w:val="005502B7"/>
    <w:rsid w:val="00550E01"/>
    <w:rsid w:val="0055116D"/>
    <w:rsid w:val="00551206"/>
    <w:rsid w:val="00551249"/>
    <w:rsid w:val="00551449"/>
    <w:rsid w:val="00551874"/>
    <w:rsid w:val="00551AD1"/>
    <w:rsid w:val="00551B85"/>
    <w:rsid w:val="00551C2B"/>
    <w:rsid w:val="00551CFB"/>
    <w:rsid w:val="00551E00"/>
    <w:rsid w:val="00551EDB"/>
    <w:rsid w:val="00551EFB"/>
    <w:rsid w:val="00552340"/>
    <w:rsid w:val="005524B4"/>
    <w:rsid w:val="0055258D"/>
    <w:rsid w:val="00552792"/>
    <w:rsid w:val="00552AF0"/>
    <w:rsid w:val="00552EFE"/>
    <w:rsid w:val="00552F06"/>
    <w:rsid w:val="00552F77"/>
    <w:rsid w:val="00553381"/>
    <w:rsid w:val="005538D7"/>
    <w:rsid w:val="00553C90"/>
    <w:rsid w:val="00553D9A"/>
    <w:rsid w:val="005543E6"/>
    <w:rsid w:val="00554429"/>
    <w:rsid w:val="005548FA"/>
    <w:rsid w:val="00554985"/>
    <w:rsid w:val="005549A5"/>
    <w:rsid w:val="00554A17"/>
    <w:rsid w:val="00554E6C"/>
    <w:rsid w:val="00555449"/>
    <w:rsid w:val="005555A5"/>
    <w:rsid w:val="00555654"/>
    <w:rsid w:val="00555C1E"/>
    <w:rsid w:val="00555C67"/>
    <w:rsid w:val="00556017"/>
    <w:rsid w:val="005561FF"/>
    <w:rsid w:val="005563CA"/>
    <w:rsid w:val="005567AE"/>
    <w:rsid w:val="00556A2C"/>
    <w:rsid w:val="00556AD0"/>
    <w:rsid w:val="00556B03"/>
    <w:rsid w:val="00556FB9"/>
    <w:rsid w:val="00556FEE"/>
    <w:rsid w:val="00557301"/>
    <w:rsid w:val="0055772F"/>
    <w:rsid w:val="00557AFD"/>
    <w:rsid w:val="00557F0D"/>
    <w:rsid w:val="005607E4"/>
    <w:rsid w:val="005607EE"/>
    <w:rsid w:val="00560952"/>
    <w:rsid w:val="00560B5A"/>
    <w:rsid w:val="005610E2"/>
    <w:rsid w:val="005611F4"/>
    <w:rsid w:val="0056154E"/>
    <w:rsid w:val="00561713"/>
    <w:rsid w:val="0056209C"/>
    <w:rsid w:val="00562585"/>
    <w:rsid w:val="00562712"/>
    <w:rsid w:val="00562949"/>
    <w:rsid w:val="005629A5"/>
    <w:rsid w:val="00562DD3"/>
    <w:rsid w:val="00562E88"/>
    <w:rsid w:val="005633F4"/>
    <w:rsid w:val="005634AB"/>
    <w:rsid w:val="005635DB"/>
    <w:rsid w:val="005639D0"/>
    <w:rsid w:val="00563B83"/>
    <w:rsid w:val="00563BA1"/>
    <w:rsid w:val="00563BAB"/>
    <w:rsid w:val="00563CD5"/>
    <w:rsid w:val="00563DEB"/>
    <w:rsid w:val="00563E05"/>
    <w:rsid w:val="00563EFA"/>
    <w:rsid w:val="00564111"/>
    <w:rsid w:val="0056441A"/>
    <w:rsid w:val="00564502"/>
    <w:rsid w:val="005648FC"/>
    <w:rsid w:val="00564943"/>
    <w:rsid w:val="00564B47"/>
    <w:rsid w:val="00564BA1"/>
    <w:rsid w:val="00564D18"/>
    <w:rsid w:val="00564FAD"/>
    <w:rsid w:val="005650A5"/>
    <w:rsid w:val="00565340"/>
    <w:rsid w:val="00565612"/>
    <w:rsid w:val="00565E29"/>
    <w:rsid w:val="00565E64"/>
    <w:rsid w:val="00565EA7"/>
    <w:rsid w:val="005663E8"/>
    <w:rsid w:val="005666C4"/>
    <w:rsid w:val="0056685C"/>
    <w:rsid w:val="00566924"/>
    <w:rsid w:val="00566C01"/>
    <w:rsid w:val="00566CBD"/>
    <w:rsid w:val="00566E5D"/>
    <w:rsid w:val="00567491"/>
    <w:rsid w:val="005674F1"/>
    <w:rsid w:val="00567975"/>
    <w:rsid w:val="0056797A"/>
    <w:rsid w:val="0056799D"/>
    <w:rsid w:val="00567BAB"/>
    <w:rsid w:val="005703A0"/>
    <w:rsid w:val="005705DD"/>
    <w:rsid w:val="0057077B"/>
    <w:rsid w:val="00571076"/>
    <w:rsid w:val="00571205"/>
    <w:rsid w:val="00571235"/>
    <w:rsid w:val="00571265"/>
    <w:rsid w:val="00571542"/>
    <w:rsid w:val="00571730"/>
    <w:rsid w:val="005718BF"/>
    <w:rsid w:val="00571E0B"/>
    <w:rsid w:val="00572097"/>
    <w:rsid w:val="005723D4"/>
    <w:rsid w:val="005724C2"/>
    <w:rsid w:val="00572772"/>
    <w:rsid w:val="00572ADD"/>
    <w:rsid w:val="00572E96"/>
    <w:rsid w:val="00573026"/>
    <w:rsid w:val="00573065"/>
    <w:rsid w:val="005730DC"/>
    <w:rsid w:val="00573103"/>
    <w:rsid w:val="00573433"/>
    <w:rsid w:val="005739A3"/>
    <w:rsid w:val="00573BDD"/>
    <w:rsid w:val="00573CA9"/>
    <w:rsid w:val="00573D9D"/>
    <w:rsid w:val="0057404E"/>
    <w:rsid w:val="005741BA"/>
    <w:rsid w:val="005742B7"/>
    <w:rsid w:val="005744D0"/>
    <w:rsid w:val="005744DB"/>
    <w:rsid w:val="005745E4"/>
    <w:rsid w:val="00574661"/>
    <w:rsid w:val="00574738"/>
    <w:rsid w:val="005749CC"/>
    <w:rsid w:val="00574E9B"/>
    <w:rsid w:val="00574F69"/>
    <w:rsid w:val="00574FF4"/>
    <w:rsid w:val="0057514E"/>
    <w:rsid w:val="005754BB"/>
    <w:rsid w:val="0057565D"/>
    <w:rsid w:val="00575C25"/>
    <w:rsid w:val="00575D3F"/>
    <w:rsid w:val="00575ECF"/>
    <w:rsid w:val="00575F53"/>
    <w:rsid w:val="00575FA6"/>
    <w:rsid w:val="0057610C"/>
    <w:rsid w:val="0057636F"/>
    <w:rsid w:val="0057666D"/>
    <w:rsid w:val="00576B4D"/>
    <w:rsid w:val="0057711C"/>
    <w:rsid w:val="0057712E"/>
    <w:rsid w:val="0057716B"/>
    <w:rsid w:val="00577897"/>
    <w:rsid w:val="005779CC"/>
    <w:rsid w:val="00580003"/>
    <w:rsid w:val="00580056"/>
    <w:rsid w:val="0058008F"/>
    <w:rsid w:val="0058013A"/>
    <w:rsid w:val="005806D1"/>
    <w:rsid w:val="00580758"/>
    <w:rsid w:val="00580CCA"/>
    <w:rsid w:val="00580DEF"/>
    <w:rsid w:val="00580EB3"/>
    <w:rsid w:val="00581054"/>
    <w:rsid w:val="005811A3"/>
    <w:rsid w:val="00581243"/>
    <w:rsid w:val="00581245"/>
    <w:rsid w:val="0058129E"/>
    <w:rsid w:val="005814B7"/>
    <w:rsid w:val="00581546"/>
    <w:rsid w:val="005816EC"/>
    <w:rsid w:val="00581C38"/>
    <w:rsid w:val="0058210F"/>
    <w:rsid w:val="005822D1"/>
    <w:rsid w:val="00582373"/>
    <w:rsid w:val="005823B4"/>
    <w:rsid w:val="00582489"/>
    <w:rsid w:val="00582556"/>
    <w:rsid w:val="0058283D"/>
    <w:rsid w:val="00582B89"/>
    <w:rsid w:val="00582D4F"/>
    <w:rsid w:val="00582D55"/>
    <w:rsid w:val="00583286"/>
    <w:rsid w:val="005832D3"/>
    <w:rsid w:val="00583540"/>
    <w:rsid w:val="005835FB"/>
    <w:rsid w:val="0058361B"/>
    <w:rsid w:val="00583783"/>
    <w:rsid w:val="00583A88"/>
    <w:rsid w:val="00583F0D"/>
    <w:rsid w:val="00583F7E"/>
    <w:rsid w:val="0058408C"/>
    <w:rsid w:val="00584113"/>
    <w:rsid w:val="0058425A"/>
    <w:rsid w:val="00584378"/>
    <w:rsid w:val="00584522"/>
    <w:rsid w:val="00584A5B"/>
    <w:rsid w:val="00584C2F"/>
    <w:rsid w:val="00584C87"/>
    <w:rsid w:val="0058518D"/>
    <w:rsid w:val="00585192"/>
    <w:rsid w:val="005855B9"/>
    <w:rsid w:val="005859A3"/>
    <w:rsid w:val="00585AC9"/>
    <w:rsid w:val="00585B3A"/>
    <w:rsid w:val="00585DDE"/>
    <w:rsid w:val="00585E12"/>
    <w:rsid w:val="00585E9B"/>
    <w:rsid w:val="00586005"/>
    <w:rsid w:val="0058609B"/>
    <w:rsid w:val="005861D5"/>
    <w:rsid w:val="0058634D"/>
    <w:rsid w:val="00586A69"/>
    <w:rsid w:val="00586A99"/>
    <w:rsid w:val="00586AEF"/>
    <w:rsid w:val="00586B45"/>
    <w:rsid w:val="00586BDD"/>
    <w:rsid w:val="00586C21"/>
    <w:rsid w:val="005871A3"/>
    <w:rsid w:val="005875F0"/>
    <w:rsid w:val="00587679"/>
    <w:rsid w:val="0058781D"/>
    <w:rsid w:val="0059007A"/>
    <w:rsid w:val="005901F5"/>
    <w:rsid w:val="005905CD"/>
    <w:rsid w:val="00590603"/>
    <w:rsid w:val="005906D1"/>
    <w:rsid w:val="00590BBD"/>
    <w:rsid w:val="00590C37"/>
    <w:rsid w:val="005910BE"/>
    <w:rsid w:val="005910DF"/>
    <w:rsid w:val="005913EF"/>
    <w:rsid w:val="00591429"/>
    <w:rsid w:val="00591442"/>
    <w:rsid w:val="005915BC"/>
    <w:rsid w:val="00591624"/>
    <w:rsid w:val="00591881"/>
    <w:rsid w:val="00591ACA"/>
    <w:rsid w:val="00591D9A"/>
    <w:rsid w:val="00591DBA"/>
    <w:rsid w:val="00591F3B"/>
    <w:rsid w:val="005924C6"/>
    <w:rsid w:val="005925D3"/>
    <w:rsid w:val="00592669"/>
    <w:rsid w:val="005926E1"/>
    <w:rsid w:val="00592777"/>
    <w:rsid w:val="00592880"/>
    <w:rsid w:val="0059298C"/>
    <w:rsid w:val="00593036"/>
    <w:rsid w:val="00593165"/>
    <w:rsid w:val="005932C6"/>
    <w:rsid w:val="005933F0"/>
    <w:rsid w:val="005936FF"/>
    <w:rsid w:val="0059376A"/>
    <w:rsid w:val="005939B4"/>
    <w:rsid w:val="00593CE2"/>
    <w:rsid w:val="00593ED6"/>
    <w:rsid w:val="00593FCA"/>
    <w:rsid w:val="00594026"/>
    <w:rsid w:val="00594367"/>
    <w:rsid w:val="005943A5"/>
    <w:rsid w:val="00594493"/>
    <w:rsid w:val="005945B5"/>
    <w:rsid w:val="0059464C"/>
    <w:rsid w:val="00594691"/>
    <w:rsid w:val="005947FC"/>
    <w:rsid w:val="00594CC6"/>
    <w:rsid w:val="00594DA5"/>
    <w:rsid w:val="00595352"/>
    <w:rsid w:val="00595843"/>
    <w:rsid w:val="00595AA2"/>
    <w:rsid w:val="00595E9B"/>
    <w:rsid w:val="005963AC"/>
    <w:rsid w:val="00596442"/>
    <w:rsid w:val="005964A6"/>
    <w:rsid w:val="0059670A"/>
    <w:rsid w:val="0059690C"/>
    <w:rsid w:val="00596EB2"/>
    <w:rsid w:val="00597034"/>
    <w:rsid w:val="00597536"/>
    <w:rsid w:val="005975E0"/>
    <w:rsid w:val="0059788D"/>
    <w:rsid w:val="005979A0"/>
    <w:rsid w:val="00597DE4"/>
    <w:rsid w:val="00597F50"/>
    <w:rsid w:val="00597FB3"/>
    <w:rsid w:val="005A0001"/>
    <w:rsid w:val="005A0692"/>
    <w:rsid w:val="005A07C5"/>
    <w:rsid w:val="005A0815"/>
    <w:rsid w:val="005A0A37"/>
    <w:rsid w:val="005A0BC0"/>
    <w:rsid w:val="005A106E"/>
    <w:rsid w:val="005A10F0"/>
    <w:rsid w:val="005A11C7"/>
    <w:rsid w:val="005A136F"/>
    <w:rsid w:val="005A1613"/>
    <w:rsid w:val="005A186D"/>
    <w:rsid w:val="005A1A38"/>
    <w:rsid w:val="005A1C29"/>
    <w:rsid w:val="005A21C8"/>
    <w:rsid w:val="005A2368"/>
    <w:rsid w:val="005A2608"/>
    <w:rsid w:val="005A2746"/>
    <w:rsid w:val="005A284A"/>
    <w:rsid w:val="005A2A8B"/>
    <w:rsid w:val="005A2AA4"/>
    <w:rsid w:val="005A2AD4"/>
    <w:rsid w:val="005A32CA"/>
    <w:rsid w:val="005A38D1"/>
    <w:rsid w:val="005A39EE"/>
    <w:rsid w:val="005A3E91"/>
    <w:rsid w:val="005A4192"/>
    <w:rsid w:val="005A4515"/>
    <w:rsid w:val="005A46B1"/>
    <w:rsid w:val="005A473D"/>
    <w:rsid w:val="005A5192"/>
    <w:rsid w:val="005A53D9"/>
    <w:rsid w:val="005A58F4"/>
    <w:rsid w:val="005A59A2"/>
    <w:rsid w:val="005A5D44"/>
    <w:rsid w:val="005A5E7E"/>
    <w:rsid w:val="005A5FAD"/>
    <w:rsid w:val="005A6043"/>
    <w:rsid w:val="005A6219"/>
    <w:rsid w:val="005A62B9"/>
    <w:rsid w:val="005A6874"/>
    <w:rsid w:val="005A71BB"/>
    <w:rsid w:val="005A71CB"/>
    <w:rsid w:val="005A77CF"/>
    <w:rsid w:val="005A7A6B"/>
    <w:rsid w:val="005A7C6C"/>
    <w:rsid w:val="005A7CB5"/>
    <w:rsid w:val="005A7F1C"/>
    <w:rsid w:val="005B0168"/>
    <w:rsid w:val="005B0178"/>
    <w:rsid w:val="005B094F"/>
    <w:rsid w:val="005B09C3"/>
    <w:rsid w:val="005B1366"/>
    <w:rsid w:val="005B1542"/>
    <w:rsid w:val="005B172B"/>
    <w:rsid w:val="005B17C2"/>
    <w:rsid w:val="005B1894"/>
    <w:rsid w:val="005B1BCB"/>
    <w:rsid w:val="005B1F76"/>
    <w:rsid w:val="005B203A"/>
    <w:rsid w:val="005B23B4"/>
    <w:rsid w:val="005B245B"/>
    <w:rsid w:val="005B2579"/>
    <w:rsid w:val="005B266F"/>
    <w:rsid w:val="005B269D"/>
    <w:rsid w:val="005B26E3"/>
    <w:rsid w:val="005B2FEA"/>
    <w:rsid w:val="005B302E"/>
    <w:rsid w:val="005B3091"/>
    <w:rsid w:val="005B33BA"/>
    <w:rsid w:val="005B3424"/>
    <w:rsid w:val="005B3425"/>
    <w:rsid w:val="005B343C"/>
    <w:rsid w:val="005B3617"/>
    <w:rsid w:val="005B3A7B"/>
    <w:rsid w:val="005B3B8B"/>
    <w:rsid w:val="005B3BAC"/>
    <w:rsid w:val="005B3C25"/>
    <w:rsid w:val="005B3F27"/>
    <w:rsid w:val="005B43B1"/>
    <w:rsid w:val="005B452E"/>
    <w:rsid w:val="005B47A2"/>
    <w:rsid w:val="005B49EC"/>
    <w:rsid w:val="005B4AE4"/>
    <w:rsid w:val="005B4B26"/>
    <w:rsid w:val="005B4CF7"/>
    <w:rsid w:val="005B501F"/>
    <w:rsid w:val="005B50D1"/>
    <w:rsid w:val="005B546E"/>
    <w:rsid w:val="005B5490"/>
    <w:rsid w:val="005B5499"/>
    <w:rsid w:val="005B5A44"/>
    <w:rsid w:val="005B63D4"/>
    <w:rsid w:val="005B6596"/>
    <w:rsid w:val="005B6643"/>
    <w:rsid w:val="005B67A8"/>
    <w:rsid w:val="005B6963"/>
    <w:rsid w:val="005B6CC9"/>
    <w:rsid w:val="005B6FDF"/>
    <w:rsid w:val="005B720F"/>
    <w:rsid w:val="005B7393"/>
    <w:rsid w:val="005B755F"/>
    <w:rsid w:val="005B7669"/>
    <w:rsid w:val="005B789C"/>
    <w:rsid w:val="005B7C63"/>
    <w:rsid w:val="005B7D93"/>
    <w:rsid w:val="005B7E09"/>
    <w:rsid w:val="005B7E43"/>
    <w:rsid w:val="005C0050"/>
    <w:rsid w:val="005C0371"/>
    <w:rsid w:val="005C0416"/>
    <w:rsid w:val="005C05BF"/>
    <w:rsid w:val="005C05D5"/>
    <w:rsid w:val="005C0953"/>
    <w:rsid w:val="005C098E"/>
    <w:rsid w:val="005C099A"/>
    <w:rsid w:val="005C0B89"/>
    <w:rsid w:val="005C0CB8"/>
    <w:rsid w:val="005C14C2"/>
    <w:rsid w:val="005C154C"/>
    <w:rsid w:val="005C16FA"/>
    <w:rsid w:val="005C1747"/>
    <w:rsid w:val="005C1805"/>
    <w:rsid w:val="005C19F3"/>
    <w:rsid w:val="005C1AA3"/>
    <w:rsid w:val="005C1AD0"/>
    <w:rsid w:val="005C1BAA"/>
    <w:rsid w:val="005C1C50"/>
    <w:rsid w:val="005C1FC8"/>
    <w:rsid w:val="005C20B1"/>
    <w:rsid w:val="005C224D"/>
    <w:rsid w:val="005C22D0"/>
    <w:rsid w:val="005C27DB"/>
    <w:rsid w:val="005C2869"/>
    <w:rsid w:val="005C29FD"/>
    <w:rsid w:val="005C2A7C"/>
    <w:rsid w:val="005C306C"/>
    <w:rsid w:val="005C31E5"/>
    <w:rsid w:val="005C327A"/>
    <w:rsid w:val="005C3723"/>
    <w:rsid w:val="005C3BA0"/>
    <w:rsid w:val="005C3F85"/>
    <w:rsid w:val="005C45C8"/>
    <w:rsid w:val="005C47DF"/>
    <w:rsid w:val="005C4901"/>
    <w:rsid w:val="005C4B71"/>
    <w:rsid w:val="005C4F32"/>
    <w:rsid w:val="005C4FA0"/>
    <w:rsid w:val="005C5917"/>
    <w:rsid w:val="005C5A89"/>
    <w:rsid w:val="005C6061"/>
    <w:rsid w:val="005C60C7"/>
    <w:rsid w:val="005C6725"/>
    <w:rsid w:val="005C67D9"/>
    <w:rsid w:val="005C69A4"/>
    <w:rsid w:val="005C6E73"/>
    <w:rsid w:val="005C6EEC"/>
    <w:rsid w:val="005C6FFA"/>
    <w:rsid w:val="005C7018"/>
    <w:rsid w:val="005C741B"/>
    <w:rsid w:val="005C7448"/>
    <w:rsid w:val="005C7664"/>
    <w:rsid w:val="005C7921"/>
    <w:rsid w:val="005C7953"/>
    <w:rsid w:val="005C7963"/>
    <w:rsid w:val="005C79D9"/>
    <w:rsid w:val="005C7C12"/>
    <w:rsid w:val="005C7E2D"/>
    <w:rsid w:val="005C7E38"/>
    <w:rsid w:val="005C7EAF"/>
    <w:rsid w:val="005C7F34"/>
    <w:rsid w:val="005D0093"/>
    <w:rsid w:val="005D00DB"/>
    <w:rsid w:val="005D02F7"/>
    <w:rsid w:val="005D089A"/>
    <w:rsid w:val="005D0919"/>
    <w:rsid w:val="005D0BC5"/>
    <w:rsid w:val="005D0C9D"/>
    <w:rsid w:val="005D102E"/>
    <w:rsid w:val="005D12EF"/>
    <w:rsid w:val="005D13E7"/>
    <w:rsid w:val="005D1874"/>
    <w:rsid w:val="005D1B74"/>
    <w:rsid w:val="005D1C35"/>
    <w:rsid w:val="005D2030"/>
    <w:rsid w:val="005D2079"/>
    <w:rsid w:val="005D2116"/>
    <w:rsid w:val="005D2803"/>
    <w:rsid w:val="005D2908"/>
    <w:rsid w:val="005D2920"/>
    <w:rsid w:val="005D2A44"/>
    <w:rsid w:val="005D2BAB"/>
    <w:rsid w:val="005D2F20"/>
    <w:rsid w:val="005D316F"/>
    <w:rsid w:val="005D35C7"/>
    <w:rsid w:val="005D37BB"/>
    <w:rsid w:val="005D399D"/>
    <w:rsid w:val="005D3ACF"/>
    <w:rsid w:val="005D3B90"/>
    <w:rsid w:val="005D3C73"/>
    <w:rsid w:val="005D3CF5"/>
    <w:rsid w:val="005D423A"/>
    <w:rsid w:val="005D43FC"/>
    <w:rsid w:val="005D496D"/>
    <w:rsid w:val="005D4CBF"/>
    <w:rsid w:val="005D5305"/>
    <w:rsid w:val="005D5518"/>
    <w:rsid w:val="005D5686"/>
    <w:rsid w:val="005D5796"/>
    <w:rsid w:val="005D5A8C"/>
    <w:rsid w:val="005D5BEA"/>
    <w:rsid w:val="005D5D80"/>
    <w:rsid w:val="005D5EE6"/>
    <w:rsid w:val="005D64DA"/>
    <w:rsid w:val="005D670A"/>
    <w:rsid w:val="005D6865"/>
    <w:rsid w:val="005D68B0"/>
    <w:rsid w:val="005D6938"/>
    <w:rsid w:val="005D69AA"/>
    <w:rsid w:val="005D6B38"/>
    <w:rsid w:val="005D7158"/>
    <w:rsid w:val="005D71D5"/>
    <w:rsid w:val="005D71E2"/>
    <w:rsid w:val="005D7342"/>
    <w:rsid w:val="005D73B8"/>
    <w:rsid w:val="005D754D"/>
    <w:rsid w:val="005D7C78"/>
    <w:rsid w:val="005D7D93"/>
    <w:rsid w:val="005D7EB7"/>
    <w:rsid w:val="005E00D3"/>
    <w:rsid w:val="005E00FC"/>
    <w:rsid w:val="005E0183"/>
    <w:rsid w:val="005E02F8"/>
    <w:rsid w:val="005E0460"/>
    <w:rsid w:val="005E0531"/>
    <w:rsid w:val="005E0884"/>
    <w:rsid w:val="005E09FC"/>
    <w:rsid w:val="005E0A74"/>
    <w:rsid w:val="005E0C5B"/>
    <w:rsid w:val="005E0EEE"/>
    <w:rsid w:val="005E0FA9"/>
    <w:rsid w:val="005E15A3"/>
    <w:rsid w:val="005E1653"/>
    <w:rsid w:val="005E1667"/>
    <w:rsid w:val="005E16D9"/>
    <w:rsid w:val="005E1746"/>
    <w:rsid w:val="005E1A6C"/>
    <w:rsid w:val="005E1CCF"/>
    <w:rsid w:val="005E1E06"/>
    <w:rsid w:val="005E2566"/>
    <w:rsid w:val="005E27B4"/>
    <w:rsid w:val="005E2898"/>
    <w:rsid w:val="005E28D7"/>
    <w:rsid w:val="005E2BB5"/>
    <w:rsid w:val="005E2C12"/>
    <w:rsid w:val="005E2EBF"/>
    <w:rsid w:val="005E3121"/>
    <w:rsid w:val="005E337D"/>
    <w:rsid w:val="005E340F"/>
    <w:rsid w:val="005E3646"/>
    <w:rsid w:val="005E3A30"/>
    <w:rsid w:val="005E3BFA"/>
    <w:rsid w:val="005E3C75"/>
    <w:rsid w:val="005E40DA"/>
    <w:rsid w:val="005E4547"/>
    <w:rsid w:val="005E479A"/>
    <w:rsid w:val="005E48B1"/>
    <w:rsid w:val="005E4971"/>
    <w:rsid w:val="005E4A7B"/>
    <w:rsid w:val="005E4C70"/>
    <w:rsid w:val="005E4D21"/>
    <w:rsid w:val="005E4DEF"/>
    <w:rsid w:val="005E4E56"/>
    <w:rsid w:val="005E4FA7"/>
    <w:rsid w:val="005E50A2"/>
    <w:rsid w:val="005E52EF"/>
    <w:rsid w:val="005E53DE"/>
    <w:rsid w:val="005E5445"/>
    <w:rsid w:val="005E557B"/>
    <w:rsid w:val="005E5740"/>
    <w:rsid w:val="005E588F"/>
    <w:rsid w:val="005E5897"/>
    <w:rsid w:val="005E58A9"/>
    <w:rsid w:val="005E5ACF"/>
    <w:rsid w:val="005E5CBA"/>
    <w:rsid w:val="005E5EB4"/>
    <w:rsid w:val="005E5F28"/>
    <w:rsid w:val="005E5FD8"/>
    <w:rsid w:val="005E5FE4"/>
    <w:rsid w:val="005E603A"/>
    <w:rsid w:val="005E6346"/>
    <w:rsid w:val="005E639A"/>
    <w:rsid w:val="005E64BB"/>
    <w:rsid w:val="005E67BB"/>
    <w:rsid w:val="005E68DB"/>
    <w:rsid w:val="005E6B2B"/>
    <w:rsid w:val="005E6BFF"/>
    <w:rsid w:val="005E6CCD"/>
    <w:rsid w:val="005E6D1C"/>
    <w:rsid w:val="005E6DBB"/>
    <w:rsid w:val="005E6F10"/>
    <w:rsid w:val="005E6F67"/>
    <w:rsid w:val="005E74FC"/>
    <w:rsid w:val="005E7770"/>
    <w:rsid w:val="005E78C0"/>
    <w:rsid w:val="005E7D6D"/>
    <w:rsid w:val="005E7ED9"/>
    <w:rsid w:val="005E7EDE"/>
    <w:rsid w:val="005F00A6"/>
    <w:rsid w:val="005F016D"/>
    <w:rsid w:val="005F0350"/>
    <w:rsid w:val="005F035E"/>
    <w:rsid w:val="005F05BD"/>
    <w:rsid w:val="005F0614"/>
    <w:rsid w:val="005F0848"/>
    <w:rsid w:val="005F10E0"/>
    <w:rsid w:val="005F11E5"/>
    <w:rsid w:val="005F14A7"/>
    <w:rsid w:val="005F15BC"/>
    <w:rsid w:val="005F17DA"/>
    <w:rsid w:val="005F1809"/>
    <w:rsid w:val="005F1979"/>
    <w:rsid w:val="005F19EA"/>
    <w:rsid w:val="005F1A58"/>
    <w:rsid w:val="005F1B8B"/>
    <w:rsid w:val="005F1EB3"/>
    <w:rsid w:val="005F204C"/>
    <w:rsid w:val="005F2104"/>
    <w:rsid w:val="005F2118"/>
    <w:rsid w:val="005F223B"/>
    <w:rsid w:val="005F248B"/>
    <w:rsid w:val="005F24B6"/>
    <w:rsid w:val="005F2575"/>
    <w:rsid w:val="005F25F6"/>
    <w:rsid w:val="005F279F"/>
    <w:rsid w:val="005F289F"/>
    <w:rsid w:val="005F2BD5"/>
    <w:rsid w:val="005F2D74"/>
    <w:rsid w:val="005F2DD7"/>
    <w:rsid w:val="005F2E26"/>
    <w:rsid w:val="005F322A"/>
    <w:rsid w:val="005F34F1"/>
    <w:rsid w:val="005F35B6"/>
    <w:rsid w:val="005F3685"/>
    <w:rsid w:val="005F36E1"/>
    <w:rsid w:val="005F383A"/>
    <w:rsid w:val="005F38D8"/>
    <w:rsid w:val="005F3B9D"/>
    <w:rsid w:val="005F3D20"/>
    <w:rsid w:val="005F3D25"/>
    <w:rsid w:val="005F3F55"/>
    <w:rsid w:val="005F4263"/>
    <w:rsid w:val="005F47EA"/>
    <w:rsid w:val="005F4898"/>
    <w:rsid w:val="005F4C3D"/>
    <w:rsid w:val="005F4F27"/>
    <w:rsid w:val="005F4FD8"/>
    <w:rsid w:val="005F5164"/>
    <w:rsid w:val="005F51FE"/>
    <w:rsid w:val="005F58AC"/>
    <w:rsid w:val="005F5DA8"/>
    <w:rsid w:val="005F5DF3"/>
    <w:rsid w:val="005F5F2B"/>
    <w:rsid w:val="005F6160"/>
    <w:rsid w:val="005F6205"/>
    <w:rsid w:val="005F62EC"/>
    <w:rsid w:val="005F6345"/>
    <w:rsid w:val="005F63D3"/>
    <w:rsid w:val="005F6441"/>
    <w:rsid w:val="005F6508"/>
    <w:rsid w:val="005F67CE"/>
    <w:rsid w:val="005F680F"/>
    <w:rsid w:val="005F6877"/>
    <w:rsid w:val="005F6A1B"/>
    <w:rsid w:val="005F6CED"/>
    <w:rsid w:val="005F6CFE"/>
    <w:rsid w:val="005F6D8D"/>
    <w:rsid w:val="005F6DDF"/>
    <w:rsid w:val="005F6F91"/>
    <w:rsid w:val="005F7154"/>
    <w:rsid w:val="005F7374"/>
    <w:rsid w:val="005F751B"/>
    <w:rsid w:val="005F77DB"/>
    <w:rsid w:val="005F7863"/>
    <w:rsid w:val="005F7B1F"/>
    <w:rsid w:val="005F7C73"/>
    <w:rsid w:val="005F7DC7"/>
    <w:rsid w:val="005F7DD7"/>
    <w:rsid w:val="005F7E1C"/>
    <w:rsid w:val="005F7F86"/>
    <w:rsid w:val="00600178"/>
    <w:rsid w:val="00600179"/>
    <w:rsid w:val="0060052B"/>
    <w:rsid w:val="0060054B"/>
    <w:rsid w:val="006008EB"/>
    <w:rsid w:val="00600C09"/>
    <w:rsid w:val="00600E0A"/>
    <w:rsid w:val="00600F05"/>
    <w:rsid w:val="006010CC"/>
    <w:rsid w:val="0060170C"/>
    <w:rsid w:val="00601807"/>
    <w:rsid w:val="00601AAD"/>
    <w:rsid w:val="00601DAB"/>
    <w:rsid w:val="00601DE5"/>
    <w:rsid w:val="00602242"/>
    <w:rsid w:val="006023E3"/>
    <w:rsid w:val="00602720"/>
    <w:rsid w:val="00602992"/>
    <w:rsid w:val="00602A08"/>
    <w:rsid w:val="00602A4C"/>
    <w:rsid w:val="00602A52"/>
    <w:rsid w:val="00602CB3"/>
    <w:rsid w:val="006031AB"/>
    <w:rsid w:val="006031AF"/>
    <w:rsid w:val="00603318"/>
    <w:rsid w:val="00603530"/>
    <w:rsid w:val="00603832"/>
    <w:rsid w:val="00603842"/>
    <w:rsid w:val="00603C51"/>
    <w:rsid w:val="00603E94"/>
    <w:rsid w:val="00604057"/>
    <w:rsid w:val="0060405C"/>
    <w:rsid w:val="00604194"/>
    <w:rsid w:val="006041C0"/>
    <w:rsid w:val="00604349"/>
    <w:rsid w:val="00604766"/>
    <w:rsid w:val="00605819"/>
    <w:rsid w:val="0060593E"/>
    <w:rsid w:val="00605A5F"/>
    <w:rsid w:val="00605A7D"/>
    <w:rsid w:val="00605B52"/>
    <w:rsid w:val="00605E4F"/>
    <w:rsid w:val="00605E99"/>
    <w:rsid w:val="00606062"/>
    <w:rsid w:val="0060630B"/>
    <w:rsid w:val="0060631F"/>
    <w:rsid w:val="00606468"/>
    <w:rsid w:val="006064A4"/>
    <w:rsid w:val="006067CD"/>
    <w:rsid w:val="0060693C"/>
    <w:rsid w:val="00606970"/>
    <w:rsid w:val="006069AF"/>
    <w:rsid w:val="00606A23"/>
    <w:rsid w:val="00606B87"/>
    <w:rsid w:val="00606D56"/>
    <w:rsid w:val="00606EBA"/>
    <w:rsid w:val="00606EF6"/>
    <w:rsid w:val="00607061"/>
    <w:rsid w:val="0060725B"/>
    <w:rsid w:val="0060765D"/>
    <w:rsid w:val="006076AA"/>
    <w:rsid w:val="0060783D"/>
    <w:rsid w:val="00607B88"/>
    <w:rsid w:val="00607CEF"/>
    <w:rsid w:val="00607E69"/>
    <w:rsid w:val="00607E72"/>
    <w:rsid w:val="006100B8"/>
    <w:rsid w:val="006100E2"/>
    <w:rsid w:val="006101BB"/>
    <w:rsid w:val="0061031F"/>
    <w:rsid w:val="0061033F"/>
    <w:rsid w:val="006103EA"/>
    <w:rsid w:val="00610438"/>
    <w:rsid w:val="00610580"/>
    <w:rsid w:val="00610FC3"/>
    <w:rsid w:val="006113A4"/>
    <w:rsid w:val="006114E2"/>
    <w:rsid w:val="0061156C"/>
    <w:rsid w:val="006116E2"/>
    <w:rsid w:val="00611A57"/>
    <w:rsid w:val="00611B1A"/>
    <w:rsid w:val="00611C46"/>
    <w:rsid w:val="00611E81"/>
    <w:rsid w:val="00611EC2"/>
    <w:rsid w:val="00612074"/>
    <w:rsid w:val="006121E5"/>
    <w:rsid w:val="0061223F"/>
    <w:rsid w:val="006123DC"/>
    <w:rsid w:val="00612810"/>
    <w:rsid w:val="00612B26"/>
    <w:rsid w:val="00612EB9"/>
    <w:rsid w:val="006135C3"/>
    <w:rsid w:val="00613653"/>
    <w:rsid w:val="00613950"/>
    <w:rsid w:val="00613A0E"/>
    <w:rsid w:val="00613B41"/>
    <w:rsid w:val="00613E45"/>
    <w:rsid w:val="00614079"/>
    <w:rsid w:val="00614198"/>
    <w:rsid w:val="006146E0"/>
    <w:rsid w:val="0061473E"/>
    <w:rsid w:val="00614964"/>
    <w:rsid w:val="00614A27"/>
    <w:rsid w:val="00614E68"/>
    <w:rsid w:val="0061538F"/>
    <w:rsid w:val="00615689"/>
    <w:rsid w:val="006156D5"/>
    <w:rsid w:val="0061577E"/>
    <w:rsid w:val="00615969"/>
    <w:rsid w:val="00615D8A"/>
    <w:rsid w:val="0061600D"/>
    <w:rsid w:val="0061601C"/>
    <w:rsid w:val="00616042"/>
    <w:rsid w:val="00616135"/>
    <w:rsid w:val="006163F4"/>
    <w:rsid w:val="006164C6"/>
    <w:rsid w:val="006164D9"/>
    <w:rsid w:val="006167C7"/>
    <w:rsid w:val="006167EF"/>
    <w:rsid w:val="00616B1B"/>
    <w:rsid w:val="00616DB8"/>
    <w:rsid w:val="00616FDB"/>
    <w:rsid w:val="0061766F"/>
    <w:rsid w:val="00617770"/>
    <w:rsid w:val="00617877"/>
    <w:rsid w:val="00617933"/>
    <w:rsid w:val="006179BF"/>
    <w:rsid w:val="00617D56"/>
    <w:rsid w:val="00617F9B"/>
    <w:rsid w:val="00620141"/>
    <w:rsid w:val="006201B9"/>
    <w:rsid w:val="00620778"/>
    <w:rsid w:val="006207B2"/>
    <w:rsid w:val="00620807"/>
    <w:rsid w:val="00620AE1"/>
    <w:rsid w:val="00620C31"/>
    <w:rsid w:val="00620D0B"/>
    <w:rsid w:val="00620DC5"/>
    <w:rsid w:val="00620FB0"/>
    <w:rsid w:val="00621356"/>
    <w:rsid w:val="006214AA"/>
    <w:rsid w:val="00621613"/>
    <w:rsid w:val="00621695"/>
    <w:rsid w:val="006216A4"/>
    <w:rsid w:val="006217C0"/>
    <w:rsid w:val="00621D8F"/>
    <w:rsid w:val="00621F4F"/>
    <w:rsid w:val="00621FEF"/>
    <w:rsid w:val="00622025"/>
    <w:rsid w:val="00622097"/>
    <w:rsid w:val="0062227A"/>
    <w:rsid w:val="00622502"/>
    <w:rsid w:val="0062251E"/>
    <w:rsid w:val="0062280B"/>
    <w:rsid w:val="0062293F"/>
    <w:rsid w:val="006229D5"/>
    <w:rsid w:val="00622E19"/>
    <w:rsid w:val="006230E0"/>
    <w:rsid w:val="00623188"/>
    <w:rsid w:val="00623681"/>
    <w:rsid w:val="00623879"/>
    <w:rsid w:val="006238DB"/>
    <w:rsid w:val="00623B05"/>
    <w:rsid w:val="00623F0D"/>
    <w:rsid w:val="006244F8"/>
    <w:rsid w:val="0062487C"/>
    <w:rsid w:val="006248DB"/>
    <w:rsid w:val="00624BAF"/>
    <w:rsid w:val="00624BC8"/>
    <w:rsid w:val="00624C77"/>
    <w:rsid w:val="00624D0A"/>
    <w:rsid w:val="00624DF1"/>
    <w:rsid w:val="00625110"/>
    <w:rsid w:val="006253C9"/>
    <w:rsid w:val="006253FC"/>
    <w:rsid w:val="0062541C"/>
    <w:rsid w:val="006254D0"/>
    <w:rsid w:val="0062564B"/>
    <w:rsid w:val="006259BD"/>
    <w:rsid w:val="006259DF"/>
    <w:rsid w:val="00625AFD"/>
    <w:rsid w:val="00625B28"/>
    <w:rsid w:val="00626577"/>
    <w:rsid w:val="00626584"/>
    <w:rsid w:val="0062677A"/>
    <w:rsid w:val="00626B5D"/>
    <w:rsid w:val="00626BB1"/>
    <w:rsid w:val="00626D27"/>
    <w:rsid w:val="00626EA8"/>
    <w:rsid w:val="006270F1"/>
    <w:rsid w:val="00627884"/>
    <w:rsid w:val="006278DC"/>
    <w:rsid w:val="00627FB6"/>
    <w:rsid w:val="00627FBB"/>
    <w:rsid w:val="00630001"/>
    <w:rsid w:val="0063003B"/>
    <w:rsid w:val="0063020F"/>
    <w:rsid w:val="006302F7"/>
    <w:rsid w:val="00630403"/>
    <w:rsid w:val="00630670"/>
    <w:rsid w:val="006306B2"/>
    <w:rsid w:val="00630B32"/>
    <w:rsid w:val="00630DF8"/>
    <w:rsid w:val="00631064"/>
    <w:rsid w:val="00631085"/>
    <w:rsid w:val="006310D9"/>
    <w:rsid w:val="00631169"/>
    <w:rsid w:val="0063120B"/>
    <w:rsid w:val="006314F0"/>
    <w:rsid w:val="006316D9"/>
    <w:rsid w:val="006318CF"/>
    <w:rsid w:val="006319E5"/>
    <w:rsid w:val="00631BB2"/>
    <w:rsid w:val="00631E01"/>
    <w:rsid w:val="00631F8E"/>
    <w:rsid w:val="006323B0"/>
    <w:rsid w:val="0063251F"/>
    <w:rsid w:val="0063252B"/>
    <w:rsid w:val="00632836"/>
    <w:rsid w:val="00632DFE"/>
    <w:rsid w:val="00633074"/>
    <w:rsid w:val="00633090"/>
    <w:rsid w:val="006337EA"/>
    <w:rsid w:val="00633A6B"/>
    <w:rsid w:val="00633B50"/>
    <w:rsid w:val="00633C32"/>
    <w:rsid w:val="00633E98"/>
    <w:rsid w:val="00634209"/>
    <w:rsid w:val="006342F9"/>
    <w:rsid w:val="0063461F"/>
    <w:rsid w:val="0063469C"/>
    <w:rsid w:val="006349E4"/>
    <w:rsid w:val="00635ECB"/>
    <w:rsid w:val="00635F82"/>
    <w:rsid w:val="0063635C"/>
    <w:rsid w:val="006363D3"/>
    <w:rsid w:val="00636965"/>
    <w:rsid w:val="00636990"/>
    <w:rsid w:val="00636A60"/>
    <w:rsid w:val="00636C5B"/>
    <w:rsid w:val="00636E83"/>
    <w:rsid w:val="00637B80"/>
    <w:rsid w:val="00637CDE"/>
    <w:rsid w:val="00637D09"/>
    <w:rsid w:val="00637D6C"/>
    <w:rsid w:val="00640061"/>
    <w:rsid w:val="0064015E"/>
    <w:rsid w:val="006402C8"/>
    <w:rsid w:val="00640332"/>
    <w:rsid w:val="006403FE"/>
    <w:rsid w:val="006404E5"/>
    <w:rsid w:val="00640583"/>
    <w:rsid w:val="00640652"/>
    <w:rsid w:val="006407A8"/>
    <w:rsid w:val="0064099A"/>
    <w:rsid w:val="00640C14"/>
    <w:rsid w:val="00640C4A"/>
    <w:rsid w:val="00640C88"/>
    <w:rsid w:val="00640E2E"/>
    <w:rsid w:val="00640FEF"/>
    <w:rsid w:val="00641181"/>
    <w:rsid w:val="006413FC"/>
    <w:rsid w:val="0064152A"/>
    <w:rsid w:val="0064167E"/>
    <w:rsid w:val="006416AA"/>
    <w:rsid w:val="0064180E"/>
    <w:rsid w:val="0064190F"/>
    <w:rsid w:val="00641AE8"/>
    <w:rsid w:val="00641B0B"/>
    <w:rsid w:val="00641B12"/>
    <w:rsid w:val="00641F1D"/>
    <w:rsid w:val="00641FC1"/>
    <w:rsid w:val="00642013"/>
    <w:rsid w:val="00642016"/>
    <w:rsid w:val="00642033"/>
    <w:rsid w:val="00642117"/>
    <w:rsid w:val="006424A0"/>
    <w:rsid w:val="00642537"/>
    <w:rsid w:val="00642587"/>
    <w:rsid w:val="00642730"/>
    <w:rsid w:val="00642767"/>
    <w:rsid w:val="006427BC"/>
    <w:rsid w:val="006427FD"/>
    <w:rsid w:val="00642A90"/>
    <w:rsid w:val="00642BC3"/>
    <w:rsid w:val="00642D1F"/>
    <w:rsid w:val="00643258"/>
    <w:rsid w:val="00643448"/>
    <w:rsid w:val="006434B3"/>
    <w:rsid w:val="006434F0"/>
    <w:rsid w:val="00643641"/>
    <w:rsid w:val="006438CA"/>
    <w:rsid w:val="006439EC"/>
    <w:rsid w:val="00643AC6"/>
    <w:rsid w:val="00643BF8"/>
    <w:rsid w:val="00643C38"/>
    <w:rsid w:val="00643D38"/>
    <w:rsid w:val="00643DDD"/>
    <w:rsid w:val="00643E81"/>
    <w:rsid w:val="006440C1"/>
    <w:rsid w:val="006441B7"/>
    <w:rsid w:val="006442A2"/>
    <w:rsid w:val="00644311"/>
    <w:rsid w:val="00644757"/>
    <w:rsid w:val="00644914"/>
    <w:rsid w:val="00644E34"/>
    <w:rsid w:val="00644FE6"/>
    <w:rsid w:val="0064500F"/>
    <w:rsid w:val="00645201"/>
    <w:rsid w:val="00645569"/>
    <w:rsid w:val="00645695"/>
    <w:rsid w:val="00645723"/>
    <w:rsid w:val="006459B3"/>
    <w:rsid w:val="00645AB7"/>
    <w:rsid w:val="00645BD0"/>
    <w:rsid w:val="00645FAD"/>
    <w:rsid w:val="0064607D"/>
    <w:rsid w:val="006461A7"/>
    <w:rsid w:val="00646318"/>
    <w:rsid w:val="006466B2"/>
    <w:rsid w:val="006466B3"/>
    <w:rsid w:val="00646859"/>
    <w:rsid w:val="006468C6"/>
    <w:rsid w:val="006468C7"/>
    <w:rsid w:val="00646957"/>
    <w:rsid w:val="00646A0C"/>
    <w:rsid w:val="00646A43"/>
    <w:rsid w:val="00646A7D"/>
    <w:rsid w:val="00646AF3"/>
    <w:rsid w:val="00647069"/>
    <w:rsid w:val="00647168"/>
    <w:rsid w:val="00647509"/>
    <w:rsid w:val="00647896"/>
    <w:rsid w:val="006479B1"/>
    <w:rsid w:val="00647B06"/>
    <w:rsid w:val="00647B21"/>
    <w:rsid w:val="00647E86"/>
    <w:rsid w:val="00647E8E"/>
    <w:rsid w:val="00650533"/>
    <w:rsid w:val="0065065E"/>
    <w:rsid w:val="006507F4"/>
    <w:rsid w:val="00650A99"/>
    <w:rsid w:val="00650AF0"/>
    <w:rsid w:val="00650BF2"/>
    <w:rsid w:val="00650F43"/>
    <w:rsid w:val="00650FF0"/>
    <w:rsid w:val="006513DC"/>
    <w:rsid w:val="00651425"/>
    <w:rsid w:val="006515C7"/>
    <w:rsid w:val="006517C3"/>
    <w:rsid w:val="00651B9D"/>
    <w:rsid w:val="00651F23"/>
    <w:rsid w:val="00651FD1"/>
    <w:rsid w:val="00652037"/>
    <w:rsid w:val="006520D5"/>
    <w:rsid w:val="0065247B"/>
    <w:rsid w:val="006526A6"/>
    <w:rsid w:val="00652755"/>
    <w:rsid w:val="00652967"/>
    <w:rsid w:val="00652994"/>
    <w:rsid w:val="006529AF"/>
    <w:rsid w:val="00652C80"/>
    <w:rsid w:val="00652FF4"/>
    <w:rsid w:val="00653164"/>
    <w:rsid w:val="0065336F"/>
    <w:rsid w:val="0065349A"/>
    <w:rsid w:val="006535E6"/>
    <w:rsid w:val="00653964"/>
    <w:rsid w:val="00653B8D"/>
    <w:rsid w:val="00653BA3"/>
    <w:rsid w:val="00653E23"/>
    <w:rsid w:val="0065442C"/>
    <w:rsid w:val="0065457C"/>
    <w:rsid w:val="00654924"/>
    <w:rsid w:val="00654F0E"/>
    <w:rsid w:val="0065509B"/>
    <w:rsid w:val="00655272"/>
    <w:rsid w:val="00655341"/>
    <w:rsid w:val="00655909"/>
    <w:rsid w:val="00655BE0"/>
    <w:rsid w:val="00655E78"/>
    <w:rsid w:val="00656532"/>
    <w:rsid w:val="006567FA"/>
    <w:rsid w:val="006568BF"/>
    <w:rsid w:val="00656A7C"/>
    <w:rsid w:val="00656E24"/>
    <w:rsid w:val="006572FC"/>
    <w:rsid w:val="006577FB"/>
    <w:rsid w:val="00657811"/>
    <w:rsid w:val="00657D55"/>
    <w:rsid w:val="00657DA9"/>
    <w:rsid w:val="0066027B"/>
    <w:rsid w:val="00660528"/>
    <w:rsid w:val="00660721"/>
    <w:rsid w:val="00660967"/>
    <w:rsid w:val="00660BA1"/>
    <w:rsid w:val="00660C73"/>
    <w:rsid w:val="00660F77"/>
    <w:rsid w:val="00661512"/>
    <w:rsid w:val="00661548"/>
    <w:rsid w:val="0066164A"/>
    <w:rsid w:val="006616F8"/>
    <w:rsid w:val="00661877"/>
    <w:rsid w:val="00661A76"/>
    <w:rsid w:val="00661C1F"/>
    <w:rsid w:val="00661F03"/>
    <w:rsid w:val="0066230F"/>
    <w:rsid w:val="0066233E"/>
    <w:rsid w:val="006628EC"/>
    <w:rsid w:val="00662B3A"/>
    <w:rsid w:val="00662D2A"/>
    <w:rsid w:val="00662F7D"/>
    <w:rsid w:val="006630EC"/>
    <w:rsid w:val="00663639"/>
    <w:rsid w:val="00663657"/>
    <w:rsid w:val="006636F0"/>
    <w:rsid w:val="00663A0F"/>
    <w:rsid w:val="00663A8B"/>
    <w:rsid w:val="00663AA4"/>
    <w:rsid w:val="00663F54"/>
    <w:rsid w:val="00664EB3"/>
    <w:rsid w:val="00665251"/>
    <w:rsid w:val="006653C6"/>
    <w:rsid w:val="00665420"/>
    <w:rsid w:val="006654FC"/>
    <w:rsid w:val="006655A6"/>
    <w:rsid w:val="006659E0"/>
    <w:rsid w:val="00665FF7"/>
    <w:rsid w:val="0066628A"/>
    <w:rsid w:val="006662E7"/>
    <w:rsid w:val="00666456"/>
    <w:rsid w:val="006667DE"/>
    <w:rsid w:val="0066680D"/>
    <w:rsid w:val="006669D7"/>
    <w:rsid w:val="00666AF8"/>
    <w:rsid w:val="00666D0D"/>
    <w:rsid w:val="00666EE7"/>
    <w:rsid w:val="00667056"/>
    <w:rsid w:val="00667151"/>
    <w:rsid w:val="00667277"/>
    <w:rsid w:val="006672C8"/>
    <w:rsid w:val="006675A1"/>
    <w:rsid w:val="00667883"/>
    <w:rsid w:val="00667896"/>
    <w:rsid w:val="00667C07"/>
    <w:rsid w:val="00667C41"/>
    <w:rsid w:val="00667C4A"/>
    <w:rsid w:val="00667E99"/>
    <w:rsid w:val="00667EA6"/>
    <w:rsid w:val="0067001F"/>
    <w:rsid w:val="00670138"/>
    <w:rsid w:val="00670308"/>
    <w:rsid w:val="006705B5"/>
    <w:rsid w:val="00670806"/>
    <w:rsid w:val="00670B6B"/>
    <w:rsid w:val="00670FCC"/>
    <w:rsid w:val="00671040"/>
    <w:rsid w:val="00671067"/>
    <w:rsid w:val="006712A3"/>
    <w:rsid w:val="00671348"/>
    <w:rsid w:val="00671522"/>
    <w:rsid w:val="00671647"/>
    <w:rsid w:val="00671B44"/>
    <w:rsid w:val="00671B8B"/>
    <w:rsid w:val="00671BCA"/>
    <w:rsid w:val="00671CB9"/>
    <w:rsid w:val="00671D5C"/>
    <w:rsid w:val="00672418"/>
    <w:rsid w:val="00672501"/>
    <w:rsid w:val="006729C8"/>
    <w:rsid w:val="00672A26"/>
    <w:rsid w:val="00672A3B"/>
    <w:rsid w:val="00672BDF"/>
    <w:rsid w:val="00672BF3"/>
    <w:rsid w:val="00673141"/>
    <w:rsid w:val="00673283"/>
    <w:rsid w:val="0067346C"/>
    <w:rsid w:val="006736B4"/>
    <w:rsid w:val="00673796"/>
    <w:rsid w:val="006737A7"/>
    <w:rsid w:val="00673A2A"/>
    <w:rsid w:val="00673BB5"/>
    <w:rsid w:val="00673BD9"/>
    <w:rsid w:val="00673E7A"/>
    <w:rsid w:val="00673E85"/>
    <w:rsid w:val="00673F94"/>
    <w:rsid w:val="006745E2"/>
    <w:rsid w:val="006746E0"/>
    <w:rsid w:val="00674832"/>
    <w:rsid w:val="00674940"/>
    <w:rsid w:val="00674BBB"/>
    <w:rsid w:val="00674CE4"/>
    <w:rsid w:val="00674FDE"/>
    <w:rsid w:val="0067511D"/>
    <w:rsid w:val="00675321"/>
    <w:rsid w:val="00675915"/>
    <w:rsid w:val="00675946"/>
    <w:rsid w:val="00675DE7"/>
    <w:rsid w:val="00675FBC"/>
    <w:rsid w:val="0067635A"/>
    <w:rsid w:val="00676687"/>
    <w:rsid w:val="006769E8"/>
    <w:rsid w:val="00676CDE"/>
    <w:rsid w:val="00676EC0"/>
    <w:rsid w:val="006775F2"/>
    <w:rsid w:val="00677832"/>
    <w:rsid w:val="006778F6"/>
    <w:rsid w:val="00677B2C"/>
    <w:rsid w:val="00677BD3"/>
    <w:rsid w:val="00677C99"/>
    <w:rsid w:val="006802AE"/>
    <w:rsid w:val="00680349"/>
    <w:rsid w:val="006803A7"/>
    <w:rsid w:val="00680A5D"/>
    <w:rsid w:val="00680BED"/>
    <w:rsid w:val="00680C78"/>
    <w:rsid w:val="00680FEA"/>
    <w:rsid w:val="00681018"/>
    <w:rsid w:val="006810B9"/>
    <w:rsid w:val="00681377"/>
    <w:rsid w:val="00681617"/>
    <w:rsid w:val="0068164E"/>
    <w:rsid w:val="00681805"/>
    <w:rsid w:val="00681950"/>
    <w:rsid w:val="00681C1F"/>
    <w:rsid w:val="0068226E"/>
    <w:rsid w:val="00682479"/>
    <w:rsid w:val="00682872"/>
    <w:rsid w:val="00682AA3"/>
    <w:rsid w:val="00682D08"/>
    <w:rsid w:val="0068308C"/>
    <w:rsid w:val="00683497"/>
    <w:rsid w:val="0068369D"/>
    <w:rsid w:val="00683B6D"/>
    <w:rsid w:val="00683EC2"/>
    <w:rsid w:val="00683ECC"/>
    <w:rsid w:val="00683ECD"/>
    <w:rsid w:val="0068411B"/>
    <w:rsid w:val="00684217"/>
    <w:rsid w:val="00684320"/>
    <w:rsid w:val="00684496"/>
    <w:rsid w:val="006847D2"/>
    <w:rsid w:val="00684871"/>
    <w:rsid w:val="0068492E"/>
    <w:rsid w:val="006849D8"/>
    <w:rsid w:val="00684C81"/>
    <w:rsid w:val="00684E63"/>
    <w:rsid w:val="00684F8C"/>
    <w:rsid w:val="00685170"/>
    <w:rsid w:val="00685280"/>
    <w:rsid w:val="006852E7"/>
    <w:rsid w:val="00685304"/>
    <w:rsid w:val="0068552C"/>
    <w:rsid w:val="00685686"/>
    <w:rsid w:val="006858B8"/>
    <w:rsid w:val="00685D9B"/>
    <w:rsid w:val="00685E2F"/>
    <w:rsid w:val="00685EF0"/>
    <w:rsid w:val="00685F65"/>
    <w:rsid w:val="0068643B"/>
    <w:rsid w:val="006865C4"/>
    <w:rsid w:val="00686907"/>
    <w:rsid w:val="00686A27"/>
    <w:rsid w:val="00686A2F"/>
    <w:rsid w:val="00686C32"/>
    <w:rsid w:val="0068707E"/>
    <w:rsid w:val="006870B8"/>
    <w:rsid w:val="00687182"/>
    <w:rsid w:val="006871A4"/>
    <w:rsid w:val="0068728C"/>
    <w:rsid w:val="006872AF"/>
    <w:rsid w:val="00687370"/>
    <w:rsid w:val="00687458"/>
    <w:rsid w:val="006876C4"/>
    <w:rsid w:val="00687963"/>
    <w:rsid w:val="00687C9E"/>
    <w:rsid w:val="00687D74"/>
    <w:rsid w:val="00690054"/>
    <w:rsid w:val="00690088"/>
    <w:rsid w:val="00690185"/>
    <w:rsid w:val="0069020E"/>
    <w:rsid w:val="006902B6"/>
    <w:rsid w:val="006904EF"/>
    <w:rsid w:val="00690516"/>
    <w:rsid w:val="00690625"/>
    <w:rsid w:val="0069062E"/>
    <w:rsid w:val="0069079A"/>
    <w:rsid w:val="00690C3D"/>
    <w:rsid w:val="00690E5B"/>
    <w:rsid w:val="0069155B"/>
    <w:rsid w:val="006919A2"/>
    <w:rsid w:val="00691B34"/>
    <w:rsid w:val="00691B78"/>
    <w:rsid w:val="00691CA5"/>
    <w:rsid w:val="00691E12"/>
    <w:rsid w:val="00691F2E"/>
    <w:rsid w:val="006920E2"/>
    <w:rsid w:val="0069225E"/>
    <w:rsid w:val="00692410"/>
    <w:rsid w:val="006924D9"/>
    <w:rsid w:val="00692502"/>
    <w:rsid w:val="0069277D"/>
    <w:rsid w:val="00692A3E"/>
    <w:rsid w:val="00692A98"/>
    <w:rsid w:val="00692CCB"/>
    <w:rsid w:val="00692D2E"/>
    <w:rsid w:val="00692F0C"/>
    <w:rsid w:val="00692F6B"/>
    <w:rsid w:val="00693026"/>
    <w:rsid w:val="00693128"/>
    <w:rsid w:val="006931B0"/>
    <w:rsid w:val="006932B0"/>
    <w:rsid w:val="006932CB"/>
    <w:rsid w:val="00693339"/>
    <w:rsid w:val="00693AC5"/>
    <w:rsid w:val="00694109"/>
    <w:rsid w:val="00694147"/>
    <w:rsid w:val="006942A9"/>
    <w:rsid w:val="006943D3"/>
    <w:rsid w:val="00694499"/>
    <w:rsid w:val="006944DC"/>
    <w:rsid w:val="00694600"/>
    <w:rsid w:val="00694AD5"/>
    <w:rsid w:val="00694CCE"/>
    <w:rsid w:val="00694D58"/>
    <w:rsid w:val="00694DB3"/>
    <w:rsid w:val="00694F3F"/>
    <w:rsid w:val="006954CE"/>
    <w:rsid w:val="006955F9"/>
    <w:rsid w:val="006956C9"/>
    <w:rsid w:val="00695749"/>
    <w:rsid w:val="006957FC"/>
    <w:rsid w:val="0069581E"/>
    <w:rsid w:val="00695BB0"/>
    <w:rsid w:val="00695C6C"/>
    <w:rsid w:val="00695CED"/>
    <w:rsid w:val="00695D00"/>
    <w:rsid w:val="00695D4B"/>
    <w:rsid w:val="0069623F"/>
    <w:rsid w:val="0069629F"/>
    <w:rsid w:val="00696561"/>
    <w:rsid w:val="006965DE"/>
    <w:rsid w:val="006967D2"/>
    <w:rsid w:val="00696888"/>
    <w:rsid w:val="006968AF"/>
    <w:rsid w:val="00696C19"/>
    <w:rsid w:val="00696C60"/>
    <w:rsid w:val="0069707F"/>
    <w:rsid w:val="006972E9"/>
    <w:rsid w:val="006977D6"/>
    <w:rsid w:val="00697976"/>
    <w:rsid w:val="00697ACF"/>
    <w:rsid w:val="00697B2E"/>
    <w:rsid w:val="00697BCF"/>
    <w:rsid w:val="00697DDB"/>
    <w:rsid w:val="00697FE0"/>
    <w:rsid w:val="006A0164"/>
    <w:rsid w:val="006A018F"/>
    <w:rsid w:val="006A053F"/>
    <w:rsid w:val="006A05AA"/>
    <w:rsid w:val="006A074A"/>
    <w:rsid w:val="006A0B5C"/>
    <w:rsid w:val="006A0C70"/>
    <w:rsid w:val="006A0D9A"/>
    <w:rsid w:val="006A0FBA"/>
    <w:rsid w:val="006A1157"/>
    <w:rsid w:val="006A127F"/>
    <w:rsid w:val="006A1529"/>
    <w:rsid w:val="006A15B4"/>
    <w:rsid w:val="006A173E"/>
    <w:rsid w:val="006A18A4"/>
    <w:rsid w:val="006A1A17"/>
    <w:rsid w:val="006A1B61"/>
    <w:rsid w:val="006A2176"/>
    <w:rsid w:val="006A2326"/>
    <w:rsid w:val="006A233F"/>
    <w:rsid w:val="006A28FA"/>
    <w:rsid w:val="006A2B6A"/>
    <w:rsid w:val="006A2C7F"/>
    <w:rsid w:val="006A2D3D"/>
    <w:rsid w:val="006A2E5D"/>
    <w:rsid w:val="006A3207"/>
    <w:rsid w:val="006A3D33"/>
    <w:rsid w:val="006A3FC3"/>
    <w:rsid w:val="006A4712"/>
    <w:rsid w:val="006A4749"/>
    <w:rsid w:val="006A48DD"/>
    <w:rsid w:val="006A4A9B"/>
    <w:rsid w:val="006A4BAA"/>
    <w:rsid w:val="006A4C0F"/>
    <w:rsid w:val="006A4D14"/>
    <w:rsid w:val="006A4FAF"/>
    <w:rsid w:val="006A5012"/>
    <w:rsid w:val="006A5524"/>
    <w:rsid w:val="006A5656"/>
    <w:rsid w:val="006A6175"/>
    <w:rsid w:val="006A6616"/>
    <w:rsid w:val="006A67C3"/>
    <w:rsid w:val="006A6879"/>
    <w:rsid w:val="006A6BF9"/>
    <w:rsid w:val="006A6E92"/>
    <w:rsid w:val="006A6ED0"/>
    <w:rsid w:val="006A7047"/>
    <w:rsid w:val="006A70B0"/>
    <w:rsid w:val="006A743E"/>
    <w:rsid w:val="006A7469"/>
    <w:rsid w:val="006A74F1"/>
    <w:rsid w:val="006A760F"/>
    <w:rsid w:val="006A77F6"/>
    <w:rsid w:val="006A7A82"/>
    <w:rsid w:val="006A7D1C"/>
    <w:rsid w:val="006A7FF2"/>
    <w:rsid w:val="006B0063"/>
    <w:rsid w:val="006B00A9"/>
    <w:rsid w:val="006B0102"/>
    <w:rsid w:val="006B0239"/>
    <w:rsid w:val="006B023A"/>
    <w:rsid w:val="006B037A"/>
    <w:rsid w:val="006B0659"/>
    <w:rsid w:val="006B0775"/>
    <w:rsid w:val="006B083F"/>
    <w:rsid w:val="006B0855"/>
    <w:rsid w:val="006B0A37"/>
    <w:rsid w:val="006B0D85"/>
    <w:rsid w:val="006B128B"/>
    <w:rsid w:val="006B1311"/>
    <w:rsid w:val="006B1359"/>
    <w:rsid w:val="006B19EF"/>
    <w:rsid w:val="006B1BC5"/>
    <w:rsid w:val="006B1C1F"/>
    <w:rsid w:val="006B1ECA"/>
    <w:rsid w:val="006B1F76"/>
    <w:rsid w:val="006B22C3"/>
    <w:rsid w:val="006B242C"/>
    <w:rsid w:val="006B29B7"/>
    <w:rsid w:val="006B2EF7"/>
    <w:rsid w:val="006B30E2"/>
    <w:rsid w:val="006B3502"/>
    <w:rsid w:val="006B36BF"/>
    <w:rsid w:val="006B3843"/>
    <w:rsid w:val="006B3949"/>
    <w:rsid w:val="006B3A50"/>
    <w:rsid w:val="006B406F"/>
    <w:rsid w:val="006B4671"/>
    <w:rsid w:val="006B4AAD"/>
    <w:rsid w:val="006B4B6C"/>
    <w:rsid w:val="006B4C21"/>
    <w:rsid w:val="006B4ECB"/>
    <w:rsid w:val="006B4FEB"/>
    <w:rsid w:val="006B5041"/>
    <w:rsid w:val="006B5237"/>
    <w:rsid w:val="006B52DA"/>
    <w:rsid w:val="006B578E"/>
    <w:rsid w:val="006B5A7C"/>
    <w:rsid w:val="006B5C24"/>
    <w:rsid w:val="006B5FCB"/>
    <w:rsid w:val="006B6120"/>
    <w:rsid w:val="006B63F9"/>
    <w:rsid w:val="006B64F3"/>
    <w:rsid w:val="006B675F"/>
    <w:rsid w:val="006B682C"/>
    <w:rsid w:val="006B69C8"/>
    <w:rsid w:val="006B7074"/>
    <w:rsid w:val="006B719D"/>
    <w:rsid w:val="006B760C"/>
    <w:rsid w:val="006B7881"/>
    <w:rsid w:val="006B789B"/>
    <w:rsid w:val="006B7985"/>
    <w:rsid w:val="006B7D4B"/>
    <w:rsid w:val="006C0093"/>
    <w:rsid w:val="006C00EE"/>
    <w:rsid w:val="006C0A6A"/>
    <w:rsid w:val="006C0C5A"/>
    <w:rsid w:val="006C0E83"/>
    <w:rsid w:val="006C100E"/>
    <w:rsid w:val="006C109C"/>
    <w:rsid w:val="006C138A"/>
    <w:rsid w:val="006C149D"/>
    <w:rsid w:val="006C1C87"/>
    <w:rsid w:val="006C1E28"/>
    <w:rsid w:val="006C2232"/>
    <w:rsid w:val="006C2C4D"/>
    <w:rsid w:val="006C2D43"/>
    <w:rsid w:val="006C3009"/>
    <w:rsid w:val="006C3033"/>
    <w:rsid w:val="006C30EE"/>
    <w:rsid w:val="006C3562"/>
    <w:rsid w:val="006C363E"/>
    <w:rsid w:val="006C3762"/>
    <w:rsid w:val="006C37B0"/>
    <w:rsid w:val="006C3D9B"/>
    <w:rsid w:val="006C3EF7"/>
    <w:rsid w:val="006C4104"/>
    <w:rsid w:val="006C44FB"/>
    <w:rsid w:val="006C4622"/>
    <w:rsid w:val="006C465D"/>
    <w:rsid w:val="006C46DD"/>
    <w:rsid w:val="006C46E7"/>
    <w:rsid w:val="006C4AC1"/>
    <w:rsid w:val="006C4B60"/>
    <w:rsid w:val="006C50B4"/>
    <w:rsid w:val="006C5150"/>
    <w:rsid w:val="006C533A"/>
    <w:rsid w:val="006C548B"/>
    <w:rsid w:val="006C5929"/>
    <w:rsid w:val="006C5BE8"/>
    <w:rsid w:val="006C5E9E"/>
    <w:rsid w:val="006C5FE6"/>
    <w:rsid w:val="006C629B"/>
    <w:rsid w:val="006C6373"/>
    <w:rsid w:val="006C6452"/>
    <w:rsid w:val="006C6A35"/>
    <w:rsid w:val="006C6ABF"/>
    <w:rsid w:val="006C6C5E"/>
    <w:rsid w:val="006C6EC3"/>
    <w:rsid w:val="006C707F"/>
    <w:rsid w:val="006C71BB"/>
    <w:rsid w:val="006C7231"/>
    <w:rsid w:val="006C75FF"/>
    <w:rsid w:val="006C79E1"/>
    <w:rsid w:val="006C79F8"/>
    <w:rsid w:val="006D0105"/>
    <w:rsid w:val="006D0280"/>
    <w:rsid w:val="006D07D8"/>
    <w:rsid w:val="006D099C"/>
    <w:rsid w:val="006D0A47"/>
    <w:rsid w:val="006D0B2B"/>
    <w:rsid w:val="006D0C04"/>
    <w:rsid w:val="006D0D44"/>
    <w:rsid w:val="006D0FEA"/>
    <w:rsid w:val="006D106C"/>
    <w:rsid w:val="006D1166"/>
    <w:rsid w:val="006D116E"/>
    <w:rsid w:val="006D1646"/>
    <w:rsid w:val="006D16F4"/>
    <w:rsid w:val="006D198B"/>
    <w:rsid w:val="006D1A0F"/>
    <w:rsid w:val="006D1B53"/>
    <w:rsid w:val="006D1D0E"/>
    <w:rsid w:val="006D1ECC"/>
    <w:rsid w:val="006D2045"/>
    <w:rsid w:val="006D2125"/>
    <w:rsid w:val="006D22D6"/>
    <w:rsid w:val="006D23D4"/>
    <w:rsid w:val="006D2737"/>
    <w:rsid w:val="006D27EE"/>
    <w:rsid w:val="006D285A"/>
    <w:rsid w:val="006D2906"/>
    <w:rsid w:val="006D2C41"/>
    <w:rsid w:val="006D2E05"/>
    <w:rsid w:val="006D2F3F"/>
    <w:rsid w:val="006D2F9A"/>
    <w:rsid w:val="006D331D"/>
    <w:rsid w:val="006D382A"/>
    <w:rsid w:val="006D3A04"/>
    <w:rsid w:val="006D3D0C"/>
    <w:rsid w:val="006D44E7"/>
    <w:rsid w:val="006D45BA"/>
    <w:rsid w:val="006D48FA"/>
    <w:rsid w:val="006D4AEB"/>
    <w:rsid w:val="006D4F35"/>
    <w:rsid w:val="006D52EE"/>
    <w:rsid w:val="006D560E"/>
    <w:rsid w:val="006D572F"/>
    <w:rsid w:val="006D573E"/>
    <w:rsid w:val="006D57F1"/>
    <w:rsid w:val="006D5822"/>
    <w:rsid w:val="006D583A"/>
    <w:rsid w:val="006D5A8E"/>
    <w:rsid w:val="006D5D3F"/>
    <w:rsid w:val="006D5E3D"/>
    <w:rsid w:val="006D636E"/>
    <w:rsid w:val="006D654B"/>
    <w:rsid w:val="006D65AB"/>
    <w:rsid w:val="006D6749"/>
    <w:rsid w:val="006D6857"/>
    <w:rsid w:val="006D69A3"/>
    <w:rsid w:val="006D6A5B"/>
    <w:rsid w:val="006D6D15"/>
    <w:rsid w:val="006D6E3D"/>
    <w:rsid w:val="006D735A"/>
    <w:rsid w:val="006D741C"/>
    <w:rsid w:val="006D75A3"/>
    <w:rsid w:val="006D7AC1"/>
    <w:rsid w:val="006D7B26"/>
    <w:rsid w:val="006D7CFE"/>
    <w:rsid w:val="006D7F0B"/>
    <w:rsid w:val="006E00F6"/>
    <w:rsid w:val="006E04FF"/>
    <w:rsid w:val="006E05FB"/>
    <w:rsid w:val="006E07AD"/>
    <w:rsid w:val="006E07D0"/>
    <w:rsid w:val="006E0874"/>
    <w:rsid w:val="006E08F3"/>
    <w:rsid w:val="006E09BF"/>
    <w:rsid w:val="006E0A76"/>
    <w:rsid w:val="006E0AA7"/>
    <w:rsid w:val="006E0D1C"/>
    <w:rsid w:val="006E0DFE"/>
    <w:rsid w:val="006E0E07"/>
    <w:rsid w:val="006E0FB2"/>
    <w:rsid w:val="006E1006"/>
    <w:rsid w:val="006E1222"/>
    <w:rsid w:val="006E1494"/>
    <w:rsid w:val="006E14A3"/>
    <w:rsid w:val="006E1929"/>
    <w:rsid w:val="006E1DF7"/>
    <w:rsid w:val="006E247F"/>
    <w:rsid w:val="006E25E9"/>
    <w:rsid w:val="006E2651"/>
    <w:rsid w:val="006E278F"/>
    <w:rsid w:val="006E2823"/>
    <w:rsid w:val="006E285C"/>
    <w:rsid w:val="006E2990"/>
    <w:rsid w:val="006E29B1"/>
    <w:rsid w:val="006E2B45"/>
    <w:rsid w:val="006E2B5D"/>
    <w:rsid w:val="006E2C6E"/>
    <w:rsid w:val="006E2F3E"/>
    <w:rsid w:val="006E31CA"/>
    <w:rsid w:val="006E33AA"/>
    <w:rsid w:val="006E34C3"/>
    <w:rsid w:val="006E35E7"/>
    <w:rsid w:val="006E3684"/>
    <w:rsid w:val="006E37A5"/>
    <w:rsid w:val="006E37F1"/>
    <w:rsid w:val="006E39B1"/>
    <w:rsid w:val="006E3B60"/>
    <w:rsid w:val="006E3D0F"/>
    <w:rsid w:val="006E4218"/>
    <w:rsid w:val="006E4247"/>
    <w:rsid w:val="006E43D5"/>
    <w:rsid w:val="006E45C4"/>
    <w:rsid w:val="006E4616"/>
    <w:rsid w:val="006E4636"/>
    <w:rsid w:val="006E4875"/>
    <w:rsid w:val="006E4A43"/>
    <w:rsid w:val="006E4AC5"/>
    <w:rsid w:val="006E4B50"/>
    <w:rsid w:val="006E4C16"/>
    <w:rsid w:val="006E4F92"/>
    <w:rsid w:val="006E4FBA"/>
    <w:rsid w:val="006E4FDE"/>
    <w:rsid w:val="006E51A0"/>
    <w:rsid w:val="006E5705"/>
    <w:rsid w:val="006E57E7"/>
    <w:rsid w:val="006E58E4"/>
    <w:rsid w:val="006E5F3E"/>
    <w:rsid w:val="006E64E5"/>
    <w:rsid w:val="006E6580"/>
    <w:rsid w:val="006E69C7"/>
    <w:rsid w:val="006E6D5C"/>
    <w:rsid w:val="006E717D"/>
    <w:rsid w:val="006E77EE"/>
    <w:rsid w:val="006E7969"/>
    <w:rsid w:val="006E7BE5"/>
    <w:rsid w:val="006E7D24"/>
    <w:rsid w:val="006F0129"/>
    <w:rsid w:val="006F0495"/>
    <w:rsid w:val="006F0759"/>
    <w:rsid w:val="006F0913"/>
    <w:rsid w:val="006F09E0"/>
    <w:rsid w:val="006F0A3E"/>
    <w:rsid w:val="006F0BBB"/>
    <w:rsid w:val="006F0BCB"/>
    <w:rsid w:val="006F0D41"/>
    <w:rsid w:val="006F0DB7"/>
    <w:rsid w:val="006F1262"/>
    <w:rsid w:val="006F16B2"/>
    <w:rsid w:val="006F17D8"/>
    <w:rsid w:val="006F1A27"/>
    <w:rsid w:val="006F1C3A"/>
    <w:rsid w:val="006F1DE8"/>
    <w:rsid w:val="006F264E"/>
    <w:rsid w:val="006F2731"/>
    <w:rsid w:val="006F2944"/>
    <w:rsid w:val="006F297B"/>
    <w:rsid w:val="006F2B8B"/>
    <w:rsid w:val="006F2CA3"/>
    <w:rsid w:val="006F2FB2"/>
    <w:rsid w:val="006F320E"/>
    <w:rsid w:val="006F3339"/>
    <w:rsid w:val="006F35EC"/>
    <w:rsid w:val="006F374A"/>
    <w:rsid w:val="006F3851"/>
    <w:rsid w:val="006F3A26"/>
    <w:rsid w:val="006F3BA2"/>
    <w:rsid w:val="006F3C97"/>
    <w:rsid w:val="006F3E23"/>
    <w:rsid w:val="006F4093"/>
    <w:rsid w:val="006F4119"/>
    <w:rsid w:val="006F4CCF"/>
    <w:rsid w:val="006F4CD4"/>
    <w:rsid w:val="006F4D99"/>
    <w:rsid w:val="006F4E60"/>
    <w:rsid w:val="006F4FFB"/>
    <w:rsid w:val="006F506B"/>
    <w:rsid w:val="006F551B"/>
    <w:rsid w:val="006F571B"/>
    <w:rsid w:val="006F5BA8"/>
    <w:rsid w:val="006F5D92"/>
    <w:rsid w:val="006F5F71"/>
    <w:rsid w:val="006F5F92"/>
    <w:rsid w:val="006F6094"/>
    <w:rsid w:val="006F60D6"/>
    <w:rsid w:val="006F64F3"/>
    <w:rsid w:val="006F6527"/>
    <w:rsid w:val="006F6720"/>
    <w:rsid w:val="006F6769"/>
    <w:rsid w:val="006F6B81"/>
    <w:rsid w:val="006F6C0A"/>
    <w:rsid w:val="006F6E10"/>
    <w:rsid w:val="006F7049"/>
    <w:rsid w:val="006F7177"/>
    <w:rsid w:val="006F723C"/>
    <w:rsid w:val="006F72B0"/>
    <w:rsid w:val="006F73CE"/>
    <w:rsid w:val="006F74B5"/>
    <w:rsid w:val="006F761A"/>
    <w:rsid w:val="006F77B5"/>
    <w:rsid w:val="006F7A4C"/>
    <w:rsid w:val="006F7FA3"/>
    <w:rsid w:val="0070000C"/>
    <w:rsid w:val="007000FC"/>
    <w:rsid w:val="0070013B"/>
    <w:rsid w:val="0070031A"/>
    <w:rsid w:val="0070046E"/>
    <w:rsid w:val="0070047B"/>
    <w:rsid w:val="00700492"/>
    <w:rsid w:val="00700509"/>
    <w:rsid w:val="00700DE6"/>
    <w:rsid w:val="00701013"/>
    <w:rsid w:val="007011B2"/>
    <w:rsid w:val="0070189F"/>
    <w:rsid w:val="00701C1F"/>
    <w:rsid w:val="00702129"/>
    <w:rsid w:val="00702166"/>
    <w:rsid w:val="00702676"/>
    <w:rsid w:val="00702748"/>
    <w:rsid w:val="007027E2"/>
    <w:rsid w:val="007029A3"/>
    <w:rsid w:val="00702CC4"/>
    <w:rsid w:val="00703229"/>
    <w:rsid w:val="007034EE"/>
    <w:rsid w:val="007035E2"/>
    <w:rsid w:val="007039D3"/>
    <w:rsid w:val="00703A11"/>
    <w:rsid w:val="00703A5A"/>
    <w:rsid w:val="00703F35"/>
    <w:rsid w:val="0070407C"/>
    <w:rsid w:val="007045B2"/>
    <w:rsid w:val="007045D9"/>
    <w:rsid w:val="00704E9C"/>
    <w:rsid w:val="00705023"/>
    <w:rsid w:val="00705278"/>
    <w:rsid w:val="007053FB"/>
    <w:rsid w:val="0070586C"/>
    <w:rsid w:val="00705ADC"/>
    <w:rsid w:val="00705BE4"/>
    <w:rsid w:val="00705BF2"/>
    <w:rsid w:val="00705E64"/>
    <w:rsid w:val="00705E96"/>
    <w:rsid w:val="007061EF"/>
    <w:rsid w:val="0070647D"/>
    <w:rsid w:val="007069A7"/>
    <w:rsid w:val="00706B19"/>
    <w:rsid w:val="00706B2A"/>
    <w:rsid w:val="00706B36"/>
    <w:rsid w:val="00706C65"/>
    <w:rsid w:val="00707010"/>
    <w:rsid w:val="00707268"/>
    <w:rsid w:val="00707313"/>
    <w:rsid w:val="0070746C"/>
    <w:rsid w:val="00707523"/>
    <w:rsid w:val="00707B38"/>
    <w:rsid w:val="00707B3D"/>
    <w:rsid w:val="00707B58"/>
    <w:rsid w:val="00707ECD"/>
    <w:rsid w:val="007105D4"/>
    <w:rsid w:val="0071067D"/>
    <w:rsid w:val="0071080D"/>
    <w:rsid w:val="00710CCB"/>
    <w:rsid w:val="00710D9C"/>
    <w:rsid w:val="00710E24"/>
    <w:rsid w:val="00710F22"/>
    <w:rsid w:val="0071114B"/>
    <w:rsid w:val="00711351"/>
    <w:rsid w:val="00711520"/>
    <w:rsid w:val="007116EB"/>
    <w:rsid w:val="007116F1"/>
    <w:rsid w:val="0071194A"/>
    <w:rsid w:val="00711CC1"/>
    <w:rsid w:val="00711D86"/>
    <w:rsid w:val="00711E64"/>
    <w:rsid w:val="0071240E"/>
    <w:rsid w:val="0071256F"/>
    <w:rsid w:val="00712D1C"/>
    <w:rsid w:val="00712FD4"/>
    <w:rsid w:val="00712FEB"/>
    <w:rsid w:val="00713180"/>
    <w:rsid w:val="007132BD"/>
    <w:rsid w:val="00713430"/>
    <w:rsid w:val="00713657"/>
    <w:rsid w:val="00713887"/>
    <w:rsid w:val="00713920"/>
    <w:rsid w:val="00713923"/>
    <w:rsid w:val="00713A83"/>
    <w:rsid w:val="00713C61"/>
    <w:rsid w:val="0071411E"/>
    <w:rsid w:val="0071430B"/>
    <w:rsid w:val="007144FE"/>
    <w:rsid w:val="007145D7"/>
    <w:rsid w:val="00714F27"/>
    <w:rsid w:val="00714FEE"/>
    <w:rsid w:val="007151BC"/>
    <w:rsid w:val="00715225"/>
    <w:rsid w:val="007154C3"/>
    <w:rsid w:val="00715560"/>
    <w:rsid w:val="007159A0"/>
    <w:rsid w:val="00715FF2"/>
    <w:rsid w:val="00716563"/>
    <w:rsid w:val="007165A6"/>
    <w:rsid w:val="0071670F"/>
    <w:rsid w:val="007169B1"/>
    <w:rsid w:val="00717047"/>
    <w:rsid w:val="00717098"/>
    <w:rsid w:val="007170D3"/>
    <w:rsid w:val="0071727E"/>
    <w:rsid w:val="00717315"/>
    <w:rsid w:val="00717352"/>
    <w:rsid w:val="00717FF9"/>
    <w:rsid w:val="0072004A"/>
    <w:rsid w:val="00720372"/>
    <w:rsid w:val="0072071C"/>
    <w:rsid w:val="00720801"/>
    <w:rsid w:val="00720AB3"/>
    <w:rsid w:val="00720B37"/>
    <w:rsid w:val="00720EC5"/>
    <w:rsid w:val="007211C2"/>
    <w:rsid w:val="00721403"/>
    <w:rsid w:val="00721779"/>
    <w:rsid w:val="0072179D"/>
    <w:rsid w:val="00721A8F"/>
    <w:rsid w:val="00721B23"/>
    <w:rsid w:val="00721C37"/>
    <w:rsid w:val="00721CCD"/>
    <w:rsid w:val="00721E5A"/>
    <w:rsid w:val="00721F20"/>
    <w:rsid w:val="00721FEA"/>
    <w:rsid w:val="00722306"/>
    <w:rsid w:val="00722320"/>
    <w:rsid w:val="00722519"/>
    <w:rsid w:val="00722897"/>
    <w:rsid w:val="00722F23"/>
    <w:rsid w:val="00723160"/>
    <w:rsid w:val="0072340F"/>
    <w:rsid w:val="00723655"/>
    <w:rsid w:val="00723A44"/>
    <w:rsid w:val="00723E2A"/>
    <w:rsid w:val="00724378"/>
    <w:rsid w:val="007245BE"/>
    <w:rsid w:val="007246C7"/>
    <w:rsid w:val="007248AD"/>
    <w:rsid w:val="007248E4"/>
    <w:rsid w:val="00724921"/>
    <w:rsid w:val="007249D0"/>
    <w:rsid w:val="007249E2"/>
    <w:rsid w:val="00724C67"/>
    <w:rsid w:val="007250AB"/>
    <w:rsid w:val="0072545C"/>
    <w:rsid w:val="007258D9"/>
    <w:rsid w:val="007258E8"/>
    <w:rsid w:val="0072593E"/>
    <w:rsid w:val="00725A09"/>
    <w:rsid w:val="00725B46"/>
    <w:rsid w:val="00725BBE"/>
    <w:rsid w:val="00725CEE"/>
    <w:rsid w:val="00725DBC"/>
    <w:rsid w:val="00726349"/>
    <w:rsid w:val="007263D5"/>
    <w:rsid w:val="007263D7"/>
    <w:rsid w:val="0072668F"/>
    <w:rsid w:val="007267AB"/>
    <w:rsid w:val="007267B3"/>
    <w:rsid w:val="00726C97"/>
    <w:rsid w:val="00726F03"/>
    <w:rsid w:val="0072733A"/>
    <w:rsid w:val="007277AA"/>
    <w:rsid w:val="007279C3"/>
    <w:rsid w:val="00727A13"/>
    <w:rsid w:val="00727B85"/>
    <w:rsid w:val="00727C63"/>
    <w:rsid w:val="00730101"/>
    <w:rsid w:val="00730143"/>
    <w:rsid w:val="00730244"/>
    <w:rsid w:val="0073069D"/>
    <w:rsid w:val="00730C6A"/>
    <w:rsid w:val="00730F22"/>
    <w:rsid w:val="00730F24"/>
    <w:rsid w:val="0073116C"/>
    <w:rsid w:val="0073116D"/>
    <w:rsid w:val="007311A7"/>
    <w:rsid w:val="00731303"/>
    <w:rsid w:val="00731414"/>
    <w:rsid w:val="00731AE6"/>
    <w:rsid w:val="00731D0B"/>
    <w:rsid w:val="00731D2F"/>
    <w:rsid w:val="00731D49"/>
    <w:rsid w:val="00731E22"/>
    <w:rsid w:val="00732003"/>
    <w:rsid w:val="007320E2"/>
    <w:rsid w:val="0073248E"/>
    <w:rsid w:val="00732579"/>
    <w:rsid w:val="00732723"/>
    <w:rsid w:val="00732953"/>
    <w:rsid w:val="00732978"/>
    <w:rsid w:val="00732995"/>
    <w:rsid w:val="007329D7"/>
    <w:rsid w:val="00733043"/>
    <w:rsid w:val="007330AD"/>
    <w:rsid w:val="007330F9"/>
    <w:rsid w:val="007333A7"/>
    <w:rsid w:val="00733663"/>
    <w:rsid w:val="00733AED"/>
    <w:rsid w:val="00733F56"/>
    <w:rsid w:val="0073450F"/>
    <w:rsid w:val="00734525"/>
    <w:rsid w:val="0073476B"/>
    <w:rsid w:val="007347EF"/>
    <w:rsid w:val="00734982"/>
    <w:rsid w:val="00734997"/>
    <w:rsid w:val="00734C2A"/>
    <w:rsid w:val="00734F65"/>
    <w:rsid w:val="0073504B"/>
    <w:rsid w:val="007351E0"/>
    <w:rsid w:val="00735302"/>
    <w:rsid w:val="007353FD"/>
    <w:rsid w:val="00735537"/>
    <w:rsid w:val="00735818"/>
    <w:rsid w:val="00735ACE"/>
    <w:rsid w:val="00735D3F"/>
    <w:rsid w:val="00735EA9"/>
    <w:rsid w:val="00736325"/>
    <w:rsid w:val="00736348"/>
    <w:rsid w:val="007364F4"/>
    <w:rsid w:val="00736563"/>
    <w:rsid w:val="00736737"/>
    <w:rsid w:val="00736E3C"/>
    <w:rsid w:val="00736E8C"/>
    <w:rsid w:val="007374F9"/>
    <w:rsid w:val="00737A04"/>
    <w:rsid w:val="00737A4D"/>
    <w:rsid w:val="00737B2C"/>
    <w:rsid w:val="00737ECC"/>
    <w:rsid w:val="00740380"/>
    <w:rsid w:val="0074058C"/>
    <w:rsid w:val="007405CA"/>
    <w:rsid w:val="00740A96"/>
    <w:rsid w:val="00740AFC"/>
    <w:rsid w:val="00741106"/>
    <w:rsid w:val="007413AA"/>
    <w:rsid w:val="00741C2C"/>
    <w:rsid w:val="00742C3D"/>
    <w:rsid w:val="00742D73"/>
    <w:rsid w:val="00742F55"/>
    <w:rsid w:val="00743247"/>
    <w:rsid w:val="00743978"/>
    <w:rsid w:val="007439BF"/>
    <w:rsid w:val="00743C4C"/>
    <w:rsid w:val="00743D7A"/>
    <w:rsid w:val="00743E19"/>
    <w:rsid w:val="00743F7E"/>
    <w:rsid w:val="00744028"/>
    <w:rsid w:val="00744158"/>
    <w:rsid w:val="00744482"/>
    <w:rsid w:val="007444B5"/>
    <w:rsid w:val="007444EA"/>
    <w:rsid w:val="00744526"/>
    <w:rsid w:val="007447D6"/>
    <w:rsid w:val="00744C6A"/>
    <w:rsid w:val="00744EC9"/>
    <w:rsid w:val="0074503F"/>
    <w:rsid w:val="007450A1"/>
    <w:rsid w:val="0074511B"/>
    <w:rsid w:val="00745221"/>
    <w:rsid w:val="007453BD"/>
    <w:rsid w:val="00745477"/>
    <w:rsid w:val="0074574B"/>
    <w:rsid w:val="00745A23"/>
    <w:rsid w:val="00745A2B"/>
    <w:rsid w:val="00745ACF"/>
    <w:rsid w:val="00745C63"/>
    <w:rsid w:val="00745D4A"/>
    <w:rsid w:val="00745F32"/>
    <w:rsid w:val="007463DB"/>
    <w:rsid w:val="0074644F"/>
    <w:rsid w:val="00746A88"/>
    <w:rsid w:val="00746B19"/>
    <w:rsid w:val="00746DAE"/>
    <w:rsid w:val="00746F1C"/>
    <w:rsid w:val="00746FB7"/>
    <w:rsid w:val="007473B2"/>
    <w:rsid w:val="00747540"/>
    <w:rsid w:val="00747615"/>
    <w:rsid w:val="00747616"/>
    <w:rsid w:val="0074791C"/>
    <w:rsid w:val="00747AB9"/>
    <w:rsid w:val="00747B30"/>
    <w:rsid w:val="00747F5C"/>
    <w:rsid w:val="00747FD1"/>
    <w:rsid w:val="00750032"/>
    <w:rsid w:val="00750180"/>
    <w:rsid w:val="00750400"/>
    <w:rsid w:val="00750506"/>
    <w:rsid w:val="0075051D"/>
    <w:rsid w:val="00750905"/>
    <w:rsid w:val="00750B51"/>
    <w:rsid w:val="00750EFF"/>
    <w:rsid w:val="00750F93"/>
    <w:rsid w:val="0075120C"/>
    <w:rsid w:val="0075127F"/>
    <w:rsid w:val="007519D0"/>
    <w:rsid w:val="00751A9A"/>
    <w:rsid w:val="00751ABE"/>
    <w:rsid w:val="00751AE1"/>
    <w:rsid w:val="00751C75"/>
    <w:rsid w:val="00751D8D"/>
    <w:rsid w:val="00751E74"/>
    <w:rsid w:val="00752104"/>
    <w:rsid w:val="00752286"/>
    <w:rsid w:val="007522C2"/>
    <w:rsid w:val="00752813"/>
    <w:rsid w:val="00752F59"/>
    <w:rsid w:val="007531FD"/>
    <w:rsid w:val="00753228"/>
    <w:rsid w:val="007535CE"/>
    <w:rsid w:val="0075391E"/>
    <w:rsid w:val="007539CA"/>
    <w:rsid w:val="00753FFA"/>
    <w:rsid w:val="00754C1C"/>
    <w:rsid w:val="00754C57"/>
    <w:rsid w:val="00754CC3"/>
    <w:rsid w:val="00754D70"/>
    <w:rsid w:val="00754F7C"/>
    <w:rsid w:val="00754F8B"/>
    <w:rsid w:val="0075520E"/>
    <w:rsid w:val="0075556E"/>
    <w:rsid w:val="007555D9"/>
    <w:rsid w:val="00755773"/>
    <w:rsid w:val="00755A98"/>
    <w:rsid w:val="00755B92"/>
    <w:rsid w:val="00755BBA"/>
    <w:rsid w:val="00755D93"/>
    <w:rsid w:val="00756352"/>
    <w:rsid w:val="0075639C"/>
    <w:rsid w:val="00756569"/>
    <w:rsid w:val="00756718"/>
    <w:rsid w:val="0075677D"/>
    <w:rsid w:val="00756878"/>
    <w:rsid w:val="00756AC1"/>
    <w:rsid w:val="00756BEE"/>
    <w:rsid w:val="00756D1A"/>
    <w:rsid w:val="00757021"/>
    <w:rsid w:val="0075706B"/>
    <w:rsid w:val="007570DA"/>
    <w:rsid w:val="00757122"/>
    <w:rsid w:val="00757216"/>
    <w:rsid w:val="0075724F"/>
    <w:rsid w:val="00757502"/>
    <w:rsid w:val="007577A1"/>
    <w:rsid w:val="0075790A"/>
    <w:rsid w:val="00757BA2"/>
    <w:rsid w:val="00757BE5"/>
    <w:rsid w:val="00757BEF"/>
    <w:rsid w:val="00757C59"/>
    <w:rsid w:val="00757D7D"/>
    <w:rsid w:val="00757EB6"/>
    <w:rsid w:val="00757F3E"/>
    <w:rsid w:val="00757FF5"/>
    <w:rsid w:val="0076003F"/>
    <w:rsid w:val="0076005E"/>
    <w:rsid w:val="00760588"/>
    <w:rsid w:val="00760734"/>
    <w:rsid w:val="00760828"/>
    <w:rsid w:val="007608CB"/>
    <w:rsid w:val="00760AF3"/>
    <w:rsid w:val="00760C17"/>
    <w:rsid w:val="00760ED3"/>
    <w:rsid w:val="0076105D"/>
    <w:rsid w:val="00761194"/>
    <w:rsid w:val="007613A9"/>
    <w:rsid w:val="0076156F"/>
    <w:rsid w:val="00761577"/>
    <w:rsid w:val="00761EA5"/>
    <w:rsid w:val="00761F37"/>
    <w:rsid w:val="00762101"/>
    <w:rsid w:val="0076221B"/>
    <w:rsid w:val="00762360"/>
    <w:rsid w:val="0076252F"/>
    <w:rsid w:val="007627D3"/>
    <w:rsid w:val="0076288D"/>
    <w:rsid w:val="00762C48"/>
    <w:rsid w:val="007633AB"/>
    <w:rsid w:val="0076342D"/>
    <w:rsid w:val="0076345F"/>
    <w:rsid w:val="007636B2"/>
    <w:rsid w:val="0076380C"/>
    <w:rsid w:val="00763B7A"/>
    <w:rsid w:val="00763CA2"/>
    <w:rsid w:val="00763D95"/>
    <w:rsid w:val="00763EC1"/>
    <w:rsid w:val="00763F48"/>
    <w:rsid w:val="00764001"/>
    <w:rsid w:val="0076458A"/>
    <w:rsid w:val="0076474E"/>
    <w:rsid w:val="00764A75"/>
    <w:rsid w:val="00764BC5"/>
    <w:rsid w:val="00764CB8"/>
    <w:rsid w:val="00764D1A"/>
    <w:rsid w:val="00765036"/>
    <w:rsid w:val="00765131"/>
    <w:rsid w:val="007652C2"/>
    <w:rsid w:val="007653A5"/>
    <w:rsid w:val="00765AEE"/>
    <w:rsid w:val="00765B76"/>
    <w:rsid w:val="00765B88"/>
    <w:rsid w:val="00765BAA"/>
    <w:rsid w:val="00765E60"/>
    <w:rsid w:val="00766183"/>
    <w:rsid w:val="007664F7"/>
    <w:rsid w:val="0076657A"/>
    <w:rsid w:val="007667C1"/>
    <w:rsid w:val="00766908"/>
    <w:rsid w:val="00766D99"/>
    <w:rsid w:val="00766EE7"/>
    <w:rsid w:val="00767347"/>
    <w:rsid w:val="0076752B"/>
    <w:rsid w:val="00767934"/>
    <w:rsid w:val="00767ECD"/>
    <w:rsid w:val="007700F4"/>
    <w:rsid w:val="007701A6"/>
    <w:rsid w:val="007704B0"/>
    <w:rsid w:val="0077051A"/>
    <w:rsid w:val="00770580"/>
    <w:rsid w:val="007707F0"/>
    <w:rsid w:val="00770866"/>
    <w:rsid w:val="0077095C"/>
    <w:rsid w:val="00770A2E"/>
    <w:rsid w:val="00770C71"/>
    <w:rsid w:val="00770CE2"/>
    <w:rsid w:val="00770CFD"/>
    <w:rsid w:val="00770DB7"/>
    <w:rsid w:val="00771079"/>
    <w:rsid w:val="00771602"/>
    <w:rsid w:val="0077160B"/>
    <w:rsid w:val="0077185B"/>
    <w:rsid w:val="00771FD8"/>
    <w:rsid w:val="007726ED"/>
    <w:rsid w:val="00772ABC"/>
    <w:rsid w:val="00772B13"/>
    <w:rsid w:val="00772BE2"/>
    <w:rsid w:val="00772C81"/>
    <w:rsid w:val="00772C95"/>
    <w:rsid w:val="00772D1C"/>
    <w:rsid w:val="00772D27"/>
    <w:rsid w:val="00772E14"/>
    <w:rsid w:val="00772EE4"/>
    <w:rsid w:val="007730B8"/>
    <w:rsid w:val="007732FC"/>
    <w:rsid w:val="00773489"/>
    <w:rsid w:val="0077351E"/>
    <w:rsid w:val="00773A9F"/>
    <w:rsid w:val="00773D25"/>
    <w:rsid w:val="00773DCA"/>
    <w:rsid w:val="00773E3E"/>
    <w:rsid w:val="00773E4C"/>
    <w:rsid w:val="00774015"/>
    <w:rsid w:val="007740D5"/>
    <w:rsid w:val="007741A0"/>
    <w:rsid w:val="007742B3"/>
    <w:rsid w:val="007742BD"/>
    <w:rsid w:val="007742DB"/>
    <w:rsid w:val="00774321"/>
    <w:rsid w:val="00774480"/>
    <w:rsid w:val="007747BD"/>
    <w:rsid w:val="0077493F"/>
    <w:rsid w:val="00774A4B"/>
    <w:rsid w:val="00774BFB"/>
    <w:rsid w:val="00774C30"/>
    <w:rsid w:val="00774C90"/>
    <w:rsid w:val="00774E04"/>
    <w:rsid w:val="00774E2B"/>
    <w:rsid w:val="00774F77"/>
    <w:rsid w:val="0077526A"/>
    <w:rsid w:val="007753E2"/>
    <w:rsid w:val="00775653"/>
    <w:rsid w:val="00775917"/>
    <w:rsid w:val="00775A70"/>
    <w:rsid w:val="00775C2F"/>
    <w:rsid w:val="00775CAE"/>
    <w:rsid w:val="00776146"/>
    <w:rsid w:val="00776202"/>
    <w:rsid w:val="00776240"/>
    <w:rsid w:val="0077624B"/>
    <w:rsid w:val="00776550"/>
    <w:rsid w:val="007766F6"/>
    <w:rsid w:val="00776797"/>
    <w:rsid w:val="0077687E"/>
    <w:rsid w:val="00776B4C"/>
    <w:rsid w:val="00776D6A"/>
    <w:rsid w:val="00776FCE"/>
    <w:rsid w:val="00777404"/>
    <w:rsid w:val="007777D0"/>
    <w:rsid w:val="00777922"/>
    <w:rsid w:val="00777960"/>
    <w:rsid w:val="00777C6D"/>
    <w:rsid w:val="00777CBA"/>
    <w:rsid w:val="00777E55"/>
    <w:rsid w:val="007800E4"/>
    <w:rsid w:val="00780260"/>
    <w:rsid w:val="007804CC"/>
    <w:rsid w:val="00780552"/>
    <w:rsid w:val="00780CD8"/>
    <w:rsid w:val="00780FF5"/>
    <w:rsid w:val="007810CA"/>
    <w:rsid w:val="0078115E"/>
    <w:rsid w:val="00781396"/>
    <w:rsid w:val="007816B4"/>
    <w:rsid w:val="007819C0"/>
    <w:rsid w:val="00781DFE"/>
    <w:rsid w:val="007820D1"/>
    <w:rsid w:val="00782291"/>
    <w:rsid w:val="007824F8"/>
    <w:rsid w:val="007827FC"/>
    <w:rsid w:val="007828CE"/>
    <w:rsid w:val="007828EE"/>
    <w:rsid w:val="00782B36"/>
    <w:rsid w:val="00783AC9"/>
    <w:rsid w:val="00783CFF"/>
    <w:rsid w:val="00783E18"/>
    <w:rsid w:val="00783F40"/>
    <w:rsid w:val="007841C3"/>
    <w:rsid w:val="007841CE"/>
    <w:rsid w:val="00784640"/>
    <w:rsid w:val="00784819"/>
    <w:rsid w:val="00784ECC"/>
    <w:rsid w:val="00785128"/>
    <w:rsid w:val="007851F7"/>
    <w:rsid w:val="007856CA"/>
    <w:rsid w:val="00785841"/>
    <w:rsid w:val="007858DA"/>
    <w:rsid w:val="00785B6E"/>
    <w:rsid w:val="00785BBB"/>
    <w:rsid w:val="00785CE5"/>
    <w:rsid w:val="00785D63"/>
    <w:rsid w:val="007866C7"/>
    <w:rsid w:val="007867BD"/>
    <w:rsid w:val="00786C8F"/>
    <w:rsid w:val="00787207"/>
    <w:rsid w:val="0078722A"/>
    <w:rsid w:val="00787284"/>
    <w:rsid w:val="0078732F"/>
    <w:rsid w:val="007875A8"/>
    <w:rsid w:val="00787611"/>
    <w:rsid w:val="00787B8F"/>
    <w:rsid w:val="00787C1E"/>
    <w:rsid w:val="00787CB2"/>
    <w:rsid w:val="00787D4A"/>
    <w:rsid w:val="00787E89"/>
    <w:rsid w:val="0079011F"/>
    <w:rsid w:val="007903A4"/>
    <w:rsid w:val="007905F2"/>
    <w:rsid w:val="00790769"/>
    <w:rsid w:val="00790C01"/>
    <w:rsid w:val="00790ECA"/>
    <w:rsid w:val="00790F94"/>
    <w:rsid w:val="00790FCF"/>
    <w:rsid w:val="00791022"/>
    <w:rsid w:val="00791084"/>
    <w:rsid w:val="0079109F"/>
    <w:rsid w:val="00791288"/>
    <w:rsid w:val="00791792"/>
    <w:rsid w:val="007917A6"/>
    <w:rsid w:val="00791933"/>
    <w:rsid w:val="00791938"/>
    <w:rsid w:val="00791B2A"/>
    <w:rsid w:val="00791C06"/>
    <w:rsid w:val="00792034"/>
    <w:rsid w:val="0079210D"/>
    <w:rsid w:val="007922AB"/>
    <w:rsid w:val="00792447"/>
    <w:rsid w:val="007924AC"/>
    <w:rsid w:val="007924DC"/>
    <w:rsid w:val="0079272E"/>
    <w:rsid w:val="00792748"/>
    <w:rsid w:val="00792793"/>
    <w:rsid w:val="00792970"/>
    <w:rsid w:val="007929D3"/>
    <w:rsid w:val="007929F1"/>
    <w:rsid w:val="00792F07"/>
    <w:rsid w:val="00793179"/>
    <w:rsid w:val="007931A7"/>
    <w:rsid w:val="00793237"/>
    <w:rsid w:val="00793424"/>
    <w:rsid w:val="007934B1"/>
    <w:rsid w:val="007935DE"/>
    <w:rsid w:val="007939D8"/>
    <w:rsid w:val="00793A4A"/>
    <w:rsid w:val="00793C76"/>
    <w:rsid w:val="0079416D"/>
    <w:rsid w:val="00794216"/>
    <w:rsid w:val="0079436D"/>
    <w:rsid w:val="0079445D"/>
    <w:rsid w:val="00794543"/>
    <w:rsid w:val="007946CD"/>
    <w:rsid w:val="0079477A"/>
    <w:rsid w:val="00794D2D"/>
    <w:rsid w:val="00794FEC"/>
    <w:rsid w:val="007952A3"/>
    <w:rsid w:val="007953B5"/>
    <w:rsid w:val="0079547C"/>
    <w:rsid w:val="007957CC"/>
    <w:rsid w:val="00795CEC"/>
    <w:rsid w:val="00795F35"/>
    <w:rsid w:val="00795F82"/>
    <w:rsid w:val="00795FA9"/>
    <w:rsid w:val="00796307"/>
    <w:rsid w:val="0079666A"/>
    <w:rsid w:val="00796724"/>
    <w:rsid w:val="0079676F"/>
    <w:rsid w:val="00796B83"/>
    <w:rsid w:val="00796DFC"/>
    <w:rsid w:val="00796F30"/>
    <w:rsid w:val="00797050"/>
    <w:rsid w:val="0079744E"/>
    <w:rsid w:val="007975A5"/>
    <w:rsid w:val="0079776E"/>
    <w:rsid w:val="007978BE"/>
    <w:rsid w:val="00797A15"/>
    <w:rsid w:val="00797B7D"/>
    <w:rsid w:val="007A07B1"/>
    <w:rsid w:val="007A07FA"/>
    <w:rsid w:val="007A09FC"/>
    <w:rsid w:val="007A0B38"/>
    <w:rsid w:val="007A0C93"/>
    <w:rsid w:val="007A0CCF"/>
    <w:rsid w:val="007A0E5A"/>
    <w:rsid w:val="007A10E2"/>
    <w:rsid w:val="007A11C1"/>
    <w:rsid w:val="007A12EA"/>
    <w:rsid w:val="007A1336"/>
    <w:rsid w:val="007A14DE"/>
    <w:rsid w:val="007A1717"/>
    <w:rsid w:val="007A1955"/>
    <w:rsid w:val="007A22C6"/>
    <w:rsid w:val="007A2BA5"/>
    <w:rsid w:val="007A2DEF"/>
    <w:rsid w:val="007A31FE"/>
    <w:rsid w:val="007A3395"/>
    <w:rsid w:val="007A3486"/>
    <w:rsid w:val="007A352C"/>
    <w:rsid w:val="007A359A"/>
    <w:rsid w:val="007A37F2"/>
    <w:rsid w:val="007A3933"/>
    <w:rsid w:val="007A3B15"/>
    <w:rsid w:val="007A3D7F"/>
    <w:rsid w:val="007A3ECD"/>
    <w:rsid w:val="007A3EF3"/>
    <w:rsid w:val="007A4066"/>
    <w:rsid w:val="007A41EA"/>
    <w:rsid w:val="007A4429"/>
    <w:rsid w:val="007A44E9"/>
    <w:rsid w:val="007A45CA"/>
    <w:rsid w:val="007A4640"/>
    <w:rsid w:val="007A475B"/>
    <w:rsid w:val="007A476B"/>
    <w:rsid w:val="007A47B1"/>
    <w:rsid w:val="007A498E"/>
    <w:rsid w:val="007A49E1"/>
    <w:rsid w:val="007A4A34"/>
    <w:rsid w:val="007A4CF2"/>
    <w:rsid w:val="007A4D19"/>
    <w:rsid w:val="007A4EB6"/>
    <w:rsid w:val="007A54CF"/>
    <w:rsid w:val="007A5B7C"/>
    <w:rsid w:val="007A5E2A"/>
    <w:rsid w:val="007A60FD"/>
    <w:rsid w:val="007A64C0"/>
    <w:rsid w:val="007A65BF"/>
    <w:rsid w:val="007A66E7"/>
    <w:rsid w:val="007A67AA"/>
    <w:rsid w:val="007A68DF"/>
    <w:rsid w:val="007A6A7E"/>
    <w:rsid w:val="007A6AEB"/>
    <w:rsid w:val="007A6C26"/>
    <w:rsid w:val="007A6DC0"/>
    <w:rsid w:val="007A6F05"/>
    <w:rsid w:val="007A6F2E"/>
    <w:rsid w:val="007A7004"/>
    <w:rsid w:val="007A7239"/>
    <w:rsid w:val="007A741A"/>
    <w:rsid w:val="007A74B4"/>
    <w:rsid w:val="007A7562"/>
    <w:rsid w:val="007A7675"/>
    <w:rsid w:val="007A76BA"/>
    <w:rsid w:val="007A76F6"/>
    <w:rsid w:val="007A77A4"/>
    <w:rsid w:val="007A7950"/>
    <w:rsid w:val="007A7BC7"/>
    <w:rsid w:val="007A7C47"/>
    <w:rsid w:val="007A7C78"/>
    <w:rsid w:val="007A7E96"/>
    <w:rsid w:val="007B026D"/>
    <w:rsid w:val="007B04C6"/>
    <w:rsid w:val="007B08E3"/>
    <w:rsid w:val="007B0D26"/>
    <w:rsid w:val="007B0F86"/>
    <w:rsid w:val="007B10A6"/>
    <w:rsid w:val="007B117C"/>
    <w:rsid w:val="007B12CD"/>
    <w:rsid w:val="007B1420"/>
    <w:rsid w:val="007B1844"/>
    <w:rsid w:val="007B1864"/>
    <w:rsid w:val="007B1D01"/>
    <w:rsid w:val="007B206F"/>
    <w:rsid w:val="007B2134"/>
    <w:rsid w:val="007B21A5"/>
    <w:rsid w:val="007B21A7"/>
    <w:rsid w:val="007B24CC"/>
    <w:rsid w:val="007B2BE1"/>
    <w:rsid w:val="007B2C91"/>
    <w:rsid w:val="007B2ED5"/>
    <w:rsid w:val="007B328E"/>
    <w:rsid w:val="007B334F"/>
    <w:rsid w:val="007B3458"/>
    <w:rsid w:val="007B3553"/>
    <w:rsid w:val="007B37F6"/>
    <w:rsid w:val="007B39CF"/>
    <w:rsid w:val="007B3A14"/>
    <w:rsid w:val="007B4158"/>
    <w:rsid w:val="007B439A"/>
    <w:rsid w:val="007B462A"/>
    <w:rsid w:val="007B4841"/>
    <w:rsid w:val="007B4867"/>
    <w:rsid w:val="007B4950"/>
    <w:rsid w:val="007B4953"/>
    <w:rsid w:val="007B4A55"/>
    <w:rsid w:val="007B4ADD"/>
    <w:rsid w:val="007B5069"/>
    <w:rsid w:val="007B5081"/>
    <w:rsid w:val="007B526A"/>
    <w:rsid w:val="007B5367"/>
    <w:rsid w:val="007B5496"/>
    <w:rsid w:val="007B55EF"/>
    <w:rsid w:val="007B5855"/>
    <w:rsid w:val="007B5D8D"/>
    <w:rsid w:val="007B6104"/>
    <w:rsid w:val="007B6599"/>
    <w:rsid w:val="007B659D"/>
    <w:rsid w:val="007B674D"/>
    <w:rsid w:val="007B6AD0"/>
    <w:rsid w:val="007B6D6B"/>
    <w:rsid w:val="007B6D8F"/>
    <w:rsid w:val="007B6E2B"/>
    <w:rsid w:val="007B6ECC"/>
    <w:rsid w:val="007B7114"/>
    <w:rsid w:val="007B7321"/>
    <w:rsid w:val="007B741D"/>
    <w:rsid w:val="007B7AE4"/>
    <w:rsid w:val="007B7BA9"/>
    <w:rsid w:val="007B7CF3"/>
    <w:rsid w:val="007C01A1"/>
    <w:rsid w:val="007C03CE"/>
    <w:rsid w:val="007C0509"/>
    <w:rsid w:val="007C0D75"/>
    <w:rsid w:val="007C1015"/>
    <w:rsid w:val="007C1092"/>
    <w:rsid w:val="007C16A4"/>
    <w:rsid w:val="007C173B"/>
    <w:rsid w:val="007C199A"/>
    <w:rsid w:val="007C1A4D"/>
    <w:rsid w:val="007C1B19"/>
    <w:rsid w:val="007C1B49"/>
    <w:rsid w:val="007C1B68"/>
    <w:rsid w:val="007C1C58"/>
    <w:rsid w:val="007C1F9E"/>
    <w:rsid w:val="007C2503"/>
    <w:rsid w:val="007C275A"/>
    <w:rsid w:val="007C2960"/>
    <w:rsid w:val="007C2CB1"/>
    <w:rsid w:val="007C2FA5"/>
    <w:rsid w:val="007C3010"/>
    <w:rsid w:val="007C30D0"/>
    <w:rsid w:val="007C30F5"/>
    <w:rsid w:val="007C3247"/>
    <w:rsid w:val="007C3330"/>
    <w:rsid w:val="007C355E"/>
    <w:rsid w:val="007C35DC"/>
    <w:rsid w:val="007C3F9E"/>
    <w:rsid w:val="007C41D6"/>
    <w:rsid w:val="007C42CC"/>
    <w:rsid w:val="007C45D8"/>
    <w:rsid w:val="007C4A9A"/>
    <w:rsid w:val="007C4BF1"/>
    <w:rsid w:val="007C4F99"/>
    <w:rsid w:val="007C53AA"/>
    <w:rsid w:val="007C546D"/>
    <w:rsid w:val="007C5547"/>
    <w:rsid w:val="007C5BB2"/>
    <w:rsid w:val="007C5D79"/>
    <w:rsid w:val="007C5E36"/>
    <w:rsid w:val="007C5EE4"/>
    <w:rsid w:val="007C6074"/>
    <w:rsid w:val="007C65BE"/>
    <w:rsid w:val="007C67AF"/>
    <w:rsid w:val="007C68A9"/>
    <w:rsid w:val="007C6C5D"/>
    <w:rsid w:val="007C70B0"/>
    <w:rsid w:val="007C70CF"/>
    <w:rsid w:val="007C727E"/>
    <w:rsid w:val="007C74F7"/>
    <w:rsid w:val="007C78D3"/>
    <w:rsid w:val="007C7904"/>
    <w:rsid w:val="007C7A2E"/>
    <w:rsid w:val="007C7A40"/>
    <w:rsid w:val="007C7C87"/>
    <w:rsid w:val="007C7DF8"/>
    <w:rsid w:val="007C7F85"/>
    <w:rsid w:val="007D00CE"/>
    <w:rsid w:val="007D017C"/>
    <w:rsid w:val="007D078A"/>
    <w:rsid w:val="007D0A7E"/>
    <w:rsid w:val="007D0E40"/>
    <w:rsid w:val="007D0FC4"/>
    <w:rsid w:val="007D163F"/>
    <w:rsid w:val="007D16B6"/>
    <w:rsid w:val="007D1A51"/>
    <w:rsid w:val="007D1AE6"/>
    <w:rsid w:val="007D1AF7"/>
    <w:rsid w:val="007D1C47"/>
    <w:rsid w:val="007D1CB0"/>
    <w:rsid w:val="007D2139"/>
    <w:rsid w:val="007D21F4"/>
    <w:rsid w:val="007D25E6"/>
    <w:rsid w:val="007D2944"/>
    <w:rsid w:val="007D29E7"/>
    <w:rsid w:val="007D2CE2"/>
    <w:rsid w:val="007D2E32"/>
    <w:rsid w:val="007D34DB"/>
    <w:rsid w:val="007D353A"/>
    <w:rsid w:val="007D377C"/>
    <w:rsid w:val="007D3B29"/>
    <w:rsid w:val="007D3FEC"/>
    <w:rsid w:val="007D403D"/>
    <w:rsid w:val="007D43E2"/>
    <w:rsid w:val="007D452A"/>
    <w:rsid w:val="007D452B"/>
    <w:rsid w:val="007D457E"/>
    <w:rsid w:val="007D484C"/>
    <w:rsid w:val="007D4F40"/>
    <w:rsid w:val="007D5063"/>
    <w:rsid w:val="007D51A3"/>
    <w:rsid w:val="007D5589"/>
    <w:rsid w:val="007D5692"/>
    <w:rsid w:val="007D586A"/>
    <w:rsid w:val="007D58E2"/>
    <w:rsid w:val="007D5977"/>
    <w:rsid w:val="007D59E0"/>
    <w:rsid w:val="007D63E3"/>
    <w:rsid w:val="007D6550"/>
    <w:rsid w:val="007D6666"/>
    <w:rsid w:val="007D685A"/>
    <w:rsid w:val="007D6AAD"/>
    <w:rsid w:val="007D6DA9"/>
    <w:rsid w:val="007D6F68"/>
    <w:rsid w:val="007D6FFD"/>
    <w:rsid w:val="007D72E5"/>
    <w:rsid w:val="007D79ED"/>
    <w:rsid w:val="007D7A5F"/>
    <w:rsid w:val="007D7B67"/>
    <w:rsid w:val="007D7D72"/>
    <w:rsid w:val="007D7EBC"/>
    <w:rsid w:val="007D7FE6"/>
    <w:rsid w:val="007E0278"/>
    <w:rsid w:val="007E0CB3"/>
    <w:rsid w:val="007E0E31"/>
    <w:rsid w:val="007E0E97"/>
    <w:rsid w:val="007E12ED"/>
    <w:rsid w:val="007E1318"/>
    <w:rsid w:val="007E156D"/>
    <w:rsid w:val="007E1743"/>
    <w:rsid w:val="007E1963"/>
    <w:rsid w:val="007E1979"/>
    <w:rsid w:val="007E1A38"/>
    <w:rsid w:val="007E1FEF"/>
    <w:rsid w:val="007E2370"/>
    <w:rsid w:val="007E28AF"/>
    <w:rsid w:val="007E327D"/>
    <w:rsid w:val="007E34BE"/>
    <w:rsid w:val="007E35D2"/>
    <w:rsid w:val="007E375E"/>
    <w:rsid w:val="007E39BD"/>
    <w:rsid w:val="007E3D00"/>
    <w:rsid w:val="007E4308"/>
    <w:rsid w:val="007E437F"/>
    <w:rsid w:val="007E448A"/>
    <w:rsid w:val="007E455B"/>
    <w:rsid w:val="007E4831"/>
    <w:rsid w:val="007E4893"/>
    <w:rsid w:val="007E4D70"/>
    <w:rsid w:val="007E4E34"/>
    <w:rsid w:val="007E4EC6"/>
    <w:rsid w:val="007E500B"/>
    <w:rsid w:val="007E5067"/>
    <w:rsid w:val="007E5185"/>
    <w:rsid w:val="007E5327"/>
    <w:rsid w:val="007E544F"/>
    <w:rsid w:val="007E57F8"/>
    <w:rsid w:val="007E58B5"/>
    <w:rsid w:val="007E5C52"/>
    <w:rsid w:val="007E5D81"/>
    <w:rsid w:val="007E5DE9"/>
    <w:rsid w:val="007E5FEB"/>
    <w:rsid w:val="007E6115"/>
    <w:rsid w:val="007E646E"/>
    <w:rsid w:val="007E6B2A"/>
    <w:rsid w:val="007E6C18"/>
    <w:rsid w:val="007E6D79"/>
    <w:rsid w:val="007E6EF9"/>
    <w:rsid w:val="007E73B3"/>
    <w:rsid w:val="007E75FE"/>
    <w:rsid w:val="007E7666"/>
    <w:rsid w:val="007E7984"/>
    <w:rsid w:val="007E7A0B"/>
    <w:rsid w:val="007E7BCE"/>
    <w:rsid w:val="007E7DD0"/>
    <w:rsid w:val="007F006E"/>
    <w:rsid w:val="007F0615"/>
    <w:rsid w:val="007F089D"/>
    <w:rsid w:val="007F08D8"/>
    <w:rsid w:val="007F0965"/>
    <w:rsid w:val="007F0B8C"/>
    <w:rsid w:val="007F0CDC"/>
    <w:rsid w:val="007F0FA7"/>
    <w:rsid w:val="007F1079"/>
    <w:rsid w:val="007F1277"/>
    <w:rsid w:val="007F13CE"/>
    <w:rsid w:val="007F14D6"/>
    <w:rsid w:val="007F1572"/>
    <w:rsid w:val="007F1817"/>
    <w:rsid w:val="007F195B"/>
    <w:rsid w:val="007F1AA9"/>
    <w:rsid w:val="007F1D24"/>
    <w:rsid w:val="007F1D8A"/>
    <w:rsid w:val="007F1EEE"/>
    <w:rsid w:val="007F21AC"/>
    <w:rsid w:val="007F231B"/>
    <w:rsid w:val="007F234D"/>
    <w:rsid w:val="007F238F"/>
    <w:rsid w:val="007F2397"/>
    <w:rsid w:val="007F2716"/>
    <w:rsid w:val="007F2853"/>
    <w:rsid w:val="007F2D0D"/>
    <w:rsid w:val="007F3012"/>
    <w:rsid w:val="007F32DE"/>
    <w:rsid w:val="007F33F9"/>
    <w:rsid w:val="007F3AD8"/>
    <w:rsid w:val="007F3AFA"/>
    <w:rsid w:val="007F3F5F"/>
    <w:rsid w:val="007F3FD4"/>
    <w:rsid w:val="007F4068"/>
    <w:rsid w:val="007F415F"/>
    <w:rsid w:val="007F4506"/>
    <w:rsid w:val="007F4541"/>
    <w:rsid w:val="007F4570"/>
    <w:rsid w:val="007F45D9"/>
    <w:rsid w:val="007F47AD"/>
    <w:rsid w:val="007F47FF"/>
    <w:rsid w:val="007F4AB9"/>
    <w:rsid w:val="007F4AC5"/>
    <w:rsid w:val="007F4E88"/>
    <w:rsid w:val="007F52A9"/>
    <w:rsid w:val="007F5329"/>
    <w:rsid w:val="007F5366"/>
    <w:rsid w:val="007F53F9"/>
    <w:rsid w:val="007F56F4"/>
    <w:rsid w:val="007F5BE1"/>
    <w:rsid w:val="007F5F36"/>
    <w:rsid w:val="007F637D"/>
    <w:rsid w:val="007F65AC"/>
    <w:rsid w:val="007F6998"/>
    <w:rsid w:val="007F6B7D"/>
    <w:rsid w:val="007F6E90"/>
    <w:rsid w:val="007F6F5C"/>
    <w:rsid w:val="007F6F66"/>
    <w:rsid w:val="007F7332"/>
    <w:rsid w:val="007F7502"/>
    <w:rsid w:val="007F761D"/>
    <w:rsid w:val="007F779D"/>
    <w:rsid w:val="007F7C90"/>
    <w:rsid w:val="007F7E66"/>
    <w:rsid w:val="007F7F16"/>
    <w:rsid w:val="00800189"/>
    <w:rsid w:val="0080086F"/>
    <w:rsid w:val="00800A8B"/>
    <w:rsid w:val="00800CD8"/>
    <w:rsid w:val="00800DBE"/>
    <w:rsid w:val="008012A3"/>
    <w:rsid w:val="00801AC8"/>
    <w:rsid w:val="00801D27"/>
    <w:rsid w:val="0080202D"/>
    <w:rsid w:val="00802190"/>
    <w:rsid w:val="00802A04"/>
    <w:rsid w:val="0080329B"/>
    <w:rsid w:val="00803328"/>
    <w:rsid w:val="00803407"/>
    <w:rsid w:val="008038C4"/>
    <w:rsid w:val="00803974"/>
    <w:rsid w:val="00803F8D"/>
    <w:rsid w:val="00804097"/>
    <w:rsid w:val="00804098"/>
    <w:rsid w:val="008041A3"/>
    <w:rsid w:val="008042B1"/>
    <w:rsid w:val="0080486A"/>
    <w:rsid w:val="00804893"/>
    <w:rsid w:val="008048C8"/>
    <w:rsid w:val="00804A0D"/>
    <w:rsid w:val="00804A6A"/>
    <w:rsid w:val="00804B0A"/>
    <w:rsid w:val="00804B45"/>
    <w:rsid w:val="00804C2B"/>
    <w:rsid w:val="00804C3D"/>
    <w:rsid w:val="0080541B"/>
    <w:rsid w:val="008056B7"/>
    <w:rsid w:val="00805BF3"/>
    <w:rsid w:val="00805CC2"/>
    <w:rsid w:val="00805D36"/>
    <w:rsid w:val="00805FF8"/>
    <w:rsid w:val="008060C3"/>
    <w:rsid w:val="00806268"/>
    <w:rsid w:val="00806616"/>
    <w:rsid w:val="008069DF"/>
    <w:rsid w:val="00806B1A"/>
    <w:rsid w:val="00807122"/>
    <w:rsid w:val="008074C5"/>
    <w:rsid w:val="008075DF"/>
    <w:rsid w:val="00807627"/>
    <w:rsid w:val="00807634"/>
    <w:rsid w:val="00807899"/>
    <w:rsid w:val="008078D9"/>
    <w:rsid w:val="008079F4"/>
    <w:rsid w:val="00807A2E"/>
    <w:rsid w:val="008100D3"/>
    <w:rsid w:val="0081040F"/>
    <w:rsid w:val="00810453"/>
    <w:rsid w:val="0081086D"/>
    <w:rsid w:val="008108D4"/>
    <w:rsid w:val="00810B0B"/>
    <w:rsid w:val="00810B70"/>
    <w:rsid w:val="00811030"/>
    <w:rsid w:val="00811036"/>
    <w:rsid w:val="008110D0"/>
    <w:rsid w:val="00811255"/>
    <w:rsid w:val="008114E0"/>
    <w:rsid w:val="00811B08"/>
    <w:rsid w:val="00811D0A"/>
    <w:rsid w:val="00811EB6"/>
    <w:rsid w:val="00811EE7"/>
    <w:rsid w:val="00811F8D"/>
    <w:rsid w:val="008125AD"/>
    <w:rsid w:val="008125CE"/>
    <w:rsid w:val="008125D4"/>
    <w:rsid w:val="008128DC"/>
    <w:rsid w:val="00812BB8"/>
    <w:rsid w:val="00812CDB"/>
    <w:rsid w:val="00812F38"/>
    <w:rsid w:val="00812FCF"/>
    <w:rsid w:val="00812FDD"/>
    <w:rsid w:val="008130F1"/>
    <w:rsid w:val="00813349"/>
    <w:rsid w:val="00813426"/>
    <w:rsid w:val="008138D0"/>
    <w:rsid w:val="008139EA"/>
    <w:rsid w:val="00813B1E"/>
    <w:rsid w:val="00813F3A"/>
    <w:rsid w:val="0081432F"/>
    <w:rsid w:val="00814401"/>
    <w:rsid w:val="008146E3"/>
    <w:rsid w:val="00814757"/>
    <w:rsid w:val="00814798"/>
    <w:rsid w:val="008147E3"/>
    <w:rsid w:val="0081485A"/>
    <w:rsid w:val="00814887"/>
    <w:rsid w:val="00814B44"/>
    <w:rsid w:val="00815160"/>
    <w:rsid w:val="00815461"/>
    <w:rsid w:val="008154AC"/>
    <w:rsid w:val="008158BE"/>
    <w:rsid w:val="00815956"/>
    <w:rsid w:val="00815A33"/>
    <w:rsid w:val="00815B2C"/>
    <w:rsid w:val="00815C1B"/>
    <w:rsid w:val="00815D35"/>
    <w:rsid w:val="00816224"/>
    <w:rsid w:val="0081637C"/>
    <w:rsid w:val="00816762"/>
    <w:rsid w:val="00816830"/>
    <w:rsid w:val="00816937"/>
    <w:rsid w:val="00816E6A"/>
    <w:rsid w:val="00816EC6"/>
    <w:rsid w:val="00816ED8"/>
    <w:rsid w:val="00817147"/>
    <w:rsid w:val="0081775C"/>
    <w:rsid w:val="008178F8"/>
    <w:rsid w:val="0081797A"/>
    <w:rsid w:val="00817C17"/>
    <w:rsid w:val="00817C4A"/>
    <w:rsid w:val="00817D4B"/>
    <w:rsid w:val="00820549"/>
    <w:rsid w:val="00820632"/>
    <w:rsid w:val="0082080E"/>
    <w:rsid w:val="0082081B"/>
    <w:rsid w:val="008208DB"/>
    <w:rsid w:val="00820C88"/>
    <w:rsid w:val="00820DF7"/>
    <w:rsid w:val="00820EBB"/>
    <w:rsid w:val="0082110F"/>
    <w:rsid w:val="0082119A"/>
    <w:rsid w:val="00821298"/>
    <w:rsid w:val="00821519"/>
    <w:rsid w:val="0082191F"/>
    <w:rsid w:val="00821921"/>
    <w:rsid w:val="00821EB2"/>
    <w:rsid w:val="00822117"/>
    <w:rsid w:val="008221DA"/>
    <w:rsid w:val="00822432"/>
    <w:rsid w:val="008224F5"/>
    <w:rsid w:val="00822756"/>
    <w:rsid w:val="00822D03"/>
    <w:rsid w:val="0082303F"/>
    <w:rsid w:val="00823664"/>
    <w:rsid w:val="00823790"/>
    <w:rsid w:val="0082391E"/>
    <w:rsid w:val="00823C0A"/>
    <w:rsid w:val="00823C68"/>
    <w:rsid w:val="00823DE6"/>
    <w:rsid w:val="008240CE"/>
    <w:rsid w:val="00824208"/>
    <w:rsid w:val="00824585"/>
    <w:rsid w:val="0082464E"/>
    <w:rsid w:val="008247F8"/>
    <w:rsid w:val="008249A2"/>
    <w:rsid w:val="00824E27"/>
    <w:rsid w:val="00824E57"/>
    <w:rsid w:val="00825037"/>
    <w:rsid w:val="008251A8"/>
    <w:rsid w:val="0082523F"/>
    <w:rsid w:val="00825569"/>
    <w:rsid w:val="00825672"/>
    <w:rsid w:val="0082579B"/>
    <w:rsid w:val="0082591E"/>
    <w:rsid w:val="00825DF5"/>
    <w:rsid w:val="00825F8E"/>
    <w:rsid w:val="00826070"/>
    <w:rsid w:val="00826604"/>
    <w:rsid w:val="0082694F"/>
    <w:rsid w:val="00826C2D"/>
    <w:rsid w:val="00826D5F"/>
    <w:rsid w:val="00826D63"/>
    <w:rsid w:val="00826DBF"/>
    <w:rsid w:val="00826E57"/>
    <w:rsid w:val="00827016"/>
    <w:rsid w:val="00827456"/>
    <w:rsid w:val="008276A1"/>
    <w:rsid w:val="00827853"/>
    <w:rsid w:val="00827BEF"/>
    <w:rsid w:val="008304E9"/>
    <w:rsid w:val="008304FF"/>
    <w:rsid w:val="0083079D"/>
    <w:rsid w:val="00830A35"/>
    <w:rsid w:val="00830D16"/>
    <w:rsid w:val="00830EC8"/>
    <w:rsid w:val="00830FF8"/>
    <w:rsid w:val="00831010"/>
    <w:rsid w:val="008310B9"/>
    <w:rsid w:val="008310F9"/>
    <w:rsid w:val="00831102"/>
    <w:rsid w:val="008311D2"/>
    <w:rsid w:val="00831358"/>
    <w:rsid w:val="008315C1"/>
    <w:rsid w:val="00831746"/>
    <w:rsid w:val="008319CB"/>
    <w:rsid w:val="00832146"/>
    <w:rsid w:val="0083226C"/>
    <w:rsid w:val="0083229C"/>
    <w:rsid w:val="0083296E"/>
    <w:rsid w:val="00832D0E"/>
    <w:rsid w:val="00832DDC"/>
    <w:rsid w:val="00833189"/>
    <w:rsid w:val="00833303"/>
    <w:rsid w:val="00833376"/>
    <w:rsid w:val="008337F4"/>
    <w:rsid w:val="0083386C"/>
    <w:rsid w:val="00833880"/>
    <w:rsid w:val="008338B2"/>
    <w:rsid w:val="008338F2"/>
    <w:rsid w:val="00833DC8"/>
    <w:rsid w:val="00833E06"/>
    <w:rsid w:val="00833EFB"/>
    <w:rsid w:val="00833FCB"/>
    <w:rsid w:val="00833FD1"/>
    <w:rsid w:val="0083400E"/>
    <w:rsid w:val="0083416D"/>
    <w:rsid w:val="008341FC"/>
    <w:rsid w:val="00834488"/>
    <w:rsid w:val="0083456E"/>
    <w:rsid w:val="0083480D"/>
    <w:rsid w:val="00834DCD"/>
    <w:rsid w:val="00834FD4"/>
    <w:rsid w:val="00835170"/>
    <w:rsid w:val="008353A8"/>
    <w:rsid w:val="00835502"/>
    <w:rsid w:val="0083561D"/>
    <w:rsid w:val="00835677"/>
    <w:rsid w:val="008357E1"/>
    <w:rsid w:val="00835C60"/>
    <w:rsid w:val="00835D5D"/>
    <w:rsid w:val="00835E9C"/>
    <w:rsid w:val="008362F9"/>
    <w:rsid w:val="0083631B"/>
    <w:rsid w:val="008365BA"/>
    <w:rsid w:val="00836A35"/>
    <w:rsid w:val="00836F8E"/>
    <w:rsid w:val="00837110"/>
    <w:rsid w:val="008372F4"/>
    <w:rsid w:val="00837325"/>
    <w:rsid w:val="0083750C"/>
    <w:rsid w:val="00837599"/>
    <w:rsid w:val="008376C6"/>
    <w:rsid w:val="00837D80"/>
    <w:rsid w:val="00837ED6"/>
    <w:rsid w:val="00837F8F"/>
    <w:rsid w:val="00840160"/>
    <w:rsid w:val="0084024A"/>
    <w:rsid w:val="008402E4"/>
    <w:rsid w:val="0084049C"/>
    <w:rsid w:val="00840510"/>
    <w:rsid w:val="0084094D"/>
    <w:rsid w:val="00840C82"/>
    <w:rsid w:val="00840D45"/>
    <w:rsid w:val="0084112E"/>
    <w:rsid w:val="00841D61"/>
    <w:rsid w:val="00841DE3"/>
    <w:rsid w:val="00841FC3"/>
    <w:rsid w:val="00841FDC"/>
    <w:rsid w:val="008420BE"/>
    <w:rsid w:val="00842402"/>
    <w:rsid w:val="00842B01"/>
    <w:rsid w:val="008431F9"/>
    <w:rsid w:val="00843253"/>
    <w:rsid w:val="008433BD"/>
    <w:rsid w:val="008435AA"/>
    <w:rsid w:val="00843806"/>
    <w:rsid w:val="00843843"/>
    <w:rsid w:val="00843A1D"/>
    <w:rsid w:val="00843A48"/>
    <w:rsid w:val="00843B70"/>
    <w:rsid w:val="00843E39"/>
    <w:rsid w:val="0084412A"/>
    <w:rsid w:val="0084419D"/>
    <w:rsid w:val="008441F3"/>
    <w:rsid w:val="00844735"/>
    <w:rsid w:val="00844A4E"/>
    <w:rsid w:val="00844B94"/>
    <w:rsid w:val="00844DB4"/>
    <w:rsid w:val="0084533F"/>
    <w:rsid w:val="008454E3"/>
    <w:rsid w:val="008455E5"/>
    <w:rsid w:val="008458F1"/>
    <w:rsid w:val="00845A8E"/>
    <w:rsid w:val="00845B68"/>
    <w:rsid w:val="00845CE5"/>
    <w:rsid w:val="00846524"/>
    <w:rsid w:val="0084656F"/>
    <w:rsid w:val="008468D8"/>
    <w:rsid w:val="00846B74"/>
    <w:rsid w:val="00846E6F"/>
    <w:rsid w:val="00846F46"/>
    <w:rsid w:val="0084711D"/>
    <w:rsid w:val="0084719A"/>
    <w:rsid w:val="00847502"/>
    <w:rsid w:val="00847A6D"/>
    <w:rsid w:val="00847D44"/>
    <w:rsid w:val="008501A4"/>
    <w:rsid w:val="00850293"/>
    <w:rsid w:val="00850458"/>
    <w:rsid w:val="0085061D"/>
    <w:rsid w:val="00850803"/>
    <w:rsid w:val="008509F4"/>
    <w:rsid w:val="00850ADF"/>
    <w:rsid w:val="00850CAA"/>
    <w:rsid w:val="00850D36"/>
    <w:rsid w:val="00850E59"/>
    <w:rsid w:val="0085116B"/>
    <w:rsid w:val="00851360"/>
    <w:rsid w:val="00851507"/>
    <w:rsid w:val="008516C1"/>
    <w:rsid w:val="008516D9"/>
    <w:rsid w:val="0085178D"/>
    <w:rsid w:val="008519D4"/>
    <w:rsid w:val="00851A57"/>
    <w:rsid w:val="008520A2"/>
    <w:rsid w:val="0085214C"/>
    <w:rsid w:val="008526FE"/>
    <w:rsid w:val="008527BA"/>
    <w:rsid w:val="00852E51"/>
    <w:rsid w:val="00852FEC"/>
    <w:rsid w:val="008537A0"/>
    <w:rsid w:val="00853892"/>
    <w:rsid w:val="00853AE0"/>
    <w:rsid w:val="0085410D"/>
    <w:rsid w:val="008542EE"/>
    <w:rsid w:val="00854649"/>
    <w:rsid w:val="0085475E"/>
    <w:rsid w:val="008549CA"/>
    <w:rsid w:val="008549E5"/>
    <w:rsid w:val="008549F9"/>
    <w:rsid w:val="00854D1B"/>
    <w:rsid w:val="00854D21"/>
    <w:rsid w:val="00855073"/>
    <w:rsid w:val="00855737"/>
    <w:rsid w:val="00855A99"/>
    <w:rsid w:val="00855F71"/>
    <w:rsid w:val="0085608E"/>
    <w:rsid w:val="008561AB"/>
    <w:rsid w:val="0085620B"/>
    <w:rsid w:val="008562EF"/>
    <w:rsid w:val="008563D9"/>
    <w:rsid w:val="00856407"/>
    <w:rsid w:val="00856494"/>
    <w:rsid w:val="0085678E"/>
    <w:rsid w:val="00856B7C"/>
    <w:rsid w:val="00856DBF"/>
    <w:rsid w:val="00856DE2"/>
    <w:rsid w:val="00856E0E"/>
    <w:rsid w:val="00856FB1"/>
    <w:rsid w:val="0085707C"/>
    <w:rsid w:val="008571BA"/>
    <w:rsid w:val="00857430"/>
    <w:rsid w:val="008574E3"/>
    <w:rsid w:val="0085768F"/>
    <w:rsid w:val="00860033"/>
    <w:rsid w:val="00860049"/>
    <w:rsid w:val="0086055D"/>
    <w:rsid w:val="00860694"/>
    <w:rsid w:val="00860BFE"/>
    <w:rsid w:val="00860E26"/>
    <w:rsid w:val="00861222"/>
    <w:rsid w:val="008612D2"/>
    <w:rsid w:val="0086163B"/>
    <w:rsid w:val="008616E8"/>
    <w:rsid w:val="00861735"/>
    <w:rsid w:val="008619DE"/>
    <w:rsid w:val="00861DE1"/>
    <w:rsid w:val="00861E0C"/>
    <w:rsid w:val="0086241A"/>
    <w:rsid w:val="008624F8"/>
    <w:rsid w:val="0086253F"/>
    <w:rsid w:val="00862A9D"/>
    <w:rsid w:val="00862B91"/>
    <w:rsid w:val="00862EA1"/>
    <w:rsid w:val="008631A6"/>
    <w:rsid w:val="008634F5"/>
    <w:rsid w:val="0086364F"/>
    <w:rsid w:val="008637EA"/>
    <w:rsid w:val="00863B6B"/>
    <w:rsid w:val="00863E5F"/>
    <w:rsid w:val="00864173"/>
    <w:rsid w:val="008642CF"/>
    <w:rsid w:val="008642E8"/>
    <w:rsid w:val="008646A2"/>
    <w:rsid w:val="00864775"/>
    <w:rsid w:val="00864A1B"/>
    <w:rsid w:val="00864B40"/>
    <w:rsid w:val="00865144"/>
    <w:rsid w:val="00865162"/>
    <w:rsid w:val="008651EA"/>
    <w:rsid w:val="00865235"/>
    <w:rsid w:val="00865272"/>
    <w:rsid w:val="00865491"/>
    <w:rsid w:val="0086564A"/>
    <w:rsid w:val="00865BD2"/>
    <w:rsid w:val="00865CE1"/>
    <w:rsid w:val="00865F03"/>
    <w:rsid w:val="00865F2F"/>
    <w:rsid w:val="008660DD"/>
    <w:rsid w:val="008661FE"/>
    <w:rsid w:val="00866223"/>
    <w:rsid w:val="00866413"/>
    <w:rsid w:val="008665C6"/>
    <w:rsid w:val="008669F4"/>
    <w:rsid w:val="00866C18"/>
    <w:rsid w:val="00867148"/>
    <w:rsid w:val="008671F4"/>
    <w:rsid w:val="00867897"/>
    <w:rsid w:val="00867C04"/>
    <w:rsid w:val="00867C1B"/>
    <w:rsid w:val="00867D0F"/>
    <w:rsid w:val="00867E38"/>
    <w:rsid w:val="00867FA3"/>
    <w:rsid w:val="00870553"/>
    <w:rsid w:val="008705E0"/>
    <w:rsid w:val="008707CF"/>
    <w:rsid w:val="00870A2B"/>
    <w:rsid w:val="00870C1D"/>
    <w:rsid w:val="00870E35"/>
    <w:rsid w:val="00870F02"/>
    <w:rsid w:val="00871374"/>
    <w:rsid w:val="00871622"/>
    <w:rsid w:val="0087167E"/>
    <w:rsid w:val="008716A1"/>
    <w:rsid w:val="00871958"/>
    <w:rsid w:val="00871B1F"/>
    <w:rsid w:val="00871BDC"/>
    <w:rsid w:val="00871D12"/>
    <w:rsid w:val="00871D3E"/>
    <w:rsid w:val="00871DEC"/>
    <w:rsid w:val="00871EFA"/>
    <w:rsid w:val="008720B0"/>
    <w:rsid w:val="0087210A"/>
    <w:rsid w:val="008726F8"/>
    <w:rsid w:val="0087282B"/>
    <w:rsid w:val="00872B0C"/>
    <w:rsid w:val="00872E97"/>
    <w:rsid w:val="00873242"/>
    <w:rsid w:val="008733F7"/>
    <w:rsid w:val="0087359F"/>
    <w:rsid w:val="008735B0"/>
    <w:rsid w:val="00873622"/>
    <w:rsid w:val="00873675"/>
    <w:rsid w:val="008738F9"/>
    <w:rsid w:val="00873A21"/>
    <w:rsid w:val="00873D65"/>
    <w:rsid w:val="00873DBE"/>
    <w:rsid w:val="00873FDF"/>
    <w:rsid w:val="0087422A"/>
    <w:rsid w:val="00874248"/>
    <w:rsid w:val="0087426B"/>
    <w:rsid w:val="008743C4"/>
    <w:rsid w:val="008745CB"/>
    <w:rsid w:val="008746A3"/>
    <w:rsid w:val="00874B15"/>
    <w:rsid w:val="00874BAA"/>
    <w:rsid w:val="00874C2E"/>
    <w:rsid w:val="00874CED"/>
    <w:rsid w:val="00874D1F"/>
    <w:rsid w:val="00874D78"/>
    <w:rsid w:val="00874EA1"/>
    <w:rsid w:val="00874F3A"/>
    <w:rsid w:val="00875018"/>
    <w:rsid w:val="008753E7"/>
    <w:rsid w:val="008755BA"/>
    <w:rsid w:val="0087567F"/>
    <w:rsid w:val="008756A3"/>
    <w:rsid w:val="00875A83"/>
    <w:rsid w:val="00875CB8"/>
    <w:rsid w:val="00875CDF"/>
    <w:rsid w:val="00875F29"/>
    <w:rsid w:val="00875FF2"/>
    <w:rsid w:val="008762AB"/>
    <w:rsid w:val="008764D5"/>
    <w:rsid w:val="008765D6"/>
    <w:rsid w:val="00876801"/>
    <w:rsid w:val="00876BCD"/>
    <w:rsid w:val="00876C79"/>
    <w:rsid w:val="00877005"/>
    <w:rsid w:val="0087706C"/>
    <w:rsid w:val="00877242"/>
    <w:rsid w:val="00877298"/>
    <w:rsid w:val="00877542"/>
    <w:rsid w:val="0087780A"/>
    <w:rsid w:val="008778CD"/>
    <w:rsid w:val="00877967"/>
    <w:rsid w:val="00877A97"/>
    <w:rsid w:val="00877CB6"/>
    <w:rsid w:val="00877DA9"/>
    <w:rsid w:val="00877E11"/>
    <w:rsid w:val="00877EE2"/>
    <w:rsid w:val="008803FC"/>
    <w:rsid w:val="00880453"/>
    <w:rsid w:val="0088067A"/>
    <w:rsid w:val="00880ADB"/>
    <w:rsid w:val="00880B10"/>
    <w:rsid w:val="00880C12"/>
    <w:rsid w:val="00880DF8"/>
    <w:rsid w:val="008811B8"/>
    <w:rsid w:val="0088145A"/>
    <w:rsid w:val="008816C9"/>
    <w:rsid w:val="00881E5D"/>
    <w:rsid w:val="00882169"/>
    <w:rsid w:val="008821ED"/>
    <w:rsid w:val="00882338"/>
    <w:rsid w:val="00882425"/>
    <w:rsid w:val="008826B2"/>
    <w:rsid w:val="008832E1"/>
    <w:rsid w:val="0088346E"/>
    <w:rsid w:val="008835B0"/>
    <w:rsid w:val="008838F7"/>
    <w:rsid w:val="00883DBD"/>
    <w:rsid w:val="00883E21"/>
    <w:rsid w:val="00883EEE"/>
    <w:rsid w:val="00883FBF"/>
    <w:rsid w:val="00884EED"/>
    <w:rsid w:val="00884F20"/>
    <w:rsid w:val="0088505B"/>
    <w:rsid w:val="008851AF"/>
    <w:rsid w:val="0088559E"/>
    <w:rsid w:val="008855B8"/>
    <w:rsid w:val="0088587C"/>
    <w:rsid w:val="00885CE8"/>
    <w:rsid w:val="0088608F"/>
    <w:rsid w:val="008860C4"/>
    <w:rsid w:val="008861B0"/>
    <w:rsid w:val="008861D4"/>
    <w:rsid w:val="008864CD"/>
    <w:rsid w:val="00886572"/>
    <w:rsid w:val="00886591"/>
    <w:rsid w:val="008868EC"/>
    <w:rsid w:val="00886B48"/>
    <w:rsid w:val="00886CB5"/>
    <w:rsid w:val="0088701C"/>
    <w:rsid w:val="00887270"/>
    <w:rsid w:val="008874C6"/>
    <w:rsid w:val="008874D0"/>
    <w:rsid w:val="00887BA2"/>
    <w:rsid w:val="00887C09"/>
    <w:rsid w:val="00887CF0"/>
    <w:rsid w:val="00887DB3"/>
    <w:rsid w:val="00887DE9"/>
    <w:rsid w:val="008905DC"/>
    <w:rsid w:val="00890895"/>
    <w:rsid w:val="008908B7"/>
    <w:rsid w:val="00890BFB"/>
    <w:rsid w:val="00890C4F"/>
    <w:rsid w:val="00891015"/>
    <w:rsid w:val="00891031"/>
    <w:rsid w:val="00891188"/>
    <w:rsid w:val="008914B4"/>
    <w:rsid w:val="008917F3"/>
    <w:rsid w:val="00891A55"/>
    <w:rsid w:val="00891FCA"/>
    <w:rsid w:val="008920FE"/>
    <w:rsid w:val="00892653"/>
    <w:rsid w:val="00892917"/>
    <w:rsid w:val="00892A5D"/>
    <w:rsid w:val="00892A88"/>
    <w:rsid w:val="00892ADC"/>
    <w:rsid w:val="00892B1F"/>
    <w:rsid w:val="00892B83"/>
    <w:rsid w:val="00892E0F"/>
    <w:rsid w:val="00893124"/>
    <w:rsid w:val="00893815"/>
    <w:rsid w:val="008938CD"/>
    <w:rsid w:val="00893D87"/>
    <w:rsid w:val="00894058"/>
    <w:rsid w:val="008942E1"/>
    <w:rsid w:val="0089478A"/>
    <w:rsid w:val="008947F6"/>
    <w:rsid w:val="008949A5"/>
    <w:rsid w:val="00894A93"/>
    <w:rsid w:val="00894B5E"/>
    <w:rsid w:val="00894BC5"/>
    <w:rsid w:val="00894F14"/>
    <w:rsid w:val="0089514E"/>
    <w:rsid w:val="00895171"/>
    <w:rsid w:val="00895655"/>
    <w:rsid w:val="00895C20"/>
    <w:rsid w:val="00895D34"/>
    <w:rsid w:val="00895E47"/>
    <w:rsid w:val="00895E97"/>
    <w:rsid w:val="00895F13"/>
    <w:rsid w:val="00896382"/>
    <w:rsid w:val="0089647E"/>
    <w:rsid w:val="0089665A"/>
    <w:rsid w:val="008968E9"/>
    <w:rsid w:val="00896AA6"/>
    <w:rsid w:val="008970D1"/>
    <w:rsid w:val="0089718B"/>
    <w:rsid w:val="008974FB"/>
    <w:rsid w:val="008977C1"/>
    <w:rsid w:val="00897878"/>
    <w:rsid w:val="00897E7C"/>
    <w:rsid w:val="008A006F"/>
    <w:rsid w:val="008A0361"/>
    <w:rsid w:val="008A05AE"/>
    <w:rsid w:val="008A07F9"/>
    <w:rsid w:val="008A0940"/>
    <w:rsid w:val="008A0A6C"/>
    <w:rsid w:val="008A0F26"/>
    <w:rsid w:val="008A110E"/>
    <w:rsid w:val="008A11AB"/>
    <w:rsid w:val="008A1288"/>
    <w:rsid w:val="008A134C"/>
    <w:rsid w:val="008A17D2"/>
    <w:rsid w:val="008A1C50"/>
    <w:rsid w:val="008A1E84"/>
    <w:rsid w:val="008A2479"/>
    <w:rsid w:val="008A270A"/>
    <w:rsid w:val="008A2908"/>
    <w:rsid w:val="008A294D"/>
    <w:rsid w:val="008A2AD2"/>
    <w:rsid w:val="008A2CA7"/>
    <w:rsid w:val="008A2CFA"/>
    <w:rsid w:val="008A2EB6"/>
    <w:rsid w:val="008A3010"/>
    <w:rsid w:val="008A335C"/>
    <w:rsid w:val="008A3553"/>
    <w:rsid w:val="008A359D"/>
    <w:rsid w:val="008A3764"/>
    <w:rsid w:val="008A3777"/>
    <w:rsid w:val="008A3979"/>
    <w:rsid w:val="008A3AD5"/>
    <w:rsid w:val="008A3AE9"/>
    <w:rsid w:val="008A3E84"/>
    <w:rsid w:val="008A4138"/>
    <w:rsid w:val="008A4162"/>
    <w:rsid w:val="008A48E3"/>
    <w:rsid w:val="008A4B1E"/>
    <w:rsid w:val="008A4B5F"/>
    <w:rsid w:val="008A4EBB"/>
    <w:rsid w:val="008A510B"/>
    <w:rsid w:val="008A5142"/>
    <w:rsid w:val="008A51C0"/>
    <w:rsid w:val="008A51EB"/>
    <w:rsid w:val="008A5417"/>
    <w:rsid w:val="008A54B0"/>
    <w:rsid w:val="008A55E3"/>
    <w:rsid w:val="008A5E1B"/>
    <w:rsid w:val="008A5E3A"/>
    <w:rsid w:val="008A61F0"/>
    <w:rsid w:val="008A6572"/>
    <w:rsid w:val="008A659E"/>
    <w:rsid w:val="008A6648"/>
    <w:rsid w:val="008A6686"/>
    <w:rsid w:val="008A680E"/>
    <w:rsid w:val="008A695E"/>
    <w:rsid w:val="008A6A15"/>
    <w:rsid w:val="008A6AA8"/>
    <w:rsid w:val="008A6C13"/>
    <w:rsid w:val="008A6F82"/>
    <w:rsid w:val="008A7045"/>
    <w:rsid w:val="008A71B0"/>
    <w:rsid w:val="008A72B2"/>
    <w:rsid w:val="008A7349"/>
    <w:rsid w:val="008A775F"/>
    <w:rsid w:val="008A7917"/>
    <w:rsid w:val="008A7B8C"/>
    <w:rsid w:val="008B012A"/>
    <w:rsid w:val="008B039A"/>
    <w:rsid w:val="008B04A0"/>
    <w:rsid w:val="008B06B6"/>
    <w:rsid w:val="008B0882"/>
    <w:rsid w:val="008B089A"/>
    <w:rsid w:val="008B0A6B"/>
    <w:rsid w:val="008B0C77"/>
    <w:rsid w:val="008B0FE1"/>
    <w:rsid w:val="008B10F8"/>
    <w:rsid w:val="008B11F3"/>
    <w:rsid w:val="008B12D8"/>
    <w:rsid w:val="008B15A2"/>
    <w:rsid w:val="008B17ED"/>
    <w:rsid w:val="008B18AC"/>
    <w:rsid w:val="008B1999"/>
    <w:rsid w:val="008B19CC"/>
    <w:rsid w:val="008B1AFC"/>
    <w:rsid w:val="008B1C95"/>
    <w:rsid w:val="008B1E42"/>
    <w:rsid w:val="008B1F28"/>
    <w:rsid w:val="008B1F38"/>
    <w:rsid w:val="008B21A0"/>
    <w:rsid w:val="008B232E"/>
    <w:rsid w:val="008B2514"/>
    <w:rsid w:val="008B2603"/>
    <w:rsid w:val="008B267A"/>
    <w:rsid w:val="008B2783"/>
    <w:rsid w:val="008B2905"/>
    <w:rsid w:val="008B2C09"/>
    <w:rsid w:val="008B2D9B"/>
    <w:rsid w:val="008B32EE"/>
    <w:rsid w:val="008B3889"/>
    <w:rsid w:val="008B3934"/>
    <w:rsid w:val="008B3A11"/>
    <w:rsid w:val="008B3A84"/>
    <w:rsid w:val="008B3B0F"/>
    <w:rsid w:val="008B3C19"/>
    <w:rsid w:val="008B3E81"/>
    <w:rsid w:val="008B3EEC"/>
    <w:rsid w:val="008B42D3"/>
    <w:rsid w:val="008B454D"/>
    <w:rsid w:val="008B45AE"/>
    <w:rsid w:val="008B46F4"/>
    <w:rsid w:val="008B4941"/>
    <w:rsid w:val="008B4AFC"/>
    <w:rsid w:val="008B559D"/>
    <w:rsid w:val="008B5A53"/>
    <w:rsid w:val="008B5AA0"/>
    <w:rsid w:val="008B5AFB"/>
    <w:rsid w:val="008B5C8E"/>
    <w:rsid w:val="008B5DB3"/>
    <w:rsid w:val="008B6248"/>
    <w:rsid w:val="008B67E1"/>
    <w:rsid w:val="008B67EB"/>
    <w:rsid w:val="008B69F7"/>
    <w:rsid w:val="008B6A98"/>
    <w:rsid w:val="008B6D13"/>
    <w:rsid w:val="008B6F7D"/>
    <w:rsid w:val="008B7061"/>
    <w:rsid w:val="008B72FA"/>
    <w:rsid w:val="008B74E7"/>
    <w:rsid w:val="008B755B"/>
    <w:rsid w:val="008B7643"/>
    <w:rsid w:val="008B77BA"/>
    <w:rsid w:val="008B7E49"/>
    <w:rsid w:val="008C00F5"/>
    <w:rsid w:val="008C0102"/>
    <w:rsid w:val="008C05A1"/>
    <w:rsid w:val="008C05A8"/>
    <w:rsid w:val="008C07A9"/>
    <w:rsid w:val="008C085B"/>
    <w:rsid w:val="008C0B52"/>
    <w:rsid w:val="008C0E45"/>
    <w:rsid w:val="008C0EBF"/>
    <w:rsid w:val="008C0EDD"/>
    <w:rsid w:val="008C0F4C"/>
    <w:rsid w:val="008C1158"/>
    <w:rsid w:val="008C122F"/>
    <w:rsid w:val="008C12DD"/>
    <w:rsid w:val="008C142C"/>
    <w:rsid w:val="008C14B0"/>
    <w:rsid w:val="008C16B1"/>
    <w:rsid w:val="008C1826"/>
    <w:rsid w:val="008C19FC"/>
    <w:rsid w:val="008C1AB3"/>
    <w:rsid w:val="008C1D8B"/>
    <w:rsid w:val="008C1ED0"/>
    <w:rsid w:val="008C208C"/>
    <w:rsid w:val="008C209F"/>
    <w:rsid w:val="008C21D5"/>
    <w:rsid w:val="008C22EF"/>
    <w:rsid w:val="008C2596"/>
    <w:rsid w:val="008C266D"/>
    <w:rsid w:val="008C33D1"/>
    <w:rsid w:val="008C37D0"/>
    <w:rsid w:val="008C3954"/>
    <w:rsid w:val="008C3A34"/>
    <w:rsid w:val="008C3B16"/>
    <w:rsid w:val="008C4430"/>
    <w:rsid w:val="008C4461"/>
    <w:rsid w:val="008C4465"/>
    <w:rsid w:val="008C45E3"/>
    <w:rsid w:val="008C47C6"/>
    <w:rsid w:val="008C494B"/>
    <w:rsid w:val="008C49A0"/>
    <w:rsid w:val="008C4AE6"/>
    <w:rsid w:val="008C4F42"/>
    <w:rsid w:val="008C4F6D"/>
    <w:rsid w:val="008C52BC"/>
    <w:rsid w:val="008C534E"/>
    <w:rsid w:val="008C555F"/>
    <w:rsid w:val="008C55C3"/>
    <w:rsid w:val="008C587F"/>
    <w:rsid w:val="008C5C1D"/>
    <w:rsid w:val="008C5CBA"/>
    <w:rsid w:val="008C5D7D"/>
    <w:rsid w:val="008C5D99"/>
    <w:rsid w:val="008C63EC"/>
    <w:rsid w:val="008C66C6"/>
    <w:rsid w:val="008C6831"/>
    <w:rsid w:val="008C6A19"/>
    <w:rsid w:val="008C6BD9"/>
    <w:rsid w:val="008C6E7F"/>
    <w:rsid w:val="008C76FB"/>
    <w:rsid w:val="008C7B9E"/>
    <w:rsid w:val="008C7BBE"/>
    <w:rsid w:val="008C7D67"/>
    <w:rsid w:val="008C7E01"/>
    <w:rsid w:val="008C7F3A"/>
    <w:rsid w:val="008C7FB8"/>
    <w:rsid w:val="008C7FCC"/>
    <w:rsid w:val="008D024B"/>
    <w:rsid w:val="008D0315"/>
    <w:rsid w:val="008D04BA"/>
    <w:rsid w:val="008D0510"/>
    <w:rsid w:val="008D095B"/>
    <w:rsid w:val="008D0A94"/>
    <w:rsid w:val="008D0C1C"/>
    <w:rsid w:val="008D0DF1"/>
    <w:rsid w:val="008D0E3A"/>
    <w:rsid w:val="008D0E49"/>
    <w:rsid w:val="008D1274"/>
    <w:rsid w:val="008D1675"/>
    <w:rsid w:val="008D1777"/>
    <w:rsid w:val="008D1E29"/>
    <w:rsid w:val="008D1ECD"/>
    <w:rsid w:val="008D20D5"/>
    <w:rsid w:val="008D2120"/>
    <w:rsid w:val="008D2157"/>
    <w:rsid w:val="008D22BE"/>
    <w:rsid w:val="008D22D8"/>
    <w:rsid w:val="008D235F"/>
    <w:rsid w:val="008D23EE"/>
    <w:rsid w:val="008D25D0"/>
    <w:rsid w:val="008D25F3"/>
    <w:rsid w:val="008D2B5E"/>
    <w:rsid w:val="008D3008"/>
    <w:rsid w:val="008D31F2"/>
    <w:rsid w:val="008D339E"/>
    <w:rsid w:val="008D3C37"/>
    <w:rsid w:val="008D3E83"/>
    <w:rsid w:val="008D450A"/>
    <w:rsid w:val="008D4BAC"/>
    <w:rsid w:val="008D52A4"/>
    <w:rsid w:val="008D57C8"/>
    <w:rsid w:val="008D5853"/>
    <w:rsid w:val="008D58EF"/>
    <w:rsid w:val="008D5AA5"/>
    <w:rsid w:val="008D615F"/>
    <w:rsid w:val="008D622A"/>
    <w:rsid w:val="008D645C"/>
    <w:rsid w:val="008D66DF"/>
    <w:rsid w:val="008D67DD"/>
    <w:rsid w:val="008D6858"/>
    <w:rsid w:val="008D68DA"/>
    <w:rsid w:val="008D6A2F"/>
    <w:rsid w:val="008D6AB4"/>
    <w:rsid w:val="008D6B6E"/>
    <w:rsid w:val="008D6E3C"/>
    <w:rsid w:val="008D6E4D"/>
    <w:rsid w:val="008D6E74"/>
    <w:rsid w:val="008D6F93"/>
    <w:rsid w:val="008D7030"/>
    <w:rsid w:val="008D7054"/>
    <w:rsid w:val="008D7317"/>
    <w:rsid w:val="008D7713"/>
    <w:rsid w:val="008D7C15"/>
    <w:rsid w:val="008E0538"/>
    <w:rsid w:val="008E0665"/>
    <w:rsid w:val="008E0789"/>
    <w:rsid w:val="008E07A8"/>
    <w:rsid w:val="008E09A0"/>
    <w:rsid w:val="008E0A52"/>
    <w:rsid w:val="008E11DD"/>
    <w:rsid w:val="008E1208"/>
    <w:rsid w:val="008E14D2"/>
    <w:rsid w:val="008E1527"/>
    <w:rsid w:val="008E1712"/>
    <w:rsid w:val="008E17FF"/>
    <w:rsid w:val="008E1B67"/>
    <w:rsid w:val="008E1EF6"/>
    <w:rsid w:val="008E2008"/>
    <w:rsid w:val="008E2017"/>
    <w:rsid w:val="008E277D"/>
    <w:rsid w:val="008E298F"/>
    <w:rsid w:val="008E29BB"/>
    <w:rsid w:val="008E2A67"/>
    <w:rsid w:val="008E2D0F"/>
    <w:rsid w:val="008E2DE4"/>
    <w:rsid w:val="008E2E6F"/>
    <w:rsid w:val="008E3086"/>
    <w:rsid w:val="008E326D"/>
    <w:rsid w:val="008E33E0"/>
    <w:rsid w:val="008E4035"/>
    <w:rsid w:val="008E4061"/>
    <w:rsid w:val="008E4067"/>
    <w:rsid w:val="008E4391"/>
    <w:rsid w:val="008E4921"/>
    <w:rsid w:val="008E4E11"/>
    <w:rsid w:val="008E4E32"/>
    <w:rsid w:val="008E4EF9"/>
    <w:rsid w:val="008E4F0C"/>
    <w:rsid w:val="008E4F4F"/>
    <w:rsid w:val="008E4FC3"/>
    <w:rsid w:val="008E506D"/>
    <w:rsid w:val="008E51F8"/>
    <w:rsid w:val="008E520E"/>
    <w:rsid w:val="008E5229"/>
    <w:rsid w:val="008E5473"/>
    <w:rsid w:val="008E566D"/>
    <w:rsid w:val="008E5692"/>
    <w:rsid w:val="008E57B1"/>
    <w:rsid w:val="008E58BB"/>
    <w:rsid w:val="008E5D63"/>
    <w:rsid w:val="008E5E1C"/>
    <w:rsid w:val="008E5F49"/>
    <w:rsid w:val="008E6614"/>
    <w:rsid w:val="008E691A"/>
    <w:rsid w:val="008E6967"/>
    <w:rsid w:val="008E6C62"/>
    <w:rsid w:val="008E6FB9"/>
    <w:rsid w:val="008E6FDB"/>
    <w:rsid w:val="008E76C0"/>
    <w:rsid w:val="008E7A3B"/>
    <w:rsid w:val="008E7A45"/>
    <w:rsid w:val="008E7B33"/>
    <w:rsid w:val="008E7C25"/>
    <w:rsid w:val="008E7CCD"/>
    <w:rsid w:val="008E7D00"/>
    <w:rsid w:val="008E7E2A"/>
    <w:rsid w:val="008E7F8E"/>
    <w:rsid w:val="008F0345"/>
    <w:rsid w:val="008F0AC5"/>
    <w:rsid w:val="008F0B83"/>
    <w:rsid w:val="008F0BDE"/>
    <w:rsid w:val="008F0C3B"/>
    <w:rsid w:val="008F11CF"/>
    <w:rsid w:val="008F11EF"/>
    <w:rsid w:val="008F14E8"/>
    <w:rsid w:val="008F16BF"/>
    <w:rsid w:val="008F1737"/>
    <w:rsid w:val="008F18F1"/>
    <w:rsid w:val="008F1A51"/>
    <w:rsid w:val="008F1CBE"/>
    <w:rsid w:val="008F1CE3"/>
    <w:rsid w:val="008F1F2E"/>
    <w:rsid w:val="008F1F7F"/>
    <w:rsid w:val="008F1FA1"/>
    <w:rsid w:val="008F23DC"/>
    <w:rsid w:val="008F248C"/>
    <w:rsid w:val="008F24D3"/>
    <w:rsid w:val="008F24D8"/>
    <w:rsid w:val="008F250C"/>
    <w:rsid w:val="008F26A0"/>
    <w:rsid w:val="008F2716"/>
    <w:rsid w:val="008F27EC"/>
    <w:rsid w:val="008F2AF7"/>
    <w:rsid w:val="008F2C3B"/>
    <w:rsid w:val="008F2EDA"/>
    <w:rsid w:val="008F35FD"/>
    <w:rsid w:val="008F3650"/>
    <w:rsid w:val="008F36A0"/>
    <w:rsid w:val="008F4090"/>
    <w:rsid w:val="008F4516"/>
    <w:rsid w:val="008F4558"/>
    <w:rsid w:val="008F46CE"/>
    <w:rsid w:val="008F47A9"/>
    <w:rsid w:val="008F4812"/>
    <w:rsid w:val="008F4C21"/>
    <w:rsid w:val="008F4C9B"/>
    <w:rsid w:val="008F506D"/>
    <w:rsid w:val="008F5360"/>
    <w:rsid w:val="008F5656"/>
    <w:rsid w:val="008F56E2"/>
    <w:rsid w:val="008F61E1"/>
    <w:rsid w:val="008F6248"/>
    <w:rsid w:val="008F63A2"/>
    <w:rsid w:val="008F6656"/>
    <w:rsid w:val="008F6671"/>
    <w:rsid w:val="008F68EF"/>
    <w:rsid w:val="008F6B72"/>
    <w:rsid w:val="008F6C5E"/>
    <w:rsid w:val="008F6D74"/>
    <w:rsid w:val="008F6F26"/>
    <w:rsid w:val="008F6F2D"/>
    <w:rsid w:val="008F6FB1"/>
    <w:rsid w:val="008F7051"/>
    <w:rsid w:val="008F7165"/>
    <w:rsid w:val="008F71DA"/>
    <w:rsid w:val="008F741C"/>
    <w:rsid w:val="008F744B"/>
    <w:rsid w:val="008F763E"/>
    <w:rsid w:val="008F7801"/>
    <w:rsid w:val="008F7974"/>
    <w:rsid w:val="008F7A6C"/>
    <w:rsid w:val="008F7D77"/>
    <w:rsid w:val="008F7E02"/>
    <w:rsid w:val="009001C9"/>
    <w:rsid w:val="0090020C"/>
    <w:rsid w:val="009003F7"/>
    <w:rsid w:val="00900702"/>
    <w:rsid w:val="00900C4B"/>
    <w:rsid w:val="00900C97"/>
    <w:rsid w:val="00900D8D"/>
    <w:rsid w:val="00900FF5"/>
    <w:rsid w:val="009010D6"/>
    <w:rsid w:val="0090121F"/>
    <w:rsid w:val="009012E1"/>
    <w:rsid w:val="0090151F"/>
    <w:rsid w:val="00901612"/>
    <w:rsid w:val="00901A1C"/>
    <w:rsid w:val="00901A69"/>
    <w:rsid w:val="00901C9B"/>
    <w:rsid w:val="00901D11"/>
    <w:rsid w:val="009020C4"/>
    <w:rsid w:val="009023DF"/>
    <w:rsid w:val="009024ED"/>
    <w:rsid w:val="00902969"/>
    <w:rsid w:val="00902B60"/>
    <w:rsid w:val="00902BCC"/>
    <w:rsid w:val="00902E10"/>
    <w:rsid w:val="00902FF8"/>
    <w:rsid w:val="00903163"/>
    <w:rsid w:val="00903619"/>
    <w:rsid w:val="0090388D"/>
    <w:rsid w:val="00903B32"/>
    <w:rsid w:val="00903C01"/>
    <w:rsid w:val="00903C63"/>
    <w:rsid w:val="00904151"/>
    <w:rsid w:val="0090442C"/>
    <w:rsid w:val="00904499"/>
    <w:rsid w:val="00904629"/>
    <w:rsid w:val="009046A5"/>
    <w:rsid w:val="009046E6"/>
    <w:rsid w:val="00904885"/>
    <w:rsid w:val="00904BD1"/>
    <w:rsid w:val="00904D03"/>
    <w:rsid w:val="00904E62"/>
    <w:rsid w:val="009051BB"/>
    <w:rsid w:val="00905DF4"/>
    <w:rsid w:val="00906074"/>
    <w:rsid w:val="0090620D"/>
    <w:rsid w:val="00906226"/>
    <w:rsid w:val="009062F3"/>
    <w:rsid w:val="0090646E"/>
    <w:rsid w:val="0090648E"/>
    <w:rsid w:val="0090652B"/>
    <w:rsid w:val="009065F7"/>
    <w:rsid w:val="00906665"/>
    <w:rsid w:val="00906A58"/>
    <w:rsid w:val="00907176"/>
    <w:rsid w:val="00907285"/>
    <w:rsid w:val="009072F3"/>
    <w:rsid w:val="009074DE"/>
    <w:rsid w:val="00907602"/>
    <w:rsid w:val="009078FD"/>
    <w:rsid w:val="00910025"/>
    <w:rsid w:val="009100C1"/>
    <w:rsid w:val="00910BDD"/>
    <w:rsid w:val="00910D53"/>
    <w:rsid w:val="00911375"/>
    <w:rsid w:val="009115D1"/>
    <w:rsid w:val="00911679"/>
    <w:rsid w:val="009116CF"/>
    <w:rsid w:val="00911F32"/>
    <w:rsid w:val="0091200B"/>
    <w:rsid w:val="00912535"/>
    <w:rsid w:val="00912593"/>
    <w:rsid w:val="00912822"/>
    <w:rsid w:val="00912872"/>
    <w:rsid w:val="009129B3"/>
    <w:rsid w:val="009129BE"/>
    <w:rsid w:val="00912FBA"/>
    <w:rsid w:val="00912FFD"/>
    <w:rsid w:val="00913622"/>
    <w:rsid w:val="009136F2"/>
    <w:rsid w:val="00913BB9"/>
    <w:rsid w:val="00913F65"/>
    <w:rsid w:val="00914242"/>
    <w:rsid w:val="009142B1"/>
    <w:rsid w:val="009144E4"/>
    <w:rsid w:val="00914529"/>
    <w:rsid w:val="009145EA"/>
    <w:rsid w:val="00914673"/>
    <w:rsid w:val="0091469F"/>
    <w:rsid w:val="009146F4"/>
    <w:rsid w:val="0091474B"/>
    <w:rsid w:val="009148AB"/>
    <w:rsid w:val="00914BDC"/>
    <w:rsid w:val="00914D1F"/>
    <w:rsid w:val="0091527A"/>
    <w:rsid w:val="00915285"/>
    <w:rsid w:val="00915620"/>
    <w:rsid w:val="00915C9C"/>
    <w:rsid w:val="00915F1B"/>
    <w:rsid w:val="009160CA"/>
    <w:rsid w:val="009161ED"/>
    <w:rsid w:val="00916234"/>
    <w:rsid w:val="00916264"/>
    <w:rsid w:val="009165D0"/>
    <w:rsid w:val="00916742"/>
    <w:rsid w:val="00916996"/>
    <w:rsid w:val="00916A14"/>
    <w:rsid w:val="00916FE1"/>
    <w:rsid w:val="00917036"/>
    <w:rsid w:val="009170D8"/>
    <w:rsid w:val="00917259"/>
    <w:rsid w:val="009172A2"/>
    <w:rsid w:val="009173F9"/>
    <w:rsid w:val="00917424"/>
    <w:rsid w:val="0091742E"/>
    <w:rsid w:val="00917784"/>
    <w:rsid w:val="00917C50"/>
    <w:rsid w:val="00917D20"/>
    <w:rsid w:val="00917DA4"/>
    <w:rsid w:val="00920031"/>
    <w:rsid w:val="009200AA"/>
    <w:rsid w:val="0092020F"/>
    <w:rsid w:val="0092023F"/>
    <w:rsid w:val="00920574"/>
    <w:rsid w:val="00920A8B"/>
    <w:rsid w:val="00920BD8"/>
    <w:rsid w:val="00920C5F"/>
    <w:rsid w:val="0092129A"/>
    <w:rsid w:val="009213EE"/>
    <w:rsid w:val="00921406"/>
    <w:rsid w:val="0092153F"/>
    <w:rsid w:val="00921959"/>
    <w:rsid w:val="009219FF"/>
    <w:rsid w:val="00921A70"/>
    <w:rsid w:val="00921BDF"/>
    <w:rsid w:val="00921DD6"/>
    <w:rsid w:val="00921DFE"/>
    <w:rsid w:val="00921F11"/>
    <w:rsid w:val="009220F9"/>
    <w:rsid w:val="00922223"/>
    <w:rsid w:val="0092242A"/>
    <w:rsid w:val="00922828"/>
    <w:rsid w:val="00922A4B"/>
    <w:rsid w:val="00922B92"/>
    <w:rsid w:val="00922C43"/>
    <w:rsid w:val="00922E37"/>
    <w:rsid w:val="0092328B"/>
    <w:rsid w:val="0092371E"/>
    <w:rsid w:val="009237C2"/>
    <w:rsid w:val="0092383B"/>
    <w:rsid w:val="009238D1"/>
    <w:rsid w:val="00923909"/>
    <w:rsid w:val="00923A23"/>
    <w:rsid w:val="00923A72"/>
    <w:rsid w:val="00923B31"/>
    <w:rsid w:val="00923B9F"/>
    <w:rsid w:val="00923DB3"/>
    <w:rsid w:val="00923F96"/>
    <w:rsid w:val="00923F9F"/>
    <w:rsid w:val="0092434D"/>
    <w:rsid w:val="009244A3"/>
    <w:rsid w:val="009245FF"/>
    <w:rsid w:val="00924839"/>
    <w:rsid w:val="00924882"/>
    <w:rsid w:val="009248A7"/>
    <w:rsid w:val="00924BC7"/>
    <w:rsid w:val="00924D69"/>
    <w:rsid w:val="00924DC0"/>
    <w:rsid w:val="00924F07"/>
    <w:rsid w:val="00925417"/>
    <w:rsid w:val="009255FA"/>
    <w:rsid w:val="0092576A"/>
    <w:rsid w:val="009257A1"/>
    <w:rsid w:val="009258B7"/>
    <w:rsid w:val="00925A91"/>
    <w:rsid w:val="00925B63"/>
    <w:rsid w:val="00925DA8"/>
    <w:rsid w:val="00925E44"/>
    <w:rsid w:val="0092603E"/>
    <w:rsid w:val="0092644C"/>
    <w:rsid w:val="00926487"/>
    <w:rsid w:val="009265E6"/>
    <w:rsid w:val="00926822"/>
    <w:rsid w:val="00926A1E"/>
    <w:rsid w:val="00926F4F"/>
    <w:rsid w:val="00926F86"/>
    <w:rsid w:val="00926FC8"/>
    <w:rsid w:val="00927616"/>
    <w:rsid w:val="009276E2"/>
    <w:rsid w:val="00927A16"/>
    <w:rsid w:val="00927A4B"/>
    <w:rsid w:val="00927B92"/>
    <w:rsid w:val="00927D91"/>
    <w:rsid w:val="00927E60"/>
    <w:rsid w:val="0093002B"/>
    <w:rsid w:val="00930172"/>
    <w:rsid w:val="0093030A"/>
    <w:rsid w:val="009305EB"/>
    <w:rsid w:val="00930762"/>
    <w:rsid w:val="00930943"/>
    <w:rsid w:val="00930BBF"/>
    <w:rsid w:val="0093123B"/>
    <w:rsid w:val="0093138E"/>
    <w:rsid w:val="0093184F"/>
    <w:rsid w:val="00931864"/>
    <w:rsid w:val="009318F2"/>
    <w:rsid w:val="00931942"/>
    <w:rsid w:val="0093213C"/>
    <w:rsid w:val="0093216D"/>
    <w:rsid w:val="00932198"/>
    <w:rsid w:val="0093250C"/>
    <w:rsid w:val="009326E0"/>
    <w:rsid w:val="00932BA0"/>
    <w:rsid w:val="00932BC0"/>
    <w:rsid w:val="00932F8A"/>
    <w:rsid w:val="00933037"/>
    <w:rsid w:val="0093310D"/>
    <w:rsid w:val="00933267"/>
    <w:rsid w:val="00933ACF"/>
    <w:rsid w:val="00933ED2"/>
    <w:rsid w:val="009340BE"/>
    <w:rsid w:val="00934232"/>
    <w:rsid w:val="009343B7"/>
    <w:rsid w:val="00934417"/>
    <w:rsid w:val="00934FD5"/>
    <w:rsid w:val="009353AA"/>
    <w:rsid w:val="009359BE"/>
    <w:rsid w:val="00935BE0"/>
    <w:rsid w:val="00935DCC"/>
    <w:rsid w:val="00935F2C"/>
    <w:rsid w:val="009362EB"/>
    <w:rsid w:val="00936364"/>
    <w:rsid w:val="00936481"/>
    <w:rsid w:val="0093677B"/>
    <w:rsid w:val="00936887"/>
    <w:rsid w:val="009368C2"/>
    <w:rsid w:val="00936915"/>
    <w:rsid w:val="00936D9E"/>
    <w:rsid w:val="00936F04"/>
    <w:rsid w:val="00937152"/>
    <w:rsid w:val="009374E4"/>
    <w:rsid w:val="0093754A"/>
    <w:rsid w:val="00937B7E"/>
    <w:rsid w:val="009400F5"/>
    <w:rsid w:val="009405F3"/>
    <w:rsid w:val="0094083B"/>
    <w:rsid w:val="0094094E"/>
    <w:rsid w:val="00940A1B"/>
    <w:rsid w:val="00940DBF"/>
    <w:rsid w:val="0094101B"/>
    <w:rsid w:val="0094103E"/>
    <w:rsid w:val="00941207"/>
    <w:rsid w:val="009412D8"/>
    <w:rsid w:val="0094161B"/>
    <w:rsid w:val="0094169E"/>
    <w:rsid w:val="009417A3"/>
    <w:rsid w:val="009419BF"/>
    <w:rsid w:val="009419FD"/>
    <w:rsid w:val="00941AF0"/>
    <w:rsid w:val="00941C13"/>
    <w:rsid w:val="00941EC3"/>
    <w:rsid w:val="00942952"/>
    <w:rsid w:val="009429E6"/>
    <w:rsid w:val="00942CAD"/>
    <w:rsid w:val="00942E02"/>
    <w:rsid w:val="009431F2"/>
    <w:rsid w:val="009437B4"/>
    <w:rsid w:val="0094385C"/>
    <w:rsid w:val="00943DF7"/>
    <w:rsid w:val="00943E62"/>
    <w:rsid w:val="00943FA9"/>
    <w:rsid w:val="009444B1"/>
    <w:rsid w:val="009446CD"/>
    <w:rsid w:val="00944810"/>
    <w:rsid w:val="0094513C"/>
    <w:rsid w:val="009451A6"/>
    <w:rsid w:val="009452A1"/>
    <w:rsid w:val="00945308"/>
    <w:rsid w:val="0094563D"/>
    <w:rsid w:val="0094593D"/>
    <w:rsid w:val="00945BAF"/>
    <w:rsid w:val="00946332"/>
    <w:rsid w:val="0094635F"/>
    <w:rsid w:val="00946436"/>
    <w:rsid w:val="00946696"/>
    <w:rsid w:val="009469A6"/>
    <w:rsid w:val="009473F9"/>
    <w:rsid w:val="00947664"/>
    <w:rsid w:val="00947800"/>
    <w:rsid w:val="009479C1"/>
    <w:rsid w:val="00947A7D"/>
    <w:rsid w:val="00947B07"/>
    <w:rsid w:val="00947B2B"/>
    <w:rsid w:val="00947DA4"/>
    <w:rsid w:val="00947E72"/>
    <w:rsid w:val="00947F7B"/>
    <w:rsid w:val="00947FF5"/>
    <w:rsid w:val="0095033D"/>
    <w:rsid w:val="00950465"/>
    <w:rsid w:val="009504D2"/>
    <w:rsid w:val="0095069D"/>
    <w:rsid w:val="0095096A"/>
    <w:rsid w:val="00950FF1"/>
    <w:rsid w:val="009514F5"/>
    <w:rsid w:val="009516D9"/>
    <w:rsid w:val="009519D4"/>
    <w:rsid w:val="00951BE1"/>
    <w:rsid w:val="00951D79"/>
    <w:rsid w:val="00952063"/>
    <w:rsid w:val="00952198"/>
    <w:rsid w:val="00952362"/>
    <w:rsid w:val="009523B8"/>
    <w:rsid w:val="009523C4"/>
    <w:rsid w:val="009527CC"/>
    <w:rsid w:val="00952923"/>
    <w:rsid w:val="009529CD"/>
    <w:rsid w:val="00952CCC"/>
    <w:rsid w:val="00952F22"/>
    <w:rsid w:val="009533C7"/>
    <w:rsid w:val="0095346D"/>
    <w:rsid w:val="0095350E"/>
    <w:rsid w:val="00953802"/>
    <w:rsid w:val="00953B66"/>
    <w:rsid w:val="009540CE"/>
    <w:rsid w:val="00954500"/>
    <w:rsid w:val="00954964"/>
    <w:rsid w:val="0095499B"/>
    <w:rsid w:val="009549F7"/>
    <w:rsid w:val="00954EF9"/>
    <w:rsid w:val="009551B2"/>
    <w:rsid w:val="009553A9"/>
    <w:rsid w:val="00955569"/>
    <w:rsid w:val="009555D1"/>
    <w:rsid w:val="00955916"/>
    <w:rsid w:val="00955CF1"/>
    <w:rsid w:val="00955D5D"/>
    <w:rsid w:val="00955F01"/>
    <w:rsid w:val="009560F6"/>
    <w:rsid w:val="009561F5"/>
    <w:rsid w:val="00956774"/>
    <w:rsid w:val="009567AB"/>
    <w:rsid w:val="00956898"/>
    <w:rsid w:val="00956BF4"/>
    <w:rsid w:val="00956C28"/>
    <w:rsid w:val="00957282"/>
    <w:rsid w:val="0095759B"/>
    <w:rsid w:val="009577DF"/>
    <w:rsid w:val="009578E3"/>
    <w:rsid w:val="00957C30"/>
    <w:rsid w:val="00957D29"/>
    <w:rsid w:val="00957D7C"/>
    <w:rsid w:val="00957DEA"/>
    <w:rsid w:val="0096021B"/>
    <w:rsid w:val="00960352"/>
    <w:rsid w:val="0096065A"/>
    <w:rsid w:val="00960A67"/>
    <w:rsid w:val="00960D60"/>
    <w:rsid w:val="00960F4F"/>
    <w:rsid w:val="0096100F"/>
    <w:rsid w:val="00961313"/>
    <w:rsid w:val="009613BD"/>
    <w:rsid w:val="009613D1"/>
    <w:rsid w:val="00961753"/>
    <w:rsid w:val="009617A8"/>
    <w:rsid w:val="00961950"/>
    <w:rsid w:val="009619AD"/>
    <w:rsid w:val="00961ACC"/>
    <w:rsid w:val="00962160"/>
    <w:rsid w:val="00962296"/>
    <w:rsid w:val="009623C2"/>
    <w:rsid w:val="009628BD"/>
    <w:rsid w:val="00962A97"/>
    <w:rsid w:val="0096314F"/>
    <w:rsid w:val="009632D8"/>
    <w:rsid w:val="009633B4"/>
    <w:rsid w:val="009634C1"/>
    <w:rsid w:val="009636DD"/>
    <w:rsid w:val="009638E3"/>
    <w:rsid w:val="00963972"/>
    <w:rsid w:val="00963CB0"/>
    <w:rsid w:val="00963E39"/>
    <w:rsid w:val="00963FC9"/>
    <w:rsid w:val="0096477B"/>
    <w:rsid w:val="009647F0"/>
    <w:rsid w:val="00964BEB"/>
    <w:rsid w:val="00964DAA"/>
    <w:rsid w:val="009650AC"/>
    <w:rsid w:val="009655CB"/>
    <w:rsid w:val="0096586F"/>
    <w:rsid w:val="0096590B"/>
    <w:rsid w:val="00965968"/>
    <w:rsid w:val="00965A47"/>
    <w:rsid w:val="00965C06"/>
    <w:rsid w:val="00965C7E"/>
    <w:rsid w:val="00965CA5"/>
    <w:rsid w:val="00965DB3"/>
    <w:rsid w:val="00965F19"/>
    <w:rsid w:val="00965F78"/>
    <w:rsid w:val="00966014"/>
    <w:rsid w:val="0096614E"/>
    <w:rsid w:val="0096657F"/>
    <w:rsid w:val="009666FB"/>
    <w:rsid w:val="00966894"/>
    <w:rsid w:val="00966D22"/>
    <w:rsid w:val="00966F34"/>
    <w:rsid w:val="00966F6D"/>
    <w:rsid w:val="00967111"/>
    <w:rsid w:val="009673B8"/>
    <w:rsid w:val="009673DF"/>
    <w:rsid w:val="00967BAE"/>
    <w:rsid w:val="00967BE4"/>
    <w:rsid w:val="00967C9F"/>
    <w:rsid w:val="00967D35"/>
    <w:rsid w:val="00967DB0"/>
    <w:rsid w:val="00967DD9"/>
    <w:rsid w:val="00970355"/>
    <w:rsid w:val="0097046D"/>
    <w:rsid w:val="00970965"/>
    <w:rsid w:val="00970B12"/>
    <w:rsid w:val="00970D53"/>
    <w:rsid w:val="009710E6"/>
    <w:rsid w:val="00971108"/>
    <w:rsid w:val="0097124A"/>
    <w:rsid w:val="009714A4"/>
    <w:rsid w:val="0097158A"/>
    <w:rsid w:val="009717F9"/>
    <w:rsid w:val="00971A13"/>
    <w:rsid w:val="00971BA7"/>
    <w:rsid w:val="00971D4A"/>
    <w:rsid w:val="00972333"/>
    <w:rsid w:val="0097256D"/>
    <w:rsid w:val="00972713"/>
    <w:rsid w:val="00972B58"/>
    <w:rsid w:val="00972BB3"/>
    <w:rsid w:val="00972C55"/>
    <w:rsid w:val="00972F57"/>
    <w:rsid w:val="00973035"/>
    <w:rsid w:val="00973260"/>
    <w:rsid w:val="009733E5"/>
    <w:rsid w:val="009735A6"/>
    <w:rsid w:val="00973A7F"/>
    <w:rsid w:val="00973E80"/>
    <w:rsid w:val="00975268"/>
    <w:rsid w:val="0097534B"/>
    <w:rsid w:val="009754C3"/>
    <w:rsid w:val="009755FE"/>
    <w:rsid w:val="00975AF5"/>
    <w:rsid w:val="00975B0D"/>
    <w:rsid w:val="00975BC7"/>
    <w:rsid w:val="00975D50"/>
    <w:rsid w:val="00975D5B"/>
    <w:rsid w:val="00975E36"/>
    <w:rsid w:val="00975EEA"/>
    <w:rsid w:val="009762AD"/>
    <w:rsid w:val="0097630B"/>
    <w:rsid w:val="00976A1A"/>
    <w:rsid w:val="00976DF9"/>
    <w:rsid w:val="00976E53"/>
    <w:rsid w:val="0097715C"/>
    <w:rsid w:val="00977214"/>
    <w:rsid w:val="00977B85"/>
    <w:rsid w:val="00977CCF"/>
    <w:rsid w:val="00977D0E"/>
    <w:rsid w:val="00977DAF"/>
    <w:rsid w:val="00977EF8"/>
    <w:rsid w:val="00980090"/>
    <w:rsid w:val="0098016D"/>
    <w:rsid w:val="00980385"/>
    <w:rsid w:val="009805B7"/>
    <w:rsid w:val="00980747"/>
    <w:rsid w:val="00981106"/>
    <w:rsid w:val="0098135D"/>
    <w:rsid w:val="0098178F"/>
    <w:rsid w:val="009817A5"/>
    <w:rsid w:val="00981CBB"/>
    <w:rsid w:val="00981F0E"/>
    <w:rsid w:val="009823CF"/>
    <w:rsid w:val="009825B9"/>
    <w:rsid w:val="009829C6"/>
    <w:rsid w:val="00982C2C"/>
    <w:rsid w:val="00982E36"/>
    <w:rsid w:val="00982F43"/>
    <w:rsid w:val="009839A8"/>
    <w:rsid w:val="00983C0C"/>
    <w:rsid w:val="00983F01"/>
    <w:rsid w:val="00984142"/>
    <w:rsid w:val="009841F6"/>
    <w:rsid w:val="0098459A"/>
    <w:rsid w:val="009845F2"/>
    <w:rsid w:val="00984673"/>
    <w:rsid w:val="0098485D"/>
    <w:rsid w:val="00984975"/>
    <w:rsid w:val="009849DC"/>
    <w:rsid w:val="00984BE8"/>
    <w:rsid w:val="00984CFE"/>
    <w:rsid w:val="00984FE9"/>
    <w:rsid w:val="009850E0"/>
    <w:rsid w:val="0098524D"/>
    <w:rsid w:val="0098572C"/>
    <w:rsid w:val="00985820"/>
    <w:rsid w:val="00985BE6"/>
    <w:rsid w:val="00986450"/>
    <w:rsid w:val="00986789"/>
    <w:rsid w:val="00986963"/>
    <w:rsid w:val="00986ABF"/>
    <w:rsid w:val="00986B53"/>
    <w:rsid w:val="00986DFE"/>
    <w:rsid w:val="00987280"/>
    <w:rsid w:val="0098729E"/>
    <w:rsid w:val="0098741F"/>
    <w:rsid w:val="00987546"/>
    <w:rsid w:val="00987548"/>
    <w:rsid w:val="009875C1"/>
    <w:rsid w:val="00987727"/>
    <w:rsid w:val="00987773"/>
    <w:rsid w:val="00987C79"/>
    <w:rsid w:val="00987CA6"/>
    <w:rsid w:val="00990084"/>
    <w:rsid w:val="0099017F"/>
    <w:rsid w:val="00990551"/>
    <w:rsid w:val="009906BC"/>
    <w:rsid w:val="009906E6"/>
    <w:rsid w:val="009907C7"/>
    <w:rsid w:val="009908C1"/>
    <w:rsid w:val="0099099C"/>
    <w:rsid w:val="009909F2"/>
    <w:rsid w:val="00990A81"/>
    <w:rsid w:val="00990C84"/>
    <w:rsid w:val="00990D7B"/>
    <w:rsid w:val="00990D96"/>
    <w:rsid w:val="00990E04"/>
    <w:rsid w:val="00990F0F"/>
    <w:rsid w:val="0099121F"/>
    <w:rsid w:val="009912E5"/>
    <w:rsid w:val="0099134C"/>
    <w:rsid w:val="009915E6"/>
    <w:rsid w:val="009916AC"/>
    <w:rsid w:val="0099193A"/>
    <w:rsid w:val="009919F2"/>
    <w:rsid w:val="00991A48"/>
    <w:rsid w:val="00991ABD"/>
    <w:rsid w:val="00991ED9"/>
    <w:rsid w:val="00991FBA"/>
    <w:rsid w:val="00992253"/>
    <w:rsid w:val="0099238E"/>
    <w:rsid w:val="0099287B"/>
    <w:rsid w:val="0099299D"/>
    <w:rsid w:val="0099299E"/>
    <w:rsid w:val="00992A14"/>
    <w:rsid w:val="00992EA0"/>
    <w:rsid w:val="00992F3F"/>
    <w:rsid w:val="009930B0"/>
    <w:rsid w:val="009934C2"/>
    <w:rsid w:val="009934C6"/>
    <w:rsid w:val="009935FE"/>
    <w:rsid w:val="0099366A"/>
    <w:rsid w:val="00993AFF"/>
    <w:rsid w:val="00993CF2"/>
    <w:rsid w:val="00993D6B"/>
    <w:rsid w:val="00993D99"/>
    <w:rsid w:val="00993E93"/>
    <w:rsid w:val="00994330"/>
    <w:rsid w:val="0099433E"/>
    <w:rsid w:val="009943BE"/>
    <w:rsid w:val="009943E9"/>
    <w:rsid w:val="00994679"/>
    <w:rsid w:val="009947AF"/>
    <w:rsid w:val="0099486C"/>
    <w:rsid w:val="00994CF7"/>
    <w:rsid w:val="00994D7E"/>
    <w:rsid w:val="00994F35"/>
    <w:rsid w:val="0099522E"/>
    <w:rsid w:val="0099576C"/>
    <w:rsid w:val="0099583E"/>
    <w:rsid w:val="00995A30"/>
    <w:rsid w:val="00995C73"/>
    <w:rsid w:val="00995FD6"/>
    <w:rsid w:val="009963A9"/>
    <w:rsid w:val="009966A3"/>
    <w:rsid w:val="009968E3"/>
    <w:rsid w:val="00996978"/>
    <w:rsid w:val="00996B39"/>
    <w:rsid w:val="00996BA1"/>
    <w:rsid w:val="00996CDD"/>
    <w:rsid w:val="00996EC4"/>
    <w:rsid w:val="00996F48"/>
    <w:rsid w:val="00997054"/>
    <w:rsid w:val="009973BA"/>
    <w:rsid w:val="00997476"/>
    <w:rsid w:val="00997658"/>
    <w:rsid w:val="009976DA"/>
    <w:rsid w:val="00997852"/>
    <w:rsid w:val="009978E5"/>
    <w:rsid w:val="00997C51"/>
    <w:rsid w:val="009A0020"/>
    <w:rsid w:val="009A00B0"/>
    <w:rsid w:val="009A0102"/>
    <w:rsid w:val="009A0860"/>
    <w:rsid w:val="009A0A27"/>
    <w:rsid w:val="009A0A63"/>
    <w:rsid w:val="009A0FE4"/>
    <w:rsid w:val="009A1147"/>
    <w:rsid w:val="009A13CA"/>
    <w:rsid w:val="009A17AE"/>
    <w:rsid w:val="009A1888"/>
    <w:rsid w:val="009A19FF"/>
    <w:rsid w:val="009A1A6F"/>
    <w:rsid w:val="009A1ECF"/>
    <w:rsid w:val="009A268B"/>
    <w:rsid w:val="009A2C2C"/>
    <w:rsid w:val="009A2DED"/>
    <w:rsid w:val="009A2E8C"/>
    <w:rsid w:val="009A2F59"/>
    <w:rsid w:val="009A347F"/>
    <w:rsid w:val="009A39B7"/>
    <w:rsid w:val="009A3A3D"/>
    <w:rsid w:val="009A3E2A"/>
    <w:rsid w:val="009A3F1A"/>
    <w:rsid w:val="009A3FE4"/>
    <w:rsid w:val="009A49DF"/>
    <w:rsid w:val="009A4D6C"/>
    <w:rsid w:val="009A4FD5"/>
    <w:rsid w:val="009A4FFA"/>
    <w:rsid w:val="009A586B"/>
    <w:rsid w:val="009A5A14"/>
    <w:rsid w:val="009A5E47"/>
    <w:rsid w:val="009A60A3"/>
    <w:rsid w:val="009A641A"/>
    <w:rsid w:val="009A6630"/>
    <w:rsid w:val="009A6702"/>
    <w:rsid w:val="009A689A"/>
    <w:rsid w:val="009A6C6C"/>
    <w:rsid w:val="009A6CD0"/>
    <w:rsid w:val="009A6E9B"/>
    <w:rsid w:val="009A745F"/>
    <w:rsid w:val="009A7465"/>
    <w:rsid w:val="009A7E1F"/>
    <w:rsid w:val="009A7EDD"/>
    <w:rsid w:val="009B0297"/>
    <w:rsid w:val="009B03B8"/>
    <w:rsid w:val="009B04E7"/>
    <w:rsid w:val="009B0696"/>
    <w:rsid w:val="009B0709"/>
    <w:rsid w:val="009B0816"/>
    <w:rsid w:val="009B09F1"/>
    <w:rsid w:val="009B0BBA"/>
    <w:rsid w:val="009B0C42"/>
    <w:rsid w:val="009B0E30"/>
    <w:rsid w:val="009B1125"/>
    <w:rsid w:val="009B1333"/>
    <w:rsid w:val="009B1345"/>
    <w:rsid w:val="009B14AA"/>
    <w:rsid w:val="009B16F8"/>
    <w:rsid w:val="009B17B0"/>
    <w:rsid w:val="009B1DBA"/>
    <w:rsid w:val="009B1F18"/>
    <w:rsid w:val="009B1F5D"/>
    <w:rsid w:val="009B1FFB"/>
    <w:rsid w:val="009B2161"/>
    <w:rsid w:val="009B2A06"/>
    <w:rsid w:val="009B2A3A"/>
    <w:rsid w:val="009B2B4E"/>
    <w:rsid w:val="009B2DDD"/>
    <w:rsid w:val="009B2E7E"/>
    <w:rsid w:val="009B2F38"/>
    <w:rsid w:val="009B3110"/>
    <w:rsid w:val="009B31CE"/>
    <w:rsid w:val="009B3307"/>
    <w:rsid w:val="009B33FB"/>
    <w:rsid w:val="009B3D14"/>
    <w:rsid w:val="009B3D9D"/>
    <w:rsid w:val="009B3E2C"/>
    <w:rsid w:val="009B40C0"/>
    <w:rsid w:val="009B442A"/>
    <w:rsid w:val="009B44C2"/>
    <w:rsid w:val="009B465C"/>
    <w:rsid w:val="009B49A2"/>
    <w:rsid w:val="009B4B8C"/>
    <w:rsid w:val="009B4BAE"/>
    <w:rsid w:val="009B4FBA"/>
    <w:rsid w:val="009B4FE2"/>
    <w:rsid w:val="009B4FE5"/>
    <w:rsid w:val="009B5F63"/>
    <w:rsid w:val="009B6157"/>
    <w:rsid w:val="009B6285"/>
    <w:rsid w:val="009B676C"/>
    <w:rsid w:val="009B6782"/>
    <w:rsid w:val="009B6788"/>
    <w:rsid w:val="009B6901"/>
    <w:rsid w:val="009B6A99"/>
    <w:rsid w:val="009B6F6E"/>
    <w:rsid w:val="009B78C3"/>
    <w:rsid w:val="009B7954"/>
    <w:rsid w:val="009B7CDC"/>
    <w:rsid w:val="009B7E6B"/>
    <w:rsid w:val="009C0372"/>
    <w:rsid w:val="009C0386"/>
    <w:rsid w:val="009C0584"/>
    <w:rsid w:val="009C08C2"/>
    <w:rsid w:val="009C090E"/>
    <w:rsid w:val="009C0A4C"/>
    <w:rsid w:val="009C1092"/>
    <w:rsid w:val="009C13BD"/>
    <w:rsid w:val="009C1609"/>
    <w:rsid w:val="009C1C09"/>
    <w:rsid w:val="009C20F2"/>
    <w:rsid w:val="009C20FD"/>
    <w:rsid w:val="009C23D0"/>
    <w:rsid w:val="009C268E"/>
    <w:rsid w:val="009C299A"/>
    <w:rsid w:val="009C29A7"/>
    <w:rsid w:val="009C2A6F"/>
    <w:rsid w:val="009C3185"/>
    <w:rsid w:val="009C3330"/>
    <w:rsid w:val="009C34C5"/>
    <w:rsid w:val="009C3617"/>
    <w:rsid w:val="009C3626"/>
    <w:rsid w:val="009C36DF"/>
    <w:rsid w:val="009C38C7"/>
    <w:rsid w:val="009C3952"/>
    <w:rsid w:val="009C3BC9"/>
    <w:rsid w:val="009C3C44"/>
    <w:rsid w:val="009C3C82"/>
    <w:rsid w:val="009C40A6"/>
    <w:rsid w:val="009C45EC"/>
    <w:rsid w:val="009C4D21"/>
    <w:rsid w:val="009C4EE3"/>
    <w:rsid w:val="009C4F7B"/>
    <w:rsid w:val="009C5115"/>
    <w:rsid w:val="009C55A5"/>
    <w:rsid w:val="009C56C5"/>
    <w:rsid w:val="009C586E"/>
    <w:rsid w:val="009C5A8E"/>
    <w:rsid w:val="009C5B20"/>
    <w:rsid w:val="009C5E24"/>
    <w:rsid w:val="009C5FAA"/>
    <w:rsid w:val="009C6413"/>
    <w:rsid w:val="009C6464"/>
    <w:rsid w:val="009C6FE4"/>
    <w:rsid w:val="009C7084"/>
    <w:rsid w:val="009C7462"/>
    <w:rsid w:val="009C754B"/>
    <w:rsid w:val="009C7594"/>
    <w:rsid w:val="009C762C"/>
    <w:rsid w:val="009C7675"/>
    <w:rsid w:val="009C78D1"/>
    <w:rsid w:val="009C78FE"/>
    <w:rsid w:val="009C79E5"/>
    <w:rsid w:val="009C7D40"/>
    <w:rsid w:val="009C7F09"/>
    <w:rsid w:val="009C7F2A"/>
    <w:rsid w:val="009D0041"/>
    <w:rsid w:val="009D0044"/>
    <w:rsid w:val="009D00F9"/>
    <w:rsid w:val="009D0140"/>
    <w:rsid w:val="009D035C"/>
    <w:rsid w:val="009D04AC"/>
    <w:rsid w:val="009D0FF2"/>
    <w:rsid w:val="009D12D7"/>
    <w:rsid w:val="009D1313"/>
    <w:rsid w:val="009D1475"/>
    <w:rsid w:val="009D1661"/>
    <w:rsid w:val="009D1C6C"/>
    <w:rsid w:val="009D21E5"/>
    <w:rsid w:val="009D2417"/>
    <w:rsid w:val="009D2453"/>
    <w:rsid w:val="009D2685"/>
    <w:rsid w:val="009D2903"/>
    <w:rsid w:val="009D29A1"/>
    <w:rsid w:val="009D29D1"/>
    <w:rsid w:val="009D2B5D"/>
    <w:rsid w:val="009D2BD8"/>
    <w:rsid w:val="009D2CF3"/>
    <w:rsid w:val="009D31AE"/>
    <w:rsid w:val="009D31F9"/>
    <w:rsid w:val="009D3360"/>
    <w:rsid w:val="009D358A"/>
    <w:rsid w:val="009D369F"/>
    <w:rsid w:val="009D374B"/>
    <w:rsid w:val="009D3756"/>
    <w:rsid w:val="009D3EF5"/>
    <w:rsid w:val="009D409D"/>
    <w:rsid w:val="009D40EF"/>
    <w:rsid w:val="009D4338"/>
    <w:rsid w:val="009D434F"/>
    <w:rsid w:val="009D46AB"/>
    <w:rsid w:val="009D47AC"/>
    <w:rsid w:val="009D483D"/>
    <w:rsid w:val="009D4966"/>
    <w:rsid w:val="009D49BF"/>
    <w:rsid w:val="009D49CD"/>
    <w:rsid w:val="009D4FB2"/>
    <w:rsid w:val="009D4FD5"/>
    <w:rsid w:val="009D4FE2"/>
    <w:rsid w:val="009D51EF"/>
    <w:rsid w:val="009D51FE"/>
    <w:rsid w:val="009D5200"/>
    <w:rsid w:val="009D537A"/>
    <w:rsid w:val="009D54DE"/>
    <w:rsid w:val="009D5744"/>
    <w:rsid w:val="009D57A3"/>
    <w:rsid w:val="009D58BC"/>
    <w:rsid w:val="009D5A18"/>
    <w:rsid w:val="009D5BD7"/>
    <w:rsid w:val="009D5E27"/>
    <w:rsid w:val="009D5FC6"/>
    <w:rsid w:val="009D6628"/>
    <w:rsid w:val="009D66B9"/>
    <w:rsid w:val="009D67EF"/>
    <w:rsid w:val="009D6D1D"/>
    <w:rsid w:val="009D6DBB"/>
    <w:rsid w:val="009D6E98"/>
    <w:rsid w:val="009D73A2"/>
    <w:rsid w:val="009D7444"/>
    <w:rsid w:val="009D7C73"/>
    <w:rsid w:val="009D7F03"/>
    <w:rsid w:val="009E02B5"/>
    <w:rsid w:val="009E02EE"/>
    <w:rsid w:val="009E0562"/>
    <w:rsid w:val="009E05C5"/>
    <w:rsid w:val="009E06D8"/>
    <w:rsid w:val="009E0CB7"/>
    <w:rsid w:val="009E0CC0"/>
    <w:rsid w:val="009E0D9A"/>
    <w:rsid w:val="009E132B"/>
    <w:rsid w:val="009E13BD"/>
    <w:rsid w:val="009E17DD"/>
    <w:rsid w:val="009E1C7B"/>
    <w:rsid w:val="009E1D9E"/>
    <w:rsid w:val="009E223B"/>
    <w:rsid w:val="009E2608"/>
    <w:rsid w:val="009E266C"/>
    <w:rsid w:val="009E277B"/>
    <w:rsid w:val="009E2B6F"/>
    <w:rsid w:val="009E2DB5"/>
    <w:rsid w:val="009E2DC1"/>
    <w:rsid w:val="009E2DED"/>
    <w:rsid w:val="009E2E94"/>
    <w:rsid w:val="009E2FFF"/>
    <w:rsid w:val="009E3223"/>
    <w:rsid w:val="009E3236"/>
    <w:rsid w:val="009E3339"/>
    <w:rsid w:val="009E3504"/>
    <w:rsid w:val="009E3659"/>
    <w:rsid w:val="009E3764"/>
    <w:rsid w:val="009E379C"/>
    <w:rsid w:val="009E3918"/>
    <w:rsid w:val="009E3946"/>
    <w:rsid w:val="009E3984"/>
    <w:rsid w:val="009E3ACA"/>
    <w:rsid w:val="009E3CFB"/>
    <w:rsid w:val="009E3D86"/>
    <w:rsid w:val="009E3F34"/>
    <w:rsid w:val="009E3F8D"/>
    <w:rsid w:val="009E40C0"/>
    <w:rsid w:val="009E4335"/>
    <w:rsid w:val="009E44EC"/>
    <w:rsid w:val="009E45E9"/>
    <w:rsid w:val="009E4767"/>
    <w:rsid w:val="009E4954"/>
    <w:rsid w:val="009E4989"/>
    <w:rsid w:val="009E49F0"/>
    <w:rsid w:val="009E4CC6"/>
    <w:rsid w:val="009E4DE8"/>
    <w:rsid w:val="009E4F47"/>
    <w:rsid w:val="009E52BF"/>
    <w:rsid w:val="009E53BA"/>
    <w:rsid w:val="009E5438"/>
    <w:rsid w:val="009E5BD9"/>
    <w:rsid w:val="009E5EDA"/>
    <w:rsid w:val="009E5F98"/>
    <w:rsid w:val="009E606D"/>
    <w:rsid w:val="009E6483"/>
    <w:rsid w:val="009E65E7"/>
    <w:rsid w:val="009E67E3"/>
    <w:rsid w:val="009E69E2"/>
    <w:rsid w:val="009E6A6C"/>
    <w:rsid w:val="009E6A9F"/>
    <w:rsid w:val="009E6BAB"/>
    <w:rsid w:val="009E6ED9"/>
    <w:rsid w:val="009E7065"/>
    <w:rsid w:val="009E71DE"/>
    <w:rsid w:val="009E72B8"/>
    <w:rsid w:val="009E75B8"/>
    <w:rsid w:val="009E7B32"/>
    <w:rsid w:val="009E7D22"/>
    <w:rsid w:val="009E7F1A"/>
    <w:rsid w:val="009E7F99"/>
    <w:rsid w:val="009F009B"/>
    <w:rsid w:val="009F00BE"/>
    <w:rsid w:val="009F023A"/>
    <w:rsid w:val="009F050D"/>
    <w:rsid w:val="009F077A"/>
    <w:rsid w:val="009F07EC"/>
    <w:rsid w:val="009F0B5A"/>
    <w:rsid w:val="009F0E20"/>
    <w:rsid w:val="009F0F43"/>
    <w:rsid w:val="009F12FD"/>
    <w:rsid w:val="009F163D"/>
    <w:rsid w:val="009F17ED"/>
    <w:rsid w:val="009F18E5"/>
    <w:rsid w:val="009F1B07"/>
    <w:rsid w:val="009F1B48"/>
    <w:rsid w:val="009F2275"/>
    <w:rsid w:val="009F2345"/>
    <w:rsid w:val="009F241A"/>
    <w:rsid w:val="009F26EF"/>
    <w:rsid w:val="009F2E4F"/>
    <w:rsid w:val="009F3428"/>
    <w:rsid w:val="009F3ADC"/>
    <w:rsid w:val="009F4960"/>
    <w:rsid w:val="009F496D"/>
    <w:rsid w:val="009F4E23"/>
    <w:rsid w:val="009F53BD"/>
    <w:rsid w:val="009F552A"/>
    <w:rsid w:val="009F584E"/>
    <w:rsid w:val="009F58C1"/>
    <w:rsid w:val="009F59F4"/>
    <w:rsid w:val="009F5A0B"/>
    <w:rsid w:val="009F5C13"/>
    <w:rsid w:val="009F5E2C"/>
    <w:rsid w:val="009F6043"/>
    <w:rsid w:val="009F606C"/>
    <w:rsid w:val="009F6379"/>
    <w:rsid w:val="009F63C1"/>
    <w:rsid w:val="009F63D9"/>
    <w:rsid w:val="009F65A2"/>
    <w:rsid w:val="009F691E"/>
    <w:rsid w:val="009F6B85"/>
    <w:rsid w:val="009F6E0F"/>
    <w:rsid w:val="009F706F"/>
    <w:rsid w:val="009F7172"/>
    <w:rsid w:val="009F726A"/>
    <w:rsid w:val="009F73F3"/>
    <w:rsid w:val="009F743E"/>
    <w:rsid w:val="009F756F"/>
    <w:rsid w:val="009F7A23"/>
    <w:rsid w:val="009F7BEF"/>
    <w:rsid w:val="009F7CA9"/>
    <w:rsid w:val="009F7D8A"/>
    <w:rsid w:val="009F7F39"/>
    <w:rsid w:val="009F7FFA"/>
    <w:rsid w:val="00A001CF"/>
    <w:rsid w:val="00A00223"/>
    <w:rsid w:val="00A003F6"/>
    <w:rsid w:val="00A0041A"/>
    <w:rsid w:val="00A006BA"/>
    <w:rsid w:val="00A006D9"/>
    <w:rsid w:val="00A009BF"/>
    <w:rsid w:val="00A00A6B"/>
    <w:rsid w:val="00A00A82"/>
    <w:rsid w:val="00A00DF6"/>
    <w:rsid w:val="00A015D0"/>
    <w:rsid w:val="00A02109"/>
    <w:rsid w:val="00A0256C"/>
    <w:rsid w:val="00A02614"/>
    <w:rsid w:val="00A02A6F"/>
    <w:rsid w:val="00A02C69"/>
    <w:rsid w:val="00A03087"/>
    <w:rsid w:val="00A032A5"/>
    <w:rsid w:val="00A032E6"/>
    <w:rsid w:val="00A035EB"/>
    <w:rsid w:val="00A0362E"/>
    <w:rsid w:val="00A038A5"/>
    <w:rsid w:val="00A039E9"/>
    <w:rsid w:val="00A03B25"/>
    <w:rsid w:val="00A03EDC"/>
    <w:rsid w:val="00A03F6B"/>
    <w:rsid w:val="00A043E2"/>
    <w:rsid w:val="00A04457"/>
    <w:rsid w:val="00A04772"/>
    <w:rsid w:val="00A0500A"/>
    <w:rsid w:val="00A05082"/>
    <w:rsid w:val="00A0516A"/>
    <w:rsid w:val="00A051D9"/>
    <w:rsid w:val="00A0595A"/>
    <w:rsid w:val="00A05A3E"/>
    <w:rsid w:val="00A05BE8"/>
    <w:rsid w:val="00A05BF6"/>
    <w:rsid w:val="00A05FDA"/>
    <w:rsid w:val="00A06299"/>
    <w:rsid w:val="00A0639E"/>
    <w:rsid w:val="00A065C9"/>
    <w:rsid w:val="00A0666D"/>
    <w:rsid w:val="00A06C46"/>
    <w:rsid w:val="00A07001"/>
    <w:rsid w:val="00A07095"/>
    <w:rsid w:val="00A071E6"/>
    <w:rsid w:val="00A078E3"/>
    <w:rsid w:val="00A07A36"/>
    <w:rsid w:val="00A07D0C"/>
    <w:rsid w:val="00A07F83"/>
    <w:rsid w:val="00A10246"/>
    <w:rsid w:val="00A104A3"/>
    <w:rsid w:val="00A10559"/>
    <w:rsid w:val="00A105A1"/>
    <w:rsid w:val="00A10876"/>
    <w:rsid w:val="00A10B44"/>
    <w:rsid w:val="00A10BF2"/>
    <w:rsid w:val="00A10C8F"/>
    <w:rsid w:val="00A10D5C"/>
    <w:rsid w:val="00A10EA5"/>
    <w:rsid w:val="00A1128B"/>
    <w:rsid w:val="00A116D5"/>
    <w:rsid w:val="00A117BD"/>
    <w:rsid w:val="00A11836"/>
    <w:rsid w:val="00A11BD6"/>
    <w:rsid w:val="00A11E50"/>
    <w:rsid w:val="00A12446"/>
    <w:rsid w:val="00A1277B"/>
    <w:rsid w:val="00A12A6B"/>
    <w:rsid w:val="00A12AE3"/>
    <w:rsid w:val="00A12BE5"/>
    <w:rsid w:val="00A12C57"/>
    <w:rsid w:val="00A12C6E"/>
    <w:rsid w:val="00A12EA4"/>
    <w:rsid w:val="00A134B1"/>
    <w:rsid w:val="00A1369B"/>
    <w:rsid w:val="00A13718"/>
    <w:rsid w:val="00A13A40"/>
    <w:rsid w:val="00A13C25"/>
    <w:rsid w:val="00A13C58"/>
    <w:rsid w:val="00A13F0F"/>
    <w:rsid w:val="00A140FA"/>
    <w:rsid w:val="00A14751"/>
    <w:rsid w:val="00A14839"/>
    <w:rsid w:val="00A14AE2"/>
    <w:rsid w:val="00A14E2B"/>
    <w:rsid w:val="00A151E7"/>
    <w:rsid w:val="00A15300"/>
    <w:rsid w:val="00A15522"/>
    <w:rsid w:val="00A159E8"/>
    <w:rsid w:val="00A15A8E"/>
    <w:rsid w:val="00A15B2F"/>
    <w:rsid w:val="00A15F00"/>
    <w:rsid w:val="00A15F7C"/>
    <w:rsid w:val="00A1603F"/>
    <w:rsid w:val="00A161DD"/>
    <w:rsid w:val="00A16220"/>
    <w:rsid w:val="00A164A4"/>
    <w:rsid w:val="00A1658A"/>
    <w:rsid w:val="00A165CD"/>
    <w:rsid w:val="00A16657"/>
    <w:rsid w:val="00A166A4"/>
    <w:rsid w:val="00A166B6"/>
    <w:rsid w:val="00A166E8"/>
    <w:rsid w:val="00A16972"/>
    <w:rsid w:val="00A16985"/>
    <w:rsid w:val="00A16AA8"/>
    <w:rsid w:val="00A16AF2"/>
    <w:rsid w:val="00A16B71"/>
    <w:rsid w:val="00A16ECF"/>
    <w:rsid w:val="00A17295"/>
    <w:rsid w:val="00A1730F"/>
    <w:rsid w:val="00A17B4F"/>
    <w:rsid w:val="00A17B5A"/>
    <w:rsid w:val="00A17BBE"/>
    <w:rsid w:val="00A17CAD"/>
    <w:rsid w:val="00A17D52"/>
    <w:rsid w:val="00A17E6B"/>
    <w:rsid w:val="00A20041"/>
    <w:rsid w:val="00A20048"/>
    <w:rsid w:val="00A201EF"/>
    <w:rsid w:val="00A20296"/>
    <w:rsid w:val="00A204B6"/>
    <w:rsid w:val="00A20524"/>
    <w:rsid w:val="00A20640"/>
    <w:rsid w:val="00A20DA4"/>
    <w:rsid w:val="00A20E51"/>
    <w:rsid w:val="00A214A7"/>
    <w:rsid w:val="00A216B5"/>
    <w:rsid w:val="00A217FC"/>
    <w:rsid w:val="00A2182D"/>
    <w:rsid w:val="00A219C2"/>
    <w:rsid w:val="00A21A3C"/>
    <w:rsid w:val="00A21AEF"/>
    <w:rsid w:val="00A21EA2"/>
    <w:rsid w:val="00A21F16"/>
    <w:rsid w:val="00A2200D"/>
    <w:rsid w:val="00A222D9"/>
    <w:rsid w:val="00A225DB"/>
    <w:rsid w:val="00A22B7F"/>
    <w:rsid w:val="00A22BE8"/>
    <w:rsid w:val="00A22E07"/>
    <w:rsid w:val="00A22EE4"/>
    <w:rsid w:val="00A230EC"/>
    <w:rsid w:val="00A23151"/>
    <w:rsid w:val="00A234D4"/>
    <w:rsid w:val="00A234E8"/>
    <w:rsid w:val="00A2383A"/>
    <w:rsid w:val="00A23ABE"/>
    <w:rsid w:val="00A23DB7"/>
    <w:rsid w:val="00A23E64"/>
    <w:rsid w:val="00A23F23"/>
    <w:rsid w:val="00A2428D"/>
    <w:rsid w:val="00A243D4"/>
    <w:rsid w:val="00A245F0"/>
    <w:rsid w:val="00A2467F"/>
    <w:rsid w:val="00A2477F"/>
    <w:rsid w:val="00A247EE"/>
    <w:rsid w:val="00A24A21"/>
    <w:rsid w:val="00A24DF8"/>
    <w:rsid w:val="00A24DFB"/>
    <w:rsid w:val="00A24FA5"/>
    <w:rsid w:val="00A252B9"/>
    <w:rsid w:val="00A254AF"/>
    <w:rsid w:val="00A25887"/>
    <w:rsid w:val="00A258B0"/>
    <w:rsid w:val="00A25A20"/>
    <w:rsid w:val="00A25AEA"/>
    <w:rsid w:val="00A25D50"/>
    <w:rsid w:val="00A25F97"/>
    <w:rsid w:val="00A26633"/>
    <w:rsid w:val="00A26644"/>
    <w:rsid w:val="00A2669B"/>
    <w:rsid w:val="00A26B83"/>
    <w:rsid w:val="00A26E0C"/>
    <w:rsid w:val="00A26F64"/>
    <w:rsid w:val="00A26F85"/>
    <w:rsid w:val="00A27134"/>
    <w:rsid w:val="00A27249"/>
    <w:rsid w:val="00A272D3"/>
    <w:rsid w:val="00A278B5"/>
    <w:rsid w:val="00A27C4E"/>
    <w:rsid w:val="00A27C7C"/>
    <w:rsid w:val="00A27E6F"/>
    <w:rsid w:val="00A27F50"/>
    <w:rsid w:val="00A305F6"/>
    <w:rsid w:val="00A30953"/>
    <w:rsid w:val="00A3099B"/>
    <w:rsid w:val="00A30C68"/>
    <w:rsid w:val="00A30CFC"/>
    <w:rsid w:val="00A30F8F"/>
    <w:rsid w:val="00A31065"/>
    <w:rsid w:val="00A310A8"/>
    <w:rsid w:val="00A3182F"/>
    <w:rsid w:val="00A31D4F"/>
    <w:rsid w:val="00A31D65"/>
    <w:rsid w:val="00A31DFD"/>
    <w:rsid w:val="00A320BA"/>
    <w:rsid w:val="00A32134"/>
    <w:rsid w:val="00A321D0"/>
    <w:rsid w:val="00A32469"/>
    <w:rsid w:val="00A32543"/>
    <w:rsid w:val="00A32784"/>
    <w:rsid w:val="00A32A78"/>
    <w:rsid w:val="00A32CC3"/>
    <w:rsid w:val="00A32FA9"/>
    <w:rsid w:val="00A330E5"/>
    <w:rsid w:val="00A33269"/>
    <w:rsid w:val="00A332AF"/>
    <w:rsid w:val="00A3345D"/>
    <w:rsid w:val="00A338A4"/>
    <w:rsid w:val="00A3390B"/>
    <w:rsid w:val="00A33A64"/>
    <w:rsid w:val="00A33BD3"/>
    <w:rsid w:val="00A33D20"/>
    <w:rsid w:val="00A33EDA"/>
    <w:rsid w:val="00A33FBC"/>
    <w:rsid w:val="00A340F8"/>
    <w:rsid w:val="00A34231"/>
    <w:rsid w:val="00A342DE"/>
    <w:rsid w:val="00A3431B"/>
    <w:rsid w:val="00A343EE"/>
    <w:rsid w:val="00A344D9"/>
    <w:rsid w:val="00A348A5"/>
    <w:rsid w:val="00A34CE5"/>
    <w:rsid w:val="00A34E0F"/>
    <w:rsid w:val="00A34EAE"/>
    <w:rsid w:val="00A352B2"/>
    <w:rsid w:val="00A35380"/>
    <w:rsid w:val="00A35779"/>
    <w:rsid w:val="00A35A21"/>
    <w:rsid w:val="00A35D0E"/>
    <w:rsid w:val="00A35D73"/>
    <w:rsid w:val="00A35EF6"/>
    <w:rsid w:val="00A36696"/>
    <w:rsid w:val="00A367E6"/>
    <w:rsid w:val="00A36881"/>
    <w:rsid w:val="00A3688D"/>
    <w:rsid w:val="00A36ADF"/>
    <w:rsid w:val="00A36B1F"/>
    <w:rsid w:val="00A36B44"/>
    <w:rsid w:val="00A36B51"/>
    <w:rsid w:val="00A36D4B"/>
    <w:rsid w:val="00A370B9"/>
    <w:rsid w:val="00A372FC"/>
    <w:rsid w:val="00A37493"/>
    <w:rsid w:val="00A3750E"/>
    <w:rsid w:val="00A3762B"/>
    <w:rsid w:val="00A37653"/>
    <w:rsid w:val="00A376A0"/>
    <w:rsid w:val="00A37857"/>
    <w:rsid w:val="00A37877"/>
    <w:rsid w:val="00A3788E"/>
    <w:rsid w:val="00A37A15"/>
    <w:rsid w:val="00A37A99"/>
    <w:rsid w:val="00A37AC6"/>
    <w:rsid w:val="00A37B5F"/>
    <w:rsid w:val="00A4009D"/>
    <w:rsid w:val="00A40187"/>
    <w:rsid w:val="00A40476"/>
    <w:rsid w:val="00A40572"/>
    <w:rsid w:val="00A40763"/>
    <w:rsid w:val="00A4090A"/>
    <w:rsid w:val="00A40A0A"/>
    <w:rsid w:val="00A40B1A"/>
    <w:rsid w:val="00A40DD6"/>
    <w:rsid w:val="00A40E44"/>
    <w:rsid w:val="00A40E61"/>
    <w:rsid w:val="00A410D9"/>
    <w:rsid w:val="00A4119A"/>
    <w:rsid w:val="00A411E9"/>
    <w:rsid w:val="00A41977"/>
    <w:rsid w:val="00A41A36"/>
    <w:rsid w:val="00A41A71"/>
    <w:rsid w:val="00A41BF6"/>
    <w:rsid w:val="00A41D07"/>
    <w:rsid w:val="00A41DCB"/>
    <w:rsid w:val="00A41E5A"/>
    <w:rsid w:val="00A41EEF"/>
    <w:rsid w:val="00A41F1C"/>
    <w:rsid w:val="00A420D2"/>
    <w:rsid w:val="00A42268"/>
    <w:rsid w:val="00A428D5"/>
    <w:rsid w:val="00A4293F"/>
    <w:rsid w:val="00A42BA2"/>
    <w:rsid w:val="00A42BE0"/>
    <w:rsid w:val="00A42E08"/>
    <w:rsid w:val="00A42E94"/>
    <w:rsid w:val="00A43349"/>
    <w:rsid w:val="00A4337C"/>
    <w:rsid w:val="00A4347E"/>
    <w:rsid w:val="00A436A2"/>
    <w:rsid w:val="00A438C4"/>
    <w:rsid w:val="00A43C93"/>
    <w:rsid w:val="00A43F0F"/>
    <w:rsid w:val="00A44109"/>
    <w:rsid w:val="00A444F4"/>
    <w:rsid w:val="00A448D2"/>
    <w:rsid w:val="00A4499E"/>
    <w:rsid w:val="00A44ABC"/>
    <w:rsid w:val="00A44B3E"/>
    <w:rsid w:val="00A45225"/>
    <w:rsid w:val="00A45360"/>
    <w:rsid w:val="00A45482"/>
    <w:rsid w:val="00A459D2"/>
    <w:rsid w:val="00A45AF8"/>
    <w:rsid w:val="00A45D0C"/>
    <w:rsid w:val="00A45D83"/>
    <w:rsid w:val="00A46080"/>
    <w:rsid w:val="00A46182"/>
    <w:rsid w:val="00A46587"/>
    <w:rsid w:val="00A4668E"/>
    <w:rsid w:val="00A466F1"/>
    <w:rsid w:val="00A46B94"/>
    <w:rsid w:val="00A46D0B"/>
    <w:rsid w:val="00A46E9E"/>
    <w:rsid w:val="00A46F31"/>
    <w:rsid w:val="00A4722B"/>
    <w:rsid w:val="00A472A0"/>
    <w:rsid w:val="00A4735F"/>
    <w:rsid w:val="00A47682"/>
    <w:rsid w:val="00A4773B"/>
    <w:rsid w:val="00A478CD"/>
    <w:rsid w:val="00A47DAE"/>
    <w:rsid w:val="00A47EA0"/>
    <w:rsid w:val="00A50013"/>
    <w:rsid w:val="00A50159"/>
    <w:rsid w:val="00A501C3"/>
    <w:rsid w:val="00A5042E"/>
    <w:rsid w:val="00A50765"/>
    <w:rsid w:val="00A509FA"/>
    <w:rsid w:val="00A50D4D"/>
    <w:rsid w:val="00A50E61"/>
    <w:rsid w:val="00A50E8C"/>
    <w:rsid w:val="00A510B6"/>
    <w:rsid w:val="00A51263"/>
    <w:rsid w:val="00A512F5"/>
    <w:rsid w:val="00A51395"/>
    <w:rsid w:val="00A5140B"/>
    <w:rsid w:val="00A516EA"/>
    <w:rsid w:val="00A517DE"/>
    <w:rsid w:val="00A51991"/>
    <w:rsid w:val="00A51B1D"/>
    <w:rsid w:val="00A51CA3"/>
    <w:rsid w:val="00A520F6"/>
    <w:rsid w:val="00A5232E"/>
    <w:rsid w:val="00A52437"/>
    <w:rsid w:val="00A524AD"/>
    <w:rsid w:val="00A52551"/>
    <w:rsid w:val="00A52980"/>
    <w:rsid w:val="00A529BD"/>
    <w:rsid w:val="00A530FB"/>
    <w:rsid w:val="00A537AE"/>
    <w:rsid w:val="00A538CC"/>
    <w:rsid w:val="00A53B65"/>
    <w:rsid w:val="00A53B78"/>
    <w:rsid w:val="00A53C75"/>
    <w:rsid w:val="00A53CE0"/>
    <w:rsid w:val="00A53D7E"/>
    <w:rsid w:val="00A53FA9"/>
    <w:rsid w:val="00A54153"/>
    <w:rsid w:val="00A544B5"/>
    <w:rsid w:val="00A54A2F"/>
    <w:rsid w:val="00A54E1E"/>
    <w:rsid w:val="00A552F8"/>
    <w:rsid w:val="00A5569F"/>
    <w:rsid w:val="00A55800"/>
    <w:rsid w:val="00A55888"/>
    <w:rsid w:val="00A55986"/>
    <w:rsid w:val="00A559B4"/>
    <w:rsid w:val="00A55E6A"/>
    <w:rsid w:val="00A56339"/>
    <w:rsid w:val="00A56627"/>
    <w:rsid w:val="00A5698D"/>
    <w:rsid w:val="00A56D21"/>
    <w:rsid w:val="00A56D4F"/>
    <w:rsid w:val="00A56E2F"/>
    <w:rsid w:val="00A5758B"/>
    <w:rsid w:val="00A57827"/>
    <w:rsid w:val="00A5782F"/>
    <w:rsid w:val="00A57A52"/>
    <w:rsid w:val="00A57C38"/>
    <w:rsid w:val="00A57F1D"/>
    <w:rsid w:val="00A60215"/>
    <w:rsid w:val="00A604C3"/>
    <w:rsid w:val="00A61541"/>
    <w:rsid w:val="00A61844"/>
    <w:rsid w:val="00A618A9"/>
    <w:rsid w:val="00A61AEB"/>
    <w:rsid w:val="00A61CA8"/>
    <w:rsid w:val="00A61EF2"/>
    <w:rsid w:val="00A61F58"/>
    <w:rsid w:val="00A62272"/>
    <w:rsid w:val="00A624C1"/>
    <w:rsid w:val="00A6303E"/>
    <w:rsid w:val="00A63335"/>
    <w:rsid w:val="00A6333A"/>
    <w:rsid w:val="00A636FC"/>
    <w:rsid w:val="00A63A58"/>
    <w:rsid w:val="00A6402B"/>
    <w:rsid w:val="00A640A6"/>
    <w:rsid w:val="00A64359"/>
    <w:rsid w:val="00A643BC"/>
    <w:rsid w:val="00A646F1"/>
    <w:rsid w:val="00A64783"/>
    <w:rsid w:val="00A649B1"/>
    <w:rsid w:val="00A65269"/>
    <w:rsid w:val="00A6545D"/>
    <w:rsid w:val="00A65560"/>
    <w:rsid w:val="00A65764"/>
    <w:rsid w:val="00A657F9"/>
    <w:rsid w:val="00A65863"/>
    <w:rsid w:val="00A65897"/>
    <w:rsid w:val="00A659E6"/>
    <w:rsid w:val="00A65C9F"/>
    <w:rsid w:val="00A65CBF"/>
    <w:rsid w:val="00A65D1C"/>
    <w:rsid w:val="00A66055"/>
    <w:rsid w:val="00A6615B"/>
    <w:rsid w:val="00A663BB"/>
    <w:rsid w:val="00A663F8"/>
    <w:rsid w:val="00A6668B"/>
    <w:rsid w:val="00A668EA"/>
    <w:rsid w:val="00A66B20"/>
    <w:rsid w:val="00A66BAF"/>
    <w:rsid w:val="00A66EB5"/>
    <w:rsid w:val="00A66FD0"/>
    <w:rsid w:val="00A67091"/>
    <w:rsid w:val="00A67095"/>
    <w:rsid w:val="00A6738A"/>
    <w:rsid w:val="00A673D4"/>
    <w:rsid w:val="00A67642"/>
    <w:rsid w:val="00A67BD7"/>
    <w:rsid w:val="00A67D89"/>
    <w:rsid w:val="00A67DFD"/>
    <w:rsid w:val="00A7042E"/>
    <w:rsid w:val="00A7052C"/>
    <w:rsid w:val="00A70EE2"/>
    <w:rsid w:val="00A71043"/>
    <w:rsid w:val="00A712AE"/>
    <w:rsid w:val="00A716AC"/>
    <w:rsid w:val="00A717EB"/>
    <w:rsid w:val="00A7184E"/>
    <w:rsid w:val="00A719F2"/>
    <w:rsid w:val="00A71A90"/>
    <w:rsid w:val="00A71BE1"/>
    <w:rsid w:val="00A72053"/>
    <w:rsid w:val="00A72116"/>
    <w:rsid w:val="00A7217F"/>
    <w:rsid w:val="00A7231F"/>
    <w:rsid w:val="00A72732"/>
    <w:rsid w:val="00A727F2"/>
    <w:rsid w:val="00A72892"/>
    <w:rsid w:val="00A72A6D"/>
    <w:rsid w:val="00A72B82"/>
    <w:rsid w:val="00A72B8D"/>
    <w:rsid w:val="00A72ED4"/>
    <w:rsid w:val="00A72FB4"/>
    <w:rsid w:val="00A73BB1"/>
    <w:rsid w:val="00A73E9E"/>
    <w:rsid w:val="00A7427E"/>
    <w:rsid w:val="00A743CB"/>
    <w:rsid w:val="00A745E1"/>
    <w:rsid w:val="00A74686"/>
    <w:rsid w:val="00A74AAC"/>
    <w:rsid w:val="00A74AC3"/>
    <w:rsid w:val="00A74B8D"/>
    <w:rsid w:val="00A74C66"/>
    <w:rsid w:val="00A74C86"/>
    <w:rsid w:val="00A75ABE"/>
    <w:rsid w:val="00A75C1F"/>
    <w:rsid w:val="00A75F4B"/>
    <w:rsid w:val="00A7607C"/>
    <w:rsid w:val="00A76949"/>
    <w:rsid w:val="00A76DE5"/>
    <w:rsid w:val="00A77110"/>
    <w:rsid w:val="00A7742A"/>
    <w:rsid w:val="00A7757D"/>
    <w:rsid w:val="00A77A28"/>
    <w:rsid w:val="00A77B37"/>
    <w:rsid w:val="00A77E1F"/>
    <w:rsid w:val="00A80331"/>
    <w:rsid w:val="00A803BA"/>
    <w:rsid w:val="00A805D8"/>
    <w:rsid w:val="00A80804"/>
    <w:rsid w:val="00A80BF2"/>
    <w:rsid w:val="00A80CDF"/>
    <w:rsid w:val="00A80D90"/>
    <w:rsid w:val="00A810AC"/>
    <w:rsid w:val="00A810F1"/>
    <w:rsid w:val="00A813DB"/>
    <w:rsid w:val="00A814B3"/>
    <w:rsid w:val="00A8155B"/>
    <w:rsid w:val="00A8162F"/>
    <w:rsid w:val="00A8169D"/>
    <w:rsid w:val="00A819A6"/>
    <w:rsid w:val="00A81AC0"/>
    <w:rsid w:val="00A81DD5"/>
    <w:rsid w:val="00A822A8"/>
    <w:rsid w:val="00A822CA"/>
    <w:rsid w:val="00A8285B"/>
    <w:rsid w:val="00A82887"/>
    <w:rsid w:val="00A828ED"/>
    <w:rsid w:val="00A82A7E"/>
    <w:rsid w:val="00A82C8B"/>
    <w:rsid w:val="00A832CA"/>
    <w:rsid w:val="00A833E7"/>
    <w:rsid w:val="00A8351C"/>
    <w:rsid w:val="00A83531"/>
    <w:rsid w:val="00A83780"/>
    <w:rsid w:val="00A83BD2"/>
    <w:rsid w:val="00A84496"/>
    <w:rsid w:val="00A84519"/>
    <w:rsid w:val="00A8451A"/>
    <w:rsid w:val="00A84CC1"/>
    <w:rsid w:val="00A84E2E"/>
    <w:rsid w:val="00A84EAC"/>
    <w:rsid w:val="00A8518B"/>
    <w:rsid w:val="00A8548E"/>
    <w:rsid w:val="00A85892"/>
    <w:rsid w:val="00A858FB"/>
    <w:rsid w:val="00A85BF1"/>
    <w:rsid w:val="00A85CA6"/>
    <w:rsid w:val="00A85E57"/>
    <w:rsid w:val="00A8602D"/>
    <w:rsid w:val="00A8665E"/>
    <w:rsid w:val="00A86A4F"/>
    <w:rsid w:val="00A86AE3"/>
    <w:rsid w:val="00A86B38"/>
    <w:rsid w:val="00A86C10"/>
    <w:rsid w:val="00A86C46"/>
    <w:rsid w:val="00A86C9A"/>
    <w:rsid w:val="00A8717D"/>
    <w:rsid w:val="00A874F2"/>
    <w:rsid w:val="00A8789F"/>
    <w:rsid w:val="00A87B09"/>
    <w:rsid w:val="00A87D5E"/>
    <w:rsid w:val="00A87DEB"/>
    <w:rsid w:val="00A87E94"/>
    <w:rsid w:val="00A90547"/>
    <w:rsid w:val="00A90556"/>
    <w:rsid w:val="00A90633"/>
    <w:rsid w:val="00A906B8"/>
    <w:rsid w:val="00A9077E"/>
    <w:rsid w:val="00A909F0"/>
    <w:rsid w:val="00A9167D"/>
    <w:rsid w:val="00A9179B"/>
    <w:rsid w:val="00A91D43"/>
    <w:rsid w:val="00A91DC0"/>
    <w:rsid w:val="00A91E73"/>
    <w:rsid w:val="00A9205B"/>
    <w:rsid w:val="00A9233A"/>
    <w:rsid w:val="00A925FA"/>
    <w:rsid w:val="00A928D9"/>
    <w:rsid w:val="00A92941"/>
    <w:rsid w:val="00A92BF5"/>
    <w:rsid w:val="00A92C85"/>
    <w:rsid w:val="00A92E3C"/>
    <w:rsid w:val="00A92F5F"/>
    <w:rsid w:val="00A92F90"/>
    <w:rsid w:val="00A93110"/>
    <w:rsid w:val="00A9338B"/>
    <w:rsid w:val="00A934C5"/>
    <w:rsid w:val="00A935B0"/>
    <w:rsid w:val="00A9360B"/>
    <w:rsid w:val="00A93A18"/>
    <w:rsid w:val="00A93A1D"/>
    <w:rsid w:val="00A93C9F"/>
    <w:rsid w:val="00A93E7D"/>
    <w:rsid w:val="00A9402B"/>
    <w:rsid w:val="00A94093"/>
    <w:rsid w:val="00A941AF"/>
    <w:rsid w:val="00A94308"/>
    <w:rsid w:val="00A946C0"/>
    <w:rsid w:val="00A94A60"/>
    <w:rsid w:val="00A94C67"/>
    <w:rsid w:val="00A94D59"/>
    <w:rsid w:val="00A94DC2"/>
    <w:rsid w:val="00A94E21"/>
    <w:rsid w:val="00A9515B"/>
    <w:rsid w:val="00A95629"/>
    <w:rsid w:val="00A95739"/>
    <w:rsid w:val="00A95949"/>
    <w:rsid w:val="00A95A81"/>
    <w:rsid w:val="00A9605B"/>
    <w:rsid w:val="00A96438"/>
    <w:rsid w:val="00A96E22"/>
    <w:rsid w:val="00A97063"/>
    <w:rsid w:val="00A97112"/>
    <w:rsid w:val="00A97446"/>
    <w:rsid w:val="00A97586"/>
    <w:rsid w:val="00A97671"/>
    <w:rsid w:val="00A9793C"/>
    <w:rsid w:val="00A97B6C"/>
    <w:rsid w:val="00A97DA5"/>
    <w:rsid w:val="00A97E9B"/>
    <w:rsid w:val="00A97FE2"/>
    <w:rsid w:val="00AA0014"/>
    <w:rsid w:val="00AA004B"/>
    <w:rsid w:val="00AA0068"/>
    <w:rsid w:val="00AA0150"/>
    <w:rsid w:val="00AA0241"/>
    <w:rsid w:val="00AA069B"/>
    <w:rsid w:val="00AA06F8"/>
    <w:rsid w:val="00AA0A89"/>
    <w:rsid w:val="00AA0DFB"/>
    <w:rsid w:val="00AA0F43"/>
    <w:rsid w:val="00AA1257"/>
    <w:rsid w:val="00AA175D"/>
    <w:rsid w:val="00AA17DD"/>
    <w:rsid w:val="00AA1A91"/>
    <w:rsid w:val="00AA1B22"/>
    <w:rsid w:val="00AA1BBD"/>
    <w:rsid w:val="00AA1C8A"/>
    <w:rsid w:val="00AA1CD7"/>
    <w:rsid w:val="00AA2078"/>
    <w:rsid w:val="00AA2C29"/>
    <w:rsid w:val="00AA2D7D"/>
    <w:rsid w:val="00AA2E5F"/>
    <w:rsid w:val="00AA2F23"/>
    <w:rsid w:val="00AA3065"/>
    <w:rsid w:val="00AA30BD"/>
    <w:rsid w:val="00AA30F5"/>
    <w:rsid w:val="00AA312F"/>
    <w:rsid w:val="00AA31C1"/>
    <w:rsid w:val="00AA329A"/>
    <w:rsid w:val="00AA34BD"/>
    <w:rsid w:val="00AA34C1"/>
    <w:rsid w:val="00AA369C"/>
    <w:rsid w:val="00AA37F4"/>
    <w:rsid w:val="00AA3807"/>
    <w:rsid w:val="00AA3812"/>
    <w:rsid w:val="00AA393E"/>
    <w:rsid w:val="00AA3BFF"/>
    <w:rsid w:val="00AA3D89"/>
    <w:rsid w:val="00AA41AF"/>
    <w:rsid w:val="00AA42AE"/>
    <w:rsid w:val="00AA4405"/>
    <w:rsid w:val="00AA48F9"/>
    <w:rsid w:val="00AA4B6B"/>
    <w:rsid w:val="00AA4CA5"/>
    <w:rsid w:val="00AA5283"/>
    <w:rsid w:val="00AA5918"/>
    <w:rsid w:val="00AA59A0"/>
    <w:rsid w:val="00AA6058"/>
    <w:rsid w:val="00AA6245"/>
    <w:rsid w:val="00AA69E0"/>
    <w:rsid w:val="00AA6D38"/>
    <w:rsid w:val="00AA6D7B"/>
    <w:rsid w:val="00AA6DF7"/>
    <w:rsid w:val="00AA6E15"/>
    <w:rsid w:val="00AA70B6"/>
    <w:rsid w:val="00AA70F0"/>
    <w:rsid w:val="00AA70F9"/>
    <w:rsid w:val="00AA7160"/>
    <w:rsid w:val="00AA73F2"/>
    <w:rsid w:val="00AA74FA"/>
    <w:rsid w:val="00AA75F2"/>
    <w:rsid w:val="00AA760B"/>
    <w:rsid w:val="00AA78A9"/>
    <w:rsid w:val="00AA7B46"/>
    <w:rsid w:val="00AA7C6F"/>
    <w:rsid w:val="00AB02C2"/>
    <w:rsid w:val="00AB0795"/>
    <w:rsid w:val="00AB0934"/>
    <w:rsid w:val="00AB0939"/>
    <w:rsid w:val="00AB0B3A"/>
    <w:rsid w:val="00AB0BBF"/>
    <w:rsid w:val="00AB0FE3"/>
    <w:rsid w:val="00AB179E"/>
    <w:rsid w:val="00AB185C"/>
    <w:rsid w:val="00AB1AF6"/>
    <w:rsid w:val="00AB1D16"/>
    <w:rsid w:val="00AB1D5E"/>
    <w:rsid w:val="00AB1DC3"/>
    <w:rsid w:val="00AB1EB9"/>
    <w:rsid w:val="00AB1EC9"/>
    <w:rsid w:val="00AB23E2"/>
    <w:rsid w:val="00AB245C"/>
    <w:rsid w:val="00AB2467"/>
    <w:rsid w:val="00AB24A2"/>
    <w:rsid w:val="00AB24D3"/>
    <w:rsid w:val="00AB276B"/>
    <w:rsid w:val="00AB2861"/>
    <w:rsid w:val="00AB292C"/>
    <w:rsid w:val="00AB2BBB"/>
    <w:rsid w:val="00AB2D4A"/>
    <w:rsid w:val="00AB30FC"/>
    <w:rsid w:val="00AB3B0A"/>
    <w:rsid w:val="00AB3F51"/>
    <w:rsid w:val="00AB3FCD"/>
    <w:rsid w:val="00AB3FCE"/>
    <w:rsid w:val="00AB434C"/>
    <w:rsid w:val="00AB44CE"/>
    <w:rsid w:val="00AB47B9"/>
    <w:rsid w:val="00AB48C9"/>
    <w:rsid w:val="00AB48CF"/>
    <w:rsid w:val="00AB4BDB"/>
    <w:rsid w:val="00AB4EF1"/>
    <w:rsid w:val="00AB4F93"/>
    <w:rsid w:val="00AB531B"/>
    <w:rsid w:val="00AB5629"/>
    <w:rsid w:val="00AB5B2C"/>
    <w:rsid w:val="00AB5F4B"/>
    <w:rsid w:val="00AB5FA7"/>
    <w:rsid w:val="00AB614C"/>
    <w:rsid w:val="00AB61BD"/>
    <w:rsid w:val="00AB6323"/>
    <w:rsid w:val="00AB633E"/>
    <w:rsid w:val="00AB63C4"/>
    <w:rsid w:val="00AB658A"/>
    <w:rsid w:val="00AB65AB"/>
    <w:rsid w:val="00AB65B3"/>
    <w:rsid w:val="00AB6747"/>
    <w:rsid w:val="00AB67EE"/>
    <w:rsid w:val="00AB688C"/>
    <w:rsid w:val="00AB6B47"/>
    <w:rsid w:val="00AB6E98"/>
    <w:rsid w:val="00AB6F6A"/>
    <w:rsid w:val="00AB70FE"/>
    <w:rsid w:val="00AB733C"/>
    <w:rsid w:val="00AB73AC"/>
    <w:rsid w:val="00AB7494"/>
    <w:rsid w:val="00AB7515"/>
    <w:rsid w:val="00AB7ABD"/>
    <w:rsid w:val="00AC0121"/>
    <w:rsid w:val="00AC01AB"/>
    <w:rsid w:val="00AC0295"/>
    <w:rsid w:val="00AC0B4B"/>
    <w:rsid w:val="00AC0D0E"/>
    <w:rsid w:val="00AC0F9B"/>
    <w:rsid w:val="00AC1021"/>
    <w:rsid w:val="00AC110F"/>
    <w:rsid w:val="00AC146A"/>
    <w:rsid w:val="00AC1636"/>
    <w:rsid w:val="00AC1876"/>
    <w:rsid w:val="00AC18E8"/>
    <w:rsid w:val="00AC19AC"/>
    <w:rsid w:val="00AC1BDA"/>
    <w:rsid w:val="00AC2226"/>
    <w:rsid w:val="00AC2738"/>
    <w:rsid w:val="00AC2810"/>
    <w:rsid w:val="00AC2864"/>
    <w:rsid w:val="00AC292C"/>
    <w:rsid w:val="00AC29EA"/>
    <w:rsid w:val="00AC327C"/>
    <w:rsid w:val="00AC336F"/>
    <w:rsid w:val="00AC340F"/>
    <w:rsid w:val="00AC38EA"/>
    <w:rsid w:val="00AC3A05"/>
    <w:rsid w:val="00AC3C70"/>
    <w:rsid w:val="00AC3D47"/>
    <w:rsid w:val="00AC414E"/>
    <w:rsid w:val="00AC4324"/>
    <w:rsid w:val="00AC4496"/>
    <w:rsid w:val="00AC485E"/>
    <w:rsid w:val="00AC4B51"/>
    <w:rsid w:val="00AC4B56"/>
    <w:rsid w:val="00AC4CF3"/>
    <w:rsid w:val="00AC4EDE"/>
    <w:rsid w:val="00AC4EE7"/>
    <w:rsid w:val="00AC4F48"/>
    <w:rsid w:val="00AC5046"/>
    <w:rsid w:val="00AC57C9"/>
    <w:rsid w:val="00AC59BA"/>
    <w:rsid w:val="00AC5DAB"/>
    <w:rsid w:val="00AC5EAD"/>
    <w:rsid w:val="00AC616E"/>
    <w:rsid w:val="00AC68D4"/>
    <w:rsid w:val="00AC6A71"/>
    <w:rsid w:val="00AC6B17"/>
    <w:rsid w:val="00AC7035"/>
    <w:rsid w:val="00AC732A"/>
    <w:rsid w:val="00AC75A1"/>
    <w:rsid w:val="00AC7852"/>
    <w:rsid w:val="00AC7DE0"/>
    <w:rsid w:val="00AC7F3D"/>
    <w:rsid w:val="00AC7F51"/>
    <w:rsid w:val="00AD037B"/>
    <w:rsid w:val="00AD0746"/>
    <w:rsid w:val="00AD0853"/>
    <w:rsid w:val="00AD0A40"/>
    <w:rsid w:val="00AD0B6B"/>
    <w:rsid w:val="00AD0B95"/>
    <w:rsid w:val="00AD0BDA"/>
    <w:rsid w:val="00AD13D5"/>
    <w:rsid w:val="00AD16C0"/>
    <w:rsid w:val="00AD18FF"/>
    <w:rsid w:val="00AD1963"/>
    <w:rsid w:val="00AD198E"/>
    <w:rsid w:val="00AD1A81"/>
    <w:rsid w:val="00AD1AD2"/>
    <w:rsid w:val="00AD1B11"/>
    <w:rsid w:val="00AD1CF2"/>
    <w:rsid w:val="00AD1EA8"/>
    <w:rsid w:val="00AD1FEA"/>
    <w:rsid w:val="00AD224A"/>
    <w:rsid w:val="00AD229B"/>
    <w:rsid w:val="00AD27AC"/>
    <w:rsid w:val="00AD2855"/>
    <w:rsid w:val="00AD297F"/>
    <w:rsid w:val="00AD2C44"/>
    <w:rsid w:val="00AD2E3A"/>
    <w:rsid w:val="00AD2EF9"/>
    <w:rsid w:val="00AD3240"/>
    <w:rsid w:val="00AD337A"/>
    <w:rsid w:val="00AD3669"/>
    <w:rsid w:val="00AD3A3B"/>
    <w:rsid w:val="00AD3B9D"/>
    <w:rsid w:val="00AD413F"/>
    <w:rsid w:val="00AD4153"/>
    <w:rsid w:val="00AD41C7"/>
    <w:rsid w:val="00AD429D"/>
    <w:rsid w:val="00AD43AD"/>
    <w:rsid w:val="00AD472B"/>
    <w:rsid w:val="00AD47FA"/>
    <w:rsid w:val="00AD4826"/>
    <w:rsid w:val="00AD493B"/>
    <w:rsid w:val="00AD4A9C"/>
    <w:rsid w:val="00AD4BDD"/>
    <w:rsid w:val="00AD4C72"/>
    <w:rsid w:val="00AD4CFC"/>
    <w:rsid w:val="00AD5190"/>
    <w:rsid w:val="00AD53D0"/>
    <w:rsid w:val="00AD56A1"/>
    <w:rsid w:val="00AD56D0"/>
    <w:rsid w:val="00AD5C46"/>
    <w:rsid w:val="00AD5F73"/>
    <w:rsid w:val="00AD6097"/>
    <w:rsid w:val="00AD6131"/>
    <w:rsid w:val="00AD64CA"/>
    <w:rsid w:val="00AD66B7"/>
    <w:rsid w:val="00AD6A5F"/>
    <w:rsid w:val="00AD6BF2"/>
    <w:rsid w:val="00AD6DCE"/>
    <w:rsid w:val="00AD6DE3"/>
    <w:rsid w:val="00AD6E0A"/>
    <w:rsid w:val="00AD6EBE"/>
    <w:rsid w:val="00AD710F"/>
    <w:rsid w:val="00AD728D"/>
    <w:rsid w:val="00AD7B05"/>
    <w:rsid w:val="00AD7FCE"/>
    <w:rsid w:val="00AE022F"/>
    <w:rsid w:val="00AE03B7"/>
    <w:rsid w:val="00AE03EF"/>
    <w:rsid w:val="00AE0627"/>
    <w:rsid w:val="00AE0726"/>
    <w:rsid w:val="00AE074A"/>
    <w:rsid w:val="00AE14D3"/>
    <w:rsid w:val="00AE177C"/>
    <w:rsid w:val="00AE198C"/>
    <w:rsid w:val="00AE1ADC"/>
    <w:rsid w:val="00AE1B39"/>
    <w:rsid w:val="00AE1C29"/>
    <w:rsid w:val="00AE1D6F"/>
    <w:rsid w:val="00AE1E5C"/>
    <w:rsid w:val="00AE2299"/>
    <w:rsid w:val="00AE23B5"/>
    <w:rsid w:val="00AE2651"/>
    <w:rsid w:val="00AE272A"/>
    <w:rsid w:val="00AE27EA"/>
    <w:rsid w:val="00AE2A16"/>
    <w:rsid w:val="00AE2A19"/>
    <w:rsid w:val="00AE2DDC"/>
    <w:rsid w:val="00AE302F"/>
    <w:rsid w:val="00AE349C"/>
    <w:rsid w:val="00AE3650"/>
    <w:rsid w:val="00AE36DC"/>
    <w:rsid w:val="00AE36F9"/>
    <w:rsid w:val="00AE3834"/>
    <w:rsid w:val="00AE3D3C"/>
    <w:rsid w:val="00AE419D"/>
    <w:rsid w:val="00AE4354"/>
    <w:rsid w:val="00AE45B7"/>
    <w:rsid w:val="00AE478C"/>
    <w:rsid w:val="00AE47A8"/>
    <w:rsid w:val="00AE4AA1"/>
    <w:rsid w:val="00AE501A"/>
    <w:rsid w:val="00AE5152"/>
    <w:rsid w:val="00AE5267"/>
    <w:rsid w:val="00AE52B2"/>
    <w:rsid w:val="00AE537D"/>
    <w:rsid w:val="00AE53BD"/>
    <w:rsid w:val="00AE5422"/>
    <w:rsid w:val="00AE5676"/>
    <w:rsid w:val="00AE569E"/>
    <w:rsid w:val="00AE605C"/>
    <w:rsid w:val="00AE6148"/>
    <w:rsid w:val="00AE631B"/>
    <w:rsid w:val="00AE647D"/>
    <w:rsid w:val="00AE6AF3"/>
    <w:rsid w:val="00AE6E84"/>
    <w:rsid w:val="00AE6E85"/>
    <w:rsid w:val="00AE738E"/>
    <w:rsid w:val="00AE753B"/>
    <w:rsid w:val="00AE75D0"/>
    <w:rsid w:val="00AE77D7"/>
    <w:rsid w:val="00AE780E"/>
    <w:rsid w:val="00AE7B87"/>
    <w:rsid w:val="00AE7BA3"/>
    <w:rsid w:val="00AE7D52"/>
    <w:rsid w:val="00AE7F2C"/>
    <w:rsid w:val="00AE7FA1"/>
    <w:rsid w:val="00AF00D1"/>
    <w:rsid w:val="00AF0218"/>
    <w:rsid w:val="00AF0268"/>
    <w:rsid w:val="00AF05E7"/>
    <w:rsid w:val="00AF0991"/>
    <w:rsid w:val="00AF09EA"/>
    <w:rsid w:val="00AF0D2C"/>
    <w:rsid w:val="00AF0D61"/>
    <w:rsid w:val="00AF10C4"/>
    <w:rsid w:val="00AF1332"/>
    <w:rsid w:val="00AF13F5"/>
    <w:rsid w:val="00AF17A2"/>
    <w:rsid w:val="00AF196B"/>
    <w:rsid w:val="00AF19C0"/>
    <w:rsid w:val="00AF1BD7"/>
    <w:rsid w:val="00AF1C68"/>
    <w:rsid w:val="00AF1FAA"/>
    <w:rsid w:val="00AF20CD"/>
    <w:rsid w:val="00AF232F"/>
    <w:rsid w:val="00AF24C6"/>
    <w:rsid w:val="00AF27E4"/>
    <w:rsid w:val="00AF284E"/>
    <w:rsid w:val="00AF2880"/>
    <w:rsid w:val="00AF2AF3"/>
    <w:rsid w:val="00AF3138"/>
    <w:rsid w:val="00AF322C"/>
    <w:rsid w:val="00AF325C"/>
    <w:rsid w:val="00AF32A6"/>
    <w:rsid w:val="00AF3AB5"/>
    <w:rsid w:val="00AF3BD0"/>
    <w:rsid w:val="00AF3E32"/>
    <w:rsid w:val="00AF3FC5"/>
    <w:rsid w:val="00AF40FF"/>
    <w:rsid w:val="00AF4781"/>
    <w:rsid w:val="00AF48A4"/>
    <w:rsid w:val="00AF4A18"/>
    <w:rsid w:val="00AF4A8F"/>
    <w:rsid w:val="00AF4AFA"/>
    <w:rsid w:val="00AF4CA2"/>
    <w:rsid w:val="00AF4D46"/>
    <w:rsid w:val="00AF4F33"/>
    <w:rsid w:val="00AF516B"/>
    <w:rsid w:val="00AF56BB"/>
    <w:rsid w:val="00AF5A8D"/>
    <w:rsid w:val="00AF5AFB"/>
    <w:rsid w:val="00AF5C3F"/>
    <w:rsid w:val="00AF6528"/>
    <w:rsid w:val="00AF665D"/>
    <w:rsid w:val="00AF6982"/>
    <w:rsid w:val="00AF6A2B"/>
    <w:rsid w:val="00AF6B2B"/>
    <w:rsid w:val="00AF6CDB"/>
    <w:rsid w:val="00AF6DA7"/>
    <w:rsid w:val="00AF7126"/>
    <w:rsid w:val="00AF7289"/>
    <w:rsid w:val="00AF765F"/>
    <w:rsid w:val="00AF7790"/>
    <w:rsid w:val="00AF77FE"/>
    <w:rsid w:val="00AF78D7"/>
    <w:rsid w:val="00AF7C3E"/>
    <w:rsid w:val="00B00314"/>
    <w:rsid w:val="00B00589"/>
    <w:rsid w:val="00B005AA"/>
    <w:rsid w:val="00B0073C"/>
    <w:rsid w:val="00B00886"/>
    <w:rsid w:val="00B00AAB"/>
    <w:rsid w:val="00B00B4E"/>
    <w:rsid w:val="00B00BEC"/>
    <w:rsid w:val="00B00D82"/>
    <w:rsid w:val="00B00D92"/>
    <w:rsid w:val="00B00FFD"/>
    <w:rsid w:val="00B01454"/>
    <w:rsid w:val="00B0150F"/>
    <w:rsid w:val="00B015F9"/>
    <w:rsid w:val="00B0178E"/>
    <w:rsid w:val="00B0198B"/>
    <w:rsid w:val="00B019BE"/>
    <w:rsid w:val="00B019F0"/>
    <w:rsid w:val="00B01B7C"/>
    <w:rsid w:val="00B01B96"/>
    <w:rsid w:val="00B01C23"/>
    <w:rsid w:val="00B01E59"/>
    <w:rsid w:val="00B01E6E"/>
    <w:rsid w:val="00B01F52"/>
    <w:rsid w:val="00B020BC"/>
    <w:rsid w:val="00B0214A"/>
    <w:rsid w:val="00B023B8"/>
    <w:rsid w:val="00B024DB"/>
    <w:rsid w:val="00B025ED"/>
    <w:rsid w:val="00B02735"/>
    <w:rsid w:val="00B02933"/>
    <w:rsid w:val="00B02A9C"/>
    <w:rsid w:val="00B0310D"/>
    <w:rsid w:val="00B031E2"/>
    <w:rsid w:val="00B035BD"/>
    <w:rsid w:val="00B035E0"/>
    <w:rsid w:val="00B0362C"/>
    <w:rsid w:val="00B036F8"/>
    <w:rsid w:val="00B0372E"/>
    <w:rsid w:val="00B037F3"/>
    <w:rsid w:val="00B03A16"/>
    <w:rsid w:val="00B03CB4"/>
    <w:rsid w:val="00B03EF1"/>
    <w:rsid w:val="00B0415C"/>
    <w:rsid w:val="00B04196"/>
    <w:rsid w:val="00B04465"/>
    <w:rsid w:val="00B04525"/>
    <w:rsid w:val="00B04827"/>
    <w:rsid w:val="00B04905"/>
    <w:rsid w:val="00B049AA"/>
    <w:rsid w:val="00B04CFE"/>
    <w:rsid w:val="00B04F8A"/>
    <w:rsid w:val="00B05847"/>
    <w:rsid w:val="00B05BC0"/>
    <w:rsid w:val="00B05F0F"/>
    <w:rsid w:val="00B06148"/>
    <w:rsid w:val="00B0618F"/>
    <w:rsid w:val="00B06537"/>
    <w:rsid w:val="00B065E2"/>
    <w:rsid w:val="00B06707"/>
    <w:rsid w:val="00B06782"/>
    <w:rsid w:val="00B069F7"/>
    <w:rsid w:val="00B06B0C"/>
    <w:rsid w:val="00B070B6"/>
    <w:rsid w:val="00B07176"/>
    <w:rsid w:val="00B0758E"/>
    <w:rsid w:val="00B078AC"/>
    <w:rsid w:val="00B0798D"/>
    <w:rsid w:val="00B07A75"/>
    <w:rsid w:val="00B07BEE"/>
    <w:rsid w:val="00B07F13"/>
    <w:rsid w:val="00B07F86"/>
    <w:rsid w:val="00B10101"/>
    <w:rsid w:val="00B10556"/>
    <w:rsid w:val="00B10809"/>
    <w:rsid w:val="00B10A19"/>
    <w:rsid w:val="00B10ABD"/>
    <w:rsid w:val="00B10D8F"/>
    <w:rsid w:val="00B1126F"/>
    <w:rsid w:val="00B114D0"/>
    <w:rsid w:val="00B11776"/>
    <w:rsid w:val="00B11A07"/>
    <w:rsid w:val="00B11A90"/>
    <w:rsid w:val="00B11BA3"/>
    <w:rsid w:val="00B11CD5"/>
    <w:rsid w:val="00B11E58"/>
    <w:rsid w:val="00B1201A"/>
    <w:rsid w:val="00B1205C"/>
    <w:rsid w:val="00B120C1"/>
    <w:rsid w:val="00B1259E"/>
    <w:rsid w:val="00B12E95"/>
    <w:rsid w:val="00B132A7"/>
    <w:rsid w:val="00B1339C"/>
    <w:rsid w:val="00B133A9"/>
    <w:rsid w:val="00B13791"/>
    <w:rsid w:val="00B13886"/>
    <w:rsid w:val="00B13891"/>
    <w:rsid w:val="00B13893"/>
    <w:rsid w:val="00B13B40"/>
    <w:rsid w:val="00B13D1B"/>
    <w:rsid w:val="00B13FB2"/>
    <w:rsid w:val="00B14144"/>
    <w:rsid w:val="00B14349"/>
    <w:rsid w:val="00B1460B"/>
    <w:rsid w:val="00B147B3"/>
    <w:rsid w:val="00B147C4"/>
    <w:rsid w:val="00B14AAB"/>
    <w:rsid w:val="00B14AC6"/>
    <w:rsid w:val="00B14E52"/>
    <w:rsid w:val="00B14F5F"/>
    <w:rsid w:val="00B1553E"/>
    <w:rsid w:val="00B1591B"/>
    <w:rsid w:val="00B15B39"/>
    <w:rsid w:val="00B15C54"/>
    <w:rsid w:val="00B15C7F"/>
    <w:rsid w:val="00B15C9C"/>
    <w:rsid w:val="00B16105"/>
    <w:rsid w:val="00B16319"/>
    <w:rsid w:val="00B16942"/>
    <w:rsid w:val="00B16C5D"/>
    <w:rsid w:val="00B16CEB"/>
    <w:rsid w:val="00B16CED"/>
    <w:rsid w:val="00B16FD0"/>
    <w:rsid w:val="00B172CF"/>
    <w:rsid w:val="00B1731B"/>
    <w:rsid w:val="00B1743E"/>
    <w:rsid w:val="00B1746F"/>
    <w:rsid w:val="00B174B0"/>
    <w:rsid w:val="00B17544"/>
    <w:rsid w:val="00B17573"/>
    <w:rsid w:val="00B175A4"/>
    <w:rsid w:val="00B17BF3"/>
    <w:rsid w:val="00B17D53"/>
    <w:rsid w:val="00B17FDE"/>
    <w:rsid w:val="00B20160"/>
    <w:rsid w:val="00B2044B"/>
    <w:rsid w:val="00B207DF"/>
    <w:rsid w:val="00B20AA7"/>
    <w:rsid w:val="00B20BB3"/>
    <w:rsid w:val="00B20C0A"/>
    <w:rsid w:val="00B20C26"/>
    <w:rsid w:val="00B20C77"/>
    <w:rsid w:val="00B20D63"/>
    <w:rsid w:val="00B20F58"/>
    <w:rsid w:val="00B20F5F"/>
    <w:rsid w:val="00B20FCC"/>
    <w:rsid w:val="00B20FD2"/>
    <w:rsid w:val="00B21056"/>
    <w:rsid w:val="00B21387"/>
    <w:rsid w:val="00B214B9"/>
    <w:rsid w:val="00B2152E"/>
    <w:rsid w:val="00B218CA"/>
    <w:rsid w:val="00B21BD8"/>
    <w:rsid w:val="00B21D29"/>
    <w:rsid w:val="00B22472"/>
    <w:rsid w:val="00B225D2"/>
    <w:rsid w:val="00B22963"/>
    <w:rsid w:val="00B229A2"/>
    <w:rsid w:val="00B22E5D"/>
    <w:rsid w:val="00B22EB9"/>
    <w:rsid w:val="00B22F53"/>
    <w:rsid w:val="00B22F87"/>
    <w:rsid w:val="00B23129"/>
    <w:rsid w:val="00B231F2"/>
    <w:rsid w:val="00B234AD"/>
    <w:rsid w:val="00B235A4"/>
    <w:rsid w:val="00B23C56"/>
    <w:rsid w:val="00B23E41"/>
    <w:rsid w:val="00B23F9A"/>
    <w:rsid w:val="00B240AE"/>
    <w:rsid w:val="00B243C4"/>
    <w:rsid w:val="00B2450F"/>
    <w:rsid w:val="00B248F3"/>
    <w:rsid w:val="00B25032"/>
    <w:rsid w:val="00B2509F"/>
    <w:rsid w:val="00B251CB"/>
    <w:rsid w:val="00B252D9"/>
    <w:rsid w:val="00B25461"/>
    <w:rsid w:val="00B255C7"/>
    <w:rsid w:val="00B25DF4"/>
    <w:rsid w:val="00B2600F"/>
    <w:rsid w:val="00B26010"/>
    <w:rsid w:val="00B26495"/>
    <w:rsid w:val="00B2649F"/>
    <w:rsid w:val="00B26692"/>
    <w:rsid w:val="00B267C1"/>
    <w:rsid w:val="00B26823"/>
    <w:rsid w:val="00B2698E"/>
    <w:rsid w:val="00B26AA9"/>
    <w:rsid w:val="00B26B98"/>
    <w:rsid w:val="00B26B99"/>
    <w:rsid w:val="00B26DB2"/>
    <w:rsid w:val="00B26F20"/>
    <w:rsid w:val="00B26F5E"/>
    <w:rsid w:val="00B270EB"/>
    <w:rsid w:val="00B27175"/>
    <w:rsid w:val="00B27314"/>
    <w:rsid w:val="00B2748A"/>
    <w:rsid w:val="00B27739"/>
    <w:rsid w:val="00B27751"/>
    <w:rsid w:val="00B277DD"/>
    <w:rsid w:val="00B27853"/>
    <w:rsid w:val="00B278CF"/>
    <w:rsid w:val="00B27935"/>
    <w:rsid w:val="00B27955"/>
    <w:rsid w:val="00B27EAB"/>
    <w:rsid w:val="00B3018C"/>
    <w:rsid w:val="00B3020F"/>
    <w:rsid w:val="00B3021F"/>
    <w:rsid w:val="00B30220"/>
    <w:rsid w:val="00B3031C"/>
    <w:rsid w:val="00B304E1"/>
    <w:rsid w:val="00B30582"/>
    <w:rsid w:val="00B306AB"/>
    <w:rsid w:val="00B30774"/>
    <w:rsid w:val="00B307F8"/>
    <w:rsid w:val="00B30841"/>
    <w:rsid w:val="00B3084D"/>
    <w:rsid w:val="00B30CAA"/>
    <w:rsid w:val="00B31051"/>
    <w:rsid w:val="00B31180"/>
    <w:rsid w:val="00B311FC"/>
    <w:rsid w:val="00B314A9"/>
    <w:rsid w:val="00B31526"/>
    <w:rsid w:val="00B315C5"/>
    <w:rsid w:val="00B31809"/>
    <w:rsid w:val="00B31845"/>
    <w:rsid w:val="00B31A9F"/>
    <w:rsid w:val="00B31D0D"/>
    <w:rsid w:val="00B31F6E"/>
    <w:rsid w:val="00B326EF"/>
    <w:rsid w:val="00B32826"/>
    <w:rsid w:val="00B3310F"/>
    <w:rsid w:val="00B33418"/>
    <w:rsid w:val="00B3351B"/>
    <w:rsid w:val="00B335AE"/>
    <w:rsid w:val="00B33706"/>
    <w:rsid w:val="00B338EF"/>
    <w:rsid w:val="00B339AF"/>
    <w:rsid w:val="00B33B27"/>
    <w:rsid w:val="00B33C18"/>
    <w:rsid w:val="00B33CAC"/>
    <w:rsid w:val="00B33D01"/>
    <w:rsid w:val="00B33E2A"/>
    <w:rsid w:val="00B33E70"/>
    <w:rsid w:val="00B33F38"/>
    <w:rsid w:val="00B33F58"/>
    <w:rsid w:val="00B33F64"/>
    <w:rsid w:val="00B340B8"/>
    <w:rsid w:val="00B3411D"/>
    <w:rsid w:val="00B3453C"/>
    <w:rsid w:val="00B34841"/>
    <w:rsid w:val="00B34BF5"/>
    <w:rsid w:val="00B34C66"/>
    <w:rsid w:val="00B34CDD"/>
    <w:rsid w:val="00B34D40"/>
    <w:rsid w:val="00B3546E"/>
    <w:rsid w:val="00B355C5"/>
    <w:rsid w:val="00B3561D"/>
    <w:rsid w:val="00B35626"/>
    <w:rsid w:val="00B356F6"/>
    <w:rsid w:val="00B357C6"/>
    <w:rsid w:val="00B3589F"/>
    <w:rsid w:val="00B35C8C"/>
    <w:rsid w:val="00B35E7B"/>
    <w:rsid w:val="00B36115"/>
    <w:rsid w:val="00B36584"/>
    <w:rsid w:val="00B365D2"/>
    <w:rsid w:val="00B36C4B"/>
    <w:rsid w:val="00B36C57"/>
    <w:rsid w:val="00B36EC1"/>
    <w:rsid w:val="00B3724C"/>
    <w:rsid w:val="00B374EF"/>
    <w:rsid w:val="00B374FA"/>
    <w:rsid w:val="00B37696"/>
    <w:rsid w:val="00B37A2A"/>
    <w:rsid w:val="00B37C25"/>
    <w:rsid w:val="00B37D05"/>
    <w:rsid w:val="00B409B3"/>
    <w:rsid w:val="00B409F7"/>
    <w:rsid w:val="00B40A8A"/>
    <w:rsid w:val="00B40F40"/>
    <w:rsid w:val="00B40FC9"/>
    <w:rsid w:val="00B41023"/>
    <w:rsid w:val="00B41034"/>
    <w:rsid w:val="00B414E0"/>
    <w:rsid w:val="00B416A2"/>
    <w:rsid w:val="00B41778"/>
    <w:rsid w:val="00B418E3"/>
    <w:rsid w:val="00B41928"/>
    <w:rsid w:val="00B41A9F"/>
    <w:rsid w:val="00B41E4E"/>
    <w:rsid w:val="00B42442"/>
    <w:rsid w:val="00B4265D"/>
    <w:rsid w:val="00B42760"/>
    <w:rsid w:val="00B4286C"/>
    <w:rsid w:val="00B428E3"/>
    <w:rsid w:val="00B42990"/>
    <w:rsid w:val="00B42B42"/>
    <w:rsid w:val="00B430AC"/>
    <w:rsid w:val="00B432A3"/>
    <w:rsid w:val="00B43661"/>
    <w:rsid w:val="00B43A2B"/>
    <w:rsid w:val="00B43AD3"/>
    <w:rsid w:val="00B43B9E"/>
    <w:rsid w:val="00B43C57"/>
    <w:rsid w:val="00B43D88"/>
    <w:rsid w:val="00B43E8F"/>
    <w:rsid w:val="00B440D0"/>
    <w:rsid w:val="00B44265"/>
    <w:rsid w:val="00B44452"/>
    <w:rsid w:val="00B4471F"/>
    <w:rsid w:val="00B448E4"/>
    <w:rsid w:val="00B4494A"/>
    <w:rsid w:val="00B4495C"/>
    <w:rsid w:val="00B44BC7"/>
    <w:rsid w:val="00B44C3B"/>
    <w:rsid w:val="00B44C96"/>
    <w:rsid w:val="00B44E69"/>
    <w:rsid w:val="00B4510D"/>
    <w:rsid w:val="00B45246"/>
    <w:rsid w:val="00B45634"/>
    <w:rsid w:val="00B456D0"/>
    <w:rsid w:val="00B45764"/>
    <w:rsid w:val="00B4582A"/>
    <w:rsid w:val="00B45D4B"/>
    <w:rsid w:val="00B460D6"/>
    <w:rsid w:val="00B462BE"/>
    <w:rsid w:val="00B46397"/>
    <w:rsid w:val="00B464B0"/>
    <w:rsid w:val="00B4675C"/>
    <w:rsid w:val="00B469A8"/>
    <w:rsid w:val="00B46B97"/>
    <w:rsid w:val="00B471A6"/>
    <w:rsid w:val="00B473D3"/>
    <w:rsid w:val="00B47429"/>
    <w:rsid w:val="00B474D5"/>
    <w:rsid w:val="00B47919"/>
    <w:rsid w:val="00B47974"/>
    <w:rsid w:val="00B47C23"/>
    <w:rsid w:val="00B47D0E"/>
    <w:rsid w:val="00B47D56"/>
    <w:rsid w:val="00B47EA8"/>
    <w:rsid w:val="00B47F0D"/>
    <w:rsid w:val="00B47F72"/>
    <w:rsid w:val="00B504C7"/>
    <w:rsid w:val="00B504F8"/>
    <w:rsid w:val="00B50890"/>
    <w:rsid w:val="00B50909"/>
    <w:rsid w:val="00B509AF"/>
    <w:rsid w:val="00B50A46"/>
    <w:rsid w:val="00B50AE4"/>
    <w:rsid w:val="00B50B90"/>
    <w:rsid w:val="00B51450"/>
    <w:rsid w:val="00B51E45"/>
    <w:rsid w:val="00B524B0"/>
    <w:rsid w:val="00B52500"/>
    <w:rsid w:val="00B5280C"/>
    <w:rsid w:val="00B5297A"/>
    <w:rsid w:val="00B52C00"/>
    <w:rsid w:val="00B53033"/>
    <w:rsid w:val="00B530CA"/>
    <w:rsid w:val="00B53582"/>
    <w:rsid w:val="00B535C6"/>
    <w:rsid w:val="00B53A2E"/>
    <w:rsid w:val="00B53EB0"/>
    <w:rsid w:val="00B53F64"/>
    <w:rsid w:val="00B546DA"/>
    <w:rsid w:val="00B547AC"/>
    <w:rsid w:val="00B54A8F"/>
    <w:rsid w:val="00B555BE"/>
    <w:rsid w:val="00B5567B"/>
    <w:rsid w:val="00B557DE"/>
    <w:rsid w:val="00B55870"/>
    <w:rsid w:val="00B55F91"/>
    <w:rsid w:val="00B56315"/>
    <w:rsid w:val="00B564B1"/>
    <w:rsid w:val="00B5677B"/>
    <w:rsid w:val="00B568A8"/>
    <w:rsid w:val="00B56CAD"/>
    <w:rsid w:val="00B56F0C"/>
    <w:rsid w:val="00B56F9C"/>
    <w:rsid w:val="00B5764F"/>
    <w:rsid w:val="00B57706"/>
    <w:rsid w:val="00B578B3"/>
    <w:rsid w:val="00B57A25"/>
    <w:rsid w:val="00B57A2B"/>
    <w:rsid w:val="00B6001A"/>
    <w:rsid w:val="00B6017D"/>
    <w:rsid w:val="00B602CA"/>
    <w:rsid w:val="00B604CA"/>
    <w:rsid w:val="00B6082A"/>
    <w:rsid w:val="00B60A6C"/>
    <w:rsid w:val="00B60ADF"/>
    <w:rsid w:val="00B60B67"/>
    <w:rsid w:val="00B60E09"/>
    <w:rsid w:val="00B60E18"/>
    <w:rsid w:val="00B61273"/>
    <w:rsid w:val="00B61370"/>
    <w:rsid w:val="00B61387"/>
    <w:rsid w:val="00B614F5"/>
    <w:rsid w:val="00B61700"/>
    <w:rsid w:val="00B61B70"/>
    <w:rsid w:val="00B620E1"/>
    <w:rsid w:val="00B625BA"/>
    <w:rsid w:val="00B62A8A"/>
    <w:rsid w:val="00B62C6F"/>
    <w:rsid w:val="00B6307C"/>
    <w:rsid w:val="00B6313C"/>
    <w:rsid w:val="00B635D8"/>
    <w:rsid w:val="00B636CA"/>
    <w:rsid w:val="00B637D7"/>
    <w:rsid w:val="00B63A35"/>
    <w:rsid w:val="00B63C4E"/>
    <w:rsid w:val="00B63C96"/>
    <w:rsid w:val="00B63F26"/>
    <w:rsid w:val="00B63F3E"/>
    <w:rsid w:val="00B642F7"/>
    <w:rsid w:val="00B64308"/>
    <w:rsid w:val="00B64343"/>
    <w:rsid w:val="00B643D0"/>
    <w:rsid w:val="00B64C1B"/>
    <w:rsid w:val="00B64D1B"/>
    <w:rsid w:val="00B65078"/>
    <w:rsid w:val="00B65197"/>
    <w:rsid w:val="00B6521D"/>
    <w:rsid w:val="00B65639"/>
    <w:rsid w:val="00B6565E"/>
    <w:rsid w:val="00B65700"/>
    <w:rsid w:val="00B65AAB"/>
    <w:rsid w:val="00B66056"/>
    <w:rsid w:val="00B6611C"/>
    <w:rsid w:val="00B6645C"/>
    <w:rsid w:val="00B665C7"/>
    <w:rsid w:val="00B665CB"/>
    <w:rsid w:val="00B6695E"/>
    <w:rsid w:val="00B66B03"/>
    <w:rsid w:val="00B66B89"/>
    <w:rsid w:val="00B66CF4"/>
    <w:rsid w:val="00B66D42"/>
    <w:rsid w:val="00B67142"/>
    <w:rsid w:val="00B67200"/>
    <w:rsid w:val="00B67546"/>
    <w:rsid w:val="00B676AE"/>
    <w:rsid w:val="00B6776E"/>
    <w:rsid w:val="00B67E33"/>
    <w:rsid w:val="00B67E76"/>
    <w:rsid w:val="00B67F53"/>
    <w:rsid w:val="00B67FD2"/>
    <w:rsid w:val="00B7005E"/>
    <w:rsid w:val="00B702DC"/>
    <w:rsid w:val="00B70469"/>
    <w:rsid w:val="00B704A3"/>
    <w:rsid w:val="00B70963"/>
    <w:rsid w:val="00B70A63"/>
    <w:rsid w:val="00B70E23"/>
    <w:rsid w:val="00B70F95"/>
    <w:rsid w:val="00B71260"/>
    <w:rsid w:val="00B71738"/>
    <w:rsid w:val="00B71781"/>
    <w:rsid w:val="00B718CE"/>
    <w:rsid w:val="00B71928"/>
    <w:rsid w:val="00B71A3F"/>
    <w:rsid w:val="00B71B8B"/>
    <w:rsid w:val="00B71EB2"/>
    <w:rsid w:val="00B720F5"/>
    <w:rsid w:val="00B7221B"/>
    <w:rsid w:val="00B72464"/>
    <w:rsid w:val="00B724D0"/>
    <w:rsid w:val="00B72798"/>
    <w:rsid w:val="00B727CD"/>
    <w:rsid w:val="00B72CF7"/>
    <w:rsid w:val="00B731AC"/>
    <w:rsid w:val="00B73251"/>
    <w:rsid w:val="00B737E4"/>
    <w:rsid w:val="00B73A43"/>
    <w:rsid w:val="00B73B44"/>
    <w:rsid w:val="00B74096"/>
    <w:rsid w:val="00B74190"/>
    <w:rsid w:val="00B743AE"/>
    <w:rsid w:val="00B74442"/>
    <w:rsid w:val="00B745F8"/>
    <w:rsid w:val="00B74900"/>
    <w:rsid w:val="00B7496F"/>
    <w:rsid w:val="00B74C5E"/>
    <w:rsid w:val="00B74F4F"/>
    <w:rsid w:val="00B750AF"/>
    <w:rsid w:val="00B7527F"/>
    <w:rsid w:val="00B75353"/>
    <w:rsid w:val="00B75364"/>
    <w:rsid w:val="00B753BD"/>
    <w:rsid w:val="00B75413"/>
    <w:rsid w:val="00B754B0"/>
    <w:rsid w:val="00B754F7"/>
    <w:rsid w:val="00B7565E"/>
    <w:rsid w:val="00B758B5"/>
    <w:rsid w:val="00B758C0"/>
    <w:rsid w:val="00B75999"/>
    <w:rsid w:val="00B75AF8"/>
    <w:rsid w:val="00B75B71"/>
    <w:rsid w:val="00B75EDF"/>
    <w:rsid w:val="00B75F5E"/>
    <w:rsid w:val="00B7602A"/>
    <w:rsid w:val="00B760D8"/>
    <w:rsid w:val="00B7631A"/>
    <w:rsid w:val="00B76346"/>
    <w:rsid w:val="00B768B7"/>
    <w:rsid w:val="00B76B18"/>
    <w:rsid w:val="00B76BC8"/>
    <w:rsid w:val="00B76DBC"/>
    <w:rsid w:val="00B7786E"/>
    <w:rsid w:val="00B77C26"/>
    <w:rsid w:val="00B77C5D"/>
    <w:rsid w:val="00B80011"/>
    <w:rsid w:val="00B804FE"/>
    <w:rsid w:val="00B805E1"/>
    <w:rsid w:val="00B8073B"/>
    <w:rsid w:val="00B8081E"/>
    <w:rsid w:val="00B80A3F"/>
    <w:rsid w:val="00B80ACD"/>
    <w:rsid w:val="00B81C0F"/>
    <w:rsid w:val="00B81CE3"/>
    <w:rsid w:val="00B81E80"/>
    <w:rsid w:val="00B82203"/>
    <w:rsid w:val="00B82438"/>
    <w:rsid w:val="00B8254A"/>
    <w:rsid w:val="00B82620"/>
    <w:rsid w:val="00B8273E"/>
    <w:rsid w:val="00B82951"/>
    <w:rsid w:val="00B82AE9"/>
    <w:rsid w:val="00B82C8D"/>
    <w:rsid w:val="00B82CC5"/>
    <w:rsid w:val="00B82D64"/>
    <w:rsid w:val="00B82F00"/>
    <w:rsid w:val="00B82F4C"/>
    <w:rsid w:val="00B82FFD"/>
    <w:rsid w:val="00B830B5"/>
    <w:rsid w:val="00B83262"/>
    <w:rsid w:val="00B83268"/>
    <w:rsid w:val="00B83362"/>
    <w:rsid w:val="00B833F1"/>
    <w:rsid w:val="00B8362D"/>
    <w:rsid w:val="00B838E0"/>
    <w:rsid w:val="00B83B23"/>
    <w:rsid w:val="00B83D76"/>
    <w:rsid w:val="00B8401C"/>
    <w:rsid w:val="00B841BA"/>
    <w:rsid w:val="00B8420F"/>
    <w:rsid w:val="00B8432F"/>
    <w:rsid w:val="00B843AB"/>
    <w:rsid w:val="00B84734"/>
    <w:rsid w:val="00B85333"/>
    <w:rsid w:val="00B8561D"/>
    <w:rsid w:val="00B85EC5"/>
    <w:rsid w:val="00B85F16"/>
    <w:rsid w:val="00B86203"/>
    <w:rsid w:val="00B862B5"/>
    <w:rsid w:val="00B864BB"/>
    <w:rsid w:val="00B864CE"/>
    <w:rsid w:val="00B867F1"/>
    <w:rsid w:val="00B86D03"/>
    <w:rsid w:val="00B86D07"/>
    <w:rsid w:val="00B872DB"/>
    <w:rsid w:val="00B8758F"/>
    <w:rsid w:val="00B87765"/>
    <w:rsid w:val="00B87D56"/>
    <w:rsid w:val="00B903E1"/>
    <w:rsid w:val="00B90635"/>
    <w:rsid w:val="00B9073C"/>
    <w:rsid w:val="00B90DAA"/>
    <w:rsid w:val="00B91202"/>
    <w:rsid w:val="00B915DD"/>
    <w:rsid w:val="00B91781"/>
    <w:rsid w:val="00B91878"/>
    <w:rsid w:val="00B91935"/>
    <w:rsid w:val="00B91B00"/>
    <w:rsid w:val="00B91CFA"/>
    <w:rsid w:val="00B91DDF"/>
    <w:rsid w:val="00B91E00"/>
    <w:rsid w:val="00B91FCB"/>
    <w:rsid w:val="00B920A0"/>
    <w:rsid w:val="00B92342"/>
    <w:rsid w:val="00B927E3"/>
    <w:rsid w:val="00B928B9"/>
    <w:rsid w:val="00B92971"/>
    <w:rsid w:val="00B929D5"/>
    <w:rsid w:val="00B92B40"/>
    <w:rsid w:val="00B92E2D"/>
    <w:rsid w:val="00B931AC"/>
    <w:rsid w:val="00B9336D"/>
    <w:rsid w:val="00B933E1"/>
    <w:rsid w:val="00B9340E"/>
    <w:rsid w:val="00B939BC"/>
    <w:rsid w:val="00B94167"/>
    <w:rsid w:val="00B9421C"/>
    <w:rsid w:val="00B943C5"/>
    <w:rsid w:val="00B94707"/>
    <w:rsid w:val="00B94915"/>
    <w:rsid w:val="00B94C25"/>
    <w:rsid w:val="00B94C63"/>
    <w:rsid w:val="00B94F6F"/>
    <w:rsid w:val="00B95192"/>
    <w:rsid w:val="00B95508"/>
    <w:rsid w:val="00B9565A"/>
    <w:rsid w:val="00B9575F"/>
    <w:rsid w:val="00B959B1"/>
    <w:rsid w:val="00B95C2C"/>
    <w:rsid w:val="00B95CCA"/>
    <w:rsid w:val="00B95F0D"/>
    <w:rsid w:val="00B95FE2"/>
    <w:rsid w:val="00B9618B"/>
    <w:rsid w:val="00B96263"/>
    <w:rsid w:val="00B9659C"/>
    <w:rsid w:val="00B9667B"/>
    <w:rsid w:val="00B969F5"/>
    <w:rsid w:val="00B96A01"/>
    <w:rsid w:val="00B96AEC"/>
    <w:rsid w:val="00B97053"/>
    <w:rsid w:val="00B970BC"/>
    <w:rsid w:val="00B97254"/>
    <w:rsid w:val="00B972EE"/>
    <w:rsid w:val="00B97403"/>
    <w:rsid w:val="00B9756C"/>
    <w:rsid w:val="00B9765F"/>
    <w:rsid w:val="00B976FF"/>
    <w:rsid w:val="00B97C7C"/>
    <w:rsid w:val="00B97C96"/>
    <w:rsid w:val="00BA01DE"/>
    <w:rsid w:val="00BA0313"/>
    <w:rsid w:val="00BA0B40"/>
    <w:rsid w:val="00BA0C1B"/>
    <w:rsid w:val="00BA0C2C"/>
    <w:rsid w:val="00BA0D24"/>
    <w:rsid w:val="00BA0FAB"/>
    <w:rsid w:val="00BA100D"/>
    <w:rsid w:val="00BA10E6"/>
    <w:rsid w:val="00BA127A"/>
    <w:rsid w:val="00BA1355"/>
    <w:rsid w:val="00BA1577"/>
    <w:rsid w:val="00BA1EB4"/>
    <w:rsid w:val="00BA2257"/>
    <w:rsid w:val="00BA2463"/>
    <w:rsid w:val="00BA2732"/>
    <w:rsid w:val="00BA2885"/>
    <w:rsid w:val="00BA28B7"/>
    <w:rsid w:val="00BA29B4"/>
    <w:rsid w:val="00BA2B09"/>
    <w:rsid w:val="00BA316B"/>
    <w:rsid w:val="00BA31AC"/>
    <w:rsid w:val="00BA3624"/>
    <w:rsid w:val="00BA3D26"/>
    <w:rsid w:val="00BA3DFC"/>
    <w:rsid w:val="00BA3E22"/>
    <w:rsid w:val="00BA3FFF"/>
    <w:rsid w:val="00BA4359"/>
    <w:rsid w:val="00BA4477"/>
    <w:rsid w:val="00BA465B"/>
    <w:rsid w:val="00BA4867"/>
    <w:rsid w:val="00BA4934"/>
    <w:rsid w:val="00BA4B2D"/>
    <w:rsid w:val="00BA4CDB"/>
    <w:rsid w:val="00BA4CF3"/>
    <w:rsid w:val="00BA50ED"/>
    <w:rsid w:val="00BA52EC"/>
    <w:rsid w:val="00BA58AB"/>
    <w:rsid w:val="00BA625D"/>
    <w:rsid w:val="00BA6262"/>
    <w:rsid w:val="00BA65B6"/>
    <w:rsid w:val="00BA6E36"/>
    <w:rsid w:val="00BA6E86"/>
    <w:rsid w:val="00BA6FF5"/>
    <w:rsid w:val="00BA7145"/>
    <w:rsid w:val="00BA763E"/>
    <w:rsid w:val="00BA77C8"/>
    <w:rsid w:val="00BA78EF"/>
    <w:rsid w:val="00BA7948"/>
    <w:rsid w:val="00BA7C87"/>
    <w:rsid w:val="00BA7CD6"/>
    <w:rsid w:val="00BA7D01"/>
    <w:rsid w:val="00BA7EEC"/>
    <w:rsid w:val="00BB0004"/>
    <w:rsid w:val="00BB019F"/>
    <w:rsid w:val="00BB0533"/>
    <w:rsid w:val="00BB0541"/>
    <w:rsid w:val="00BB0AFC"/>
    <w:rsid w:val="00BB1138"/>
    <w:rsid w:val="00BB1340"/>
    <w:rsid w:val="00BB1350"/>
    <w:rsid w:val="00BB144E"/>
    <w:rsid w:val="00BB19D0"/>
    <w:rsid w:val="00BB1AAB"/>
    <w:rsid w:val="00BB1F08"/>
    <w:rsid w:val="00BB1F5C"/>
    <w:rsid w:val="00BB1F76"/>
    <w:rsid w:val="00BB25C5"/>
    <w:rsid w:val="00BB2BDF"/>
    <w:rsid w:val="00BB2C0D"/>
    <w:rsid w:val="00BB301C"/>
    <w:rsid w:val="00BB3104"/>
    <w:rsid w:val="00BB329B"/>
    <w:rsid w:val="00BB344F"/>
    <w:rsid w:val="00BB362A"/>
    <w:rsid w:val="00BB3673"/>
    <w:rsid w:val="00BB3C03"/>
    <w:rsid w:val="00BB3CFA"/>
    <w:rsid w:val="00BB3D57"/>
    <w:rsid w:val="00BB3F6F"/>
    <w:rsid w:val="00BB44D3"/>
    <w:rsid w:val="00BB456A"/>
    <w:rsid w:val="00BB492E"/>
    <w:rsid w:val="00BB4DA5"/>
    <w:rsid w:val="00BB5016"/>
    <w:rsid w:val="00BB51AB"/>
    <w:rsid w:val="00BB5452"/>
    <w:rsid w:val="00BB5735"/>
    <w:rsid w:val="00BB578D"/>
    <w:rsid w:val="00BB5838"/>
    <w:rsid w:val="00BB5A43"/>
    <w:rsid w:val="00BB5E12"/>
    <w:rsid w:val="00BB5F60"/>
    <w:rsid w:val="00BB5FA9"/>
    <w:rsid w:val="00BB625F"/>
    <w:rsid w:val="00BB63A0"/>
    <w:rsid w:val="00BB6492"/>
    <w:rsid w:val="00BB6501"/>
    <w:rsid w:val="00BB6B09"/>
    <w:rsid w:val="00BB70D1"/>
    <w:rsid w:val="00BB7116"/>
    <w:rsid w:val="00BB74FE"/>
    <w:rsid w:val="00BB7624"/>
    <w:rsid w:val="00BB7938"/>
    <w:rsid w:val="00BB79FD"/>
    <w:rsid w:val="00BB7AED"/>
    <w:rsid w:val="00BB7C5B"/>
    <w:rsid w:val="00BB7D44"/>
    <w:rsid w:val="00BB7D60"/>
    <w:rsid w:val="00BB7DE6"/>
    <w:rsid w:val="00BB7EC1"/>
    <w:rsid w:val="00BC013C"/>
    <w:rsid w:val="00BC022F"/>
    <w:rsid w:val="00BC036E"/>
    <w:rsid w:val="00BC05B3"/>
    <w:rsid w:val="00BC0A2F"/>
    <w:rsid w:val="00BC0A75"/>
    <w:rsid w:val="00BC0A7E"/>
    <w:rsid w:val="00BC0ED2"/>
    <w:rsid w:val="00BC1041"/>
    <w:rsid w:val="00BC1097"/>
    <w:rsid w:val="00BC149F"/>
    <w:rsid w:val="00BC14BB"/>
    <w:rsid w:val="00BC14CA"/>
    <w:rsid w:val="00BC158D"/>
    <w:rsid w:val="00BC15A5"/>
    <w:rsid w:val="00BC17E2"/>
    <w:rsid w:val="00BC18AB"/>
    <w:rsid w:val="00BC18F2"/>
    <w:rsid w:val="00BC19AB"/>
    <w:rsid w:val="00BC1A24"/>
    <w:rsid w:val="00BC206A"/>
    <w:rsid w:val="00BC2612"/>
    <w:rsid w:val="00BC261F"/>
    <w:rsid w:val="00BC2739"/>
    <w:rsid w:val="00BC2A0B"/>
    <w:rsid w:val="00BC2B77"/>
    <w:rsid w:val="00BC2CEC"/>
    <w:rsid w:val="00BC2D97"/>
    <w:rsid w:val="00BC3057"/>
    <w:rsid w:val="00BC3511"/>
    <w:rsid w:val="00BC363D"/>
    <w:rsid w:val="00BC3665"/>
    <w:rsid w:val="00BC37D0"/>
    <w:rsid w:val="00BC3A30"/>
    <w:rsid w:val="00BC3BD9"/>
    <w:rsid w:val="00BC3DE3"/>
    <w:rsid w:val="00BC3FF8"/>
    <w:rsid w:val="00BC4006"/>
    <w:rsid w:val="00BC41BF"/>
    <w:rsid w:val="00BC4422"/>
    <w:rsid w:val="00BC447D"/>
    <w:rsid w:val="00BC451B"/>
    <w:rsid w:val="00BC4668"/>
    <w:rsid w:val="00BC4798"/>
    <w:rsid w:val="00BC4AC8"/>
    <w:rsid w:val="00BC4DEB"/>
    <w:rsid w:val="00BC4EB9"/>
    <w:rsid w:val="00BC511E"/>
    <w:rsid w:val="00BC5180"/>
    <w:rsid w:val="00BC524F"/>
    <w:rsid w:val="00BC54F8"/>
    <w:rsid w:val="00BC5831"/>
    <w:rsid w:val="00BC5BD5"/>
    <w:rsid w:val="00BC61A4"/>
    <w:rsid w:val="00BC61CE"/>
    <w:rsid w:val="00BC6B2C"/>
    <w:rsid w:val="00BC6B36"/>
    <w:rsid w:val="00BC6BF1"/>
    <w:rsid w:val="00BC6C15"/>
    <w:rsid w:val="00BC6D51"/>
    <w:rsid w:val="00BC75BA"/>
    <w:rsid w:val="00BC75C9"/>
    <w:rsid w:val="00BC7777"/>
    <w:rsid w:val="00BC77B2"/>
    <w:rsid w:val="00BC79E2"/>
    <w:rsid w:val="00BC7D05"/>
    <w:rsid w:val="00BC7F20"/>
    <w:rsid w:val="00BC7F34"/>
    <w:rsid w:val="00BD0223"/>
    <w:rsid w:val="00BD033B"/>
    <w:rsid w:val="00BD059A"/>
    <w:rsid w:val="00BD0675"/>
    <w:rsid w:val="00BD08F5"/>
    <w:rsid w:val="00BD09A4"/>
    <w:rsid w:val="00BD0A21"/>
    <w:rsid w:val="00BD0AF9"/>
    <w:rsid w:val="00BD0B56"/>
    <w:rsid w:val="00BD0F8D"/>
    <w:rsid w:val="00BD1601"/>
    <w:rsid w:val="00BD16F9"/>
    <w:rsid w:val="00BD1B31"/>
    <w:rsid w:val="00BD21ED"/>
    <w:rsid w:val="00BD2861"/>
    <w:rsid w:val="00BD28F9"/>
    <w:rsid w:val="00BD2CDE"/>
    <w:rsid w:val="00BD2FD5"/>
    <w:rsid w:val="00BD3040"/>
    <w:rsid w:val="00BD31C7"/>
    <w:rsid w:val="00BD33C9"/>
    <w:rsid w:val="00BD3603"/>
    <w:rsid w:val="00BD37A6"/>
    <w:rsid w:val="00BD3BB1"/>
    <w:rsid w:val="00BD3E34"/>
    <w:rsid w:val="00BD41C7"/>
    <w:rsid w:val="00BD4408"/>
    <w:rsid w:val="00BD4445"/>
    <w:rsid w:val="00BD44BB"/>
    <w:rsid w:val="00BD476D"/>
    <w:rsid w:val="00BD479F"/>
    <w:rsid w:val="00BD493B"/>
    <w:rsid w:val="00BD4B36"/>
    <w:rsid w:val="00BD4BB0"/>
    <w:rsid w:val="00BD4C22"/>
    <w:rsid w:val="00BD4D1D"/>
    <w:rsid w:val="00BD5124"/>
    <w:rsid w:val="00BD5162"/>
    <w:rsid w:val="00BD53C4"/>
    <w:rsid w:val="00BD54C4"/>
    <w:rsid w:val="00BD5C1B"/>
    <w:rsid w:val="00BD5CB6"/>
    <w:rsid w:val="00BD5ED1"/>
    <w:rsid w:val="00BD613A"/>
    <w:rsid w:val="00BD61FB"/>
    <w:rsid w:val="00BD6207"/>
    <w:rsid w:val="00BD6293"/>
    <w:rsid w:val="00BD6950"/>
    <w:rsid w:val="00BD6B32"/>
    <w:rsid w:val="00BD6DBB"/>
    <w:rsid w:val="00BD6F0E"/>
    <w:rsid w:val="00BD71B6"/>
    <w:rsid w:val="00BD7E6B"/>
    <w:rsid w:val="00BD7E88"/>
    <w:rsid w:val="00BE00E6"/>
    <w:rsid w:val="00BE0175"/>
    <w:rsid w:val="00BE01B0"/>
    <w:rsid w:val="00BE02B4"/>
    <w:rsid w:val="00BE02E2"/>
    <w:rsid w:val="00BE0583"/>
    <w:rsid w:val="00BE0A64"/>
    <w:rsid w:val="00BE0A87"/>
    <w:rsid w:val="00BE109F"/>
    <w:rsid w:val="00BE1550"/>
    <w:rsid w:val="00BE15CA"/>
    <w:rsid w:val="00BE17E2"/>
    <w:rsid w:val="00BE18BD"/>
    <w:rsid w:val="00BE18E8"/>
    <w:rsid w:val="00BE1912"/>
    <w:rsid w:val="00BE1D1E"/>
    <w:rsid w:val="00BE1E6E"/>
    <w:rsid w:val="00BE1F03"/>
    <w:rsid w:val="00BE20EB"/>
    <w:rsid w:val="00BE2486"/>
    <w:rsid w:val="00BE24E5"/>
    <w:rsid w:val="00BE2506"/>
    <w:rsid w:val="00BE2785"/>
    <w:rsid w:val="00BE287C"/>
    <w:rsid w:val="00BE2D06"/>
    <w:rsid w:val="00BE2FD7"/>
    <w:rsid w:val="00BE3077"/>
    <w:rsid w:val="00BE3347"/>
    <w:rsid w:val="00BE34E6"/>
    <w:rsid w:val="00BE3565"/>
    <w:rsid w:val="00BE3BE4"/>
    <w:rsid w:val="00BE3CC6"/>
    <w:rsid w:val="00BE3E58"/>
    <w:rsid w:val="00BE3F7D"/>
    <w:rsid w:val="00BE3FD2"/>
    <w:rsid w:val="00BE4199"/>
    <w:rsid w:val="00BE421C"/>
    <w:rsid w:val="00BE4371"/>
    <w:rsid w:val="00BE43DC"/>
    <w:rsid w:val="00BE4848"/>
    <w:rsid w:val="00BE4A32"/>
    <w:rsid w:val="00BE4B32"/>
    <w:rsid w:val="00BE4BA8"/>
    <w:rsid w:val="00BE4C1E"/>
    <w:rsid w:val="00BE4D4C"/>
    <w:rsid w:val="00BE5021"/>
    <w:rsid w:val="00BE5131"/>
    <w:rsid w:val="00BE5239"/>
    <w:rsid w:val="00BE5245"/>
    <w:rsid w:val="00BE52EB"/>
    <w:rsid w:val="00BE5412"/>
    <w:rsid w:val="00BE57DE"/>
    <w:rsid w:val="00BE5A12"/>
    <w:rsid w:val="00BE5AB8"/>
    <w:rsid w:val="00BE5D19"/>
    <w:rsid w:val="00BE5EB0"/>
    <w:rsid w:val="00BE60A2"/>
    <w:rsid w:val="00BE6180"/>
    <w:rsid w:val="00BE61A2"/>
    <w:rsid w:val="00BE6489"/>
    <w:rsid w:val="00BE6544"/>
    <w:rsid w:val="00BE6721"/>
    <w:rsid w:val="00BE6803"/>
    <w:rsid w:val="00BE6835"/>
    <w:rsid w:val="00BE6A8F"/>
    <w:rsid w:val="00BE6BC0"/>
    <w:rsid w:val="00BE6FB2"/>
    <w:rsid w:val="00BE707C"/>
    <w:rsid w:val="00BE70C9"/>
    <w:rsid w:val="00BE7171"/>
    <w:rsid w:val="00BE73FE"/>
    <w:rsid w:val="00BE75C1"/>
    <w:rsid w:val="00BE77F7"/>
    <w:rsid w:val="00BE7856"/>
    <w:rsid w:val="00BE7930"/>
    <w:rsid w:val="00BE7AEC"/>
    <w:rsid w:val="00BE7BA5"/>
    <w:rsid w:val="00BE7BF6"/>
    <w:rsid w:val="00BE7C37"/>
    <w:rsid w:val="00BE7ED3"/>
    <w:rsid w:val="00BE7FEE"/>
    <w:rsid w:val="00BF0149"/>
    <w:rsid w:val="00BF034F"/>
    <w:rsid w:val="00BF0515"/>
    <w:rsid w:val="00BF0560"/>
    <w:rsid w:val="00BF0E81"/>
    <w:rsid w:val="00BF1025"/>
    <w:rsid w:val="00BF1168"/>
    <w:rsid w:val="00BF11A6"/>
    <w:rsid w:val="00BF16C5"/>
    <w:rsid w:val="00BF1756"/>
    <w:rsid w:val="00BF1DF9"/>
    <w:rsid w:val="00BF2026"/>
    <w:rsid w:val="00BF233F"/>
    <w:rsid w:val="00BF27E3"/>
    <w:rsid w:val="00BF2FB4"/>
    <w:rsid w:val="00BF328C"/>
    <w:rsid w:val="00BF3A88"/>
    <w:rsid w:val="00BF40C5"/>
    <w:rsid w:val="00BF4486"/>
    <w:rsid w:val="00BF4855"/>
    <w:rsid w:val="00BF4860"/>
    <w:rsid w:val="00BF48C2"/>
    <w:rsid w:val="00BF4A8C"/>
    <w:rsid w:val="00BF4AD9"/>
    <w:rsid w:val="00BF4E4C"/>
    <w:rsid w:val="00BF4F43"/>
    <w:rsid w:val="00BF54E0"/>
    <w:rsid w:val="00BF5637"/>
    <w:rsid w:val="00BF5AE4"/>
    <w:rsid w:val="00BF5CEB"/>
    <w:rsid w:val="00BF61D3"/>
    <w:rsid w:val="00BF64B5"/>
    <w:rsid w:val="00BF698A"/>
    <w:rsid w:val="00BF6C61"/>
    <w:rsid w:val="00BF6D9A"/>
    <w:rsid w:val="00BF6EC8"/>
    <w:rsid w:val="00BF708C"/>
    <w:rsid w:val="00BF730F"/>
    <w:rsid w:val="00BF74C0"/>
    <w:rsid w:val="00BF764C"/>
    <w:rsid w:val="00BF7A66"/>
    <w:rsid w:val="00BF7B8A"/>
    <w:rsid w:val="00BF7F25"/>
    <w:rsid w:val="00BF7FFC"/>
    <w:rsid w:val="00C0004E"/>
    <w:rsid w:val="00C002E3"/>
    <w:rsid w:val="00C00331"/>
    <w:rsid w:val="00C004F9"/>
    <w:rsid w:val="00C0064D"/>
    <w:rsid w:val="00C006BF"/>
    <w:rsid w:val="00C006EA"/>
    <w:rsid w:val="00C006F3"/>
    <w:rsid w:val="00C00702"/>
    <w:rsid w:val="00C00753"/>
    <w:rsid w:val="00C00777"/>
    <w:rsid w:val="00C007F1"/>
    <w:rsid w:val="00C00927"/>
    <w:rsid w:val="00C00CF5"/>
    <w:rsid w:val="00C01227"/>
    <w:rsid w:val="00C0139E"/>
    <w:rsid w:val="00C014CE"/>
    <w:rsid w:val="00C01646"/>
    <w:rsid w:val="00C016FE"/>
    <w:rsid w:val="00C017A1"/>
    <w:rsid w:val="00C017CC"/>
    <w:rsid w:val="00C01A66"/>
    <w:rsid w:val="00C01CAC"/>
    <w:rsid w:val="00C01D82"/>
    <w:rsid w:val="00C01DE5"/>
    <w:rsid w:val="00C01FD2"/>
    <w:rsid w:val="00C0204C"/>
    <w:rsid w:val="00C026F6"/>
    <w:rsid w:val="00C0283E"/>
    <w:rsid w:val="00C0286A"/>
    <w:rsid w:val="00C02A90"/>
    <w:rsid w:val="00C02AF8"/>
    <w:rsid w:val="00C02C2F"/>
    <w:rsid w:val="00C02DA1"/>
    <w:rsid w:val="00C02DE2"/>
    <w:rsid w:val="00C02F18"/>
    <w:rsid w:val="00C02F30"/>
    <w:rsid w:val="00C033BE"/>
    <w:rsid w:val="00C033D2"/>
    <w:rsid w:val="00C03486"/>
    <w:rsid w:val="00C036E7"/>
    <w:rsid w:val="00C03A3D"/>
    <w:rsid w:val="00C03A6E"/>
    <w:rsid w:val="00C03F2C"/>
    <w:rsid w:val="00C03F87"/>
    <w:rsid w:val="00C03FD0"/>
    <w:rsid w:val="00C043B2"/>
    <w:rsid w:val="00C04430"/>
    <w:rsid w:val="00C04663"/>
    <w:rsid w:val="00C04B2A"/>
    <w:rsid w:val="00C050C5"/>
    <w:rsid w:val="00C051F6"/>
    <w:rsid w:val="00C05314"/>
    <w:rsid w:val="00C05AC8"/>
    <w:rsid w:val="00C05B4B"/>
    <w:rsid w:val="00C05C13"/>
    <w:rsid w:val="00C05CE7"/>
    <w:rsid w:val="00C05D2B"/>
    <w:rsid w:val="00C05F0E"/>
    <w:rsid w:val="00C0620A"/>
    <w:rsid w:val="00C06355"/>
    <w:rsid w:val="00C065CB"/>
    <w:rsid w:val="00C066CB"/>
    <w:rsid w:val="00C06D45"/>
    <w:rsid w:val="00C06D4E"/>
    <w:rsid w:val="00C07095"/>
    <w:rsid w:val="00C07212"/>
    <w:rsid w:val="00C073BF"/>
    <w:rsid w:val="00C07640"/>
    <w:rsid w:val="00C077F1"/>
    <w:rsid w:val="00C07BB5"/>
    <w:rsid w:val="00C07F3A"/>
    <w:rsid w:val="00C102C2"/>
    <w:rsid w:val="00C103D4"/>
    <w:rsid w:val="00C108D1"/>
    <w:rsid w:val="00C109D9"/>
    <w:rsid w:val="00C10B40"/>
    <w:rsid w:val="00C10C62"/>
    <w:rsid w:val="00C10D94"/>
    <w:rsid w:val="00C10F05"/>
    <w:rsid w:val="00C10FF7"/>
    <w:rsid w:val="00C11066"/>
    <w:rsid w:val="00C11190"/>
    <w:rsid w:val="00C116C3"/>
    <w:rsid w:val="00C117FA"/>
    <w:rsid w:val="00C118F0"/>
    <w:rsid w:val="00C11A3E"/>
    <w:rsid w:val="00C11E30"/>
    <w:rsid w:val="00C11E4C"/>
    <w:rsid w:val="00C11FCB"/>
    <w:rsid w:val="00C11FF5"/>
    <w:rsid w:val="00C1203D"/>
    <w:rsid w:val="00C12069"/>
    <w:rsid w:val="00C12144"/>
    <w:rsid w:val="00C12194"/>
    <w:rsid w:val="00C127DD"/>
    <w:rsid w:val="00C1282F"/>
    <w:rsid w:val="00C12B60"/>
    <w:rsid w:val="00C12CAD"/>
    <w:rsid w:val="00C12EB2"/>
    <w:rsid w:val="00C13561"/>
    <w:rsid w:val="00C138E3"/>
    <w:rsid w:val="00C13D08"/>
    <w:rsid w:val="00C13FED"/>
    <w:rsid w:val="00C140AE"/>
    <w:rsid w:val="00C1419A"/>
    <w:rsid w:val="00C1424A"/>
    <w:rsid w:val="00C14416"/>
    <w:rsid w:val="00C144FA"/>
    <w:rsid w:val="00C145E9"/>
    <w:rsid w:val="00C1479F"/>
    <w:rsid w:val="00C14886"/>
    <w:rsid w:val="00C14B87"/>
    <w:rsid w:val="00C14BDA"/>
    <w:rsid w:val="00C14DA8"/>
    <w:rsid w:val="00C151BA"/>
    <w:rsid w:val="00C15295"/>
    <w:rsid w:val="00C1549C"/>
    <w:rsid w:val="00C15651"/>
    <w:rsid w:val="00C1566A"/>
    <w:rsid w:val="00C15709"/>
    <w:rsid w:val="00C15B83"/>
    <w:rsid w:val="00C15C2D"/>
    <w:rsid w:val="00C15F6A"/>
    <w:rsid w:val="00C160F4"/>
    <w:rsid w:val="00C1643D"/>
    <w:rsid w:val="00C1645A"/>
    <w:rsid w:val="00C16462"/>
    <w:rsid w:val="00C16E1B"/>
    <w:rsid w:val="00C16FE7"/>
    <w:rsid w:val="00C172C9"/>
    <w:rsid w:val="00C17406"/>
    <w:rsid w:val="00C17431"/>
    <w:rsid w:val="00C1746C"/>
    <w:rsid w:val="00C17B68"/>
    <w:rsid w:val="00C17C78"/>
    <w:rsid w:val="00C17D78"/>
    <w:rsid w:val="00C17D9D"/>
    <w:rsid w:val="00C17F1D"/>
    <w:rsid w:val="00C17FB6"/>
    <w:rsid w:val="00C20082"/>
    <w:rsid w:val="00C2030C"/>
    <w:rsid w:val="00C2031B"/>
    <w:rsid w:val="00C20B7D"/>
    <w:rsid w:val="00C20C5A"/>
    <w:rsid w:val="00C20E9D"/>
    <w:rsid w:val="00C20EAB"/>
    <w:rsid w:val="00C210A3"/>
    <w:rsid w:val="00C21567"/>
    <w:rsid w:val="00C217F8"/>
    <w:rsid w:val="00C2185B"/>
    <w:rsid w:val="00C21958"/>
    <w:rsid w:val="00C21A23"/>
    <w:rsid w:val="00C21E2D"/>
    <w:rsid w:val="00C21E87"/>
    <w:rsid w:val="00C21F0A"/>
    <w:rsid w:val="00C221CC"/>
    <w:rsid w:val="00C222ED"/>
    <w:rsid w:val="00C22323"/>
    <w:rsid w:val="00C22345"/>
    <w:rsid w:val="00C2238F"/>
    <w:rsid w:val="00C22460"/>
    <w:rsid w:val="00C224CE"/>
    <w:rsid w:val="00C22D42"/>
    <w:rsid w:val="00C2303B"/>
    <w:rsid w:val="00C23083"/>
    <w:rsid w:val="00C23232"/>
    <w:rsid w:val="00C23451"/>
    <w:rsid w:val="00C236EE"/>
    <w:rsid w:val="00C238C3"/>
    <w:rsid w:val="00C238E1"/>
    <w:rsid w:val="00C2437E"/>
    <w:rsid w:val="00C2464A"/>
    <w:rsid w:val="00C246A7"/>
    <w:rsid w:val="00C247F0"/>
    <w:rsid w:val="00C24D0F"/>
    <w:rsid w:val="00C24F14"/>
    <w:rsid w:val="00C24FDA"/>
    <w:rsid w:val="00C2554B"/>
    <w:rsid w:val="00C25922"/>
    <w:rsid w:val="00C259A0"/>
    <w:rsid w:val="00C25BDA"/>
    <w:rsid w:val="00C25C92"/>
    <w:rsid w:val="00C25C9B"/>
    <w:rsid w:val="00C25DB8"/>
    <w:rsid w:val="00C25EB0"/>
    <w:rsid w:val="00C260D6"/>
    <w:rsid w:val="00C261EE"/>
    <w:rsid w:val="00C263F0"/>
    <w:rsid w:val="00C26589"/>
    <w:rsid w:val="00C26813"/>
    <w:rsid w:val="00C26EBD"/>
    <w:rsid w:val="00C27229"/>
    <w:rsid w:val="00C27406"/>
    <w:rsid w:val="00C27409"/>
    <w:rsid w:val="00C2743D"/>
    <w:rsid w:val="00C27440"/>
    <w:rsid w:val="00C27519"/>
    <w:rsid w:val="00C27643"/>
    <w:rsid w:val="00C27A6B"/>
    <w:rsid w:val="00C30595"/>
    <w:rsid w:val="00C30763"/>
    <w:rsid w:val="00C30BDA"/>
    <w:rsid w:val="00C30BFE"/>
    <w:rsid w:val="00C30D95"/>
    <w:rsid w:val="00C30E52"/>
    <w:rsid w:val="00C30EC8"/>
    <w:rsid w:val="00C31057"/>
    <w:rsid w:val="00C310DB"/>
    <w:rsid w:val="00C31383"/>
    <w:rsid w:val="00C3138F"/>
    <w:rsid w:val="00C3147C"/>
    <w:rsid w:val="00C31863"/>
    <w:rsid w:val="00C3190A"/>
    <w:rsid w:val="00C31B15"/>
    <w:rsid w:val="00C31C8C"/>
    <w:rsid w:val="00C31F33"/>
    <w:rsid w:val="00C3203E"/>
    <w:rsid w:val="00C320EB"/>
    <w:rsid w:val="00C32137"/>
    <w:rsid w:val="00C321A4"/>
    <w:rsid w:val="00C3252F"/>
    <w:rsid w:val="00C32A62"/>
    <w:rsid w:val="00C32B76"/>
    <w:rsid w:val="00C32CB6"/>
    <w:rsid w:val="00C32E20"/>
    <w:rsid w:val="00C3303D"/>
    <w:rsid w:val="00C33295"/>
    <w:rsid w:val="00C3354F"/>
    <w:rsid w:val="00C33C9A"/>
    <w:rsid w:val="00C33DC8"/>
    <w:rsid w:val="00C33ECC"/>
    <w:rsid w:val="00C33F80"/>
    <w:rsid w:val="00C34034"/>
    <w:rsid w:val="00C34150"/>
    <w:rsid w:val="00C349A2"/>
    <w:rsid w:val="00C34BE9"/>
    <w:rsid w:val="00C34D40"/>
    <w:rsid w:val="00C34F6C"/>
    <w:rsid w:val="00C3516D"/>
    <w:rsid w:val="00C352AE"/>
    <w:rsid w:val="00C3556D"/>
    <w:rsid w:val="00C3566A"/>
    <w:rsid w:val="00C356B1"/>
    <w:rsid w:val="00C356DA"/>
    <w:rsid w:val="00C358D4"/>
    <w:rsid w:val="00C35D08"/>
    <w:rsid w:val="00C36061"/>
    <w:rsid w:val="00C36137"/>
    <w:rsid w:val="00C36425"/>
    <w:rsid w:val="00C36539"/>
    <w:rsid w:val="00C365BB"/>
    <w:rsid w:val="00C36B42"/>
    <w:rsid w:val="00C36B70"/>
    <w:rsid w:val="00C36ED7"/>
    <w:rsid w:val="00C370CC"/>
    <w:rsid w:val="00C3736E"/>
    <w:rsid w:val="00C37535"/>
    <w:rsid w:val="00C3756D"/>
    <w:rsid w:val="00C375F8"/>
    <w:rsid w:val="00C376CD"/>
    <w:rsid w:val="00C377DE"/>
    <w:rsid w:val="00C37977"/>
    <w:rsid w:val="00C379DA"/>
    <w:rsid w:val="00C37A57"/>
    <w:rsid w:val="00C37F88"/>
    <w:rsid w:val="00C4001D"/>
    <w:rsid w:val="00C401A9"/>
    <w:rsid w:val="00C4062C"/>
    <w:rsid w:val="00C407F5"/>
    <w:rsid w:val="00C4098B"/>
    <w:rsid w:val="00C40A1C"/>
    <w:rsid w:val="00C40F69"/>
    <w:rsid w:val="00C4117A"/>
    <w:rsid w:val="00C4122D"/>
    <w:rsid w:val="00C41820"/>
    <w:rsid w:val="00C418D2"/>
    <w:rsid w:val="00C41B09"/>
    <w:rsid w:val="00C41C2D"/>
    <w:rsid w:val="00C41D1E"/>
    <w:rsid w:val="00C41ECD"/>
    <w:rsid w:val="00C42004"/>
    <w:rsid w:val="00C4207E"/>
    <w:rsid w:val="00C420D9"/>
    <w:rsid w:val="00C42297"/>
    <w:rsid w:val="00C4236D"/>
    <w:rsid w:val="00C426C2"/>
    <w:rsid w:val="00C426F9"/>
    <w:rsid w:val="00C42924"/>
    <w:rsid w:val="00C42C36"/>
    <w:rsid w:val="00C42EC3"/>
    <w:rsid w:val="00C42F79"/>
    <w:rsid w:val="00C43017"/>
    <w:rsid w:val="00C43063"/>
    <w:rsid w:val="00C43547"/>
    <w:rsid w:val="00C435BE"/>
    <w:rsid w:val="00C435CC"/>
    <w:rsid w:val="00C43776"/>
    <w:rsid w:val="00C43A4C"/>
    <w:rsid w:val="00C43B92"/>
    <w:rsid w:val="00C43D29"/>
    <w:rsid w:val="00C43D8B"/>
    <w:rsid w:val="00C43E01"/>
    <w:rsid w:val="00C43E05"/>
    <w:rsid w:val="00C44004"/>
    <w:rsid w:val="00C44141"/>
    <w:rsid w:val="00C4415C"/>
    <w:rsid w:val="00C44173"/>
    <w:rsid w:val="00C4455C"/>
    <w:rsid w:val="00C445FF"/>
    <w:rsid w:val="00C448EB"/>
    <w:rsid w:val="00C44919"/>
    <w:rsid w:val="00C44946"/>
    <w:rsid w:val="00C449BC"/>
    <w:rsid w:val="00C44A0F"/>
    <w:rsid w:val="00C44A8B"/>
    <w:rsid w:val="00C44BB6"/>
    <w:rsid w:val="00C44C63"/>
    <w:rsid w:val="00C4500D"/>
    <w:rsid w:val="00C450FA"/>
    <w:rsid w:val="00C45336"/>
    <w:rsid w:val="00C453D6"/>
    <w:rsid w:val="00C4567B"/>
    <w:rsid w:val="00C4576F"/>
    <w:rsid w:val="00C458B3"/>
    <w:rsid w:val="00C45929"/>
    <w:rsid w:val="00C45A17"/>
    <w:rsid w:val="00C45D70"/>
    <w:rsid w:val="00C46354"/>
    <w:rsid w:val="00C46594"/>
    <w:rsid w:val="00C4674C"/>
    <w:rsid w:val="00C46EF2"/>
    <w:rsid w:val="00C4720A"/>
    <w:rsid w:val="00C475BD"/>
    <w:rsid w:val="00C47782"/>
    <w:rsid w:val="00C477EA"/>
    <w:rsid w:val="00C4787C"/>
    <w:rsid w:val="00C47A72"/>
    <w:rsid w:val="00C47D87"/>
    <w:rsid w:val="00C47EE9"/>
    <w:rsid w:val="00C50080"/>
    <w:rsid w:val="00C5042A"/>
    <w:rsid w:val="00C507BF"/>
    <w:rsid w:val="00C508E6"/>
    <w:rsid w:val="00C509EF"/>
    <w:rsid w:val="00C50AC1"/>
    <w:rsid w:val="00C50E5D"/>
    <w:rsid w:val="00C50F31"/>
    <w:rsid w:val="00C51278"/>
    <w:rsid w:val="00C51695"/>
    <w:rsid w:val="00C519A9"/>
    <w:rsid w:val="00C51B71"/>
    <w:rsid w:val="00C51DEB"/>
    <w:rsid w:val="00C51DF7"/>
    <w:rsid w:val="00C5203C"/>
    <w:rsid w:val="00C524C8"/>
    <w:rsid w:val="00C52581"/>
    <w:rsid w:val="00C528E7"/>
    <w:rsid w:val="00C52BEA"/>
    <w:rsid w:val="00C52CEB"/>
    <w:rsid w:val="00C52E8D"/>
    <w:rsid w:val="00C52F90"/>
    <w:rsid w:val="00C5315B"/>
    <w:rsid w:val="00C534C0"/>
    <w:rsid w:val="00C53BF7"/>
    <w:rsid w:val="00C53DEA"/>
    <w:rsid w:val="00C54162"/>
    <w:rsid w:val="00C54194"/>
    <w:rsid w:val="00C541C9"/>
    <w:rsid w:val="00C54546"/>
    <w:rsid w:val="00C54758"/>
    <w:rsid w:val="00C54958"/>
    <w:rsid w:val="00C5511A"/>
    <w:rsid w:val="00C5522F"/>
    <w:rsid w:val="00C554A7"/>
    <w:rsid w:val="00C556B5"/>
    <w:rsid w:val="00C557E9"/>
    <w:rsid w:val="00C55978"/>
    <w:rsid w:val="00C559F9"/>
    <w:rsid w:val="00C55AB2"/>
    <w:rsid w:val="00C55BAF"/>
    <w:rsid w:val="00C55BCB"/>
    <w:rsid w:val="00C55CCF"/>
    <w:rsid w:val="00C55F2B"/>
    <w:rsid w:val="00C55FE6"/>
    <w:rsid w:val="00C5642F"/>
    <w:rsid w:val="00C56EF2"/>
    <w:rsid w:val="00C572D2"/>
    <w:rsid w:val="00C57613"/>
    <w:rsid w:val="00C577FD"/>
    <w:rsid w:val="00C578B9"/>
    <w:rsid w:val="00C57A19"/>
    <w:rsid w:val="00C57F3A"/>
    <w:rsid w:val="00C60022"/>
    <w:rsid w:val="00C60381"/>
    <w:rsid w:val="00C608C2"/>
    <w:rsid w:val="00C60B02"/>
    <w:rsid w:val="00C60B51"/>
    <w:rsid w:val="00C60DC9"/>
    <w:rsid w:val="00C60E4F"/>
    <w:rsid w:val="00C610F9"/>
    <w:rsid w:val="00C611EB"/>
    <w:rsid w:val="00C61429"/>
    <w:rsid w:val="00C61619"/>
    <w:rsid w:val="00C61BE1"/>
    <w:rsid w:val="00C61BE8"/>
    <w:rsid w:val="00C61E6D"/>
    <w:rsid w:val="00C61F3B"/>
    <w:rsid w:val="00C620D6"/>
    <w:rsid w:val="00C62504"/>
    <w:rsid w:val="00C6256D"/>
    <w:rsid w:val="00C625F7"/>
    <w:rsid w:val="00C6268F"/>
    <w:rsid w:val="00C626BB"/>
    <w:rsid w:val="00C627AF"/>
    <w:rsid w:val="00C62AD7"/>
    <w:rsid w:val="00C635D3"/>
    <w:rsid w:val="00C6382C"/>
    <w:rsid w:val="00C63D66"/>
    <w:rsid w:val="00C64093"/>
    <w:rsid w:val="00C64168"/>
    <w:rsid w:val="00C64690"/>
    <w:rsid w:val="00C6469F"/>
    <w:rsid w:val="00C64A7A"/>
    <w:rsid w:val="00C64B0C"/>
    <w:rsid w:val="00C64B46"/>
    <w:rsid w:val="00C64D37"/>
    <w:rsid w:val="00C64F25"/>
    <w:rsid w:val="00C65443"/>
    <w:rsid w:val="00C656A3"/>
    <w:rsid w:val="00C657C6"/>
    <w:rsid w:val="00C65D2D"/>
    <w:rsid w:val="00C667A7"/>
    <w:rsid w:val="00C66936"/>
    <w:rsid w:val="00C66C0D"/>
    <w:rsid w:val="00C66DA3"/>
    <w:rsid w:val="00C671EA"/>
    <w:rsid w:val="00C67641"/>
    <w:rsid w:val="00C677F3"/>
    <w:rsid w:val="00C7007F"/>
    <w:rsid w:val="00C7018F"/>
    <w:rsid w:val="00C705FF"/>
    <w:rsid w:val="00C70918"/>
    <w:rsid w:val="00C70BAC"/>
    <w:rsid w:val="00C70D45"/>
    <w:rsid w:val="00C70F64"/>
    <w:rsid w:val="00C71135"/>
    <w:rsid w:val="00C7152D"/>
    <w:rsid w:val="00C71551"/>
    <w:rsid w:val="00C7163D"/>
    <w:rsid w:val="00C716E6"/>
    <w:rsid w:val="00C7174D"/>
    <w:rsid w:val="00C71997"/>
    <w:rsid w:val="00C71B64"/>
    <w:rsid w:val="00C71E49"/>
    <w:rsid w:val="00C71F69"/>
    <w:rsid w:val="00C720F4"/>
    <w:rsid w:val="00C72C92"/>
    <w:rsid w:val="00C73064"/>
    <w:rsid w:val="00C73148"/>
    <w:rsid w:val="00C732B2"/>
    <w:rsid w:val="00C7361C"/>
    <w:rsid w:val="00C73944"/>
    <w:rsid w:val="00C73C4A"/>
    <w:rsid w:val="00C73C6F"/>
    <w:rsid w:val="00C73D3A"/>
    <w:rsid w:val="00C74288"/>
    <w:rsid w:val="00C74630"/>
    <w:rsid w:val="00C7482A"/>
    <w:rsid w:val="00C74861"/>
    <w:rsid w:val="00C7498F"/>
    <w:rsid w:val="00C74BD6"/>
    <w:rsid w:val="00C74F01"/>
    <w:rsid w:val="00C74F0E"/>
    <w:rsid w:val="00C74FB3"/>
    <w:rsid w:val="00C75208"/>
    <w:rsid w:val="00C75217"/>
    <w:rsid w:val="00C7550A"/>
    <w:rsid w:val="00C75624"/>
    <w:rsid w:val="00C75625"/>
    <w:rsid w:val="00C756B4"/>
    <w:rsid w:val="00C756E4"/>
    <w:rsid w:val="00C758DC"/>
    <w:rsid w:val="00C75DA9"/>
    <w:rsid w:val="00C75E34"/>
    <w:rsid w:val="00C760B0"/>
    <w:rsid w:val="00C7638A"/>
    <w:rsid w:val="00C76728"/>
    <w:rsid w:val="00C76CA0"/>
    <w:rsid w:val="00C76CC5"/>
    <w:rsid w:val="00C76CD2"/>
    <w:rsid w:val="00C76CF1"/>
    <w:rsid w:val="00C772AC"/>
    <w:rsid w:val="00C77367"/>
    <w:rsid w:val="00C7740A"/>
    <w:rsid w:val="00C77A34"/>
    <w:rsid w:val="00C77A6F"/>
    <w:rsid w:val="00C77E11"/>
    <w:rsid w:val="00C802A3"/>
    <w:rsid w:val="00C805EB"/>
    <w:rsid w:val="00C80A2E"/>
    <w:rsid w:val="00C80B6D"/>
    <w:rsid w:val="00C80B95"/>
    <w:rsid w:val="00C80D28"/>
    <w:rsid w:val="00C81507"/>
    <w:rsid w:val="00C8172B"/>
    <w:rsid w:val="00C81C02"/>
    <w:rsid w:val="00C81CD1"/>
    <w:rsid w:val="00C81D13"/>
    <w:rsid w:val="00C81DDE"/>
    <w:rsid w:val="00C81E1A"/>
    <w:rsid w:val="00C82048"/>
    <w:rsid w:val="00C82118"/>
    <w:rsid w:val="00C821B4"/>
    <w:rsid w:val="00C82279"/>
    <w:rsid w:val="00C82730"/>
    <w:rsid w:val="00C82C38"/>
    <w:rsid w:val="00C82C5C"/>
    <w:rsid w:val="00C831B1"/>
    <w:rsid w:val="00C83315"/>
    <w:rsid w:val="00C8333E"/>
    <w:rsid w:val="00C833F3"/>
    <w:rsid w:val="00C83518"/>
    <w:rsid w:val="00C83AD7"/>
    <w:rsid w:val="00C83B2F"/>
    <w:rsid w:val="00C83E8F"/>
    <w:rsid w:val="00C83F6D"/>
    <w:rsid w:val="00C83F87"/>
    <w:rsid w:val="00C84023"/>
    <w:rsid w:val="00C84288"/>
    <w:rsid w:val="00C843BF"/>
    <w:rsid w:val="00C84435"/>
    <w:rsid w:val="00C8445B"/>
    <w:rsid w:val="00C8463F"/>
    <w:rsid w:val="00C846D2"/>
    <w:rsid w:val="00C848E9"/>
    <w:rsid w:val="00C849CC"/>
    <w:rsid w:val="00C84AB6"/>
    <w:rsid w:val="00C84B56"/>
    <w:rsid w:val="00C84C5B"/>
    <w:rsid w:val="00C852B8"/>
    <w:rsid w:val="00C85453"/>
    <w:rsid w:val="00C85556"/>
    <w:rsid w:val="00C855B7"/>
    <w:rsid w:val="00C856EF"/>
    <w:rsid w:val="00C85707"/>
    <w:rsid w:val="00C8574C"/>
    <w:rsid w:val="00C85B6B"/>
    <w:rsid w:val="00C85C1E"/>
    <w:rsid w:val="00C85CD7"/>
    <w:rsid w:val="00C86224"/>
    <w:rsid w:val="00C862B2"/>
    <w:rsid w:val="00C863A5"/>
    <w:rsid w:val="00C8682C"/>
    <w:rsid w:val="00C86A21"/>
    <w:rsid w:val="00C86AD6"/>
    <w:rsid w:val="00C86DC6"/>
    <w:rsid w:val="00C86E3C"/>
    <w:rsid w:val="00C86E64"/>
    <w:rsid w:val="00C86F06"/>
    <w:rsid w:val="00C86FC7"/>
    <w:rsid w:val="00C87410"/>
    <w:rsid w:val="00C87568"/>
    <w:rsid w:val="00C8773E"/>
    <w:rsid w:val="00C878C7"/>
    <w:rsid w:val="00C90264"/>
    <w:rsid w:val="00C903E8"/>
    <w:rsid w:val="00C90CBF"/>
    <w:rsid w:val="00C90F24"/>
    <w:rsid w:val="00C90FF2"/>
    <w:rsid w:val="00C9100B"/>
    <w:rsid w:val="00C91502"/>
    <w:rsid w:val="00C9185F"/>
    <w:rsid w:val="00C91A56"/>
    <w:rsid w:val="00C91BDA"/>
    <w:rsid w:val="00C91D11"/>
    <w:rsid w:val="00C923E7"/>
    <w:rsid w:val="00C92AD4"/>
    <w:rsid w:val="00C92B64"/>
    <w:rsid w:val="00C92E2F"/>
    <w:rsid w:val="00C92E88"/>
    <w:rsid w:val="00C930C0"/>
    <w:rsid w:val="00C9318D"/>
    <w:rsid w:val="00C93294"/>
    <w:rsid w:val="00C93365"/>
    <w:rsid w:val="00C93578"/>
    <w:rsid w:val="00C939EB"/>
    <w:rsid w:val="00C93D67"/>
    <w:rsid w:val="00C93DCF"/>
    <w:rsid w:val="00C93E0C"/>
    <w:rsid w:val="00C94272"/>
    <w:rsid w:val="00C942BE"/>
    <w:rsid w:val="00C945D4"/>
    <w:rsid w:val="00C949EA"/>
    <w:rsid w:val="00C94A34"/>
    <w:rsid w:val="00C94A4D"/>
    <w:rsid w:val="00C94FC5"/>
    <w:rsid w:val="00C950E3"/>
    <w:rsid w:val="00C95255"/>
    <w:rsid w:val="00C952C1"/>
    <w:rsid w:val="00C954A7"/>
    <w:rsid w:val="00C9574A"/>
    <w:rsid w:val="00C9584D"/>
    <w:rsid w:val="00C95890"/>
    <w:rsid w:val="00C95A42"/>
    <w:rsid w:val="00C95AC6"/>
    <w:rsid w:val="00C95CF0"/>
    <w:rsid w:val="00C95CFE"/>
    <w:rsid w:val="00C95D94"/>
    <w:rsid w:val="00C95DB5"/>
    <w:rsid w:val="00C95E8B"/>
    <w:rsid w:val="00C96094"/>
    <w:rsid w:val="00C9689B"/>
    <w:rsid w:val="00C96E3C"/>
    <w:rsid w:val="00C97373"/>
    <w:rsid w:val="00C97731"/>
    <w:rsid w:val="00C97CA0"/>
    <w:rsid w:val="00C97F1B"/>
    <w:rsid w:val="00CA00DA"/>
    <w:rsid w:val="00CA03AA"/>
    <w:rsid w:val="00CA046D"/>
    <w:rsid w:val="00CA07C6"/>
    <w:rsid w:val="00CA091B"/>
    <w:rsid w:val="00CA0955"/>
    <w:rsid w:val="00CA0B41"/>
    <w:rsid w:val="00CA0FBC"/>
    <w:rsid w:val="00CA128A"/>
    <w:rsid w:val="00CA14C4"/>
    <w:rsid w:val="00CA166C"/>
    <w:rsid w:val="00CA1676"/>
    <w:rsid w:val="00CA17C8"/>
    <w:rsid w:val="00CA1811"/>
    <w:rsid w:val="00CA19AF"/>
    <w:rsid w:val="00CA1AAC"/>
    <w:rsid w:val="00CA1D4D"/>
    <w:rsid w:val="00CA1D9D"/>
    <w:rsid w:val="00CA201F"/>
    <w:rsid w:val="00CA2400"/>
    <w:rsid w:val="00CA2470"/>
    <w:rsid w:val="00CA2CAE"/>
    <w:rsid w:val="00CA2CE5"/>
    <w:rsid w:val="00CA2F08"/>
    <w:rsid w:val="00CA2F2E"/>
    <w:rsid w:val="00CA304D"/>
    <w:rsid w:val="00CA33F5"/>
    <w:rsid w:val="00CA341C"/>
    <w:rsid w:val="00CA3864"/>
    <w:rsid w:val="00CA3903"/>
    <w:rsid w:val="00CA3933"/>
    <w:rsid w:val="00CA3B1E"/>
    <w:rsid w:val="00CA3B92"/>
    <w:rsid w:val="00CA3C4C"/>
    <w:rsid w:val="00CA3D0B"/>
    <w:rsid w:val="00CA3D2D"/>
    <w:rsid w:val="00CA42EC"/>
    <w:rsid w:val="00CA4564"/>
    <w:rsid w:val="00CA4570"/>
    <w:rsid w:val="00CA4618"/>
    <w:rsid w:val="00CA4B45"/>
    <w:rsid w:val="00CA4F0A"/>
    <w:rsid w:val="00CA4F72"/>
    <w:rsid w:val="00CA4FFF"/>
    <w:rsid w:val="00CA5436"/>
    <w:rsid w:val="00CA5700"/>
    <w:rsid w:val="00CA5783"/>
    <w:rsid w:val="00CA57E8"/>
    <w:rsid w:val="00CA5945"/>
    <w:rsid w:val="00CA5A1B"/>
    <w:rsid w:val="00CA5B18"/>
    <w:rsid w:val="00CA5C36"/>
    <w:rsid w:val="00CA6983"/>
    <w:rsid w:val="00CA6A19"/>
    <w:rsid w:val="00CA6B26"/>
    <w:rsid w:val="00CA6C74"/>
    <w:rsid w:val="00CA72BF"/>
    <w:rsid w:val="00CA72F0"/>
    <w:rsid w:val="00CA7322"/>
    <w:rsid w:val="00CA7490"/>
    <w:rsid w:val="00CA77D7"/>
    <w:rsid w:val="00CA7AAB"/>
    <w:rsid w:val="00CA7BAD"/>
    <w:rsid w:val="00CB0050"/>
    <w:rsid w:val="00CB00C0"/>
    <w:rsid w:val="00CB015F"/>
    <w:rsid w:val="00CB01D5"/>
    <w:rsid w:val="00CB0300"/>
    <w:rsid w:val="00CB04B3"/>
    <w:rsid w:val="00CB06B7"/>
    <w:rsid w:val="00CB0AC1"/>
    <w:rsid w:val="00CB0B62"/>
    <w:rsid w:val="00CB0D05"/>
    <w:rsid w:val="00CB1487"/>
    <w:rsid w:val="00CB17A9"/>
    <w:rsid w:val="00CB1869"/>
    <w:rsid w:val="00CB19FE"/>
    <w:rsid w:val="00CB1B6C"/>
    <w:rsid w:val="00CB1F18"/>
    <w:rsid w:val="00CB2019"/>
    <w:rsid w:val="00CB299B"/>
    <w:rsid w:val="00CB29D2"/>
    <w:rsid w:val="00CB2A27"/>
    <w:rsid w:val="00CB2B84"/>
    <w:rsid w:val="00CB2EED"/>
    <w:rsid w:val="00CB30AF"/>
    <w:rsid w:val="00CB31D4"/>
    <w:rsid w:val="00CB322E"/>
    <w:rsid w:val="00CB3739"/>
    <w:rsid w:val="00CB385A"/>
    <w:rsid w:val="00CB41C8"/>
    <w:rsid w:val="00CB432D"/>
    <w:rsid w:val="00CB454F"/>
    <w:rsid w:val="00CB4650"/>
    <w:rsid w:val="00CB47E8"/>
    <w:rsid w:val="00CB480A"/>
    <w:rsid w:val="00CB4CE3"/>
    <w:rsid w:val="00CB4F83"/>
    <w:rsid w:val="00CB5385"/>
    <w:rsid w:val="00CB5466"/>
    <w:rsid w:val="00CB5471"/>
    <w:rsid w:val="00CB5743"/>
    <w:rsid w:val="00CB5775"/>
    <w:rsid w:val="00CB5918"/>
    <w:rsid w:val="00CB5E5A"/>
    <w:rsid w:val="00CB5F2E"/>
    <w:rsid w:val="00CB6162"/>
    <w:rsid w:val="00CB65A7"/>
    <w:rsid w:val="00CB67E2"/>
    <w:rsid w:val="00CB6E0E"/>
    <w:rsid w:val="00CB6E84"/>
    <w:rsid w:val="00CB7064"/>
    <w:rsid w:val="00CB7075"/>
    <w:rsid w:val="00CB7606"/>
    <w:rsid w:val="00CB760E"/>
    <w:rsid w:val="00CB77DA"/>
    <w:rsid w:val="00CB78B2"/>
    <w:rsid w:val="00CB79A7"/>
    <w:rsid w:val="00CB7A4B"/>
    <w:rsid w:val="00CB7D61"/>
    <w:rsid w:val="00CB7DE8"/>
    <w:rsid w:val="00CB7EE2"/>
    <w:rsid w:val="00CB7F64"/>
    <w:rsid w:val="00CC017E"/>
    <w:rsid w:val="00CC029B"/>
    <w:rsid w:val="00CC0688"/>
    <w:rsid w:val="00CC08A4"/>
    <w:rsid w:val="00CC0A09"/>
    <w:rsid w:val="00CC0F27"/>
    <w:rsid w:val="00CC0FEB"/>
    <w:rsid w:val="00CC1071"/>
    <w:rsid w:val="00CC12EE"/>
    <w:rsid w:val="00CC161D"/>
    <w:rsid w:val="00CC1719"/>
    <w:rsid w:val="00CC1C76"/>
    <w:rsid w:val="00CC1CC2"/>
    <w:rsid w:val="00CC1D64"/>
    <w:rsid w:val="00CC1F21"/>
    <w:rsid w:val="00CC1F23"/>
    <w:rsid w:val="00CC1FDC"/>
    <w:rsid w:val="00CC1FF3"/>
    <w:rsid w:val="00CC1FFF"/>
    <w:rsid w:val="00CC2388"/>
    <w:rsid w:val="00CC244E"/>
    <w:rsid w:val="00CC269C"/>
    <w:rsid w:val="00CC26F4"/>
    <w:rsid w:val="00CC29F1"/>
    <w:rsid w:val="00CC2A6D"/>
    <w:rsid w:val="00CC2BDB"/>
    <w:rsid w:val="00CC2C0A"/>
    <w:rsid w:val="00CC2F09"/>
    <w:rsid w:val="00CC312F"/>
    <w:rsid w:val="00CC3597"/>
    <w:rsid w:val="00CC3918"/>
    <w:rsid w:val="00CC3AEB"/>
    <w:rsid w:val="00CC3D46"/>
    <w:rsid w:val="00CC3EC7"/>
    <w:rsid w:val="00CC3F40"/>
    <w:rsid w:val="00CC42F3"/>
    <w:rsid w:val="00CC4476"/>
    <w:rsid w:val="00CC4580"/>
    <w:rsid w:val="00CC48C3"/>
    <w:rsid w:val="00CC4A71"/>
    <w:rsid w:val="00CC4CFA"/>
    <w:rsid w:val="00CC4DC1"/>
    <w:rsid w:val="00CC4E3E"/>
    <w:rsid w:val="00CC4E9B"/>
    <w:rsid w:val="00CC5022"/>
    <w:rsid w:val="00CC513E"/>
    <w:rsid w:val="00CC5209"/>
    <w:rsid w:val="00CC5638"/>
    <w:rsid w:val="00CC5666"/>
    <w:rsid w:val="00CC58FE"/>
    <w:rsid w:val="00CC59DF"/>
    <w:rsid w:val="00CC5A49"/>
    <w:rsid w:val="00CC5CB3"/>
    <w:rsid w:val="00CC5F9A"/>
    <w:rsid w:val="00CC61B2"/>
    <w:rsid w:val="00CC6440"/>
    <w:rsid w:val="00CC65E6"/>
    <w:rsid w:val="00CC66FD"/>
    <w:rsid w:val="00CC67B1"/>
    <w:rsid w:val="00CC693B"/>
    <w:rsid w:val="00CC697C"/>
    <w:rsid w:val="00CC69B6"/>
    <w:rsid w:val="00CC6E31"/>
    <w:rsid w:val="00CC6F8C"/>
    <w:rsid w:val="00CC717B"/>
    <w:rsid w:val="00CC751E"/>
    <w:rsid w:val="00CC75D2"/>
    <w:rsid w:val="00CC77FD"/>
    <w:rsid w:val="00CC7DCB"/>
    <w:rsid w:val="00CC7DE5"/>
    <w:rsid w:val="00CD00FC"/>
    <w:rsid w:val="00CD0326"/>
    <w:rsid w:val="00CD03CF"/>
    <w:rsid w:val="00CD04BD"/>
    <w:rsid w:val="00CD0563"/>
    <w:rsid w:val="00CD0595"/>
    <w:rsid w:val="00CD06B8"/>
    <w:rsid w:val="00CD0CEB"/>
    <w:rsid w:val="00CD0F01"/>
    <w:rsid w:val="00CD0FC6"/>
    <w:rsid w:val="00CD1456"/>
    <w:rsid w:val="00CD16BA"/>
    <w:rsid w:val="00CD1775"/>
    <w:rsid w:val="00CD19A0"/>
    <w:rsid w:val="00CD1CED"/>
    <w:rsid w:val="00CD216B"/>
    <w:rsid w:val="00CD2518"/>
    <w:rsid w:val="00CD265C"/>
    <w:rsid w:val="00CD27F9"/>
    <w:rsid w:val="00CD2ADE"/>
    <w:rsid w:val="00CD2D2A"/>
    <w:rsid w:val="00CD2D3A"/>
    <w:rsid w:val="00CD2D78"/>
    <w:rsid w:val="00CD3338"/>
    <w:rsid w:val="00CD36AE"/>
    <w:rsid w:val="00CD380B"/>
    <w:rsid w:val="00CD3F55"/>
    <w:rsid w:val="00CD3FDE"/>
    <w:rsid w:val="00CD4065"/>
    <w:rsid w:val="00CD417A"/>
    <w:rsid w:val="00CD46AB"/>
    <w:rsid w:val="00CD4747"/>
    <w:rsid w:val="00CD4AE9"/>
    <w:rsid w:val="00CD53AA"/>
    <w:rsid w:val="00CD53CA"/>
    <w:rsid w:val="00CD554C"/>
    <w:rsid w:val="00CD61D2"/>
    <w:rsid w:val="00CD69C6"/>
    <w:rsid w:val="00CD6A44"/>
    <w:rsid w:val="00CD6C5F"/>
    <w:rsid w:val="00CD6CF0"/>
    <w:rsid w:val="00CD6EA1"/>
    <w:rsid w:val="00CD6F9A"/>
    <w:rsid w:val="00CD7735"/>
    <w:rsid w:val="00CD7BB3"/>
    <w:rsid w:val="00CD7D91"/>
    <w:rsid w:val="00CD7DEF"/>
    <w:rsid w:val="00CD7E4B"/>
    <w:rsid w:val="00CD7F04"/>
    <w:rsid w:val="00CD7F76"/>
    <w:rsid w:val="00CE007E"/>
    <w:rsid w:val="00CE00F7"/>
    <w:rsid w:val="00CE040E"/>
    <w:rsid w:val="00CE0506"/>
    <w:rsid w:val="00CE0624"/>
    <w:rsid w:val="00CE0709"/>
    <w:rsid w:val="00CE07C7"/>
    <w:rsid w:val="00CE0ED4"/>
    <w:rsid w:val="00CE11F6"/>
    <w:rsid w:val="00CE120A"/>
    <w:rsid w:val="00CE13B6"/>
    <w:rsid w:val="00CE14B5"/>
    <w:rsid w:val="00CE1672"/>
    <w:rsid w:val="00CE1C7C"/>
    <w:rsid w:val="00CE1CB3"/>
    <w:rsid w:val="00CE224D"/>
    <w:rsid w:val="00CE238B"/>
    <w:rsid w:val="00CE24CF"/>
    <w:rsid w:val="00CE25AF"/>
    <w:rsid w:val="00CE25B8"/>
    <w:rsid w:val="00CE27CB"/>
    <w:rsid w:val="00CE2A36"/>
    <w:rsid w:val="00CE2BD7"/>
    <w:rsid w:val="00CE2F0B"/>
    <w:rsid w:val="00CE338F"/>
    <w:rsid w:val="00CE3C3A"/>
    <w:rsid w:val="00CE3F55"/>
    <w:rsid w:val="00CE427E"/>
    <w:rsid w:val="00CE43BA"/>
    <w:rsid w:val="00CE43F7"/>
    <w:rsid w:val="00CE452B"/>
    <w:rsid w:val="00CE472E"/>
    <w:rsid w:val="00CE482B"/>
    <w:rsid w:val="00CE4940"/>
    <w:rsid w:val="00CE4997"/>
    <w:rsid w:val="00CE4B88"/>
    <w:rsid w:val="00CE4C6E"/>
    <w:rsid w:val="00CE4EDC"/>
    <w:rsid w:val="00CE5083"/>
    <w:rsid w:val="00CE541D"/>
    <w:rsid w:val="00CE5627"/>
    <w:rsid w:val="00CE5649"/>
    <w:rsid w:val="00CE5932"/>
    <w:rsid w:val="00CE5ACC"/>
    <w:rsid w:val="00CE5C44"/>
    <w:rsid w:val="00CE5E76"/>
    <w:rsid w:val="00CE5F07"/>
    <w:rsid w:val="00CE5FA9"/>
    <w:rsid w:val="00CE5FAB"/>
    <w:rsid w:val="00CE5FFF"/>
    <w:rsid w:val="00CE60FF"/>
    <w:rsid w:val="00CE6470"/>
    <w:rsid w:val="00CE67A8"/>
    <w:rsid w:val="00CE6840"/>
    <w:rsid w:val="00CE6C9F"/>
    <w:rsid w:val="00CE6CA0"/>
    <w:rsid w:val="00CE6F73"/>
    <w:rsid w:val="00CE7090"/>
    <w:rsid w:val="00CE734B"/>
    <w:rsid w:val="00CE738B"/>
    <w:rsid w:val="00CE7591"/>
    <w:rsid w:val="00CE77AE"/>
    <w:rsid w:val="00CE7C50"/>
    <w:rsid w:val="00CF0273"/>
    <w:rsid w:val="00CF037A"/>
    <w:rsid w:val="00CF058F"/>
    <w:rsid w:val="00CF088B"/>
    <w:rsid w:val="00CF09B0"/>
    <w:rsid w:val="00CF0D62"/>
    <w:rsid w:val="00CF0EFE"/>
    <w:rsid w:val="00CF0F16"/>
    <w:rsid w:val="00CF10DD"/>
    <w:rsid w:val="00CF1A4A"/>
    <w:rsid w:val="00CF20DF"/>
    <w:rsid w:val="00CF22F8"/>
    <w:rsid w:val="00CF245A"/>
    <w:rsid w:val="00CF254E"/>
    <w:rsid w:val="00CF25E8"/>
    <w:rsid w:val="00CF2609"/>
    <w:rsid w:val="00CF28B5"/>
    <w:rsid w:val="00CF2994"/>
    <w:rsid w:val="00CF29FE"/>
    <w:rsid w:val="00CF304C"/>
    <w:rsid w:val="00CF30F8"/>
    <w:rsid w:val="00CF31E1"/>
    <w:rsid w:val="00CF3212"/>
    <w:rsid w:val="00CF3216"/>
    <w:rsid w:val="00CF33A2"/>
    <w:rsid w:val="00CF3548"/>
    <w:rsid w:val="00CF3734"/>
    <w:rsid w:val="00CF3801"/>
    <w:rsid w:val="00CF3B43"/>
    <w:rsid w:val="00CF3F42"/>
    <w:rsid w:val="00CF3F6B"/>
    <w:rsid w:val="00CF40F0"/>
    <w:rsid w:val="00CF4211"/>
    <w:rsid w:val="00CF45F0"/>
    <w:rsid w:val="00CF4884"/>
    <w:rsid w:val="00CF48AF"/>
    <w:rsid w:val="00CF49E6"/>
    <w:rsid w:val="00CF50CB"/>
    <w:rsid w:val="00CF5666"/>
    <w:rsid w:val="00CF567D"/>
    <w:rsid w:val="00CF57B9"/>
    <w:rsid w:val="00CF5961"/>
    <w:rsid w:val="00CF5A85"/>
    <w:rsid w:val="00CF5E38"/>
    <w:rsid w:val="00CF5F87"/>
    <w:rsid w:val="00CF60B1"/>
    <w:rsid w:val="00CF623B"/>
    <w:rsid w:val="00CF6288"/>
    <w:rsid w:val="00CF69FE"/>
    <w:rsid w:val="00CF6A11"/>
    <w:rsid w:val="00CF6A64"/>
    <w:rsid w:val="00CF6ACC"/>
    <w:rsid w:val="00CF6D6E"/>
    <w:rsid w:val="00CF6F4E"/>
    <w:rsid w:val="00CF70CF"/>
    <w:rsid w:val="00CF7358"/>
    <w:rsid w:val="00CF7471"/>
    <w:rsid w:val="00CF78E0"/>
    <w:rsid w:val="00CF7B07"/>
    <w:rsid w:val="00CF7BD1"/>
    <w:rsid w:val="00CF7ED9"/>
    <w:rsid w:val="00D0002A"/>
    <w:rsid w:val="00D00447"/>
    <w:rsid w:val="00D007B9"/>
    <w:rsid w:val="00D00D6D"/>
    <w:rsid w:val="00D00F27"/>
    <w:rsid w:val="00D00F8E"/>
    <w:rsid w:val="00D0118A"/>
    <w:rsid w:val="00D01362"/>
    <w:rsid w:val="00D01615"/>
    <w:rsid w:val="00D018BA"/>
    <w:rsid w:val="00D01B29"/>
    <w:rsid w:val="00D02018"/>
    <w:rsid w:val="00D02721"/>
    <w:rsid w:val="00D02A8E"/>
    <w:rsid w:val="00D02BAE"/>
    <w:rsid w:val="00D02F40"/>
    <w:rsid w:val="00D02F54"/>
    <w:rsid w:val="00D03156"/>
    <w:rsid w:val="00D033CC"/>
    <w:rsid w:val="00D0381A"/>
    <w:rsid w:val="00D03A0F"/>
    <w:rsid w:val="00D03C37"/>
    <w:rsid w:val="00D03C4D"/>
    <w:rsid w:val="00D0400F"/>
    <w:rsid w:val="00D04140"/>
    <w:rsid w:val="00D0422F"/>
    <w:rsid w:val="00D04485"/>
    <w:rsid w:val="00D044DE"/>
    <w:rsid w:val="00D0463A"/>
    <w:rsid w:val="00D0492B"/>
    <w:rsid w:val="00D04D8D"/>
    <w:rsid w:val="00D04DB2"/>
    <w:rsid w:val="00D05137"/>
    <w:rsid w:val="00D05287"/>
    <w:rsid w:val="00D05497"/>
    <w:rsid w:val="00D05532"/>
    <w:rsid w:val="00D056ED"/>
    <w:rsid w:val="00D05AE1"/>
    <w:rsid w:val="00D06018"/>
    <w:rsid w:val="00D0608C"/>
    <w:rsid w:val="00D06172"/>
    <w:rsid w:val="00D06324"/>
    <w:rsid w:val="00D06603"/>
    <w:rsid w:val="00D06787"/>
    <w:rsid w:val="00D069E4"/>
    <w:rsid w:val="00D06A68"/>
    <w:rsid w:val="00D06AAA"/>
    <w:rsid w:val="00D06C2E"/>
    <w:rsid w:val="00D06DC3"/>
    <w:rsid w:val="00D07071"/>
    <w:rsid w:val="00D070A2"/>
    <w:rsid w:val="00D071D4"/>
    <w:rsid w:val="00D072A2"/>
    <w:rsid w:val="00D0733C"/>
    <w:rsid w:val="00D07401"/>
    <w:rsid w:val="00D074A0"/>
    <w:rsid w:val="00D07736"/>
    <w:rsid w:val="00D0774A"/>
    <w:rsid w:val="00D07957"/>
    <w:rsid w:val="00D079BA"/>
    <w:rsid w:val="00D079E4"/>
    <w:rsid w:val="00D07AD0"/>
    <w:rsid w:val="00D07BD6"/>
    <w:rsid w:val="00D07C2A"/>
    <w:rsid w:val="00D07E85"/>
    <w:rsid w:val="00D104BA"/>
    <w:rsid w:val="00D104DC"/>
    <w:rsid w:val="00D10786"/>
    <w:rsid w:val="00D10AC2"/>
    <w:rsid w:val="00D10AFF"/>
    <w:rsid w:val="00D10B69"/>
    <w:rsid w:val="00D10CAE"/>
    <w:rsid w:val="00D10E5C"/>
    <w:rsid w:val="00D10FC8"/>
    <w:rsid w:val="00D11139"/>
    <w:rsid w:val="00D112DE"/>
    <w:rsid w:val="00D113E2"/>
    <w:rsid w:val="00D11459"/>
    <w:rsid w:val="00D114FC"/>
    <w:rsid w:val="00D115BB"/>
    <w:rsid w:val="00D11915"/>
    <w:rsid w:val="00D119B4"/>
    <w:rsid w:val="00D11A65"/>
    <w:rsid w:val="00D11D34"/>
    <w:rsid w:val="00D11DA1"/>
    <w:rsid w:val="00D11DD1"/>
    <w:rsid w:val="00D11EEC"/>
    <w:rsid w:val="00D12042"/>
    <w:rsid w:val="00D1209F"/>
    <w:rsid w:val="00D121B9"/>
    <w:rsid w:val="00D123A9"/>
    <w:rsid w:val="00D124CB"/>
    <w:rsid w:val="00D128B7"/>
    <w:rsid w:val="00D129F1"/>
    <w:rsid w:val="00D12A23"/>
    <w:rsid w:val="00D13204"/>
    <w:rsid w:val="00D1341D"/>
    <w:rsid w:val="00D135FE"/>
    <w:rsid w:val="00D138FF"/>
    <w:rsid w:val="00D13F2A"/>
    <w:rsid w:val="00D13F46"/>
    <w:rsid w:val="00D140EA"/>
    <w:rsid w:val="00D14132"/>
    <w:rsid w:val="00D1431D"/>
    <w:rsid w:val="00D14BF0"/>
    <w:rsid w:val="00D15433"/>
    <w:rsid w:val="00D15436"/>
    <w:rsid w:val="00D1552F"/>
    <w:rsid w:val="00D15540"/>
    <w:rsid w:val="00D1570A"/>
    <w:rsid w:val="00D15D15"/>
    <w:rsid w:val="00D15DD6"/>
    <w:rsid w:val="00D15F52"/>
    <w:rsid w:val="00D16087"/>
    <w:rsid w:val="00D16270"/>
    <w:rsid w:val="00D16417"/>
    <w:rsid w:val="00D16759"/>
    <w:rsid w:val="00D167C9"/>
    <w:rsid w:val="00D16A4A"/>
    <w:rsid w:val="00D16FB7"/>
    <w:rsid w:val="00D17042"/>
    <w:rsid w:val="00D1740D"/>
    <w:rsid w:val="00D174FD"/>
    <w:rsid w:val="00D175BE"/>
    <w:rsid w:val="00D178C8"/>
    <w:rsid w:val="00D17CFF"/>
    <w:rsid w:val="00D17DE6"/>
    <w:rsid w:val="00D17F91"/>
    <w:rsid w:val="00D20233"/>
    <w:rsid w:val="00D20368"/>
    <w:rsid w:val="00D20CD2"/>
    <w:rsid w:val="00D20CE0"/>
    <w:rsid w:val="00D20E2B"/>
    <w:rsid w:val="00D20F2F"/>
    <w:rsid w:val="00D2103E"/>
    <w:rsid w:val="00D213A7"/>
    <w:rsid w:val="00D21AEE"/>
    <w:rsid w:val="00D22270"/>
    <w:rsid w:val="00D2253D"/>
    <w:rsid w:val="00D22542"/>
    <w:rsid w:val="00D2267A"/>
    <w:rsid w:val="00D22A24"/>
    <w:rsid w:val="00D23106"/>
    <w:rsid w:val="00D2338F"/>
    <w:rsid w:val="00D2353B"/>
    <w:rsid w:val="00D2370E"/>
    <w:rsid w:val="00D23778"/>
    <w:rsid w:val="00D2391D"/>
    <w:rsid w:val="00D23B5C"/>
    <w:rsid w:val="00D23BC9"/>
    <w:rsid w:val="00D23CD0"/>
    <w:rsid w:val="00D23CE8"/>
    <w:rsid w:val="00D23EF7"/>
    <w:rsid w:val="00D2420F"/>
    <w:rsid w:val="00D24268"/>
    <w:rsid w:val="00D248D8"/>
    <w:rsid w:val="00D2493A"/>
    <w:rsid w:val="00D249ED"/>
    <w:rsid w:val="00D2530B"/>
    <w:rsid w:val="00D25312"/>
    <w:rsid w:val="00D25495"/>
    <w:rsid w:val="00D254A0"/>
    <w:rsid w:val="00D255E7"/>
    <w:rsid w:val="00D259F7"/>
    <w:rsid w:val="00D25E08"/>
    <w:rsid w:val="00D25FA8"/>
    <w:rsid w:val="00D26285"/>
    <w:rsid w:val="00D263B1"/>
    <w:rsid w:val="00D2655E"/>
    <w:rsid w:val="00D26636"/>
    <w:rsid w:val="00D2671B"/>
    <w:rsid w:val="00D268A3"/>
    <w:rsid w:val="00D269AE"/>
    <w:rsid w:val="00D26A2D"/>
    <w:rsid w:val="00D26EEC"/>
    <w:rsid w:val="00D27305"/>
    <w:rsid w:val="00D2737C"/>
    <w:rsid w:val="00D27386"/>
    <w:rsid w:val="00D27391"/>
    <w:rsid w:val="00D274B1"/>
    <w:rsid w:val="00D276C3"/>
    <w:rsid w:val="00D27B50"/>
    <w:rsid w:val="00D27B52"/>
    <w:rsid w:val="00D27C0C"/>
    <w:rsid w:val="00D27D81"/>
    <w:rsid w:val="00D27D8F"/>
    <w:rsid w:val="00D27E93"/>
    <w:rsid w:val="00D27EAB"/>
    <w:rsid w:val="00D30569"/>
    <w:rsid w:val="00D30607"/>
    <w:rsid w:val="00D30B1E"/>
    <w:rsid w:val="00D30E4C"/>
    <w:rsid w:val="00D310BE"/>
    <w:rsid w:val="00D31284"/>
    <w:rsid w:val="00D312D7"/>
    <w:rsid w:val="00D31884"/>
    <w:rsid w:val="00D31943"/>
    <w:rsid w:val="00D31993"/>
    <w:rsid w:val="00D31AE5"/>
    <w:rsid w:val="00D31CEF"/>
    <w:rsid w:val="00D31ED8"/>
    <w:rsid w:val="00D31EF4"/>
    <w:rsid w:val="00D31F54"/>
    <w:rsid w:val="00D31FAC"/>
    <w:rsid w:val="00D321C0"/>
    <w:rsid w:val="00D32672"/>
    <w:rsid w:val="00D32C73"/>
    <w:rsid w:val="00D32F95"/>
    <w:rsid w:val="00D33358"/>
    <w:rsid w:val="00D33808"/>
    <w:rsid w:val="00D34407"/>
    <w:rsid w:val="00D34642"/>
    <w:rsid w:val="00D34877"/>
    <w:rsid w:val="00D349CA"/>
    <w:rsid w:val="00D34B25"/>
    <w:rsid w:val="00D35491"/>
    <w:rsid w:val="00D35521"/>
    <w:rsid w:val="00D3574A"/>
    <w:rsid w:val="00D35953"/>
    <w:rsid w:val="00D35A49"/>
    <w:rsid w:val="00D35AA0"/>
    <w:rsid w:val="00D35F2C"/>
    <w:rsid w:val="00D35FD4"/>
    <w:rsid w:val="00D36088"/>
    <w:rsid w:val="00D360C7"/>
    <w:rsid w:val="00D36101"/>
    <w:rsid w:val="00D363F4"/>
    <w:rsid w:val="00D363FF"/>
    <w:rsid w:val="00D3643F"/>
    <w:rsid w:val="00D364F6"/>
    <w:rsid w:val="00D3670A"/>
    <w:rsid w:val="00D36778"/>
    <w:rsid w:val="00D36848"/>
    <w:rsid w:val="00D36850"/>
    <w:rsid w:val="00D36986"/>
    <w:rsid w:val="00D36B14"/>
    <w:rsid w:val="00D36C15"/>
    <w:rsid w:val="00D36FC5"/>
    <w:rsid w:val="00D371A4"/>
    <w:rsid w:val="00D376E3"/>
    <w:rsid w:val="00D37AAC"/>
    <w:rsid w:val="00D37FC7"/>
    <w:rsid w:val="00D40066"/>
    <w:rsid w:val="00D402E9"/>
    <w:rsid w:val="00D40451"/>
    <w:rsid w:val="00D406D8"/>
    <w:rsid w:val="00D40721"/>
    <w:rsid w:val="00D40BB6"/>
    <w:rsid w:val="00D40F36"/>
    <w:rsid w:val="00D41031"/>
    <w:rsid w:val="00D41138"/>
    <w:rsid w:val="00D411F1"/>
    <w:rsid w:val="00D41343"/>
    <w:rsid w:val="00D416E4"/>
    <w:rsid w:val="00D41A87"/>
    <w:rsid w:val="00D41D22"/>
    <w:rsid w:val="00D41E11"/>
    <w:rsid w:val="00D421D5"/>
    <w:rsid w:val="00D4249C"/>
    <w:rsid w:val="00D424E6"/>
    <w:rsid w:val="00D42B12"/>
    <w:rsid w:val="00D431C1"/>
    <w:rsid w:val="00D432E1"/>
    <w:rsid w:val="00D4341E"/>
    <w:rsid w:val="00D438CB"/>
    <w:rsid w:val="00D441EC"/>
    <w:rsid w:val="00D445A9"/>
    <w:rsid w:val="00D445E4"/>
    <w:rsid w:val="00D44A1D"/>
    <w:rsid w:val="00D44A67"/>
    <w:rsid w:val="00D44B59"/>
    <w:rsid w:val="00D44E0F"/>
    <w:rsid w:val="00D45074"/>
    <w:rsid w:val="00D450C7"/>
    <w:rsid w:val="00D4547D"/>
    <w:rsid w:val="00D4548C"/>
    <w:rsid w:val="00D45795"/>
    <w:rsid w:val="00D459B6"/>
    <w:rsid w:val="00D45B2C"/>
    <w:rsid w:val="00D45BDC"/>
    <w:rsid w:val="00D45D54"/>
    <w:rsid w:val="00D46074"/>
    <w:rsid w:val="00D464C4"/>
    <w:rsid w:val="00D4656B"/>
    <w:rsid w:val="00D4658A"/>
    <w:rsid w:val="00D465ED"/>
    <w:rsid w:val="00D4679D"/>
    <w:rsid w:val="00D46812"/>
    <w:rsid w:val="00D468B7"/>
    <w:rsid w:val="00D46E1D"/>
    <w:rsid w:val="00D472B1"/>
    <w:rsid w:val="00D477AD"/>
    <w:rsid w:val="00D47C15"/>
    <w:rsid w:val="00D47F88"/>
    <w:rsid w:val="00D50121"/>
    <w:rsid w:val="00D501D7"/>
    <w:rsid w:val="00D502FF"/>
    <w:rsid w:val="00D505F6"/>
    <w:rsid w:val="00D50698"/>
    <w:rsid w:val="00D509CD"/>
    <w:rsid w:val="00D50CCE"/>
    <w:rsid w:val="00D50E56"/>
    <w:rsid w:val="00D5117C"/>
    <w:rsid w:val="00D51285"/>
    <w:rsid w:val="00D517E1"/>
    <w:rsid w:val="00D51874"/>
    <w:rsid w:val="00D51A70"/>
    <w:rsid w:val="00D51B21"/>
    <w:rsid w:val="00D51E25"/>
    <w:rsid w:val="00D51E4C"/>
    <w:rsid w:val="00D51F52"/>
    <w:rsid w:val="00D520E7"/>
    <w:rsid w:val="00D5221E"/>
    <w:rsid w:val="00D52537"/>
    <w:rsid w:val="00D527EC"/>
    <w:rsid w:val="00D528BB"/>
    <w:rsid w:val="00D52A3B"/>
    <w:rsid w:val="00D52D15"/>
    <w:rsid w:val="00D53204"/>
    <w:rsid w:val="00D5328F"/>
    <w:rsid w:val="00D5372E"/>
    <w:rsid w:val="00D538A2"/>
    <w:rsid w:val="00D53A64"/>
    <w:rsid w:val="00D53E0D"/>
    <w:rsid w:val="00D5413D"/>
    <w:rsid w:val="00D542E2"/>
    <w:rsid w:val="00D5437F"/>
    <w:rsid w:val="00D544C8"/>
    <w:rsid w:val="00D54793"/>
    <w:rsid w:val="00D548C4"/>
    <w:rsid w:val="00D5494E"/>
    <w:rsid w:val="00D54E47"/>
    <w:rsid w:val="00D55467"/>
    <w:rsid w:val="00D554E9"/>
    <w:rsid w:val="00D55533"/>
    <w:rsid w:val="00D555C4"/>
    <w:rsid w:val="00D55818"/>
    <w:rsid w:val="00D558EB"/>
    <w:rsid w:val="00D55A3D"/>
    <w:rsid w:val="00D55B5E"/>
    <w:rsid w:val="00D55B85"/>
    <w:rsid w:val="00D55C7C"/>
    <w:rsid w:val="00D55CC1"/>
    <w:rsid w:val="00D55E6A"/>
    <w:rsid w:val="00D55E83"/>
    <w:rsid w:val="00D55F6E"/>
    <w:rsid w:val="00D5611D"/>
    <w:rsid w:val="00D5651E"/>
    <w:rsid w:val="00D565AC"/>
    <w:rsid w:val="00D566E3"/>
    <w:rsid w:val="00D56910"/>
    <w:rsid w:val="00D56AE7"/>
    <w:rsid w:val="00D56E8D"/>
    <w:rsid w:val="00D56F2F"/>
    <w:rsid w:val="00D56F4A"/>
    <w:rsid w:val="00D570C5"/>
    <w:rsid w:val="00D5717A"/>
    <w:rsid w:val="00D573A9"/>
    <w:rsid w:val="00D57445"/>
    <w:rsid w:val="00D579A5"/>
    <w:rsid w:val="00D57B22"/>
    <w:rsid w:val="00D57C1B"/>
    <w:rsid w:val="00D57D78"/>
    <w:rsid w:val="00D57EBC"/>
    <w:rsid w:val="00D6007C"/>
    <w:rsid w:val="00D6023A"/>
    <w:rsid w:val="00D603B4"/>
    <w:rsid w:val="00D6042A"/>
    <w:rsid w:val="00D60593"/>
    <w:rsid w:val="00D6065B"/>
    <w:rsid w:val="00D60685"/>
    <w:rsid w:val="00D60931"/>
    <w:rsid w:val="00D609C6"/>
    <w:rsid w:val="00D60AD3"/>
    <w:rsid w:val="00D60DB8"/>
    <w:rsid w:val="00D6117F"/>
    <w:rsid w:val="00D6148A"/>
    <w:rsid w:val="00D61877"/>
    <w:rsid w:val="00D619E1"/>
    <w:rsid w:val="00D61AB9"/>
    <w:rsid w:val="00D623FC"/>
    <w:rsid w:val="00D624EB"/>
    <w:rsid w:val="00D62773"/>
    <w:rsid w:val="00D628FC"/>
    <w:rsid w:val="00D62973"/>
    <w:rsid w:val="00D62CCF"/>
    <w:rsid w:val="00D62D53"/>
    <w:rsid w:val="00D62E65"/>
    <w:rsid w:val="00D62E78"/>
    <w:rsid w:val="00D632D8"/>
    <w:rsid w:val="00D63533"/>
    <w:rsid w:val="00D63539"/>
    <w:rsid w:val="00D63762"/>
    <w:rsid w:val="00D63986"/>
    <w:rsid w:val="00D63AB2"/>
    <w:rsid w:val="00D63D62"/>
    <w:rsid w:val="00D64026"/>
    <w:rsid w:val="00D6415B"/>
    <w:rsid w:val="00D6424E"/>
    <w:rsid w:val="00D6427E"/>
    <w:rsid w:val="00D6435B"/>
    <w:rsid w:val="00D6453A"/>
    <w:rsid w:val="00D645F2"/>
    <w:rsid w:val="00D64671"/>
    <w:rsid w:val="00D647A6"/>
    <w:rsid w:val="00D64C22"/>
    <w:rsid w:val="00D64DAF"/>
    <w:rsid w:val="00D65295"/>
    <w:rsid w:val="00D653DF"/>
    <w:rsid w:val="00D6548B"/>
    <w:rsid w:val="00D65C48"/>
    <w:rsid w:val="00D65E0A"/>
    <w:rsid w:val="00D65E19"/>
    <w:rsid w:val="00D65E69"/>
    <w:rsid w:val="00D65F57"/>
    <w:rsid w:val="00D6609C"/>
    <w:rsid w:val="00D663DF"/>
    <w:rsid w:val="00D664BB"/>
    <w:rsid w:val="00D66959"/>
    <w:rsid w:val="00D66B2C"/>
    <w:rsid w:val="00D66C8E"/>
    <w:rsid w:val="00D6700B"/>
    <w:rsid w:val="00D67126"/>
    <w:rsid w:val="00D67183"/>
    <w:rsid w:val="00D67290"/>
    <w:rsid w:val="00D6739E"/>
    <w:rsid w:val="00D6746B"/>
    <w:rsid w:val="00D67734"/>
    <w:rsid w:val="00D67992"/>
    <w:rsid w:val="00D67AFD"/>
    <w:rsid w:val="00D67C33"/>
    <w:rsid w:val="00D67D5E"/>
    <w:rsid w:val="00D67D68"/>
    <w:rsid w:val="00D67E24"/>
    <w:rsid w:val="00D67F10"/>
    <w:rsid w:val="00D70070"/>
    <w:rsid w:val="00D70516"/>
    <w:rsid w:val="00D706A2"/>
    <w:rsid w:val="00D70885"/>
    <w:rsid w:val="00D70894"/>
    <w:rsid w:val="00D70987"/>
    <w:rsid w:val="00D70AB0"/>
    <w:rsid w:val="00D70C4D"/>
    <w:rsid w:val="00D70CD4"/>
    <w:rsid w:val="00D711D5"/>
    <w:rsid w:val="00D71557"/>
    <w:rsid w:val="00D7161B"/>
    <w:rsid w:val="00D71C0C"/>
    <w:rsid w:val="00D71CAE"/>
    <w:rsid w:val="00D721E5"/>
    <w:rsid w:val="00D7258B"/>
    <w:rsid w:val="00D72689"/>
    <w:rsid w:val="00D727F7"/>
    <w:rsid w:val="00D7283B"/>
    <w:rsid w:val="00D728E1"/>
    <w:rsid w:val="00D72940"/>
    <w:rsid w:val="00D72A46"/>
    <w:rsid w:val="00D72C32"/>
    <w:rsid w:val="00D72D57"/>
    <w:rsid w:val="00D72EB6"/>
    <w:rsid w:val="00D73877"/>
    <w:rsid w:val="00D73A53"/>
    <w:rsid w:val="00D73A58"/>
    <w:rsid w:val="00D73A87"/>
    <w:rsid w:val="00D73D91"/>
    <w:rsid w:val="00D73EFB"/>
    <w:rsid w:val="00D7419A"/>
    <w:rsid w:val="00D741F0"/>
    <w:rsid w:val="00D74680"/>
    <w:rsid w:val="00D746DD"/>
    <w:rsid w:val="00D748CA"/>
    <w:rsid w:val="00D74BC2"/>
    <w:rsid w:val="00D74E9F"/>
    <w:rsid w:val="00D75085"/>
    <w:rsid w:val="00D7538B"/>
    <w:rsid w:val="00D75A6C"/>
    <w:rsid w:val="00D75B7B"/>
    <w:rsid w:val="00D75CA1"/>
    <w:rsid w:val="00D760CA"/>
    <w:rsid w:val="00D762F9"/>
    <w:rsid w:val="00D76373"/>
    <w:rsid w:val="00D76590"/>
    <w:rsid w:val="00D765FA"/>
    <w:rsid w:val="00D768E9"/>
    <w:rsid w:val="00D76903"/>
    <w:rsid w:val="00D769F7"/>
    <w:rsid w:val="00D76E16"/>
    <w:rsid w:val="00D77109"/>
    <w:rsid w:val="00D771B2"/>
    <w:rsid w:val="00D77313"/>
    <w:rsid w:val="00D77567"/>
    <w:rsid w:val="00D776B7"/>
    <w:rsid w:val="00D77835"/>
    <w:rsid w:val="00D7792A"/>
    <w:rsid w:val="00D779F4"/>
    <w:rsid w:val="00D77A03"/>
    <w:rsid w:val="00D77C7F"/>
    <w:rsid w:val="00D803CA"/>
    <w:rsid w:val="00D80842"/>
    <w:rsid w:val="00D809C6"/>
    <w:rsid w:val="00D80B0F"/>
    <w:rsid w:val="00D80B1A"/>
    <w:rsid w:val="00D80D42"/>
    <w:rsid w:val="00D81269"/>
    <w:rsid w:val="00D812BB"/>
    <w:rsid w:val="00D81352"/>
    <w:rsid w:val="00D813E9"/>
    <w:rsid w:val="00D81524"/>
    <w:rsid w:val="00D81797"/>
    <w:rsid w:val="00D819B8"/>
    <w:rsid w:val="00D81ADF"/>
    <w:rsid w:val="00D81EA9"/>
    <w:rsid w:val="00D81ED8"/>
    <w:rsid w:val="00D81F1A"/>
    <w:rsid w:val="00D82507"/>
    <w:rsid w:val="00D8251B"/>
    <w:rsid w:val="00D82829"/>
    <w:rsid w:val="00D82A20"/>
    <w:rsid w:val="00D82A23"/>
    <w:rsid w:val="00D82B9E"/>
    <w:rsid w:val="00D832CC"/>
    <w:rsid w:val="00D83697"/>
    <w:rsid w:val="00D836DA"/>
    <w:rsid w:val="00D839C8"/>
    <w:rsid w:val="00D839D1"/>
    <w:rsid w:val="00D83A9E"/>
    <w:rsid w:val="00D83ABA"/>
    <w:rsid w:val="00D83BFC"/>
    <w:rsid w:val="00D83D92"/>
    <w:rsid w:val="00D83E87"/>
    <w:rsid w:val="00D84465"/>
    <w:rsid w:val="00D845F8"/>
    <w:rsid w:val="00D84655"/>
    <w:rsid w:val="00D849C5"/>
    <w:rsid w:val="00D84F60"/>
    <w:rsid w:val="00D85718"/>
    <w:rsid w:val="00D85769"/>
    <w:rsid w:val="00D85874"/>
    <w:rsid w:val="00D85A13"/>
    <w:rsid w:val="00D85A44"/>
    <w:rsid w:val="00D85A5B"/>
    <w:rsid w:val="00D85C10"/>
    <w:rsid w:val="00D85C32"/>
    <w:rsid w:val="00D85EC7"/>
    <w:rsid w:val="00D862B0"/>
    <w:rsid w:val="00D864C3"/>
    <w:rsid w:val="00D86845"/>
    <w:rsid w:val="00D86A3D"/>
    <w:rsid w:val="00D86A77"/>
    <w:rsid w:val="00D87359"/>
    <w:rsid w:val="00D87451"/>
    <w:rsid w:val="00D877D1"/>
    <w:rsid w:val="00D877FC"/>
    <w:rsid w:val="00D87823"/>
    <w:rsid w:val="00D879C7"/>
    <w:rsid w:val="00D87F47"/>
    <w:rsid w:val="00D9015E"/>
    <w:rsid w:val="00D90174"/>
    <w:rsid w:val="00D90275"/>
    <w:rsid w:val="00D905CA"/>
    <w:rsid w:val="00D90606"/>
    <w:rsid w:val="00D90894"/>
    <w:rsid w:val="00D90AA2"/>
    <w:rsid w:val="00D90B98"/>
    <w:rsid w:val="00D90BB1"/>
    <w:rsid w:val="00D90C25"/>
    <w:rsid w:val="00D90E55"/>
    <w:rsid w:val="00D91081"/>
    <w:rsid w:val="00D91183"/>
    <w:rsid w:val="00D91255"/>
    <w:rsid w:val="00D91282"/>
    <w:rsid w:val="00D912B3"/>
    <w:rsid w:val="00D914F2"/>
    <w:rsid w:val="00D91839"/>
    <w:rsid w:val="00D91900"/>
    <w:rsid w:val="00D9191D"/>
    <w:rsid w:val="00D91D22"/>
    <w:rsid w:val="00D91E95"/>
    <w:rsid w:val="00D9214E"/>
    <w:rsid w:val="00D92252"/>
    <w:rsid w:val="00D92720"/>
    <w:rsid w:val="00D92A52"/>
    <w:rsid w:val="00D92C23"/>
    <w:rsid w:val="00D92D79"/>
    <w:rsid w:val="00D93271"/>
    <w:rsid w:val="00D934FA"/>
    <w:rsid w:val="00D93535"/>
    <w:rsid w:val="00D9354D"/>
    <w:rsid w:val="00D937A5"/>
    <w:rsid w:val="00D93A39"/>
    <w:rsid w:val="00D93C3B"/>
    <w:rsid w:val="00D93C65"/>
    <w:rsid w:val="00D93F8C"/>
    <w:rsid w:val="00D941C2"/>
    <w:rsid w:val="00D943D8"/>
    <w:rsid w:val="00D9492D"/>
    <w:rsid w:val="00D949E7"/>
    <w:rsid w:val="00D94D8B"/>
    <w:rsid w:val="00D94EBF"/>
    <w:rsid w:val="00D9502B"/>
    <w:rsid w:val="00D95504"/>
    <w:rsid w:val="00D9570B"/>
    <w:rsid w:val="00D958C6"/>
    <w:rsid w:val="00D9590A"/>
    <w:rsid w:val="00D95963"/>
    <w:rsid w:val="00D95DCF"/>
    <w:rsid w:val="00D960CF"/>
    <w:rsid w:val="00D96104"/>
    <w:rsid w:val="00D961C6"/>
    <w:rsid w:val="00D9639D"/>
    <w:rsid w:val="00D9641C"/>
    <w:rsid w:val="00D96522"/>
    <w:rsid w:val="00D967E2"/>
    <w:rsid w:val="00D96807"/>
    <w:rsid w:val="00D9695E"/>
    <w:rsid w:val="00D96F42"/>
    <w:rsid w:val="00D96F5E"/>
    <w:rsid w:val="00D97108"/>
    <w:rsid w:val="00D97228"/>
    <w:rsid w:val="00D97715"/>
    <w:rsid w:val="00D978CB"/>
    <w:rsid w:val="00D97955"/>
    <w:rsid w:val="00D97CD4"/>
    <w:rsid w:val="00D97D80"/>
    <w:rsid w:val="00D97D91"/>
    <w:rsid w:val="00DA0B32"/>
    <w:rsid w:val="00DA0B9D"/>
    <w:rsid w:val="00DA0C3B"/>
    <w:rsid w:val="00DA0CAB"/>
    <w:rsid w:val="00DA0D05"/>
    <w:rsid w:val="00DA1125"/>
    <w:rsid w:val="00DA1326"/>
    <w:rsid w:val="00DA135F"/>
    <w:rsid w:val="00DA13E7"/>
    <w:rsid w:val="00DA173A"/>
    <w:rsid w:val="00DA180D"/>
    <w:rsid w:val="00DA1B9B"/>
    <w:rsid w:val="00DA1CAA"/>
    <w:rsid w:val="00DA1ED9"/>
    <w:rsid w:val="00DA206A"/>
    <w:rsid w:val="00DA2DA3"/>
    <w:rsid w:val="00DA2F0A"/>
    <w:rsid w:val="00DA30BC"/>
    <w:rsid w:val="00DA3251"/>
    <w:rsid w:val="00DA3303"/>
    <w:rsid w:val="00DA3442"/>
    <w:rsid w:val="00DA3548"/>
    <w:rsid w:val="00DA3578"/>
    <w:rsid w:val="00DA360B"/>
    <w:rsid w:val="00DA3802"/>
    <w:rsid w:val="00DA387D"/>
    <w:rsid w:val="00DA3B60"/>
    <w:rsid w:val="00DA3B88"/>
    <w:rsid w:val="00DA3CAA"/>
    <w:rsid w:val="00DA3DBC"/>
    <w:rsid w:val="00DA3DEA"/>
    <w:rsid w:val="00DA3E27"/>
    <w:rsid w:val="00DA3F4F"/>
    <w:rsid w:val="00DA3FB0"/>
    <w:rsid w:val="00DA3FE8"/>
    <w:rsid w:val="00DA4158"/>
    <w:rsid w:val="00DA45B9"/>
    <w:rsid w:val="00DA49A4"/>
    <w:rsid w:val="00DA4B25"/>
    <w:rsid w:val="00DA5072"/>
    <w:rsid w:val="00DA51FE"/>
    <w:rsid w:val="00DA53DA"/>
    <w:rsid w:val="00DA5446"/>
    <w:rsid w:val="00DA548E"/>
    <w:rsid w:val="00DA557B"/>
    <w:rsid w:val="00DA5777"/>
    <w:rsid w:val="00DA581D"/>
    <w:rsid w:val="00DA5C0A"/>
    <w:rsid w:val="00DA5D36"/>
    <w:rsid w:val="00DA5E25"/>
    <w:rsid w:val="00DA6013"/>
    <w:rsid w:val="00DA64C0"/>
    <w:rsid w:val="00DA657E"/>
    <w:rsid w:val="00DA6633"/>
    <w:rsid w:val="00DA6663"/>
    <w:rsid w:val="00DA69FB"/>
    <w:rsid w:val="00DA6C40"/>
    <w:rsid w:val="00DA6EE8"/>
    <w:rsid w:val="00DA70B3"/>
    <w:rsid w:val="00DA7849"/>
    <w:rsid w:val="00DA7A7F"/>
    <w:rsid w:val="00DA7B44"/>
    <w:rsid w:val="00DA7E4D"/>
    <w:rsid w:val="00DA7F08"/>
    <w:rsid w:val="00DB02EE"/>
    <w:rsid w:val="00DB05DE"/>
    <w:rsid w:val="00DB09E7"/>
    <w:rsid w:val="00DB0CBD"/>
    <w:rsid w:val="00DB0CF5"/>
    <w:rsid w:val="00DB0FF0"/>
    <w:rsid w:val="00DB10EC"/>
    <w:rsid w:val="00DB13CB"/>
    <w:rsid w:val="00DB1646"/>
    <w:rsid w:val="00DB1852"/>
    <w:rsid w:val="00DB1A82"/>
    <w:rsid w:val="00DB1C5F"/>
    <w:rsid w:val="00DB1D62"/>
    <w:rsid w:val="00DB1FF4"/>
    <w:rsid w:val="00DB2019"/>
    <w:rsid w:val="00DB21C2"/>
    <w:rsid w:val="00DB2251"/>
    <w:rsid w:val="00DB22BC"/>
    <w:rsid w:val="00DB22BD"/>
    <w:rsid w:val="00DB278E"/>
    <w:rsid w:val="00DB28BC"/>
    <w:rsid w:val="00DB2971"/>
    <w:rsid w:val="00DB29CD"/>
    <w:rsid w:val="00DB2E35"/>
    <w:rsid w:val="00DB3260"/>
    <w:rsid w:val="00DB3319"/>
    <w:rsid w:val="00DB3403"/>
    <w:rsid w:val="00DB34CB"/>
    <w:rsid w:val="00DB35DF"/>
    <w:rsid w:val="00DB423A"/>
    <w:rsid w:val="00DB440C"/>
    <w:rsid w:val="00DB47F1"/>
    <w:rsid w:val="00DB48D4"/>
    <w:rsid w:val="00DB539C"/>
    <w:rsid w:val="00DB549B"/>
    <w:rsid w:val="00DB54DD"/>
    <w:rsid w:val="00DB557A"/>
    <w:rsid w:val="00DB57CD"/>
    <w:rsid w:val="00DB57E6"/>
    <w:rsid w:val="00DB5A1E"/>
    <w:rsid w:val="00DB5A99"/>
    <w:rsid w:val="00DB5B39"/>
    <w:rsid w:val="00DB5BC2"/>
    <w:rsid w:val="00DB5D50"/>
    <w:rsid w:val="00DB5D74"/>
    <w:rsid w:val="00DB5D9C"/>
    <w:rsid w:val="00DB677F"/>
    <w:rsid w:val="00DB6874"/>
    <w:rsid w:val="00DB696D"/>
    <w:rsid w:val="00DB6A47"/>
    <w:rsid w:val="00DB6F4F"/>
    <w:rsid w:val="00DB6FED"/>
    <w:rsid w:val="00DB73B5"/>
    <w:rsid w:val="00DB744E"/>
    <w:rsid w:val="00DB7BE0"/>
    <w:rsid w:val="00DB7D2B"/>
    <w:rsid w:val="00DB7D7C"/>
    <w:rsid w:val="00DB7E28"/>
    <w:rsid w:val="00DC00B2"/>
    <w:rsid w:val="00DC02A0"/>
    <w:rsid w:val="00DC0353"/>
    <w:rsid w:val="00DC04BA"/>
    <w:rsid w:val="00DC04F4"/>
    <w:rsid w:val="00DC0691"/>
    <w:rsid w:val="00DC06D4"/>
    <w:rsid w:val="00DC0941"/>
    <w:rsid w:val="00DC0ACC"/>
    <w:rsid w:val="00DC0BE3"/>
    <w:rsid w:val="00DC0D00"/>
    <w:rsid w:val="00DC0E64"/>
    <w:rsid w:val="00DC0E65"/>
    <w:rsid w:val="00DC0F81"/>
    <w:rsid w:val="00DC101D"/>
    <w:rsid w:val="00DC1024"/>
    <w:rsid w:val="00DC1384"/>
    <w:rsid w:val="00DC1730"/>
    <w:rsid w:val="00DC198B"/>
    <w:rsid w:val="00DC1B4E"/>
    <w:rsid w:val="00DC1D6C"/>
    <w:rsid w:val="00DC1E59"/>
    <w:rsid w:val="00DC1EDB"/>
    <w:rsid w:val="00DC20DD"/>
    <w:rsid w:val="00DC2202"/>
    <w:rsid w:val="00DC2611"/>
    <w:rsid w:val="00DC2616"/>
    <w:rsid w:val="00DC293C"/>
    <w:rsid w:val="00DC2D07"/>
    <w:rsid w:val="00DC3A5A"/>
    <w:rsid w:val="00DC3E60"/>
    <w:rsid w:val="00DC44B5"/>
    <w:rsid w:val="00DC4651"/>
    <w:rsid w:val="00DC4899"/>
    <w:rsid w:val="00DC4A70"/>
    <w:rsid w:val="00DC4B4F"/>
    <w:rsid w:val="00DC4CC0"/>
    <w:rsid w:val="00DC4DCF"/>
    <w:rsid w:val="00DC520D"/>
    <w:rsid w:val="00DC57EC"/>
    <w:rsid w:val="00DC5C24"/>
    <w:rsid w:val="00DC5C5E"/>
    <w:rsid w:val="00DC5CF8"/>
    <w:rsid w:val="00DC5FD7"/>
    <w:rsid w:val="00DC5FF2"/>
    <w:rsid w:val="00DC6108"/>
    <w:rsid w:val="00DC65D5"/>
    <w:rsid w:val="00DC663C"/>
    <w:rsid w:val="00DC6648"/>
    <w:rsid w:val="00DC668D"/>
    <w:rsid w:val="00DC6926"/>
    <w:rsid w:val="00DC69C2"/>
    <w:rsid w:val="00DC6C27"/>
    <w:rsid w:val="00DC6C48"/>
    <w:rsid w:val="00DC6CC2"/>
    <w:rsid w:val="00DC6FAD"/>
    <w:rsid w:val="00DC7003"/>
    <w:rsid w:val="00DC7D5F"/>
    <w:rsid w:val="00DC7D90"/>
    <w:rsid w:val="00DC7E00"/>
    <w:rsid w:val="00DC7E7E"/>
    <w:rsid w:val="00DD0187"/>
    <w:rsid w:val="00DD020E"/>
    <w:rsid w:val="00DD02AB"/>
    <w:rsid w:val="00DD02F4"/>
    <w:rsid w:val="00DD08BD"/>
    <w:rsid w:val="00DD091F"/>
    <w:rsid w:val="00DD0B47"/>
    <w:rsid w:val="00DD0BE8"/>
    <w:rsid w:val="00DD0DC2"/>
    <w:rsid w:val="00DD0F66"/>
    <w:rsid w:val="00DD1064"/>
    <w:rsid w:val="00DD153C"/>
    <w:rsid w:val="00DD1AC6"/>
    <w:rsid w:val="00DD1C2C"/>
    <w:rsid w:val="00DD1F68"/>
    <w:rsid w:val="00DD2315"/>
    <w:rsid w:val="00DD283A"/>
    <w:rsid w:val="00DD2984"/>
    <w:rsid w:val="00DD2C01"/>
    <w:rsid w:val="00DD341B"/>
    <w:rsid w:val="00DD3509"/>
    <w:rsid w:val="00DD357C"/>
    <w:rsid w:val="00DD36DF"/>
    <w:rsid w:val="00DD3D87"/>
    <w:rsid w:val="00DD3DB1"/>
    <w:rsid w:val="00DD3E8D"/>
    <w:rsid w:val="00DD405A"/>
    <w:rsid w:val="00DD40F2"/>
    <w:rsid w:val="00DD4168"/>
    <w:rsid w:val="00DD4280"/>
    <w:rsid w:val="00DD430B"/>
    <w:rsid w:val="00DD478F"/>
    <w:rsid w:val="00DD47DF"/>
    <w:rsid w:val="00DD4A92"/>
    <w:rsid w:val="00DD4AB8"/>
    <w:rsid w:val="00DD531C"/>
    <w:rsid w:val="00DD536F"/>
    <w:rsid w:val="00DD5EF8"/>
    <w:rsid w:val="00DD5EFD"/>
    <w:rsid w:val="00DD5FAB"/>
    <w:rsid w:val="00DD65E2"/>
    <w:rsid w:val="00DD67E3"/>
    <w:rsid w:val="00DD6E6A"/>
    <w:rsid w:val="00DD6E8D"/>
    <w:rsid w:val="00DD6ED0"/>
    <w:rsid w:val="00DD72BC"/>
    <w:rsid w:val="00DD76BC"/>
    <w:rsid w:val="00DD77D5"/>
    <w:rsid w:val="00DD78E8"/>
    <w:rsid w:val="00DD7E0A"/>
    <w:rsid w:val="00DD7E0C"/>
    <w:rsid w:val="00DD7EC5"/>
    <w:rsid w:val="00DE0008"/>
    <w:rsid w:val="00DE00A2"/>
    <w:rsid w:val="00DE0152"/>
    <w:rsid w:val="00DE03FA"/>
    <w:rsid w:val="00DE067A"/>
    <w:rsid w:val="00DE0C56"/>
    <w:rsid w:val="00DE0D24"/>
    <w:rsid w:val="00DE0D5B"/>
    <w:rsid w:val="00DE0D60"/>
    <w:rsid w:val="00DE0DF2"/>
    <w:rsid w:val="00DE1154"/>
    <w:rsid w:val="00DE12B0"/>
    <w:rsid w:val="00DE12EE"/>
    <w:rsid w:val="00DE1901"/>
    <w:rsid w:val="00DE1C6F"/>
    <w:rsid w:val="00DE22DA"/>
    <w:rsid w:val="00DE238F"/>
    <w:rsid w:val="00DE2401"/>
    <w:rsid w:val="00DE267B"/>
    <w:rsid w:val="00DE29F5"/>
    <w:rsid w:val="00DE2AE8"/>
    <w:rsid w:val="00DE2F6C"/>
    <w:rsid w:val="00DE2FE6"/>
    <w:rsid w:val="00DE3180"/>
    <w:rsid w:val="00DE3393"/>
    <w:rsid w:val="00DE34F5"/>
    <w:rsid w:val="00DE35C7"/>
    <w:rsid w:val="00DE369B"/>
    <w:rsid w:val="00DE3A00"/>
    <w:rsid w:val="00DE4130"/>
    <w:rsid w:val="00DE4824"/>
    <w:rsid w:val="00DE4900"/>
    <w:rsid w:val="00DE4BB8"/>
    <w:rsid w:val="00DE4C7A"/>
    <w:rsid w:val="00DE4D53"/>
    <w:rsid w:val="00DE4FBB"/>
    <w:rsid w:val="00DE5144"/>
    <w:rsid w:val="00DE54E6"/>
    <w:rsid w:val="00DE56F6"/>
    <w:rsid w:val="00DE57C6"/>
    <w:rsid w:val="00DE58D8"/>
    <w:rsid w:val="00DE58FA"/>
    <w:rsid w:val="00DE59D5"/>
    <w:rsid w:val="00DE5B7C"/>
    <w:rsid w:val="00DE5CDF"/>
    <w:rsid w:val="00DE5D4A"/>
    <w:rsid w:val="00DE6027"/>
    <w:rsid w:val="00DE6148"/>
    <w:rsid w:val="00DE66D1"/>
    <w:rsid w:val="00DE68C3"/>
    <w:rsid w:val="00DE6A4C"/>
    <w:rsid w:val="00DE6A7F"/>
    <w:rsid w:val="00DE6A8C"/>
    <w:rsid w:val="00DE6D5D"/>
    <w:rsid w:val="00DE6F14"/>
    <w:rsid w:val="00DE701C"/>
    <w:rsid w:val="00DE73EB"/>
    <w:rsid w:val="00DE74D9"/>
    <w:rsid w:val="00DE7595"/>
    <w:rsid w:val="00DE76BE"/>
    <w:rsid w:val="00DE7975"/>
    <w:rsid w:val="00DE7BE9"/>
    <w:rsid w:val="00DE7DD5"/>
    <w:rsid w:val="00DF010C"/>
    <w:rsid w:val="00DF01A1"/>
    <w:rsid w:val="00DF0572"/>
    <w:rsid w:val="00DF07AE"/>
    <w:rsid w:val="00DF083A"/>
    <w:rsid w:val="00DF0A38"/>
    <w:rsid w:val="00DF0B86"/>
    <w:rsid w:val="00DF0C1D"/>
    <w:rsid w:val="00DF0DC8"/>
    <w:rsid w:val="00DF0F28"/>
    <w:rsid w:val="00DF1111"/>
    <w:rsid w:val="00DF14E6"/>
    <w:rsid w:val="00DF1645"/>
    <w:rsid w:val="00DF1771"/>
    <w:rsid w:val="00DF180C"/>
    <w:rsid w:val="00DF18A9"/>
    <w:rsid w:val="00DF18EB"/>
    <w:rsid w:val="00DF1BA9"/>
    <w:rsid w:val="00DF1C83"/>
    <w:rsid w:val="00DF1CD8"/>
    <w:rsid w:val="00DF29E5"/>
    <w:rsid w:val="00DF2A61"/>
    <w:rsid w:val="00DF2B4F"/>
    <w:rsid w:val="00DF3216"/>
    <w:rsid w:val="00DF3388"/>
    <w:rsid w:val="00DF391A"/>
    <w:rsid w:val="00DF3A71"/>
    <w:rsid w:val="00DF3BB8"/>
    <w:rsid w:val="00DF3F8F"/>
    <w:rsid w:val="00DF424E"/>
    <w:rsid w:val="00DF42C8"/>
    <w:rsid w:val="00DF43F4"/>
    <w:rsid w:val="00DF45AF"/>
    <w:rsid w:val="00DF46AD"/>
    <w:rsid w:val="00DF4B90"/>
    <w:rsid w:val="00DF508D"/>
    <w:rsid w:val="00DF55C9"/>
    <w:rsid w:val="00DF5669"/>
    <w:rsid w:val="00DF5853"/>
    <w:rsid w:val="00DF587D"/>
    <w:rsid w:val="00DF58F2"/>
    <w:rsid w:val="00DF5B77"/>
    <w:rsid w:val="00DF615A"/>
    <w:rsid w:val="00DF6465"/>
    <w:rsid w:val="00DF664C"/>
    <w:rsid w:val="00DF678A"/>
    <w:rsid w:val="00DF6B3A"/>
    <w:rsid w:val="00DF6D17"/>
    <w:rsid w:val="00DF6E4A"/>
    <w:rsid w:val="00DF6E52"/>
    <w:rsid w:val="00DF710C"/>
    <w:rsid w:val="00DF7193"/>
    <w:rsid w:val="00DF73CD"/>
    <w:rsid w:val="00DF75CE"/>
    <w:rsid w:val="00DF782E"/>
    <w:rsid w:val="00DF7857"/>
    <w:rsid w:val="00DF79F1"/>
    <w:rsid w:val="00DF7A33"/>
    <w:rsid w:val="00E00233"/>
    <w:rsid w:val="00E00A46"/>
    <w:rsid w:val="00E00DA3"/>
    <w:rsid w:val="00E00EC0"/>
    <w:rsid w:val="00E00EF6"/>
    <w:rsid w:val="00E010CA"/>
    <w:rsid w:val="00E010EE"/>
    <w:rsid w:val="00E01149"/>
    <w:rsid w:val="00E01643"/>
    <w:rsid w:val="00E017CB"/>
    <w:rsid w:val="00E01A4A"/>
    <w:rsid w:val="00E01CB0"/>
    <w:rsid w:val="00E020A0"/>
    <w:rsid w:val="00E02435"/>
    <w:rsid w:val="00E0269D"/>
    <w:rsid w:val="00E02883"/>
    <w:rsid w:val="00E029E9"/>
    <w:rsid w:val="00E02E9C"/>
    <w:rsid w:val="00E032E0"/>
    <w:rsid w:val="00E0351D"/>
    <w:rsid w:val="00E036B1"/>
    <w:rsid w:val="00E03737"/>
    <w:rsid w:val="00E03997"/>
    <w:rsid w:val="00E03C7D"/>
    <w:rsid w:val="00E03E19"/>
    <w:rsid w:val="00E042A8"/>
    <w:rsid w:val="00E04397"/>
    <w:rsid w:val="00E043FB"/>
    <w:rsid w:val="00E045E4"/>
    <w:rsid w:val="00E04818"/>
    <w:rsid w:val="00E048B8"/>
    <w:rsid w:val="00E05238"/>
    <w:rsid w:val="00E055DF"/>
    <w:rsid w:val="00E05E7B"/>
    <w:rsid w:val="00E06038"/>
    <w:rsid w:val="00E0612B"/>
    <w:rsid w:val="00E06447"/>
    <w:rsid w:val="00E065B2"/>
    <w:rsid w:val="00E06855"/>
    <w:rsid w:val="00E06B53"/>
    <w:rsid w:val="00E06C6C"/>
    <w:rsid w:val="00E06DB0"/>
    <w:rsid w:val="00E06F0F"/>
    <w:rsid w:val="00E06FDE"/>
    <w:rsid w:val="00E071F6"/>
    <w:rsid w:val="00E073E6"/>
    <w:rsid w:val="00E074FB"/>
    <w:rsid w:val="00E075B0"/>
    <w:rsid w:val="00E077CF"/>
    <w:rsid w:val="00E07862"/>
    <w:rsid w:val="00E100D0"/>
    <w:rsid w:val="00E101AE"/>
    <w:rsid w:val="00E103C3"/>
    <w:rsid w:val="00E1052A"/>
    <w:rsid w:val="00E106D2"/>
    <w:rsid w:val="00E108E9"/>
    <w:rsid w:val="00E10945"/>
    <w:rsid w:val="00E10CAB"/>
    <w:rsid w:val="00E11248"/>
    <w:rsid w:val="00E11550"/>
    <w:rsid w:val="00E1160B"/>
    <w:rsid w:val="00E11663"/>
    <w:rsid w:val="00E11A9D"/>
    <w:rsid w:val="00E11D10"/>
    <w:rsid w:val="00E11F55"/>
    <w:rsid w:val="00E12430"/>
    <w:rsid w:val="00E12465"/>
    <w:rsid w:val="00E12505"/>
    <w:rsid w:val="00E12739"/>
    <w:rsid w:val="00E12951"/>
    <w:rsid w:val="00E129E0"/>
    <w:rsid w:val="00E12B51"/>
    <w:rsid w:val="00E12EB5"/>
    <w:rsid w:val="00E130B8"/>
    <w:rsid w:val="00E131E1"/>
    <w:rsid w:val="00E133F9"/>
    <w:rsid w:val="00E13432"/>
    <w:rsid w:val="00E1353E"/>
    <w:rsid w:val="00E135C6"/>
    <w:rsid w:val="00E13670"/>
    <w:rsid w:val="00E136F1"/>
    <w:rsid w:val="00E13974"/>
    <w:rsid w:val="00E139F7"/>
    <w:rsid w:val="00E13A4B"/>
    <w:rsid w:val="00E13D7E"/>
    <w:rsid w:val="00E13F1A"/>
    <w:rsid w:val="00E13FAA"/>
    <w:rsid w:val="00E142F3"/>
    <w:rsid w:val="00E1437E"/>
    <w:rsid w:val="00E146EA"/>
    <w:rsid w:val="00E14833"/>
    <w:rsid w:val="00E14A59"/>
    <w:rsid w:val="00E14C95"/>
    <w:rsid w:val="00E15096"/>
    <w:rsid w:val="00E150C6"/>
    <w:rsid w:val="00E1517E"/>
    <w:rsid w:val="00E15212"/>
    <w:rsid w:val="00E152F3"/>
    <w:rsid w:val="00E154BF"/>
    <w:rsid w:val="00E1565F"/>
    <w:rsid w:val="00E157C2"/>
    <w:rsid w:val="00E160A9"/>
    <w:rsid w:val="00E160BA"/>
    <w:rsid w:val="00E161B2"/>
    <w:rsid w:val="00E162B2"/>
    <w:rsid w:val="00E163C0"/>
    <w:rsid w:val="00E163D1"/>
    <w:rsid w:val="00E1690B"/>
    <w:rsid w:val="00E16A59"/>
    <w:rsid w:val="00E16A6B"/>
    <w:rsid w:val="00E16E72"/>
    <w:rsid w:val="00E16E93"/>
    <w:rsid w:val="00E16F4B"/>
    <w:rsid w:val="00E17231"/>
    <w:rsid w:val="00E17544"/>
    <w:rsid w:val="00E17625"/>
    <w:rsid w:val="00E17A43"/>
    <w:rsid w:val="00E17B02"/>
    <w:rsid w:val="00E17D8C"/>
    <w:rsid w:val="00E17F37"/>
    <w:rsid w:val="00E20225"/>
    <w:rsid w:val="00E20315"/>
    <w:rsid w:val="00E203CF"/>
    <w:rsid w:val="00E2049E"/>
    <w:rsid w:val="00E206A4"/>
    <w:rsid w:val="00E20A96"/>
    <w:rsid w:val="00E20DED"/>
    <w:rsid w:val="00E20EDF"/>
    <w:rsid w:val="00E21129"/>
    <w:rsid w:val="00E211D9"/>
    <w:rsid w:val="00E2159B"/>
    <w:rsid w:val="00E216C5"/>
    <w:rsid w:val="00E2183F"/>
    <w:rsid w:val="00E21A07"/>
    <w:rsid w:val="00E21FE3"/>
    <w:rsid w:val="00E22291"/>
    <w:rsid w:val="00E22726"/>
    <w:rsid w:val="00E2274B"/>
    <w:rsid w:val="00E227BF"/>
    <w:rsid w:val="00E22953"/>
    <w:rsid w:val="00E22B36"/>
    <w:rsid w:val="00E22D2D"/>
    <w:rsid w:val="00E22D68"/>
    <w:rsid w:val="00E22F5D"/>
    <w:rsid w:val="00E233B5"/>
    <w:rsid w:val="00E234EC"/>
    <w:rsid w:val="00E2359F"/>
    <w:rsid w:val="00E2393F"/>
    <w:rsid w:val="00E239AA"/>
    <w:rsid w:val="00E23AB3"/>
    <w:rsid w:val="00E23BEF"/>
    <w:rsid w:val="00E23E9F"/>
    <w:rsid w:val="00E23EA8"/>
    <w:rsid w:val="00E2403F"/>
    <w:rsid w:val="00E2419E"/>
    <w:rsid w:val="00E2441B"/>
    <w:rsid w:val="00E2463B"/>
    <w:rsid w:val="00E246E6"/>
    <w:rsid w:val="00E24A45"/>
    <w:rsid w:val="00E24BB5"/>
    <w:rsid w:val="00E24DA2"/>
    <w:rsid w:val="00E24E6F"/>
    <w:rsid w:val="00E25907"/>
    <w:rsid w:val="00E259DE"/>
    <w:rsid w:val="00E25A50"/>
    <w:rsid w:val="00E25E08"/>
    <w:rsid w:val="00E25E35"/>
    <w:rsid w:val="00E25F90"/>
    <w:rsid w:val="00E266E4"/>
    <w:rsid w:val="00E26845"/>
    <w:rsid w:val="00E268A0"/>
    <w:rsid w:val="00E26C22"/>
    <w:rsid w:val="00E26F08"/>
    <w:rsid w:val="00E27271"/>
    <w:rsid w:val="00E27345"/>
    <w:rsid w:val="00E2753A"/>
    <w:rsid w:val="00E2773D"/>
    <w:rsid w:val="00E27802"/>
    <w:rsid w:val="00E2786C"/>
    <w:rsid w:val="00E279D4"/>
    <w:rsid w:val="00E27D97"/>
    <w:rsid w:val="00E30030"/>
    <w:rsid w:val="00E300C1"/>
    <w:rsid w:val="00E301B6"/>
    <w:rsid w:val="00E303FF"/>
    <w:rsid w:val="00E304E2"/>
    <w:rsid w:val="00E307EE"/>
    <w:rsid w:val="00E309B3"/>
    <w:rsid w:val="00E30BF6"/>
    <w:rsid w:val="00E30DEF"/>
    <w:rsid w:val="00E312A4"/>
    <w:rsid w:val="00E31882"/>
    <w:rsid w:val="00E31A81"/>
    <w:rsid w:val="00E31D0C"/>
    <w:rsid w:val="00E32193"/>
    <w:rsid w:val="00E3235B"/>
    <w:rsid w:val="00E3247D"/>
    <w:rsid w:val="00E32502"/>
    <w:rsid w:val="00E3253F"/>
    <w:rsid w:val="00E3255A"/>
    <w:rsid w:val="00E3255E"/>
    <w:rsid w:val="00E32C98"/>
    <w:rsid w:val="00E32D87"/>
    <w:rsid w:val="00E32EAC"/>
    <w:rsid w:val="00E32F7B"/>
    <w:rsid w:val="00E33029"/>
    <w:rsid w:val="00E33173"/>
    <w:rsid w:val="00E33647"/>
    <w:rsid w:val="00E33F0B"/>
    <w:rsid w:val="00E33FD4"/>
    <w:rsid w:val="00E3496A"/>
    <w:rsid w:val="00E34991"/>
    <w:rsid w:val="00E34AC5"/>
    <w:rsid w:val="00E355E8"/>
    <w:rsid w:val="00E355EB"/>
    <w:rsid w:val="00E3582C"/>
    <w:rsid w:val="00E35B40"/>
    <w:rsid w:val="00E35BEE"/>
    <w:rsid w:val="00E36102"/>
    <w:rsid w:val="00E36480"/>
    <w:rsid w:val="00E3679B"/>
    <w:rsid w:val="00E36DD5"/>
    <w:rsid w:val="00E371E5"/>
    <w:rsid w:val="00E371F7"/>
    <w:rsid w:val="00E3743C"/>
    <w:rsid w:val="00E37953"/>
    <w:rsid w:val="00E37DC8"/>
    <w:rsid w:val="00E40395"/>
    <w:rsid w:val="00E40427"/>
    <w:rsid w:val="00E40BAC"/>
    <w:rsid w:val="00E40FCB"/>
    <w:rsid w:val="00E411F3"/>
    <w:rsid w:val="00E4121B"/>
    <w:rsid w:val="00E41363"/>
    <w:rsid w:val="00E4158B"/>
    <w:rsid w:val="00E415F7"/>
    <w:rsid w:val="00E417C6"/>
    <w:rsid w:val="00E418BE"/>
    <w:rsid w:val="00E41D9A"/>
    <w:rsid w:val="00E41DD3"/>
    <w:rsid w:val="00E41E6E"/>
    <w:rsid w:val="00E4238D"/>
    <w:rsid w:val="00E42579"/>
    <w:rsid w:val="00E427B6"/>
    <w:rsid w:val="00E428EF"/>
    <w:rsid w:val="00E42907"/>
    <w:rsid w:val="00E42C76"/>
    <w:rsid w:val="00E4306B"/>
    <w:rsid w:val="00E43177"/>
    <w:rsid w:val="00E4337E"/>
    <w:rsid w:val="00E436F6"/>
    <w:rsid w:val="00E43787"/>
    <w:rsid w:val="00E438E4"/>
    <w:rsid w:val="00E43BAD"/>
    <w:rsid w:val="00E43D9E"/>
    <w:rsid w:val="00E43DCB"/>
    <w:rsid w:val="00E44115"/>
    <w:rsid w:val="00E443C9"/>
    <w:rsid w:val="00E4444E"/>
    <w:rsid w:val="00E445BD"/>
    <w:rsid w:val="00E44753"/>
    <w:rsid w:val="00E44A3A"/>
    <w:rsid w:val="00E44AF1"/>
    <w:rsid w:val="00E44DA5"/>
    <w:rsid w:val="00E44E3A"/>
    <w:rsid w:val="00E454FF"/>
    <w:rsid w:val="00E463E9"/>
    <w:rsid w:val="00E466D6"/>
    <w:rsid w:val="00E4670A"/>
    <w:rsid w:val="00E46A69"/>
    <w:rsid w:val="00E46B3B"/>
    <w:rsid w:val="00E46DBA"/>
    <w:rsid w:val="00E46F8D"/>
    <w:rsid w:val="00E470B0"/>
    <w:rsid w:val="00E47194"/>
    <w:rsid w:val="00E47212"/>
    <w:rsid w:val="00E476F3"/>
    <w:rsid w:val="00E477F0"/>
    <w:rsid w:val="00E47815"/>
    <w:rsid w:val="00E478FD"/>
    <w:rsid w:val="00E479B5"/>
    <w:rsid w:val="00E47A93"/>
    <w:rsid w:val="00E47C7D"/>
    <w:rsid w:val="00E5003A"/>
    <w:rsid w:val="00E50356"/>
    <w:rsid w:val="00E507CB"/>
    <w:rsid w:val="00E5097A"/>
    <w:rsid w:val="00E50EC9"/>
    <w:rsid w:val="00E50FBE"/>
    <w:rsid w:val="00E5103E"/>
    <w:rsid w:val="00E51171"/>
    <w:rsid w:val="00E51331"/>
    <w:rsid w:val="00E51BA7"/>
    <w:rsid w:val="00E51D28"/>
    <w:rsid w:val="00E51E8B"/>
    <w:rsid w:val="00E52039"/>
    <w:rsid w:val="00E521A7"/>
    <w:rsid w:val="00E52299"/>
    <w:rsid w:val="00E524C5"/>
    <w:rsid w:val="00E528E9"/>
    <w:rsid w:val="00E52CE1"/>
    <w:rsid w:val="00E53036"/>
    <w:rsid w:val="00E53063"/>
    <w:rsid w:val="00E5336D"/>
    <w:rsid w:val="00E53811"/>
    <w:rsid w:val="00E538EC"/>
    <w:rsid w:val="00E5392C"/>
    <w:rsid w:val="00E53C53"/>
    <w:rsid w:val="00E543D4"/>
    <w:rsid w:val="00E544EB"/>
    <w:rsid w:val="00E54595"/>
    <w:rsid w:val="00E545ED"/>
    <w:rsid w:val="00E54608"/>
    <w:rsid w:val="00E547FA"/>
    <w:rsid w:val="00E54B33"/>
    <w:rsid w:val="00E54C69"/>
    <w:rsid w:val="00E5522A"/>
    <w:rsid w:val="00E552FF"/>
    <w:rsid w:val="00E5542B"/>
    <w:rsid w:val="00E55CCA"/>
    <w:rsid w:val="00E55E20"/>
    <w:rsid w:val="00E55E68"/>
    <w:rsid w:val="00E55EC0"/>
    <w:rsid w:val="00E55F17"/>
    <w:rsid w:val="00E55F25"/>
    <w:rsid w:val="00E56029"/>
    <w:rsid w:val="00E56244"/>
    <w:rsid w:val="00E5625F"/>
    <w:rsid w:val="00E562EE"/>
    <w:rsid w:val="00E5650B"/>
    <w:rsid w:val="00E56845"/>
    <w:rsid w:val="00E56C77"/>
    <w:rsid w:val="00E56E3B"/>
    <w:rsid w:val="00E56FF8"/>
    <w:rsid w:val="00E57168"/>
    <w:rsid w:val="00E5724E"/>
    <w:rsid w:val="00E57D25"/>
    <w:rsid w:val="00E6099D"/>
    <w:rsid w:val="00E60E5C"/>
    <w:rsid w:val="00E60FE2"/>
    <w:rsid w:val="00E61A06"/>
    <w:rsid w:val="00E61C22"/>
    <w:rsid w:val="00E61D5F"/>
    <w:rsid w:val="00E62042"/>
    <w:rsid w:val="00E6219F"/>
    <w:rsid w:val="00E6257E"/>
    <w:rsid w:val="00E62743"/>
    <w:rsid w:val="00E62831"/>
    <w:rsid w:val="00E62A15"/>
    <w:rsid w:val="00E62A64"/>
    <w:rsid w:val="00E62F86"/>
    <w:rsid w:val="00E63007"/>
    <w:rsid w:val="00E632B9"/>
    <w:rsid w:val="00E6382F"/>
    <w:rsid w:val="00E638ED"/>
    <w:rsid w:val="00E63AD9"/>
    <w:rsid w:val="00E63C6B"/>
    <w:rsid w:val="00E63DE7"/>
    <w:rsid w:val="00E63E74"/>
    <w:rsid w:val="00E641AD"/>
    <w:rsid w:val="00E64269"/>
    <w:rsid w:val="00E6435F"/>
    <w:rsid w:val="00E64845"/>
    <w:rsid w:val="00E650C7"/>
    <w:rsid w:val="00E650DA"/>
    <w:rsid w:val="00E650E0"/>
    <w:rsid w:val="00E65137"/>
    <w:rsid w:val="00E6535B"/>
    <w:rsid w:val="00E6553F"/>
    <w:rsid w:val="00E6578E"/>
    <w:rsid w:val="00E65A25"/>
    <w:rsid w:val="00E65DFB"/>
    <w:rsid w:val="00E65E1A"/>
    <w:rsid w:val="00E6646B"/>
    <w:rsid w:val="00E665E1"/>
    <w:rsid w:val="00E66A41"/>
    <w:rsid w:val="00E66B61"/>
    <w:rsid w:val="00E66CCE"/>
    <w:rsid w:val="00E66DA5"/>
    <w:rsid w:val="00E67125"/>
    <w:rsid w:val="00E672B3"/>
    <w:rsid w:val="00E672E5"/>
    <w:rsid w:val="00E676EA"/>
    <w:rsid w:val="00E67728"/>
    <w:rsid w:val="00E67772"/>
    <w:rsid w:val="00E67784"/>
    <w:rsid w:val="00E70272"/>
    <w:rsid w:val="00E70326"/>
    <w:rsid w:val="00E704CC"/>
    <w:rsid w:val="00E7060D"/>
    <w:rsid w:val="00E7064F"/>
    <w:rsid w:val="00E707B3"/>
    <w:rsid w:val="00E708AF"/>
    <w:rsid w:val="00E709BB"/>
    <w:rsid w:val="00E70B97"/>
    <w:rsid w:val="00E70BC8"/>
    <w:rsid w:val="00E70FBD"/>
    <w:rsid w:val="00E713DC"/>
    <w:rsid w:val="00E71428"/>
    <w:rsid w:val="00E7153A"/>
    <w:rsid w:val="00E715CD"/>
    <w:rsid w:val="00E71925"/>
    <w:rsid w:val="00E71B87"/>
    <w:rsid w:val="00E72365"/>
    <w:rsid w:val="00E7251D"/>
    <w:rsid w:val="00E7252F"/>
    <w:rsid w:val="00E72624"/>
    <w:rsid w:val="00E728D4"/>
    <w:rsid w:val="00E72A61"/>
    <w:rsid w:val="00E72BB5"/>
    <w:rsid w:val="00E72D73"/>
    <w:rsid w:val="00E72F4E"/>
    <w:rsid w:val="00E73156"/>
    <w:rsid w:val="00E7317A"/>
    <w:rsid w:val="00E7378D"/>
    <w:rsid w:val="00E7395F"/>
    <w:rsid w:val="00E73BEB"/>
    <w:rsid w:val="00E73D40"/>
    <w:rsid w:val="00E740BE"/>
    <w:rsid w:val="00E742A2"/>
    <w:rsid w:val="00E7438F"/>
    <w:rsid w:val="00E7444D"/>
    <w:rsid w:val="00E745CB"/>
    <w:rsid w:val="00E74699"/>
    <w:rsid w:val="00E75197"/>
    <w:rsid w:val="00E7540C"/>
    <w:rsid w:val="00E75571"/>
    <w:rsid w:val="00E756CC"/>
    <w:rsid w:val="00E75AB0"/>
    <w:rsid w:val="00E75CAB"/>
    <w:rsid w:val="00E75E29"/>
    <w:rsid w:val="00E760F7"/>
    <w:rsid w:val="00E7614F"/>
    <w:rsid w:val="00E76295"/>
    <w:rsid w:val="00E76548"/>
    <w:rsid w:val="00E7679F"/>
    <w:rsid w:val="00E767D6"/>
    <w:rsid w:val="00E76B72"/>
    <w:rsid w:val="00E76E90"/>
    <w:rsid w:val="00E76FE2"/>
    <w:rsid w:val="00E77009"/>
    <w:rsid w:val="00E7714A"/>
    <w:rsid w:val="00E7725C"/>
    <w:rsid w:val="00E772B6"/>
    <w:rsid w:val="00E77315"/>
    <w:rsid w:val="00E7743A"/>
    <w:rsid w:val="00E778EB"/>
    <w:rsid w:val="00E77D45"/>
    <w:rsid w:val="00E77EF6"/>
    <w:rsid w:val="00E80186"/>
    <w:rsid w:val="00E8021E"/>
    <w:rsid w:val="00E80326"/>
    <w:rsid w:val="00E80360"/>
    <w:rsid w:val="00E8045E"/>
    <w:rsid w:val="00E809DB"/>
    <w:rsid w:val="00E80C2A"/>
    <w:rsid w:val="00E80E1D"/>
    <w:rsid w:val="00E80E77"/>
    <w:rsid w:val="00E80F02"/>
    <w:rsid w:val="00E8113F"/>
    <w:rsid w:val="00E8132E"/>
    <w:rsid w:val="00E81680"/>
    <w:rsid w:val="00E819B2"/>
    <w:rsid w:val="00E819C7"/>
    <w:rsid w:val="00E81DAC"/>
    <w:rsid w:val="00E81DC7"/>
    <w:rsid w:val="00E81DF3"/>
    <w:rsid w:val="00E81FBB"/>
    <w:rsid w:val="00E82867"/>
    <w:rsid w:val="00E82914"/>
    <w:rsid w:val="00E8335D"/>
    <w:rsid w:val="00E833C3"/>
    <w:rsid w:val="00E83527"/>
    <w:rsid w:val="00E8361A"/>
    <w:rsid w:val="00E838E4"/>
    <w:rsid w:val="00E83B50"/>
    <w:rsid w:val="00E84158"/>
    <w:rsid w:val="00E842DB"/>
    <w:rsid w:val="00E846CD"/>
    <w:rsid w:val="00E8489A"/>
    <w:rsid w:val="00E84F1D"/>
    <w:rsid w:val="00E84F34"/>
    <w:rsid w:val="00E8500B"/>
    <w:rsid w:val="00E851D1"/>
    <w:rsid w:val="00E8525F"/>
    <w:rsid w:val="00E853B2"/>
    <w:rsid w:val="00E854B5"/>
    <w:rsid w:val="00E8554B"/>
    <w:rsid w:val="00E8554C"/>
    <w:rsid w:val="00E856CC"/>
    <w:rsid w:val="00E85A51"/>
    <w:rsid w:val="00E85CCC"/>
    <w:rsid w:val="00E85FB3"/>
    <w:rsid w:val="00E86089"/>
    <w:rsid w:val="00E86406"/>
    <w:rsid w:val="00E865EA"/>
    <w:rsid w:val="00E8663E"/>
    <w:rsid w:val="00E86867"/>
    <w:rsid w:val="00E869EC"/>
    <w:rsid w:val="00E8705A"/>
    <w:rsid w:val="00E870E2"/>
    <w:rsid w:val="00E874C3"/>
    <w:rsid w:val="00E874D7"/>
    <w:rsid w:val="00E87754"/>
    <w:rsid w:val="00E87891"/>
    <w:rsid w:val="00E87B89"/>
    <w:rsid w:val="00E87BF0"/>
    <w:rsid w:val="00E903C2"/>
    <w:rsid w:val="00E905AA"/>
    <w:rsid w:val="00E905D9"/>
    <w:rsid w:val="00E9070B"/>
    <w:rsid w:val="00E90782"/>
    <w:rsid w:val="00E90988"/>
    <w:rsid w:val="00E90D02"/>
    <w:rsid w:val="00E90EF8"/>
    <w:rsid w:val="00E91265"/>
    <w:rsid w:val="00E9126E"/>
    <w:rsid w:val="00E91374"/>
    <w:rsid w:val="00E91536"/>
    <w:rsid w:val="00E916A3"/>
    <w:rsid w:val="00E91748"/>
    <w:rsid w:val="00E91C1D"/>
    <w:rsid w:val="00E91E5B"/>
    <w:rsid w:val="00E921C9"/>
    <w:rsid w:val="00E92394"/>
    <w:rsid w:val="00E92647"/>
    <w:rsid w:val="00E92772"/>
    <w:rsid w:val="00E927FC"/>
    <w:rsid w:val="00E9290A"/>
    <w:rsid w:val="00E92A98"/>
    <w:rsid w:val="00E92ADD"/>
    <w:rsid w:val="00E92D78"/>
    <w:rsid w:val="00E92F5B"/>
    <w:rsid w:val="00E92FDC"/>
    <w:rsid w:val="00E931DF"/>
    <w:rsid w:val="00E931EB"/>
    <w:rsid w:val="00E9320C"/>
    <w:rsid w:val="00E9330C"/>
    <w:rsid w:val="00E9338A"/>
    <w:rsid w:val="00E9370E"/>
    <w:rsid w:val="00E93E9D"/>
    <w:rsid w:val="00E9472D"/>
    <w:rsid w:val="00E94775"/>
    <w:rsid w:val="00E947ED"/>
    <w:rsid w:val="00E948FD"/>
    <w:rsid w:val="00E94A87"/>
    <w:rsid w:val="00E94B91"/>
    <w:rsid w:val="00E95846"/>
    <w:rsid w:val="00E95CAA"/>
    <w:rsid w:val="00E96029"/>
    <w:rsid w:val="00E9613E"/>
    <w:rsid w:val="00E96219"/>
    <w:rsid w:val="00E9632A"/>
    <w:rsid w:val="00E96697"/>
    <w:rsid w:val="00E96A61"/>
    <w:rsid w:val="00E96C2A"/>
    <w:rsid w:val="00E96C7F"/>
    <w:rsid w:val="00E96DC2"/>
    <w:rsid w:val="00E97009"/>
    <w:rsid w:val="00E9777B"/>
    <w:rsid w:val="00E97A30"/>
    <w:rsid w:val="00E97B43"/>
    <w:rsid w:val="00EA0280"/>
    <w:rsid w:val="00EA0676"/>
    <w:rsid w:val="00EA06B7"/>
    <w:rsid w:val="00EA0711"/>
    <w:rsid w:val="00EA09B7"/>
    <w:rsid w:val="00EA09F4"/>
    <w:rsid w:val="00EA0B63"/>
    <w:rsid w:val="00EA0C81"/>
    <w:rsid w:val="00EA0CAE"/>
    <w:rsid w:val="00EA0D80"/>
    <w:rsid w:val="00EA0F16"/>
    <w:rsid w:val="00EA104D"/>
    <w:rsid w:val="00EA131B"/>
    <w:rsid w:val="00EA1507"/>
    <w:rsid w:val="00EA1A85"/>
    <w:rsid w:val="00EA1C7F"/>
    <w:rsid w:val="00EA1D9E"/>
    <w:rsid w:val="00EA1F23"/>
    <w:rsid w:val="00EA2229"/>
    <w:rsid w:val="00EA23A3"/>
    <w:rsid w:val="00EA24A9"/>
    <w:rsid w:val="00EA2866"/>
    <w:rsid w:val="00EA2993"/>
    <w:rsid w:val="00EA2BF2"/>
    <w:rsid w:val="00EA2FA3"/>
    <w:rsid w:val="00EA30ED"/>
    <w:rsid w:val="00EA3444"/>
    <w:rsid w:val="00EA3475"/>
    <w:rsid w:val="00EA354B"/>
    <w:rsid w:val="00EA3648"/>
    <w:rsid w:val="00EA3693"/>
    <w:rsid w:val="00EA39EB"/>
    <w:rsid w:val="00EA3ACD"/>
    <w:rsid w:val="00EA3B7D"/>
    <w:rsid w:val="00EA3C07"/>
    <w:rsid w:val="00EA3CF8"/>
    <w:rsid w:val="00EA3EB6"/>
    <w:rsid w:val="00EA4103"/>
    <w:rsid w:val="00EA4170"/>
    <w:rsid w:val="00EA41E6"/>
    <w:rsid w:val="00EA41EA"/>
    <w:rsid w:val="00EA440A"/>
    <w:rsid w:val="00EA4481"/>
    <w:rsid w:val="00EA4524"/>
    <w:rsid w:val="00EA474F"/>
    <w:rsid w:val="00EA4954"/>
    <w:rsid w:val="00EA4FC3"/>
    <w:rsid w:val="00EA520E"/>
    <w:rsid w:val="00EA5441"/>
    <w:rsid w:val="00EA595E"/>
    <w:rsid w:val="00EA61A4"/>
    <w:rsid w:val="00EA61C9"/>
    <w:rsid w:val="00EA61E0"/>
    <w:rsid w:val="00EA6391"/>
    <w:rsid w:val="00EA680F"/>
    <w:rsid w:val="00EA6AC6"/>
    <w:rsid w:val="00EA6B82"/>
    <w:rsid w:val="00EA7028"/>
    <w:rsid w:val="00EA7049"/>
    <w:rsid w:val="00EA722A"/>
    <w:rsid w:val="00EA79CB"/>
    <w:rsid w:val="00EA79EC"/>
    <w:rsid w:val="00EA7A54"/>
    <w:rsid w:val="00EB01F6"/>
    <w:rsid w:val="00EB02B1"/>
    <w:rsid w:val="00EB02C8"/>
    <w:rsid w:val="00EB037B"/>
    <w:rsid w:val="00EB07C7"/>
    <w:rsid w:val="00EB0A18"/>
    <w:rsid w:val="00EB0D30"/>
    <w:rsid w:val="00EB0DBE"/>
    <w:rsid w:val="00EB0FAB"/>
    <w:rsid w:val="00EB10B1"/>
    <w:rsid w:val="00EB10F6"/>
    <w:rsid w:val="00EB1207"/>
    <w:rsid w:val="00EB13C2"/>
    <w:rsid w:val="00EB1471"/>
    <w:rsid w:val="00EB14F5"/>
    <w:rsid w:val="00EB161E"/>
    <w:rsid w:val="00EB18D8"/>
    <w:rsid w:val="00EB1B51"/>
    <w:rsid w:val="00EB1BBA"/>
    <w:rsid w:val="00EB1CE5"/>
    <w:rsid w:val="00EB1DC8"/>
    <w:rsid w:val="00EB1DDE"/>
    <w:rsid w:val="00EB233A"/>
    <w:rsid w:val="00EB2366"/>
    <w:rsid w:val="00EB2775"/>
    <w:rsid w:val="00EB28E0"/>
    <w:rsid w:val="00EB2AD3"/>
    <w:rsid w:val="00EB3004"/>
    <w:rsid w:val="00EB30A0"/>
    <w:rsid w:val="00EB30D8"/>
    <w:rsid w:val="00EB3156"/>
    <w:rsid w:val="00EB32E1"/>
    <w:rsid w:val="00EB3340"/>
    <w:rsid w:val="00EB36A5"/>
    <w:rsid w:val="00EB3B11"/>
    <w:rsid w:val="00EB3D68"/>
    <w:rsid w:val="00EB4011"/>
    <w:rsid w:val="00EB42A9"/>
    <w:rsid w:val="00EB433E"/>
    <w:rsid w:val="00EB44C7"/>
    <w:rsid w:val="00EB4755"/>
    <w:rsid w:val="00EB4D40"/>
    <w:rsid w:val="00EB4DAC"/>
    <w:rsid w:val="00EB50EC"/>
    <w:rsid w:val="00EB533B"/>
    <w:rsid w:val="00EB5450"/>
    <w:rsid w:val="00EB56DC"/>
    <w:rsid w:val="00EB58FF"/>
    <w:rsid w:val="00EB5AFF"/>
    <w:rsid w:val="00EB5B0D"/>
    <w:rsid w:val="00EB6192"/>
    <w:rsid w:val="00EB657B"/>
    <w:rsid w:val="00EB67F6"/>
    <w:rsid w:val="00EB6AB6"/>
    <w:rsid w:val="00EB6B08"/>
    <w:rsid w:val="00EB6E46"/>
    <w:rsid w:val="00EB6E74"/>
    <w:rsid w:val="00EB72E6"/>
    <w:rsid w:val="00EB74BC"/>
    <w:rsid w:val="00EB78A0"/>
    <w:rsid w:val="00EB78D4"/>
    <w:rsid w:val="00EB7BEF"/>
    <w:rsid w:val="00EB7F28"/>
    <w:rsid w:val="00EC0019"/>
    <w:rsid w:val="00EC013B"/>
    <w:rsid w:val="00EC02A0"/>
    <w:rsid w:val="00EC04B4"/>
    <w:rsid w:val="00EC04E9"/>
    <w:rsid w:val="00EC0706"/>
    <w:rsid w:val="00EC0748"/>
    <w:rsid w:val="00EC07A1"/>
    <w:rsid w:val="00EC0B20"/>
    <w:rsid w:val="00EC0D8F"/>
    <w:rsid w:val="00EC0E59"/>
    <w:rsid w:val="00EC0E8F"/>
    <w:rsid w:val="00EC1235"/>
    <w:rsid w:val="00EC128D"/>
    <w:rsid w:val="00EC1659"/>
    <w:rsid w:val="00EC185C"/>
    <w:rsid w:val="00EC18DE"/>
    <w:rsid w:val="00EC1925"/>
    <w:rsid w:val="00EC1A84"/>
    <w:rsid w:val="00EC1ADC"/>
    <w:rsid w:val="00EC1C54"/>
    <w:rsid w:val="00EC1F31"/>
    <w:rsid w:val="00EC22EC"/>
    <w:rsid w:val="00EC248E"/>
    <w:rsid w:val="00EC2908"/>
    <w:rsid w:val="00EC2C35"/>
    <w:rsid w:val="00EC2E47"/>
    <w:rsid w:val="00EC2ECA"/>
    <w:rsid w:val="00EC31AD"/>
    <w:rsid w:val="00EC31FA"/>
    <w:rsid w:val="00EC322B"/>
    <w:rsid w:val="00EC3488"/>
    <w:rsid w:val="00EC3549"/>
    <w:rsid w:val="00EC3714"/>
    <w:rsid w:val="00EC3BA3"/>
    <w:rsid w:val="00EC3CB0"/>
    <w:rsid w:val="00EC43A6"/>
    <w:rsid w:val="00EC43EC"/>
    <w:rsid w:val="00EC4574"/>
    <w:rsid w:val="00EC47C1"/>
    <w:rsid w:val="00EC47C9"/>
    <w:rsid w:val="00EC48E2"/>
    <w:rsid w:val="00EC48FF"/>
    <w:rsid w:val="00EC4A10"/>
    <w:rsid w:val="00EC4A7B"/>
    <w:rsid w:val="00EC4BA2"/>
    <w:rsid w:val="00EC509B"/>
    <w:rsid w:val="00EC528B"/>
    <w:rsid w:val="00EC5304"/>
    <w:rsid w:val="00EC5372"/>
    <w:rsid w:val="00EC54A0"/>
    <w:rsid w:val="00EC5A39"/>
    <w:rsid w:val="00EC5BEA"/>
    <w:rsid w:val="00EC5DC2"/>
    <w:rsid w:val="00EC5E68"/>
    <w:rsid w:val="00EC6259"/>
    <w:rsid w:val="00EC62FF"/>
    <w:rsid w:val="00EC6683"/>
    <w:rsid w:val="00EC668E"/>
    <w:rsid w:val="00EC66D0"/>
    <w:rsid w:val="00EC6846"/>
    <w:rsid w:val="00EC6A28"/>
    <w:rsid w:val="00EC6CF3"/>
    <w:rsid w:val="00EC6D28"/>
    <w:rsid w:val="00EC6E6A"/>
    <w:rsid w:val="00EC7080"/>
    <w:rsid w:val="00EC70DC"/>
    <w:rsid w:val="00EC71E0"/>
    <w:rsid w:val="00EC73EE"/>
    <w:rsid w:val="00EC743A"/>
    <w:rsid w:val="00EC7606"/>
    <w:rsid w:val="00EC787E"/>
    <w:rsid w:val="00EC7F63"/>
    <w:rsid w:val="00ED003C"/>
    <w:rsid w:val="00ED0442"/>
    <w:rsid w:val="00ED0488"/>
    <w:rsid w:val="00ED0580"/>
    <w:rsid w:val="00ED075D"/>
    <w:rsid w:val="00ED0B8D"/>
    <w:rsid w:val="00ED0C25"/>
    <w:rsid w:val="00ED102B"/>
    <w:rsid w:val="00ED12CA"/>
    <w:rsid w:val="00ED13C9"/>
    <w:rsid w:val="00ED13DE"/>
    <w:rsid w:val="00ED14CE"/>
    <w:rsid w:val="00ED16DE"/>
    <w:rsid w:val="00ED1957"/>
    <w:rsid w:val="00ED1A95"/>
    <w:rsid w:val="00ED1C46"/>
    <w:rsid w:val="00ED1CA5"/>
    <w:rsid w:val="00ED2157"/>
    <w:rsid w:val="00ED23FF"/>
    <w:rsid w:val="00ED26EC"/>
    <w:rsid w:val="00ED27DC"/>
    <w:rsid w:val="00ED2DA6"/>
    <w:rsid w:val="00ED2FB5"/>
    <w:rsid w:val="00ED2FC0"/>
    <w:rsid w:val="00ED3037"/>
    <w:rsid w:val="00ED3320"/>
    <w:rsid w:val="00ED35B3"/>
    <w:rsid w:val="00ED35F8"/>
    <w:rsid w:val="00ED3698"/>
    <w:rsid w:val="00ED3D3A"/>
    <w:rsid w:val="00ED3E0D"/>
    <w:rsid w:val="00ED3E4A"/>
    <w:rsid w:val="00ED3F4E"/>
    <w:rsid w:val="00ED4008"/>
    <w:rsid w:val="00ED414F"/>
    <w:rsid w:val="00ED4711"/>
    <w:rsid w:val="00ED47A4"/>
    <w:rsid w:val="00ED48FB"/>
    <w:rsid w:val="00ED4DA3"/>
    <w:rsid w:val="00ED4E01"/>
    <w:rsid w:val="00ED4F91"/>
    <w:rsid w:val="00ED4FAF"/>
    <w:rsid w:val="00ED546D"/>
    <w:rsid w:val="00ED54C2"/>
    <w:rsid w:val="00ED566D"/>
    <w:rsid w:val="00ED59A6"/>
    <w:rsid w:val="00ED5B87"/>
    <w:rsid w:val="00ED6145"/>
    <w:rsid w:val="00ED632F"/>
    <w:rsid w:val="00ED6A15"/>
    <w:rsid w:val="00ED7514"/>
    <w:rsid w:val="00ED75F2"/>
    <w:rsid w:val="00ED79B6"/>
    <w:rsid w:val="00ED79CF"/>
    <w:rsid w:val="00ED7C96"/>
    <w:rsid w:val="00ED7D8C"/>
    <w:rsid w:val="00ED7E39"/>
    <w:rsid w:val="00ED7FB4"/>
    <w:rsid w:val="00EE0076"/>
    <w:rsid w:val="00EE028C"/>
    <w:rsid w:val="00EE0462"/>
    <w:rsid w:val="00EE0B32"/>
    <w:rsid w:val="00EE0D60"/>
    <w:rsid w:val="00EE0D7F"/>
    <w:rsid w:val="00EE0E89"/>
    <w:rsid w:val="00EE0E9B"/>
    <w:rsid w:val="00EE1101"/>
    <w:rsid w:val="00EE1233"/>
    <w:rsid w:val="00EE13F1"/>
    <w:rsid w:val="00EE1405"/>
    <w:rsid w:val="00EE174C"/>
    <w:rsid w:val="00EE1800"/>
    <w:rsid w:val="00EE196B"/>
    <w:rsid w:val="00EE1B88"/>
    <w:rsid w:val="00EE1BDF"/>
    <w:rsid w:val="00EE1DD8"/>
    <w:rsid w:val="00EE1EE5"/>
    <w:rsid w:val="00EE2009"/>
    <w:rsid w:val="00EE2590"/>
    <w:rsid w:val="00EE25CC"/>
    <w:rsid w:val="00EE289B"/>
    <w:rsid w:val="00EE298A"/>
    <w:rsid w:val="00EE2ADA"/>
    <w:rsid w:val="00EE2B3C"/>
    <w:rsid w:val="00EE2BD3"/>
    <w:rsid w:val="00EE2E94"/>
    <w:rsid w:val="00EE2F71"/>
    <w:rsid w:val="00EE30FC"/>
    <w:rsid w:val="00EE3115"/>
    <w:rsid w:val="00EE3249"/>
    <w:rsid w:val="00EE34D6"/>
    <w:rsid w:val="00EE36A1"/>
    <w:rsid w:val="00EE3988"/>
    <w:rsid w:val="00EE3C91"/>
    <w:rsid w:val="00EE3D2E"/>
    <w:rsid w:val="00EE3D6C"/>
    <w:rsid w:val="00EE4146"/>
    <w:rsid w:val="00EE43F4"/>
    <w:rsid w:val="00EE43F7"/>
    <w:rsid w:val="00EE4757"/>
    <w:rsid w:val="00EE55A5"/>
    <w:rsid w:val="00EE5657"/>
    <w:rsid w:val="00EE5D1D"/>
    <w:rsid w:val="00EE5DFE"/>
    <w:rsid w:val="00EE5EDA"/>
    <w:rsid w:val="00EE5F1C"/>
    <w:rsid w:val="00EE5FA2"/>
    <w:rsid w:val="00EE6049"/>
    <w:rsid w:val="00EE60EB"/>
    <w:rsid w:val="00EE630E"/>
    <w:rsid w:val="00EE6564"/>
    <w:rsid w:val="00EE6BDB"/>
    <w:rsid w:val="00EE6CC2"/>
    <w:rsid w:val="00EE6ECA"/>
    <w:rsid w:val="00EE7265"/>
    <w:rsid w:val="00EE73D3"/>
    <w:rsid w:val="00EE73F1"/>
    <w:rsid w:val="00EE79F5"/>
    <w:rsid w:val="00EE7A94"/>
    <w:rsid w:val="00EE7BFC"/>
    <w:rsid w:val="00EE7CFA"/>
    <w:rsid w:val="00EE7DDB"/>
    <w:rsid w:val="00EE7EC0"/>
    <w:rsid w:val="00EF0038"/>
    <w:rsid w:val="00EF0719"/>
    <w:rsid w:val="00EF0727"/>
    <w:rsid w:val="00EF0A0D"/>
    <w:rsid w:val="00EF1007"/>
    <w:rsid w:val="00EF149E"/>
    <w:rsid w:val="00EF14B4"/>
    <w:rsid w:val="00EF1576"/>
    <w:rsid w:val="00EF18B2"/>
    <w:rsid w:val="00EF1A48"/>
    <w:rsid w:val="00EF1DDC"/>
    <w:rsid w:val="00EF1E5C"/>
    <w:rsid w:val="00EF1E6B"/>
    <w:rsid w:val="00EF1F3F"/>
    <w:rsid w:val="00EF1F53"/>
    <w:rsid w:val="00EF1FD3"/>
    <w:rsid w:val="00EF2099"/>
    <w:rsid w:val="00EF2848"/>
    <w:rsid w:val="00EF2947"/>
    <w:rsid w:val="00EF2D2D"/>
    <w:rsid w:val="00EF31D8"/>
    <w:rsid w:val="00EF3296"/>
    <w:rsid w:val="00EF3502"/>
    <w:rsid w:val="00EF357C"/>
    <w:rsid w:val="00EF38BD"/>
    <w:rsid w:val="00EF3B9B"/>
    <w:rsid w:val="00EF3EC1"/>
    <w:rsid w:val="00EF4CB0"/>
    <w:rsid w:val="00EF4F35"/>
    <w:rsid w:val="00EF4FB7"/>
    <w:rsid w:val="00EF5C11"/>
    <w:rsid w:val="00EF5E2A"/>
    <w:rsid w:val="00EF5E70"/>
    <w:rsid w:val="00EF5E82"/>
    <w:rsid w:val="00EF6001"/>
    <w:rsid w:val="00EF6036"/>
    <w:rsid w:val="00EF60A0"/>
    <w:rsid w:val="00EF6116"/>
    <w:rsid w:val="00EF62B1"/>
    <w:rsid w:val="00EF62E8"/>
    <w:rsid w:val="00EF6477"/>
    <w:rsid w:val="00EF6615"/>
    <w:rsid w:val="00EF6859"/>
    <w:rsid w:val="00EF6941"/>
    <w:rsid w:val="00EF6A02"/>
    <w:rsid w:val="00EF6A5B"/>
    <w:rsid w:val="00EF6AE2"/>
    <w:rsid w:val="00EF6B41"/>
    <w:rsid w:val="00EF6EA6"/>
    <w:rsid w:val="00EF6ECC"/>
    <w:rsid w:val="00EF70C1"/>
    <w:rsid w:val="00EF77DE"/>
    <w:rsid w:val="00EF7B46"/>
    <w:rsid w:val="00EF7F1A"/>
    <w:rsid w:val="00F0030B"/>
    <w:rsid w:val="00F003D3"/>
    <w:rsid w:val="00F004EE"/>
    <w:rsid w:val="00F00879"/>
    <w:rsid w:val="00F00998"/>
    <w:rsid w:val="00F009B9"/>
    <w:rsid w:val="00F00EB5"/>
    <w:rsid w:val="00F010EA"/>
    <w:rsid w:val="00F0127B"/>
    <w:rsid w:val="00F013D2"/>
    <w:rsid w:val="00F01691"/>
    <w:rsid w:val="00F01769"/>
    <w:rsid w:val="00F01BD3"/>
    <w:rsid w:val="00F020B7"/>
    <w:rsid w:val="00F024F7"/>
    <w:rsid w:val="00F02546"/>
    <w:rsid w:val="00F0290B"/>
    <w:rsid w:val="00F0292B"/>
    <w:rsid w:val="00F0297C"/>
    <w:rsid w:val="00F029AE"/>
    <w:rsid w:val="00F02A76"/>
    <w:rsid w:val="00F02AE0"/>
    <w:rsid w:val="00F02D85"/>
    <w:rsid w:val="00F02F72"/>
    <w:rsid w:val="00F03524"/>
    <w:rsid w:val="00F03729"/>
    <w:rsid w:val="00F0383E"/>
    <w:rsid w:val="00F03DFF"/>
    <w:rsid w:val="00F04021"/>
    <w:rsid w:val="00F04439"/>
    <w:rsid w:val="00F048DF"/>
    <w:rsid w:val="00F04918"/>
    <w:rsid w:val="00F04B3D"/>
    <w:rsid w:val="00F04C07"/>
    <w:rsid w:val="00F04CFB"/>
    <w:rsid w:val="00F04DDF"/>
    <w:rsid w:val="00F0505D"/>
    <w:rsid w:val="00F051A3"/>
    <w:rsid w:val="00F0520E"/>
    <w:rsid w:val="00F05D41"/>
    <w:rsid w:val="00F05D94"/>
    <w:rsid w:val="00F06559"/>
    <w:rsid w:val="00F065E1"/>
    <w:rsid w:val="00F06680"/>
    <w:rsid w:val="00F0673D"/>
    <w:rsid w:val="00F0677F"/>
    <w:rsid w:val="00F069F3"/>
    <w:rsid w:val="00F06E37"/>
    <w:rsid w:val="00F06EE2"/>
    <w:rsid w:val="00F0708C"/>
    <w:rsid w:val="00F07141"/>
    <w:rsid w:val="00F07243"/>
    <w:rsid w:val="00F07563"/>
    <w:rsid w:val="00F075B3"/>
    <w:rsid w:val="00F076C8"/>
    <w:rsid w:val="00F076F3"/>
    <w:rsid w:val="00F0782B"/>
    <w:rsid w:val="00F07AE1"/>
    <w:rsid w:val="00F07BAA"/>
    <w:rsid w:val="00F07C16"/>
    <w:rsid w:val="00F07C72"/>
    <w:rsid w:val="00F07C94"/>
    <w:rsid w:val="00F100F6"/>
    <w:rsid w:val="00F1020B"/>
    <w:rsid w:val="00F103A0"/>
    <w:rsid w:val="00F10402"/>
    <w:rsid w:val="00F107A3"/>
    <w:rsid w:val="00F107FA"/>
    <w:rsid w:val="00F10853"/>
    <w:rsid w:val="00F1133A"/>
    <w:rsid w:val="00F11776"/>
    <w:rsid w:val="00F11C8E"/>
    <w:rsid w:val="00F11EEA"/>
    <w:rsid w:val="00F11EF0"/>
    <w:rsid w:val="00F121A3"/>
    <w:rsid w:val="00F123B8"/>
    <w:rsid w:val="00F125B0"/>
    <w:rsid w:val="00F12716"/>
    <w:rsid w:val="00F12760"/>
    <w:rsid w:val="00F127AA"/>
    <w:rsid w:val="00F12BAC"/>
    <w:rsid w:val="00F12BAD"/>
    <w:rsid w:val="00F12E75"/>
    <w:rsid w:val="00F131BC"/>
    <w:rsid w:val="00F132CC"/>
    <w:rsid w:val="00F13591"/>
    <w:rsid w:val="00F13618"/>
    <w:rsid w:val="00F1364B"/>
    <w:rsid w:val="00F13764"/>
    <w:rsid w:val="00F13C04"/>
    <w:rsid w:val="00F13D21"/>
    <w:rsid w:val="00F13D75"/>
    <w:rsid w:val="00F142CB"/>
    <w:rsid w:val="00F14572"/>
    <w:rsid w:val="00F14632"/>
    <w:rsid w:val="00F1466D"/>
    <w:rsid w:val="00F146C0"/>
    <w:rsid w:val="00F14956"/>
    <w:rsid w:val="00F14B16"/>
    <w:rsid w:val="00F14EB7"/>
    <w:rsid w:val="00F158DE"/>
    <w:rsid w:val="00F15933"/>
    <w:rsid w:val="00F15A3E"/>
    <w:rsid w:val="00F15A8C"/>
    <w:rsid w:val="00F15AFE"/>
    <w:rsid w:val="00F160E0"/>
    <w:rsid w:val="00F16379"/>
    <w:rsid w:val="00F163B4"/>
    <w:rsid w:val="00F166B5"/>
    <w:rsid w:val="00F16948"/>
    <w:rsid w:val="00F16CCA"/>
    <w:rsid w:val="00F17174"/>
    <w:rsid w:val="00F17194"/>
    <w:rsid w:val="00F171F5"/>
    <w:rsid w:val="00F17245"/>
    <w:rsid w:val="00F17248"/>
    <w:rsid w:val="00F172AF"/>
    <w:rsid w:val="00F172B3"/>
    <w:rsid w:val="00F17335"/>
    <w:rsid w:val="00F173DC"/>
    <w:rsid w:val="00F17666"/>
    <w:rsid w:val="00F176EC"/>
    <w:rsid w:val="00F17815"/>
    <w:rsid w:val="00F17AF9"/>
    <w:rsid w:val="00F17B0D"/>
    <w:rsid w:val="00F17C4D"/>
    <w:rsid w:val="00F20005"/>
    <w:rsid w:val="00F20226"/>
    <w:rsid w:val="00F203BD"/>
    <w:rsid w:val="00F2060B"/>
    <w:rsid w:val="00F2086B"/>
    <w:rsid w:val="00F208EE"/>
    <w:rsid w:val="00F209A5"/>
    <w:rsid w:val="00F209FD"/>
    <w:rsid w:val="00F20B73"/>
    <w:rsid w:val="00F20B77"/>
    <w:rsid w:val="00F20D36"/>
    <w:rsid w:val="00F20E76"/>
    <w:rsid w:val="00F20F4F"/>
    <w:rsid w:val="00F211F1"/>
    <w:rsid w:val="00F2139F"/>
    <w:rsid w:val="00F21428"/>
    <w:rsid w:val="00F21963"/>
    <w:rsid w:val="00F21A48"/>
    <w:rsid w:val="00F21AD0"/>
    <w:rsid w:val="00F21BAE"/>
    <w:rsid w:val="00F21C13"/>
    <w:rsid w:val="00F21F49"/>
    <w:rsid w:val="00F220D7"/>
    <w:rsid w:val="00F220F5"/>
    <w:rsid w:val="00F22260"/>
    <w:rsid w:val="00F222BA"/>
    <w:rsid w:val="00F222DC"/>
    <w:rsid w:val="00F22D0B"/>
    <w:rsid w:val="00F230E1"/>
    <w:rsid w:val="00F230FF"/>
    <w:rsid w:val="00F23108"/>
    <w:rsid w:val="00F23363"/>
    <w:rsid w:val="00F23635"/>
    <w:rsid w:val="00F2375F"/>
    <w:rsid w:val="00F237AA"/>
    <w:rsid w:val="00F23974"/>
    <w:rsid w:val="00F2398B"/>
    <w:rsid w:val="00F23995"/>
    <w:rsid w:val="00F23C23"/>
    <w:rsid w:val="00F23C3C"/>
    <w:rsid w:val="00F23EA8"/>
    <w:rsid w:val="00F23F08"/>
    <w:rsid w:val="00F2401C"/>
    <w:rsid w:val="00F24029"/>
    <w:rsid w:val="00F24689"/>
    <w:rsid w:val="00F2480D"/>
    <w:rsid w:val="00F2495F"/>
    <w:rsid w:val="00F24CB6"/>
    <w:rsid w:val="00F24E18"/>
    <w:rsid w:val="00F25097"/>
    <w:rsid w:val="00F2553B"/>
    <w:rsid w:val="00F2560E"/>
    <w:rsid w:val="00F25731"/>
    <w:rsid w:val="00F25757"/>
    <w:rsid w:val="00F25D9F"/>
    <w:rsid w:val="00F25F59"/>
    <w:rsid w:val="00F25FDB"/>
    <w:rsid w:val="00F2602C"/>
    <w:rsid w:val="00F260ED"/>
    <w:rsid w:val="00F26214"/>
    <w:rsid w:val="00F26560"/>
    <w:rsid w:val="00F268F6"/>
    <w:rsid w:val="00F26CF7"/>
    <w:rsid w:val="00F27279"/>
    <w:rsid w:val="00F2734B"/>
    <w:rsid w:val="00F275BC"/>
    <w:rsid w:val="00F27640"/>
    <w:rsid w:val="00F27874"/>
    <w:rsid w:val="00F27A42"/>
    <w:rsid w:val="00F27F3B"/>
    <w:rsid w:val="00F27F6C"/>
    <w:rsid w:val="00F30303"/>
    <w:rsid w:val="00F303F8"/>
    <w:rsid w:val="00F30885"/>
    <w:rsid w:val="00F30B02"/>
    <w:rsid w:val="00F30B40"/>
    <w:rsid w:val="00F30B43"/>
    <w:rsid w:val="00F30D1C"/>
    <w:rsid w:val="00F315C3"/>
    <w:rsid w:val="00F31618"/>
    <w:rsid w:val="00F31CA7"/>
    <w:rsid w:val="00F31DE9"/>
    <w:rsid w:val="00F32170"/>
    <w:rsid w:val="00F32173"/>
    <w:rsid w:val="00F328EC"/>
    <w:rsid w:val="00F32906"/>
    <w:rsid w:val="00F32CAB"/>
    <w:rsid w:val="00F32D28"/>
    <w:rsid w:val="00F32E8E"/>
    <w:rsid w:val="00F32FF0"/>
    <w:rsid w:val="00F32FF3"/>
    <w:rsid w:val="00F33010"/>
    <w:rsid w:val="00F3336B"/>
    <w:rsid w:val="00F335BE"/>
    <w:rsid w:val="00F33990"/>
    <w:rsid w:val="00F33ED6"/>
    <w:rsid w:val="00F34040"/>
    <w:rsid w:val="00F3413F"/>
    <w:rsid w:val="00F3420C"/>
    <w:rsid w:val="00F3465D"/>
    <w:rsid w:val="00F34A10"/>
    <w:rsid w:val="00F34AB2"/>
    <w:rsid w:val="00F34AE1"/>
    <w:rsid w:val="00F34CA7"/>
    <w:rsid w:val="00F34CD5"/>
    <w:rsid w:val="00F34DBA"/>
    <w:rsid w:val="00F34DCF"/>
    <w:rsid w:val="00F35113"/>
    <w:rsid w:val="00F3541D"/>
    <w:rsid w:val="00F354A8"/>
    <w:rsid w:val="00F35605"/>
    <w:rsid w:val="00F35893"/>
    <w:rsid w:val="00F3653B"/>
    <w:rsid w:val="00F367D1"/>
    <w:rsid w:val="00F367E8"/>
    <w:rsid w:val="00F3689A"/>
    <w:rsid w:val="00F36C55"/>
    <w:rsid w:val="00F36DAC"/>
    <w:rsid w:val="00F371DC"/>
    <w:rsid w:val="00F3755E"/>
    <w:rsid w:val="00F3764B"/>
    <w:rsid w:val="00F3765D"/>
    <w:rsid w:val="00F378D6"/>
    <w:rsid w:val="00F3790F"/>
    <w:rsid w:val="00F37A21"/>
    <w:rsid w:val="00F37DC8"/>
    <w:rsid w:val="00F37EC3"/>
    <w:rsid w:val="00F4006A"/>
    <w:rsid w:val="00F400BB"/>
    <w:rsid w:val="00F403B7"/>
    <w:rsid w:val="00F4073B"/>
    <w:rsid w:val="00F40928"/>
    <w:rsid w:val="00F40A59"/>
    <w:rsid w:val="00F40AE0"/>
    <w:rsid w:val="00F40FCF"/>
    <w:rsid w:val="00F4140E"/>
    <w:rsid w:val="00F41548"/>
    <w:rsid w:val="00F41573"/>
    <w:rsid w:val="00F41B51"/>
    <w:rsid w:val="00F41BF4"/>
    <w:rsid w:val="00F41C7B"/>
    <w:rsid w:val="00F41DD6"/>
    <w:rsid w:val="00F41E9D"/>
    <w:rsid w:val="00F41F0D"/>
    <w:rsid w:val="00F4204A"/>
    <w:rsid w:val="00F422CA"/>
    <w:rsid w:val="00F42397"/>
    <w:rsid w:val="00F424F7"/>
    <w:rsid w:val="00F426B9"/>
    <w:rsid w:val="00F42F44"/>
    <w:rsid w:val="00F42F8F"/>
    <w:rsid w:val="00F4320C"/>
    <w:rsid w:val="00F43471"/>
    <w:rsid w:val="00F434C1"/>
    <w:rsid w:val="00F43617"/>
    <w:rsid w:val="00F43C35"/>
    <w:rsid w:val="00F43E1C"/>
    <w:rsid w:val="00F44019"/>
    <w:rsid w:val="00F440DF"/>
    <w:rsid w:val="00F441C7"/>
    <w:rsid w:val="00F44503"/>
    <w:rsid w:val="00F4457C"/>
    <w:rsid w:val="00F44607"/>
    <w:rsid w:val="00F44A41"/>
    <w:rsid w:val="00F44CC0"/>
    <w:rsid w:val="00F44F90"/>
    <w:rsid w:val="00F450A2"/>
    <w:rsid w:val="00F4524A"/>
    <w:rsid w:val="00F45296"/>
    <w:rsid w:val="00F45355"/>
    <w:rsid w:val="00F45584"/>
    <w:rsid w:val="00F458F1"/>
    <w:rsid w:val="00F45A3B"/>
    <w:rsid w:val="00F4647F"/>
    <w:rsid w:val="00F4666D"/>
    <w:rsid w:val="00F4686C"/>
    <w:rsid w:val="00F46BEC"/>
    <w:rsid w:val="00F46F36"/>
    <w:rsid w:val="00F474D5"/>
    <w:rsid w:val="00F47A70"/>
    <w:rsid w:val="00F47AAE"/>
    <w:rsid w:val="00F47C68"/>
    <w:rsid w:val="00F47C8C"/>
    <w:rsid w:val="00F47E08"/>
    <w:rsid w:val="00F47F71"/>
    <w:rsid w:val="00F47FF8"/>
    <w:rsid w:val="00F5019B"/>
    <w:rsid w:val="00F505DD"/>
    <w:rsid w:val="00F50953"/>
    <w:rsid w:val="00F50C1A"/>
    <w:rsid w:val="00F51046"/>
    <w:rsid w:val="00F51505"/>
    <w:rsid w:val="00F518EF"/>
    <w:rsid w:val="00F51E51"/>
    <w:rsid w:val="00F51EE0"/>
    <w:rsid w:val="00F51F46"/>
    <w:rsid w:val="00F52014"/>
    <w:rsid w:val="00F52028"/>
    <w:rsid w:val="00F521BE"/>
    <w:rsid w:val="00F52474"/>
    <w:rsid w:val="00F52523"/>
    <w:rsid w:val="00F5262D"/>
    <w:rsid w:val="00F5270C"/>
    <w:rsid w:val="00F5290E"/>
    <w:rsid w:val="00F52B8D"/>
    <w:rsid w:val="00F52C2F"/>
    <w:rsid w:val="00F52CD4"/>
    <w:rsid w:val="00F52FD0"/>
    <w:rsid w:val="00F53305"/>
    <w:rsid w:val="00F5339E"/>
    <w:rsid w:val="00F535EF"/>
    <w:rsid w:val="00F53949"/>
    <w:rsid w:val="00F53C37"/>
    <w:rsid w:val="00F53D55"/>
    <w:rsid w:val="00F53D85"/>
    <w:rsid w:val="00F544E0"/>
    <w:rsid w:val="00F54606"/>
    <w:rsid w:val="00F547EE"/>
    <w:rsid w:val="00F547FC"/>
    <w:rsid w:val="00F54A97"/>
    <w:rsid w:val="00F54B3A"/>
    <w:rsid w:val="00F54E2F"/>
    <w:rsid w:val="00F5527F"/>
    <w:rsid w:val="00F5551A"/>
    <w:rsid w:val="00F55621"/>
    <w:rsid w:val="00F556AD"/>
    <w:rsid w:val="00F55B08"/>
    <w:rsid w:val="00F55B2F"/>
    <w:rsid w:val="00F55D79"/>
    <w:rsid w:val="00F55E7F"/>
    <w:rsid w:val="00F55EC4"/>
    <w:rsid w:val="00F560C9"/>
    <w:rsid w:val="00F56236"/>
    <w:rsid w:val="00F56286"/>
    <w:rsid w:val="00F56429"/>
    <w:rsid w:val="00F5647A"/>
    <w:rsid w:val="00F56579"/>
    <w:rsid w:val="00F5687A"/>
    <w:rsid w:val="00F56986"/>
    <w:rsid w:val="00F56B5E"/>
    <w:rsid w:val="00F56B7E"/>
    <w:rsid w:val="00F56B9F"/>
    <w:rsid w:val="00F56F65"/>
    <w:rsid w:val="00F5717E"/>
    <w:rsid w:val="00F5755D"/>
    <w:rsid w:val="00F57614"/>
    <w:rsid w:val="00F57AF6"/>
    <w:rsid w:val="00F57F6E"/>
    <w:rsid w:val="00F601EB"/>
    <w:rsid w:val="00F6041B"/>
    <w:rsid w:val="00F60440"/>
    <w:rsid w:val="00F6051B"/>
    <w:rsid w:val="00F60705"/>
    <w:rsid w:val="00F608A3"/>
    <w:rsid w:val="00F609CF"/>
    <w:rsid w:val="00F60A73"/>
    <w:rsid w:val="00F60A96"/>
    <w:rsid w:val="00F60D34"/>
    <w:rsid w:val="00F61488"/>
    <w:rsid w:val="00F6149E"/>
    <w:rsid w:val="00F618D4"/>
    <w:rsid w:val="00F61CE1"/>
    <w:rsid w:val="00F61ECD"/>
    <w:rsid w:val="00F61F08"/>
    <w:rsid w:val="00F61F22"/>
    <w:rsid w:val="00F624FF"/>
    <w:rsid w:val="00F6256E"/>
    <w:rsid w:val="00F627B1"/>
    <w:rsid w:val="00F6281A"/>
    <w:rsid w:val="00F6281C"/>
    <w:rsid w:val="00F62B85"/>
    <w:rsid w:val="00F62E31"/>
    <w:rsid w:val="00F631E0"/>
    <w:rsid w:val="00F6336D"/>
    <w:rsid w:val="00F635AE"/>
    <w:rsid w:val="00F6379B"/>
    <w:rsid w:val="00F63E81"/>
    <w:rsid w:val="00F63FC7"/>
    <w:rsid w:val="00F6419E"/>
    <w:rsid w:val="00F646CA"/>
    <w:rsid w:val="00F646E6"/>
    <w:rsid w:val="00F64AED"/>
    <w:rsid w:val="00F64C15"/>
    <w:rsid w:val="00F64CD5"/>
    <w:rsid w:val="00F64D3F"/>
    <w:rsid w:val="00F64E6D"/>
    <w:rsid w:val="00F64E7B"/>
    <w:rsid w:val="00F651DC"/>
    <w:rsid w:val="00F6558E"/>
    <w:rsid w:val="00F655A1"/>
    <w:rsid w:val="00F657F9"/>
    <w:rsid w:val="00F65DD3"/>
    <w:rsid w:val="00F66031"/>
    <w:rsid w:val="00F661B0"/>
    <w:rsid w:val="00F661C8"/>
    <w:rsid w:val="00F66527"/>
    <w:rsid w:val="00F665BD"/>
    <w:rsid w:val="00F66827"/>
    <w:rsid w:val="00F66ACD"/>
    <w:rsid w:val="00F66D6E"/>
    <w:rsid w:val="00F66E37"/>
    <w:rsid w:val="00F671A5"/>
    <w:rsid w:val="00F671B0"/>
    <w:rsid w:val="00F675DD"/>
    <w:rsid w:val="00F6775D"/>
    <w:rsid w:val="00F6783E"/>
    <w:rsid w:val="00F6798A"/>
    <w:rsid w:val="00F705AC"/>
    <w:rsid w:val="00F70AD7"/>
    <w:rsid w:val="00F70BD2"/>
    <w:rsid w:val="00F70D86"/>
    <w:rsid w:val="00F70D92"/>
    <w:rsid w:val="00F70DCC"/>
    <w:rsid w:val="00F70E5A"/>
    <w:rsid w:val="00F71193"/>
    <w:rsid w:val="00F7142D"/>
    <w:rsid w:val="00F7163F"/>
    <w:rsid w:val="00F7170C"/>
    <w:rsid w:val="00F71E3C"/>
    <w:rsid w:val="00F72298"/>
    <w:rsid w:val="00F723B2"/>
    <w:rsid w:val="00F725D2"/>
    <w:rsid w:val="00F725E1"/>
    <w:rsid w:val="00F7283B"/>
    <w:rsid w:val="00F7289E"/>
    <w:rsid w:val="00F729F8"/>
    <w:rsid w:val="00F72C8E"/>
    <w:rsid w:val="00F73076"/>
    <w:rsid w:val="00F732FB"/>
    <w:rsid w:val="00F73BF8"/>
    <w:rsid w:val="00F73F51"/>
    <w:rsid w:val="00F73F86"/>
    <w:rsid w:val="00F740A6"/>
    <w:rsid w:val="00F7446E"/>
    <w:rsid w:val="00F74687"/>
    <w:rsid w:val="00F7469D"/>
    <w:rsid w:val="00F74743"/>
    <w:rsid w:val="00F747EB"/>
    <w:rsid w:val="00F74BBC"/>
    <w:rsid w:val="00F74D0B"/>
    <w:rsid w:val="00F7515C"/>
    <w:rsid w:val="00F7527F"/>
    <w:rsid w:val="00F755A5"/>
    <w:rsid w:val="00F75E5B"/>
    <w:rsid w:val="00F75FAE"/>
    <w:rsid w:val="00F76381"/>
    <w:rsid w:val="00F76404"/>
    <w:rsid w:val="00F765F5"/>
    <w:rsid w:val="00F767BB"/>
    <w:rsid w:val="00F7687D"/>
    <w:rsid w:val="00F769E1"/>
    <w:rsid w:val="00F76C3B"/>
    <w:rsid w:val="00F76FA3"/>
    <w:rsid w:val="00F7735F"/>
    <w:rsid w:val="00F77486"/>
    <w:rsid w:val="00F77670"/>
    <w:rsid w:val="00F7772A"/>
    <w:rsid w:val="00F77B47"/>
    <w:rsid w:val="00F80324"/>
    <w:rsid w:val="00F803CD"/>
    <w:rsid w:val="00F805D5"/>
    <w:rsid w:val="00F8062D"/>
    <w:rsid w:val="00F80699"/>
    <w:rsid w:val="00F8128E"/>
    <w:rsid w:val="00F8179C"/>
    <w:rsid w:val="00F81AAA"/>
    <w:rsid w:val="00F81D22"/>
    <w:rsid w:val="00F81D3D"/>
    <w:rsid w:val="00F81E4C"/>
    <w:rsid w:val="00F82074"/>
    <w:rsid w:val="00F82281"/>
    <w:rsid w:val="00F82462"/>
    <w:rsid w:val="00F82989"/>
    <w:rsid w:val="00F82B74"/>
    <w:rsid w:val="00F82B9B"/>
    <w:rsid w:val="00F82C72"/>
    <w:rsid w:val="00F82D04"/>
    <w:rsid w:val="00F82E7D"/>
    <w:rsid w:val="00F83048"/>
    <w:rsid w:val="00F8311C"/>
    <w:rsid w:val="00F8349A"/>
    <w:rsid w:val="00F835E4"/>
    <w:rsid w:val="00F835F7"/>
    <w:rsid w:val="00F837EB"/>
    <w:rsid w:val="00F83843"/>
    <w:rsid w:val="00F83A49"/>
    <w:rsid w:val="00F83C68"/>
    <w:rsid w:val="00F83F39"/>
    <w:rsid w:val="00F84024"/>
    <w:rsid w:val="00F8472D"/>
    <w:rsid w:val="00F84845"/>
    <w:rsid w:val="00F84DC4"/>
    <w:rsid w:val="00F84DED"/>
    <w:rsid w:val="00F851D8"/>
    <w:rsid w:val="00F8520A"/>
    <w:rsid w:val="00F8540D"/>
    <w:rsid w:val="00F85A4C"/>
    <w:rsid w:val="00F85B0B"/>
    <w:rsid w:val="00F85E1E"/>
    <w:rsid w:val="00F85F82"/>
    <w:rsid w:val="00F85F94"/>
    <w:rsid w:val="00F86227"/>
    <w:rsid w:val="00F86822"/>
    <w:rsid w:val="00F8695C"/>
    <w:rsid w:val="00F86A56"/>
    <w:rsid w:val="00F86A7A"/>
    <w:rsid w:val="00F86ACC"/>
    <w:rsid w:val="00F86B72"/>
    <w:rsid w:val="00F87079"/>
    <w:rsid w:val="00F87235"/>
    <w:rsid w:val="00F872B6"/>
    <w:rsid w:val="00F87333"/>
    <w:rsid w:val="00F873D3"/>
    <w:rsid w:val="00F874D9"/>
    <w:rsid w:val="00F87609"/>
    <w:rsid w:val="00F876A0"/>
    <w:rsid w:val="00F878D6"/>
    <w:rsid w:val="00F87959"/>
    <w:rsid w:val="00F87FF7"/>
    <w:rsid w:val="00F90047"/>
    <w:rsid w:val="00F902AF"/>
    <w:rsid w:val="00F905F7"/>
    <w:rsid w:val="00F9084A"/>
    <w:rsid w:val="00F90B63"/>
    <w:rsid w:val="00F90C9E"/>
    <w:rsid w:val="00F90EEE"/>
    <w:rsid w:val="00F910CA"/>
    <w:rsid w:val="00F910FE"/>
    <w:rsid w:val="00F9138C"/>
    <w:rsid w:val="00F914DB"/>
    <w:rsid w:val="00F9166F"/>
    <w:rsid w:val="00F91C5E"/>
    <w:rsid w:val="00F91D3F"/>
    <w:rsid w:val="00F91D7B"/>
    <w:rsid w:val="00F91DA2"/>
    <w:rsid w:val="00F91E3E"/>
    <w:rsid w:val="00F91E58"/>
    <w:rsid w:val="00F91E85"/>
    <w:rsid w:val="00F9240E"/>
    <w:rsid w:val="00F92470"/>
    <w:rsid w:val="00F925FD"/>
    <w:rsid w:val="00F92689"/>
    <w:rsid w:val="00F92718"/>
    <w:rsid w:val="00F92885"/>
    <w:rsid w:val="00F930E6"/>
    <w:rsid w:val="00F9340A"/>
    <w:rsid w:val="00F935BB"/>
    <w:rsid w:val="00F93BC9"/>
    <w:rsid w:val="00F93C09"/>
    <w:rsid w:val="00F93D60"/>
    <w:rsid w:val="00F9424F"/>
    <w:rsid w:val="00F94582"/>
    <w:rsid w:val="00F94626"/>
    <w:rsid w:val="00F946BF"/>
    <w:rsid w:val="00F9477F"/>
    <w:rsid w:val="00F949DE"/>
    <w:rsid w:val="00F94A08"/>
    <w:rsid w:val="00F94A11"/>
    <w:rsid w:val="00F94C7D"/>
    <w:rsid w:val="00F95317"/>
    <w:rsid w:val="00F95558"/>
    <w:rsid w:val="00F955DE"/>
    <w:rsid w:val="00F958F9"/>
    <w:rsid w:val="00F95CE6"/>
    <w:rsid w:val="00F96055"/>
    <w:rsid w:val="00F9665D"/>
    <w:rsid w:val="00F96996"/>
    <w:rsid w:val="00F96E49"/>
    <w:rsid w:val="00F97099"/>
    <w:rsid w:val="00F97246"/>
    <w:rsid w:val="00F97455"/>
    <w:rsid w:val="00F975CA"/>
    <w:rsid w:val="00F9780A"/>
    <w:rsid w:val="00F979A4"/>
    <w:rsid w:val="00F97A93"/>
    <w:rsid w:val="00F97A9B"/>
    <w:rsid w:val="00FA0104"/>
    <w:rsid w:val="00FA04DB"/>
    <w:rsid w:val="00FA0598"/>
    <w:rsid w:val="00FA08D9"/>
    <w:rsid w:val="00FA0B19"/>
    <w:rsid w:val="00FA0C71"/>
    <w:rsid w:val="00FA1205"/>
    <w:rsid w:val="00FA1442"/>
    <w:rsid w:val="00FA1664"/>
    <w:rsid w:val="00FA1A70"/>
    <w:rsid w:val="00FA1B59"/>
    <w:rsid w:val="00FA1C12"/>
    <w:rsid w:val="00FA1F86"/>
    <w:rsid w:val="00FA2127"/>
    <w:rsid w:val="00FA21E0"/>
    <w:rsid w:val="00FA227E"/>
    <w:rsid w:val="00FA236E"/>
    <w:rsid w:val="00FA2796"/>
    <w:rsid w:val="00FA290E"/>
    <w:rsid w:val="00FA2DC5"/>
    <w:rsid w:val="00FA2ED1"/>
    <w:rsid w:val="00FA30C1"/>
    <w:rsid w:val="00FA3452"/>
    <w:rsid w:val="00FA37CF"/>
    <w:rsid w:val="00FA390D"/>
    <w:rsid w:val="00FA39DD"/>
    <w:rsid w:val="00FA3BA0"/>
    <w:rsid w:val="00FA3D04"/>
    <w:rsid w:val="00FA3ED3"/>
    <w:rsid w:val="00FA4014"/>
    <w:rsid w:val="00FA4065"/>
    <w:rsid w:val="00FA41F7"/>
    <w:rsid w:val="00FA424F"/>
    <w:rsid w:val="00FA42DB"/>
    <w:rsid w:val="00FA456A"/>
    <w:rsid w:val="00FA4674"/>
    <w:rsid w:val="00FA48B1"/>
    <w:rsid w:val="00FA4EFC"/>
    <w:rsid w:val="00FA4F5A"/>
    <w:rsid w:val="00FA4F6E"/>
    <w:rsid w:val="00FA569A"/>
    <w:rsid w:val="00FA57D7"/>
    <w:rsid w:val="00FA57F0"/>
    <w:rsid w:val="00FA590A"/>
    <w:rsid w:val="00FA5CC8"/>
    <w:rsid w:val="00FA6013"/>
    <w:rsid w:val="00FA626F"/>
    <w:rsid w:val="00FA66E5"/>
    <w:rsid w:val="00FA67AC"/>
    <w:rsid w:val="00FA68D5"/>
    <w:rsid w:val="00FA68F5"/>
    <w:rsid w:val="00FA6957"/>
    <w:rsid w:val="00FA6D45"/>
    <w:rsid w:val="00FA6F75"/>
    <w:rsid w:val="00FA76E2"/>
    <w:rsid w:val="00FA779C"/>
    <w:rsid w:val="00FA799F"/>
    <w:rsid w:val="00FA7C4D"/>
    <w:rsid w:val="00FA7C9C"/>
    <w:rsid w:val="00FA7D49"/>
    <w:rsid w:val="00FB00D4"/>
    <w:rsid w:val="00FB075C"/>
    <w:rsid w:val="00FB07B4"/>
    <w:rsid w:val="00FB091D"/>
    <w:rsid w:val="00FB092F"/>
    <w:rsid w:val="00FB0B97"/>
    <w:rsid w:val="00FB0C60"/>
    <w:rsid w:val="00FB0DE7"/>
    <w:rsid w:val="00FB125D"/>
    <w:rsid w:val="00FB1394"/>
    <w:rsid w:val="00FB13BC"/>
    <w:rsid w:val="00FB14C3"/>
    <w:rsid w:val="00FB2163"/>
    <w:rsid w:val="00FB21E9"/>
    <w:rsid w:val="00FB2324"/>
    <w:rsid w:val="00FB2952"/>
    <w:rsid w:val="00FB2B70"/>
    <w:rsid w:val="00FB2D01"/>
    <w:rsid w:val="00FB2E4F"/>
    <w:rsid w:val="00FB317F"/>
    <w:rsid w:val="00FB33DF"/>
    <w:rsid w:val="00FB3409"/>
    <w:rsid w:val="00FB364F"/>
    <w:rsid w:val="00FB36E5"/>
    <w:rsid w:val="00FB38D7"/>
    <w:rsid w:val="00FB3A29"/>
    <w:rsid w:val="00FB3A85"/>
    <w:rsid w:val="00FB3B5B"/>
    <w:rsid w:val="00FB3D24"/>
    <w:rsid w:val="00FB3D85"/>
    <w:rsid w:val="00FB40C7"/>
    <w:rsid w:val="00FB4156"/>
    <w:rsid w:val="00FB42DF"/>
    <w:rsid w:val="00FB4453"/>
    <w:rsid w:val="00FB482F"/>
    <w:rsid w:val="00FB4AD7"/>
    <w:rsid w:val="00FB4D79"/>
    <w:rsid w:val="00FB4D7D"/>
    <w:rsid w:val="00FB4ECB"/>
    <w:rsid w:val="00FB52A3"/>
    <w:rsid w:val="00FB568A"/>
    <w:rsid w:val="00FB5887"/>
    <w:rsid w:val="00FB5921"/>
    <w:rsid w:val="00FB5AF2"/>
    <w:rsid w:val="00FB5BD8"/>
    <w:rsid w:val="00FB5E21"/>
    <w:rsid w:val="00FB61DD"/>
    <w:rsid w:val="00FB6206"/>
    <w:rsid w:val="00FB635B"/>
    <w:rsid w:val="00FB643B"/>
    <w:rsid w:val="00FB6590"/>
    <w:rsid w:val="00FB660F"/>
    <w:rsid w:val="00FB6835"/>
    <w:rsid w:val="00FB69D4"/>
    <w:rsid w:val="00FB6B88"/>
    <w:rsid w:val="00FB6CCF"/>
    <w:rsid w:val="00FB702D"/>
    <w:rsid w:val="00FB72D4"/>
    <w:rsid w:val="00FB7460"/>
    <w:rsid w:val="00FB75E4"/>
    <w:rsid w:val="00FB763E"/>
    <w:rsid w:val="00FB7F64"/>
    <w:rsid w:val="00FC0269"/>
    <w:rsid w:val="00FC03EE"/>
    <w:rsid w:val="00FC0A29"/>
    <w:rsid w:val="00FC0BE4"/>
    <w:rsid w:val="00FC11E6"/>
    <w:rsid w:val="00FC1A8C"/>
    <w:rsid w:val="00FC2092"/>
    <w:rsid w:val="00FC252D"/>
    <w:rsid w:val="00FC2904"/>
    <w:rsid w:val="00FC291A"/>
    <w:rsid w:val="00FC3882"/>
    <w:rsid w:val="00FC38A4"/>
    <w:rsid w:val="00FC39DF"/>
    <w:rsid w:val="00FC3ECB"/>
    <w:rsid w:val="00FC4065"/>
    <w:rsid w:val="00FC408D"/>
    <w:rsid w:val="00FC411F"/>
    <w:rsid w:val="00FC4698"/>
    <w:rsid w:val="00FC46AB"/>
    <w:rsid w:val="00FC47F7"/>
    <w:rsid w:val="00FC4A72"/>
    <w:rsid w:val="00FC4CF5"/>
    <w:rsid w:val="00FC4D5A"/>
    <w:rsid w:val="00FC4DCD"/>
    <w:rsid w:val="00FC4E12"/>
    <w:rsid w:val="00FC4E1B"/>
    <w:rsid w:val="00FC4F95"/>
    <w:rsid w:val="00FC5581"/>
    <w:rsid w:val="00FC5E25"/>
    <w:rsid w:val="00FC6279"/>
    <w:rsid w:val="00FC6476"/>
    <w:rsid w:val="00FC6492"/>
    <w:rsid w:val="00FC681D"/>
    <w:rsid w:val="00FC6ABE"/>
    <w:rsid w:val="00FC6FE6"/>
    <w:rsid w:val="00FC70F1"/>
    <w:rsid w:val="00FC71B2"/>
    <w:rsid w:val="00FC7390"/>
    <w:rsid w:val="00FC74BE"/>
    <w:rsid w:val="00FC757E"/>
    <w:rsid w:val="00FC759A"/>
    <w:rsid w:val="00FC76EA"/>
    <w:rsid w:val="00FC7780"/>
    <w:rsid w:val="00FC7852"/>
    <w:rsid w:val="00FC79B8"/>
    <w:rsid w:val="00FC7A0D"/>
    <w:rsid w:val="00FC7C42"/>
    <w:rsid w:val="00FC7CB5"/>
    <w:rsid w:val="00FC7D04"/>
    <w:rsid w:val="00FC7F19"/>
    <w:rsid w:val="00FD060E"/>
    <w:rsid w:val="00FD070E"/>
    <w:rsid w:val="00FD08C8"/>
    <w:rsid w:val="00FD0958"/>
    <w:rsid w:val="00FD0B43"/>
    <w:rsid w:val="00FD0CE4"/>
    <w:rsid w:val="00FD116E"/>
    <w:rsid w:val="00FD140E"/>
    <w:rsid w:val="00FD19EA"/>
    <w:rsid w:val="00FD1D48"/>
    <w:rsid w:val="00FD1E7D"/>
    <w:rsid w:val="00FD1EE2"/>
    <w:rsid w:val="00FD254C"/>
    <w:rsid w:val="00FD26A7"/>
    <w:rsid w:val="00FD2BAD"/>
    <w:rsid w:val="00FD2CDA"/>
    <w:rsid w:val="00FD2D7F"/>
    <w:rsid w:val="00FD3158"/>
    <w:rsid w:val="00FD3A1E"/>
    <w:rsid w:val="00FD3A22"/>
    <w:rsid w:val="00FD3ADC"/>
    <w:rsid w:val="00FD3B72"/>
    <w:rsid w:val="00FD3CE1"/>
    <w:rsid w:val="00FD3CFB"/>
    <w:rsid w:val="00FD3F01"/>
    <w:rsid w:val="00FD3FD3"/>
    <w:rsid w:val="00FD419E"/>
    <w:rsid w:val="00FD432E"/>
    <w:rsid w:val="00FD48EC"/>
    <w:rsid w:val="00FD4B12"/>
    <w:rsid w:val="00FD4C24"/>
    <w:rsid w:val="00FD4ED8"/>
    <w:rsid w:val="00FD51BC"/>
    <w:rsid w:val="00FD53FA"/>
    <w:rsid w:val="00FD58A5"/>
    <w:rsid w:val="00FD5A33"/>
    <w:rsid w:val="00FD5CE7"/>
    <w:rsid w:val="00FD5D32"/>
    <w:rsid w:val="00FD5F4C"/>
    <w:rsid w:val="00FD614C"/>
    <w:rsid w:val="00FD62D0"/>
    <w:rsid w:val="00FD6568"/>
    <w:rsid w:val="00FD691B"/>
    <w:rsid w:val="00FD6B41"/>
    <w:rsid w:val="00FD6DEB"/>
    <w:rsid w:val="00FD6E6D"/>
    <w:rsid w:val="00FD6FBB"/>
    <w:rsid w:val="00FD74EF"/>
    <w:rsid w:val="00FD7B52"/>
    <w:rsid w:val="00FE0325"/>
    <w:rsid w:val="00FE0680"/>
    <w:rsid w:val="00FE06FC"/>
    <w:rsid w:val="00FE0A9A"/>
    <w:rsid w:val="00FE0B88"/>
    <w:rsid w:val="00FE111D"/>
    <w:rsid w:val="00FE1269"/>
    <w:rsid w:val="00FE143B"/>
    <w:rsid w:val="00FE1486"/>
    <w:rsid w:val="00FE1BA8"/>
    <w:rsid w:val="00FE1D1F"/>
    <w:rsid w:val="00FE1E9E"/>
    <w:rsid w:val="00FE1FCA"/>
    <w:rsid w:val="00FE2227"/>
    <w:rsid w:val="00FE23E3"/>
    <w:rsid w:val="00FE2429"/>
    <w:rsid w:val="00FE24FC"/>
    <w:rsid w:val="00FE2755"/>
    <w:rsid w:val="00FE291A"/>
    <w:rsid w:val="00FE29B4"/>
    <w:rsid w:val="00FE2CB2"/>
    <w:rsid w:val="00FE2CBE"/>
    <w:rsid w:val="00FE3073"/>
    <w:rsid w:val="00FE3654"/>
    <w:rsid w:val="00FE3ACA"/>
    <w:rsid w:val="00FE3B11"/>
    <w:rsid w:val="00FE3FCD"/>
    <w:rsid w:val="00FE3FF3"/>
    <w:rsid w:val="00FE45BA"/>
    <w:rsid w:val="00FE469D"/>
    <w:rsid w:val="00FE4933"/>
    <w:rsid w:val="00FE4A6F"/>
    <w:rsid w:val="00FE4BBA"/>
    <w:rsid w:val="00FE4F50"/>
    <w:rsid w:val="00FE502A"/>
    <w:rsid w:val="00FE5383"/>
    <w:rsid w:val="00FE5416"/>
    <w:rsid w:val="00FE5539"/>
    <w:rsid w:val="00FE5559"/>
    <w:rsid w:val="00FE558A"/>
    <w:rsid w:val="00FE559F"/>
    <w:rsid w:val="00FE581C"/>
    <w:rsid w:val="00FE5832"/>
    <w:rsid w:val="00FE59EB"/>
    <w:rsid w:val="00FE5C3A"/>
    <w:rsid w:val="00FE5F5D"/>
    <w:rsid w:val="00FE627F"/>
    <w:rsid w:val="00FE64CB"/>
    <w:rsid w:val="00FE6561"/>
    <w:rsid w:val="00FE6625"/>
    <w:rsid w:val="00FE6696"/>
    <w:rsid w:val="00FE6853"/>
    <w:rsid w:val="00FE6909"/>
    <w:rsid w:val="00FE6BC3"/>
    <w:rsid w:val="00FE6D65"/>
    <w:rsid w:val="00FE6F31"/>
    <w:rsid w:val="00FE70CE"/>
    <w:rsid w:val="00FE7308"/>
    <w:rsid w:val="00FE7392"/>
    <w:rsid w:val="00FE7437"/>
    <w:rsid w:val="00FE7E38"/>
    <w:rsid w:val="00FE7E79"/>
    <w:rsid w:val="00FE7ECA"/>
    <w:rsid w:val="00FE7EE0"/>
    <w:rsid w:val="00FF01D7"/>
    <w:rsid w:val="00FF0274"/>
    <w:rsid w:val="00FF032C"/>
    <w:rsid w:val="00FF0541"/>
    <w:rsid w:val="00FF0E04"/>
    <w:rsid w:val="00FF0FB9"/>
    <w:rsid w:val="00FF1019"/>
    <w:rsid w:val="00FF10AB"/>
    <w:rsid w:val="00FF15AF"/>
    <w:rsid w:val="00FF1951"/>
    <w:rsid w:val="00FF1B25"/>
    <w:rsid w:val="00FF2131"/>
    <w:rsid w:val="00FF2507"/>
    <w:rsid w:val="00FF2B0A"/>
    <w:rsid w:val="00FF2CF3"/>
    <w:rsid w:val="00FF3102"/>
    <w:rsid w:val="00FF316D"/>
    <w:rsid w:val="00FF3749"/>
    <w:rsid w:val="00FF3B14"/>
    <w:rsid w:val="00FF3B7D"/>
    <w:rsid w:val="00FF3DC7"/>
    <w:rsid w:val="00FF3EA5"/>
    <w:rsid w:val="00FF3ED0"/>
    <w:rsid w:val="00FF3F86"/>
    <w:rsid w:val="00FF4276"/>
    <w:rsid w:val="00FF42F9"/>
    <w:rsid w:val="00FF434F"/>
    <w:rsid w:val="00FF4376"/>
    <w:rsid w:val="00FF43D2"/>
    <w:rsid w:val="00FF4CCE"/>
    <w:rsid w:val="00FF4D3E"/>
    <w:rsid w:val="00FF524D"/>
    <w:rsid w:val="00FF538A"/>
    <w:rsid w:val="00FF53BD"/>
    <w:rsid w:val="00FF5699"/>
    <w:rsid w:val="00FF5D3A"/>
    <w:rsid w:val="00FF5F03"/>
    <w:rsid w:val="00FF605E"/>
    <w:rsid w:val="00FF60ED"/>
    <w:rsid w:val="00FF633A"/>
    <w:rsid w:val="00FF646B"/>
    <w:rsid w:val="00FF6745"/>
    <w:rsid w:val="00FF6957"/>
    <w:rsid w:val="00FF69E4"/>
    <w:rsid w:val="00FF6BF9"/>
    <w:rsid w:val="00FF6C41"/>
    <w:rsid w:val="00FF6E57"/>
    <w:rsid w:val="00FF7436"/>
    <w:rsid w:val="00FF76B4"/>
    <w:rsid w:val="00FF7774"/>
    <w:rsid w:val="00FF795B"/>
    <w:rsid w:val="00FF7AE3"/>
    <w:rsid w:val="00FF7CF2"/>
    <w:rsid w:val="00FF7ED5"/>
    <w:rsid w:val="00FF7F31"/>
    <w:rsid w:val="015F875F"/>
    <w:rsid w:val="04C85CD0"/>
    <w:rsid w:val="0787E30C"/>
    <w:rsid w:val="0AA0F885"/>
    <w:rsid w:val="0F957249"/>
    <w:rsid w:val="0FD901EE"/>
    <w:rsid w:val="122CDE8A"/>
    <w:rsid w:val="1237E122"/>
    <w:rsid w:val="12BCBB1F"/>
    <w:rsid w:val="13C411EA"/>
    <w:rsid w:val="1F994A49"/>
    <w:rsid w:val="20351870"/>
    <w:rsid w:val="24FB10CA"/>
    <w:rsid w:val="287DA42A"/>
    <w:rsid w:val="2AB51CE5"/>
    <w:rsid w:val="2CFD186A"/>
    <w:rsid w:val="311C10B0"/>
    <w:rsid w:val="3AB1288F"/>
    <w:rsid w:val="3C076C29"/>
    <w:rsid w:val="3C08E17F"/>
    <w:rsid w:val="43B87929"/>
    <w:rsid w:val="49C7A020"/>
    <w:rsid w:val="49DF29CD"/>
    <w:rsid w:val="4B11C2AC"/>
    <w:rsid w:val="51873074"/>
    <w:rsid w:val="5584A49B"/>
    <w:rsid w:val="5964968B"/>
    <w:rsid w:val="59E5697D"/>
    <w:rsid w:val="5E06E701"/>
    <w:rsid w:val="5F09B9BC"/>
    <w:rsid w:val="681C89A0"/>
    <w:rsid w:val="6866A98E"/>
    <w:rsid w:val="6996A85D"/>
    <w:rsid w:val="6BEBCDE6"/>
    <w:rsid w:val="6FC18D9A"/>
    <w:rsid w:val="72C655A4"/>
    <w:rsid w:val="72ED8CB8"/>
    <w:rsid w:val="730FDF66"/>
    <w:rsid w:val="7323B7E4"/>
    <w:rsid w:val="741560AD"/>
    <w:rsid w:val="74FF3900"/>
    <w:rsid w:val="776AAC50"/>
    <w:rsid w:val="79C98B93"/>
    <w:rsid w:val="7A57D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D83DFA9"/>
  <w15:docId w15:val="{B8918A4F-BAB3-4528-9932-4803016B1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5A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6402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640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A6402B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A6402B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A6402B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T Char"/>
    <w:rsid w:val="00A6402B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1"/>
    <w:rsid w:val="00A6402B"/>
    <w:pPr>
      <w:spacing w:after="120"/>
    </w:pPr>
  </w:style>
  <w:style w:type="paragraph" w:styleId="Header">
    <w:name w:val="header"/>
    <w:basedOn w:val="Normal"/>
    <w:link w:val="HeaderChar"/>
    <w:uiPriority w:val="99"/>
    <w:rsid w:val="00A640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A640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A6402B"/>
    <w:rPr>
      <w:rFonts w:cs="Times New Roman"/>
      <w:b/>
      <w:bCs/>
    </w:rPr>
  </w:style>
  <w:style w:type="paragraph" w:styleId="ListBullet">
    <w:name w:val="List Bullet"/>
    <w:basedOn w:val="Normal"/>
    <w:rsid w:val="00A6402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640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6402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6402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6402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6402B"/>
    <w:pPr>
      <w:ind w:left="284"/>
    </w:pPr>
  </w:style>
  <w:style w:type="paragraph" w:customStyle="1" w:styleId="AAFrameAddress">
    <w:name w:val="AA Frame Address"/>
    <w:basedOn w:val="Heading1"/>
    <w:rsid w:val="00A640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A6402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6402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A640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6402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A640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A6402B"/>
    <w:pPr>
      <w:ind w:left="851" w:hanging="284"/>
    </w:pPr>
  </w:style>
  <w:style w:type="paragraph" w:styleId="Index4">
    <w:name w:val="index 4"/>
    <w:basedOn w:val="Normal"/>
    <w:next w:val="Normal"/>
    <w:semiHidden/>
    <w:rsid w:val="00A6402B"/>
    <w:pPr>
      <w:ind w:left="1135" w:hanging="284"/>
    </w:pPr>
  </w:style>
  <w:style w:type="paragraph" w:styleId="Index6">
    <w:name w:val="index 6"/>
    <w:basedOn w:val="Normal"/>
    <w:next w:val="Normal"/>
    <w:semiHidden/>
    <w:rsid w:val="00A6402B"/>
    <w:pPr>
      <w:ind w:left="1702" w:hanging="284"/>
    </w:pPr>
  </w:style>
  <w:style w:type="paragraph" w:styleId="Index5">
    <w:name w:val="index 5"/>
    <w:basedOn w:val="Normal"/>
    <w:next w:val="Normal"/>
    <w:semiHidden/>
    <w:rsid w:val="00A6402B"/>
    <w:pPr>
      <w:ind w:left="1418" w:hanging="284"/>
    </w:pPr>
  </w:style>
  <w:style w:type="paragraph" w:styleId="Index7">
    <w:name w:val="index 7"/>
    <w:basedOn w:val="Normal"/>
    <w:next w:val="Normal"/>
    <w:semiHidden/>
    <w:rsid w:val="00A6402B"/>
    <w:pPr>
      <w:ind w:left="1985" w:hanging="284"/>
    </w:pPr>
  </w:style>
  <w:style w:type="paragraph" w:styleId="Index8">
    <w:name w:val="index 8"/>
    <w:basedOn w:val="Normal"/>
    <w:next w:val="Normal"/>
    <w:semiHidden/>
    <w:rsid w:val="00A6402B"/>
    <w:pPr>
      <w:ind w:left="2269" w:hanging="284"/>
    </w:pPr>
  </w:style>
  <w:style w:type="paragraph" w:styleId="Index9">
    <w:name w:val="index 9"/>
    <w:basedOn w:val="Normal"/>
    <w:next w:val="Normal"/>
    <w:semiHidden/>
    <w:rsid w:val="00A6402B"/>
    <w:pPr>
      <w:ind w:left="2552" w:hanging="284"/>
    </w:pPr>
  </w:style>
  <w:style w:type="paragraph" w:styleId="TOC2">
    <w:name w:val="toc 2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6402B"/>
    <w:pPr>
      <w:ind w:left="851"/>
    </w:pPr>
  </w:style>
  <w:style w:type="paragraph" w:styleId="TOC5">
    <w:name w:val="toc 5"/>
    <w:basedOn w:val="Normal"/>
    <w:next w:val="Normal"/>
    <w:semiHidden/>
    <w:rsid w:val="00A6402B"/>
    <w:pPr>
      <w:ind w:left="1134"/>
    </w:pPr>
  </w:style>
  <w:style w:type="paragraph" w:styleId="TOC6">
    <w:name w:val="toc 6"/>
    <w:basedOn w:val="Normal"/>
    <w:next w:val="Normal"/>
    <w:semiHidden/>
    <w:rsid w:val="00A6402B"/>
    <w:pPr>
      <w:ind w:left="1418"/>
    </w:pPr>
  </w:style>
  <w:style w:type="paragraph" w:styleId="TOC7">
    <w:name w:val="toc 7"/>
    <w:basedOn w:val="Normal"/>
    <w:next w:val="Normal"/>
    <w:semiHidden/>
    <w:rsid w:val="00A6402B"/>
    <w:pPr>
      <w:ind w:left="1701"/>
    </w:pPr>
  </w:style>
  <w:style w:type="paragraph" w:styleId="TOC8">
    <w:name w:val="toc 8"/>
    <w:basedOn w:val="Normal"/>
    <w:next w:val="Normal"/>
    <w:semiHidden/>
    <w:rsid w:val="00A6402B"/>
    <w:pPr>
      <w:ind w:left="1985"/>
    </w:pPr>
  </w:style>
  <w:style w:type="paragraph" w:styleId="TOC9">
    <w:name w:val="toc 9"/>
    <w:basedOn w:val="Normal"/>
    <w:next w:val="Normal"/>
    <w:semiHidden/>
    <w:rsid w:val="00A6402B"/>
    <w:pPr>
      <w:ind w:left="2268"/>
    </w:pPr>
  </w:style>
  <w:style w:type="paragraph" w:styleId="TableofFigures">
    <w:name w:val="table of figures"/>
    <w:basedOn w:val="Normal"/>
    <w:next w:val="Normal"/>
    <w:semiHidden/>
    <w:rsid w:val="00A6402B"/>
    <w:pPr>
      <w:ind w:left="567" w:hanging="567"/>
    </w:pPr>
  </w:style>
  <w:style w:type="paragraph" w:styleId="ListBullet5">
    <w:name w:val="List Bullet 5"/>
    <w:basedOn w:val="Normal"/>
    <w:rsid w:val="00A6402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A6402B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6402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A6402B"/>
    <w:pPr>
      <w:ind w:left="284" w:firstLine="284"/>
    </w:pPr>
  </w:style>
  <w:style w:type="character" w:styleId="Strong">
    <w:name w:val="Strong"/>
    <w:qFormat/>
    <w:rsid w:val="00A640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640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640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6402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640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6402B"/>
    <w:pPr>
      <w:framePr w:h="1054" w:wrap="around" w:y="5920"/>
    </w:pPr>
  </w:style>
  <w:style w:type="paragraph" w:customStyle="1" w:styleId="ReportHeading3">
    <w:name w:val="ReportHeading3"/>
    <w:basedOn w:val="ReportHeading2"/>
    <w:rsid w:val="00A6402B"/>
    <w:pPr>
      <w:framePr w:h="443" w:wrap="around" w:y="8223"/>
    </w:pPr>
  </w:style>
  <w:style w:type="paragraph" w:customStyle="1" w:styleId="a">
    <w:name w:val="¢éÍ¤ÇÒ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640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640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640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640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640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6402B"/>
  </w:style>
  <w:style w:type="paragraph" w:customStyle="1" w:styleId="ASSETS">
    <w:name w:val="ASSET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A6402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5045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720"/>
      </w:tabs>
      <w:spacing w:after="0" w:line="240" w:lineRule="auto"/>
      <w:ind w:right="27"/>
    </w:pPr>
    <w:rPr>
      <w:rFonts w:asciiTheme="majorBidi" w:hAnsiTheme="majorBidi" w:cstheme="majorBidi"/>
      <w:b/>
      <w:bCs/>
      <w:i/>
      <w:iCs/>
      <w:sz w:val="30"/>
      <w:szCs w:val="30"/>
    </w:rPr>
  </w:style>
  <w:style w:type="character" w:customStyle="1" w:styleId="AccPolicyHeadingChar">
    <w:name w:val="Acc Policy Heading Char"/>
    <w:rsid w:val="00A6402B"/>
    <w:rPr>
      <w:rFonts w:ascii="Angsana New" w:eastAsia="MS Mincho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C120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A6402B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A640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6402B"/>
    <w:pPr>
      <w:spacing w:after="0"/>
    </w:pPr>
  </w:style>
  <w:style w:type="paragraph" w:customStyle="1" w:styleId="acctdividends">
    <w:name w:val="acct dividends"/>
    <w:aliases w:val="a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6402B"/>
    <w:pPr>
      <w:spacing w:after="0"/>
    </w:pPr>
  </w:style>
  <w:style w:type="paragraph" w:customStyle="1" w:styleId="acctindent">
    <w:name w:val="acct indent"/>
    <w:aliases w:val="ai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6402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6402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640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6402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640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640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640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640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6402B"/>
    <w:pPr>
      <w:spacing w:after="0"/>
    </w:pPr>
  </w:style>
  <w:style w:type="paragraph" w:customStyle="1" w:styleId="List1a">
    <w:name w:val="List 1a"/>
    <w:aliases w:val="1a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640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A6402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6402B"/>
  </w:style>
  <w:style w:type="paragraph" w:customStyle="1" w:styleId="zreportaddinfo">
    <w:name w:val="zreport addinfo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6402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640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640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6402B"/>
    <w:rPr>
      <w:b/>
      <w:bCs/>
    </w:rPr>
  </w:style>
  <w:style w:type="paragraph" w:customStyle="1" w:styleId="nineptbodytext">
    <w:name w:val="nine pt body text"/>
    <w:aliases w:val="9bt"/>
    <w:basedOn w:val="nineptnormal"/>
    <w:rsid w:val="00A6402B"/>
    <w:pPr>
      <w:spacing w:after="220"/>
    </w:pPr>
  </w:style>
  <w:style w:type="paragraph" w:customStyle="1" w:styleId="nineptnormal">
    <w:name w:val="nine pt normal"/>
    <w:aliases w:val="9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6402B"/>
    <w:pPr>
      <w:jc w:val="center"/>
    </w:pPr>
  </w:style>
  <w:style w:type="paragraph" w:customStyle="1" w:styleId="heading">
    <w:name w:val="heading"/>
    <w:aliases w:val="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640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6402B"/>
  </w:style>
  <w:style w:type="paragraph" w:customStyle="1" w:styleId="nineptheadingcentredbold">
    <w:name w:val="nine pt heading centred bold"/>
    <w:aliases w:val="9hc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640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640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6402B"/>
    <w:rPr>
      <w:b/>
    </w:rPr>
  </w:style>
  <w:style w:type="paragraph" w:customStyle="1" w:styleId="nineptcolumntab1">
    <w:name w:val="nine pt column tab1"/>
    <w:aliases w:val="a91"/>
    <w:basedOn w:val="nineptnormal"/>
    <w:rsid w:val="00A640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640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6402B"/>
    <w:pPr>
      <w:jc w:val="center"/>
    </w:pPr>
  </w:style>
  <w:style w:type="paragraph" w:customStyle="1" w:styleId="Normalheading">
    <w:name w:val="Normal heading"/>
    <w:aliases w:val="n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6402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640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640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640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640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640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640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640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640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640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640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640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640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640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6402B"/>
    <w:pPr>
      <w:spacing w:after="0"/>
    </w:pPr>
  </w:style>
  <w:style w:type="paragraph" w:customStyle="1" w:styleId="smallreturn">
    <w:name w:val="small return"/>
    <w:aliases w:val="sr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6402B"/>
    <w:pPr>
      <w:spacing w:after="0"/>
    </w:pPr>
  </w:style>
  <w:style w:type="paragraph" w:customStyle="1" w:styleId="headingbolditalic">
    <w:name w:val="heading bold italic"/>
    <w:aliases w:val="hbi"/>
    <w:basedOn w:val="heading"/>
    <w:rsid w:val="00A640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640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6402B"/>
    <w:pPr>
      <w:spacing w:after="0"/>
    </w:pPr>
  </w:style>
  <w:style w:type="paragraph" w:customStyle="1" w:styleId="blockbullet">
    <w:name w:val="block bullet"/>
    <w:aliases w:val="bb"/>
    <w:basedOn w:val="block"/>
    <w:rsid w:val="00A640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640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6402B"/>
    <w:pPr>
      <w:spacing w:after="0"/>
    </w:pPr>
  </w:style>
  <w:style w:type="paragraph" w:customStyle="1" w:styleId="eightptnormal">
    <w:name w:val="eight pt normal"/>
    <w:aliases w:val="8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640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640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640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6402B"/>
    <w:rPr>
      <w:b/>
      <w:bCs/>
    </w:rPr>
  </w:style>
  <w:style w:type="paragraph" w:customStyle="1" w:styleId="eightptbodytext">
    <w:name w:val="eight pt body text"/>
    <w:aliases w:val="8bt"/>
    <w:basedOn w:val="eightptnormal"/>
    <w:rsid w:val="00A640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640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640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640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6402B"/>
    <w:pPr>
      <w:spacing w:after="0"/>
    </w:pPr>
  </w:style>
  <w:style w:type="paragraph" w:customStyle="1" w:styleId="eightptblock">
    <w:name w:val="eight pt block"/>
    <w:aliases w:val="8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640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640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640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6402B"/>
    <w:pPr>
      <w:spacing w:after="0"/>
    </w:pPr>
  </w:style>
  <w:style w:type="paragraph" w:customStyle="1" w:styleId="blockindent">
    <w:name w:val="block indent"/>
    <w:aliases w:val="bi"/>
    <w:basedOn w:val="block"/>
    <w:rsid w:val="00A640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6402B"/>
    <w:pPr>
      <w:jc w:val="center"/>
    </w:pPr>
  </w:style>
  <w:style w:type="paragraph" w:customStyle="1" w:styleId="nineptcol">
    <w:name w:val="nine pt %col"/>
    <w:aliases w:val="9%"/>
    <w:basedOn w:val="nineptnormal"/>
    <w:rsid w:val="00A640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640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640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640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A640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640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640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640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640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640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640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640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640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640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640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6402B"/>
    <w:pPr>
      <w:spacing w:after="80"/>
    </w:pPr>
  </w:style>
  <w:style w:type="paragraph" w:customStyle="1" w:styleId="nineptratecol">
    <w:name w:val="nine pt rate col"/>
    <w:aliases w:val="a9r"/>
    <w:basedOn w:val="nineptnormal"/>
    <w:rsid w:val="00A640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640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640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640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640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640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640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640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640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640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640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6402B"/>
    <w:pPr>
      <w:ind w:left="907" w:hanging="340"/>
    </w:pPr>
  </w:style>
  <w:style w:type="paragraph" w:customStyle="1" w:styleId="List3i">
    <w:name w:val="List 3i"/>
    <w:aliases w:val="3i"/>
    <w:basedOn w:val="List2i"/>
    <w:rsid w:val="00A640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640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640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640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640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640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640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6402B"/>
    <w:pPr>
      <w:spacing w:after="80"/>
    </w:pPr>
  </w:style>
  <w:style w:type="paragraph" w:customStyle="1" w:styleId="blockbullet2">
    <w:name w:val="block bullet 2"/>
    <w:aliases w:val="bb2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640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6402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A6402B"/>
    <w:pPr>
      <w:ind w:left="1134"/>
    </w:pPr>
  </w:style>
  <w:style w:type="character" w:customStyle="1" w:styleId="AccPolicyalternativeChar">
    <w:name w:val="Acc Policy alternative Char"/>
    <w:basedOn w:val="AccPolicysubhead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6402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A6402B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link w:val="BodyTextIndent3Char"/>
    <w:rsid w:val="00A6402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792"/>
      <w:jc w:val="center"/>
    </w:pPr>
    <w:rPr>
      <w:rFonts w:ascii="Times New Roman" w:eastAsia="Times New Roman" w:hAnsi="Times New Roman" w:cs="Times New Roman"/>
      <w:b/>
      <w:bCs/>
      <w:color w:val="0000FF"/>
      <w:sz w:val="36"/>
      <w:szCs w:val="36"/>
      <w:lang w:val="th-TH"/>
    </w:rPr>
  </w:style>
  <w:style w:type="paragraph" w:customStyle="1" w:styleId="a6">
    <w:name w:val="รายการย่อหน้า"/>
    <w:basedOn w:val="Normal"/>
    <w:qFormat/>
    <w:rsid w:val="00B339AF"/>
    <w:pPr>
      <w:ind w:left="720"/>
      <w:contextualSpacing/>
    </w:pPr>
    <w:rPr>
      <w:rFonts w:eastAsia="Times New Roman"/>
      <w:szCs w:val="22"/>
    </w:rPr>
  </w:style>
  <w:style w:type="paragraph" w:styleId="PlainText">
    <w:name w:val="Plain Text"/>
    <w:basedOn w:val="Normal"/>
    <w:link w:val="PlainTextChar"/>
    <w:rsid w:val="005610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Wingdings" w:eastAsia="Symbol" w:hAnsi="Wingdings"/>
      <w:sz w:val="20"/>
      <w:szCs w:val="20"/>
      <w:lang w:val="en-AU"/>
    </w:rPr>
  </w:style>
  <w:style w:type="paragraph" w:customStyle="1" w:styleId="Default">
    <w:name w:val="Default"/>
    <w:rsid w:val="00B6507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Hyperlink">
    <w:name w:val="Hyperlink"/>
    <w:uiPriority w:val="99"/>
    <w:rsid w:val="0099299D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1524EF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7539CA"/>
  </w:style>
  <w:style w:type="character" w:customStyle="1" w:styleId="Heading1Char1">
    <w:name w:val="Heading 1 Char1"/>
    <w:link w:val="Heading1"/>
    <w:rsid w:val="00D7756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uiPriority w:val="9"/>
    <w:rsid w:val="00D77567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D77567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D77567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D77567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D77567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D77567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,BT Char1"/>
    <w:link w:val="BodyText"/>
    <w:rsid w:val="00D77567"/>
    <w:rPr>
      <w:rFonts w:ascii="Arial" w:hAnsi="Arial"/>
      <w:sz w:val="18"/>
      <w:szCs w:val="18"/>
    </w:rPr>
  </w:style>
  <w:style w:type="character" w:customStyle="1" w:styleId="HeaderChar1">
    <w:name w:val="Header Char1"/>
    <w:rsid w:val="00D7756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link w:val="Footer"/>
    <w:uiPriority w:val="99"/>
    <w:rsid w:val="00D77567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rsid w:val="00D77567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D77567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D77567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D77567"/>
    <w:rPr>
      <w:rFonts w:ascii="Book Antiqua" w:hAnsi="Book Antiqua"/>
      <w:sz w:val="22"/>
      <w:szCs w:val="22"/>
    </w:rPr>
  </w:style>
  <w:style w:type="character" w:customStyle="1" w:styleId="BodyText3Char1">
    <w:name w:val="Body Text 3 Char1"/>
    <w:link w:val="BodyText3"/>
    <w:rsid w:val="00D77567"/>
    <w:rPr>
      <w:rFonts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D77567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D77567"/>
    <w:rPr>
      <w:rFonts w:ascii="Tahoma" w:hAnsi="Tahoma" w:cs="Tahoma"/>
      <w:sz w:val="16"/>
      <w:szCs w:val="16"/>
    </w:rPr>
  </w:style>
  <w:style w:type="character" w:customStyle="1" w:styleId="SignatureChar1">
    <w:name w:val="Signature Char1"/>
    <w:link w:val="Signature"/>
    <w:rsid w:val="00D77567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D77567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D77567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D77567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D77567"/>
    <w:rPr>
      <w:sz w:val="29"/>
      <w:szCs w:val="29"/>
    </w:rPr>
  </w:style>
  <w:style w:type="character" w:customStyle="1" w:styleId="shorttext">
    <w:name w:val="short_text"/>
    <w:basedOn w:val="DefaultParagraphFont"/>
    <w:rsid w:val="00D77567"/>
  </w:style>
  <w:style w:type="character" w:customStyle="1" w:styleId="PlainTextChar">
    <w:name w:val="Plain Text Char"/>
    <w:link w:val="PlainText"/>
    <w:locked/>
    <w:rsid w:val="00D77567"/>
    <w:rPr>
      <w:rFonts w:ascii="Wingdings" w:eastAsia="Symbol" w:hAnsi="Wingdings"/>
      <w:lang w:val="en-AU"/>
    </w:rPr>
  </w:style>
  <w:style w:type="paragraph" w:styleId="CommentText">
    <w:name w:val="annotation text"/>
    <w:basedOn w:val="Normal"/>
    <w:link w:val="CommentTextChar"/>
    <w:rsid w:val="00D77567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link w:val="CommentText"/>
    <w:rsid w:val="00D77567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7567"/>
    <w:rPr>
      <w:b/>
      <w:bCs/>
    </w:rPr>
  </w:style>
  <w:style w:type="character" w:customStyle="1" w:styleId="CommentSubjectChar">
    <w:name w:val="Comment Subject Char"/>
    <w:link w:val="CommentSubject"/>
    <w:rsid w:val="00D77567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uiPriority w:val="99"/>
    <w:locked/>
    <w:rsid w:val="00D77567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7567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FooterChar">
    <w:name w:val="Footer Char"/>
    <w:uiPriority w:val="99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D77567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7567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7567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D77567"/>
    <w:rPr>
      <w:rFonts w:ascii="Arial" w:hAnsi="Arial" w:cs="Times New Roman"/>
      <w:sz w:val="18"/>
      <w:szCs w:val="18"/>
    </w:rPr>
  </w:style>
  <w:style w:type="character" w:customStyle="1" w:styleId="hps">
    <w:name w:val="hps"/>
    <w:rsid w:val="00D77567"/>
    <w:rPr>
      <w:rFonts w:cs="Times New Roman"/>
    </w:rPr>
  </w:style>
  <w:style w:type="character" w:customStyle="1" w:styleId="gt-icon-text1">
    <w:name w:val="gt-icon-text1"/>
    <w:rsid w:val="00D77567"/>
    <w:rPr>
      <w:rFonts w:cs="Times New Roman"/>
    </w:rPr>
  </w:style>
  <w:style w:type="character" w:customStyle="1" w:styleId="longtext">
    <w:name w:val="long_text"/>
    <w:rsid w:val="00D77567"/>
    <w:rPr>
      <w:rFonts w:cs="Times New Roman"/>
    </w:rPr>
  </w:style>
  <w:style w:type="character" w:styleId="CommentReference">
    <w:name w:val="annotation reference"/>
    <w:rsid w:val="00D77567"/>
    <w:rPr>
      <w:rFonts w:cs="Times New Roman"/>
      <w:sz w:val="16"/>
      <w:szCs w:val="16"/>
    </w:rPr>
  </w:style>
  <w:style w:type="character" w:customStyle="1" w:styleId="CharChar22">
    <w:name w:val="Char Char22"/>
    <w:rsid w:val="00D7756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756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756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77567"/>
  </w:style>
  <w:style w:type="character" w:styleId="Emphasis">
    <w:name w:val="Emphasis"/>
    <w:qFormat/>
    <w:rsid w:val="00D7756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D77567"/>
  </w:style>
  <w:style w:type="paragraph" w:customStyle="1" w:styleId="a7">
    <w:name w:val="การตรวจทานแก้ไข"/>
    <w:hidden/>
    <w:uiPriority w:val="99"/>
    <w:semiHidden/>
    <w:rsid w:val="00D77567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D77567"/>
    <w:rPr>
      <w:color w:val="4D90F0"/>
    </w:rPr>
  </w:style>
  <w:style w:type="character" w:customStyle="1" w:styleId="BodyTextIndent3Char">
    <w:name w:val="Body Text Indent 3 Char"/>
    <w:link w:val="BodyTextIndent3"/>
    <w:rsid w:val="00C524C8"/>
    <w:rPr>
      <w:rFonts w:ascii="Arial" w:hAnsi="Arial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62C2C"/>
    <w:pPr>
      <w:ind w:left="720"/>
      <w:contextualSpacing/>
    </w:pPr>
    <w:rPr>
      <w:szCs w:val="22"/>
    </w:rPr>
  </w:style>
  <w:style w:type="paragraph" w:styleId="Revision">
    <w:name w:val="Revision"/>
    <w:hidden/>
    <w:uiPriority w:val="99"/>
    <w:semiHidden/>
    <w:rsid w:val="002E210B"/>
    <w:rPr>
      <w:rFonts w:ascii="Arial" w:hAnsi="Arial"/>
      <w:sz w:val="18"/>
      <w:szCs w:val="22"/>
    </w:rPr>
  </w:style>
  <w:style w:type="character" w:styleId="FollowedHyperlink">
    <w:name w:val="FollowedHyperlink"/>
    <w:uiPriority w:val="99"/>
    <w:unhideWhenUsed/>
    <w:rsid w:val="002D4841"/>
    <w:rPr>
      <w:color w:val="800080"/>
      <w:u w:val="single"/>
    </w:rPr>
  </w:style>
  <w:style w:type="paragraph" w:styleId="NoSpacing">
    <w:name w:val="No Spacing"/>
    <w:uiPriority w:val="1"/>
    <w:qFormat/>
    <w:rsid w:val="00A343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125484"/>
    <w:rPr>
      <w:rFonts w:eastAsia="Batang"/>
    </w:rPr>
    <w:tblPr/>
  </w:style>
  <w:style w:type="paragraph" w:customStyle="1" w:styleId="Text">
    <w:name w:val="Text"/>
    <w:basedOn w:val="Normal"/>
    <w:rsid w:val="007E76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7E7666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3D26BC"/>
    <w:rPr>
      <w:rFonts w:ascii="Arial" w:hAnsi="Arial"/>
      <w:sz w:val="18"/>
      <w:szCs w:val="22"/>
    </w:rPr>
  </w:style>
  <w:style w:type="character" w:customStyle="1" w:styleId="TitleChar">
    <w:name w:val="Title Char"/>
    <w:basedOn w:val="DefaultParagraphFont"/>
    <w:link w:val="Title"/>
    <w:rsid w:val="0023246C"/>
    <w:rPr>
      <w:rFonts w:eastAsia="Times New Roman" w:cs="Times New Roman"/>
      <w:b/>
      <w:bCs/>
      <w:color w:val="0000FF"/>
      <w:sz w:val="36"/>
      <w:szCs w:val="36"/>
      <w:lang w:val="th-TH"/>
    </w:rPr>
  </w:style>
  <w:style w:type="paragraph" w:customStyle="1" w:styleId="AccountingPolicy">
    <w:name w:val="Accounting Policy"/>
    <w:basedOn w:val="Normal"/>
    <w:link w:val="AccountingPolicyChar1"/>
    <w:rsid w:val="00E5306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53063"/>
    <w:rPr>
      <w:rFonts w:ascii="Univers 45 Light" w:hAnsi="Univers 45 Light" w:cs="Univers 45 Light"/>
      <w:color w:val="000000"/>
      <w:lang w:val="en-GB" w:bidi="ar-SA"/>
    </w:rPr>
  </w:style>
  <w:style w:type="paragraph" w:customStyle="1" w:styleId="KPBody">
    <w:name w:val="KP Body"/>
    <w:basedOn w:val="Normal"/>
    <w:link w:val="KPBodyChar"/>
    <w:qFormat/>
    <w:rsid w:val="00387033"/>
    <w:pPr>
      <w:autoSpaceDE w:val="0"/>
      <w:autoSpaceDN w:val="0"/>
      <w:adjustRightInd w:val="0"/>
      <w:jc w:val="thaiDistribute"/>
    </w:pPr>
    <w:rPr>
      <w:rFonts w:asciiTheme="majorBidi" w:hAnsiTheme="majorBidi" w:cstheme="majorBidi"/>
      <w:sz w:val="30"/>
      <w:szCs w:val="30"/>
    </w:rPr>
  </w:style>
  <w:style w:type="paragraph" w:customStyle="1" w:styleId="KPHead">
    <w:name w:val="KP Head"/>
    <w:basedOn w:val="Normal"/>
    <w:link w:val="KPHeadChar"/>
    <w:qFormat/>
    <w:rsid w:val="003870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jc w:val="both"/>
    </w:pPr>
    <w:rPr>
      <w:rFonts w:asciiTheme="majorBidi" w:hAnsiTheme="majorBidi" w:cstheme="majorBidi"/>
      <w:b/>
      <w:bCs/>
      <w:sz w:val="30"/>
      <w:szCs w:val="30"/>
    </w:rPr>
  </w:style>
  <w:style w:type="character" w:customStyle="1" w:styleId="KPBodyChar">
    <w:name w:val="KP Body Char"/>
    <w:basedOn w:val="DefaultParagraphFont"/>
    <w:link w:val="KPBody"/>
    <w:rsid w:val="00387033"/>
    <w:rPr>
      <w:rFonts w:asciiTheme="majorBidi" w:hAnsiTheme="majorBidi" w:cstheme="majorBidi"/>
      <w:sz w:val="30"/>
      <w:szCs w:val="30"/>
    </w:rPr>
  </w:style>
  <w:style w:type="character" w:customStyle="1" w:styleId="KPHeadChar">
    <w:name w:val="KP Head Char"/>
    <w:basedOn w:val="DefaultParagraphFont"/>
    <w:link w:val="KPHead"/>
    <w:rsid w:val="00387033"/>
    <w:rPr>
      <w:rFonts w:asciiTheme="majorBidi" w:hAnsiTheme="majorBidi" w:cstheme="majorBidi"/>
      <w:b/>
      <w:bCs/>
      <w:sz w:val="30"/>
      <w:szCs w:val="30"/>
    </w:rPr>
  </w:style>
  <w:style w:type="paragraph" w:customStyle="1" w:styleId="Pa38">
    <w:name w:val="Pa38"/>
    <w:basedOn w:val="Normal"/>
    <w:next w:val="Normal"/>
    <w:uiPriority w:val="99"/>
    <w:rsid w:val="007610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ocked/>
    <w:rsid w:val="00127072"/>
    <w:rPr>
      <w:rFonts w:ascii="Times New Roman" w:hAnsi="Times New Roman"/>
      <w:sz w:val="22"/>
      <w:lang w:eastAsia="en-US" w:bidi="ar-SA"/>
    </w:rPr>
  </w:style>
  <w:style w:type="character" w:customStyle="1" w:styleId="ui-provider">
    <w:name w:val="ui-provider"/>
    <w:basedOn w:val="DefaultParagraphFont"/>
    <w:rsid w:val="001868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26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921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35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41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78542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75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5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49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2e5bfb-86b2-466f-a83a-8c3b846cda31">
      <Terms xmlns="http://schemas.microsoft.com/office/infopath/2007/PartnerControls"/>
    </lcf76f155ced4ddcb4097134ff3c332f>
    <TaxCatchAll xmlns="8759de6d-7ec6-45c3-84ed-0a41640e64a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B5FF4A370510B4EB36BD02E4FD54CCD" ma:contentTypeVersion="15" ma:contentTypeDescription="สร้างเอกสารใหม่" ma:contentTypeScope="" ma:versionID="72ee12ea129b0d210dd2cf3d37829f9a">
  <xsd:schema xmlns:xsd="http://www.w3.org/2001/XMLSchema" xmlns:xs="http://www.w3.org/2001/XMLSchema" xmlns:p="http://schemas.microsoft.com/office/2006/metadata/properties" xmlns:ns2="8759de6d-7ec6-45c3-84ed-0a41640e64ab" xmlns:ns3="532e5bfb-86b2-466f-a83a-8c3b846cda31" targetNamespace="http://schemas.microsoft.com/office/2006/metadata/properties" ma:root="true" ma:fieldsID="607d2ca63f7cc47d09f87bd58032ed45" ns2:_="" ns3:_="">
    <xsd:import namespace="8759de6d-7ec6-45c3-84ed-0a41640e64ab"/>
    <xsd:import namespace="532e5bfb-86b2-466f-a83a-8c3b846cda3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59de6d-7ec6-45c3-84ed-0a41640e64a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585eac-afe5-4090-83b4-bc1d602f0aac}" ma:internalName="TaxCatchAll" ma:showField="CatchAllData" ma:web="8759de6d-7ec6-45c3-84ed-0a41640e64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2e5bfb-86b2-466f-a83a-8c3b846cda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0C1963-9DDE-42D7-8741-F058A0528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BA178-7231-47D0-9BAC-83AC80CA90C7}">
  <ds:schemaRefs>
    <ds:schemaRef ds:uri="http://schemas.microsoft.com/office/2006/metadata/properties"/>
    <ds:schemaRef ds:uri="http://schemas.microsoft.com/office/infopath/2007/PartnerControls"/>
    <ds:schemaRef ds:uri="532e5bfb-86b2-466f-a83a-8c3b846cda31"/>
    <ds:schemaRef ds:uri="8759de6d-7ec6-45c3-84ed-0a41640e64ab"/>
  </ds:schemaRefs>
</ds:datastoreItem>
</file>

<file path=customXml/itemProps3.xml><?xml version="1.0" encoding="utf-8"?>
<ds:datastoreItem xmlns:ds="http://schemas.openxmlformats.org/officeDocument/2006/customXml" ds:itemID="{4C2F4F95-5322-4DCC-897D-CFE5505F66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57732D-7520-45B7-B35D-1EE71114B3C7}"/>
</file>

<file path=docMetadata/LabelInfo.xml><?xml version="1.0" encoding="utf-8"?>
<clbl:labelList xmlns:clbl="http://schemas.microsoft.com/office/2020/mipLabelMetadata">
  <clbl:label id="{c799a265-e452-471a-9f71-28c814d4acbc}" enabled="1" method="Standard" siteId="{45202dee-4088-4e8c-8ebd-c01f56740e8f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1470</TotalTime>
  <Pages>4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APICHAD THAIKUA</cp:lastModifiedBy>
  <cp:revision>80</cp:revision>
  <cp:lastPrinted>2026-03-31T09:26:00Z</cp:lastPrinted>
  <dcterms:created xsi:type="dcterms:W3CDTF">2026-03-15T14:04:00Z</dcterms:created>
  <dcterms:modified xsi:type="dcterms:W3CDTF">2026-04-29T02:20:00Z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0x0101000B5FF4A370510B4EB36BD02E4FD54CCD</vt:lpwstr>
  </property>
  <property fmtid="{D5CDD505-2E9C-101B-9397-08002B2CF9AE}" pid="3" name="MediaServiceImageTags">
    <vt:lpwstr/>
  </property>
</Properties>
</file>