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2E8EE" w14:textId="1DD93EB5" w:rsidR="00975D50" w:rsidRPr="00811D0A" w:rsidRDefault="0065509B" w:rsidP="002833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811D0A">
        <w:rPr>
          <w:rFonts w:asciiTheme="majorBidi" w:hAnsiTheme="majorBidi" w:cstheme="majorBidi"/>
          <w:sz w:val="52"/>
          <w:szCs w:val="52"/>
          <w:cs/>
        </w:rPr>
        <w:t xml:space="preserve">บริษัทหลักทรัพย์ อินโนเวสท์ เอกซ์ จำกัด </w:t>
      </w:r>
    </w:p>
    <w:p w14:paraId="09BEE302" w14:textId="77777777" w:rsidR="001B61F6" w:rsidRPr="00811D0A" w:rsidRDefault="001B61F6" w:rsidP="003368D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50C9460" w14:textId="58174096" w:rsidR="00A52437" w:rsidRPr="00811D0A" w:rsidRDefault="00A52437" w:rsidP="00A5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811D0A">
        <w:rPr>
          <w:rFonts w:asciiTheme="majorBidi" w:hAnsiTheme="majorBidi" w:cstheme="majorBidi"/>
          <w:sz w:val="32"/>
          <w:szCs w:val="32"/>
          <w:cs/>
        </w:rPr>
        <w:t>งบการเงิน</w:t>
      </w:r>
      <w:bookmarkStart w:id="0" w:name="_Hlk16610575"/>
      <w:r w:rsidRPr="00811D0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811EB6" w:rsidRPr="00811D0A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11D0A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811D0A">
        <w:rPr>
          <w:rFonts w:asciiTheme="majorBidi" w:hAnsiTheme="majorBidi" w:cstheme="majorBidi"/>
          <w:sz w:val="32"/>
          <w:szCs w:val="32"/>
        </w:rPr>
        <w:t>3</w:t>
      </w:r>
      <w:r w:rsidR="00811EB6" w:rsidRPr="00811D0A">
        <w:rPr>
          <w:rFonts w:asciiTheme="majorBidi" w:hAnsiTheme="majorBidi" w:cstheme="majorBidi" w:hint="cs"/>
          <w:sz w:val="32"/>
          <w:szCs w:val="32"/>
          <w:cs/>
        </w:rPr>
        <w:t>1</w:t>
      </w:r>
      <w:r w:rsidRPr="00811D0A">
        <w:rPr>
          <w:rFonts w:asciiTheme="majorBidi" w:hAnsiTheme="majorBidi" w:cstheme="majorBidi"/>
          <w:sz w:val="32"/>
          <w:szCs w:val="32"/>
        </w:rPr>
        <w:t xml:space="preserve"> </w:t>
      </w:r>
      <w:r w:rsidR="00811EB6" w:rsidRPr="00811D0A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11D0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63657" w:rsidRPr="00811D0A">
        <w:rPr>
          <w:rFonts w:asciiTheme="majorBidi" w:hAnsiTheme="majorBidi" w:cstheme="majorBidi"/>
          <w:sz w:val="32"/>
          <w:szCs w:val="32"/>
        </w:rPr>
        <w:t>2568</w:t>
      </w:r>
    </w:p>
    <w:bookmarkEnd w:id="0"/>
    <w:p w14:paraId="4FFD110E" w14:textId="77777777" w:rsidR="00D6427E" w:rsidRPr="00811D0A" w:rsidRDefault="00D6427E" w:rsidP="00D6427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811D0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61C5CF8" w14:textId="1E9411E2" w:rsidR="00D72C32" w:rsidRPr="008B6DE6" w:rsidRDefault="00D6427E" w:rsidP="008B6DE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  <w:sectPr w:rsidR="00D72C32" w:rsidRPr="008B6DE6" w:rsidSect="00F873D3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39" w:code="9"/>
          <w:pgMar w:top="691" w:right="1152" w:bottom="720" w:left="1152" w:header="720" w:footer="720" w:gutter="0"/>
          <w:pgNumType w:start="1"/>
          <w:cols w:space="720"/>
          <w:titlePg/>
          <w:docGrid w:linePitch="245"/>
        </w:sectPr>
      </w:pPr>
      <w:r w:rsidRPr="00811D0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59274D04" w14:textId="77777777" w:rsidR="001502AB" w:rsidRPr="00811D0A" w:rsidRDefault="001502AB" w:rsidP="001502AB">
      <w:pPr>
        <w:pStyle w:val="IndexHeading1"/>
        <w:spacing w:after="0" w:line="390" w:lineRule="exact"/>
        <w:ind w:left="1440" w:hanging="1404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bookmarkStart w:id="1" w:name="_Hlk44892907"/>
      <w:r w:rsidRPr="00811D0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Pr="00811D0A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811D0A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53C271C3" w14:textId="77777777" w:rsidR="001502AB" w:rsidRPr="00811D0A" w:rsidRDefault="001502AB" w:rsidP="00387033">
      <w:pPr>
        <w:pStyle w:val="KPHead"/>
        <w:rPr>
          <w:cs/>
        </w:rPr>
      </w:pPr>
    </w:p>
    <w:p w14:paraId="698139B2" w14:textId="77777777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</w:rPr>
      </w:pPr>
      <w:bookmarkStart w:id="2" w:name="_Hlk72830346"/>
      <w:bookmarkEnd w:id="1"/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1D8F5069" w14:textId="21FA511A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</w:t>
      </w:r>
      <w:r w:rsidR="004119CF" w:rsidRPr="00811D0A">
        <w:rPr>
          <w:rFonts w:asciiTheme="majorBidi" w:hAnsiTheme="majorBidi" w:cstheme="majorBidi"/>
          <w:sz w:val="30"/>
          <w:szCs w:val="30"/>
          <w:cs/>
          <w:lang w:bidi="th-TH"/>
        </w:rPr>
        <w:t>งบการเงิน</w:t>
      </w:r>
    </w:p>
    <w:p w14:paraId="6334E9A7" w14:textId="076D56E3" w:rsidR="00A84EAC" w:rsidRPr="00811D0A" w:rsidRDefault="00437F66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7FF495B0" w14:textId="77777777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3" w:name="_Hlk128051417"/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การบริหารความเสี่ยง</w:t>
      </w:r>
    </w:p>
    <w:bookmarkEnd w:id="3"/>
    <w:p w14:paraId="04C9B27B" w14:textId="77777777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48D0D2AE" w14:textId="77777777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ลูกหนี้สำนักหักบัญชีและบริษัทหลักทรัพย์</w:t>
      </w:r>
    </w:p>
    <w:p w14:paraId="0E2F2752" w14:textId="5583E7EE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ลูกหนี้ธุรกิจหลักทรัพย์</w:t>
      </w:r>
    </w:p>
    <w:p w14:paraId="40656F13" w14:textId="423D1DB5" w:rsidR="007F2716" w:rsidRPr="00811D0A" w:rsidRDefault="007F2716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42041A8E" w14:textId="0652847E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สินทรัพย์และหนี้สินอนุพันธ์</w:t>
      </w:r>
    </w:p>
    <w:p w14:paraId="327B820B" w14:textId="3650C279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</w:t>
      </w:r>
      <w:r w:rsidR="001B441E" w:rsidRPr="00811D0A">
        <w:rPr>
          <w:rFonts w:asciiTheme="majorBidi" w:hAnsiTheme="majorBidi" w:cstheme="majorBidi" w:hint="cs"/>
          <w:sz w:val="30"/>
          <w:szCs w:val="30"/>
          <w:cs/>
          <w:lang w:bidi="th-TH"/>
        </w:rPr>
        <w:t>ที่ไม่ได้วางเป็นประกัน</w:t>
      </w:r>
    </w:p>
    <w:p w14:paraId="6435CFD2" w14:textId="6C37BA9B" w:rsidR="00A84EAC" w:rsidRPr="00811D0A" w:rsidRDefault="00B6017D" w:rsidP="005C6725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 w:hint="cs"/>
          <w:sz w:val="30"/>
          <w:szCs w:val="30"/>
          <w:cs/>
          <w:lang w:bidi="th-TH"/>
        </w:rPr>
        <w:t>การโอนสินทรัพย์ทางการเงิน</w:t>
      </w:r>
    </w:p>
    <w:p w14:paraId="5D5AD7F6" w14:textId="5B6E6431" w:rsidR="00F450A2" w:rsidRPr="00811D0A" w:rsidRDefault="00F450A2" w:rsidP="00F450A2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 w:hint="cs"/>
          <w:sz w:val="30"/>
          <w:szCs w:val="30"/>
          <w:cs/>
          <w:lang w:bidi="th-TH"/>
        </w:rPr>
        <w:t>สินทรัพย์ดิจิทัล</w:t>
      </w:r>
    </w:p>
    <w:p w14:paraId="1E70DAB3" w14:textId="60575738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 w:hint="cs"/>
          <w:sz w:val="30"/>
          <w:szCs w:val="30"/>
          <w:cs/>
          <w:lang w:bidi="th-TH"/>
        </w:rPr>
        <w:t>ส่วนปรับปรุงอาคารเช่าและ</w:t>
      </w: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อุปกรณ์</w:t>
      </w:r>
    </w:p>
    <w:p w14:paraId="11B9E10E" w14:textId="5ED06BA7" w:rsidR="0031619E" w:rsidRPr="00811D0A" w:rsidRDefault="0031619E" w:rsidP="0031619E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6A82B9ED" w14:textId="77777777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4" w:name="_Hlk128051429"/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bookmarkEnd w:id="4"/>
    <w:p w14:paraId="34239C14" w14:textId="737765CE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สินทรัพย์อื่น</w:t>
      </w:r>
    </w:p>
    <w:p w14:paraId="46897271" w14:textId="519AE645" w:rsidR="00B56315" w:rsidRPr="00811D0A" w:rsidRDefault="00B56315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เงินกู้ยืมจากสถาบันการเงิน</w:t>
      </w:r>
    </w:p>
    <w:p w14:paraId="67DC91F8" w14:textId="77777777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เจ้าหนี้สำนักหักบัญชีและบริษัทหลักทรัพย์</w:t>
      </w:r>
    </w:p>
    <w:p w14:paraId="13D8D307" w14:textId="197452A0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เจ้าหนี้ธุรกิจหลักทรัพย์</w:t>
      </w:r>
    </w:p>
    <w:p w14:paraId="1E927176" w14:textId="6613C3C4" w:rsidR="0099017F" w:rsidRPr="00811D0A" w:rsidRDefault="0099017F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 w:hint="cs"/>
          <w:sz w:val="30"/>
          <w:szCs w:val="30"/>
          <w:cs/>
          <w:lang w:bidi="th-TH"/>
        </w:rPr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120F1FC8" w14:textId="77777777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ตราสารหนี้ที่ออก</w:t>
      </w:r>
    </w:p>
    <w:p w14:paraId="6942F487" w14:textId="77777777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</w:t>
      </w:r>
    </w:p>
    <w:p w14:paraId="48ABC214" w14:textId="086CE6F1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หนี้สินอื่น</w:t>
      </w:r>
    </w:p>
    <w:p w14:paraId="54E4665E" w14:textId="1CCB68E8" w:rsidR="00745D4A" w:rsidRPr="00811D0A" w:rsidRDefault="00745D4A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 w:hint="cs"/>
          <w:sz w:val="30"/>
          <w:szCs w:val="30"/>
          <w:cs/>
          <w:lang w:bidi="th-TH"/>
        </w:rPr>
        <w:t>การหักกลบสินทรัพย์ทางการเงินและหนี้สินทางการเงิน</w:t>
      </w:r>
    </w:p>
    <w:p w14:paraId="67098E5D" w14:textId="43AD3A86" w:rsidR="00A84EAC" w:rsidRPr="00811D0A" w:rsidRDefault="00A84EAC" w:rsidP="006E5705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651FD1" w:rsidRPr="00811D0A">
        <w:rPr>
          <w:rFonts w:asciiTheme="majorBidi" w:hAnsiTheme="majorBidi" w:hint="cs"/>
          <w:sz w:val="30"/>
          <w:szCs w:val="30"/>
          <w:cs/>
          <w:lang w:bidi="th-TH"/>
        </w:rPr>
        <w:t>ตามกฎหมาย</w:t>
      </w:r>
    </w:p>
    <w:p w14:paraId="74A77760" w14:textId="77777777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รายได้ค่านายหน้า</w:t>
      </w:r>
    </w:p>
    <w:p w14:paraId="579B9430" w14:textId="77777777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รายได้ค่าธรรมเนียมและบริการ</w:t>
      </w:r>
    </w:p>
    <w:p w14:paraId="0690C816" w14:textId="77777777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 w:hint="cs"/>
          <w:sz w:val="30"/>
          <w:szCs w:val="30"/>
          <w:cs/>
          <w:lang w:bidi="th-TH"/>
        </w:rPr>
        <w:t>รายได้ดอกเบี้ย</w:t>
      </w:r>
    </w:p>
    <w:p w14:paraId="7B58B4E0" w14:textId="77777777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3E9D113D" w14:textId="699BA18E" w:rsidR="00251DFA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รายได้อื่น</w:t>
      </w:r>
    </w:p>
    <w:p w14:paraId="6F966183" w14:textId="77777777" w:rsidR="00251DFA" w:rsidRPr="00811D0A" w:rsidRDefault="00251D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br w:type="page"/>
      </w:r>
    </w:p>
    <w:p w14:paraId="4A67B7D4" w14:textId="5FC04EA8" w:rsidR="00251DFA" w:rsidRPr="00811D0A" w:rsidRDefault="00251DFA" w:rsidP="00251DFA">
      <w:pPr>
        <w:pStyle w:val="KPHead"/>
      </w:pPr>
      <w:r w:rsidRPr="00811D0A">
        <w:rPr>
          <w:cs/>
        </w:rPr>
        <w:lastRenderedPageBreak/>
        <w:t>หมายเหตุ</w:t>
      </w:r>
      <w:r w:rsidRPr="00811D0A">
        <w:tab/>
      </w:r>
      <w:r w:rsidRPr="00811D0A">
        <w:rPr>
          <w:cs/>
        </w:rPr>
        <w:t>สารบัญ</w:t>
      </w:r>
    </w:p>
    <w:p w14:paraId="4FE2C02F" w14:textId="77777777" w:rsidR="00251DFA" w:rsidRPr="00811D0A" w:rsidRDefault="00251DFA" w:rsidP="00251DFA">
      <w:pPr>
        <w:pStyle w:val="KPHead"/>
      </w:pPr>
    </w:p>
    <w:p w14:paraId="67F3920E" w14:textId="73643F0B" w:rsidR="00CE67A8" w:rsidRPr="00811D0A" w:rsidRDefault="00A84EAC" w:rsidP="00F220D7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697E96DB" w14:textId="4375275E" w:rsidR="00A84EAC" w:rsidRPr="00811D0A" w:rsidRDefault="00A84EAC" w:rsidP="00A84EA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ค่าใช้จ่ายอื่น</w:t>
      </w:r>
    </w:p>
    <w:p w14:paraId="6D62AB37" w14:textId="3D8BED4A" w:rsidR="00B56315" w:rsidRPr="00811D0A" w:rsidRDefault="00B56315" w:rsidP="007F2716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2B5FCEC1" w14:textId="71EB5D2E" w:rsidR="007F2716" w:rsidRPr="00811D0A" w:rsidRDefault="007F2716" w:rsidP="007F2716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กำไรต่อหุ้นขั้นพื้นฐาน</w:t>
      </w:r>
    </w:p>
    <w:p w14:paraId="7837CACF" w14:textId="2AF0B8C6" w:rsidR="00CB30AF" w:rsidRPr="00811D0A" w:rsidRDefault="00CB30AF" w:rsidP="007F2716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0F7CD3C9" w14:textId="77777777" w:rsidR="009540CE" w:rsidRPr="00811D0A" w:rsidRDefault="6996A85D" w:rsidP="007F2716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647E6076" w14:textId="77777777" w:rsidR="009540CE" w:rsidRPr="00811D0A" w:rsidRDefault="6996A85D" w:rsidP="007F2716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CF494CB" w14:textId="77777777" w:rsidR="009540CE" w:rsidRPr="00811D0A" w:rsidRDefault="6996A85D" w:rsidP="007F2716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07A9BC44" w14:textId="7E2CAC58" w:rsidR="0076657A" w:rsidRPr="00811D0A" w:rsidRDefault="3AB1288F" w:rsidP="00C4415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sz w:val="30"/>
          <w:szCs w:val="30"/>
          <w:cs/>
          <w:lang w:bidi="th-TH"/>
        </w:rPr>
        <w:t>การวัดมูลค่ายุติธรรม</w:t>
      </w:r>
    </w:p>
    <w:p w14:paraId="5C22396A" w14:textId="14FC61CA" w:rsidR="00550E01" w:rsidRPr="005D1874" w:rsidRDefault="00550E01" w:rsidP="00C4415C">
      <w:pPr>
        <w:pStyle w:val="index"/>
        <w:numPr>
          <w:ilvl w:val="0"/>
          <w:numId w:val="2"/>
        </w:numPr>
        <w:tabs>
          <w:tab w:val="clear" w:pos="970"/>
          <w:tab w:val="num" w:pos="1458"/>
          <w:tab w:val="num" w:pos="8620"/>
        </w:tabs>
        <w:spacing w:after="0" w:line="390" w:lineRule="exact"/>
        <w:ind w:left="1454" w:hanging="1411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5D1874"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3946712" w14:textId="77777777" w:rsidR="00E51BA7" w:rsidRPr="00811D0A" w:rsidRDefault="00E51BA7" w:rsidP="00E51BA7">
      <w:pPr>
        <w:pStyle w:val="index"/>
        <w:tabs>
          <w:tab w:val="clear" w:pos="1134"/>
          <w:tab w:val="num" w:pos="8620"/>
        </w:tabs>
        <w:spacing w:after="0" w:line="390" w:lineRule="exact"/>
        <w:ind w:left="1454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bookmarkEnd w:id="2"/>
    <w:p w14:paraId="2A98F6B7" w14:textId="77777777" w:rsidR="001502AB" w:rsidRPr="00811D0A" w:rsidRDefault="001502AB" w:rsidP="00676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F9363" w14:textId="1B060660" w:rsidR="00975D50" w:rsidRPr="00811D0A" w:rsidRDefault="00CC5022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br w:type="page"/>
      </w:r>
      <w:r w:rsidR="00975D50" w:rsidRPr="00811D0A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</w:t>
      </w:r>
      <w:r w:rsidR="0073476B" w:rsidRPr="00811D0A">
        <w:rPr>
          <w:rFonts w:asciiTheme="majorBidi" w:hAnsiTheme="majorBidi" w:cstheme="majorBidi"/>
          <w:sz w:val="30"/>
          <w:szCs w:val="30"/>
          <w:cs/>
        </w:rPr>
        <w:t>การเงินเป็นส่วนหนึ่งของ</w:t>
      </w:r>
      <w:r w:rsidR="004119CF" w:rsidRPr="00811D0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75D50" w:rsidRPr="00811D0A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23F5FBFB" w14:textId="77777777" w:rsidR="00975D50" w:rsidRPr="00811D0A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1B8FCFA0" w14:textId="1FACAA23" w:rsidR="008F248C" w:rsidRPr="00811D0A" w:rsidRDefault="004119CF" w:rsidP="008F2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F248C" w:rsidRPr="00811D0A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นี้ได้รับอนุมัติให้ออกงบการเงินจากคณะกรรมการเมื่อวันที่</w:t>
      </w:r>
      <w:r w:rsidR="009762AD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0BA1" w:rsidRPr="00811D0A">
        <w:rPr>
          <w:rFonts w:asciiTheme="majorBidi" w:hAnsiTheme="majorBidi" w:cstheme="majorBidi"/>
          <w:sz w:val="30"/>
          <w:szCs w:val="30"/>
        </w:rPr>
        <w:t>20</w:t>
      </w:r>
      <w:r w:rsidR="00A104A3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517F11" w:rsidRPr="00811D0A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8F248C" w:rsidRPr="00811D0A">
        <w:rPr>
          <w:rFonts w:ascii="Angsana New" w:hAnsi="Angsana New"/>
          <w:sz w:val="30"/>
          <w:szCs w:val="30"/>
        </w:rPr>
        <w:t xml:space="preserve"> 25</w:t>
      </w:r>
      <w:r w:rsidR="008F248C" w:rsidRPr="00811D0A">
        <w:rPr>
          <w:rFonts w:ascii="Angsana New" w:hAnsi="Angsana New" w:hint="cs"/>
          <w:sz w:val="30"/>
          <w:szCs w:val="30"/>
        </w:rPr>
        <w:t>6</w:t>
      </w:r>
      <w:r w:rsidR="00A97B6C" w:rsidRPr="00811D0A">
        <w:rPr>
          <w:rFonts w:ascii="Angsana New" w:hAnsi="Angsana New"/>
          <w:sz w:val="30"/>
          <w:szCs w:val="30"/>
        </w:rPr>
        <w:t>9</w:t>
      </w:r>
    </w:p>
    <w:p w14:paraId="141C75C3" w14:textId="77777777" w:rsidR="00975D50" w:rsidRPr="00811D0A" w:rsidRDefault="00975D5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DE7509" w14:textId="3B4A2472" w:rsidR="00162C2C" w:rsidRPr="00811D0A" w:rsidRDefault="00162C2C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4B3CA0C7" w14:textId="77777777" w:rsidR="00162C2C" w:rsidRPr="00811D0A" w:rsidRDefault="00162C2C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0C935" w14:textId="16BC79B4" w:rsidR="00162C2C" w:rsidRPr="00811D0A" w:rsidRDefault="0065509B" w:rsidP="004165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 xml:space="preserve">บริษัทหลักทรัพย์ อินโนเวสท์ เอกซ์ จำกัด </w:t>
      </w:r>
      <w:r w:rsidR="00162C2C" w:rsidRPr="00811D0A">
        <w:rPr>
          <w:rFonts w:asciiTheme="majorBidi" w:hAnsiTheme="majorBidi" w:cstheme="majorBidi"/>
          <w:sz w:val="30"/>
          <w:szCs w:val="30"/>
        </w:rPr>
        <w:t xml:space="preserve"> “</w:t>
      </w:r>
      <w:r w:rsidR="00162C2C" w:rsidRPr="00811D0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162C2C" w:rsidRPr="00811D0A">
        <w:rPr>
          <w:rFonts w:asciiTheme="majorBidi" w:hAnsiTheme="majorBidi" w:cstheme="majorBidi"/>
          <w:sz w:val="30"/>
          <w:szCs w:val="30"/>
        </w:rPr>
        <w:t>”</w:t>
      </w:r>
      <w:r w:rsidR="00162C2C" w:rsidRPr="00811D0A">
        <w:rPr>
          <w:rFonts w:asciiTheme="majorBidi" w:hAnsiTheme="majorBidi" w:cstheme="majorBidi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1F0E13" w:rsidRPr="00811D0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F0E13" w:rsidRPr="00811D0A">
        <w:rPr>
          <w:rFonts w:asciiTheme="majorBidi" w:hAnsiTheme="majorBidi" w:cstheme="majorBidi"/>
          <w:sz w:val="30"/>
          <w:szCs w:val="30"/>
          <w:cs/>
        </w:rPr>
        <w:t>จดทะเบียน</w:t>
      </w:r>
      <w:r w:rsidR="009E44EC" w:rsidRPr="00811D0A">
        <w:rPr>
          <w:rFonts w:asciiTheme="majorBidi" w:hAnsiTheme="majorBidi" w:cstheme="majorBidi"/>
          <w:sz w:val="30"/>
          <w:szCs w:val="30"/>
        </w:rPr>
        <w:br/>
      </w:r>
      <w:r w:rsidR="001F0E13" w:rsidRPr="00811D0A">
        <w:rPr>
          <w:rFonts w:asciiTheme="majorBidi" w:hAnsiTheme="majorBidi" w:cstheme="majorBidi"/>
          <w:sz w:val="30"/>
          <w:szCs w:val="30"/>
          <w:cs/>
        </w:rPr>
        <w:t xml:space="preserve">ตามประมวลกฎหมายแพ่งและพาณิชย์เมื่อวันที่ </w:t>
      </w:r>
      <w:r w:rsidR="001F0E13" w:rsidRPr="00811D0A">
        <w:rPr>
          <w:rFonts w:asciiTheme="majorBidi" w:hAnsiTheme="majorBidi" w:cstheme="majorBidi"/>
          <w:sz w:val="30"/>
          <w:szCs w:val="30"/>
        </w:rPr>
        <w:t>27</w:t>
      </w:r>
      <w:r w:rsidR="001F0E13" w:rsidRPr="00811D0A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1F0E13" w:rsidRPr="00811D0A">
        <w:rPr>
          <w:rFonts w:asciiTheme="majorBidi" w:hAnsiTheme="majorBidi" w:cstheme="majorBidi"/>
          <w:sz w:val="30"/>
          <w:szCs w:val="30"/>
        </w:rPr>
        <w:t>2538</w:t>
      </w:r>
      <w:r w:rsidR="001F0E13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17BF3" w:rsidRPr="00811D0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162C2C" w:rsidRPr="00811D0A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="00537EAD" w:rsidRPr="00811D0A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="00162C2C" w:rsidRPr="00811D0A">
        <w:rPr>
          <w:rFonts w:asciiTheme="majorBidi" w:hAnsiTheme="majorBidi" w:cstheme="majorBidi"/>
          <w:sz w:val="30"/>
          <w:szCs w:val="30"/>
          <w:cs/>
        </w:rPr>
        <w:t>ตั้งอยู่เลขที่</w:t>
      </w:r>
      <w:r w:rsidR="00162C2C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147564" w:rsidRPr="00811D0A">
        <w:rPr>
          <w:rFonts w:asciiTheme="majorBidi" w:hAnsiTheme="majorBidi" w:cstheme="majorBidi"/>
          <w:sz w:val="30"/>
          <w:szCs w:val="30"/>
        </w:rPr>
        <w:t xml:space="preserve">18 </w:t>
      </w:r>
      <w:r w:rsidR="00147564" w:rsidRPr="00811D0A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="00147564" w:rsidRPr="00811D0A">
        <w:rPr>
          <w:rFonts w:asciiTheme="majorBidi" w:hAnsiTheme="majorBidi" w:cstheme="majorBidi"/>
          <w:sz w:val="30"/>
          <w:szCs w:val="30"/>
        </w:rPr>
        <w:t xml:space="preserve"> 1 </w:t>
      </w:r>
      <w:r w:rsidR="00147564" w:rsidRPr="00811D0A">
        <w:rPr>
          <w:rFonts w:asciiTheme="majorBidi" w:hAnsiTheme="majorBidi" w:cstheme="majorBidi" w:hint="cs"/>
          <w:sz w:val="30"/>
          <w:szCs w:val="30"/>
          <w:cs/>
        </w:rPr>
        <w:t xml:space="preserve">ชั้น </w:t>
      </w:r>
      <w:r w:rsidR="00147564" w:rsidRPr="00811D0A">
        <w:rPr>
          <w:rFonts w:asciiTheme="majorBidi" w:hAnsiTheme="majorBidi" w:cstheme="majorBidi"/>
          <w:sz w:val="30"/>
          <w:szCs w:val="30"/>
        </w:rPr>
        <w:t xml:space="preserve">2 </w:t>
      </w:r>
      <w:r w:rsidR="00147564" w:rsidRPr="00811D0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5D2BAB" w:rsidRPr="00811D0A">
        <w:rPr>
          <w:rFonts w:asciiTheme="majorBidi" w:hAnsiTheme="majorBidi" w:cstheme="majorBidi"/>
          <w:sz w:val="30"/>
          <w:szCs w:val="30"/>
        </w:rPr>
        <w:t>4</w:t>
      </w:r>
      <w:r w:rsidR="00147564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147564" w:rsidRPr="00811D0A">
        <w:rPr>
          <w:rFonts w:asciiTheme="majorBidi" w:hAnsiTheme="majorBidi" w:cstheme="majorBidi" w:hint="cs"/>
          <w:sz w:val="30"/>
          <w:szCs w:val="30"/>
          <w:cs/>
        </w:rPr>
        <w:t xml:space="preserve">ไทยพาณิชย์ ปาร์ค พลาซ่า </w:t>
      </w:r>
      <w:r w:rsidR="00162C2C" w:rsidRPr="00811D0A">
        <w:rPr>
          <w:rFonts w:asciiTheme="majorBidi" w:hAnsiTheme="majorBidi" w:cstheme="majorBidi"/>
          <w:sz w:val="30"/>
          <w:szCs w:val="30"/>
          <w:cs/>
        </w:rPr>
        <w:t xml:space="preserve">ถนนรัชดาภิเษก </w:t>
      </w:r>
      <w:r w:rsidR="00147564" w:rsidRPr="00811D0A">
        <w:rPr>
          <w:rFonts w:asciiTheme="majorBidi" w:hAnsiTheme="majorBidi" w:cstheme="majorBidi" w:hint="cs"/>
          <w:sz w:val="30"/>
          <w:szCs w:val="30"/>
          <w:cs/>
        </w:rPr>
        <w:t>แขวงจตุจักร</w:t>
      </w:r>
      <w:r w:rsidR="004165FA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2C2C" w:rsidRPr="00811D0A">
        <w:rPr>
          <w:rFonts w:asciiTheme="majorBidi" w:hAnsiTheme="majorBidi" w:cstheme="majorBidi"/>
          <w:sz w:val="30"/>
          <w:szCs w:val="30"/>
          <w:cs/>
        </w:rPr>
        <w:t>เขตจตุจักร กรุงเทพมหานคร</w:t>
      </w:r>
      <w:r w:rsidR="00162C2C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1F0E13" w:rsidRPr="00811D0A">
        <w:rPr>
          <w:rFonts w:asciiTheme="majorBidi" w:hAnsiTheme="majorBidi" w:cstheme="majorBidi"/>
          <w:sz w:val="30"/>
          <w:szCs w:val="30"/>
        </w:rPr>
        <w:t>10900</w:t>
      </w:r>
      <w:r w:rsidR="00162C2C" w:rsidRPr="00811D0A">
        <w:rPr>
          <w:rFonts w:asciiTheme="majorBidi" w:hAnsiTheme="majorBidi" w:cstheme="majorBidi"/>
          <w:sz w:val="30"/>
          <w:szCs w:val="30"/>
        </w:rPr>
        <w:t xml:space="preserve"> </w:t>
      </w:r>
    </w:p>
    <w:p w14:paraId="7CC47039" w14:textId="35FA3346" w:rsidR="006636F0" w:rsidRPr="00811D0A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ABE28B" w14:textId="535D07F6" w:rsidR="0065509B" w:rsidRPr="00811D0A" w:rsidRDefault="006636F0" w:rsidP="006550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139F7" w:rsidRPr="00811D0A">
        <w:rPr>
          <w:rFonts w:asciiTheme="majorBidi" w:hAnsiTheme="majorBidi" w:cstheme="majorBidi" w:hint="cs"/>
          <w:sz w:val="30"/>
          <w:szCs w:val="30"/>
          <w:cs/>
        </w:rPr>
        <w:t>ใหญ่</w:t>
      </w:r>
      <w:r w:rsidR="008F741C" w:rsidRPr="00811D0A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="00F37EC3" w:rsidRPr="00811D0A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6C2232" w:rsidRPr="00811D0A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232410" w:rsidRPr="00811D0A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1E2BA3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6C2232" w:rsidRPr="00811D0A">
        <w:rPr>
          <w:rFonts w:asciiTheme="majorBidi" w:hAnsiTheme="majorBidi" w:cstheme="majorBidi" w:hint="cs"/>
          <w:sz w:val="30"/>
          <w:szCs w:val="30"/>
          <w:cs/>
        </w:rPr>
        <w:t xml:space="preserve">ได้แก่ </w:t>
      </w:r>
      <w:r w:rsidR="00D57EBC" w:rsidRPr="00811D0A">
        <w:rPr>
          <w:rFonts w:asciiTheme="majorBidi" w:hAnsiTheme="majorBidi" w:hint="cs"/>
          <w:sz w:val="30"/>
          <w:szCs w:val="30"/>
          <w:cs/>
        </w:rPr>
        <w:t>บริษัท</w:t>
      </w:r>
      <w:r w:rsidR="00D57EBC"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D57EBC" w:rsidRPr="00811D0A">
        <w:rPr>
          <w:rFonts w:asciiTheme="majorBidi" w:hAnsiTheme="majorBidi" w:hint="cs"/>
          <w:sz w:val="30"/>
          <w:szCs w:val="30"/>
          <w:cs/>
        </w:rPr>
        <w:t>เอสซีบี</w:t>
      </w:r>
      <w:r w:rsidR="00D57EBC"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D57EBC" w:rsidRPr="00811D0A">
        <w:rPr>
          <w:rFonts w:asciiTheme="majorBidi" w:hAnsiTheme="majorBidi" w:hint="cs"/>
          <w:sz w:val="30"/>
          <w:szCs w:val="30"/>
          <w:cs/>
        </w:rPr>
        <w:t>เอกซ์</w:t>
      </w:r>
      <w:r w:rsidR="00D57EBC"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D57EBC" w:rsidRPr="00811D0A">
        <w:rPr>
          <w:rFonts w:asciiTheme="majorBidi" w:hAnsiTheme="majorBidi" w:hint="cs"/>
          <w:sz w:val="30"/>
          <w:szCs w:val="30"/>
          <w:cs/>
        </w:rPr>
        <w:t>จํากัด</w:t>
      </w:r>
      <w:r w:rsidR="00D57EBC" w:rsidRPr="00811D0A">
        <w:rPr>
          <w:rFonts w:asciiTheme="majorBidi" w:hAnsiTheme="majorBidi"/>
          <w:sz w:val="30"/>
          <w:szCs w:val="30"/>
          <w:cs/>
        </w:rPr>
        <w:t xml:space="preserve"> (</w:t>
      </w:r>
      <w:r w:rsidR="00D57EBC" w:rsidRPr="00811D0A">
        <w:rPr>
          <w:rFonts w:asciiTheme="majorBidi" w:hAnsiTheme="majorBidi" w:hint="cs"/>
          <w:sz w:val="30"/>
          <w:szCs w:val="30"/>
          <w:cs/>
        </w:rPr>
        <w:t>มหาชน</w:t>
      </w:r>
      <w:r w:rsidR="00D57EBC" w:rsidRPr="00811D0A">
        <w:rPr>
          <w:rFonts w:asciiTheme="majorBidi" w:hAnsiTheme="majorBidi"/>
          <w:sz w:val="30"/>
          <w:szCs w:val="30"/>
          <w:cs/>
        </w:rPr>
        <w:t>)</w:t>
      </w:r>
      <w:r w:rsidR="00CC6440" w:rsidRPr="00811D0A">
        <w:rPr>
          <w:rFonts w:asciiTheme="majorBidi" w:hAnsiTheme="majorBidi"/>
          <w:sz w:val="30"/>
          <w:szCs w:val="30"/>
        </w:rPr>
        <w:t xml:space="preserve"> (</w:t>
      </w:r>
      <w:r w:rsidR="00CC6440" w:rsidRPr="00811D0A">
        <w:rPr>
          <w:rFonts w:asciiTheme="majorBidi" w:hAnsiTheme="majorBidi" w:hint="cs"/>
          <w:sz w:val="30"/>
          <w:szCs w:val="30"/>
          <w:cs/>
        </w:rPr>
        <w:t>ถือหุ้นร้อยละ</w:t>
      </w:r>
      <w:r w:rsidR="00CC6440"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CC6440" w:rsidRPr="00811D0A">
        <w:rPr>
          <w:rFonts w:asciiTheme="majorBidi" w:hAnsiTheme="majorBidi"/>
          <w:sz w:val="30"/>
          <w:szCs w:val="30"/>
        </w:rPr>
        <w:t>99.9)</w:t>
      </w:r>
      <w:r w:rsidR="00E139F7" w:rsidRPr="00811D0A">
        <w:rPr>
          <w:rFonts w:asciiTheme="majorBidi" w:hAnsiTheme="majorBidi" w:hint="cs"/>
          <w:sz w:val="30"/>
          <w:szCs w:val="30"/>
          <w:cs/>
        </w:rPr>
        <w:t xml:space="preserve"> ซึ่งเป็น</w:t>
      </w:r>
      <w:r w:rsidR="00E9777B" w:rsidRPr="00811D0A">
        <w:rPr>
          <w:rFonts w:asciiTheme="majorBidi" w:hAnsiTheme="majorBidi" w:cstheme="majorBidi"/>
          <w:sz w:val="30"/>
          <w:szCs w:val="30"/>
        </w:rPr>
        <w:br/>
      </w:r>
      <w:r w:rsidR="00E139F7" w:rsidRPr="00811D0A">
        <w:rPr>
          <w:rFonts w:asciiTheme="majorBidi" w:hAnsiTheme="majorBidi" w:hint="cs"/>
          <w:sz w:val="30"/>
          <w:szCs w:val="30"/>
          <w:cs/>
        </w:rPr>
        <w:t>นิติบุคคลที่จัดตั้งขึ้นในประเทศไทย</w:t>
      </w:r>
    </w:p>
    <w:p w14:paraId="32060769" w14:textId="77777777" w:rsidR="006636F0" w:rsidRPr="00811D0A" w:rsidRDefault="006636F0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C3E40C" w14:textId="097E5091" w:rsidR="00B56CAD" w:rsidRPr="00811D0A" w:rsidRDefault="00162C2C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บริษัทดำเนินธุรกิจหลักเกี่ยวกับการเป็นนายหน้าซื้อขายหลักทรัพย์ การค้าหลักทรัพย์ การเป็นที่ปรึกษาการลงทุน การจัดจำหน่ายหลักทรัพย์ และการจัดการกองทุนส่วนบุคคล โดยได้รับใบอนุญาตประกอบธุรกิจหลักทรัพย์จากกระทรวงการคลังเมื่อวันที่ </w:t>
      </w:r>
      <w:r w:rsidR="001F0E13" w:rsidRPr="00811D0A">
        <w:rPr>
          <w:rFonts w:asciiTheme="majorBidi" w:hAnsiTheme="majorBidi" w:cstheme="majorBidi"/>
          <w:sz w:val="30"/>
          <w:szCs w:val="30"/>
        </w:rPr>
        <w:t>27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1F0E13" w:rsidRPr="00811D0A">
        <w:rPr>
          <w:rFonts w:asciiTheme="majorBidi" w:hAnsiTheme="majorBidi" w:cstheme="majorBidi"/>
          <w:sz w:val="30"/>
          <w:szCs w:val="30"/>
        </w:rPr>
        <w:t>2538</w:t>
      </w:r>
      <w:r w:rsidR="00042919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042919" w:rsidRPr="00811D0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11D0A">
        <w:rPr>
          <w:rFonts w:asciiTheme="majorBidi" w:hAnsiTheme="majorBidi" w:cstheme="majorBidi"/>
          <w:sz w:val="30"/>
          <w:szCs w:val="30"/>
          <w:cs/>
        </w:rPr>
        <w:t>ได้รับอนุญาตจากสำนักงานคณะกรรมการกำกับหลักทรัพย์และตลาดหลักทรัพย์ให้ประกอบธุรกิจเป็นตัวแทนซื้อขายสัญญาซื้อขายล่วงหน้าและการเป็นผู้ค้าสัญญาซื้อขายล่วงหน้า</w:t>
      </w:r>
      <w:r w:rsidR="00042919" w:rsidRPr="00811D0A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042919" w:rsidRPr="00811D0A">
        <w:rPr>
          <w:rFonts w:asciiTheme="majorBidi" w:hAnsiTheme="majorBidi" w:cstheme="majorBidi"/>
          <w:sz w:val="30"/>
          <w:szCs w:val="30"/>
        </w:rPr>
        <w:t xml:space="preserve">27 </w:t>
      </w:r>
      <w:r w:rsidR="00042919" w:rsidRPr="00811D0A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042919" w:rsidRPr="00811D0A">
        <w:rPr>
          <w:rFonts w:asciiTheme="majorBidi" w:hAnsiTheme="majorBidi" w:cstheme="majorBidi"/>
          <w:sz w:val="30"/>
          <w:szCs w:val="30"/>
        </w:rPr>
        <w:t>2548</w:t>
      </w:r>
    </w:p>
    <w:p w14:paraId="41861A15" w14:textId="77777777" w:rsidR="00651FD1" w:rsidRPr="00811D0A" w:rsidRDefault="00651FD1" w:rsidP="00E835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DE4E4D" w14:textId="0D4DD6A7" w:rsidR="003C3108" w:rsidRPr="00811D0A" w:rsidRDefault="004F3064" w:rsidP="00266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811D0A">
        <w:rPr>
          <w:rFonts w:asciiTheme="majorBidi" w:hAnsiTheme="majorBidi" w:hint="cs"/>
          <w:spacing w:val="-2"/>
          <w:sz w:val="30"/>
          <w:szCs w:val="30"/>
          <w:cs/>
        </w:rPr>
        <w:t>ต่อมาเมื่อวันที่</w:t>
      </w:r>
      <w:r w:rsidRPr="00811D0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11D0A">
        <w:rPr>
          <w:rFonts w:asciiTheme="majorBidi" w:hAnsiTheme="majorBidi"/>
          <w:spacing w:val="-2"/>
          <w:sz w:val="30"/>
          <w:szCs w:val="30"/>
        </w:rPr>
        <w:t>22</w:t>
      </w:r>
      <w:r w:rsidRPr="00811D0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pacing w:val="-2"/>
          <w:sz w:val="30"/>
          <w:szCs w:val="30"/>
          <w:cs/>
        </w:rPr>
        <w:t>พฤศจิกายน</w:t>
      </w:r>
      <w:r w:rsidRPr="00811D0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11D0A">
        <w:rPr>
          <w:rFonts w:asciiTheme="majorBidi" w:hAnsiTheme="majorBidi"/>
          <w:spacing w:val="-2"/>
          <w:sz w:val="30"/>
          <w:szCs w:val="30"/>
        </w:rPr>
        <w:t>2564</w:t>
      </w:r>
      <w:r w:rsidRPr="00811D0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pacing w:val="-2"/>
          <w:sz w:val="30"/>
          <w:szCs w:val="30"/>
          <w:cs/>
        </w:rPr>
        <w:t>บริษัทได้รับอนุญาตจากสำนักงานคณะกรรมการกำกับหลักทรัพย์และ</w:t>
      </w:r>
      <w:r w:rsidR="00351053" w:rsidRPr="00811D0A">
        <w:rPr>
          <w:rFonts w:asciiTheme="majorBidi" w:hAnsiTheme="majorBidi"/>
          <w:spacing w:val="-2"/>
          <w:sz w:val="30"/>
          <w:szCs w:val="30"/>
        </w:rPr>
        <w:br/>
      </w:r>
      <w:r w:rsidRPr="00811D0A">
        <w:rPr>
          <w:rFonts w:asciiTheme="majorBidi" w:hAnsiTheme="majorBidi" w:hint="cs"/>
          <w:spacing w:val="-2"/>
          <w:sz w:val="30"/>
          <w:szCs w:val="30"/>
          <w:cs/>
        </w:rPr>
        <w:t>ตลาดหลักทรัพย์ให้ประกอบธุรกิจสินทรัพย์ดิจิทัล</w:t>
      </w:r>
      <w:r w:rsidRPr="00811D0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pacing w:val="-2"/>
          <w:sz w:val="30"/>
          <w:szCs w:val="30"/>
          <w:cs/>
        </w:rPr>
        <w:t>ตามพระราชกำหนดการประกอบธุรกิจสินทรัพย์ดิจิทัล</w:t>
      </w:r>
      <w:r w:rsidRPr="00811D0A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pacing w:val="-2"/>
          <w:sz w:val="30"/>
          <w:szCs w:val="30"/>
          <w:cs/>
        </w:rPr>
        <w:t>พ</w:t>
      </w:r>
      <w:r w:rsidRPr="00811D0A">
        <w:rPr>
          <w:rFonts w:asciiTheme="majorBidi" w:hAnsiTheme="majorBidi"/>
          <w:spacing w:val="-2"/>
          <w:sz w:val="30"/>
          <w:szCs w:val="30"/>
          <w:cs/>
        </w:rPr>
        <w:t>.</w:t>
      </w:r>
      <w:r w:rsidRPr="00811D0A">
        <w:rPr>
          <w:rFonts w:asciiTheme="majorBidi" w:hAnsiTheme="majorBidi" w:hint="cs"/>
          <w:spacing w:val="-2"/>
          <w:sz w:val="30"/>
          <w:szCs w:val="30"/>
          <w:cs/>
        </w:rPr>
        <w:t>ศ</w:t>
      </w:r>
      <w:r w:rsidRPr="00811D0A">
        <w:rPr>
          <w:rFonts w:asciiTheme="majorBidi" w:hAnsiTheme="majorBidi"/>
          <w:spacing w:val="-2"/>
          <w:sz w:val="30"/>
          <w:szCs w:val="30"/>
          <w:cs/>
        </w:rPr>
        <w:t>.</w:t>
      </w:r>
      <w:r w:rsidR="00351053" w:rsidRPr="00811D0A">
        <w:rPr>
          <w:rFonts w:asciiTheme="majorBidi" w:hAnsiTheme="majorBidi"/>
          <w:spacing w:val="-2"/>
          <w:sz w:val="30"/>
          <w:szCs w:val="30"/>
        </w:rPr>
        <w:t xml:space="preserve"> 2561</w:t>
      </w:r>
    </w:p>
    <w:p w14:paraId="02495B9F" w14:textId="721B2A62" w:rsidR="004F3064" w:rsidRPr="00811D0A" w:rsidRDefault="004F3064" w:rsidP="00266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802385" w14:textId="2209D8E9" w:rsidR="00975D50" w:rsidRPr="00811D0A" w:rsidRDefault="00975D50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</w:rPr>
        <w:t>เกณฑ์</w:t>
      </w:r>
      <w:r w:rsidR="0073476B" w:rsidRPr="00811D0A">
        <w:rPr>
          <w:rFonts w:asciiTheme="majorBidi" w:hAnsiTheme="majorBidi" w:cstheme="majorBidi"/>
          <w:b/>
          <w:bCs/>
          <w:sz w:val="30"/>
          <w:szCs w:val="30"/>
          <w:cs/>
        </w:rPr>
        <w:t>การจัดทำ</w:t>
      </w:r>
      <w:r w:rsidR="004119CF"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</w:t>
      </w:r>
    </w:p>
    <w:p w14:paraId="1316F208" w14:textId="77777777" w:rsidR="001040B4" w:rsidRPr="00811D0A" w:rsidRDefault="001040B4" w:rsidP="00D310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4E31E7" w14:textId="02E6520B" w:rsidR="009D483D" w:rsidRPr="00811D0A" w:rsidRDefault="00245513" w:rsidP="009D4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งบการเงินนี้จัดทำขึ้นตามมาตรฐานการ</w:t>
      </w:r>
      <w:r w:rsidR="00AE419D" w:rsidRPr="00811D0A">
        <w:rPr>
          <w:rFonts w:asciiTheme="majorBidi" w:hAnsiTheme="majorBidi" w:hint="cs"/>
          <w:sz w:val="30"/>
          <w:szCs w:val="30"/>
          <w:cs/>
        </w:rPr>
        <w:t>รายงานทางการเงิน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864B40" w:rsidRPr="00811D0A">
        <w:rPr>
          <w:rFonts w:asciiTheme="majorBidi" w:hAnsiTheme="majorBidi"/>
          <w:spacing w:val="-2"/>
          <w:sz w:val="30"/>
          <w:szCs w:val="30"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สภาวิชาชีพบัญชีฯ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กฎระเบียบและประกาศสำนักงานคณะกรรมการกำกับหลักทรัพย์และตลาดหลักทรัพย์ที่</w:t>
      </w:r>
      <w:r w:rsidR="00AE419D" w:rsidRPr="00811D0A">
        <w:rPr>
          <w:rFonts w:asciiTheme="majorBidi" w:hAnsiTheme="majorBidi"/>
          <w:spacing w:val="-2"/>
          <w:sz w:val="30"/>
          <w:szCs w:val="30"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เกี่ยวข้อง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งบการเงินนี้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นำเสนอรายการในงบการเงิน</w:t>
      </w:r>
      <w:r w:rsidRPr="00811D0A">
        <w:rPr>
          <w:rFonts w:asciiTheme="majorBidi" w:hAnsiTheme="majorBidi" w:cstheme="majorBidi"/>
          <w:sz w:val="30"/>
          <w:szCs w:val="30"/>
          <w:cs/>
        </w:rPr>
        <w:t>ตามประกาศสำนักงานคณะกรรมการกำกับหลักทรัพย์และ</w:t>
      </w:r>
      <w:r w:rsidR="00AE419D" w:rsidRPr="00811D0A">
        <w:rPr>
          <w:rFonts w:asciiTheme="majorBidi" w:hAnsiTheme="majorBidi"/>
          <w:spacing w:val="-2"/>
          <w:sz w:val="30"/>
          <w:szCs w:val="30"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ตลาดหลักทรัพย์ที่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สธ</w:t>
      </w:r>
      <w:r w:rsidRPr="00811D0A">
        <w:rPr>
          <w:rFonts w:asciiTheme="majorBidi" w:hAnsiTheme="majorBidi" w:cstheme="majorBidi"/>
          <w:sz w:val="30"/>
          <w:szCs w:val="30"/>
        </w:rPr>
        <w:t>.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</w:rPr>
        <w:t xml:space="preserve">6/2562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ลงวันที่</w:t>
      </w:r>
      <w:r w:rsidR="00AE419D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</w:rPr>
        <w:t xml:space="preserve">8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811D0A">
        <w:rPr>
          <w:rFonts w:asciiTheme="majorBidi" w:hAnsiTheme="majorBidi" w:cstheme="majorBidi"/>
          <w:sz w:val="30"/>
          <w:szCs w:val="30"/>
        </w:rPr>
        <w:t xml:space="preserve">2562 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แบบงบการเงินสำหรับบริษัทหลักทรัพย์ (ฉบับที่ </w:t>
      </w:r>
      <w:r w:rsidRPr="00811D0A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811D0A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11D0A">
        <w:rPr>
          <w:rFonts w:asciiTheme="majorBidi" w:hAnsiTheme="majorBidi" w:hint="cs"/>
          <w:sz w:val="30"/>
          <w:szCs w:val="30"/>
          <w:cs/>
        </w:rPr>
        <w:t>นำเสนอเป็นเงินบาทซึ่งเป็นสกุลเงินที่ใช้ในการดำเนินงานของบริษัท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นโยบายการบัญชีที่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เปิดเผย</w:t>
      </w:r>
      <w:r w:rsidR="004423B0" w:rsidRPr="00811D0A">
        <w:rPr>
          <w:rFonts w:asciiTheme="majorBidi" w:hAnsiTheme="majorBidi" w:cstheme="majorBidi" w:hint="cs"/>
          <w:sz w:val="30"/>
          <w:szCs w:val="30"/>
          <w:cs/>
        </w:rPr>
        <w:t xml:space="preserve">ในหมายเหตุข้อ </w:t>
      </w:r>
      <w:r w:rsidR="004423B0" w:rsidRPr="00811D0A">
        <w:rPr>
          <w:rFonts w:asciiTheme="majorBidi" w:hAnsiTheme="majorBidi" w:cstheme="majorBidi"/>
          <w:sz w:val="30"/>
          <w:szCs w:val="30"/>
          <w:lang w:val="en-GB"/>
        </w:rPr>
        <w:t xml:space="preserve">3 </w:t>
      </w:r>
      <w:r w:rsidRPr="00811D0A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D57EBC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9D483D" w:rsidRPr="00811D0A">
        <w:rPr>
          <w:rFonts w:asciiTheme="majorBidi" w:hAnsiTheme="majorBidi" w:cstheme="majorBidi"/>
          <w:sz w:val="30"/>
          <w:szCs w:val="30"/>
        </w:rPr>
        <w:br w:type="page"/>
      </w:r>
    </w:p>
    <w:p w14:paraId="4A63E5AA" w14:textId="70112BE3" w:rsidR="00D57EBC" w:rsidRPr="00811D0A" w:rsidRDefault="00D57EBC" w:rsidP="009D4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811D0A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ในการจัดทำงบการเงินให้เป็นไปตามมาตรฐานการรายงานทางการเงิน</w:t>
      </w:r>
      <w:r w:rsidRPr="00811D0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  <w:lang w:val="en-GB"/>
        </w:rPr>
        <w:t>ผู้บริหารใช้วิจารณญาณ</w:t>
      </w:r>
      <w:r w:rsidR="003C1F75" w:rsidRPr="00811D0A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  <w:lang w:val="en-GB"/>
        </w:rPr>
        <w:t>การประมาณการและข้อสมมติหลายประการ</w:t>
      </w:r>
      <w:r w:rsidRPr="00811D0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  <w:lang w:val="en-GB"/>
        </w:rPr>
        <w:t>ซึ่งมีผลกระทบต่อการปฏิบัติตามนโยบายการบัญชีของบริษัท</w:t>
      </w:r>
      <w:r w:rsidRPr="00811D0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  <w:lang w:val="en-GB"/>
        </w:rPr>
        <w:t>ทั้งนี้ผลที่เกิดขึ้นจริง</w:t>
      </w:r>
      <w:r w:rsidR="003C1F75" w:rsidRPr="00811D0A">
        <w:rPr>
          <w:rFonts w:asciiTheme="majorBidi" w:hAnsiTheme="majorBidi"/>
          <w:sz w:val="30"/>
          <w:szCs w:val="30"/>
          <w:cs/>
          <w:lang w:val="en-GB"/>
        </w:rPr>
        <w:br/>
      </w:r>
      <w:r w:rsidRPr="00811D0A">
        <w:rPr>
          <w:rFonts w:asciiTheme="majorBidi" w:hAnsiTheme="majorBidi" w:hint="cs"/>
          <w:sz w:val="30"/>
          <w:szCs w:val="30"/>
          <w:cs/>
          <w:lang w:val="en-GB"/>
        </w:rPr>
        <w:t>อาจแตกต่างจากที่ประมาณการไว้</w:t>
      </w:r>
      <w:r w:rsidRPr="00811D0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  <w:lang w:val="en-GB"/>
        </w:rPr>
        <w:t>ประมาณการและข้อสมมติที่ใช้ในการจัดทำงบการเงิน</w:t>
      </w:r>
      <w:r w:rsidR="00E139F7" w:rsidRPr="00811D0A">
        <w:rPr>
          <w:rFonts w:asciiTheme="majorBidi" w:hAnsiTheme="majorBidi" w:hint="cs"/>
          <w:sz w:val="30"/>
          <w:szCs w:val="30"/>
          <w:cs/>
          <w:lang w:val="en-GB"/>
        </w:rPr>
        <w:t>ซึ่งเปิดเผยในหมายเหตุ</w:t>
      </w:r>
      <w:r w:rsidR="003C1F75" w:rsidRPr="00811D0A">
        <w:rPr>
          <w:rFonts w:asciiTheme="majorBidi" w:hAnsiTheme="majorBidi"/>
          <w:sz w:val="30"/>
          <w:szCs w:val="30"/>
          <w:cs/>
          <w:lang w:val="en-GB"/>
        </w:rPr>
        <w:br/>
      </w:r>
      <w:r w:rsidR="00E139F7" w:rsidRPr="00811D0A">
        <w:rPr>
          <w:rFonts w:asciiTheme="majorBidi" w:hAnsiTheme="majorBidi" w:hint="cs"/>
          <w:sz w:val="30"/>
          <w:szCs w:val="30"/>
          <w:cs/>
          <w:lang w:val="en-GB"/>
        </w:rPr>
        <w:t>แต่ละข้อ</w:t>
      </w:r>
      <w:r w:rsidRPr="00811D0A">
        <w:rPr>
          <w:rFonts w:asciiTheme="majorBidi" w:hAnsiTheme="majorBidi" w:hint="cs"/>
          <w:sz w:val="30"/>
          <w:szCs w:val="30"/>
          <w:cs/>
          <w:lang w:val="en-GB"/>
        </w:rPr>
        <w:t>จะได้รับการทบทวนอย่างต่อเนื่อง</w:t>
      </w:r>
      <w:r w:rsidRPr="00811D0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  <w:lang w:val="en-GB"/>
        </w:rPr>
        <w:t>การปรับประมาณการทางบัญชีจะบันทึกโดยวิธีเปลี่ยนทันทีเป็นต้นไป</w:t>
      </w:r>
    </w:p>
    <w:p w14:paraId="6B599C7E" w14:textId="269CCBE7" w:rsidR="0075724F" w:rsidRPr="00811D0A" w:rsidRDefault="0075724F" w:rsidP="00E33FD4">
      <w:pPr>
        <w:pStyle w:val="BodyText2"/>
        <w:tabs>
          <w:tab w:val="left" w:pos="-1710"/>
          <w:tab w:val="left" w:pos="540"/>
        </w:tabs>
        <w:ind w:left="0" w:right="38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D7089E" w14:textId="0246E495" w:rsidR="002D4841" w:rsidRPr="00811D0A" w:rsidRDefault="00437F66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21725A2F" w14:textId="77777777" w:rsidR="002D4841" w:rsidRPr="00811D0A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414AB" w14:textId="2665600F" w:rsidR="002D4841" w:rsidRPr="00811D0A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รายได้</w:t>
      </w:r>
    </w:p>
    <w:p w14:paraId="1B19C348" w14:textId="3845C3EE" w:rsidR="002D4841" w:rsidRPr="00811D0A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4A0ABBC" w14:textId="153A6AAD" w:rsidR="0026037C" w:rsidRPr="00811D0A" w:rsidRDefault="0026037C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รายได้รับรู้เมื่อลูกค้ามีอำนาจควบคุมในบริการด้วยจำนวนเงินที่สะท้อนถึงสิ่งตอบแทนที่บริษัทคาดว่าจะมีสิทธิได้รับ</w:t>
      </w:r>
      <w:r w:rsidR="003108AD" w:rsidRPr="00811D0A">
        <w:rPr>
          <w:rFonts w:asciiTheme="majorBidi" w:hAnsiTheme="majorBidi" w:hint="cs"/>
          <w:sz w:val="30"/>
          <w:szCs w:val="30"/>
          <w:cs/>
        </w:rPr>
        <w:t>ซึ่งไม่รวมจำนวนเงินที่เก็บแทนบุคคลที่สาม</w:t>
      </w:r>
      <w:r w:rsidR="003108AD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108AD" w:rsidRPr="00811D0A">
        <w:rPr>
          <w:rFonts w:asciiTheme="majorBidi" w:hAnsiTheme="majorBidi" w:hint="cs"/>
          <w:sz w:val="30"/>
          <w:szCs w:val="30"/>
          <w:cs/>
        </w:rPr>
        <w:t>รายได้ที่รับรู้ไม่รวมภาษีมูลค่าเพิ่ม</w:t>
      </w:r>
    </w:p>
    <w:p w14:paraId="15FED5CE" w14:textId="77777777" w:rsidR="00501773" w:rsidRPr="00811D0A" w:rsidRDefault="00501773" w:rsidP="001F6CB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BE7B11" w14:textId="77777777" w:rsidR="00551449" w:rsidRPr="00811D0A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ค่านายหน้า</w:t>
      </w:r>
    </w:p>
    <w:p w14:paraId="59842785" w14:textId="77777777" w:rsidR="00551449" w:rsidRPr="00811D0A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896C183" w14:textId="09E1E82D" w:rsidR="0046255E" w:rsidRPr="00811D0A" w:rsidRDefault="008917F3" w:rsidP="00E0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สำหรับสัญญาที่บริษัทดำเนินการจัดหาหลักทรัพย์ สัญญาซื้อขายล่วงหน้า และสินทรัพย์ดิจิทัลแทนลูกค้าและไม่มีอำนาจควบคุมใน</w:t>
      </w:r>
      <w:r w:rsidR="002D0BDC" w:rsidRPr="00811D0A">
        <w:rPr>
          <w:rFonts w:asciiTheme="majorBidi" w:hAnsiTheme="majorBidi" w:hint="cs"/>
          <w:sz w:val="30"/>
          <w:szCs w:val="30"/>
          <w:cs/>
        </w:rPr>
        <w:t>สิน</w:t>
      </w:r>
      <w:r w:rsidR="008E51F8" w:rsidRPr="00811D0A">
        <w:rPr>
          <w:rFonts w:asciiTheme="majorBidi" w:hAnsiTheme="majorBidi" w:hint="cs"/>
          <w:sz w:val="30"/>
          <w:szCs w:val="30"/>
          <w:cs/>
        </w:rPr>
        <w:t>ทรัพย์</w:t>
      </w:r>
      <w:r w:rsidRPr="00811D0A">
        <w:rPr>
          <w:rFonts w:asciiTheme="majorBidi" w:hAnsiTheme="majorBidi" w:hint="cs"/>
          <w:sz w:val="30"/>
          <w:szCs w:val="30"/>
          <w:cs/>
        </w:rPr>
        <w:t>ดังกล่าวก่อนที่ผู้ขายหลักจะโอนสิน</w:t>
      </w:r>
      <w:r w:rsidR="008E51F8" w:rsidRPr="00811D0A">
        <w:rPr>
          <w:rFonts w:asciiTheme="majorBidi" w:hAnsiTheme="majorBidi" w:hint="cs"/>
          <w:sz w:val="30"/>
          <w:szCs w:val="30"/>
          <w:cs/>
        </w:rPr>
        <w:t>ทรัพย์</w:t>
      </w:r>
      <w:r w:rsidRPr="00811D0A">
        <w:rPr>
          <w:rFonts w:asciiTheme="majorBidi" w:hAnsiTheme="majorBidi" w:hint="cs"/>
          <w:sz w:val="30"/>
          <w:szCs w:val="30"/>
          <w:cs/>
        </w:rPr>
        <w:t>นั้นให้กับลูกค้า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เมื่อภาระผูกพันในการจัดหาสิน</w:t>
      </w:r>
      <w:r w:rsidR="008E51F8" w:rsidRPr="00811D0A">
        <w:rPr>
          <w:rFonts w:asciiTheme="majorBidi" w:hAnsiTheme="majorBidi" w:hint="cs"/>
          <w:sz w:val="30"/>
          <w:szCs w:val="30"/>
          <w:cs/>
        </w:rPr>
        <w:t>ทรัพย์</w:t>
      </w:r>
      <w:r w:rsidRPr="00811D0A">
        <w:rPr>
          <w:rFonts w:asciiTheme="majorBidi" w:hAnsiTheme="majorBidi" w:hint="cs"/>
          <w:sz w:val="30"/>
          <w:szCs w:val="30"/>
          <w:cs/>
        </w:rPr>
        <w:t>ที่กำหนดไว้เสร็จสิ้น</w:t>
      </w:r>
    </w:p>
    <w:p w14:paraId="4D51D383" w14:textId="77777777" w:rsidR="00E0612B" w:rsidRPr="00811D0A" w:rsidRDefault="00E0612B" w:rsidP="00E06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4DDF1B" w14:textId="77777777" w:rsidR="00551449" w:rsidRPr="00811D0A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ค่าธรรมเนียมและบริการ</w:t>
      </w:r>
    </w:p>
    <w:p w14:paraId="6374E7BF" w14:textId="77777777" w:rsidR="00551449" w:rsidRPr="00811D0A" w:rsidRDefault="00551449" w:rsidP="00551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C089E3" w14:textId="397C70DB" w:rsidR="0046255E" w:rsidRPr="00811D0A" w:rsidRDefault="00551449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รายได้</w:t>
      </w:r>
      <w:r w:rsidRPr="00811D0A">
        <w:rPr>
          <w:rFonts w:asciiTheme="majorBidi" w:hAnsiTheme="majorBidi" w:cstheme="majorBidi"/>
          <w:sz w:val="30"/>
          <w:szCs w:val="30"/>
          <w:cs/>
        </w:rPr>
        <w:t>ค่าธรรมเนียม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และบริการ</w:t>
      </w:r>
      <w:r w:rsidRPr="00811D0A">
        <w:rPr>
          <w:rFonts w:asciiTheme="majorBidi" w:hAnsiTheme="majorBidi" w:cstheme="majorBidi"/>
          <w:sz w:val="30"/>
          <w:szCs w:val="30"/>
          <w:cs/>
        </w:rPr>
        <w:t>รับรู้</w:t>
      </w:r>
      <w:r w:rsidR="002111B8" w:rsidRPr="00811D0A">
        <w:rPr>
          <w:rFonts w:asciiTheme="majorBidi" w:hAnsiTheme="majorBidi" w:cstheme="majorBidi"/>
          <w:sz w:val="30"/>
          <w:szCs w:val="30"/>
          <w:cs/>
        </w:rPr>
        <w:t xml:space="preserve"> ณ </w:t>
      </w:r>
      <w:r w:rsidR="00DC44B5" w:rsidRPr="00811D0A">
        <w:rPr>
          <w:rFonts w:asciiTheme="majorBidi" w:hAnsiTheme="majorBidi" w:cstheme="majorBidi"/>
          <w:sz w:val="30"/>
          <w:szCs w:val="30"/>
          <w:cs/>
        </w:rPr>
        <w:t>เวลาใดเวลาหนึ่ง</w:t>
      </w:r>
      <w:r w:rsidRPr="00811D0A">
        <w:rPr>
          <w:rFonts w:asciiTheme="majorBidi" w:hAnsiTheme="majorBidi" w:cstheme="majorBidi"/>
          <w:sz w:val="30"/>
          <w:szCs w:val="30"/>
          <w:cs/>
        </w:rPr>
        <w:t>หรือ</w:t>
      </w:r>
      <w:r w:rsidR="00DC44B5" w:rsidRPr="00811D0A">
        <w:rPr>
          <w:rFonts w:asciiTheme="majorBidi" w:hAnsiTheme="majorBidi" w:cstheme="majorBidi"/>
          <w:sz w:val="30"/>
          <w:szCs w:val="30"/>
          <w:cs/>
        </w:rPr>
        <w:t>ตลอดช่วงเวลาหนึ่ง</w:t>
      </w:r>
    </w:p>
    <w:p w14:paraId="760241EB" w14:textId="77777777" w:rsidR="006F4D99" w:rsidRPr="00811D0A" w:rsidRDefault="006F4D99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A103D" w14:textId="3CBA5E4D" w:rsidR="001F0E13" w:rsidRPr="00811D0A" w:rsidRDefault="00C8682C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11D0A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 w:rsidR="00D2655E" w:rsidRPr="00811D0A">
        <w:rPr>
          <w:rFonts w:asciiTheme="majorBidi" w:hAnsiTheme="majorBidi" w:cstheme="majorBidi" w:hint="cs"/>
          <w:i/>
          <w:iCs/>
          <w:sz w:val="30"/>
          <w:szCs w:val="30"/>
          <w:cs/>
        </w:rPr>
        <w:t>ดอกเบี้ย</w:t>
      </w:r>
      <w:r w:rsidR="002A0BB4" w:rsidRPr="00811D0A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เงินให้กู้ยืม</w:t>
      </w:r>
      <w:r w:rsidR="00FE6853" w:rsidRPr="00811D0A">
        <w:rPr>
          <w:rFonts w:asciiTheme="majorBidi" w:hAnsiTheme="majorBidi" w:cstheme="majorBidi" w:hint="cs"/>
          <w:i/>
          <w:iCs/>
          <w:sz w:val="30"/>
          <w:szCs w:val="30"/>
          <w:cs/>
        </w:rPr>
        <w:t>และ</w:t>
      </w:r>
      <w:r w:rsidR="004F34FB" w:rsidRPr="00811D0A">
        <w:rPr>
          <w:rFonts w:asciiTheme="majorBidi" w:hAnsiTheme="majorBidi" w:hint="cs"/>
          <w:i/>
          <w:iCs/>
          <w:sz w:val="30"/>
          <w:szCs w:val="30"/>
          <w:cs/>
        </w:rPr>
        <w:t>รายได้ดอกเบี้ยจากเงินฝากในสถาบันการเงิน</w:t>
      </w:r>
    </w:p>
    <w:p w14:paraId="0F22B703" w14:textId="7984AF73" w:rsidR="00C8682C" w:rsidRPr="00811D0A" w:rsidRDefault="00C8682C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21E34A9" w14:textId="7318385C" w:rsidR="00A72892" w:rsidRPr="00811D0A" w:rsidRDefault="004F34FB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รายได้ดอกเบี้ยเงินให้กู้ยืมและรายได้ดอกเบี้ยจากเงินฝากในสถาบันการเงิน</w:t>
      </w:r>
      <w:r w:rsidR="005C1805" w:rsidRPr="00811D0A">
        <w:rPr>
          <w:rFonts w:asciiTheme="majorBidi" w:hAnsiTheme="majorBidi" w:hint="cs"/>
          <w:sz w:val="30"/>
          <w:szCs w:val="30"/>
          <w:cs/>
        </w:rPr>
        <w:t>รับรู้</w:t>
      </w:r>
      <w:r w:rsidR="000D543F" w:rsidRPr="00811D0A">
        <w:rPr>
          <w:rFonts w:asciiTheme="majorBidi" w:hAnsiTheme="majorBidi" w:hint="cs"/>
          <w:sz w:val="30"/>
          <w:szCs w:val="30"/>
          <w:cs/>
        </w:rPr>
        <w:t>ด้วย</w:t>
      </w:r>
      <w:r w:rsidR="003929AE" w:rsidRPr="00811D0A">
        <w:rPr>
          <w:rFonts w:asciiTheme="majorBidi" w:hAnsiTheme="majorBidi" w:hint="cs"/>
          <w:sz w:val="30"/>
          <w:szCs w:val="30"/>
          <w:cs/>
        </w:rPr>
        <w:t>วิธีดอกเบี้ยที่แท้จริง</w:t>
      </w:r>
    </w:p>
    <w:p w14:paraId="532B130B" w14:textId="77777777" w:rsidR="004F34FB" w:rsidRPr="00811D0A" w:rsidRDefault="004F34FB" w:rsidP="00551449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7E3FF2C5" w14:textId="77777777" w:rsidR="00DC44B5" w:rsidRPr="00811D0A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กำไรและผลตอบแทนจากเครื่องมือทางการเงิน</w:t>
      </w:r>
    </w:p>
    <w:p w14:paraId="765170BD" w14:textId="77777777" w:rsidR="00DC44B5" w:rsidRPr="00811D0A" w:rsidRDefault="00DC44B5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5F088F" w14:textId="6309AFE0" w:rsidR="00494CAD" w:rsidRPr="00811D0A" w:rsidRDefault="002A0BB4" w:rsidP="00DC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กำไรและผลตอบแทนจากเครื่องมือทางการเงินประกอบด้วยกำไรจากเงินลงทุน กำไรจากอนุพันธ์เพื่อค้าและ</w:t>
      </w:r>
      <w:r w:rsidR="00BF708C" w:rsidRPr="00811D0A">
        <w:rPr>
          <w:rFonts w:asciiTheme="majorBidi" w:hAnsiTheme="majorBidi"/>
          <w:sz w:val="30"/>
          <w:szCs w:val="30"/>
          <w:cs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เงินปั</w:t>
      </w:r>
      <w:r w:rsidR="00BF708C" w:rsidRPr="00811D0A">
        <w:rPr>
          <w:rFonts w:asciiTheme="majorBidi" w:hAnsiTheme="majorBidi" w:hint="cs"/>
          <w:sz w:val="30"/>
          <w:szCs w:val="30"/>
          <w:cs/>
        </w:rPr>
        <w:t>น</w:t>
      </w:r>
      <w:r w:rsidRPr="00811D0A">
        <w:rPr>
          <w:rFonts w:asciiTheme="majorBidi" w:hAnsiTheme="majorBidi" w:hint="cs"/>
          <w:sz w:val="30"/>
          <w:szCs w:val="30"/>
          <w:cs/>
        </w:rPr>
        <w:t>ผลรับ</w:t>
      </w:r>
      <w:r w:rsidR="00DC44B5" w:rsidRPr="00811D0A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3B2BB4DF" w14:textId="77777777" w:rsidR="008A270A" w:rsidRPr="00811D0A" w:rsidRDefault="008A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bookmarkStart w:id="5" w:name="_Hlk107834140"/>
      <w:r w:rsidRPr="00811D0A">
        <w:rPr>
          <w:rFonts w:asciiTheme="majorBidi" w:hAnsiTheme="majorBidi"/>
          <w:sz w:val="30"/>
          <w:szCs w:val="30"/>
        </w:rPr>
        <w:br w:type="page"/>
      </w:r>
    </w:p>
    <w:p w14:paraId="3E6A9509" w14:textId="31844A86" w:rsidR="002D4841" w:rsidRPr="00811D0A" w:rsidRDefault="00FE6853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ดอกเบี้ย</w:t>
      </w:r>
    </w:p>
    <w:p w14:paraId="5031567D" w14:textId="77777777" w:rsidR="0085768F" w:rsidRPr="00811D0A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11EB72" w14:textId="6C5CED51" w:rsidR="00284354" w:rsidRPr="00811D0A" w:rsidRDefault="00284354" w:rsidP="00284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รายได้ดอกเบี้ยและค่าใช้จ่ายดอกเบี้ยรับรู้ในกำไรหรือขาดทุนด้วยวิธีดอกเบี้ยที่แท้จริง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ในการคำนวณรายได้ดอกเบี้ยและค่าใช้จ่ายดอกเบี้ย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811D0A">
        <w:rPr>
          <w:rFonts w:asciiTheme="majorBidi" w:hAnsiTheme="majorBidi"/>
          <w:sz w:val="30"/>
          <w:szCs w:val="30"/>
          <w:cs/>
        </w:rPr>
        <w:t xml:space="preserve"> (</w:t>
      </w:r>
      <w:r w:rsidRPr="00811D0A">
        <w:rPr>
          <w:rFonts w:asciiTheme="majorBidi" w:hAnsiTheme="majorBidi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811D0A">
        <w:rPr>
          <w:rFonts w:asciiTheme="majorBidi" w:hAnsiTheme="majorBidi"/>
          <w:sz w:val="30"/>
          <w:szCs w:val="30"/>
          <w:cs/>
        </w:rPr>
        <w:t xml:space="preserve">) </w:t>
      </w:r>
      <w:r w:rsidRPr="00811D0A">
        <w:rPr>
          <w:rFonts w:asciiTheme="majorBidi" w:hAnsiTheme="majorBidi" w:hint="cs"/>
          <w:sz w:val="30"/>
          <w:szCs w:val="30"/>
          <w:cs/>
        </w:rPr>
        <w:t>หรือราคาทุนตัดจำหน่ายของหนี้สิน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bookmarkEnd w:id="5"/>
      <w:r w:rsidRPr="00811D0A">
        <w:rPr>
          <w:rFonts w:asciiTheme="majorBidi" w:hAnsiTheme="majorBidi" w:hint="cs"/>
          <w:sz w:val="30"/>
          <w:szCs w:val="30"/>
          <w:cs/>
        </w:rPr>
        <w:t>อย่างไรก็ตามสำหรับสินทรัพย์ทางการเงินที่มี</w:t>
      </w:r>
      <w:r w:rsidR="00B46B97" w:rsidRPr="00811D0A">
        <w:rPr>
          <w:rFonts w:asciiTheme="majorBidi" w:hAnsiTheme="majorBidi"/>
          <w:sz w:val="30"/>
          <w:szCs w:val="30"/>
          <w:cs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การด้อยค่าด้านเครดิตภายหลังการรับรู้เมื่อเริ่มแรก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หากสินทรัพย์ไม่มีการด้อยค่าด้านเครดิตอีกต่อไป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44092015" w14:textId="77777777" w:rsidR="00501773" w:rsidRPr="00811D0A" w:rsidRDefault="00501773" w:rsidP="00284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94D716" w14:textId="4325F545" w:rsidR="002D4841" w:rsidRPr="00811D0A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A0C1719" w14:textId="77777777" w:rsidR="002D4841" w:rsidRPr="00811D0A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18FC4" w14:textId="18F1D533" w:rsidR="00641F1D" w:rsidRPr="00811D0A" w:rsidRDefault="00641F1D" w:rsidP="00403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เงินสดและรายการเทียบเท่าเงินสดประกอบด้วย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ยอดเงินสด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ยอดเงินฝากธนาคาร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และเงินลงทุนระยะสั้นที่มี</w:t>
      </w:r>
      <w:r w:rsidR="009D1313" w:rsidRPr="00811D0A">
        <w:rPr>
          <w:rFonts w:asciiTheme="majorBidi" w:hAnsiTheme="majorBidi"/>
          <w:sz w:val="30"/>
          <w:szCs w:val="30"/>
          <w:cs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สภาพคล่องสูง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ซึ่งมีระยะเวลาครบกำหนดไม่เกิน</w:t>
      </w:r>
      <w:r w:rsidR="009D1313" w:rsidRPr="00811D0A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Pr="00811D0A">
        <w:rPr>
          <w:rFonts w:asciiTheme="majorBidi" w:hAnsiTheme="majorBidi" w:hint="cs"/>
          <w:sz w:val="30"/>
          <w:szCs w:val="30"/>
          <w:cs/>
        </w:rPr>
        <w:t>เดือนนับแต่วันที่ได้มาเป็นรายการเทียบเท่าเงินสด</w:t>
      </w:r>
    </w:p>
    <w:p w14:paraId="45A01DE2" w14:textId="77777777" w:rsidR="0018687E" w:rsidRPr="00811D0A" w:rsidRDefault="0018687E" w:rsidP="004034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99566D2" w14:textId="1E71C6F9" w:rsidR="002D4841" w:rsidRPr="00811D0A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ลูกหนี้ธุรกิจหลักทรัพย์</w:t>
      </w:r>
    </w:p>
    <w:p w14:paraId="03965711" w14:textId="77777777" w:rsidR="002D4841" w:rsidRPr="00811D0A" w:rsidRDefault="002D4841" w:rsidP="00597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D53781" w14:textId="6374452D" w:rsidR="00685686" w:rsidRPr="00811D0A" w:rsidRDefault="008376C6" w:rsidP="002A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ลูกหนี้ธุรกิจหลักทรัพย์ ได้แก่ ลูกหนี้จากการประกอบธุรกิจหลักทรัพย์ที่อยู่ระหว่างการเรียกชำระเงินตามปกติ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  <w:t>เงินให้กู้ยืมเพื่อซื้อหลักทรัพย์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ลูกหนี้ซื้อหลักทรัพย์ที่ไม่สามารถชำระเงินภายในระยะเวลาที่กำหนด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และ</w:t>
      </w:r>
      <w:r w:rsidRPr="00811D0A">
        <w:rPr>
          <w:rFonts w:asciiTheme="majorBidi" w:hAnsiTheme="majorBidi" w:hint="cs"/>
          <w:sz w:val="30"/>
          <w:szCs w:val="30"/>
          <w:cs/>
        </w:rPr>
        <w:t>ลูกหนี้อื่น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เช่น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ลูกหนี้ซื้อหลักทรัพย์ด้วยเงินสดที่ไม่สามารถชำระเงินได้ภายในระยะเวลาที่กำหนด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และลูกหนี้ที่อยู่ระหว่างดำเนินคดี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ประนอมหนี้หรือผ่อนชำระ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 xml:space="preserve">เป็นต้น </w:t>
      </w:r>
      <w:r w:rsidRPr="00811D0A">
        <w:rPr>
          <w:rFonts w:asciiTheme="majorBidi" w:hAnsiTheme="majorBidi" w:cstheme="majorBidi"/>
          <w:sz w:val="30"/>
          <w:szCs w:val="30"/>
          <w:cs/>
        </w:rPr>
        <w:t>เงินสดที่นำไปวางเป็นหลักประกันแก่คู่สัญญาจะบันทึกในบัญชีลูกหนี้ทรัพย์สินวางประกัน</w:t>
      </w:r>
    </w:p>
    <w:p w14:paraId="74BDFB48" w14:textId="77777777" w:rsidR="006F4D99" w:rsidRPr="00811D0A" w:rsidRDefault="006F4D99" w:rsidP="002A0B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07836A" w14:textId="3CD332D3" w:rsidR="002D4841" w:rsidRPr="00811D0A" w:rsidRDefault="00BA4CDB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1B318408" w14:textId="3604F169" w:rsidR="00551449" w:rsidRPr="00811D0A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55A2E193" w14:textId="77F00138" w:rsidR="00551449" w:rsidRPr="00811D0A" w:rsidRDefault="00551449" w:rsidP="00551449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11D0A">
        <w:rPr>
          <w:rFonts w:ascii="Angsana New" w:eastAsia="Times New Roman" w:hAnsi="Angsana New"/>
          <w:sz w:val="30"/>
          <w:szCs w:val="30"/>
          <w:cs/>
        </w:rPr>
        <w:t>ในการรับรู้ผลขาดทุนด้านเครดิตที่คาดว่าจะเกิดขึ้นจะมีการจัดประเภท</w:t>
      </w:r>
      <w:r w:rsidR="00C17C78" w:rsidRPr="00811D0A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811D0A">
        <w:rPr>
          <w:rFonts w:ascii="Angsana New" w:eastAsia="Times New Roman" w:hAnsi="Angsana New"/>
          <w:sz w:val="30"/>
          <w:szCs w:val="30"/>
          <w:cs/>
        </w:rPr>
        <w:t xml:space="preserve">เป็น </w:t>
      </w:r>
      <w:r w:rsidRPr="00811D0A">
        <w:rPr>
          <w:rFonts w:ascii="Angsana New" w:eastAsia="Times New Roman" w:hAnsi="Angsana New"/>
          <w:sz w:val="30"/>
          <w:szCs w:val="30"/>
        </w:rPr>
        <w:t xml:space="preserve">3 </w:t>
      </w:r>
      <w:r w:rsidRPr="00811D0A">
        <w:rPr>
          <w:rFonts w:ascii="Angsana New" w:eastAsia="Times New Roman" w:hAnsi="Angsana New"/>
          <w:sz w:val="30"/>
          <w:szCs w:val="30"/>
          <w:cs/>
        </w:rPr>
        <w:t>ชั้นทุกวันที่รายงาน ทั้งนี้</w:t>
      </w:r>
      <w:r w:rsidR="00C17C78" w:rsidRPr="00811D0A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811D0A">
        <w:rPr>
          <w:rFonts w:ascii="Angsana New" w:eastAsia="Times New Roman" w:hAnsi="Angsana New"/>
          <w:sz w:val="30"/>
          <w:szCs w:val="30"/>
          <w:cs/>
        </w:rPr>
        <w:t>สามารถเปลี่ยนแปลงระดับชั้นได้ตลอดอายุขอ</w:t>
      </w:r>
      <w:r w:rsidR="0065336F" w:rsidRPr="00811D0A">
        <w:rPr>
          <w:rFonts w:ascii="Angsana New" w:eastAsia="Times New Roman" w:hAnsi="Angsana New" w:hint="cs"/>
          <w:sz w:val="30"/>
          <w:szCs w:val="30"/>
          <w:cs/>
        </w:rPr>
        <w:t>ง</w:t>
      </w:r>
      <w:r w:rsidR="003C57F9" w:rsidRPr="00811D0A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811D0A">
        <w:rPr>
          <w:rFonts w:ascii="Angsana New" w:eastAsia="Times New Roman" w:hAnsi="Angsana New"/>
          <w:sz w:val="30"/>
          <w:szCs w:val="30"/>
          <w:cs/>
        </w:rPr>
        <w:t>ตาม</w:t>
      </w:r>
      <w:r w:rsidR="003C57F9" w:rsidRPr="00811D0A">
        <w:rPr>
          <w:rFonts w:ascii="Angsana New" w:eastAsia="Times New Roman" w:hAnsi="Angsana New"/>
          <w:sz w:val="30"/>
          <w:szCs w:val="30"/>
          <w:cs/>
        </w:rPr>
        <w:br/>
      </w:r>
      <w:r w:rsidRPr="00811D0A">
        <w:rPr>
          <w:rFonts w:ascii="Angsana New" w:eastAsia="Times New Roman" w:hAnsi="Angsana New"/>
          <w:sz w:val="30"/>
          <w:szCs w:val="30"/>
          <w:cs/>
        </w:rPr>
        <w:t>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4D6BCBA9" w14:textId="29B5C172" w:rsidR="006F4D99" w:rsidRPr="00811D0A" w:rsidRDefault="006F4D99" w:rsidP="00551449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811D0A"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01721354" w14:textId="5B6F0325" w:rsidR="00551449" w:rsidRPr="00811D0A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spacing w:val="-4"/>
          <w:sz w:val="30"/>
          <w:szCs w:val="30"/>
        </w:rPr>
      </w:pPr>
      <w:r w:rsidRPr="00811D0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lastRenderedPageBreak/>
        <w:t xml:space="preserve">ชั้นที่ </w:t>
      </w:r>
      <w:r w:rsidRPr="00811D0A">
        <w:rPr>
          <w:rFonts w:ascii="Angsana New" w:eastAsia="Times New Roman" w:hAnsi="Angsana New"/>
          <w:i/>
          <w:iCs/>
          <w:color w:val="000000"/>
          <w:sz w:val="30"/>
          <w:szCs w:val="30"/>
        </w:rPr>
        <w:t>1</w:t>
      </w:r>
      <w:r w:rsidRPr="00811D0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 </w:t>
      </w:r>
      <w:r w:rsidR="00C17C78" w:rsidRPr="00811D0A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811D0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ที่ไม่มีการเพิ่มขึ้นอย่างมีนัยสำคัญของความเสี่ยงด้านเครดิต </w:t>
      </w:r>
      <w:r w:rsidR="0065336F" w:rsidRPr="00811D0A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</w:rPr>
        <w:t xml:space="preserve"> </w:t>
      </w:r>
    </w:p>
    <w:p w14:paraId="2B16C727" w14:textId="77777777" w:rsidR="0065336F" w:rsidRPr="00811D0A" w:rsidRDefault="0065336F" w:rsidP="0065336F">
      <w:pPr>
        <w:tabs>
          <w:tab w:val="clear" w:pos="907"/>
          <w:tab w:val="left" w:pos="810"/>
          <w:tab w:val="left" w:pos="1260"/>
        </w:tabs>
        <w:suppressAutoHyphens/>
        <w:spacing w:line="240" w:lineRule="auto"/>
        <w:ind w:left="81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</w:p>
    <w:p w14:paraId="4251A94F" w14:textId="19ABDA64" w:rsidR="00551449" w:rsidRPr="00811D0A" w:rsidRDefault="00C17C78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  <w:cs/>
        </w:rPr>
        <w:t>ที่ไม่มีการเพิ่มขึ้น</w:t>
      </w:r>
      <w:r w:rsidR="00A02109" w:rsidRPr="00811D0A">
        <w:rPr>
          <w:rFonts w:ascii="Angsana New" w:eastAsia="Times New Roman" w:hAnsi="Angsana New"/>
          <w:color w:val="000000"/>
          <w:sz w:val="30"/>
          <w:szCs w:val="30"/>
          <w:cs/>
        </w:rPr>
        <w:t>อย่างมีนัยสำคัญ</w:t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</w:rPr>
        <w:t xml:space="preserve">2 </w:t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และชั้นที่ </w:t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</w:rPr>
        <w:t>3)</w:t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ค่าเผื่อผลขาดทุนด้านเครดิตที่คาดว่าจะเกิดขึ้นรับรู้ตาม</w:t>
      </w:r>
      <w:r w:rsidR="004C5439" w:rsidRPr="00811D0A">
        <w:rPr>
          <w:rFonts w:ascii="Angsana New" w:eastAsia="Times New Roman" w:hAnsi="Angsana New"/>
          <w:color w:val="000000"/>
          <w:sz w:val="30"/>
          <w:szCs w:val="30"/>
        </w:rPr>
        <w:br/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เดือนข้างหน้า ผลขาดทุนด้านเครดิตที่คาดว่าจะเกิดขึ้นในอีก </w:t>
      </w:r>
      <w:r w:rsidR="00FE6853" w:rsidRPr="00811D0A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  <w:cs/>
        </w:rPr>
        <w:t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</w:t>
      </w:r>
      <w:r w:rsidR="001C69E8" w:rsidRPr="00811D0A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การผิดนัดชำระหนี้ของเครื่องมือทางการเงินที่คาดว่าจะเกิดขึ้นภายใน </w:t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</w:rPr>
        <w:t xml:space="preserve">12 </w:t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เดือนนับจากวันที่รายงาน </w:t>
      </w:r>
    </w:p>
    <w:p w14:paraId="70E5E4B9" w14:textId="77777777" w:rsidR="002609A4" w:rsidRPr="00811D0A" w:rsidRDefault="002609A4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9C83C58" w14:textId="19EBF5FC" w:rsidR="00551449" w:rsidRPr="00811D0A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</w:rPr>
      </w:pPr>
      <w:r w:rsidRPr="00811D0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811D0A">
        <w:rPr>
          <w:rFonts w:ascii="Angsana New" w:eastAsia="Times New Roman" w:hAnsi="Angsana New"/>
          <w:i/>
          <w:iCs/>
          <w:color w:val="000000"/>
          <w:sz w:val="30"/>
          <w:szCs w:val="30"/>
        </w:rPr>
        <w:t>2</w:t>
      </w:r>
      <w:r w:rsidRPr="00811D0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 </w:t>
      </w:r>
      <w:r w:rsidR="00C17C78" w:rsidRPr="00811D0A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811D0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ที่มีการเพิ่มขึ้นอย่างมีนัยสำคัญของความเสี่ยงด้านเครดิต</w:t>
      </w:r>
    </w:p>
    <w:p w14:paraId="21BFDAD5" w14:textId="77777777" w:rsidR="00551449" w:rsidRPr="00811D0A" w:rsidRDefault="00551449" w:rsidP="00551449">
      <w:pPr>
        <w:tabs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bCs/>
          <w:sz w:val="30"/>
          <w:szCs w:val="30"/>
        </w:rPr>
      </w:pPr>
    </w:p>
    <w:p w14:paraId="632BF613" w14:textId="32996CE0" w:rsidR="00551449" w:rsidRPr="00811D0A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  <w:cs/>
        </w:rPr>
      </w:pPr>
      <w:r w:rsidRPr="00811D0A">
        <w:rPr>
          <w:rFonts w:ascii="Angsana New" w:eastAsia="Times New Roman" w:hAnsi="Angsana New"/>
          <w:color w:val="000000"/>
          <w:sz w:val="30"/>
          <w:szCs w:val="30"/>
          <w:cs/>
        </w:rPr>
        <w:t>เมื่อ</w:t>
      </w:r>
      <w:r w:rsidR="00566E5D"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Pr="00811D0A">
        <w:rPr>
          <w:rFonts w:ascii="Angsana New" w:eastAsia="Times New Roman" w:hAnsi="Angsana New"/>
          <w:color w:val="000000"/>
          <w:sz w:val="30"/>
          <w:szCs w:val="30"/>
          <w:cs/>
        </w:rPr>
        <w:t>ที่มีการเพิ่มขึ้นอย่างมีนัยสำคัญของความเสี่ยงด้านเครดิตนับจากวันที่รับรู้รายการเมื่อเริ่มแรก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</w:t>
      </w:r>
      <w:r w:rsidR="00A67D89" w:rsidRPr="00811D0A">
        <w:rPr>
          <w:rFonts w:ascii="Angsana New" w:eastAsia="Times New Roman" w:hAnsi="Angsana New"/>
          <w:color w:val="000000"/>
          <w:sz w:val="30"/>
          <w:szCs w:val="30"/>
          <w:cs/>
        </w:rPr>
        <w:br/>
      </w:r>
      <w:r w:rsidRPr="00811D0A">
        <w:rPr>
          <w:rFonts w:ascii="Angsana New" w:eastAsia="Times New Roman" w:hAnsi="Angsana New"/>
          <w:color w:val="000000"/>
          <w:sz w:val="30"/>
          <w:szCs w:val="30"/>
          <w:cs/>
        </w:rPr>
        <w:t>การผิดนัดตลอดอายุของสินทรัพย์ทางการเงิน (</w:t>
      </w:r>
      <w:r w:rsidRPr="00811D0A">
        <w:rPr>
          <w:rFonts w:ascii="Angsana New" w:eastAsia="Times New Roman" w:hAnsi="Angsana New"/>
          <w:color w:val="000000"/>
          <w:sz w:val="30"/>
          <w:szCs w:val="30"/>
        </w:rPr>
        <w:t>lifetime ECL)</w:t>
      </w:r>
      <w:r w:rsidRPr="00811D0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โดยการพิจารณาความมีนัยสำคัญของการเพิ่มขึ้น</w:t>
      </w:r>
      <w:r w:rsidR="00AA73F2" w:rsidRPr="00811D0A">
        <w:rPr>
          <w:rFonts w:ascii="Angsana New" w:eastAsia="Times New Roman" w:hAnsi="Angsana New"/>
          <w:color w:val="000000"/>
          <w:sz w:val="30"/>
          <w:szCs w:val="30"/>
        </w:rPr>
        <w:br/>
      </w:r>
      <w:r w:rsidRPr="00811D0A">
        <w:rPr>
          <w:rFonts w:ascii="Angsana New" w:eastAsia="Times New Roman" w:hAnsi="Angsana New"/>
          <w:color w:val="000000"/>
          <w:sz w:val="30"/>
          <w:szCs w:val="30"/>
          <w:cs/>
        </w:rPr>
        <w:t>อย่างมีนัยสำคัญของความเสี่ยงด้านเครดิตนั้นพิจารณาจากปัจจัยเชิงปริมาณและเชิงคุณภาพ</w:t>
      </w:r>
      <w:r w:rsidR="00D90174" w:rsidRPr="00811D0A">
        <w:rPr>
          <w:rFonts w:ascii="Angsana New" w:eastAsia="Times New Roman" w:hAnsi="Angsana New"/>
          <w:color w:val="000000"/>
          <w:sz w:val="30"/>
          <w:szCs w:val="30"/>
        </w:rPr>
        <w:t xml:space="preserve"> </w:t>
      </w:r>
    </w:p>
    <w:p w14:paraId="7D386F2C" w14:textId="77777777" w:rsidR="00DE7DD5" w:rsidRPr="00811D0A" w:rsidRDefault="00DE7DD5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325FD14" w14:textId="77777777" w:rsidR="003F5D89" w:rsidRPr="00811D0A" w:rsidRDefault="00551449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811D0A">
        <w:rPr>
          <w:rFonts w:ascii="Angsana New" w:eastAsia="Times New Roman" w:hAnsi="Angsana New"/>
          <w:color w:val="000000"/>
          <w:sz w:val="30"/>
          <w:szCs w:val="30"/>
          <w:cs/>
        </w:rPr>
        <w:t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</w:t>
      </w:r>
    </w:p>
    <w:p w14:paraId="516E6C5F" w14:textId="73D51D0B" w:rsidR="00551449" w:rsidRPr="00811D0A" w:rsidRDefault="00551449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270DB41" w14:textId="528E2336" w:rsidR="004D423E" w:rsidRPr="00811D0A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811D0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การประเมินตามเกณฑ์เชิงคุณภาพเป็นส่วนหนึ่งในกระบวนการบริหารความเสี่ยงด้านเครดิตในปัจจุบัน </w:t>
      </w:r>
      <w:r w:rsidR="00B314A9"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>รวมถึง</w:t>
      </w:r>
      <w:r w:rsidRPr="00811D0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4C5439" w:rsidRPr="00811D0A">
        <w:rPr>
          <w:rFonts w:ascii="Angsana New" w:eastAsia="Times New Roman" w:hAnsi="Angsana New"/>
          <w:color w:val="000000"/>
          <w:sz w:val="30"/>
          <w:szCs w:val="30"/>
        </w:rPr>
        <w:br/>
      </w:r>
      <w:r w:rsidRPr="00811D0A">
        <w:rPr>
          <w:rFonts w:ascii="Angsana New" w:eastAsia="Times New Roman" w:hAnsi="Angsana New"/>
          <w:color w:val="000000"/>
          <w:sz w:val="30"/>
          <w:szCs w:val="30"/>
          <w:cs/>
        </w:rPr>
        <w:t>ข้อบ่งชี้เชิงคุณภาพ</w:t>
      </w:r>
    </w:p>
    <w:p w14:paraId="31E9A323" w14:textId="77777777" w:rsidR="006F4D99" w:rsidRPr="00811D0A" w:rsidRDefault="006F4D9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A9DC526" w14:textId="77BAF49A" w:rsidR="00551449" w:rsidRPr="00811D0A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</w:pPr>
      <w:r w:rsidRPr="00811D0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 xml:space="preserve">ชั้นที่ </w:t>
      </w:r>
      <w:r w:rsidRPr="00811D0A">
        <w:rPr>
          <w:rFonts w:ascii="Angsana New" w:eastAsia="Times New Roman" w:hAnsi="Angsana New"/>
          <w:i/>
          <w:iCs/>
          <w:color w:val="000000"/>
          <w:sz w:val="30"/>
          <w:szCs w:val="30"/>
        </w:rPr>
        <w:t xml:space="preserve">3 </w:t>
      </w:r>
      <w:r w:rsidR="00C17C78" w:rsidRPr="00811D0A">
        <w:rPr>
          <w:rFonts w:ascii="Angsana New" w:eastAsia="Times New Roman" w:hAnsi="Angsana New" w:hint="cs"/>
          <w:i/>
          <w:iCs/>
          <w:color w:val="000000"/>
          <w:sz w:val="30"/>
          <w:szCs w:val="30"/>
          <w:cs/>
        </w:rPr>
        <w:t>สินทรัพย์ทางการเงิน</w:t>
      </w:r>
      <w:r w:rsidRPr="00811D0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ที่มีการด้อยค่าด้านเครดิต</w:t>
      </w:r>
    </w:p>
    <w:p w14:paraId="11A12F87" w14:textId="77777777" w:rsidR="00551449" w:rsidRPr="00811D0A" w:rsidRDefault="00551449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C3467FC" w14:textId="3B098834" w:rsidR="00551449" w:rsidRPr="00811D0A" w:rsidRDefault="00C17C78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  <w:cs/>
        </w:rPr>
        <w:t>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</w:t>
      </w:r>
      <w:r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</w:t>
      </w:r>
      <w:r w:rsidR="00551449" w:rsidRPr="00811D0A">
        <w:rPr>
          <w:rFonts w:ascii="Angsana New" w:eastAsia="Times New Roman" w:hAnsi="Angsana New"/>
          <w:color w:val="000000"/>
          <w:sz w:val="30"/>
          <w:szCs w:val="30"/>
          <w:cs/>
        </w:rPr>
        <w:t>โดยหลักฐานที่แสดงว่าสินทรัพย์ทางการเงินมีการด้อยค่าด้านเครดิตครอบคลุมถึง</w:t>
      </w:r>
      <w:r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>ข้อมูลที่สังเกตได้</w:t>
      </w:r>
      <w:r w:rsidR="004C5439"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 เช่น </w:t>
      </w:r>
      <w:r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>การ</w:t>
      </w:r>
      <w:r w:rsidR="004C5439"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>ฟ้องร้อง</w:t>
      </w:r>
    </w:p>
    <w:p w14:paraId="49F87E44" w14:textId="4F749F9A" w:rsidR="00426392" w:rsidRPr="00811D0A" w:rsidRDefault="00426392" w:rsidP="00FE6853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4DECBD9C" w14:textId="42F2A50B" w:rsidR="002A0BB4" w:rsidRPr="00811D0A" w:rsidRDefault="002A0BB4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>สินทรัพย์ทางการเงินที่มีการด้อยค่าด้านเครดิตต้องมีการประมาณการผลขาดทุนด้านเครดิตที่คาดว่าจะเกิดขึ้น</w:t>
      </w:r>
      <w:r w:rsidR="007A7562" w:rsidRPr="00811D0A">
        <w:rPr>
          <w:rFonts w:ascii="Angsana New" w:eastAsia="Times New Roman" w:hAnsi="Angsana New"/>
          <w:color w:val="000000"/>
          <w:sz w:val="30"/>
          <w:szCs w:val="30"/>
        </w:rPr>
        <w:br/>
      </w:r>
      <w:r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>ตลอดอายุ</w:t>
      </w:r>
    </w:p>
    <w:p w14:paraId="660ADCDD" w14:textId="77777777" w:rsidR="0085768F" w:rsidRPr="00811D0A" w:rsidRDefault="0085768F" w:rsidP="0085768F">
      <w:pPr>
        <w:tabs>
          <w:tab w:val="clear" w:pos="454"/>
          <w:tab w:val="clear" w:pos="680"/>
          <w:tab w:val="clear" w:pos="907"/>
          <w:tab w:val="left" w:pos="810"/>
          <w:tab w:val="left" w:pos="990"/>
          <w:tab w:val="left" w:pos="1080"/>
          <w:tab w:val="left" w:pos="1260"/>
        </w:tabs>
        <w:suppressAutoHyphens/>
        <w:spacing w:line="240" w:lineRule="auto"/>
        <w:ind w:left="54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0455520F" w14:textId="3A06224A" w:rsidR="0085768F" w:rsidRPr="00811D0A" w:rsidRDefault="00551449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11D0A">
        <w:rPr>
          <w:rFonts w:ascii="Angsana New" w:eastAsia="Times New Roman" w:hAnsi="Angsana New"/>
          <w:sz w:val="30"/>
          <w:szCs w:val="30"/>
          <w:cs/>
        </w:rPr>
        <w:lastRenderedPageBreak/>
        <w:t>ผลขาดทุนด้านเครดิตที่คาดว่าจะเกิดขึ้นของ</w:t>
      </w:r>
      <w:r w:rsidR="00C17C78" w:rsidRPr="00811D0A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811D0A">
        <w:rPr>
          <w:rFonts w:ascii="Angsana New" w:eastAsia="Times New Roman" w:hAnsi="Angsana New"/>
          <w:sz w:val="30"/>
          <w:szCs w:val="30"/>
          <w:cs/>
        </w:rPr>
        <w:t>ที่มีการด้อยค่าด้านเครดิต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การคิดลดด้วยอัตราดอกเบี้ยที่แท้จริงเมื่อเริ่มแรกของ</w:t>
      </w:r>
      <w:r w:rsidR="00C17C78" w:rsidRPr="00811D0A">
        <w:rPr>
          <w:rFonts w:ascii="Angsana New" w:eastAsia="Times New Roman" w:hAnsi="Angsana New" w:hint="cs"/>
          <w:color w:val="000000"/>
          <w:sz w:val="30"/>
          <w:szCs w:val="30"/>
          <w:cs/>
          <w:lang w:eastAsia="zh-CN"/>
        </w:rPr>
        <w:t>สินทรัพย์ทางการเงิน</w:t>
      </w:r>
      <w:r w:rsidRPr="00811D0A">
        <w:rPr>
          <w:rFonts w:ascii="Angsana New" w:eastAsia="Times New Roman" w:hAnsi="Angsana New"/>
          <w:sz w:val="30"/>
          <w:szCs w:val="30"/>
          <w:cs/>
        </w:rPr>
        <w:t>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185E3465" w14:textId="77777777" w:rsidR="0085768F" w:rsidRPr="00811D0A" w:rsidRDefault="0085768F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45FFDEB" w14:textId="54B57162" w:rsidR="001E7384" w:rsidRPr="00811D0A" w:rsidRDefault="000C726E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11D0A">
        <w:rPr>
          <w:rFonts w:ascii="Angsana New" w:eastAsia="Times New Roman" w:hAnsi="Angsana New" w:hint="cs"/>
          <w:sz w:val="30"/>
          <w:szCs w:val="30"/>
          <w:cs/>
        </w:rPr>
        <w:t>ในการประเมินผลขาดทุนด้านเครดิตที่คาดว่าจะเกิดขึ้นจะประเมินโดยใช้โมเดลที่พัฒนามาจากข้อมูลการจ่าย</w:t>
      </w:r>
      <w:r w:rsidR="00C17C78" w:rsidRPr="00811D0A">
        <w:rPr>
          <w:rFonts w:ascii="Angsana New" w:eastAsia="Times New Roman" w:hAnsi="Angsana New"/>
          <w:sz w:val="30"/>
          <w:szCs w:val="30"/>
          <w:cs/>
        </w:rPr>
        <w:br/>
      </w:r>
      <w:r w:rsidRPr="00811D0A">
        <w:rPr>
          <w:rFonts w:ascii="Angsana New" w:eastAsia="Times New Roman" w:hAnsi="Angsana New" w:hint="cs"/>
          <w:sz w:val="30"/>
          <w:szCs w:val="30"/>
          <w:cs/>
        </w:rPr>
        <w:t>ชำระหนี้ ข้อมูลการผิดนัดชำระหนี้ในอดีตและข้อมูลอื่น ๆ ประกอบเพื่อบ่งบอกถึงพฤติกรรมความเสี่ยงที่จะเกิด</w:t>
      </w:r>
      <w:r w:rsidR="00A67D89" w:rsidRPr="00811D0A">
        <w:rPr>
          <w:rFonts w:ascii="Angsana New" w:eastAsia="Times New Roman" w:hAnsi="Angsana New"/>
          <w:sz w:val="30"/>
          <w:szCs w:val="30"/>
          <w:cs/>
        </w:rPr>
        <w:br/>
      </w:r>
      <w:r w:rsidRPr="00811D0A">
        <w:rPr>
          <w:rFonts w:ascii="Angsana New" w:eastAsia="Times New Roman" w:hAnsi="Angsana New" w:hint="cs"/>
          <w:sz w:val="30"/>
          <w:szCs w:val="30"/>
          <w:cs/>
        </w:rPr>
        <w:t>การผิดสัญญา</w:t>
      </w:r>
      <w:r w:rsidR="007A7562" w:rsidRPr="00811D0A">
        <w:rPr>
          <w:rFonts w:ascii="Angsana New" w:eastAsia="Times New Roman" w:hAnsi="Angsana New"/>
          <w:sz w:val="30"/>
          <w:szCs w:val="30"/>
        </w:rPr>
        <w:t xml:space="preserve"> </w:t>
      </w:r>
      <w:r w:rsidR="007A7562"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 xml:space="preserve">เช่น </w:t>
      </w:r>
      <w:r w:rsidR="009374E4"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>เป็นลูกหนี้ที่มีความเสี่ยงสูงเนื่องจากมูลค่าหลักประกันมีความผันผวนหรือการกระจุกตัวสูง</w:t>
      </w:r>
      <w:r w:rsidR="009374E4" w:rsidRPr="00811D0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9374E4"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>มูลค่าหลักประกันต่อหลักประกันรักษาสภาพต่ำกว่าเกณฑ์ที่บริษัทได้กำหนดไว้</w:t>
      </w:r>
      <w:r w:rsidR="009374E4" w:rsidRPr="00811D0A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9374E4" w:rsidRPr="00811D0A">
        <w:rPr>
          <w:rFonts w:ascii="Angsana New" w:eastAsia="Times New Roman" w:hAnsi="Angsana New" w:hint="cs"/>
          <w:color w:val="000000"/>
          <w:sz w:val="30"/>
          <w:szCs w:val="30"/>
          <w:cs/>
        </w:rPr>
        <w:t>เป็นต้น</w:t>
      </w:r>
    </w:p>
    <w:p w14:paraId="06E5CA46" w14:textId="77777777" w:rsidR="002609A4" w:rsidRPr="00811D0A" w:rsidRDefault="002609A4" w:rsidP="0085768F">
      <w:pPr>
        <w:tabs>
          <w:tab w:val="clear" w:pos="907"/>
          <w:tab w:val="left" w:pos="720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EB92B08" w14:textId="603FA6F1" w:rsidR="00D81ED8" w:rsidRPr="00811D0A" w:rsidRDefault="00D81ED8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811D0A">
        <w:rPr>
          <w:rFonts w:asciiTheme="majorBidi" w:hAnsiTheme="majorBidi" w:cstheme="majorBidi"/>
          <w:sz w:val="30"/>
          <w:szCs w:val="30"/>
          <w:cs/>
        </w:rPr>
        <w:t>เป็น</w:t>
      </w:r>
      <w:r w:rsidRPr="00811D0A">
        <w:rPr>
          <w:rFonts w:asciiTheme="majorBidi" w:hAnsiTheme="majorBidi" w:hint="cs"/>
          <w:sz w:val="30"/>
          <w:szCs w:val="30"/>
          <w:cs/>
        </w:rPr>
        <w:t>ผลขาดทุนด้านเครดิตที่คาดว่าจะเกิดขึ้น</w:t>
      </w:r>
      <w:r w:rsidRPr="00811D0A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04F457C0" w14:textId="77777777" w:rsidR="00501773" w:rsidRPr="00811D0A" w:rsidRDefault="00501773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1552B64" w14:textId="06299BE7" w:rsidR="00710CCB" w:rsidRPr="00811D0A" w:rsidRDefault="00710CCB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hint="cs"/>
          <w:i/>
          <w:iCs/>
          <w:sz w:val="30"/>
          <w:szCs w:val="30"/>
          <w:cs/>
        </w:rPr>
        <w:t>การตัดจำหน่าย</w:t>
      </w:r>
      <w:r w:rsidRPr="00811D0A">
        <w:rPr>
          <w:i/>
          <w:iCs/>
          <w:sz w:val="30"/>
          <w:szCs w:val="30"/>
          <w:cs/>
        </w:rPr>
        <w:t xml:space="preserve"> </w:t>
      </w:r>
    </w:p>
    <w:p w14:paraId="7D147B05" w14:textId="77777777" w:rsidR="0005648D" w:rsidRPr="00811D0A" w:rsidRDefault="0005648D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D88D6E" w14:textId="0D50AE99" w:rsidR="00710CCB" w:rsidRPr="00811D0A" w:rsidRDefault="00710CCB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</w:t>
      </w:r>
      <w:r w:rsidR="000C5CB5" w:rsidRPr="00811D0A">
        <w:rPr>
          <w:rFonts w:asciiTheme="majorBidi" w:hAnsiTheme="majorBidi" w:hint="cs"/>
          <w:sz w:val="30"/>
          <w:szCs w:val="30"/>
          <w:cs/>
        </w:rPr>
        <w:t>ปี</w:t>
      </w:r>
      <w:r w:rsidRPr="00811D0A">
        <w:rPr>
          <w:rFonts w:asciiTheme="majorBidi" w:hAnsiTheme="majorBidi"/>
          <w:sz w:val="30"/>
          <w:szCs w:val="30"/>
          <w:cs/>
        </w:rPr>
        <w:t>ที่ได้รับคืน</w:t>
      </w:r>
    </w:p>
    <w:p w14:paraId="36C3E0CC" w14:textId="77777777" w:rsidR="006E0E07" w:rsidRPr="00811D0A" w:rsidRDefault="006E0E07" w:rsidP="00D81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103CBB2" w14:textId="703B9BB4" w:rsidR="002D4841" w:rsidRPr="00811D0A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สินทรัพย์และหนี้สินอนุพันธ์</w:t>
      </w:r>
    </w:p>
    <w:p w14:paraId="59AA1E04" w14:textId="77777777" w:rsidR="002D4841" w:rsidRPr="00811D0A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E4E5BB0" w14:textId="30BF5224" w:rsidR="002D4841" w:rsidRPr="00811D0A" w:rsidRDefault="002D4841" w:rsidP="00CA4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อนุพันธ์</w:t>
      </w:r>
      <w:r w:rsidR="00E8500B" w:rsidRPr="00811D0A">
        <w:rPr>
          <w:rFonts w:asciiTheme="majorBidi" w:hAnsiTheme="majorBidi" w:cstheme="majorBidi" w:hint="cs"/>
          <w:sz w:val="30"/>
          <w:szCs w:val="30"/>
          <w:cs/>
        </w:rPr>
        <w:t>รับรู้</w:t>
      </w:r>
      <w:r w:rsidRPr="00811D0A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E8500B" w:rsidRPr="00811D0A">
        <w:rPr>
          <w:rFonts w:asciiTheme="majorBidi" w:hAnsiTheme="majorBidi" w:cstheme="majorBidi" w:hint="cs"/>
          <w:sz w:val="30"/>
          <w:szCs w:val="30"/>
          <w:cs/>
        </w:rPr>
        <w:t>และวัดมูลค่ายุติธรรมทุกวันสิ้นรอบระยะเวลารายงาน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8500B" w:rsidRPr="00811D0A">
        <w:rPr>
          <w:rFonts w:asciiTheme="majorBidi" w:hAnsiTheme="majorBidi" w:cstheme="majorBidi" w:hint="cs"/>
          <w:sz w:val="30"/>
          <w:szCs w:val="30"/>
          <w:cs/>
        </w:rPr>
        <w:t>ผล</w:t>
      </w:r>
      <w:r w:rsidRPr="00811D0A">
        <w:rPr>
          <w:rFonts w:asciiTheme="majorBidi" w:hAnsiTheme="majorBidi" w:cstheme="majorBidi"/>
          <w:sz w:val="30"/>
          <w:szCs w:val="30"/>
          <w:cs/>
        </w:rPr>
        <w:t>กำไรหรือขาดทุนจาก</w:t>
      </w:r>
      <w:r w:rsidR="00A67D89"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</w:t>
      </w:r>
      <w:r w:rsidR="00E8500B" w:rsidRPr="00811D0A">
        <w:rPr>
          <w:rFonts w:asciiTheme="majorBidi" w:hAnsiTheme="majorBidi" w:cstheme="majorBidi" w:hint="cs"/>
          <w:sz w:val="30"/>
          <w:szCs w:val="30"/>
          <w:cs/>
        </w:rPr>
        <w:t>ใหม่จะรับรู้</w:t>
      </w:r>
      <w:r w:rsidRPr="00811D0A">
        <w:rPr>
          <w:rFonts w:asciiTheme="majorBidi" w:hAnsiTheme="majorBidi" w:cstheme="majorBidi"/>
          <w:sz w:val="30"/>
          <w:szCs w:val="30"/>
          <w:cs/>
        </w:rPr>
        <w:t>ในกำไรหรือขาดทุนทันที</w:t>
      </w:r>
    </w:p>
    <w:p w14:paraId="23DC330B" w14:textId="77777777" w:rsidR="00F82B9B" w:rsidRPr="00811D0A" w:rsidRDefault="00F82B9B" w:rsidP="00F82B9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40217A5" w14:textId="6F2DC39E" w:rsidR="00F82B9B" w:rsidRPr="00811D0A" w:rsidRDefault="008A270A" w:rsidP="00F82B9B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 w:hint="cs"/>
          <w:i/>
          <w:iCs/>
          <w:sz w:val="30"/>
          <w:szCs w:val="30"/>
          <w:cs/>
        </w:rPr>
        <w:t>เครื่องมือ</w:t>
      </w:r>
      <w:r w:rsidR="00F82B9B" w:rsidRPr="00811D0A">
        <w:rPr>
          <w:rFonts w:asciiTheme="majorBidi" w:hAnsiTheme="majorBidi" w:cstheme="majorBidi"/>
          <w:i/>
          <w:iCs/>
          <w:sz w:val="30"/>
          <w:szCs w:val="30"/>
          <w:cs/>
        </w:rPr>
        <w:t>ทางการเงินแบบผสมสำหรับหนี้สินทางการเงิน</w:t>
      </w:r>
    </w:p>
    <w:p w14:paraId="1F51E1E5" w14:textId="77777777" w:rsidR="00F82B9B" w:rsidRPr="00811D0A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353D693" w14:textId="4F630F2D" w:rsidR="00805BF3" w:rsidRPr="00811D0A" w:rsidRDefault="008A270A" w:rsidP="00F82B9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 xml:space="preserve">ทางการเงินแบบผสม </w:t>
      </w:r>
      <w:r w:rsidR="00F82B9B" w:rsidRPr="00811D0A">
        <w:rPr>
          <w:rFonts w:asciiTheme="majorBidi" w:hAnsiTheme="majorBidi" w:cstheme="majorBidi"/>
          <w:sz w:val="30"/>
          <w:szCs w:val="30"/>
        </w:rPr>
        <w:t xml:space="preserve">(Hybrid </w:t>
      </w:r>
      <w:proofErr w:type="spellStart"/>
      <w:r w:rsidRPr="00811D0A">
        <w:rPr>
          <w:rFonts w:asciiTheme="majorBidi" w:hAnsiTheme="majorBidi" w:cstheme="majorBidi"/>
          <w:sz w:val="30"/>
          <w:szCs w:val="30"/>
          <w:lang w:val="en-GB"/>
        </w:rPr>
        <w:t>i</w:t>
      </w:r>
      <w:r w:rsidR="00F82B9B" w:rsidRPr="00811D0A">
        <w:rPr>
          <w:rFonts w:asciiTheme="majorBidi" w:hAnsiTheme="majorBidi" w:cstheme="majorBidi"/>
          <w:sz w:val="30"/>
          <w:szCs w:val="30"/>
        </w:rPr>
        <w:t>nstruments</w:t>
      </w:r>
      <w:proofErr w:type="spellEnd"/>
      <w:r w:rsidR="00F82B9B" w:rsidRPr="00811D0A">
        <w:rPr>
          <w:rFonts w:asciiTheme="majorBidi" w:hAnsiTheme="majorBidi" w:cstheme="majorBidi"/>
          <w:sz w:val="30"/>
          <w:szCs w:val="30"/>
        </w:rPr>
        <w:t xml:space="preserve">) 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>สำหรับหนี้สินทางการเงิน</w:t>
      </w:r>
      <w:r w:rsidR="00F82B9B" w:rsidRPr="00811D0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 xml:space="preserve">ทางการเงินหลักที่ไม่ใช่อนุพันธ์ </w:t>
      </w:r>
      <w:r w:rsidR="00F82B9B" w:rsidRPr="00811D0A">
        <w:rPr>
          <w:rFonts w:asciiTheme="majorBidi" w:hAnsiTheme="majorBidi" w:cstheme="majorBidi"/>
          <w:sz w:val="30"/>
          <w:szCs w:val="30"/>
        </w:rPr>
        <w:t xml:space="preserve">(Host </w:t>
      </w:r>
      <w:r w:rsidRPr="00811D0A">
        <w:rPr>
          <w:rFonts w:asciiTheme="majorBidi" w:hAnsiTheme="majorBidi" w:cstheme="majorBidi"/>
          <w:sz w:val="30"/>
          <w:szCs w:val="30"/>
          <w:lang w:val="en-GB"/>
        </w:rPr>
        <w:t>c</w:t>
      </w:r>
      <w:proofErr w:type="spellStart"/>
      <w:r w:rsidR="00F82B9B" w:rsidRPr="00811D0A">
        <w:rPr>
          <w:rFonts w:asciiTheme="majorBidi" w:hAnsiTheme="majorBidi" w:cstheme="majorBidi"/>
          <w:sz w:val="30"/>
          <w:szCs w:val="30"/>
        </w:rPr>
        <w:t>ontract</w:t>
      </w:r>
      <w:proofErr w:type="spellEnd"/>
      <w:r w:rsidR="00F82B9B" w:rsidRPr="00811D0A">
        <w:rPr>
          <w:rFonts w:asciiTheme="majorBidi" w:hAnsiTheme="majorBidi" w:cstheme="majorBidi"/>
          <w:sz w:val="30"/>
          <w:szCs w:val="30"/>
        </w:rPr>
        <w:t xml:space="preserve">) 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 xml:space="preserve">และอนุพันธ์แฝง </w:t>
      </w:r>
      <w:r w:rsidR="00F82B9B" w:rsidRPr="00811D0A">
        <w:rPr>
          <w:rFonts w:asciiTheme="majorBidi" w:hAnsiTheme="majorBidi" w:cstheme="majorBidi"/>
          <w:sz w:val="30"/>
          <w:szCs w:val="30"/>
        </w:rPr>
        <w:t xml:space="preserve">(Embedded </w:t>
      </w:r>
      <w:r w:rsidR="0038318E" w:rsidRPr="00811D0A">
        <w:rPr>
          <w:rFonts w:asciiTheme="majorBidi" w:hAnsiTheme="majorBidi" w:cstheme="majorBidi"/>
          <w:sz w:val="30"/>
          <w:szCs w:val="30"/>
        </w:rPr>
        <w:t>d</w:t>
      </w:r>
      <w:r w:rsidR="00F82B9B" w:rsidRPr="00811D0A">
        <w:rPr>
          <w:rFonts w:asciiTheme="majorBidi" w:hAnsiTheme="majorBidi" w:cstheme="majorBidi"/>
          <w:sz w:val="30"/>
          <w:szCs w:val="30"/>
        </w:rPr>
        <w:t xml:space="preserve">erivative) </w:t>
      </w:r>
      <w:r w:rsidR="0038318E"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>ทางการเงินหลัก</w:t>
      </w:r>
      <w:r w:rsidR="00055086" w:rsidRPr="00811D0A">
        <w:rPr>
          <w:rFonts w:asciiTheme="majorBidi" w:hAnsiTheme="majorBidi" w:cstheme="majorBidi" w:hint="cs"/>
          <w:sz w:val="30"/>
          <w:szCs w:val="30"/>
          <w:cs/>
        </w:rPr>
        <w:t>บันทึกตามการจัด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>ประเภทของ</w:t>
      </w:r>
      <w:r w:rsidR="0038318E"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 xml:space="preserve">ทางการเงินหลัก </w:t>
      </w:r>
      <w:r w:rsidR="00055086" w:rsidRPr="00811D0A">
        <w:rPr>
          <w:rFonts w:asciiTheme="majorBidi" w:hAnsiTheme="majorBidi" w:cstheme="majorBidi" w:hint="cs"/>
          <w:sz w:val="30"/>
          <w:szCs w:val="30"/>
          <w:cs/>
        </w:rPr>
        <w:t>ส่วน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>อนุพันธ์แฝง</w:t>
      </w:r>
      <w:r w:rsidR="0038318E" w:rsidRPr="00811D0A">
        <w:rPr>
          <w:rFonts w:asciiTheme="majorBidi" w:hAnsiTheme="majorBidi" w:cstheme="majorBidi" w:hint="cs"/>
          <w:sz w:val="30"/>
          <w:szCs w:val="30"/>
          <w:cs/>
        </w:rPr>
        <w:t>แยก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>ออกจาก</w:t>
      </w:r>
      <w:r w:rsidR="0038318E"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 xml:space="preserve">ทางการเงินหลัก </w:t>
      </w:r>
      <w:r w:rsidR="00055086" w:rsidRPr="00811D0A">
        <w:rPr>
          <w:rFonts w:asciiTheme="majorBidi" w:hAnsiTheme="majorBidi" w:cstheme="majorBidi" w:hint="cs"/>
          <w:sz w:val="30"/>
          <w:szCs w:val="30"/>
          <w:cs/>
        </w:rPr>
        <w:t>และบันทึกเป็นอนุพันธ์และวั</w:t>
      </w:r>
      <w:r w:rsidR="00C31863" w:rsidRPr="00811D0A">
        <w:rPr>
          <w:rFonts w:asciiTheme="majorBidi" w:hAnsiTheme="majorBidi" w:cstheme="majorBidi" w:hint="cs"/>
          <w:sz w:val="30"/>
          <w:szCs w:val="30"/>
          <w:cs/>
        </w:rPr>
        <w:t>ด</w:t>
      </w:r>
      <w:r w:rsidR="00055086" w:rsidRPr="00811D0A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>ด้วยมูลค่ายุติธรรม เมื่อเข้าเงื่อนไขทุกข้อดังนี้</w:t>
      </w:r>
    </w:p>
    <w:p w14:paraId="264A0100" w14:textId="77777777" w:rsidR="00805BF3" w:rsidRPr="00811D0A" w:rsidRDefault="00805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CE542A1" w14:textId="6A92C986" w:rsidR="00F82B9B" w:rsidRPr="00811D0A" w:rsidRDefault="00F82B9B" w:rsidP="00F82B9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lastRenderedPageBreak/>
        <w:t>ลักษณะเชิงเศรษฐกิจและความเสี่ยงของ</w:t>
      </w:r>
      <w:r w:rsidR="0038318E"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811D0A">
        <w:rPr>
          <w:rFonts w:asciiTheme="majorBidi" w:hAnsiTheme="majorBidi" w:cstheme="majorBidi"/>
          <w:sz w:val="30"/>
          <w:szCs w:val="30"/>
          <w:cs/>
        </w:rPr>
        <w:t>ทางการเงินหลักและอนุพันธ์แฝงไม่มีความสัมพันธ์อย่างใกล้ชิด</w:t>
      </w:r>
    </w:p>
    <w:p w14:paraId="323A0483" w14:textId="7C361269" w:rsidR="00F82B9B" w:rsidRPr="00811D0A" w:rsidRDefault="00F82B9B" w:rsidP="00F82B9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อนุพันธ์แฝงที่แยกออกมาต้องมีคุณลักษณะครบถ้วนของอนุพันธ์ และ</w:t>
      </w:r>
    </w:p>
    <w:p w14:paraId="76CBF053" w14:textId="0C121A1A" w:rsidR="00F82B9B" w:rsidRPr="00811D0A" w:rsidRDefault="0038318E" w:rsidP="00F82B9B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>ทางการเงินแบบผสมไม่ได้ถูกวัด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ผ่าน</w:t>
      </w:r>
      <w:r w:rsidR="00F82B9B" w:rsidRPr="00811D0A">
        <w:rPr>
          <w:rFonts w:asciiTheme="majorBidi" w:hAnsiTheme="majorBidi" w:cstheme="majorBidi"/>
          <w:sz w:val="30"/>
          <w:szCs w:val="30"/>
          <w:cs/>
        </w:rPr>
        <w:t>กำไรหรือขาดทุน</w:t>
      </w:r>
    </w:p>
    <w:p w14:paraId="08CF9F16" w14:textId="77777777" w:rsidR="00F82B9B" w:rsidRPr="00811D0A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6B715" w14:textId="4B9B94EE" w:rsidR="00F82B9B" w:rsidRPr="00811D0A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ในกรณีที่</w:t>
      </w:r>
      <w:r w:rsidR="0000290A" w:rsidRPr="00811D0A">
        <w:rPr>
          <w:rFonts w:asciiTheme="majorBidi" w:hAnsiTheme="majorBidi" w:cstheme="majorBidi" w:hint="cs"/>
          <w:sz w:val="30"/>
          <w:szCs w:val="30"/>
          <w:cs/>
        </w:rPr>
        <w:t xml:space="preserve">อนุพันธ์แฝงไม่สามารถแยกออกมาได้ </w:t>
      </w:r>
      <w:r w:rsidR="0038318E"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811D0A">
        <w:rPr>
          <w:rFonts w:asciiTheme="majorBidi" w:hAnsiTheme="majorBidi" w:cstheme="majorBidi"/>
          <w:sz w:val="30"/>
          <w:szCs w:val="30"/>
          <w:cs/>
        </w:rPr>
        <w:t>ทางการเงินแบบผสม</w:t>
      </w:r>
      <w:r w:rsidR="0000290A" w:rsidRPr="00811D0A">
        <w:rPr>
          <w:rFonts w:asciiTheme="majorBidi" w:hAnsiTheme="majorBidi" w:cstheme="majorBidi" w:hint="cs"/>
          <w:sz w:val="30"/>
          <w:szCs w:val="30"/>
          <w:cs/>
        </w:rPr>
        <w:t>บันทึกตามการจัด</w:t>
      </w:r>
      <w:r w:rsidRPr="00811D0A">
        <w:rPr>
          <w:rFonts w:asciiTheme="majorBidi" w:hAnsiTheme="majorBidi" w:cstheme="majorBidi"/>
          <w:sz w:val="30"/>
          <w:szCs w:val="30"/>
          <w:cs/>
        </w:rPr>
        <w:t>ประเภทของ</w:t>
      </w:r>
      <w:r w:rsidR="0038318E"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811D0A">
        <w:rPr>
          <w:rFonts w:asciiTheme="majorBidi" w:hAnsiTheme="majorBidi" w:cstheme="majorBidi"/>
          <w:sz w:val="30"/>
          <w:szCs w:val="30"/>
          <w:cs/>
        </w:rPr>
        <w:t>ทางการเงินหลัก</w:t>
      </w:r>
    </w:p>
    <w:p w14:paraId="227A5AED" w14:textId="77777777" w:rsidR="00F82B9B" w:rsidRPr="00811D0A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FEF5B6" w14:textId="0ED1C2D0" w:rsidR="00F82B9B" w:rsidRPr="00811D0A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การเปลี่ยนแปลงในมูลค่ายุติธรรมของอนุพันธ์แฝงที่แยกออกมาจาก</w:t>
      </w:r>
      <w:r w:rsidR="0038318E"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811D0A">
        <w:rPr>
          <w:rFonts w:asciiTheme="majorBidi" w:hAnsiTheme="majorBidi" w:cstheme="majorBidi"/>
          <w:sz w:val="30"/>
          <w:szCs w:val="30"/>
          <w:cs/>
        </w:rPr>
        <w:t>ทางการเงินหลักจะรับรู้ในกำไร</w:t>
      </w:r>
      <w:r w:rsidR="006E0D1C"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หรือขาดทุน</w:t>
      </w:r>
    </w:p>
    <w:p w14:paraId="32252920" w14:textId="77777777" w:rsidR="00F82B9B" w:rsidRPr="00811D0A" w:rsidRDefault="00F82B9B" w:rsidP="00F82B9B">
      <w:pPr>
        <w:spacing w:line="10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2166451" w14:textId="5332CFCC" w:rsidR="00F82B9B" w:rsidRPr="00811D0A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ธุรกรรมเงินกู้ยืมที่มีอนุพันธ์แฝง (</w:t>
      </w:r>
      <w:r w:rsidRPr="00811D0A">
        <w:rPr>
          <w:rFonts w:asciiTheme="majorBidi" w:hAnsiTheme="majorBidi" w:cstheme="majorBidi"/>
          <w:sz w:val="30"/>
          <w:szCs w:val="30"/>
        </w:rPr>
        <w:t xml:space="preserve">Structure </w:t>
      </w:r>
      <w:r w:rsidR="0000290A" w:rsidRPr="00811D0A">
        <w:rPr>
          <w:rFonts w:asciiTheme="majorBidi" w:hAnsiTheme="majorBidi" w:cstheme="majorBidi"/>
          <w:sz w:val="30"/>
          <w:szCs w:val="30"/>
        </w:rPr>
        <w:t>n</w:t>
      </w:r>
      <w:r w:rsidRPr="00811D0A">
        <w:rPr>
          <w:rFonts w:asciiTheme="majorBidi" w:hAnsiTheme="majorBidi" w:cstheme="majorBidi"/>
          <w:sz w:val="30"/>
          <w:szCs w:val="30"/>
        </w:rPr>
        <w:t xml:space="preserve">otes) </w:t>
      </w:r>
      <w:r w:rsidRPr="00811D0A">
        <w:rPr>
          <w:rFonts w:asciiTheme="majorBidi" w:hAnsiTheme="majorBidi" w:cstheme="majorBidi"/>
          <w:sz w:val="30"/>
          <w:szCs w:val="30"/>
          <w:cs/>
        </w:rPr>
        <w:t>เป็น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811D0A">
        <w:rPr>
          <w:rFonts w:asciiTheme="majorBidi" w:hAnsiTheme="majorBidi" w:cstheme="majorBidi"/>
          <w:sz w:val="30"/>
          <w:szCs w:val="30"/>
          <w:cs/>
        </w:rPr>
        <w:t>ทา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811D0A">
        <w:rPr>
          <w:rFonts w:asciiTheme="majorBidi" w:hAnsiTheme="majorBidi" w:cstheme="majorBidi"/>
          <w:sz w:val="30"/>
          <w:szCs w:val="30"/>
          <w:cs/>
        </w:rPr>
        <w:t>การเงินแบบผสมประเภทหนึ่งที่ประกอบด้วย</w:t>
      </w:r>
      <w:r w:rsidRPr="00811D0A">
        <w:rPr>
          <w:rFonts w:asciiTheme="majorBidi" w:hAnsiTheme="majorBidi" w:cstheme="majorBidi"/>
          <w:sz w:val="30"/>
          <w:szCs w:val="30"/>
        </w:rPr>
        <w:br/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811D0A">
        <w:rPr>
          <w:rFonts w:asciiTheme="majorBidi" w:hAnsiTheme="majorBidi" w:cstheme="majorBidi"/>
          <w:sz w:val="30"/>
          <w:szCs w:val="30"/>
          <w:cs/>
        </w:rPr>
        <w:t>ทางการเงินประเภทเงินกู้ยืม (</w:t>
      </w:r>
      <w:r w:rsidRPr="00811D0A">
        <w:rPr>
          <w:rFonts w:asciiTheme="majorBidi" w:hAnsiTheme="majorBidi" w:cstheme="majorBidi"/>
          <w:sz w:val="30"/>
          <w:szCs w:val="30"/>
        </w:rPr>
        <w:t xml:space="preserve">Host </w:t>
      </w:r>
      <w:r w:rsidR="006E0D1C" w:rsidRPr="00811D0A">
        <w:rPr>
          <w:rFonts w:asciiTheme="majorBidi" w:hAnsiTheme="majorBidi" w:cstheme="majorBidi"/>
          <w:sz w:val="30"/>
          <w:szCs w:val="30"/>
          <w:lang w:val="en-GB"/>
        </w:rPr>
        <w:t>c</w:t>
      </w:r>
      <w:proofErr w:type="spellStart"/>
      <w:r w:rsidRPr="00811D0A">
        <w:rPr>
          <w:rFonts w:asciiTheme="majorBidi" w:hAnsiTheme="majorBidi" w:cstheme="majorBidi"/>
          <w:sz w:val="30"/>
          <w:szCs w:val="30"/>
        </w:rPr>
        <w:t>ontract</w:t>
      </w:r>
      <w:proofErr w:type="spellEnd"/>
      <w:r w:rsidRPr="00811D0A">
        <w:rPr>
          <w:rFonts w:asciiTheme="majorBidi" w:hAnsiTheme="majorBidi" w:cstheme="majorBidi"/>
          <w:sz w:val="30"/>
          <w:szCs w:val="30"/>
        </w:rPr>
        <w:t xml:space="preserve">) </w:t>
      </w:r>
      <w:r w:rsidRPr="00811D0A">
        <w:rPr>
          <w:rFonts w:asciiTheme="majorBidi" w:hAnsiTheme="majorBidi" w:cstheme="majorBidi"/>
          <w:sz w:val="30"/>
          <w:szCs w:val="30"/>
          <w:cs/>
        </w:rPr>
        <w:t>และอนุพันธ์แฝง (</w:t>
      </w:r>
      <w:r w:rsidRPr="00811D0A">
        <w:rPr>
          <w:rFonts w:asciiTheme="majorBidi" w:hAnsiTheme="majorBidi" w:cstheme="majorBidi"/>
          <w:sz w:val="30"/>
          <w:szCs w:val="30"/>
        </w:rPr>
        <w:t xml:space="preserve">Embedded </w:t>
      </w:r>
      <w:r w:rsidR="006E0D1C" w:rsidRPr="00811D0A">
        <w:rPr>
          <w:rFonts w:asciiTheme="majorBidi" w:hAnsiTheme="majorBidi" w:cstheme="majorBidi"/>
          <w:sz w:val="30"/>
          <w:szCs w:val="30"/>
        </w:rPr>
        <w:t>d</w:t>
      </w:r>
      <w:r w:rsidRPr="00811D0A">
        <w:rPr>
          <w:rFonts w:asciiTheme="majorBidi" w:hAnsiTheme="majorBidi" w:cstheme="majorBidi"/>
          <w:sz w:val="30"/>
          <w:szCs w:val="30"/>
        </w:rPr>
        <w:t xml:space="preserve">erivative) </w:t>
      </w:r>
      <w:r w:rsidR="0000290A" w:rsidRPr="00811D0A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Pr="00811D0A">
        <w:rPr>
          <w:rFonts w:asciiTheme="majorBidi" w:hAnsiTheme="majorBidi" w:cstheme="majorBidi"/>
          <w:sz w:val="30"/>
          <w:szCs w:val="30"/>
          <w:cs/>
        </w:rPr>
        <w:t>มีแนวทาง</w:t>
      </w:r>
      <w:r w:rsidR="0079416D"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การบริหารจัดการเพื่อรองรับการทำธุรกรรมเงินกู้ยืมที่มีอนุพันธ์แฝง (</w:t>
      </w:r>
      <w:r w:rsidRPr="00811D0A">
        <w:rPr>
          <w:rFonts w:asciiTheme="majorBidi" w:hAnsiTheme="majorBidi" w:cstheme="majorBidi"/>
          <w:sz w:val="30"/>
          <w:szCs w:val="30"/>
        </w:rPr>
        <w:t xml:space="preserve">Structured </w:t>
      </w:r>
      <w:r w:rsidR="00131CAF" w:rsidRPr="00811D0A">
        <w:rPr>
          <w:rFonts w:asciiTheme="majorBidi" w:hAnsiTheme="majorBidi" w:cstheme="majorBidi"/>
          <w:sz w:val="30"/>
          <w:szCs w:val="30"/>
        </w:rPr>
        <w:t>n</w:t>
      </w:r>
      <w:r w:rsidRPr="00811D0A">
        <w:rPr>
          <w:rFonts w:asciiTheme="majorBidi" w:hAnsiTheme="majorBidi" w:cstheme="majorBidi"/>
          <w:sz w:val="30"/>
          <w:szCs w:val="30"/>
        </w:rPr>
        <w:t>ote</w:t>
      </w:r>
      <w:r w:rsidR="006E0D1C" w:rsidRPr="00811D0A">
        <w:rPr>
          <w:rFonts w:asciiTheme="majorBidi" w:hAnsiTheme="majorBidi" w:cstheme="majorBidi"/>
          <w:sz w:val="30"/>
          <w:szCs w:val="30"/>
        </w:rPr>
        <w:t>s</w:t>
      </w:r>
      <w:r w:rsidRPr="00811D0A">
        <w:rPr>
          <w:rFonts w:asciiTheme="majorBidi" w:hAnsiTheme="majorBidi" w:cstheme="majorBidi"/>
          <w:sz w:val="30"/>
          <w:szCs w:val="30"/>
        </w:rPr>
        <w:t xml:space="preserve">) </w:t>
      </w:r>
      <w:r w:rsidRPr="00811D0A">
        <w:rPr>
          <w:rFonts w:asciiTheme="majorBidi" w:hAnsiTheme="majorBidi" w:cstheme="majorBidi"/>
          <w:sz w:val="30"/>
          <w:szCs w:val="30"/>
          <w:cs/>
        </w:rPr>
        <w:t>และมีการบันทึกบัญชีและ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วัด</w:t>
      </w:r>
      <w:r w:rsidRPr="00811D0A">
        <w:rPr>
          <w:rFonts w:asciiTheme="majorBidi" w:hAnsiTheme="majorBidi" w:cstheme="majorBidi"/>
          <w:sz w:val="30"/>
          <w:szCs w:val="30"/>
          <w:cs/>
        </w:rPr>
        <w:t>มูลค่ายุติธรรมที่สอดคล้องกับมาตรฐาน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รายงานทางการเงิน ฉบับที่ </w:t>
      </w:r>
      <w:r w:rsidRPr="00811D0A">
        <w:rPr>
          <w:rFonts w:asciiTheme="majorBidi" w:hAnsiTheme="majorBidi" w:cstheme="majorBidi"/>
          <w:sz w:val="30"/>
          <w:szCs w:val="30"/>
        </w:rPr>
        <w:t>9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11D0A">
        <w:rPr>
          <w:rFonts w:asciiTheme="majorBidi" w:hAnsiTheme="majorBidi" w:cstheme="majorBidi"/>
          <w:sz w:val="30"/>
          <w:szCs w:val="30"/>
        </w:rPr>
        <w:t xml:space="preserve">TFRS </w:t>
      </w:r>
      <w:r w:rsidR="00131CAF" w:rsidRPr="00811D0A">
        <w:rPr>
          <w:rFonts w:asciiTheme="majorBidi" w:hAnsiTheme="majorBidi" w:cstheme="majorBidi"/>
          <w:sz w:val="30"/>
          <w:szCs w:val="30"/>
        </w:rPr>
        <w:t>9</w:t>
      </w:r>
      <w:r w:rsidRPr="00811D0A">
        <w:rPr>
          <w:rFonts w:asciiTheme="majorBidi" w:hAnsiTheme="majorBidi" w:cstheme="majorBidi"/>
          <w:sz w:val="30"/>
          <w:szCs w:val="30"/>
          <w:cs/>
        </w:rPr>
        <w:t>) โดยบริษัทสามารถเลือกจัดประเภท</w:t>
      </w:r>
      <w:r w:rsidR="007E3D00" w:rsidRPr="00811D0A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811D0A">
        <w:rPr>
          <w:rFonts w:asciiTheme="majorBidi" w:hAnsiTheme="majorBidi" w:cstheme="majorBidi"/>
          <w:sz w:val="30"/>
          <w:szCs w:val="30"/>
          <w:cs/>
        </w:rPr>
        <w:t>หนี้สินทางการเงินที่กำหนดให้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811D0A">
        <w:rPr>
          <w:rFonts w:asciiTheme="majorBidi" w:hAnsiTheme="majorBidi" w:cstheme="majorBidi"/>
          <w:sz w:val="30"/>
          <w:szCs w:val="30"/>
          <w:cs/>
        </w:rPr>
        <w:t>ด้วยมูลค่ายุติธรรมเมื่อ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เข้า</w:t>
      </w:r>
      <w:r w:rsidRPr="00811D0A">
        <w:rPr>
          <w:rFonts w:asciiTheme="majorBidi" w:hAnsiTheme="majorBidi" w:cstheme="majorBidi"/>
          <w:sz w:val="30"/>
          <w:szCs w:val="30"/>
          <w:cs/>
        </w:rPr>
        <w:t>เงื่อนไขข้อใดข้อหนึ่งดังนี้</w:t>
      </w:r>
    </w:p>
    <w:p w14:paraId="588094F6" w14:textId="77777777" w:rsidR="00F82B9B" w:rsidRPr="00811D0A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0136E7C" w14:textId="77777777" w:rsidR="00F82B9B" w:rsidRPr="00811D0A" w:rsidRDefault="00F82B9B" w:rsidP="00F82B9B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เป็นเครื่องมือสำหรับขจัดหรือลดความผันผวนของกำไรหรือขาดทุนที่เกิดจากวิธีการบัญชีที่ต่างกันใน</w:t>
      </w:r>
      <w:r w:rsidRPr="00811D0A">
        <w:rPr>
          <w:rFonts w:asciiTheme="majorBidi" w:hAnsiTheme="majorBidi" w:cstheme="majorBidi"/>
          <w:sz w:val="30"/>
          <w:szCs w:val="30"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การวัดมูลค่าหรือรับรู้สินทรัพย์หรือหนี้สินทางการเงินอย่างมีสาระสำคัญ</w:t>
      </w:r>
    </w:p>
    <w:p w14:paraId="64827D03" w14:textId="77777777" w:rsidR="00F82B9B" w:rsidRPr="00811D0A" w:rsidRDefault="00F82B9B" w:rsidP="00F82B9B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เป็นเครื่องมือในการบริหารความเสี่ยงหรือการลงทุนเพื่อให้สอดคล้องกับ</w:t>
      </w:r>
    </w:p>
    <w:p w14:paraId="7D02C07E" w14:textId="556FC29B" w:rsidR="00F82B9B" w:rsidRPr="00811D0A" w:rsidRDefault="00F82B9B" w:rsidP="00F82B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นโยบาย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11D0A">
        <w:rPr>
          <w:rFonts w:asciiTheme="majorBidi" w:hAnsiTheme="majorBidi" w:cstheme="majorBidi"/>
          <w:sz w:val="30"/>
          <w:szCs w:val="30"/>
          <w:cs/>
        </w:rPr>
        <w:t>บริหารความเสี่ยงหรือการลงทุนที่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11D0A">
        <w:rPr>
          <w:rFonts w:asciiTheme="majorBidi" w:hAnsiTheme="majorBidi" w:cstheme="majorBidi"/>
          <w:sz w:val="30"/>
          <w:szCs w:val="30"/>
          <w:cs/>
        </w:rPr>
        <w:t>กำหนดไว้เป็นลายลักษณ์อักษร และ</w:t>
      </w:r>
    </w:p>
    <w:p w14:paraId="6D9F8AE5" w14:textId="77777777" w:rsidR="00F82B9B" w:rsidRPr="00811D0A" w:rsidRDefault="00F82B9B" w:rsidP="00F82B9B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แนวทางการประเมินผลกลุ่มสินทรัพย์หรือหนี้สินทางการเงินบนพื้นฐานของมูลค่ายุติธรรม</w:t>
      </w:r>
    </w:p>
    <w:p w14:paraId="1CA06D67" w14:textId="7D5E8F04" w:rsidR="00F82B9B" w:rsidRPr="00811D0A" w:rsidRDefault="00F82B9B" w:rsidP="00F82B9B">
      <w:pPr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72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เป็น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เครื่องมือทาง</w:t>
      </w:r>
      <w:r w:rsidRPr="00811D0A">
        <w:rPr>
          <w:rFonts w:asciiTheme="majorBidi" w:hAnsiTheme="majorBidi" w:cstheme="majorBidi"/>
          <w:sz w:val="30"/>
          <w:szCs w:val="30"/>
          <w:cs/>
        </w:rPr>
        <w:t>การเงินที่มีอนุพันธ์แฝงที่สามารถเปลี่ยนแปลงกระแสเงินสดจาก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811D0A">
        <w:rPr>
          <w:rFonts w:asciiTheme="majorBidi" w:hAnsiTheme="majorBidi" w:cstheme="majorBidi"/>
          <w:sz w:val="30"/>
          <w:szCs w:val="30"/>
          <w:cs/>
        </w:rPr>
        <w:t>นั้นอย่างมีสาระสำคัญและเข้าเงื่อนไขการบันทึกอนุพันธ์แฝง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แยก</w:t>
      </w:r>
      <w:r w:rsidRPr="00811D0A">
        <w:rPr>
          <w:rFonts w:asciiTheme="majorBidi" w:hAnsiTheme="majorBidi" w:cstheme="majorBidi"/>
          <w:sz w:val="30"/>
          <w:szCs w:val="30"/>
          <w:cs/>
        </w:rPr>
        <w:t>ออกจาก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811D0A">
        <w:rPr>
          <w:rFonts w:asciiTheme="majorBidi" w:hAnsiTheme="majorBidi" w:cstheme="majorBidi"/>
          <w:sz w:val="30"/>
          <w:szCs w:val="30"/>
          <w:cs/>
        </w:rPr>
        <w:t>ทางการเงินหลัก</w:t>
      </w:r>
    </w:p>
    <w:p w14:paraId="5191C5C9" w14:textId="77777777" w:rsidR="00F82B9B" w:rsidRPr="00811D0A" w:rsidRDefault="00F82B9B" w:rsidP="00F82B9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5D80CA" w14:textId="45944776" w:rsidR="00F82B9B" w:rsidRPr="00811D0A" w:rsidRDefault="00F82B9B" w:rsidP="00F82B9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การเปลี่ยนแปลง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811D0A">
        <w:rPr>
          <w:rFonts w:asciiTheme="majorBidi" w:hAnsiTheme="majorBidi" w:cstheme="majorBidi"/>
          <w:sz w:val="30"/>
          <w:szCs w:val="30"/>
          <w:cs/>
        </w:rPr>
        <w:t>มูลค่ายุติธรรมรับรู้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ใน</w:t>
      </w:r>
      <w:r w:rsidRPr="00811D0A">
        <w:rPr>
          <w:rFonts w:asciiTheme="majorBidi" w:hAnsiTheme="majorBidi" w:cstheme="majorBidi"/>
          <w:sz w:val="30"/>
          <w:szCs w:val="30"/>
          <w:cs/>
        </w:rPr>
        <w:t>กำไรหรือขาดทุน โดยแสดงเป็นรายการกำไร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811D0A">
        <w:rPr>
          <w:rFonts w:asciiTheme="majorBidi" w:hAnsiTheme="majorBidi" w:cstheme="majorBidi"/>
          <w:sz w:val="30"/>
          <w:szCs w:val="30"/>
          <w:cs/>
        </w:rPr>
        <w:t>ขาดทุนจากหนี้สินทางการเงินที่กำหนดให้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811D0A">
        <w:rPr>
          <w:rFonts w:asciiTheme="majorBidi" w:hAnsiTheme="majorBidi" w:cstheme="majorBidi"/>
          <w:sz w:val="30"/>
          <w:szCs w:val="30"/>
          <w:cs/>
        </w:rPr>
        <w:t>มูลค่ายุติธรรมคู่กับหนี้สินใน</w:t>
      </w:r>
      <w:r w:rsidR="00A104A3" w:rsidRPr="00811D0A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และเมื่อจัดประเภทเป็นหนี้สินทางการเงินที่กำหนดให้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811D0A">
        <w:rPr>
          <w:rFonts w:asciiTheme="majorBidi" w:hAnsiTheme="majorBidi" w:cstheme="majorBidi"/>
          <w:sz w:val="30"/>
          <w:szCs w:val="30"/>
          <w:cs/>
        </w:rPr>
        <w:t>ด้วยมูลค่ายุติธรรมแล้วจะไม่</w:t>
      </w:r>
      <w:r w:rsidR="006E0D1C" w:rsidRPr="00811D0A">
        <w:rPr>
          <w:rFonts w:asciiTheme="majorBidi" w:hAnsiTheme="majorBidi" w:cstheme="majorBidi" w:hint="cs"/>
          <w:sz w:val="30"/>
          <w:szCs w:val="30"/>
          <w:cs/>
        </w:rPr>
        <w:t>ถูกจัดประเภทรายการใหม่</w:t>
      </w:r>
    </w:p>
    <w:p w14:paraId="7E22BE3D" w14:textId="77777777" w:rsidR="00F82B9B" w:rsidRPr="00811D0A" w:rsidRDefault="00F82B9B" w:rsidP="00F82B9B">
      <w:pPr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B113052" w14:textId="04DA7D35" w:rsidR="00A928D9" w:rsidRPr="00811D0A" w:rsidRDefault="00F82B9B" w:rsidP="00F82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ทั้งนี้ หากบริษัทไม่เลือกหรือไม่สามารถจัดประเภทหนี้สินทางการเงินที่กำหนดให้</w:t>
      </w:r>
      <w:r w:rsidR="00C13FED" w:rsidRPr="00811D0A">
        <w:rPr>
          <w:rFonts w:asciiTheme="majorBidi" w:hAnsiTheme="majorBidi" w:cstheme="majorBidi" w:hint="cs"/>
          <w:sz w:val="30"/>
          <w:szCs w:val="30"/>
          <w:cs/>
        </w:rPr>
        <w:t>วัดมูลค่า</w:t>
      </w:r>
      <w:r w:rsidRPr="00811D0A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  <w:t>ตามเงื่อนไขข้างต้น บริษัทจะดำเนินการตามหลักเกณฑ์การพิจารณา</w:t>
      </w:r>
      <w:r w:rsidR="00C13FED" w:rsidRPr="00811D0A">
        <w:rPr>
          <w:rFonts w:asciiTheme="majorBidi" w:hAnsiTheme="majorBidi" w:cstheme="majorBidi" w:hint="cs"/>
          <w:sz w:val="30"/>
          <w:szCs w:val="30"/>
          <w:cs/>
        </w:rPr>
        <w:t>เครื่องมือ</w:t>
      </w:r>
      <w:r w:rsidRPr="00811D0A">
        <w:rPr>
          <w:rFonts w:asciiTheme="majorBidi" w:hAnsiTheme="majorBidi" w:cstheme="majorBidi"/>
          <w:sz w:val="30"/>
          <w:szCs w:val="30"/>
          <w:cs/>
        </w:rPr>
        <w:t>ทางการเงินแบบผสม</w:t>
      </w:r>
    </w:p>
    <w:p w14:paraId="24323BFA" w14:textId="77777777" w:rsidR="00C13FED" w:rsidRPr="00811D0A" w:rsidRDefault="00C13FED" w:rsidP="00F82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50764" w14:textId="10F5E063" w:rsidR="002D4841" w:rsidRPr="00811D0A" w:rsidRDefault="002D4841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14:paraId="084C9BA7" w14:textId="6C2DA07B" w:rsidR="00462C2C" w:rsidRPr="00811D0A" w:rsidRDefault="00462C2C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2D727B55" w14:textId="53D19F85" w:rsidR="00E06447" w:rsidRPr="00811D0A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 w:hint="cs"/>
          <w:i/>
          <w:iCs/>
          <w:sz w:val="30"/>
          <w:szCs w:val="30"/>
          <w:cs/>
        </w:rPr>
        <w:t>เงินลงทุนที่ไม่ได้วางเป็นประกัน</w:t>
      </w:r>
    </w:p>
    <w:p w14:paraId="34DD1E62" w14:textId="77777777" w:rsidR="00E06447" w:rsidRPr="00811D0A" w:rsidRDefault="00E06447" w:rsidP="00093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D51907B" w14:textId="6D438A64" w:rsidR="00F03DFF" w:rsidRPr="00811D0A" w:rsidRDefault="00F03DFF" w:rsidP="005210EC">
      <w:pPr>
        <w:pStyle w:val="BodyText2"/>
        <w:ind w:left="540" w:right="47" w:firstLine="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811D0A">
        <w:rPr>
          <w:rFonts w:asciiTheme="majorBidi" w:eastAsia="EucrosiaUPCBold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1A1414AD" w14:textId="77777777" w:rsidR="005210EC" w:rsidRPr="00811D0A" w:rsidRDefault="005210EC" w:rsidP="0052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4B050FC0" w14:textId="3636F6CD" w:rsidR="00745221" w:rsidRPr="00811D0A" w:rsidRDefault="00EB02C8" w:rsidP="00745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เงินลงทุน</w:t>
      </w:r>
      <w:r w:rsidR="005210EC" w:rsidRPr="00811D0A">
        <w:rPr>
          <w:rFonts w:asciiTheme="majorBidi" w:hAnsiTheme="majorBidi" w:cstheme="majorBidi"/>
          <w:sz w:val="30"/>
          <w:szCs w:val="30"/>
          <w:cs/>
        </w:rPr>
        <w:t>รับรู้รายการเมื่อเริ่มแรก</w:t>
      </w:r>
      <w:r w:rsidR="00E8500B" w:rsidRPr="00811D0A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E8500B" w:rsidRPr="00811D0A">
        <w:rPr>
          <w:rFonts w:asciiTheme="majorBidi" w:hAnsiTheme="majorBidi" w:cstheme="majorBidi" w:hint="cs"/>
          <w:sz w:val="30"/>
          <w:szCs w:val="30"/>
          <w:cs/>
        </w:rPr>
        <w:t>เป็นคู่สัญญาตามข้อกำหนดของเครื่องมือทางการเงินนั้น</w:t>
      </w:r>
      <w:r w:rsidR="005210EC"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03DFF" w:rsidRPr="00811D0A">
        <w:rPr>
          <w:rFonts w:asciiTheme="majorBidi" w:hAnsiTheme="majorBidi" w:hint="cs"/>
          <w:sz w:val="30"/>
          <w:szCs w:val="30"/>
          <w:cs/>
        </w:rPr>
        <w:t>และวัดมูลค่า</w:t>
      </w:r>
      <w:r w:rsidR="00745221" w:rsidRPr="00811D0A">
        <w:rPr>
          <w:rFonts w:asciiTheme="majorBidi" w:hAnsiTheme="majorBidi" w:hint="cs"/>
          <w:sz w:val="30"/>
          <w:szCs w:val="30"/>
          <w:cs/>
        </w:rPr>
        <w:t>เมื่อเริ่มแรกด้วยมูลค่ายุติธรรม</w:t>
      </w:r>
      <w:r w:rsidR="00745221"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745221" w:rsidRPr="00811D0A">
        <w:rPr>
          <w:rFonts w:asciiTheme="majorBidi" w:hAnsiTheme="majorBidi" w:hint="cs"/>
          <w:sz w:val="30"/>
          <w:szCs w:val="30"/>
          <w:cs/>
        </w:rPr>
        <w:t>ทั้งนี้เงินลงทุ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6E9A6E72" w14:textId="77777777" w:rsidR="0085768F" w:rsidRPr="00811D0A" w:rsidRDefault="0085768F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A9DF22" w14:textId="08FD5941" w:rsidR="001729AE" w:rsidRPr="00811D0A" w:rsidRDefault="00F03DFF" w:rsidP="004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EucrosiaUPCBold" w:hAnsiTheme="majorBidi"/>
          <w:sz w:val="30"/>
          <w:szCs w:val="30"/>
        </w:rPr>
      </w:pPr>
      <w:r w:rsidRPr="00811D0A">
        <w:rPr>
          <w:rFonts w:asciiTheme="majorBidi" w:eastAsia="EucrosiaUPCBold" w:hAnsiTheme="majorBidi"/>
          <w:sz w:val="30"/>
          <w:szCs w:val="30"/>
          <w:cs/>
        </w:rPr>
        <w:t xml:space="preserve">ณ วันที่รับรู้รายการเมื่อเริ่มแรก </w:t>
      </w:r>
      <w:r w:rsidR="006238DB" w:rsidRPr="00811D0A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811D0A">
        <w:rPr>
          <w:rFonts w:asciiTheme="majorBidi" w:eastAsia="EucrosiaUPCBold" w:hAnsiTheme="majorBidi"/>
          <w:sz w:val="30"/>
          <w:szCs w:val="30"/>
          <w:cs/>
        </w:rPr>
        <w:t xml:space="preserve">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</w:t>
      </w:r>
      <w:r w:rsidR="006238DB" w:rsidRPr="00811D0A">
        <w:rPr>
          <w:rFonts w:asciiTheme="majorBidi" w:hAnsiTheme="majorBidi" w:hint="cs"/>
          <w:sz w:val="30"/>
          <w:szCs w:val="30"/>
          <w:cs/>
        </w:rPr>
        <w:t>เงินลงทุน</w:t>
      </w:r>
      <w:r w:rsidR="006238DB" w:rsidRPr="00811D0A">
        <w:rPr>
          <w:rFonts w:asciiTheme="majorBidi" w:hAnsiTheme="majorBidi"/>
          <w:sz w:val="30"/>
          <w:szCs w:val="30"/>
          <w:cs/>
        </w:rPr>
        <w:br/>
      </w:r>
      <w:r w:rsidRPr="00811D0A">
        <w:rPr>
          <w:rFonts w:asciiTheme="majorBidi" w:eastAsia="EucrosiaUPCBold" w:hAnsiTheme="majorBidi"/>
          <w:sz w:val="30"/>
          <w:szCs w:val="30"/>
          <w:cs/>
        </w:rPr>
        <w:t>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</w:t>
      </w:r>
      <w:r w:rsidR="006238DB" w:rsidRPr="00811D0A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811D0A">
        <w:rPr>
          <w:rFonts w:asciiTheme="majorBidi" w:eastAsia="EucrosiaUPCBold" w:hAnsiTheme="majorBidi"/>
          <w:sz w:val="30"/>
          <w:szCs w:val="30"/>
          <w:cs/>
        </w:rPr>
        <w:t xml:space="preserve"> ในกรณีดังกล่าว</w:t>
      </w:r>
      <w:r w:rsidR="006238DB" w:rsidRPr="00811D0A">
        <w:rPr>
          <w:rFonts w:asciiTheme="majorBidi" w:hAnsiTheme="majorBidi" w:hint="cs"/>
          <w:sz w:val="30"/>
          <w:szCs w:val="30"/>
          <w:cs/>
        </w:rPr>
        <w:t>เงินลงทุน</w:t>
      </w:r>
      <w:r w:rsidRPr="00811D0A">
        <w:rPr>
          <w:rFonts w:asciiTheme="majorBidi" w:eastAsia="EucrosiaUPCBold" w:hAnsiTheme="majorBidi"/>
          <w:sz w:val="30"/>
          <w:szCs w:val="30"/>
          <w:cs/>
        </w:rPr>
        <w:t xml:space="preserve">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7A55B9B9" w14:textId="77777777" w:rsidR="002609A4" w:rsidRPr="00811D0A" w:rsidRDefault="002609A4" w:rsidP="0046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EucrosiaUPCBold" w:hAnsiTheme="majorBidi"/>
          <w:sz w:val="30"/>
          <w:szCs w:val="30"/>
        </w:rPr>
      </w:pPr>
    </w:p>
    <w:p w14:paraId="10936D4B" w14:textId="61C992B7" w:rsidR="00600F05" w:rsidRPr="00811D0A" w:rsidRDefault="00DA206A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811D0A">
        <w:rPr>
          <w:rFonts w:ascii="Angsana New" w:eastAsia="Times New Roman" w:hAnsi="Angsana New" w:hint="cs"/>
          <w:sz w:val="30"/>
          <w:szCs w:val="30"/>
          <w:cs/>
        </w:rPr>
        <w:t>เงินลงทุนที่วัดมูลค่าด้วยราคาทุนตัดจำหน่าย</w:t>
      </w:r>
      <w:r w:rsidR="00EF6001" w:rsidRPr="00811D0A">
        <w:rPr>
          <w:rFonts w:ascii="Angsana New" w:eastAsia="Times New Roman" w:hAnsi="Angsana New" w:hint="cs"/>
          <w:sz w:val="30"/>
          <w:szCs w:val="30"/>
          <w:cs/>
        </w:rPr>
        <w:t>ถูก</w:t>
      </w:r>
      <w:r w:rsidR="002A20CB" w:rsidRPr="00811D0A">
        <w:rPr>
          <w:rFonts w:ascii="Angsana New" w:eastAsia="Times New Roman" w:hAnsi="Angsana New" w:hint="cs"/>
          <w:sz w:val="30"/>
          <w:szCs w:val="30"/>
          <w:cs/>
        </w:rPr>
        <w:t>วัดมูลค่าในภายหลัง</w:t>
      </w:r>
      <w:r w:rsidR="001729AE" w:rsidRPr="00811D0A">
        <w:rPr>
          <w:rFonts w:ascii="Angsana New" w:eastAsia="Times New Roman" w:hAnsi="Angsana New" w:hint="cs"/>
          <w:sz w:val="30"/>
          <w:szCs w:val="30"/>
          <w:cs/>
        </w:rPr>
        <w:t>ด้วย</w:t>
      </w:r>
      <w:r w:rsidR="00600F05" w:rsidRPr="00811D0A">
        <w:rPr>
          <w:rFonts w:ascii="Angsana New" w:eastAsia="Times New Roman" w:hAnsi="Angsana New" w:hint="cs"/>
          <w:sz w:val="30"/>
          <w:szCs w:val="30"/>
          <w:cs/>
        </w:rPr>
        <w:t>ราคาทุนตัดจำหน่ายตามวิธีดอกเบี้ย</w:t>
      </w:r>
      <w:r w:rsidR="00D978CB" w:rsidRPr="00811D0A">
        <w:rPr>
          <w:rFonts w:asciiTheme="majorBidi" w:hAnsiTheme="majorBidi"/>
          <w:sz w:val="30"/>
          <w:szCs w:val="30"/>
          <w:cs/>
        </w:rPr>
        <w:br/>
      </w:r>
      <w:r w:rsidR="00600F05" w:rsidRPr="00811D0A">
        <w:rPr>
          <w:rFonts w:ascii="Angsana New" w:eastAsia="Times New Roman" w:hAnsi="Angsana New" w:hint="cs"/>
          <w:sz w:val="30"/>
          <w:szCs w:val="30"/>
          <w:cs/>
        </w:rPr>
        <w:t>ที่แท้จริง</w:t>
      </w:r>
      <w:r w:rsidR="00600F05" w:rsidRPr="00811D0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811D0A">
        <w:rPr>
          <w:rFonts w:ascii="Angsana New" w:eastAsia="Times New Roman" w:hAnsi="Angsana New" w:hint="cs"/>
          <w:sz w:val="30"/>
          <w:szCs w:val="30"/>
          <w:cs/>
        </w:rPr>
        <w:t>ราคาทุนตัดจำหน่ายลดลงด้วยผลขาดทุนด้านเครดิตที่คาดว่าจะเกิดขึ้น</w:t>
      </w:r>
      <w:r w:rsidR="00600F05" w:rsidRPr="00811D0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811D0A">
        <w:rPr>
          <w:rFonts w:ascii="Angsana New" w:eastAsia="Times New Roman" w:hAnsi="Angsana New" w:hint="cs"/>
          <w:sz w:val="30"/>
          <w:szCs w:val="30"/>
          <w:cs/>
        </w:rPr>
        <w:t>รายได้ดอกเบี้ย</w:t>
      </w:r>
      <w:r w:rsidR="00600F05" w:rsidRPr="00811D0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811D0A">
        <w:rPr>
          <w:rFonts w:ascii="Angsana New" w:eastAsia="Times New Roman" w:hAnsi="Angsana New" w:hint="cs"/>
          <w:sz w:val="30"/>
          <w:szCs w:val="30"/>
          <w:cs/>
        </w:rPr>
        <w:t>กำไรและขาดทุนจากอัตราแลกเปลี่ยน</w:t>
      </w:r>
      <w:r w:rsidR="00600F05" w:rsidRPr="00811D0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811D0A">
        <w:rPr>
          <w:rFonts w:ascii="Angsana New" w:eastAsia="Times New Roman" w:hAnsi="Angsana New" w:hint="cs"/>
          <w:sz w:val="30"/>
          <w:szCs w:val="30"/>
          <w:cs/>
        </w:rPr>
        <w:t>ผลขาดทุนด้านเครดิตที่คาดว่าจะเกิดขึ้น</w:t>
      </w:r>
      <w:r w:rsidR="00600F05" w:rsidRPr="00811D0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00F05" w:rsidRPr="00811D0A">
        <w:rPr>
          <w:rFonts w:ascii="Angsana New" w:eastAsia="Times New Roman" w:hAnsi="Angsana New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  <w:r w:rsidR="00600F05" w:rsidRPr="00811D0A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1BA0594E" w14:textId="77777777" w:rsidR="00A10B44" w:rsidRPr="00811D0A" w:rsidRDefault="00A10B44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73AB343" w14:textId="0121B38E" w:rsidR="002A20CB" w:rsidRPr="00811D0A" w:rsidRDefault="00DA206A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bookmarkStart w:id="6" w:name="_Hlk107838050"/>
      <w:r w:rsidRPr="00811D0A">
        <w:rPr>
          <w:rFonts w:ascii="Angsana New" w:eastAsia="Times New Roman" w:hAnsi="Angsana New" w:hint="cs"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D978CB" w:rsidRPr="00811D0A">
        <w:rPr>
          <w:rFonts w:ascii="Angsana New" w:eastAsia="Times New Roman" w:hAnsi="Angsana New" w:hint="cs"/>
          <w:sz w:val="30"/>
          <w:szCs w:val="30"/>
          <w:cs/>
        </w:rPr>
        <w:t>ถูก</w:t>
      </w:r>
      <w:r w:rsidR="002A20CB" w:rsidRPr="00811D0A">
        <w:rPr>
          <w:rFonts w:ascii="Angsana New" w:eastAsia="Times New Roman" w:hAnsi="Angsana New" w:hint="cs"/>
          <w:sz w:val="30"/>
          <w:szCs w:val="30"/>
          <w:cs/>
        </w:rPr>
        <w:t>วัดมูลค่า</w:t>
      </w:r>
      <w:r w:rsidR="00D978CB" w:rsidRPr="00811D0A">
        <w:rPr>
          <w:rFonts w:ascii="Angsana New" w:eastAsia="Times New Roman" w:hAnsi="Angsana New"/>
          <w:sz w:val="30"/>
          <w:szCs w:val="30"/>
        </w:rPr>
        <w:br/>
      </w:r>
      <w:r w:rsidR="002A20CB" w:rsidRPr="00811D0A">
        <w:rPr>
          <w:rFonts w:ascii="Angsana New" w:eastAsia="Times New Roman" w:hAnsi="Angsana New" w:hint="cs"/>
          <w:sz w:val="30"/>
          <w:szCs w:val="30"/>
          <w:cs/>
        </w:rPr>
        <w:t>ในภายหลังด้วยมูลค่ายุติธรรม</w:t>
      </w:r>
      <w:r w:rsidR="002A20CB" w:rsidRPr="00811D0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A20CB" w:rsidRPr="00811D0A">
        <w:rPr>
          <w:rFonts w:ascii="Angsana New" w:eastAsia="Times New Roman" w:hAnsi="Angsana New" w:hint="cs"/>
          <w:sz w:val="30"/>
          <w:szCs w:val="30"/>
          <w:cs/>
        </w:rPr>
        <w:t>เงินปันผลรับรู้เป็นรายได้ในกำไรหรือขาดทุน</w:t>
      </w:r>
      <w:r w:rsidRPr="00811D0A">
        <w:rPr>
          <w:rFonts w:ascii="Angsana New" w:eastAsia="Times New Roman" w:hAnsi="Angsana New" w:hint="cs"/>
          <w:sz w:val="30"/>
          <w:szCs w:val="30"/>
          <w:cs/>
        </w:rPr>
        <w:t>ในวันที่บริษัทมีสิทธิได้รับเงินปันผล</w:t>
      </w:r>
      <w:r w:rsidR="002A20CB" w:rsidRPr="00811D0A">
        <w:rPr>
          <w:rFonts w:ascii="Angsana New" w:eastAsia="Times New Roman" w:hAnsi="Angsana New" w:hint="cs"/>
          <w:sz w:val="30"/>
          <w:szCs w:val="30"/>
          <w:cs/>
        </w:rPr>
        <w:t>เว้นแต่เงินปันผลดังกล่าวเป็นการคืนทุนของเงินลงทุน</w:t>
      </w:r>
      <w:r w:rsidR="002A20CB" w:rsidRPr="00811D0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A20CB" w:rsidRPr="00811D0A">
        <w:rPr>
          <w:rFonts w:ascii="Angsana New" w:eastAsia="Times New Roman" w:hAnsi="Angsana New" w:hint="cs"/>
          <w:sz w:val="30"/>
          <w:szCs w:val="30"/>
          <w:cs/>
        </w:rPr>
        <w:t>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27191ABF" w14:textId="4BF82219" w:rsidR="006F4D99" w:rsidRPr="00811D0A" w:rsidRDefault="006F4D99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bookmarkEnd w:id="6"/>
    <w:p w14:paraId="55D31968" w14:textId="6FEB5A97" w:rsidR="002A20CB" w:rsidRPr="00811D0A" w:rsidRDefault="002A20CB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811D0A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26B39AAE" w14:textId="77777777" w:rsidR="003C3108" w:rsidRPr="00811D0A" w:rsidRDefault="003C3108" w:rsidP="005210EC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4"/>
          <w:szCs w:val="24"/>
          <w:cs/>
        </w:rPr>
      </w:pPr>
    </w:p>
    <w:p w14:paraId="195EDBCC" w14:textId="3F5CEE3F" w:rsidR="008E298F" w:rsidRPr="00811D0A" w:rsidRDefault="004247B7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811D0A">
        <w:rPr>
          <w:rFonts w:ascii="Angsana New" w:eastAsia="Times New Roman" w:hAnsi="Angsana New" w:hint="cs"/>
          <w:sz w:val="30"/>
          <w:szCs w:val="30"/>
          <w:cs/>
        </w:rPr>
        <w:t>บริษัทตัดรายการเงินลงทุนออกจากบัญชีเมื่อ</w:t>
      </w:r>
      <w:r w:rsidR="00A67D89" w:rsidRPr="00811D0A">
        <w:rPr>
          <w:rFonts w:ascii="Angsana New" w:eastAsia="Times New Roman" w:hAnsi="Angsana New" w:hint="cs"/>
          <w:sz w:val="30"/>
          <w:szCs w:val="30"/>
          <w:cs/>
        </w:rPr>
        <w:t>สิทธิตามสัญญาที่จะได้รับกระแสเงินสดจากเงินลงทุนหมดอายุหรือมีการโอนสิทธิใน</w:t>
      </w:r>
      <w:r w:rsidR="006459B3" w:rsidRPr="00811D0A">
        <w:rPr>
          <w:rFonts w:ascii="Angsana New" w:eastAsia="Times New Roman" w:hAnsi="Angsana New" w:hint="cs"/>
          <w:sz w:val="30"/>
          <w:szCs w:val="30"/>
          <w:cs/>
        </w:rPr>
        <w:t>การรับ</w:t>
      </w:r>
      <w:r w:rsidR="00A67D89" w:rsidRPr="00811D0A">
        <w:rPr>
          <w:rFonts w:ascii="Angsana New" w:eastAsia="Times New Roman" w:hAnsi="Angsana New" w:hint="cs"/>
          <w:sz w:val="30"/>
          <w:szCs w:val="30"/>
          <w:cs/>
        </w:rPr>
        <w:t>กระแสเงินสดตามสัญญาในธุรกรรมซึ่ง</w:t>
      </w:r>
      <w:r w:rsidRPr="00811D0A">
        <w:rPr>
          <w:rFonts w:ascii="Angsana New" w:eastAsia="Times New Roman" w:hAnsi="Angsana New" w:hint="cs"/>
          <w:sz w:val="30"/>
          <w:szCs w:val="30"/>
          <w:cs/>
        </w:rPr>
        <w:t>ความเสี่ยงและผลตอบแทนของความเป็นเจ้าของเกือบทั้งหมดของเงินลงทุนได้ถูกโอนหรือในกรณีที่บริษัทไม่ได้ทั้งโอนหรือคงไว้ซึ่งความเสี่ยงแล</w:t>
      </w:r>
      <w:r w:rsidR="00A67D89" w:rsidRPr="00811D0A">
        <w:rPr>
          <w:rFonts w:ascii="Angsana New" w:eastAsia="Times New Roman" w:hAnsi="Angsana New" w:hint="cs"/>
          <w:sz w:val="30"/>
          <w:szCs w:val="30"/>
          <w:cs/>
        </w:rPr>
        <w:t>ะ</w:t>
      </w:r>
      <w:r w:rsidRPr="00811D0A">
        <w:rPr>
          <w:rFonts w:ascii="Angsana New" w:eastAsia="Times New Roman" w:hAnsi="Angsana New" w:hint="cs"/>
          <w:sz w:val="30"/>
          <w:szCs w:val="30"/>
          <w:cs/>
        </w:rPr>
        <w:t>ผลตอบแทนของความเป็นเจ้าของเกือบทั้งหมดและไม่ได้คงไว้ซึ่งการควบคุมในเงินลงทุน</w:t>
      </w:r>
    </w:p>
    <w:p w14:paraId="6B2CBEED" w14:textId="77777777" w:rsidR="002609A4" w:rsidRPr="00811D0A" w:rsidRDefault="002609A4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24"/>
          <w:szCs w:val="24"/>
        </w:rPr>
      </w:pPr>
    </w:p>
    <w:p w14:paraId="33F12D79" w14:textId="02AD7C8B" w:rsidR="00EC4A10" w:rsidRPr="00811D0A" w:rsidRDefault="00EC4A10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811D0A">
        <w:rPr>
          <w:rFonts w:ascii="Angsana New" w:eastAsia="Times New Roman" w:hAnsi="Angsana New"/>
          <w:sz w:val="30"/>
          <w:szCs w:val="30"/>
          <w:cs/>
        </w:rPr>
        <w:lastRenderedPageBreak/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6F053C61" w14:textId="77777777" w:rsidR="008E298F" w:rsidRPr="008079F4" w:rsidRDefault="008E298F" w:rsidP="008E298F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6936C2F9" w14:textId="77777777" w:rsidR="00712FEB" w:rsidRPr="00811D0A" w:rsidRDefault="00712FEB" w:rsidP="00712FEB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สินทรัพย์ดิจิทัล</w:t>
      </w:r>
    </w:p>
    <w:p w14:paraId="74E2BA52" w14:textId="77777777" w:rsidR="00712FEB" w:rsidRPr="008079F4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12E343" w14:textId="77777777" w:rsidR="00712FEB" w:rsidRPr="00811D0A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811D0A">
        <w:rPr>
          <w:rFonts w:asciiTheme="majorBidi" w:hAnsiTheme="majorBidi" w:cstheme="majorBidi" w:hint="cs"/>
          <w:sz w:val="30"/>
          <w:szCs w:val="30"/>
          <w:cs/>
          <w:lang w:val="en-GB"/>
        </w:rPr>
        <w:t>สินทรัพย์ดิจิทัลของบริษัทบันทึกเป็นทั้งสินค้าคงเหลือและสินทรัพย์ไม่มีตัวตนตามโมเดลในการประกอบธุรกิจและลักษณะของสินทรัพย์ดิจิทัลที่เกี่ยวข้อง</w:t>
      </w:r>
    </w:p>
    <w:p w14:paraId="24A54467" w14:textId="77777777" w:rsidR="00712FEB" w:rsidRPr="008079F4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</w:p>
    <w:p w14:paraId="733DECB2" w14:textId="77777777" w:rsidR="00712FEB" w:rsidRPr="00811D0A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811D0A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สินทรัพย์ดิจิทัลที่เป็นสินค้าคงเหลือ</w:t>
      </w:r>
    </w:p>
    <w:p w14:paraId="29AE5B3B" w14:textId="77777777" w:rsidR="00712FEB" w:rsidRPr="008079F4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0EEB5EF" w14:textId="2D4CA062" w:rsidR="00712FEB" w:rsidRPr="00811D0A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สินทรัพย์ดิจิทัลวัดมูลค่าด้วยราคาทุนหรือมูลค่าสุทธิที่จะได้รับแล้วแต่ราคาใดจะต่ำกว่า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ต้นทุนของสินทรัพย์ดิจิทัลคำนวณโดยใช้วิธีถัวเฉลี่ยถ่วงน้ำหนัก</w:t>
      </w:r>
      <w:r w:rsidR="00A844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84496" w:rsidRPr="00A84496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ราคาทุนรวมถึงต้นทุนทางตรงที่เกี่ยวข้องกับการได้มาของสินทรัพย์ดิจิทัล ทั้งนี้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00C660F4" w14:textId="413CD6C2" w:rsidR="00712FEB" w:rsidRPr="008079F4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821CEC" w14:textId="77777777" w:rsidR="00712FEB" w:rsidRPr="00811D0A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 w:rsidRPr="00811D0A">
        <w:rPr>
          <w:rFonts w:asciiTheme="majorBidi" w:hAnsiTheme="majorBidi" w:cstheme="majorBidi" w:hint="cs"/>
          <w:i/>
          <w:iCs/>
          <w:sz w:val="30"/>
          <w:szCs w:val="30"/>
          <w:cs/>
          <w:lang w:val="en-GB"/>
        </w:rPr>
        <w:t>สินทรัพย์ดิจิทัลที่เป็นสินทรัพย์ไม่มีตัวตน</w:t>
      </w:r>
    </w:p>
    <w:p w14:paraId="7B9C70FC" w14:textId="77777777" w:rsidR="00712FEB" w:rsidRPr="008079F4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BA76464" w14:textId="380DC571" w:rsidR="00712FEB" w:rsidRPr="00811D0A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 w:hint="cs"/>
          <w:sz w:val="30"/>
          <w:szCs w:val="30"/>
          <w:cs/>
        </w:rPr>
        <w:t>สินทรัพย์ดิจิทัลที่เป็นสินทรัพย์ไม่มีตัวตนที่มีอายุการใช้งานไม่จํากัด เนื่องจาก ณ วันที่ประเมินสินทรัพย์เหล่านี้ไม่มีการจำกัดระยะเวลาที่คาดว่าสินทรัพย์ดังกล่าวจะสร้างกระแสเงินสดได้ และมีการทบทวนอายุการใช้งานที่ไม่จํากัด ณ ทุกวันที่รายงาน</w:t>
      </w:r>
    </w:p>
    <w:p w14:paraId="1FC31916" w14:textId="77777777" w:rsidR="00712FEB" w:rsidRPr="008079F4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AA622C8" w14:textId="77777777" w:rsidR="00712FEB" w:rsidRPr="00811D0A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 w:hint="cs"/>
          <w:sz w:val="30"/>
          <w:szCs w:val="30"/>
          <w:cs/>
        </w:rPr>
        <w:t>บริษัทรับรู้สินทรัพย์ดิจิทัลเมื่อเริ่มแรกด้วยราคาทุนซึ่งเท่ากับมูลค่ายุติธรรมของสินทรัพย์ดิจิทัล ณ วันที่ได้รับ ภายหลังการรับรู้รายการเมื่อเริ่มแรก สินทรัพย์ดิจิทัลวัดมูลค่าด้วยราคาทุนโดยใช้วิธีถัวเฉลี่ยถ่วงนํ้าหนักและขาดทุนจากการด้อยค่า</w:t>
      </w:r>
    </w:p>
    <w:p w14:paraId="72911890" w14:textId="77777777" w:rsidR="00712FEB" w:rsidRPr="008079F4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683836" w14:textId="77777777" w:rsidR="00712FEB" w:rsidRPr="00811D0A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 w:hint="cs"/>
          <w:sz w:val="30"/>
          <w:szCs w:val="30"/>
          <w:cs/>
        </w:rPr>
        <w:t>บริษัทจะทําการประเมินการด้อยค่าของสินทรัพย์ดิจิทัล ณ ทุกวันที่รายงาน ขาดทุนจากการด้อยค่ารับรู้ในกำไรหรือขาดทุนเมื่อมูลค่าตามบัญชีของสินทรัพย์ดิจิทัลสูงกว่ามูลค่ายุติธรรม ณ วันสิ้นรอบระยะเวลารายงาน</w:t>
      </w:r>
    </w:p>
    <w:p w14:paraId="104138AD" w14:textId="77777777" w:rsidR="00712FEB" w:rsidRPr="008079F4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27FC25" w14:textId="77777777" w:rsidR="00712FEB" w:rsidRPr="00811D0A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ของสินทรัพย์ดิจิทัลวัดด้วยมูลค่ายุติธรรมของสินทรัพย์ดิจิทัลหักต้นทุนในการขาย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/>
          <w:sz w:val="30"/>
          <w:szCs w:val="30"/>
          <w:cs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โดยมูลค่ายุติธรรมจะอ้างอิงจากราคาปิด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ณ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วันสิ้นรอบระยะเวลารายงานจากศูนย์ซื้อขายสินทรัพย์ดิจิทัลที่เกี่ยวข้อง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</w:p>
    <w:p w14:paraId="6600F33A" w14:textId="77777777" w:rsidR="00712FEB" w:rsidRPr="008079F4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D7FE577" w14:textId="77777777" w:rsidR="00712FEB" w:rsidRPr="00811D0A" w:rsidRDefault="00712FEB" w:rsidP="007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lastRenderedPageBreak/>
        <w:t>สินทรัพย์ดิจิทัลจะถูกตัดรายการเมื่อมีการจําหน่ายหรือเมื่อคาดว่าจะไม่ได้รับประโยชน์เชิงเศรษฐกิจจากการใช้หรือจําหน่ายอีกต่อไป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ผลต่างระหว่างมูลค่ายุติธรรมของสินทรัพย์ดิจิทัลที่บันทึก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ณ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วันที่ได้รับกับราคาสินทรัพย์ดิจิทัล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ณ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วันที่จําหน่ายรับรู้เป็นกำไรหรือขาดทุนจากการจําหน่ายสินทรัพย์ดิจิทัล</w:t>
      </w:r>
    </w:p>
    <w:p w14:paraId="298C20BF" w14:textId="492C4887" w:rsidR="00A57C38" w:rsidRPr="00811D0A" w:rsidRDefault="00A57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52F842F6" w14:textId="1D9C651E" w:rsidR="007A7004" w:rsidRPr="00811D0A" w:rsidRDefault="007A7004" w:rsidP="007A7004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811D0A">
        <w:rPr>
          <w:rFonts w:ascii="Angsana New" w:eastAsia="Times New Roman" w:hAnsi="Angsana New" w:hint="cs"/>
          <w:i/>
          <w:iCs/>
          <w:sz w:val="30"/>
          <w:szCs w:val="30"/>
          <w:cs/>
        </w:rPr>
        <w:t>สินทรัพย์ดิจิทัลที่ถือแทนลูกค้า</w:t>
      </w:r>
    </w:p>
    <w:p w14:paraId="0A55A006" w14:textId="77777777" w:rsidR="007A7004" w:rsidRPr="00811D0A" w:rsidRDefault="007A7004" w:rsidP="00FA48B1">
      <w:pPr>
        <w:pStyle w:val="ListParagraph"/>
        <w:tabs>
          <w:tab w:val="clear" w:pos="454"/>
          <w:tab w:val="left" w:pos="558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B661460" w14:textId="406F7617" w:rsidR="00FA48B1" w:rsidRPr="00811D0A" w:rsidRDefault="005E27B4" w:rsidP="00084385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สินทรัพย์ดิจิทัลที่ถือแทนลูกค้าซึ่งอยู่นอกงบฐานะการเงินวัดมูลค่าโดยใช้ราคาซื้อขายสุดท้ายของวันจากแหล่งที่เชื่อถือได้และมีการคำนวณราคาเฉลี่ยถ่วงน้ำหนักจากหลายแหล่งที่มาโดยมีการคำนึงถึงสภาพคล่องของแหล่งที่มาด้วย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โดยให้คำนวณมูลค่าเป็นสกุลเงินบาทด้วยอัตราแลกเปลี่ยนประจำวันที่คำนวณด้วยวิธีถัวเฉลี่ยถ่วงน้ำหนักระหว่างธนาคารที่ประกาศโดยธนาคารแห่งประเทศไทย</w:t>
      </w:r>
    </w:p>
    <w:p w14:paraId="45208666" w14:textId="77777777" w:rsidR="005E27B4" w:rsidRPr="00811D0A" w:rsidRDefault="005E27B4" w:rsidP="001F12D0">
      <w:pPr>
        <w:pStyle w:val="ListParagraph"/>
        <w:tabs>
          <w:tab w:val="clear" w:pos="454"/>
          <w:tab w:val="left" w:pos="558"/>
        </w:tabs>
        <w:ind w:left="540"/>
        <w:rPr>
          <w:rFonts w:asciiTheme="majorBidi" w:hAnsiTheme="majorBidi"/>
          <w:sz w:val="30"/>
          <w:szCs w:val="30"/>
        </w:rPr>
      </w:pPr>
    </w:p>
    <w:p w14:paraId="09E3FB3B" w14:textId="676FBA30" w:rsidR="002D4841" w:rsidRPr="00811D0A" w:rsidRDefault="72C655A4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ทรัพย์สินรอการขาย</w:t>
      </w:r>
    </w:p>
    <w:p w14:paraId="0A29ABFA" w14:textId="77777777" w:rsidR="002D4841" w:rsidRPr="00811D0A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7DC69D1" w14:textId="08924327" w:rsidR="00E06447" w:rsidRPr="00811D0A" w:rsidRDefault="002D4841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ทรัพย์สินรอการขาย</w:t>
      </w:r>
      <w:r w:rsidR="00CE3F55" w:rsidRPr="00811D0A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811D0A">
        <w:rPr>
          <w:rFonts w:asciiTheme="majorBidi" w:hAnsiTheme="majorBidi" w:cstheme="majorBidi"/>
          <w:sz w:val="30"/>
          <w:szCs w:val="30"/>
          <w:cs/>
        </w:rPr>
        <w:t>ราคาทุนหักขาดทุนจากการด้อยค่า</w:t>
      </w:r>
    </w:p>
    <w:p w14:paraId="0C2E2130" w14:textId="1C3A868C" w:rsidR="008803FC" w:rsidRPr="00811D0A" w:rsidRDefault="008803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63D49F82" w14:textId="28E49D56" w:rsidR="002D4841" w:rsidRPr="00811D0A" w:rsidRDefault="7A57DE37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ส่วนปรับปรุงอาคารเช่าและ</w:t>
      </w:r>
      <w:r w:rsidR="72C655A4"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อุปกรณ์</w:t>
      </w:r>
    </w:p>
    <w:p w14:paraId="6EF83A28" w14:textId="77777777" w:rsidR="002D4841" w:rsidRPr="00811D0A" w:rsidRDefault="002D4841" w:rsidP="002D4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061B75" w14:textId="10B56B70" w:rsidR="00055941" w:rsidRPr="00811D0A" w:rsidRDefault="00B557DE" w:rsidP="00DC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ส่วนปรับปรุงอาคารเช่าและ</w:t>
      </w:r>
      <w:r w:rsidR="002D4841" w:rsidRPr="00811D0A">
        <w:rPr>
          <w:rFonts w:asciiTheme="majorBidi" w:hAnsiTheme="majorBidi" w:cstheme="majorBidi"/>
          <w:sz w:val="30"/>
          <w:szCs w:val="30"/>
          <w:cs/>
        </w:rPr>
        <w:t>อุปกรณ์วัดมูลค่าด้วยราคาทุนหักค่าเสื่อมราคาสะสมและขาดทุนจากการด้อยค่า</w:t>
      </w:r>
    </w:p>
    <w:p w14:paraId="1AE751CD" w14:textId="77777777" w:rsidR="00501773" w:rsidRPr="00811D0A" w:rsidRDefault="00501773" w:rsidP="00DC0B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AF28F8D" w14:textId="5718D691" w:rsidR="002D4841" w:rsidRPr="00811D0A" w:rsidRDefault="002D4841" w:rsidP="003C31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ราคาทุนรวมถึงต้นทุนในการรื้อถอน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="00491104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D7C15" w:rsidRPr="00811D0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การบูรณะสถานที่ตั้งของสินทรัพย์ </w:t>
      </w:r>
    </w:p>
    <w:p w14:paraId="3D84F3CB" w14:textId="77777777" w:rsidR="004C3434" w:rsidRPr="00811D0A" w:rsidRDefault="004C3434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AC5E658" w14:textId="214B5C57" w:rsidR="00501773" w:rsidRPr="00811D0A" w:rsidRDefault="00501773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ส่วนปรับปรุงอาคารเช่าและ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อุปกรณ์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รับรู้ในกำไรหรือขาดทุน</w:t>
      </w:r>
    </w:p>
    <w:p w14:paraId="632243AE" w14:textId="77777777" w:rsidR="00A10B44" w:rsidRPr="00811D0A" w:rsidRDefault="00A10B44" w:rsidP="00042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906187" w14:textId="0CE730C3" w:rsidR="002D4841" w:rsidRPr="00811D0A" w:rsidRDefault="002D4841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360" w:lineRule="exact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6F0F1E9A" w14:textId="79D5B322" w:rsidR="002D4841" w:rsidRPr="00811D0A" w:rsidRDefault="002D4841" w:rsidP="000A5C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7942BD40" w14:textId="51822470" w:rsidR="00192D23" w:rsidRPr="00811D0A" w:rsidRDefault="00501773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11D0A">
        <w:rPr>
          <w:rFonts w:asciiTheme="majorBidi" w:eastAsia="Calibri" w:hAnsiTheme="majorBidi" w:cstheme="majorBidi" w:hint="cs"/>
          <w:sz w:val="30"/>
          <w:szCs w:val="30"/>
          <w:cs/>
        </w:rPr>
        <w:t>ค่าเสื่อมราคาคำนวณโดยวิธีเส้นตรงตามเกณฑ์อายุการใ</w:t>
      </w:r>
      <w:r w:rsidR="00C13FED" w:rsidRPr="00811D0A">
        <w:rPr>
          <w:rFonts w:asciiTheme="majorBidi" w:eastAsia="Calibri" w:hAnsiTheme="majorBidi" w:cstheme="majorBidi" w:hint="cs"/>
          <w:sz w:val="30"/>
          <w:szCs w:val="30"/>
          <w:cs/>
        </w:rPr>
        <w:t>ช้</w:t>
      </w:r>
      <w:r w:rsidRPr="00811D0A">
        <w:rPr>
          <w:rFonts w:asciiTheme="majorBidi" w:eastAsia="Calibri" w:hAnsiTheme="majorBidi" w:cstheme="majorBidi" w:hint="cs"/>
          <w:sz w:val="30"/>
          <w:szCs w:val="30"/>
          <w:cs/>
        </w:rPr>
        <w:t>ประโยชน์โดยประมาณของแต่ละส่วนประกอบของสินทรัพย์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811D0A">
        <w:rPr>
          <w:rFonts w:asciiTheme="majorBidi" w:eastAsia="Calibri" w:hAnsiTheme="majorBidi" w:cstheme="majorBidi" w:hint="cs"/>
          <w:sz w:val="30"/>
          <w:szCs w:val="30"/>
          <w:cs/>
        </w:rPr>
        <w:t>และรับรู้ในกำไรหรือขาดทุน ทั้งนี้บริษัทไม่คิดค่าเสื่อมราคาสำหรับสินทรัพย์ที่อยู่ระหว่างการ</w:t>
      </w:r>
      <w:r w:rsidR="00DA206A" w:rsidRPr="00811D0A">
        <w:rPr>
          <w:rFonts w:asciiTheme="majorBidi" w:eastAsia="Calibri" w:hAnsiTheme="majorBidi" w:cstheme="majorBidi" w:hint="cs"/>
          <w:sz w:val="30"/>
          <w:szCs w:val="30"/>
          <w:cs/>
        </w:rPr>
        <w:t>ติดตั้ง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 xml:space="preserve">  </w:t>
      </w:r>
    </w:p>
    <w:p w14:paraId="0CF78F51" w14:textId="77777777" w:rsidR="00403052" w:rsidRPr="00811D0A" w:rsidRDefault="00403052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24"/>
          <w:szCs w:val="24"/>
        </w:rPr>
      </w:pPr>
    </w:p>
    <w:p w14:paraId="46DB1FDC" w14:textId="65EBFF69" w:rsidR="00192D23" w:rsidRPr="00811D0A" w:rsidRDefault="00192D2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ประมาณการอายุการใ</w:t>
      </w:r>
      <w:r w:rsidR="00C13FED" w:rsidRPr="00811D0A">
        <w:rPr>
          <w:rFonts w:asciiTheme="majorBidi" w:hAnsiTheme="majorBidi" w:hint="cs"/>
          <w:sz w:val="30"/>
          <w:szCs w:val="30"/>
          <w:cs/>
        </w:rPr>
        <w:t>ช้</w:t>
      </w:r>
      <w:r w:rsidRPr="00811D0A">
        <w:rPr>
          <w:rFonts w:asciiTheme="majorBidi" w:hAnsiTheme="majorBidi" w:hint="cs"/>
          <w:sz w:val="30"/>
          <w:szCs w:val="30"/>
          <w:cs/>
        </w:rPr>
        <w:t>ประโยชน์แสดงได้ดังนี้</w:t>
      </w:r>
    </w:p>
    <w:p w14:paraId="4F718B8D" w14:textId="77777777" w:rsidR="00192D23" w:rsidRPr="00811D0A" w:rsidRDefault="00192D23" w:rsidP="005E2B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04" w:type="dxa"/>
        <w:tblInd w:w="270" w:type="dxa"/>
        <w:tblLook w:val="0000" w:firstRow="0" w:lastRow="0" w:firstColumn="0" w:lastColumn="0" w:noHBand="0" w:noVBand="0"/>
      </w:tblPr>
      <w:tblGrid>
        <w:gridCol w:w="5447"/>
        <w:gridCol w:w="1591"/>
        <w:gridCol w:w="2466"/>
      </w:tblGrid>
      <w:tr w:rsidR="002D4841" w:rsidRPr="00811D0A" w14:paraId="6B92093A" w14:textId="77777777" w:rsidTr="009577DF">
        <w:tc>
          <w:tcPr>
            <w:tcW w:w="5447" w:type="dxa"/>
            <w:vAlign w:val="bottom"/>
          </w:tcPr>
          <w:p w14:paraId="3215F49B" w14:textId="77777777" w:rsidR="002D4841" w:rsidRPr="00811D0A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591" w:type="dxa"/>
          </w:tcPr>
          <w:p w14:paraId="0F559F20" w14:textId="349920C4" w:rsidR="002D4841" w:rsidRPr="00811D0A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62C646AB" w14:textId="77777777" w:rsidR="002D4841" w:rsidRPr="00811D0A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811D0A" w14:paraId="0C090427" w14:textId="77777777" w:rsidTr="009577DF">
        <w:tc>
          <w:tcPr>
            <w:tcW w:w="5447" w:type="dxa"/>
            <w:vAlign w:val="bottom"/>
          </w:tcPr>
          <w:p w14:paraId="5C78E09E" w14:textId="77777777" w:rsidR="002D4841" w:rsidRPr="00811D0A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591" w:type="dxa"/>
          </w:tcPr>
          <w:p w14:paraId="244DF2A1" w14:textId="27E225E3" w:rsidR="002D4841" w:rsidRPr="00811D0A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D61CD2C" w14:textId="77777777" w:rsidR="002D4841" w:rsidRPr="00811D0A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 w:hanging="54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2D4841" w:rsidRPr="00811D0A" w14:paraId="565344AE" w14:textId="77777777" w:rsidTr="009577DF">
        <w:tc>
          <w:tcPr>
            <w:tcW w:w="5447" w:type="dxa"/>
            <w:vAlign w:val="bottom"/>
          </w:tcPr>
          <w:p w14:paraId="50F1069D" w14:textId="77777777" w:rsidR="002D4841" w:rsidRPr="00811D0A" w:rsidRDefault="002D4841" w:rsidP="00856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160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คอมพิวเตอร์และอุปกรณ์</w:t>
            </w:r>
          </w:p>
        </w:tc>
        <w:tc>
          <w:tcPr>
            <w:tcW w:w="1591" w:type="dxa"/>
          </w:tcPr>
          <w:p w14:paraId="49978296" w14:textId="718AD9CA" w:rsidR="002D4841" w:rsidRPr="00811D0A" w:rsidRDefault="001F0E13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314A9"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7B6D8F"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54798E41" w14:textId="77777777" w:rsidR="002D4841" w:rsidRPr="00811D0A" w:rsidRDefault="002D4841" w:rsidP="005E2B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414A2E7" w14:textId="77777777" w:rsidR="008B72FA" w:rsidRPr="00811D0A" w:rsidRDefault="0FD901EE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66BA4B9C" w14:textId="77777777" w:rsidR="008B72FA" w:rsidRPr="00811D0A" w:rsidRDefault="008B72FA" w:rsidP="002609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60" w:lineRule="exac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3B64B" w14:textId="43211F7A" w:rsidR="00192D23" w:rsidRPr="00811D0A" w:rsidRDefault="008B72FA" w:rsidP="0085608E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811D0A">
        <w:rPr>
          <w:rFonts w:ascii="Angsana New" w:eastAsia="Times New Roman" w:hAnsi="Angsana New"/>
          <w:sz w:val="30"/>
          <w:szCs w:val="30"/>
          <w:cs/>
        </w:rPr>
        <w:t xml:space="preserve">ณ วันเริ่มต้นของสัญญา </w:t>
      </w:r>
      <w:r w:rsidRPr="00811D0A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811D0A">
        <w:rPr>
          <w:rFonts w:ascii="Angsana New" w:eastAsia="Times New Roman" w:hAnsi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</w:t>
      </w:r>
      <w:r w:rsidR="00192D23" w:rsidRPr="00811D0A">
        <w:rPr>
          <w:rFonts w:ascii="Angsana New" w:eastAsia="Times New Roman" w:hAnsi="Angsana New" w:hint="cs"/>
          <w:sz w:val="30"/>
          <w:szCs w:val="30"/>
          <w:cs/>
        </w:rPr>
        <w:t xml:space="preserve"> เมื่อสัญญานั้น</w:t>
      </w:r>
      <w:r w:rsidR="00192D23" w:rsidRPr="00811D0A">
        <w:rPr>
          <w:rFonts w:ascii="Angsana New" w:eastAsia="Times New Roman" w:hAnsi="Angsana New"/>
          <w:sz w:val="30"/>
          <w:szCs w:val="30"/>
          <w:cs/>
        </w:rPr>
        <w:br/>
      </w:r>
      <w:r w:rsidR="00192D23" w:rsidRPr="00811D0A">
        <w:rPr>
          <w:rFonts w:ascii="Angsana New" w:eastAsia="Times New Roman" w:hAnsi="Angsana New" w:hint="cs"/>
          <w:sz w:val="30"/>
          <w:szCs w:val="30"/>
          <w:cs/>
        </w:rPr>
        <w:t>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8C153D9" w14:textId="77777777" w:rsidR="002609A4" w:rsidRPr="00811D0A" w:rsidRDefault="002609A4" w:rsidP="0085608E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D794EEA" w14:textId="299B5677" w:rsidR="00692A3E" w:rsidRPr="00811D0A" w:rsidRDefault="00692A3E" w:rsidP="002D5DE8">
      <w:pPr>
        <w:tabs>
          <w:tab w:val="left" w:pos="540"/>
        </w:tabs>
        <w:spacing w:line="240" w:lineRule="auto"/>
        <w:ind w:left="540" w:right="45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811D0A">
        <w:rPr>
          <w:rFonts w:ascii="Angsana New" w:eastAsia="Times New Roman" w:hAnsi="Angsana New" w:hint="cs"/>
          <w:spacing w:val="-2"/>
          <w:sz w:val="30"/>
          <w:szCs w:val="30"/>
          <w:cs/>
        </w:rPr>
        <w:t>ณ</w:t>
      </w:r>
      <w:r w:rsidRPr="00811D0A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811D0A">
        <w:rPr>
          <w:rFonts w:ascii="Angsana New" w:eastAsia="Times New Roman" w:hAnsi="Angsana New" w:hint="cs"/>
          <w:spacing w:val="-2"/>
          <w:sz w:val="30"/>
          <w:szCs w:val="30"/>
          <w:cs/>
        </w:rPr>
        <w:t>วันที่สัญญาเช่าเริ่มมีผล</w:t>
      </w:r>
      <w:r w:rsidRPr="00811D0A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805CC2" w:rsidRPr="00811D0A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51B521B9" w14:textId="77777777" w:rsidR="00805CC2" w:rsidRPr="00811D0A" w:rsidRDefault="00805CC2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982A585" w14:textId="336DAF47" w:rsidR="008B72FA" w:rsidRPr="00811D0A" w:rsidRDefault="008B72FA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811D0A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811D0A">
        <w:rPr>
          <w:rFonts w:ascii="Angsana New" w:eastAsia="Times New Roman" w:hAnsi="Angsana New"/>
          <w:sz w:val="30"/>
          <w:szCs w:val="30"/>
          <w:cs/>
        </w:rPr>
        <w:t xml:space="preserve">รับรู้สินทรัพย์สิทธิการใช้และหนี้สินตามสัญญาเช่า ณ วันที่สัญญาเช่าเริ่มมีผล </w:t>
      </w:r>
    </w:p>
    <w:p w14:paraId="11EA0EC3" w14:textId="77777777" w:rsidR="003C3108" w:rsidRPr="00811D0A" w:rsidRDefault="003C3108" w:rsidP="008B72FA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649AC1" w14:textId="2622033D" w:rsidR="00336D28" w:rsidRPr="00811D0A" w:rsidRDefault="00336D28" w:rsidP="00336D28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811D0A">
        <w:rPr>
          <w:rFonts w:ascii="Angsana New" w:eastAsia="Times New Roman" w:hAnsi="Angsana New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</w:t>
      </w:r>
      <w:r w:rsidRPr="00811D0A">
        <w:rPr>
          <w:rFonts w:ascii="Angsana New" w:eastAsia="Times New Roman" w:hAnsi="Angsana New"/>
          <w:sz w:val="30"/>
          <w:szCs w:val="30"/>
        </w:rPr>
        <w:t xml:space="preserve"> </w:t>
      </w:r>
      <w:r w:rsidRPr="00811D0A">
        <w:rPr>
          <w:rFonts w:ascii="Angsana New" w:eastAsia="Times New Roman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</w:t>
      </w:r>
      <w:r w:rsidR="00714F27" w:rsidRPr="00811D0A">
        <w:rPr>
          <w:rFonts w:ascii="Angsana New" w:eastAsia="Times New Roman" w:hAnsi="Angsana New" w:hint="cs"/>
          <w:sz w:val="30"/>
          <w:szCs w:val="30"/>
          <w:cs/>
        </w:rPr>
        <w:t>สัญญาเช่า</w:t>
      </w:r>
      <w:r w:rsidRPr="00811D0A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3191C37E" w14:textId="77777777" w:rsidR="00336D28" w:rsidRPr="00811D0A" w:rsidRDefault="00336D28" w:rsidP="00336D28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3C0BF46A" w14:textId="2CD39CB8" w:rsidR="001B3F24" w:rsidRPr="00811D0A" w:rsidRDefault="000634F4" w:rsidP="001B3F24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  <w:r w:rsidRPr="00811D0A">
        <w:rPr>
          <w:rFonts w:ascii="Angsana New" w:eastAsia="Times New Roman" w:hAnsi="Angsana New" w:hint="cs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</w:t>
      </w:r>
      <w:r w:rsidRPr="00811D0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811D0A">
        <w:rPr>
          <w:rFonts w:ascii="Angsana New" w:eastAsia="Times New Roman" w:hAnsi="Angsana New" w:hint="cs"/>
          <w:sz w:val="30"/>
          <w:szCs w:val="30"/>
          <w:cs/>
        </w:rPr>
        <w:t>ทั้งนี้บริษัทใช้</w:t>
      </w:r>
      <w:r w:rsidRPr="00811D0A">
        <w:rPr>
          <w:rFonts w:ascii="Angsana New" w:eastAsia="Times New Roman" w:hAnsi="Angsana New"/>
          <w:sz w:val="30"/>
          <w:szCs w:val="30"/>
          <w:cs/>
        </w:rPr>
        <w:t>อัตราดอกเบี้ยเงินกู้ยืมส่วนเพิ่มของ</w:t>
      </w:r>
      <w:r w:rsidRPr="00811D0A">
        <w:rPr>
          <w:rFonts w:ascii="Angsana New" w:eastAsia="Times New Roman" w:hAnsi="Angsana New" w:hint="cs"/>
          <w:sz w:val="30"/>
          <w:szCs w:val="30"/>
          <w:cs/>
        </w:rPr>
        <w:t>ธนาคารไทยพาณิชย์ จำกัด (มหาชน) ซึ่งเป็นบริษัท</w:t>
      </w:r>
      <w:r w:rsidR="00A02109" w:rsidRPr="00811D0A">
        <w:rPr>
          <w:rFonts w:ascii="Angsana New" w:eastAsia="Times New Roman" w:hAnsi="Angsana New" w:hint="cs"/>
          <w:sz w:val="30"/>
          <w:szCs w:val="30"/>
          <w:cs/>
        </w:rPr>
        <w:t>ในกลุ่มกิจการเดียวกัน</w:t>
      </w:r>
      <w:r w:rsidR="00A02109" w:rsidRPr="00811D0A">
        <w:rPr>
          <w:rFonts w:ascii="Angsana New" w:eastAsia="Times New Roman" w:hAnsi="Angsana New"/>
          <w:sz w:val="30"/>
          <w:szCs w:val="30"/>
          <w:cs/>
        </w:rPr>
        <w:br/>
      </w:r>
      <w:r w:rsidRPr="00811D0A">
        <w:rPr>
          <w:rFonts w:ascii="Angsana New" w:eastAsia="Times New Roman" w:hAnsi="Angsana New" w:hint="cs"/>
          <w:sz w:val="30"/>
          <w:szCs w:val="30"/>
          <w:cs/>
        </w:rPr>
        <w:t>ในการคิดลดเป็นมูลค่าปัจจุบัน</w:t>
      </w:r>
    </w:p>
    <w:p w14:paraId="406F1E73" w14:textId="77777777" w:rsidR="00340653" w:rsidRPr="00811D0A" w:rsidRDefault="00340653" w:rsidP="001B3F24">
      <w:pPr>
        <w:tabs>
          <w:tab w:val="left" w:pos="540"/>
        </w:tabs>
        <w:spacing w:line="240" w:lineRule="auto"/>
        <w:ind w:left="54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1F05F58F" w14:textId="554CC4F0" w:rsidR="005B245B" w:rsidRPr="00811D0A" w:rsidRDefault="005B245B" w:rsidP="001B3F24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</w:t>
      </w:r>
      <w:r w:rsidR="00DA206A" w:rsidRPr="00811D0A">
        <w:rPr>
          <w:rFonts w:asciiTheme="majorBidi" w:hAnsiTheme="majorBidi" w:hint="cs"/>
          <w:sz w:val="30"/>
          <w:szCs w:val="30"/>
          <w:cs/>
        </w:rPr>
        <w:t>วิธี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ดอกเบี้ยที่แท้จริง และ</w:t>
      </w:r>
      <w:r w:rsidRPr="00811D0A">
        <w:rPr>
          <w:rFonts w:asciiTheme="majorBidi" w:hAnsiTheme="majorBidi" w:cstheme="majorBidi"/>
          <w:sz w:val="30"/>
          <w:szCs w:val="30"/>
          <w:cs/>
        </w:rPr>
        <w:t>หนี้สินตามสัญญาเช่า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จะถูก</w:t>
      </w:r>
      <w:r w:rsidRPr="00811D0A">
        <w:rPr>
          <w:rFonts w:asciiTheme="majorBidi" w:hAnsiTheme="majorBidi" w:cstheme="majorBidi"/>
          <w:sz w:val="30"/>
          <w:szCs w:val="30"/>
          <w:cs/>
        </w:rPr>
        <w:t>วัดมูลค่าใหม่เมื่อมีการเปลี่ยนแปลง</w:t>
      </w:r>
      <w:r w:rsidR="000634F4" w:rsidRPr="00811D0A">
        <w:rPr>
          <w:rFonts w:asciiTheme="majorBidi" w:hAnsiTheme="majorBidi" w:cstheme="majorBidi" w:hint="cs"/>
          <w:sz w:val="30"/>
          <w:szCs w:val="30"/>
          <w:cs/>
        </w:rPr>
        <w:t xml:space="preserve">สัญญาเช่า </w:t>
      </w:r>
      <w:r w:rsidRPr="00811D0A">
        <w:rPr>
          <w:rFonts w:asciiTheme="majorBidi" w:hAnsiTheme="majorBidi" w:cstheme="majorBidi"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811D0A">
        <w:rPr>
          <w:rFonts w:asciiTheme="majorBidi" w:hAnsiTheme="majorBidi" w:cstheme="majorBidi"/>
          <w:sz w:val="30"/>
          <w:szCs w:val="30"/>
          <w:cs/>
        </w:rPr>
        <w:t>มูลค่าตามบัญชีของสินทรัพย์สิทธิการใช้หรือรับรู้ในกำไรหรือขาดทุน</w:t>
      </w:r>
      <w:r w:rsidR="00D6415B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หากมูลค่าตามบัญชีของสินทรัพย์สิทธิการใช้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ได้ถูกลดมูลค่า</w:t>
      </w:r>
      <w:r w:rsidRPr="00811D0A">
        <w:rPr>
          <w:rFonts w:asciiTheme="majorBidi" w:hAnsiTheme="majorBidi" w:cstheme="majorBidi"/>
          <w:sz w:val="30"/>
          <w:szCs w:val="30"/>
          <w:cs/>
        </w:rPr>
        <w:t>ลงจนเป็นศูนย์แล้ว</w:t>
      </w:r>
    </w:p>
    <w:p w14:paraId="7D2C173C" w14:textId="77777777" w:rsidR="00403052" w:rsidRPr="00811D0A" w:rsidRDefault="00403052" w:rsidP="001B3F24">
      <w:pPr>
        <w:tabs>
          <w:tab w:val="left" w:pos="540"/>
        </w:tabs>
        <w:spacing w:line="240" w:lineRule="auto"/>
        <w:ind w:left="540" w:right="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B8B9CBC" w14:textId="53CD3FEF" w:rsidR="00042919" w:rsidRPr="00811D0A" w:rsidRDefault="00042919" w:rsidP="00042919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รายจ่ายในการวิจัยและพัฒนา</w:t>
      </w:r>
    </w:p>
    <w:p w14:paraId="041A9D1A" w14:textId="77777777" w:rsidR="00042919" w:rsidRPr="00811D0A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9989B" w14:textId="4EA37B4E" w:rsidR="00042919" w:rsidRPr="00811D0A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ผลิตภัณฑ์หรือกระบวนการนั้นมีความเป็นไปได้ทางเทคนิคและทางการค้า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ซึ่งมีความเป็นไปได้ที่จะก่อให้เกิดประโยชน์เชิงเศรษฐกิจในอนาคต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และบริษัทมีความตั้งใจและมีทรัพยากรเพียงพอที่จะนำมาใช้เพื่อทำให้การพัฒนาเสร็จสิ้นสมบูรณ์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และนำสินทรัพย์มาใช้ประโยชน์หรือนำมาขายได้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รายจ่ายในการพัฒนาอื่นและรายจ่ายในขั้นตอนการวิจัยรับรู้ในกำไรหรือขาดทุนเมื่อเกิดขึ้น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</w:p>
    <w:p w14:paraId="61103212" w14:textId="77777777" w:rsidR="00042919" w:rsidRPr="00811D0A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DEA86DE" w14:textId="688C5F1C" w:rsidR="00042919" w:rsidRPr="00811D0A" w:rsidRDefault="00042919" w:rsidP="00042919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lastRenderedPageBreak/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</w:p>
    <w:p w14:paraId="6740A7C1" w14:textId="77777777" w:rsidR="007165A6" w:rsidRPr="00811D0A" w:rsidRDefault="007165A6" w:rsidP="00042919">
      <w:pPr>
        <w:tabs>
          <w:tab w:val="left" w:pos="54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2DE01B3" w14:textId="6B3898EA" w:rsidR="002D4841" w:rsidRPr="00811D0A" w:rsidRDefault="72C655A4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5A061B2" w14:textId="430BB509" w:rsidR="00DA206A" w:rsidRPr="00811D0A" w:rsidRDefault="00DA206A" w:rsidP="00042919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01E3D8" w14:textId="77777777" w:rsidR="00A82887" w:rsidRPr="00811D0A" w:rsidRDefault="00A82887" w:rsidP="00A82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สินทรัพย์ไม่มีตัวตนวัดมูลค่าด้วยราคาทุนหักค่าตัดจำหน่ายสะสมและขาดทุนจากการด้อยค่า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รายจ่ายภายหลัง</w:t>
      </w:r>
      <w:r w:rsidRPr="00811D0A">
        <w:rPr>
          <w:rFonts w:asciiTheme="majorBidi" w:hAnsiTheme="majorBidi"/>
          <w:sz w:val="30"/>
          <w:szCs w:val="30"/>
          <w:cs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การรับรู้รายการจะรับรู้เป็นสินทรัพย์เมื่อก่อให้เกิดประโยชน์เชิงเศรษฐกิจในอนาคต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ทั้งนี้บริษัทไม่คิดค่าตัดจำหน่ายสำหรับสินทรัพย์ที่อยู่ระหว่างการพัฒนาและติดตั้ง</w:t>
      </w:r>
    </w:p>
    <w:p w14:paraId="1739C4BD" w14:textId="3158DAF2" w:rsidR="00444AC3" w:rsidRPr="00811D0A" w:rsidRDefault="00444AC3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298EEAD" w14:textId="2DDD20A2" w:rsidR="00807122" w:rsidRPr="00811D0A" w:rsidRDefault="007753E2" w:rsidP="004C34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ประมาณการ</w:t>
      </w:r>
      <w:r w:rsidR="00C13FED" w:rsidRPr="00811D0A">
        <w:rPr>
          <w:rFonts w:asciiTheme="majorBidi" w:hAnsiTheme="majorBidi" w:hint="cs"/>
          <w:sz w:val="30"/>
          <w:szCs w:val="30"/>
          <w:cs/>
        </w:rPr>
        <w:t>อายุการใช้</w:t>
      </w:r>
      <w:r w:rsidRPr="00811D0A">
        <w:rPr>
          <w:rFonts w:asciiTheme="majorBidi" w:hAnsiTheme="majorBidi" w:hint="cs"/>
          <w:sz w:val="30"/>
          <w:szCs w:val="30"/>
          <w:cs/>
        </w:rPr>
        <w:t>ประโยชน์แสดงได้ดังนี้</w:t>
      </w:r>
    </w:p>
    <w:p w14:paraId="5D46C453" w14:textId="40E519A1" w:rsidR="00C97373" w:rsidRPr="00811D0A" w:rsidRDefault="00C973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24" w:type="dxa"/>
        <w:tblInd w:w="450" w:type="dxa"/>
        <w:tblLook w:val="0000" w:firstRow="0" w:lastRow="0" w:firstColumn="0" w:lastColumn="0" w:noHBand="0" w:noVBand="0"/>
      </w:tblPr>
      <w:tblGrid>
        <w:gridCol w:w="5267"/>
        <w:gridCol w:w="1591"/>
        <w:gridCol w:w="2466"/>
      </w:tblGrid>
      <w:tr w:rsidR="006E4247" w:rsidRPr="00811D0A" w14:paraId="4B78AF34" w14:textId="77777777" w:rsidTr="005C7E38">
        <w:tc>
          <w:tcPr>
            <w:tcW w:w="5267" w:type="dxa"/>
            <w:vAlign w:val="bottom"/>
          </w:tcPr>
          <w:p w14:paraId="4083A02F" w14:textId="77777777" w:rsidR="006E4247" w:rsidRPr="00811D0A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591" w:type="dxa"/>
          </w:tcPr>
          <w:p w14:paraId="14A514F3" w14:textId="20956288" w:rsidR="006E4247" w:rsidRPr="00811D0A" w:rsidRDefault="001A43DB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66" w:type="dxa"/>
          </w:tcPr>
          <w:p w14:paraId="1C217B02" w14:textId="77777777" w:rsidR="006E4247" w:rsidRPr="00811D0A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E4247" w:rsidRPr="00811D0A" w14:paraId="2CDC2419" w14:textId="77777777" w:rsidTr="005C7E38">
        <w:tc>
          <w:tcPr>
            <w:tcW w:w="5267" w:type="dxa"/>
            <w:vAlign w:val="bottom"/>
          </w:tcPr>
          <w:p w14:paraId="6FE62F8F" w14:textId="2CD353CC" w:rsidR="006E4247" w:rsidRPr="00811D0A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สิทธิ</w:t>
            </w:r>
            <w:r w:rsidR="00F23F08"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การใช้ซอฟต์แวร์</w:t>
            </w:r>
          </w:p>
        </w:tc>
        <w:tc>
          <w:tcPr>
            <w:tcW w:w="1591" w:type="dxa"/>
          </w:tcPr>
          <w:p w14:paraId="6CBB80B3" w14:textId="566072CB" w:rsidR="006E4247" w:rsidRPr="00811D0A" w:rsidRDefault="00EE630E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466" w:type="dxa"/>
          </w:tcPr>
          <w:p w14:paraId="704547B0" w14:textId="77777777" w:rsidR="006E4247" w:rsidRPr="00811D0A" w:rsidRDefault="006E4247" w:rsidP="006E4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A6FDD01" w14:textId="2B42AD27" w:rsidR="00745221" w:rsidRPr="00811D0A" w:rsidRDefault="00745221" w:rsidP="001868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AF81F13" w14:textId="178423E3" w:rsidR="00876BCD" w:rsidRPr="00811D0A" w:rsidRDefault="00CD3FDE" w:rsidP="00D760CA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</w:t>
      </w:r>
      <w:r w:rsidR="009F0F43"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t>ารด้อยค่าสินทรัพย์ที่ไม่ใช่สินทรัพย์ท</w:t>
      </w:r>
      <w:r w:rsidR="13C411EA"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างการเงิน</w:t>
      </w:r>
    </w:p>
    <w:p w14:paraId="7BCCFA62" w14:textId="77777777" w:rsidR="00876BCD" w:rsidRPr="00811D0A" w:rsidRDefault="00876BCD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00638DF" w14:textId="4D300E31" w:rsidR="00A243D4" w:rsidRPr="00811D0A" w:rsidRDefault="00876BC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ยอดสินทรัพย์ตามบัญชีขอ</w:t>
      </w:r>
      <w:r w:rsidR="005C2869" w:rsidRPr="00811D0A">
        <w:rPr>
          <w:rFonts w:asciiTheme="majorBidi" w:hAnsiTheme="majorBidi" w:hint="cs"/>
          <w:sz w:val="30"/>
          <w:szCs w:val="30"/>
          <w:cs/>
        </w:rPr>
        <w:t>ง</w:t>
      </w:r>
      <w:r w:rsidRPr="00811D0A">
        <w:rPr>
          <w:rFonts w:asciiTheme="majorBidi" w:hAnsiTheme="majorBidi" w:hint="cs"/>
          <w:sz w:val="30"/>
          <w:szCs w:val="30"/>
          <w:cs/>
        </w:rPr>
        <w:t>บริษัทได้รับการทบทวน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ณ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ทุกวันที่รายงานว่ามีข้อบ่งชี้เรื่องการด้อยค่าหรือไม่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ในกรณีที่มีข้อบ่งชี้จะทำการประมาณมูลค่า</w:t>
      </w:r>
      <w:r w:rsidR="007E28AF" w:rsidRPr="00811D0A">
        <w:rPr>
          <w:rFonts w:asciiTheme="majorBidi" w:hAnsiTheme="majorBidi" w:hint="cs"/>
          <w:sz w:val="30"/>
          <w:szCs w:val="30"/>
          <w:cs/>
        </w:rPr>
        <w:t>สินทรัพย์</w:t>
      </w:r>
      <w:r w:rsidRPr="00811D0A">
        <w:rPr>
          <w:rFonts w:asciiTheme="majorBidi" w:hAnsiTheme="majorBidi" w:hint="cs"/>
          <w:sz w:val="30"/>
          <w:szCs w:val="30"/>
          <w:cs/>
        </w:rPr>
        <w:t>ที่คาดว่าจะได้รับคืน</w:t>
      </w:r>
    </w:p>
    <w:p w14:paraId="479D555A" w14:textId="77777777" w:rsidR="00606EF6" w:rsidRPr="00811D0A" w:rsidRDefault="00606EF6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4F558228" w14:textId="00AD7C85" w:rsidR="0085768F" w:rsidRPr="00811D0A" w:rsidRDefault="00876BCD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ขาดทุนจากการด้อยค่ารับรู้</w:t>
      </w:r>
      <w:r w:rsidR="005C2869" w:rsidRPr="00811D0A">
        <w:rPr>
          <w:rFonts w:asciiTheme="majorBidi" w:hAnsiTheme="majorBidi" w:hint="cs"/>
          <w:sz w:val="30"/>
          <w:szCs w:val="30"/>
          <w:cs/>
        </w:rPr>
        <w:t>ในกำไรหรือขาดทุน</w:t>
      </w:r>
      <w:r w:rsidRPr="00811D0A">
        <w:rPr>
          <w:rFonts w:asciiTheme="majorBidi" w:hAnsiTheme="majorBidi" w:hint="cs"/>
          <w:sz w:val="30"/>
          <w:szCs w:val="30"/>
          <w:cs/>
        </w:rPr>
        <w:t>เมื่อมูลค่าตามบัญชีของสินทรัพย์</w:t>
      </w:r>
      <w:r w:rsidRPr="00811D0A">
        <w:rPr>
          <w:rFonts w:asciiTheme="majorBidi" w:hAnsiTheme="majorBidi"/>
          <w:sz w:val="30"/>
          <w:szCs w:val="30"/>
          <w:cs/>
        </w:rPr>
        <w:t>สูงกว่ามูลค่าที่</w:t>
      </w:r>
      <w:r w:rsidR="007258E8" w:rsidRPr="00811D0A">
        <w:rPr>
          <w:rFonts w:asciiTheme="majorBidi" w:hAnsiTheme="majorBidi" w:hint="cs"/>
          <w:sz w:val="30"/>
          <w:szCs w:val="30"/>
          <w:cs/>
        </w:rPr>
        <w:t>คาดว่า</w:t>
      </w:r>
      <w:r w:rsidRPr="00811D0A">
        <w:rPr>
          <w:rFonts w:asciiTheme="majorBidi" w:hAnsiTheme="majorBidi"/>
          <w:sz w:val="30"/>
          <w:szCs w:val="30"/>
          <w:cs/>
        </w:rPr>
        <w:t>จะได้รับคื</w:t>
      </w:r>
      <w:r w:rsidR="005C31E5" w:rsidRPr="00811D0A">
        <w:rPr>
          <w:rFonts w:asciiTheme="majorBidi" w:hAnsiTheme="majorBidi" w:hint="cs"/>
          <w:sz w:val="30"/>
          <w:szCs w:val="30"/>
          <w:cs/>
        </w:rPr>
        <w:t xml:space="preserve">น </w:t>
      </w:r>
      <w:r w:rsidR="006229D5" w:rsidRPr="00811D0A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</w:t>
      </w:r>
      <w:r w:rsidR="005C31E5" w:rsidRPr="00811D0A">
        <w:rPr>
          <w:rFonts w:asciiTheme="majorBidi" w:hAnsiTheme="majorBidi" w:hint="cs"/>
          <w:sz w:val="30"/>
          <w:szCs w:val="30"/>
          <w:cs/>
        </w:rPr>
        <w:t>คำนวณโดยใช้</w:t>
      </w:r>
      <w:r w:rsidR="006229D5" w:rsidRPr="00811D0A">
        <w:rPr>
          <w:rFonts w:asciiTheme="majorBidi" w:hAnsiTheme="majorBidi" w:hint="cs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</w:t>
      </w:r>
      <w:r w:rsidR="00D6415B" w:rsidRPr="00811D0A">
        <w:rPr>
          <w:rFonts w:asciiTheme="majorBidi" w:hAnsiTheme="majorBidi" w:hint="cs"/>
          <w:sz w:val="30"/>
          <w:szCs w:val="30"/>
          <w:cs/>
        </w:rPr>
        <w:t>ถึง</w:t>
      </w:r>
      <w:r w:rsidR="006229D5" w:rsidRPr="00811D0A">
        <w:rPr>
          <w:rFonts w:asciiTheme="majorBidi" w:hAnsiTheme="majorBidi" w:hint="cs"/>
          <w:sz w:val="30"/>
          <w:szCs w:val="30"/>
          <w:cs/>
        </w:rPr>
        <w:t>ภาษีเงินได้เพื่อให้สะท้อนมูลค่าที่อาจประเมินได้ในตลาดปัจจุบัน</w:t>
      </w:r>
      <w:r w:rsidR="006229D5"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6229D5" w:rsidRPr="00811D0A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50651483" w14:textId="77777777" w:rsidR="00BE57DE" w:rsidRPr="00811D0A" w:rsidRDefault="00BE57DE" w:rsidP="00857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038F3A29" w14:textId="4FE2FCE1" w:rsidR="00437062" w:rsidRPr="00811D0A" w:rsidRDefault="00876BCD" w:rsidP="00437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ขาดทุนจากการด้อยค่าของสินทรัพย์ที่เคยรับรู้ใน</w:t>
      </w:r>
      <w:r w:rsidR="00F92470" w:rsidRPr="00811D0A">
        <w:rPr>
          <w:rFonts w:asciiTheme="majorBidi" w:hAnsiTheme="majorBidi" w:hint="cs"/>
          <w:sz w:val="30"/>
          <w:szCs w:val="30"/>
          <w:cs/>
        </w:rPr>
        <w:t>ปี</w:t>
      </w:r>
      <w:r w:rsidRPr="00811D0A">
        <w:rPr>
          <w:rFonts w:asciiTheme="majorBidi" w:hAnsiTheme="majorBidi" w:hint="cs"/>
          <w:sz w:val="30"/>
          <w:szCs w:val="30"/>
          <w:cs/>
        </w:rPr>
        <w:t>ก่อนจะถูกกลับรายการ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หากมีการเปลี่ยนแปลงประมาณการ</w:t>
      </w:r>
      <w:r w:rsidR="006229D5" w:rsidRPr="00811D0A">
        <w:rPr>
          <w:rFonts w:asciiTheme="majorBidi" w:hAnsiTheme="majorBidi"/>
          <w:sz w:val="30"/>
          <w:szCs w:val="30"/>
          <w:cs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ที่ใช้ในการคำนวณมูลค่าที่คาดว่าจะได้รับคืน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7258E8" w:rsidRPr="00811D0A">
        <w:rPr>
          <w:rFonts w:asciiTheme="majorBidi" w:hAnsiTheme="majorBidi" w:hint="cs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</w:t>
      </w:r>
      <w:r w:rsidRPr="00811D0A">
        <w:rPr>
          <w:rFonts w:asciiTheme="majorBidi" w:hAnsiTheme="majorBidi" w:hint="cs"/>
          <w:sz w:val="30"/>
          <w:szCs w:val="30"/>
          <w:cs/>
        </w:rPr>
        <w:t>ไม่เกินกว่ามูลค่าตามบัญชีภายหลังหักค่าเสื่อมราคาหรือค่าตัดจำหน่าย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เสมือนหนึ่งไม่เคยมีการบันทึกขาดทุนจากการด้อยค่ามาก่อน</w:t>
      </w:r>
    </w:p>
    <w:p w14:paraId="2B0E0843" w14:textId="07FC587B" w:rsidR="00A57C38" w:rsidRPr="00811D0A" w:rsidRDefault="00A57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  <w:r w:rsidRPr="00811D0A">
        <w:rPr>
          <w:rFonts w:asciiTheme="majorBidi" w:hAnsiTheme="majorBidi"/>
          <w:sz w:val="28"/>
          <w:szCs w:val="28"/>
          <w:cs/>
        </w:rPr>
        <w:br w:type="page"/>
      </w:r>
    </w:p>
    <w:p w14:paraId="79C7800D" w14:textId="73579F82" w:rsidR="00912FFD" w:rsidRPr="00811D0A" w:rsidRDefault="00912FFD" w:rsidP="002609A4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lastRenderedPageBreak/>
        <w:t>หนี้สินทางการเงิน</w:t>
      </w:r>
    </w:p>
    <w:p w14:paraId="59EB88D3" w14:textId="57A2D373" w:rsidR="00900C4B" w:rsidRPr="00811D0A" w:rsidRDefault="00900C4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1C96CB4E" w14:textId="3D7B9283" w:rsidR="00900C4B" w:rsidRPr="00811D0A" w:rsidRDefault="008851AF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11D0A">
        <w:rPr>
          <w:rFonts w:asciiTheme="majorBidi" w:hAnsiTheme="majorBidi" w:hint="cs"/>
          <w:i/>
          <w:iCs/>
          <w:sz w:val="30"/>
          <w:szCs w:val="30"/>
          <w:cs/>
        </w:rPr>
        <w:t>การจัดประเภทและการวัดมูลค่า</w:t>
      </w:r>
      <w:r w:rsidRPr="00811D0A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</w:p>
    <w:p w14:paraId="18FEF21E" w14:textId="77777777" w:rsidR="00900C4B" w:rsidRPr="00811D0A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0BDCD763" w14:textId="2318F72E" w:rsidR="00900C4B" w:rsidRPr="00811D0A" w:rsidRDefault="00900C4B" w:rsidP="00142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หนี้สินทางการเงินรับรู้รายการเมื่อเริ่มแรกเมื่อบริษัทเป็นคู่สัญญาตามข้อกำหนดของเครื่องมือทางการเงินนั้น</w:t>
      </w:r>
      <w:r w:rsidR="008851AF"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8851AF" w:rsidRPr="00811D0A">
        <w:rPr>
          <w:rFonts w:asciiTheme="majorBidi" w:hAnsiTheme="majorBidi" w:hint="cs"/>
          <w:sz w:val="30"/>
          <w:szCs w:val="30"/>
          <w:cs/>
        </w:rPr>
        <w:t>และวัดมูลค่า</w:t>
      </w:r>
      <w:r w:rsidR="00A02109" w:rsidRPr="00811D0A">
        <w:rPr>
          <w:rFonts w:asciiTheme="majorBidi" w:hAnsiTheme="majorBidi" w:hint="cs"/>
          <w:sz w:val="30"/>
          <w:szCs w:val="30"/>
          <w:cs/>
        </w:rPr>
        <w:t>เมื่อเริ่มแรก</w:t>
      </w:r>
      <w:r w:rsidR="008851AF" w:rsidRPr="00811D0A">
        <w:rPr>
          <w:rFonts w:asciiTheme="majorBidi" w:hAnsiTheme="majorBidi" w:hint="cs"/>
          <w:sz w:val="30"/>
          <w:szCs w:val="30"/>
          <w:cs/>
        </w:rPr>
        <w:t>ด้วยมูลค่ายุติธรรม</w:t>
      </w:r>
      <w:r w:rsidR="00A02109" w:rsidRPr="00811D0A">
        <w:rPr>
          <w:rFonts w:asciiTheme="majorBidi" w:hAnsiTheme="majorBidi" w:hint="cs"/>
          <w:sz w:val="30"/>
          <w:szCs w:val="30"/>
          <w:cs/>
        </w:rPr>
        <w:t xml:space="preserve"> ทั้งนี้หนี้สินทางการเงินที่ไม่ได้วัดมูลค่าด้วยมูลค่ายุติธรรมผ่านกำไรหรือขาดทุนจะรวมหรือหัก</w:t>
      </w:r>
      <w:r w:rsidR="008851AF" w:rsidRPr="00811D0A">
        <w:rPr>
          <w:rFonts w:asciiTheme="majorBidi" w:hAnsiTheme="majorBidi" w:hint="cs"/>
          <w:sz w:val="30"/>
          <w:szCs w:val="30"/>
          <w:cs/>
        </w:rPr>
        <w:t>ต้นทุนการทำรายการที่เกี่ยวข้องโดยตรงกับการออกตราสาร</w:t>
      </w:r>
      <w:r w:rsidR="00A02109" w:rsidRPr="00811D0A">
        <w:rPr>
          <w:rFonts w:asciiTheme="majorBidi" w:hAnsiTheme="majorBidi" w:hint="cs"/>
          <w:sz w:val="30"/>
          <w:szCs w:val="30"/>
          <w:cs/>
        </w:rPr>
        <w:t>ด้วย</w:t>
      </w:r>
      <w:r w:rsidR="008851AF" w:rsidRPr="00811D0A">
        <w:rPr>
          <w:rFonts w:asciiTheme="majorBidi" w:hAnsiTheme="majorBidi"/>
          <w:sz w:val="30"/>
          <w:szCs w:val="30"/>
          <w:cs/>
        </w:rPr>
        <w:t xml:space="preserve"> </w:t>
      </w:r>
    </w:p>
    <w:p w14:paraId="4CBA0A10" w14:textId="77C077BB" w:rsidR="00900C4B" w:rsidRPr="00811D0A" w:rsidRDefault="00900C4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DBE4436" w14:textId="478ED009" w:rsidR="008851AF" w:rsidRPr="00811D0A" w:rsidRDefault="008851AF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ณ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วันที่รับรู้รายการเมื่อเริ่มแรก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ดอกเบี้ยจ่าย</w:t>
      </w:r>
      <w:r w:rsidR="000A5AA6" w:rsidRPr="00811D0A">
        <w:rPr>
          <w:rFonts w:asciiTheme="majorBidi" w:hAnsi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กำไรและขาดทุนจากอัตราแลกเปลี่ยน</w:t>
      </w:r>
      <w:r w:rsidR="008B67E1" w:rsidRPr="00811D0A">
        <w:rPr>
          <w:rFonts w:asciiTheme="majorBidi" w:hAnsiTheme="majorBidi" w:hint="cs"/>
          <w:sz w:val="30"/>
          <w:szCs w:val="30"/>
          <w:cs/>
        </w:rPr>
        <w:t>และ</w:t>
      </w:r>
      <w:r w:rsidRPr="00811D0A">
        <w:rPr>
          <w:rFonts w:asciiTheme="majorBidi" w:hAnsiTheme="majorBidi" w:hint="cs"/>
          <w:sz w:val="30"/>
          <w:szCs w:val="30"/>
          <w:cs/>
        </w:rPr>
        <w:t>กำไรหรือขาดทุนที่เกิดจากการตัดรายการออกจากบัญชีรับรู้ในกำไรหรือขาดทุน</w:t>
      </w:r>
    </w:p>
    <w:p w14:paraId="03057888" w14:textId="77777777" w:rsidR="00745221" w:rsidRPr="00811D0A" w:rsidRDefault="00745221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2F6776F0" w14:textId="673D1C13" w:rsidR="007742DB" w:rsidRPr="00811D0A" w:rsidRDefault="007742D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11D0A">
        <w:rPr>
          <w:rFonts w:asciiTheme="majorBidi" w:hAnsiTheme="majorBidi" w:hint="cs"/>
          <w:i/>
          <w:iCs/>
          <w:sz w:val="30"/>
          <w:szCs w:val="30"/>
          <w:cs/>
        </w:rPr>
        <w:t>การตัดรายการออกจากบัญชี</w:t>
      </w:r>
    </w:p>
    <w:p w14:paraId="5B2FDEFF" w14:textId="568AB713" w:rsidR="007742DB" w:rsidRPr="00811D0A" w:rsidRDefault="007742DB" w:rsidP="00876B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52CAF9FE" w14:textId="0A311DA7" w:rsidR="007742DB" w:rsidRPr="00811D0A" w:rsidRDefault="007742DB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ยกเลิก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หรือหมดอายุ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4E6C8E" w:rsidRPr="00811D0A">
        <w:rPr>
          <w:rFonts w:asciiTheme="majorBidi" w:hAnsiTheme="majorBidi"/>
          <w:sz w:val="30"/>
          <w:szCs w:val="30"/>
          <w:cs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8A6F82" w:rsidRPr="00811D0A">
        <w:rPr>
          <w:rFonts w:asciiTheme="majorBidi" w:hAnsiTheme="majorBidi"/>
          <w:sz w:val="30"/>
          <w:szCs w:val="30"/>
          <w:cs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การเปลี่ยนแปลงหนี้สินมีความแตกต่างอย่างมีนัยสำคัญ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94B5222" w14:textId="77777777" w:rsidR="003252DD" w:rsidRPr="00811D0A" w:rsidRDefault="003252DD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6311778B" w14:textId="2F0CBC97" w:rsidR="004E6C8E" w:rsidRPr="00811D0A" w:rsidRDefault="004E6C8E" w:rsidP="00774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</w:p>
    <w:p w14:paraId="16ABB371" w14:textId="2B4F0D9E" w:rsidR="00DA70B3" w:rsidRPr="00811D0A" w:rsidRDefault="00DA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8"/>
          <w:szCs w:val="28"/>
          <w:cs/>
        </w:rPr>
      </w:pPr>
    </w:p>
    <w:p w14:paraId="0E812392" w14:textId="5BD2A9EF" w:rsidR="00B314A9" w:rsidRPr="00811D0A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6BEBCDE6"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ที่ต้องส่งมอบ</w:t>
      </w: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หลักทรัพย์</w:t>
      </w:r>
    </w:p>
    <w:p w14:paraId="0B3E48E5" w14:textId="77777777" w:rsidR="00B314A9" w:rsidRPr="00811D0A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3CBA858" w14:textId="2E7C5587" w:rsidR="00433528" w:rsidRPr="00811D0A" w:rsidRDefault="00433528" w:rsidP="004335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11D0A">
        <w:rPr>
          <w:rFonts w:asciiTheme="majorBidi" w:hAnsiTheme="majorBidi" w:cstheme="majorBidi"/>
          <w:spacing w:val="-2"/>
          <w:sz w:val="30"/>
          <w:szCs w:val="30"/>
          <w:cs/>
        </w:rPr>
        <w:t>บริษัทรับรู้ภาระที่ต้องส่ง</w:t>
      </w:r>
      <w:r w:rsidR="00CE3F55" w:rsidRPr="00811D0A">
        <w:rPr>
          <w:rFonts w:asciiTheme="majorBidi" w:hAnsiTheme="majorBidi" w:cstheme="majorBidi" w:hint="cs"/>
          <w:spacing w:val="-2"/>
          <w:sz w:val="30"/>
          <w:szCs w:val="30"/>
          <w:cs/>
        </w:rPr>
        <w:t>มอบ</w:t>
      </w:r>
      <w:r w:rsidRPr="00811D0A">
        <w:rPr>
          <w:rFonts w:asciiTheme="majorBidi" w:hAnsiTheme="majorBidi" w:cstheme="majorBidi"/>
          <w:spacing w:val="-2"/>
          <w:sz w:val="30"/>
          <w:szCs w:val="30"/>
          <w:cs/>
        </w:rPr>
        <w:t>หลักทรัพย์ที่ยืมมาเป็นเจ้าหนี้ธุรกิจหลักทรัพย์ใน</w:t>
      </w:r>
      <w:r w:rsidR="00A104A3" w:rsidRPr="00811D0A">
        <w:rPr>
          <w:rFonts w:asciiTheme="majorBidi" w:hAnsiTheme="majorBidi" w:cstheme="majorBidi"/>
          <w:spacing w:val="-2"/>
          <w:sz w:val="30"/>
          <w:szCs w:val="30"/>
          <w:cs/>
        </w:rPr>
        <w:t>งบฐานะการเงิน</w:t>
      </w:r>
      <w:r w:rsidRPr="00811D0A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</w:p>
    <w:p w14:paraId="7F59D156" w14:textId="0B838602" w:rsidR="00B314A9" w:rsidRPr="00811D0A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C0DE3B" w14:textId="1B60EED1" w:rsidR="00B314A9" w:rsidRPr="00811D0A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รายการดังกล่าวแสดงถึงภาระ</w:t>
      </w:r>
      <w:r w:rsidR="00CE3F55" w:rsidRPr="00811D0A">
        <w:rPr>
          <w:rFonts w:asciiTheme="majorBidi" w:hAnsiTheme="majorBidi" w:cstheme="majorBidi" w:hint="cs"/>
          <w:sz w:val="30"/>
          <w:szCs w:val="30"/>
          <w:cs/>
        </w:rPr>
        <w:t>ที่ต้องส่งมอบ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หลักทรัพย์ค้ำประกันของบริษัทในรูปแบบหลักทรัพย์ที่วางเป็นประกัน</w:t>
      </w:r>
      <w:r w:rsidRPr="00811D0A">
        <w:rPr>
          <w:rFonts w:asciiTheme="majorBidi" w:hAnsiTheme="majorBidi" w:cstheme="majorBidi"/>
          <w:spacing w:val="-20"/>
          <w:sz w:val="30"/>
          <w:szCs w:val="30"/>
          <w:cs/>
        </w:rPr>
        <w:t>การกู้ยืมเงินตามธุรกรรมการยืมและให้ยืมหลักทรัพย์ ซึ่งหลักทรัพย์ดังกล่าวถูกนำมาใช้สำหรับธุรกรรม</w:t>
      </w:r>
      <w:r w:rsidR="00D6415B" w:rsidRPr="00811D0A">
        <w:rPr>
          <w:rFonts w:asciiTheme="majorBidi" w:hAnsiTheme="majorBidi" w:cstheme="majorBidi" w:hint="cs"/>
          <w:spacing w:val="-20"/>
          <w:sz w:val="30"/>
          <w:szCs w:val="30"/>
          <w:cs/>
        </w:rPr>
        <w:t>การยืม</w:t>
      </w:r>
      <w:r w:rsidRPr="00811D0A">
        <w:rPr>
          <w:rFonts w:asciiTheme="majorBidi" w:hAnsiTheme="majorBidi" w:cstheme="majorBidi"/>
          <w:spacing w:val="-20"/>
          <w:sz w:val="30"/>
          <w:szCs w:val="30"/>
          <w:cs/>
        </w:rPr>
        <w:br/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หรือให้ยืมหลักทรัพย์ในอีกทอดหนึ่ง</w:t>
      </w:r>
    </w:p>
    <w:p w14:paraId="70B6989F" w14:textId="77777777" w:rsidR="008F7801" w:rsidRPr="00811D0A" w:rsidRDefault="008F7801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D34E1" w14:textId="6C7FE060" w:rsidR="00437062" w:rsidRPr="00811D0A" w:rsidRDefault="00B314A9" w:rsidP="004370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กำไรหรือขาดทุนที่เกิดจากการขายชอร์ตหลักทรัพย์ถูกรวมอยู่ในกำไรหรือขาดทุน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ค่าธรรมเนียมจากการยืมและให้ยืมหลักทรัพย์บันทึก</w:t>
      </w:r>
      <w:r w:rsidR="00A02109" w:rsidRPr="00811D0A">
        <w:rPr>
          <w:rFonts w:asciiTheme="majorBidi" w:hAnsiTheme="majorBidi" w:hint="cs"/>
          <w:sz w:val="30"/>
          <w:szCs w:val="30"/>
          <w:cs/>
        </w:rPr>
        <w:t>ด้วย</w:t>
      </w:r>
      <w:r w:rsidRPr="00811D0A">
        <w:rPr>
          <w:rFonts w:asciiTheme="majorBidi" w:hAnsiTheme="majorBidi" w:hint="cs"/>
          <w:sz w:val="30"/>
          <w:szCs w:val="30"/>
          <w:cs/>
        </w:rPr>
        <w:t>เกณฑ์คงค้าง</w:t>
      </w:r>
    </w:p>
    <w:p w14:paraId="00CFC195" w14:textId="5002D77F" w:rsidR="00A57C38" w:rsidRPr="00811D0A" w:rsidRDefault="00A57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811D0A">
        <w:rPr>
          <w:rFonts w:asciiTheme="majorBidi" w:hAnsiTheme="majorBidi"/>
          <w:sz w:val="30"/>
          <w:szCs w:val="30"/>
          <w:cs/>
        </w:rPr>
        <w:br w:type="page"/>
      </w:r>
    </w:p>
    <w:p w14:paraId="1CC31E6C" w14:textId="77777777" w:rsidR="009D483D" w:rsidRPr="00811D0A" w:rsidRDefault="001A044C" w:rsidP="002609A4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การหักกลบ</w:t>
      </w:r>
    </w:p>
    <w:p w14:paraId="464AD498" w14:textId="77777777" w:rsidR="009D483D" w:rsidRPr="00811D0A" w:rsidRDefault="009D483D" w:rsidP="009D4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2F3B94E" w14:textId="140396DB" w:rsidR="001A044C" w:rsidRPr="00811D0A" w:rsidRDefault="001A044C" w:rsidP="009D4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สินทรัพย์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ทางการเงิน</w:t>
      </w:r>
      <w:r w:rsidRPr="00811D0A">
        <w:rPr>
          <w:rFonts w:asciiTheme="majorBidi" w:hAnsiTheme="majorBidi" w:cstheme="majorBidi"/>
          <w:sz w:val="30"/>
          <w:szCs w:val="30"/>
          <w:cs/>
        </w:rPr>
        <w:t>และหนี้สินทางการ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เงินจะหักกลบกันเพื่อรายงาน</w:t>
      </w:r>
      <w:r w:rsidRPr="00811D0A">
        <w:rPr>
          <w:rFonts w:asciiTheme="majorBidi" w:hAnsiTheme="majorBidi" w:cstheme="majorBidi"/>
          <w:sz w:val="30"/>
          <w:szCs w:val="30"/>
          <w:cs/>
        </w:rPr>
        <w:t>ใน</w:t>
      </w:r>
      <w:r w:rsidR="00A104A3" w:rsidRPr="00811D0A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ด้วยจำนวนสุทธิ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ก็ต่อ</w:t>
      </w:r>
      <w:r w:rsidRPr="00811D0A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11D0A">
        <w:rPr>
          <w:rFonts w:asciiTheme="majorBidi" w:hAnsiTheme="majorBidi" w:cstheme="majorBidi"/>
          <w:sz w:val="30"/>
          <w:szCs w:val="30"/>
          <w:cs/>
        </w:rPr>
        <w:t>มีสิทธิ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บังคับใช้</w:t>
      </w:r>
      <w:r w:rsidRPr="00811D0A">
        <w:rPr>
          <w:rFonts w:asciiTheme="majorBidi" w:hAnsiTheme="majorBidi" w:cstheme="majorBidi"/>
          <w:sz w:val="30"/>
          <w:szCs w:val="30"/>
          <w:cs/>
        </w:rPr>
        <w:t>ตามกฎหมายในการหักกลบ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จำนวนเงินที่รับรู้</w:t>
      </w:r>
      <w:r w:rsidRPr="00811D0A">
        <w:rPr>
          <w:rFonts w:asciiTheme="majorBidi" w:hAnsiTheme="majorBidi" w:cstheme="majorBidi"/>
          <w:sz w:val="30"/>
          <w:szCs w:val="30"/>
          <w:cs/>
        </w:rPr>
        <w:t>และ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11D0A">
        <w:rPr>
          <w:rFonts w:asciiTheme="majorBidi" w:hAnsiTheme="majorBidi" w:cstheme="majorBidi"/>
          <w:sz w:val="30"/>
          <w:szCs w:val="30"/>
          <w:cs/>
        </w:rPr>
        <w:t>ตั้งใจที่จะชำระ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811D0A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Pr="00811D0A">
        <w:rPr>
          <w:rFonts w:asciiTheme="majorBidi" w:hAnsiTheme="majorBidi" w:cstheme="majorBidi"/>
          <w:sz w:val="30"/>
          <w:szCs w:val="30"/>
          <w:cs/>
        </w:rPr>
        <w:t>สุทธิ หรือตั้งใจที่จะรับสินทรัพย์และชำระหนี้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สินพร้อมกัน</w:t>
      </w:r>
    </w:p>
    <w:p w14:paraId="419D1F95" w14:textId="77777777" w:rsidR="00C1549C" w:rsidRPr="00811D0A" w:rsidRDefault="00C1549C" w:rsidP="001A0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6EEB41" w14:textId="684F2007" w:rsidR="00B314A9" w:rsidRPr="00811D0A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184420B7" w14:textId="77777777" w:rsidR="00B314A9" w:rsidRPr="00811D0A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8A7C8F4" w14:textId="77777777" w:rsidR="00B314A9" w:rsidRPr="00811D0A" w:rsidRDefault="00B314A9" w:rsidP="00B314A9">
      <w:pPr>
        <w:tabs>
          <w:tab w:val="clear" w:pos="680"/>
          <w:tab w:val="left" w:pos="540"/>
          <w:tab w:val="left" w:pos="63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bookmarkStart w:id="7" w:name="_Hlk107842102"/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27D4DC29" w14:textId="77777777" w:rsidR="00B314A9" w:rsidRPr="00811D0A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EA9C16" w14:textId="4252AC68" w:rsidR="008803FC" w:rsidRPr="00811D0A" w:rsidRDefault="007753E2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811D0A">
        <w:rPr>
          <w:rFonts w:asciiTheme="majorBidi" w:hAnsiTheme="majorBidi" w:hint="cs"/>
          <w:i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บริษัทจะถูกรับรู้เป็นค่าใช้จ่ายในกำไรหรือขาดทุนในรอบระยะเวลาที่พนักงานได้ทำงานให้กับกิจการ</w:t>
      </w:r>
    </w:p>
    <w:p w14:paraId="7F22F9FF" w14:textId="77777777" w:rsidR="00776550" w:rsidRPr="00811D0A" w:rsidRDefault="00776550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3C088CFF" w14:textId="77777777" w:rsidR="00B314A9" w:rsidRPr="00811D0A" w:rsidRDefault="00B314A9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F15F398" w14:textId="77777777" w:rsidR="00B314A9" w:rsidRPr="00811D0A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82EE9B4" w14:textId="61AFDB5D" w:rsidR="00B314A9" w:rsidRPr="00811D0A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811D0A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</w:t>
      </w:r>
      <w:r w:rsidR="00B078AC" w:rsidRPr="00811D0A">
        <w:rPr>
          <w:rFonts w:asciiTheme="majorBidi" w:hAnsiTheme="majorBidi" w:cstheme="majorBidi"/>
          <w:i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i/>
          <w:sz w:val="30"/>
          <w:szCs w:val="30"/>
          <w:cs/>
        </w:rPr>
        <w:t>ในอนาคตที่เกิดจากการทำงานของพนักงานใน</w:t>
      </w:r>
      <w:r w:rsidR="00F92470" w:rsidRPr="00811D0A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811D0A">
        <w:rPr>
          <w:rFonts w:asciiTheme="majorBidi" w:hAnsiTheme="majorBidi" w:cstheme="majorBidi"/>
          <w:i/>
          <w:sz w:val="30"/>
          <w:szCs w:val="30"/>
          <w:cs/>
        </w:rPr>
        <w:t>ปัจจุบันและ</w:t>
      </w:r>
      <w:r w:rsidR="00F92470" w:rsidRPr="00811D0A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811D0A">
        <w:rPr>
          <w:rFonts w:asciiTheme="majorBidi" w:hAnsiTheme="majorBidi" w:cstheme="majorBidi"/>
          <w:i/>
          <w:sz w:val="30"/>
          <w:szCs w:val="30"/>
          <w:cs/>
        </w:rPr>
        <w:t>ก่อน ๆ ผลประโยชน์ดังกล่าวได้มีการคิดลด</w:t>
      </w:r>
      <w:r w:rsidR="00556AD0" w:rsidRPr="00811D0A">
        <w:rPr>
          <w:rFonts w:asciiTheme="majorBidi" w:hAnsiTheme="majorBidi" w:cstheme="majorBidi"/>
          <w:i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i/>
          <w:sz w:val="30"/>
          <w:szCs w:val="30"/>
          <w:cs/>
        </w:rPr>
        <w:t>กระแสเงินสดเพื่อให้เป็นมูลค่าปัจจุบัน</w:t>
      </w:r>
      <w:r w:rsidR="00BB79FD" w:rsidRPr="00811D0A">
        <w:rPr>
          <w:rFonts w:asciiTheme="majorBidi" w:hAnsiTheme="majorBidi" w:hint="cs"/>
          <w:i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ซึ่งจัดทำโดยนักคณิตศาสตร์ประกันภัยที่ได้รับอนุญาตเป็นประจำโดยวิธี</w:t>
      </w:r>
      <w:r w:rsidR="00556AD0" w:rsidRPr="00811D0A">
        <w:rPr>
          <w:rFonts w:asciiTheme="majorBidi" w:hAnsiTheme="majorBidi"/>
          <w:i/>
          <w:sz w:val="30"/>
          <w:szCs w:val="30"/>
          <w:cs/>
        </w:rPr>
        <w:br/>
      </w:r>
      <w:r w:rsidR="00BB79FD" w:rsidRPr="00811D0A">
        <w:rPr>
          <w:rFonts w:asciiTheme="majorBidi" w:hAnsiTheme="majorBidi" w:hint="cs"/>
          <w:i/>
          <w:sz w:val="30"/>
          <w:szCs w:val="30"/>
          <w:cs/>
        </w:rPr>
        <w:t>คิดลดแต่ละหน่วยที่ประมาณการไว้</w:t>
      </w:r>
      <w:r w:rsidR="00BB79FD" w:rsidRPr="00811D0A">
        <w:rPr>
          <w:rFonts w:asciiTheme="majorBidi" w:hAnsiTheme="majorBidi"/>
          <w:i/>
          <w:sz w:val="30"/>
          <w:szCs w:val="30"/>
          <w:cs/>
        </w:rPr>
        <w:t xml:space="preserve">  </w:t>
      </w:r>
    </w:p>
    <w:p w14:paraId="11582208" w14:textId="77777777" w:rsidR="00556AD0" w:rsidRPr="00811D0A" w:rsidRDefault="00556AD0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54F605B" w14:textId="220B0076" w:rsidR="00B314A9" w:rsidRPr="00811D0A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  <w:t>หลักคณิตศาสตร์ประกันภัยจะถูกรับรู้รายการในกำไรขาดทุนเบ็ดเสร็จอื่นทันที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บริษัทกำหนดดอกเบี้ยจ่าย</w:t>
      </w:r>
      <w:r w:rsidR="00B078AC"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ของ</w:t>
      </w:r>
      <w:r w:rsidRPr="00811D0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</w:t>
      </w:r>
      <w:r w:rsidR="00B078AC" w:rsidRPr="00811D0A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pacing w:val="-4"/>
          <w:sz w:val="30"/>
          <w:szCs w:val="30"/>
          <w:cs/>
        </w:rPr>
        <w:t>ณ ต้น</w:t>
      </w:r>
      <w:r w:rsidR="002C58BE" w:rsidRPr="00811D0A">
        <w:rPr>
          <w:rFonts w:asciiTheme="majorBidi" w:hAnsiTheme="majorBidi" w:cstheme="majorBidi" w:hint="cs"/>
          <w:spacing w:val="-4"/>
          <w:sz w:val="30"/>
          <w:szCs w:val="30"/>
          <w:cs/>
        </w:rPr>
        <w:t>ปี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</w:t>
      </w:r>
      <w:r w:rsidR="00147564" w:rsidRPr="00811D0A">
        <w:rPr>
          <w:rFonts w:asciiTheme="majorBidi" w:hAnsiTheme="majorBidi" w:cstheme="majorBidi"/>
          <w:sz w:val="30"/>
          <w:szCs w:val="30"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</w:t>
      </w:r>
      <w:r w:rsidR="00B078AC"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38A1E2A4" w14:textId="35806D7E" w:rsidR="00A82887" w:rsidRPr="00811D0A" w:rsidRDefault="00A82887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F5524B" w14:textId="340CD18B" w:rsidR="00A82887" w:rsidRPr="00811D0A" w:rsidRDefault="00A82887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บริษัทรับรู้กำไรและขาดทุนจากการจ่ายชำระผลประโยชน์พนักงานเมื่อเกิดขึ้น</w:t>
      </w:r>
    </w:p>
    <w:p w14:paraId="32C387B5" w14:textId="00A89BE7" w:rsidR="007A7004" w:rsidRPr="00811D0A" w:rsidRDefault="007A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sz w:val="30"/>
          <w:szCs w:val="30"/>
          <w:cs/>
        </w:rPr>
      </w:pPr>
      <w:r w:rsidRPr="00811D0A">
        <w:rPr>
          <w:rFonts w:ascii="Angsana New" w:hAnsi="Angsana New"/>
          <w:i/>
          <w:sz w:val="30"/>
          <w:szCs w:val="30"/>
          <w:cs/>
        </w:rPr>
        <w:br w:type="page"/>
      </w:r>
    </w:p>
    <w:p w14:paraId="20C161A6" w14:textId="14CADB56" w:rsidR="00502E1E" w:rsidRPr="00811D0A" w:rsidRDefault="00502E1E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11D0A">
        <w:rPr>
          <w:rFonts w:ascii="Angsana New" w:hAnsi="Angsana New" w:hint="cs"/>
          <w:iCs/>
          <w:sz w:val="30"/>
          <w:szCs w:val="30"/>
          <w:cs/>
        </w:rPr>
        <w:lastRenderedPageBreak/>
        <w:t>ผลประโยชน์เมื่อเลิกจ้าง</w:t>
      </w:r>
    </w:p>
    <w:p w14:paraId="3B81B775" w14:textId="77777777" w:rsidR="00502E1E" w:rsidRPr="00811D0A" w:rsidRDefault="00502E1E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0E777A2E" w14:textId="28961571" w:rsidR="00437062" w:rsidRPr="00811D0A" w:rsidRDefault="00B314A9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11D0A">
        <w:rPr>
          <w:rFonts w:ascii="Angsana New" w:hAnsi="Angsana New"/>
          <w:i/>
          <w:sz w:val="30"/>
          <w:szCs w:val="30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</w:t>
      </w:r>
      <w:r w:rsidR="00EC3BA3" w:rsidRPr="00811D0A">
        <w:rPr>
          <w:rFonts w:ascii="Angsana New" w:hAnsi="Angsana New" w:hint="cs"/>
          <w:i/>
          <w:sz w:val="30"/>
          <w:szCs w:val="30"/>
          <w:cs/>
        </w:rPr>
        <w:t>หรือเมื่อบริษัทรับรู้ต้นทุนสำหรับการปรับโครงสร้าง</w:t>
      </w:r>
      <w:r w:rsidR="00FE5416" w:rsidRPr="00811D0A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8304E9" w:rsidRPr="00811D0A">
        <w:rPr>
          <w:rFonts w:ascii="Angsana New" w:hAnsi="Angsana New"/>
          <w:i/>
          <w:sz w:val="30"/>
          <w:szCs w:val="30"/>
          <w:cs/>
        </w:rPr>
        <w:br/>
      </w:r>
      <w:r w:rsidRPr="00811D0A">
        <w:rPr>
          <w:rFonts w:ascii="Angsana New" w:hAnsi="Angsana New"/>
          <w:i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811D0A">
        <w:rPr>
          <w:rFonts w:ascii="Angsana New" w:hAnsi="Angsana New"/>
          <w:iCs/>
          <w:sz w:val="30"/>
          <w:szCs w:val="30"/>
        </w:rPr>
        <w:t>12</w:t>
      </w:r>
      <w:r w:rsidRPr="00811D0A">
        <w:rPr>
          <w:rFonts w:ascii="Angsana New" w:hAnsi="Angsana New"/>
          <w:i/>
          <w:sz w:val="30"/>
          <w:szCs w:val="30"/>
        </w:rPr>
        <w:t xml:space="preserve"> </w:t>
      </w:r>
      <w:r w:rsidRPr="00811D0A">
        <w:rPr>
          <w:rFonts w:ascii="Angsana New" w:hAnsi="Angsana New"/>
          <w:i/>
          <w:sz w:val="30"/>
          <w:szCs w:val="30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C3C06D6" w14:textId="77777777" w:rsidR="00502E1E" w:rsidRPr="00811D0A" w:rsidRDefault="00502E1E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0A33EDA" w14:textId="1A275608" w:rsidR="00502E1E" w:rsidRPr="00811D0A" w:rsidRDefault="00502E1E" w:rsidP="00502E1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811D0A">
        <w:rPr>
          <w:rFonts w:ascii="Angsana New" w:hAnsi="Angsana New" w:hint="cs"/>
          <w:iCs/>
          <w:sz w:val="30"/>
          <w:szCs w:val="30"/>
          <w:cs/>
        </w:rPr>
        <w:t>ผลประโยชน์ระยะสั้นของพนักงาน</w:t>
      </w:r>
    </w:p>
    <w:p w14:paraId="022F7E98" w14:textId="77777777" w:rsidR="002609A4" w:rsidRPr="00811D0A" w:rsidRDefault="002609A4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2F7F52BF" w14:textId="0B3F178F" w:rsidR="00B314A9" w:rsidRPr="00811D0A" w:rsidRDefault="00B314A9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  <w:t>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653FACA" w14:textId="77777777" w:rsidR="00A57C38" w:rsidRPr="00811D0A" w:rsidRDefault="00A57C38" w:rsidP="004370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7"/>
    <w:p w14:paraId="41D848B4" w14:textId="01BF0502" w:rsidR="00B314A9" w:rsidRPr="00811D0A" w:rsidRDefault="6FC18D9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169EB92" w14:textId="4C223F74" w:rsidR="00B314A9" w:rsidRPr="00811D0A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7F1322" w14:textId="12A9C4CB" w:rsidR="00B314A9" w:rsidRPr="00811D0A" w:rsidRDefault="00B314A9" w:rsidP="00B31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  <w:t>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  <w:t>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7882AABA" w14:textId="245F3240" w:rsidR="002A63EF" w:rsidRPr="00811D0A" w:rsidRDefault="002A63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185963" w14:textId="77777777" w:rsidR="00411D69" w:rsidRPr="00811D0A" w:rsidRDefault="287DA42A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72A0A20" w14:textId="77777777" w:rsidR="00411D69" w:rsidRPr="00811D0A" w:rsidRDefault="00411D69" w:rsidP="00411D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D33B79" w14:textId="78340413" w:rsidR="00411D69" w:rsidRPr="00811D0A" w:rsidRDefault="00411D69" w:rsidP="00142917">
      <w:pPr>
        <w:tabs>
          <w:tab w:val="clear" w:pos="680"/>
          <w:tab w:val="left" w:pos="720"/>
        </w:tabs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671522"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71DD32EC" w14:textId="77777777" w:rsidR="0085768F" w:rsidRPr="00811D0A" w:rsidRDefault="0085768F" w:rsidP="0085608E">
      <w:pPr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F96C000" w14:textId="77EC9648" w:rsidR="00411D69" w:rsidRPr="00811D0A" w:rsidRDefault="00411D69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11D0A">
        <w:rPr>
          <w:rFonts w:ascii="Angsana New" w:hAnsi="Angsana New" w:hint="cs"/>
          <w:sz w:val="30"/>
          <w:szCs w:val="30"/>
          <w:cs/>
          <w:lang w:val="th-TH"/>
        </w:rPr>
        <w:t>การ</w:t>
      </w:r>
      <w:r w:rsidRPr="00811D0A">
        <w:rPr>
          <w:rFonts w:ascii="Angsana New" w:hAnsi="Angsana New"/>
          <w:sz w:val="30"/>
          <w:szCs w:val="30"/>
          <w:cs/>
          <w:lang w:val="th-TH"/>
        </w:rPr>
        <w:t>วัด</w:t>
      </w:r>
      <w:r w:rsidRPr="00811D0A">
        <w:rPr>
          <w:rFonts w:ascii="Angsana New" w:hAnsi="Angsana New"/>
          <w:sz w:val="30"/>
          <w:szCs w:val="30"/>
          <w:cs/>
        </w:rPr>
        <w:t>มูลค่า</w:t>
      </w:r>
      <w:r w:rsidRPr="00811D0A">
        <w:rPr>
          <w:rFonts w:ascii="Angsana New" w:hAnsi="Angsana New"/>
          <w:sz w:val="30"/>
          <w:szCs w:val="30"/>
          <w:cs/>
          <w:lang w:val="th-TH"/>
        </w:rPr>
        <w:t>ยุติธรรมของสินทรัพย์หรือหนี้สิน บริษัทใช้ข้อมูลที่สามารถสังเกตได้ให้มากที่สุดเท่าที่จะทำได</w:t>
      </w:r>
      <w:r w:rsidRPr="00811D0A">
        <w:rPr>
          <w:rFonts w:ascii="Angsana New" w:hAnsi="Angsana New" w:hint="cs"/>
          <w:sz w:val="30"/>
          <w:szCs w:val="30"/>
          <w:cs/>
          <w:lang w:val="th-TH"/>
        </w:rPr>
        <w:t>้</w:t>
      </w:r>
      <w:r w:rsidR="00F209FD" w:rsidRPr="00811D0A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B078AC" w:rsidRPr="00811D0A">
        <w:rPr>
          <w:rFonts w:ascii="Angsana New" w:hAnsi="Angsana New"/>
          <w:sz w:val="30"/>
          <w:szCs w:val="30"/>
          <w:cs/>
          <w:lang w:val="th-TH"/>
        </w:rPr>
        <w:br/>
      </w:r>
      <w:r w:rsidRPr="00811D0A">
        <w:rPr>
          <w:rFonts w:ascii="Angsana New" w:hAnsi="Angsana New"/>
          <w:sz w:val="30"/>
          <w:szCs w:val="30"/>
          <w:cs/>
          <w:lang w:val="th-TH"/>
        </w:rPr>
        <w:t>มูลค่ายุติธรรมเหล่านี้ถูกจัดประเภท</w:t>
      </w:r>
      <w:r w:rsidRPr="00811D0A">
        <w:rPr>
          <w:rFonts w:ascii="Angsana New" w:hAnsi="Angsana New" w:hint="cs"/>
          <w:sz w:val="30"/>
          <w:szCs w:val="30"/>
          <w:cs/>
          <w:lang w:val="th-TH"/>
        </w:rPr>
        <w:t>ในแต่ละ</w:t>
      </w:r>
      <w:r w:rsidRPr="00811D0A">
        <w:rPr>
          <w:rFonts w:ascii="Angsana New" w:hAnsi="Angsana New"/>
          <w:sz w:val="30"/>
          <w:szCs w:val="30"/>
          <w:cs/>
          <w:lang w:val="th-TH"/>
        </w:rPr>
        <w:t>ลำดับชั้น</w:t>
      </w:r>
      <w:r w:rsidRPr="00811D0A">
        <w:rPr>
          <w:rFonts w:ascii="Angsana New" w:hAnsi="Angsana New" w:hint="cs"/>
          <w:sz w:val="30"/>
          <w:szCs w:val="30"/>
          <w:cs/>
          <w:lang w:val="th-TH"/>
        </w:rPr>
        <w:t>ของ</w:t>
      </w:r>
      <w:r w:rsidRPr="00811D0A">
        <w:rPr>
          <w:rFonts w:ascii="Angsana New" w:hAnsi="Angsana New"/>
          <w:sz w:val="30"/>
          <w:szCs w:val="30"/>
          <w:cs/>
          <w:lang w:val="th-TH"/>
        </w:rPr>
        <w:t>มูลค่ายุติธรรมตามข้อมูลที่ใช้ในการประเมินมูลค่าดังนี้</w:t>
      </w:r>
    </w:p>
    <w:p w14:paraId="5E9E6F6F" w14:textId="2288325F" w:rsidR="007A7004" w:rsidRPr="00811D0A" w:rsidRDefault="007A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  <w:r w:rsidRPr="00811D0A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5509DA9" w14:textId="7469D203" w:rsidR="00411D69" w:rsidRPr="00811D0A" w:rsidRDefault="00411D69" w:rsidP="000F0303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811D0A">
        <w:rPr>
          <w:rFonts w:ascii="Angsana New" w:hAnsi="Angsana New" w:hint="cs"/>
          <w:sz w:val="30"/>
          <w:szCs w:val="30"/>
          <w:cs/>
        </w:rPr>
        <w:lastRenderedPageBreak/>
        <w:t>ข้อมูลระดับ</w:t>
      </w:r>
      <w:r w:rsidRPr="00811D0A">
        <w:rPr>
          <w:rFonts w:ascii="Angsana New" w:hAnsi="Angsana New"/>
          <w:sz w:val="30"/>
          <w:szCs w:val="30"/>
        </w:rPr>
        <w:t xml:space="preserve"> 1</w:t>
      </w:r>
      <w:r w:rsidR="00F209FD" w:rsidRPr="00811D0A">
        <w:rPr>
          <w:rFonts w:ascii="Angsana New" w:hAnsi="Angsana New"/>
          <w:sz w:val="30"/>
          <w:szCs w:val="30"/>
        </w:rPr>
        <w:tab/>
      </w:r>
      <w:r w:rsidRPr="00811D0A">
        <w:rPr>
          <w:rFonts w:ascii="Angsana New" w:hAnsi="Angsana New" w:hint="cs"/>
          <w:sz w:val="30"/>
          <w:szCs w:val="30"/>
          <w:cs/>
        </w:rPr>
        <w:t>เป็นราคาเสนอซื้อขายในตลาดที่มีสภาพคล่องสำหรับสินทรัพย์หรือหนี้สินอย่าง</w:t>
      </w:r>
      <w:r w:rsidR="00F209FD" w:rsidRPr="00811D0A">
        <w:rPr>
          <w:rFonts w:ascii="Angsana New" w:hAnsi="Angsana New" w:hint="cs"/>
          <w:sz w:val="30"/>
          <w:szCs w:val="30"/>
          <w:cs/>
        </w:rPr>
        <w:t>เดียวกัน</w:t>
      </w:r>
    </w:p>
    <w:p w14:paraId="60BD382E" w14:textId="7363EFEF" w:rsidR="00411D69" w:rsidRPr="00811D0A" w:rsidRDefault="00411D69" w:rsidP="00671522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2160" w:hanging="1620"/>
        <w:jc w:val="thaiDistribute"/>
        <w:rPr>
          <w:rFonts w:ascii="Angsana New" w:hAnsi="Angsana New"/>
          <w:sz w:val="30"/>
          <w:szCs w:val="30"/>
          <w:lang w:val="th-TH"/>
        </w:rPr>
      </w:pPr>
      <w:r w:rsidRPr="00811D0A">
        <w:rPr>
          <w:rFonts w:ascii="Angsana New" w:hAnsi="Angsana New" w:hint="cs"/>
          <w:position w:val="1"/>
          <w:sz w:val="30"/>
          <w:szCs w:val="30"/>
          <w:cs/>
          <w:lang w:val="th-TH"/>
        </w:rPr>
        <w:t>ข้อมูล</w:t>
      </w:r>
      <w:r w:rsidRPr="00811D0A">
        <w:rPr>
          <w:rFonts w:ascii="Angsana New" w:hAnsi="Angsana New" w:hint="cs"/>
          <w:position w:val="1"/>
          <w:sz w:val="30"/>
          <w:szCs w:val="30"/>
          <w:cs/>
        </w:rPr>
        <w:t>ระดับ</w:t>
      </w:r>
      <w:r w:rsidRPr="00811D0A">
        <w:rPr>
          <w:rFonts w:ascii="Angsana New" w:hAnsi="Angsana New"/>
          <w:position w:val="1"/>
          <w:sz w:val="30"/>
          <w:szCs w:val="30"/>
          <w:cs/>
        </w:rPr>
        <w:t xml:space="preserve"> </w:t>
      </w:r>
      <w:r w:rsidRPr="00811D0A">
        <w:rPr>
          <w:rFonts w:ascii="Angsana New" w:hAnsi="Angsana New"/>
          <w:position w:val="1"/>
          <w:sz w:val="30"/>
          <w:szCs w:val="30"/>
        </w:rPr>
        <w:t>2</w:t>
      </w:r>
      <w:r w:rsidR="00F209FD" w:rsidRPr="00811D0A">
        <w:rPr>
          <w:rFonts w:ascii="Angsana New" w:hAnsi="Angsana New"/>
          <w:spacing w:val="-6"/>
          <w:position w:val="1"/>
          <w:sz w:val="30"/>
          <w:szCs w:val="30"/>
        </w:rPr>
        <w:tab/>
      </w:r>
      <w:r w:rsidRPr="00811D0A">
        <w:rPr>
          <w:rFonts w:ascii="Angsana New" w:hAnsi="Angsana New" w:hint="cs"/>
          <w:spacing w:val="-6"/>
          <w:position w:val="1"/>
          <w:sz w:val="30"/>
          <w:szCs w:val="30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811D0A">
        <w:rPr>
          <w:rFonts w:ascii="Angsana New" w:hAnsi="Angsana New" w:hint="cs"/>
          <w:sz w:val="30"/>
          <w:szCs w:val="30"/>
          <w:cs/>
        </w:rPr>
        <w:t>จาก</w:t>
      </w:r>
      <w:r w:rsidR="00142917" w:rsidRPr="00811D0A">
        <w:rPr>
          <w:rFonts w:ascii="Angsana New" w:hAnsi="Angsana New" w:hint="cs"/>
          <w:sz w:val="30"/>
          <w:szCs w:val="30"/>
          <w:cs/>
        </w:rPr>
        <w:t xml:space="preserve">  </w:t>
      </w:r>
      <w:r w:rsidRPr="00811D0A">
        <w:rPr>
          <w:rFonts w:ascii="Angsana New" w:hAnsi="Angsana New" w:hint="cs"/>
          <w:sz w:val="30"/>
          <w:szCs w:val="30"/>
          <w:cs/>
        </w:rPr>
        <w:t>ราคาเสนอซื้อขายซึ่งรวมอยู่ในข้อมูลระดับ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/>
          <w:sz w:val="30"/>
          <w:szCs w:val="30"/>
        </w:rPr>
        <w:t xml:space="preserve">1 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</w:p>
    <w:p w14:paraId="51592F24" w14:textId="174E6E7F" w:rsidR="00411D69" w:rsidRPr="00811D0A" w:rsidRDefault="00411D69" w:rsidP="007E28A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16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 w:hint="cs"/>
          <w:sz w:val="30"/>
          <w:szCs w:val="30"/>
          <w:cs/>
        </w:rPr>
        <w:t>ข้อมูลระดับ</w:t>
      </w:r>
      <w:r w:rsidRPr="00811D0A">
        <w:rPr>
          <w:rFonts w:ascii="Angsana New" w:hAnsi="Angsana New"/>
          <w:sz w:val="30"/>
          <w:szCs w:val="30"/>
        </w:rPr>
        <w:t xml:space="preserve"> 3</w:t>
      </w:r>
      <w:r w:rsidR="00F209FD" w:rsidRPr="00811D0A">
        <w:rPr>
          <w:rFonts w:ascii="Angsana New" w:hAnsi="Angsana New"/>
          <w:sz w:val="30"/>
          <w:szCs w:val="30"/>
        </w:rPr>
        <w:tab/>
      </w:r>
      <w:r w:rsidRPr="00811D0A">
        <w:rPr>
          <w:rFonts w:ascii="Angsana New" w:hAnsi="Angsana New" w:hint="cs"/>
          <w:sz w:val="30"/>
          <w:szCs w:val="30"/>
          <w:cs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0EA51C47" w14:textId="77777777" w:rsidR="00C72C92" w:rsidRPr="00811D0A" w:rsidRDefault="00C7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48B8E6" w14:textId="0E7737D2" w:rsidR="00FE1BA8" w:rsidRPr="00811D0A" w:rsidRDefault="00FE1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811D0A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811D0A">
        <w:rPr>
          <w:rFonts w:ascii="Angsana New" w:hAnsi="Angsana New"/>
          <w:sz w:val="30"/>
          <w:szCs w:val="30"/>
          <w:cs/>
          <w:lang w:val="th-TH"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F60DE60" w14:textId="77777777" w:rsidR="00C1549C" w:rsidRPr="00811D0A" w:rsidRDefault="00C1549C" w:rsidP="0085608E">
      <w:pPr>
        <w:ind w:left="547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3A24B0E" w14:textId="64263585" w:rsidR="00790769" w:rsidRPr="00811D0A" w:rsidRDefault="00FE1BA8" w:rsidP="00C401A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 w:hint="cs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 บริษัทวัดมูลค่าสินทรัพย์และสถานะการเป็นสินทรัพย์ด้วยราคาเสนอซื้อ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และวัดมูลค่าหนี้สินและสถานะการเป็นหนี้สินด้วยราคาเสนอขา</w:t>
      </w:r>
      <w:r w:rsidR="00B078AC" w:rsidRPr="00811D0A">
        <w:rPr>
          <w:rFonts w:ascii="Angsana New" w:hAnsi="Angsana New" w:hint="cs"/>
          <w:sz w:val="30"/>
          <w:szCs w:val="30"/>
          <w:cs/>
        </w:rPr>
        <w:t>ย</w:t>
      </w:r>
    </w:p>
    <w:p w14:paraId="28E01C90" w14:textId="77777777" w:rsidR="00790769" w:rsidRPr="00811D0A" w:rsidRDefault="00790769" w:rsidP="00C401A9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5958008C" w14:textId="5F589A80" w:rsidR="00FE1BA8" w:rsidRPr="00811D0A" w:rsidRDefault="00FE1BA8" w:rsidP="00C401A9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/>
          <w:spacing w:val="4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811D0A">
        <w:rPr>
          <w:rFonts w:ascii="Angsana New" w:hAnsi="Angsana New" w:hint="cs"/>
          <w:sz w:val="30"/>
          <w:szCs w:val="30"/>
          <w:cs/>
        </w:rPr>
        <w:t>การทำรายการ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เช่น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มูลค่ายุติธรรมของผลตอบแทนที่ให้หรือได้รับ</w:t>
      </w:r>
    </w:p>
    <w:p w14:paraId="7622B5E9" w14:textId="77777777" w:rsidR="007A7004" w:rsidRPr="00811D0A" w:rsidRDefault="007A7004" w:rsidP="00C401A9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6A1A07A" w14:textId="229894EA" w:rsidR="009619AD" w:rsidRPr="00811D0A" w:rsidRDefault="1F994A49" w:rsidP="0085608E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21962A2F" w14:textId="77777777" w:rsidR="009619AD" w:rsidRPr="00811D0A" w:rsidRDefault="009619AD" w:rsidP="00D05AE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18DD19F4" w14:textId="3001A617" w:rsidR="009619AD" w:rsidRPr="00811D0A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</w:t>
      </w:r>
      <w:r w:rsidR="008A54B0" w:rsidRPr="00811D0A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811D0A">
        <w:rPr>
          <w:rFonts w:asciiTheme="majorBidi" w:hAnsiTheme="majorBidi" w:cstheme="majorBidi"/>
          <w:sz w:val="30"/>
          <w:szCs w:val="30"/>
          <w:cs/>
        </w:rPr>
        <w:t>ประกอบด้วยภาษีเงินได้ของ</w:t>
      </w:r>
      <w:r w:rsidR="008F7801" w:rsidRPr="00811D0A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811D0A">
        <w:rPr>
          <w:rFonts w:asciiTheme="majorBidi" w:hAnsiTheme="majorBidi" w:cstheme="majorBidi"/>
          <w:sz w:val="30"/>
          <w:szCs w:val="30"/>
          <w:cs/>
        </w:rPr>
        <w:t>ปัจจุบันและภาษีเงินได้รอการตัดบัญชี</w:t>
      </w:r>
      <w:r w:rsidR="00FE1BA8" w:rsidRPr="00811D0A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811D0A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เว้นแต่</w:t>
      </w:r>
      <w:r w:rsidR="00FE1BA8" w:rsidRPr="00811D0A">
        <w:rPr>
          <w:rFonts w:asciiTheme="majorBidi" w:hAnsiTheme="majorBidi" w:hint="cs"/>
          <w:sz w:val="30"/>
          <w:szCs w:val="30"/>
          <w:cs/>
        </w:rPr>
        <w:t>รายการที่รับรู้โดยตรงใน</w:t>
      </w:r>
      <w:r w:rsidRPr="00811D0A">
        <w:rPr>
          <w:rFonts w:asciiTheme="majorBidi" w:hAnsiTheme="majorBidi" w:cstheme="majorBidi"/>
          <w:sz w:val="30"/>
          <w:szCs w:val="30"/>
          <w:cs/>
        </w:rPr>
        <w:t>ส่วนของเจ้าของหรือกำไรขาดทุนเบ็ดเสร็จอื่น</w:t>
      </w:r>
    </w:p>
    <w:p w14:paraId="1C5E4965" w14:textId="77777777" w:rsidR="003D0D92" w:rsidRPr="00811D0A" w:rsidRDefault="003D0D92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6334D84" w14:textId="5CCD57BA" w:rsidR="009619AD" w:rsidRPr="00811D0A" w:rsidRDefault="009619AD" w:rsidP="009619AD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ภาษีเงินได้ของ</w:t>
      </w:r>
      <w:r w:rsidR="008F7801" w:rsidRPr="00811D0A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811D0A">
        <w:rPr>
          <w:rFonts w:asciiTheme="majorBidi" w:hAnsiTheme="majorBidi" w:cstheme="majorBidi"/>
          <w:sz w:val="30"/>
          <w:szCs w:val="30"/>
          <w:cs/>
        </w:rPr>
        <w:t>ปัจจุบัน</w:t>
      </w:r>
      <w:r w:rsidR="00FE1BA8" w:rsidRPr="00811D0A">
        <w:rPr>
          <w:rFonts w:asciiTheme="majorBidi" w:hAnsiTheme="majorBidi" w:cstheme="majorBidi" w:hint="cs"/>
          <w:sz w:val="30"/>
          <w:szCs w:val="30"/>
          <w:cs/>
        </w:rPr>
        <w:t>บันทึก</w:t>
      </w:r>
      <w:r w:rsidRPr="00811D0A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</w:t>
      </w:r>
      <w:r w:rsidR="006A2326" w:rsidRPr="00811D0A">
        <w:rPr>
          <w:rFonts w:asciiTheme="majorBidi" w:hAnsiTheme="majorBidi" w:cstheme="majorBidi" w:hint="cs"/>
          <w:sz w:val="30"/>
          <w:szCs w:val="30"/>
          <w:cs/>
        </w:rPr>
        <w:t>ประจำ</w:t>
      </w:r>
      <w:r w:rsidR="008F7801" w:rsidRPr="00811D0A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811D0A">
        <w:rPr>
          <w:rFonts w:asciiTheme="majorBidi" w:hAnsiTheme="majorBidi" w:cstheme="majorBidi"/>
          <w:sz w:val="30"/>
          <w:szCs w:val="30"/>
          <w:cs/>
        </w:rPr>
        <w:t>ที่ต้องเสียภาษี โดยใช้อัตราภาษี</w:t>
      </w:r>
      <w:r w:rsidR="001E554F"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1E554F" w:rsidRPr="00811D0A">
        <w:rPr>
          <w:rFonts w:asciiTheme="majorBidi" w:hAnsiTheme="majorBidi" w:cstheme="majorBidi"/>
          <w:sz w:val="30"/>
          <w:szCs w:val="30"/>
          <w:cs/>
        </w:rPr>
        <w:br/>
      </w:r>
      <w:r w:rsidR="008F7801" w:rsidRPr="00811D0A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811D0A">
        <w:rPr>
          <w:rFonts w:asciiTheme="majorBidi" w:hAnsiTheme="majorBidi" w:cstheme="majorBidi"/>
          <w:sz w:val="30"/>
          <w:szCs w:val="30"/>
          <w:cs/>
        </w:rPr>
        <w:t>ก่อน ๆ</w:t>
      </w:r>
    </w:p>
    <w:p w14:paraId="3D62C8FC" w14:textId="77777777" w:rsidR="00A82887" w:rsidRPr="00811D0A" w:rsidRDefault="00A82887" w:rsidP="00D05AE1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2F17AEE7" w14:textId="6E43A3F7" w:rsidR="009619AD" w:rsidRPr="00811D0A" w:rsidRDefault="005E0531" w:rsidP="00855073">
      <w:pPr>
        <w:tabs>
          <w:tab w:val="left" w:pos="72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  <w:t>ผลแตกต่างชั่วคราว</w:t>
      </w:r>
      <w:r w:rsidRPr="00811D0A">
        <w:rPr>
          <w:rFonts w:asciiTheme="majorBidi" w:hAnsiTheme="majorBidi"/>
          <w:sz w:val="30"/>
          <w:szCs w:val="30"/>
          <w:cs/>
        </w:rPr>
        <w:t>สำหรับ</w:t>
      </w:r>
      <w:r w:rsidRPr="00811D0A">
        <w:rPr>
          <w:rFonts w:asciiTheme="majorBidi" w:hAnsiTheme="majorBidi" w:cstheme="majorBidi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  <w:t>ไม่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ส่ง</w:t>
      </w:r>
      <w:r w:rsidRPr="00811D0A">
        <w:rPr>
          <w:rFonts w:asciiTheme="majorBidi" w:hAnsiTheme="majorBidi" w:cstheme="majorBidi"/>
          <w:sz w:val="30"/>
          <w:szCs w:val="30"/>
          <w:cs/>
        </w:rPr>
        <w:t>ผลกระทบต่อกำไรขาดทุนทางบัญชี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811D0A">
        <w:rPr>
          <w:rFonts w:asciiTheme="majorBidi" w:hAnsiTheme="majorBidi" w:cstheme="majorBidi"/>
          <w:sz w:val="30"/>
          <w:szCs w:val="30"/>
          <w:cs/>
        </w:rPr>
        <w:t>ทางภาษี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</w:p>
    <w:p w14:paraId="7DC215D5" w14:textId="26FA3667" w:rsidR="00FC3ECB" w:rsidRPr="00811D0A" w:rsidRDefault="00FC3E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0886291" w14:textId="2FEEF88D" w:rsidR="009619AD" w:rsidRPr="00811D0A" w:rsidRDefault="009619AD" w:rsidP="002863EF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="00D31943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="00D31943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D31943" w:rsidRPr="00811D0A">
        <w:rPr>
          <w:rFonts w:asciiTheme="majorBidi" w:hAnsiTheme="majorBidi" w:hint="cs"/>
          <w:sz w:val="30"/>
          <w:szCs w:val="30"/>
          <w:cs/>
        </w:rPr>
        <w:t>ทั้งนี้</w:t>
      </w:r>
      <w:r w:rsidR="00D31943" w:rsidRPr="00811D0A">
        <w:rPr>
          <w:rFonts w:asciiTheme="majorBidi" w:hAnsiTheme="majorBidi"/>
          <w:sz w:val="30"/>
          <w:szCs w:val="30"/>
          <w:cs/>
        </w:rPr>
        <w:t>สินทรัพย์ภาษีเงินได้</w:t>
      </w:r>
      <w:r w:rsidR="00A02109" w:rsidRPr="00811D0A">
        <w:rPr>
          <w:rFonts w:asciiTheme="majorBidi" w:hAnsiTheme="majorBidi"/>
          <w:sz w:val="30"/>
          <w:szCs w:val="30"/>
          <w:cs/>
        </w:rPr>
        <w:br/>
      </w:r>
      <w:r w:rsidR="00A02109" w:rsidRPr="00811D0A">
        <w:rPr>
          <w:rFonts w:asciiTheme="majorBidi" w:hAnsiTheme="majorBidi" w:hint="cs"/>
          <w:sz w:val="30"/>
          <w:szCs w:val="30"/>
          <w:cs/>
        </w:rPr>
        <w:t>รอการตัดบัญชี</w:t>
      </w:r>
      <w:r w:rsidR="00D31943" w:rsidRPr="00811D0A">
        <w:rPr>
          <w:rFonts w:asciiTheme="majorBidi" w:hAnsiTheme="majorBidi"/>
          <w:sz w:val="30"/>
          <w:szCs w:val="30"/>
          <w:cs/>
        </w:rPr>
        <w:t>ของ</w:t>
      </w:r>
      <w:r w:rsidR="00CC69B6" w:rsidRPr="00811D0A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="00D31943" w:rsidRPr="00811D0A">
        <w:rPr>
          <w:rFonts w:asciiTheme="majorBidi" w:hAnsiTheme="majorBidi"/>
          <w:sz w:val="30"/>
          <w:szCs w:val="30"/>
          <w:cs/>
        </w:rPr>
        <w:t>ปัจจุบันจะหักกลบกับหนี้สินภาษีเงินได้</w:t>
      </w:r>
      <w:r w:rsidR="00A02109" w:rsidRPr="00811D0A">
        <w:rPr>
          <w:rFonts w:asciiTheme="majorBidi" w:hAnsiTheme="majorBidi" w:hint="cs"/>
          <w:sz w:val="30"/>
          <w:szCs w:val="30"/>
          <w:cs/>
        </w:rPr>
        <w:t>รอการตัดบัญชี</w:t>
      </w:r>
      <w:r w:rsidR="00D31943" w:rsidRPr="00811D0A">
        <w:rPr>
          <w:rFonts w:asciiTheme="majorBidi" w:hAnsiTheme="majorBidi"/>
          <w:sz w:val="30"/>
          <w:szCs w:val="30"/>
          <w:cs/>
        </w:rPr>
        <w:t>ของ</w:t>
      </w:r>
      <w:r w:rsidR="00CC69B6" w:rsidRPr="00811D0A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="00D31943" w:rsidRPr="00811D0A">
        <w:rPr>
          <w:rFonts w:asciiTheme="majorBidi" w:hAnsiTheme="majorBidi"/>
          <w:sz w:val="30"/>
          <w:szCs w:val="30"/>
          <w:cs/>
        </w:rPr>
        <w:t>ปัจจุบันใน</w:t>
      </w:r>
      <w:r w:rsidR="004119CF" w:rsidRPr="00811D0A">
        <w:rPr>
          <w:rFonts w:asciiTheme="majorBidi" w:hAnsiTheme="majorBidi"/>
          <w:sz w:val="30"/>
          <w:szCs w:val="30"/>
          <w:cs/>
        </w:rPr>
        <w:t>งบการเงิน</w:t>
      </w:r>
    </w:p>
    <w:p w14:paraId="6112FFD1" w14:textId="77777777" w:rsidR="007A7004" w:rsidRPr="00811D0A" w:rsidRDefault="00D943D8" w:rsidP="002609A4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D31943" w:rsidRPr="00811D0A">
        <w:rPr>
          <w:rFonts w:asciiTheme="majorBidi" w:hAnsiTheme="majorBidi" w:hint="cs"/>
          <w:sz w:val="30"/>
          <w:szCs w:val="30"/>
          <w:cs/>
        </w:rPr>
        <w:t>สินทรัพย์ภาษีเงินได้รอการตัดบัญชีจะถูกทบทวน</w:t>
      </w:r>
      <w:r w:rsidR="00D31943"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D31943" w:rsidRPr="00811D0A">
        <w:rPr>
          <w:rFonts w:asciiTheme="majorBidi" w:hAnsiTheme="majorBidi" w:hint="cs"/>
          <w:sz w:val="30"/>
          <w:szCs w:val="30"/>
          <w:cs/>
        </w:rPr>
        <w:t>ณ</w:t>
      </w:r>
      <w:r w:rsidR="00D31943"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D31943" w:rsidRPr="00811D0A">
        <w:rPr>
          <w:rFonts w:asciiTheme="majorBidi" w:hAnsiTheme="majorBidi" w:hint="cs"/>
          <w:sz w:val="30"/>
          <w:szCs w:val="30"/>
          <w:cs/>
        </w:rPr>
        <w:t>ทุกวันที่รายงาน</w:t>
      </w:r>
      <w:r w:rsidR="005A21C8" w:rsidRPr="00811D0A">
        <w:rPr>
          <w:rFonts w:asciiTheme="majorBidi" w:hAnsiTheme="majorBidi" w:hint="cs"/>
          <w:sz w:val="30"/>
          <w:szCs w:val="30"/>
          <w:cs/>
        </w:rPr>
        <w:t xml:space="preserve"> </w:t>
      </w:r>
      <w:r w:rsidR="00D31943" w:rsidRPr="00811D0A">
        <w:rPr>
          <w:rFonts w:asciiTheme="majorBidi" w:hAnsiTheme="majorBidi" w:hint="cs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</w:p>
    <w:p w14:paraId="4F847D5A" w14:textId="6C8262BE" w:rsidR="002609A4" w:rsidRPr="00811D0A" w:rsidRDefault="00D31943" w:rsidP="002609A4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/>
          <w:sz w:val="30"/>
          <w:szCs w:val="30"/>
          <w:cs/>
        </w:rPr>
        <w:t xml:space="preserve"> </w:t>
      </w:r>
    </w:p>
    <w:p w14:paraId="3E795FDB" w14:textId="6F0491FD" w:rsidR="009619AD" w:rsidRPr="00811D0A" w:rsidRDefault="1F994A49" w:rsidP="002D2917">
      <w:pPr>
        <w:pStyle w:val="ListParagraph"/>
        <w:numPr>
          <w:ilvl w:val="1"/>
          <w:numId w:val="22"/>
        </w:numPr>
        <w:tabs>
          <w:tab w:val="clear" w:pos="454"/>
          <w:tab w:val="left" w:pos="558"/>
        </w:tabs>
        <w:spacing w:line="240" w:lineRule="auto"/>
        <w:ind w:left="518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515F33CB" w14:textId="185DCFA9" w:rsidR="009619AD" w:rsidRPr="00811D0A" w:rsidRDefault="009619AD" w:rsidP="00D05AE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8644422" w14:textId="3B71B2F1" w:rsidR="006A7047" w:rsidRPr="00811D0A" w:rsidRDefault="003D50F0" w:rsidP="007258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รายการบัญชีที่เป็นเงินตราต่างประเทศ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โดยใช้อัตราแลกเปลี่ย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ณ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วันที่เกิดรายการ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สำหรับสินทรัพย์และหนี้สินที่เป็นตัวเงินและเป็นเงินตราต่างประเทศแปลงค่าโดยใช้อัตราแลกเปลี่ยน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ณ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วันที่รายงาน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811D0A">
        <w:rPr>
          <w:rFonts w:asciiTheme="majorBidi" w:hAnsiTheme="majorBidi" w:hint="cs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</w:t>
      </w:r>
      <w:r w:rsidR="006A7047"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811D0A">
        <w:rPr>
          <w:rFonts w:asciiTheme="majorBidi" w:hAnsiTheme="majorBidi" w:hint="cs"/>
          <w:sz w:val="30"/>
          <w:szCs w:val="30"/>
          <w:cs/>
        </w:rPr>
        <w:t>แปลงค่าโดยใช้อัตราแลกเปลี่ยน</w:t>
      </w:r>
      <w:r w:rsidR="006A7047"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811D0A">
        <w:rPr>
          <w:rFonts w:asciiTheme="majorBidi" w:hAnsiTheme="majorBidi" w:hint="cs"/>
          <w:sz w:val="30"/>
          <w:szCs w:val="30"/>
          <w:cs/>
        </w:rPr>
        <w:t>ณ</w:t>
      </w:r>
      <w:r w:rsidR="006A7047"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6A7047" w:rsidRPr="00811D0A">
        <w:rPr>
          <w:rFonts w:asciiTheme="majorBidi" w:hAnsiTheme="majorBidi" w:hint="cs"/>
          <w:sz w:val="30"/>
          <w:szCs w:val="30"/>
          <w:cs/>
        </w:rPr>
        <w:t>วันที่มีการวัดมูลค่ายุติธรรม</w:t>
      </w:r>
    </w:p>
    <w:p w14:paraId="542A6F32" w14:textId="640E2433" w:rsidR="006A7047" w:rsidRPr="00811D0A" w:rsidRDefault="006A7047" w:rsidP="00D05AE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8FAACC" w14:textId="1D364DC4" w:rsidR="00972BB3" w:rsidRPr="00811D0A" w:rsidRDefault="00972BB3" w:rsidP="00972BB3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/>
          <w:sz w:val="30"/>
          <w:szCs w:val="30"/>
          <w:cs/>
        </w:rPr>
        <w:t>ผลต่างของอ</w:t>
      </w:r>
      <w:r w:rsidR="003A4829" w:rsidRPr="00811D0A">
        <w:rPr>
          <w:rFonts w:ascii="Angsana New" w:hAnsi="Angsana New" w:hint="cs"/>
          <w:sz w:val="30"/>
          <w:szCs w:val="30"/>
          <w:cs/>
        </w:rPr>
        <w:t>ั</w:t>
      </w:r>
      <w:r w:rsidRPr="00811D0A">
        <w:rPr>
          <w:rFonts w:ascii="Angsana New" w:hAnsi="Angsana New"/>
          <w:sz w:val="30"/>
          <w:szCs w:val="30"/>
          <w:cs/>
        </w:rPr>
        <w:t>ตราแลกเปล</w:t>
      </w:r>
      <w:r w:rsidRPr="00811D0A">
        <w:rPr>
          <w:rFonts w:ascii="Angsana New" w:hAnsi="Angsana New" w:hint="cs"/>
          <w:sz w:val="30"/>
          <w:szCs w:val="30"/>
          <w:cs/>
        </w:rPr>
        <w:t>ี่</w:t>
      </w:r>
      <w:r w:rsidRPr="00811D0A">
        <w:rPr>
          <w:rFonts w:ascii="Angsana New" w:hAnsi="Angsana New"/>
          <w:sz w:val="30"/>
          <w:szCs w:val="30"/>
          <w:cs/>
        </w:rPr>
        <w:t>ยนที่เกิดข</w:t>
      </w:r>
      <w:r w:rsidR="003A4829" w:rsidRPr="00811D0A">
        <w:rPr>
          <w:rFonts w:ascii="Angsana New" w:hAnsi="Angsana New" w:hint="cs"/>
          <w:sz w:val="30"/>
          <w:szCs w:val="30"/>
          <w:cs/>
        </w:rPr>
        <w:t>ึ้</w:t>
      </w:r>
      <w:r w:rsidRPr="00811D0A">
        <w:rPr>
          <w:rFonts w:ascii="Angsana New" w:hAnsi="Angsana New"/>
          <w:sz w:val="30"/>
          <w:szCs w:val="30"/>
          <w:cs/>
        </w:rPr>
        <w:t>นจากการแปลงค่าให</w:t>
      </w:r>
      <w:r w:rsidR="003A4829" w:rsidRPr="00811D0A">
        <w:rPr>
          <w:rFonts w:ascii="Angsana New" w:hAnsi="Angsana New" w:hint="cs"/>
          <w:sz w:val="30"/>
          <w:szCs w:val="30"/>
          <w:cs/>
        </w:rPr>
        <w:t>้</w:t>
      </w:r>
      <w:r w:rsidRPr="00811D0A">
        <w:rPr>
          <w:rFonts w:ascii="Angsana New" w:hAnsi="Angsana New"/>
          <w:sz w:val="30"/>
          <w:szCs w:val="30"/>
          <w:cs/>
        </w:rPr>
        <w:t>ร</w:t>
      </w:r>
      <w:r w:rsidR="003A4829" w:rsidRPr="00811D0A">
        <w:rPr>
          <w:rFonts w:ascii="Angsana New" w:hAnsi="Angsana New" w:hint="cs"/>
          <w:sz w:val="30"/>
          <w:szCs w:val="30"/>
          <w:cs/>
        </w:rPr>
        <w:t>ั</w:t>
      </w:r>
      <w:r w:rsidRPr="00811D0A">
        <w:rPr>
          <w:rFonts w:ascii="Angsana New" w:hAnsi="Angsana New"/>
          <w:sz w:val="30"/>
          <w:szCs w:val="30"/>
          <w:cs/>
        </w:rPr>
        <w:t>บรู้เป็นก</w:t>
      </w:r>
      <w:r w:rsidR="003A4829" w:rsidRPr="00811D0A">
        <w:rPr>
          <w:rFonts w:ascii="Angsana New" w:hAnsi="Angsana New" w:hint="cs"/>
          <w:sz w:val="30"/>
          <w:szCs w:val="30"/>
          <w:cs/>
        </w:rPr>
        <w:t>ำ</w:t>
      </w:r>
      <w:r w:rsidRPr="00811D0A">
        <w:rPr>
          <w:rFonts w:ascii="Angsana New" w:hAnsi="Angsana New"/>
          <w:sz w:val="30"/>
          <w:szCs w:val="30"/>
          <w:cs/>
        </w:rPr>
        <w:t>ไรหร</w:t>
      </w:r>
      <w:r w:rsidR="003A4829" w:rsidRPr="00811D0A">
        <w:rPr>
          <w:rFonts w:ascii="Angsana New" w:hAnsi="Angsana New" w:hint="cs"/>
          <w:sz w:val="30"/>
          <w:szCs w:val="30"/>
          <w:cs/>
        </w:rPr>
        <w:t>ื</w:t>
      </w:r>
      <w:r w:rsidRPr="00811D0A">
        <w:rPr>
          <w:rFonts w:ascii="Angsana New" w:hAnsi="Angsana New"/>
          <w:sz w:val="30"/>
          <w:szCs w:val="30"/>
          <w:cs/>
        </w:rPr>
        <w:t>อขาดทุนใน</w:t>
      </w:r>
      <w:r w:rsidR="00401F46" w:rsidRPr="00811D0A">
        <w:rPr>
          <w:rFonts w:asciiTheme="majorBidi" w:hAnsiTheme="majorBidi" w:cstheme="majorBidi" w:hint="cs"/>
          <w:i/>
          <w:sz w:val="30"/>
          <w:szCs w:val="30"/>
          <w:cs/>
        </w:rPr>
        <w:t>ปี</w:t>
      </w:r>
      <w:r w:rsidRPr="00811D0A">
        <w:rPr>
          <w:rFonts w:ascii="Angsana New" w:hAnsi="Angsana New"/>
          <w:sz w:val="30"/>
          <w:szCs w:val="30"/>
          <w:cs/>
        </w:rPr>
        <w:t>บ</w:t>
      </w:r>
      <w:r w:rsidR="003A4829" w:rsidRPr="00811D0A">
        <w:rPr>
          <w:rFonts w:ascii="Angsana New" w:hAnsi="Angsana New" w:hint="cs"/>
          <w:sz w:val="30"/>
          <w:szCs w:val="30"/>
          <w:cs/>
        </w:rPr>
        <w:t>ั</w:t>
      </w:r>
      <w:r w:rsidRPr="00811D0A">
        <w:rPr>
          <w:rFonts w:ascii="Angsana New" w:hAnsi="Angsana New"/>
          <w:sz w:val="30"/>
          <w:szCs w:val="30"/>
          <w:cs/>
        </w:rPr>
        <w:t>ญช</w:t>
      </w:r>
      <w:r w:rsidR="003A4829" w:rsidRPr="00811D0A">
        <w:rPr>
          <w:rFonts w:ascii="Angsana New" w:hAnsi="Angsana New" w:hint="cs"/>
          <w:sz w:val="30"/>
          <w:szCs w:val="30"/>
          <w:cs/>
        </w:rPr>
        <w:t>ี</w:t>
      </w:r>
      <w:r w:rsidRPr="00811D0A">
        <w:rPr>
          <w:rFonts w:ascii="Angsana New" w:hAnsi="Angsana New"/>
          <w:sz w:val="30"/>
          <w:szCs w:val="30"/>
          <w:cs/>
        </w:rPr>
        <w:t>น</w:t>
      </w:r>
      <w:r w:rsidR="003A4829" w:rsidRPr="00811D0A">
        <w:rPr>
          <w:rFonts w:ascii="Angsana New" w:hAnsi="Angsana New" w:hint="cs"/>
          <w:sz w:val="30"/>
          <w:szCs w:val="30"/>
          <w:cs/>
        </w:rPr>
        <w:t>ั้</w:t>
      </w:r>
      <w:r w:rsidRPr="00811D0A">
        <w:rPr>
          <w:rFonts w:ascii="Angsana New" w:hAnsi="Angsana New"/>
          <w:sz w:val="30"/>
          <w:szCs w:val="30"/>
          <w:cs/>
        </w:rPr>
        <w:t>น</w:t>
      </w:r>
    </w:p>
    <w:p w14:paraId="0EB8E4F5" w14:textId="0FC06FF3" w:rsidR="0020743A" w:rsidRPr="00811D0A" w:rsidRDefault="00207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D14C661" w14:textId="4840CD65" w:rsidR="002D4841" w:rsidRPr="00811D0A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</w:t>
      </w:r>
      <w:r w:rsidR="00A02109" w:rsidRPr="00811D0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 xml:space="preserve"> </w:t>
      </w:r>
    </w:p>
    <w:p w14:paraId="310B6217" w14:textId="1C4AFC91" w:rsidR="002D4841" w:rsidRPr="00811D0A" w:rsidRDefault="002D4841" w:rsidP="00D05AE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88CBC5E" w14:textId="4F7DE8DE" w:rsidR="00C145E9" w:rsidRPr="00811D0A" w:rsidRDefault="002E215D" w:rsidP="00DB2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D77D5" w:rsidRPr="00811D0A">
        <w:rPr>
          <w:rFonts w:asciiTheme="majorBidi" w:hAnsiTheme="majorBidi"/>
          <w:b/>
          <w:bCs/>
          <w:i/>
          <w:iCs/>
          <w:sz w:val="30"/>
          <w:szCs w:val="30"/>
        </w:rPr>
        <w:t>.1</w:t>
      </w:r>
      <w:r w:rsidR="00DB2971"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C145E9"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การดำรงเงิน</w:t>
      </w:r>
      <w:r w:rsidR="00FD070E"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กอง</w:t>
      </w:r>
      <w:r w:rsidR="00C145E9"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ทุนสภาพคล่อง</w:t>
      </w:r>
      <w:r w:rsidR="00FB14C3" w:rsidRPr="00811D0A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07CF6D5E" w14:textId="3BA352D1" w:rsidR="00C145E9" w:rsidRPr="00811D0A" w:rsidRDefault="00C145E9" w:rsidP="00D05AE1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FEC6B33" w14:textId="7274C4F5" w:rsidR="00783CFF" w:rsidRPr="00811D0A" w:rsidRDefault="0033283D" w:rsidP="0091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 w:hint="cs"/>
          <w:sz w:val="30"/>
          <w:szCs w:val="30"/>
          <w:cs/>
        </w:rPr>
        <w:t>บริษัทสามารถดำรงอัตราส่วนเงินกองทุนสภาพคล่องสุทธิให้เป็นไปตามเกณฑ์</w:t>
      </w:r>
      <w:r w:rsidR="00783CFF" w:rsidRPr="00811D0A">
        <w:rPr>
          <w:rFonts w:ascii="Angsana New" w:hAnsi="Angsana New" w:hint="cs"/>
          <w:sz w:val="30"/>
          <w:szCs w:val="30"/>
          <w:cs/>
        </w:rPr>
        <w:t>ที่สำนักงานคณะกรรมการ</w:t>
      </w:r>
      <w:r w:rsidR="00474648" w:rsidRPr="00811D0A">
        <w:rPr>
          <w:rFonts w:ascii="Angsana New" w:hAnsi="Angsana New"/>
          <w:sz w:val="30"/>
          <w:szCs w:val="30"/>
          <w:cs/>
        </w:rPr>
        <w:br/>
      </w:r>
      <w:r w:rsidR="00783CFF" w:rsidRPr="00811D0A">
        <w:rPr>
          <w:rFonts w:ascii="Angsana New" w:hAnsi="Angsana New" w:hint="cs"/>
          <w:sz w:val="30"/>
          <w:szCs w:val="30"/>
          <w:cs/>
        </w:rPr>
        <w:t>กำกับหลักทรัพย์และตลาดหลักทรัพย์กำหนด</w:t>
      </w:r>
      <w:r w:rsidR="00783CFF" w:rsidRPr="00811D0A">
        <w:rPr>
          <w:rFonts w:ascii="Angsana New" w:hAnsi="Angsana New"/>
          <w:sz w:val="30"/>
          <w:szCs w:val="30"/>
          <w:cs/>
        </w:rPr>
        <w:t xml:space="preserve"> </w:t>
      </w:r>
      <w:r w:rsidR="00783CFF" w:rsidRPr="00811D0A">
        <w:rPr>
          <w:rFonts w:ascii="Angsana New" w:hAnsi="Angsana New" w:hint="cs"/>
          <w:sz w:val="30"/>
          <w:szCs w:val="30"/>
          <w:cs/>
        </w:rPr>
        <w:t>โดยบริษัทมีนโยบายการบริหารความเสี่ยงด้านสภาพคล่อง</w:t>
      </w:r>
      <w:r w:rsidR="00691B34" w:rsidRPr="00811D0A">
        <w:rPr>
          <w:rFonts w:ascii="Angsana New" w:hAnsi="Angsana New"/>
          <w:sz w:val="30"/>
          <w:szCs w:val="30"/>
          <w:cs/>
        </w:rPr>
        <w:br/>
      </w:r>
      <w:r w:rsidR="00783CFF" w:rsidRPr="00811D0A">
        <w:rPr>
          <w:rFonts w:ascii="Angsana New" w:hAnsi="Angsana New" w:hint="cs"/>
          <w:sz w:val="30"/>
          <w:szCs w:val="30"/>
          <w:cs/>
        </w:rPr>
        <w:t>และแนวปฏิบัติในการบริหารจัดการการดำรงเงินกองทุนสภาพคล่อง</w:t>
      </w:r>
      <w:r w:rsidR="00783CFF" w:rsidRPr="00811D0A">
        <w:rPr>
          <w:rFonts w:ascii="Angsana New" w:hAnsi="Angsana New"/>
          <w:sz w:val="30"/>
          <w:szCs w:val="30"/>
          <w:cs/>
        </w:rPr>
        <w:t xml:space="preserve"> </w:t>
      </w:r>
      <w:r w:rsidR="00783CFF" w:rsidRPr="00811D0A">
        <w:rPr>
          <w:rFonts w:ascii="Angsana New" w:hAnsi="Angsana New" w:hint="cs"/>
          <w:sz w:val="30"/>
          <w:szCs w:val="30"/>
          <w:cs/>
        </w:rPr>
        <w:t>โดยจัดให้มีการกำหนด</w:t>
      </w:r>
      <w:r w:rsidRPr="00811D0A">
        <w:rPr>
          <w:rFonts w:ascii="Angsana New" w:hAnsi="Angsana New" w:hint="cs"/>
          <w:sz w:val="30"/>
          <w:szCs w:val="30"/>
          <w:cs/>
        </w:rPr>
        <w:t>ระดับเพดาน</w:t>
      </w:r>
      <w:r w:rsidR="003B6633" w:rsidRPr="00811D0A">
        <w:rPr>
          <w:rFonts w:ascii="Angsana New" w:hAnsi="Angsana New"/>
          <w:sz w:val="30"/>
          <w:szCs w:val="30"/>
          <w:cs/>
        </w:rPr>
        <w:br/>
      </w:r>
      <w:r w:rsidRPr="00811D0A">
        <w:rPr>
          <w:rFonts w:ascii="Angsana New" w:hAnsi="Angsana New" w:hint="cs"/>
          <w:sz w:val="30"/>
          <w:szCs w:val="30"/>
          <w:cs/>
        </w:rPr>
        <w:t>ความเสี่ยงเพื่อควบคุมและติดตามระดับเงินกองทุนสภาพคล่องสุทธิของบริษัทอย่างสม่ำเสมอโดยฝ่ายบริหาร</w:t>
      </w:r>
      <w:r w:rsidR="003B6633" w:rsidRPr="00811D0A">
        <w:rPr>
          <w:rFonts w:ascii="Angsana New" w:hAnsi="Angsana New"/>
          <w:sz w:val="30"/>
          <w:szCs w:val="30"/>
          <w:cs/>
        </w:rPr>
        <w:br/>
      </w:r>
      <w:r w:rsidRPr="00811D0A">
        <w:rPr>
          <w:rFonts w:ascii="Angsana New" w:hAnsi="Angsana New" w:hint="cs"/>
          <w:sz w:val="30"/>
          <w:szCs w:val="30"/>
          <w:cs/>
        </w:rPr>
        <w:t>ความเสี่ยง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ณ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วันที่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/>
          <w:sz w:val="30"/>
          <w:szCs w:val="30"/>
        </w:rPr>
        <w:t>3</w:t>
      </w:r>
      <w:r w:rsidR="00B04196" w:rsidRPr="00811D0A">
        <w:rPr>
          <w:rFonts w:ascii="Angsana New" w:hAnsi="Angsana New"/>
          <w:sz w:val="30"/>
          <w:szCs w:val="30"/>
        </w:rPr>
        <w:t>1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="00B04196" w:rsidRPr="00811D0A">
        <w:rPr>
          <w:rFonts w:ascii="Angsana New" w:hAnsi="Angsana New" w:hint="cs"/>
          <w:sz w:val="30"/>
          <w:szCs w:val="30"/>
          <w:cs/>
        </w:rPr>
        <w:t>ธันวาคม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="00663657" w:rsidRPr="00811D0A">
        <w:rPr>
          <w:rFonts w:ascii="Angsana New" w:hAnsi="Angsana New"/>
          <w:sz w:val="30"/>
          <w:szCs w:val="30"/>
        </w:rPr>
        <w:t>2568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อัตราส่วนเงินกองทุนสภาพคล่องสุทธิ</w:t>
      </w:r>
      <w:r w:rsidRPr="00811D0A">
        <w:rPr>
          <w:rFonts w:ascii="Angsana New" w:hAnsi="Angsana New"/>
          <w:sz w:val="30"/>
          <w:szCs w:val="30"/>
          <w:cs/>
        </w:rPr>
        <w:t xml:space="preserve"> (</w:t>
      </w:r>
      <w:r w:rsidRPr="00811D0A">
        <w:rPr>
          <w:rFonts w:ascii="Angsana New" w:hAnsi="Angsana New"/>
          <w:sz w:val="30"/>
          <w:szCs w:val="30"/>
        </w:rPr>
        <w:t xml:space="preserve">NCR) </w:t>
      </w:r>
      <w:r w:rsidRPr="00811D0A">
        <w:rPr>
          <w:rFonts w:ascii="Angsana New" w:hAnsi="Angsana New" w:hint="cs"/>
          <w:sz w:val="30"/>
          <w:szCs w:val="30"/>
          <w:cs/>
        </w:rPr>
        <w:t>เท่ากับร้อยล</w:t>
      </w:r>
      <w:r w:rsidR="00BE7BF6" w:rsidRPr="00811D0A">
        <w:rPr>
          <w:rFonts w:asciiTheme="majorBidi" w:hAnsiTheme="majorBidi" w:cstheme="majorBidi" w:hint="cs"/>
          <w:sz w:val="30"/>
          <w:szCs w:val="30"/>
          <w:cs/>
        </w:rPr>
        <w:t xml:space="preserve">ะ </w:t>
      </w:r>
      <w:r w:rsidR="00BE7BF6" w:rsidRPr="00811D0A">
        <w:rPr>
          <w:rFonts w:asciiTheme="majorBidi" w:hAnsiTheme="majorBidi" w:cstheme="majorBidi"/>
          <w:sz w:val="30"/>
          <w:szCs w:val="30"/>
        </w:rPr>
        <w:t>75.8</w:t>
      </w:r>
      <w:r w:rsidR="00A45D83" w:rsidRPr="00811D0A">
        <w:rPr>
          <w:rFonts w:ascii="Angsana New" w:hAnsi="Angsana New" w:hint="cs"/>
          <w:sz w:val="30"/>
          <w:szCs w:val="30"/>
          <w:cs/>
        </w:rPr>
        <w:t xml:space="preserve"> </w:t>
      </w:r>
      <w:r w:rsidRPr="00811D0A">
        <w:rPr>
          <w:rFonts w:ascii="Angsana New" w:hAnsi="Angsana New"/>
          <w:i/>
          <w:iCs/>
          <w:sz w:val="30"/>
          <w:szCs w:val="30"/>
        </w:rPr>
        <w:t>(</w:t>
      </w:r>
      <w:r w:rsidR="00663657" w:rsidRPr="00811D0A">
        <w:rPr>
          <w:rFonts w:ascii="Angsana New" w:hAnsi="Angsana New"/>
          <w:i/>
          <w:iCs/>
          <w:sz w:val="30"/>
          <w:szCs w:val="30"/>
        </w:rPr>
        <w:t>2567</w:t>
      </w:r>
      <w:r w:rsidRPr="00811D0A">
        <w:rPr>
          <w:rFonts w:ascii="Angsana New" w:hAnsi="Angsana New"/>
          <w:i/>
          <w:iCs/>
          <w:sz w:val="30"/>
          <w:szCs w:val="30"/>
        </w:rPr>
        <w:t xml:space="preserve">: </w:t>
      </w:r>
      <w:r w:rsidR="009B465C" w:rsidRPr="00811D0A">
        <w:rPr>
          <w:rFonts w:ascii="Angsana New" w:hAnsi="Angsana New"/>
          <w:sz w:val="30"/>
          <w:szCs w:val="30"/>
          <w:cs/>
        </w:rPr>
        <w:br/>
      </w:r>
      <w:r w:rsidRPr="00811D0A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811D0A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69A7" w:rsidRPr="00811D0A">
        <w:rPr>
          <w:rFonts w:ascii="Angsana New" w:hAnsi="Angsana New"/>
          <w:i/>
          <w:iCs/>
          <w:sz w:val="30"/>
          <w:szCs w:val="30"/>
        </w:rPr>
        <w:t>4</w:t>
      </w:r>
      <w:r w:rsidR="00EA41E6" w:rsidRPr="00811D0A">
        <w:rPr>
          <w:rFonts w:ascii="Angsana New" w:hAnsi="Angsana New"/>
          <w:i/>
          <w:iCs/>
          <w:sz w:val="30"/>
          <w:szCs w:val="30"/>
        </w:rPr>
        <w:t>1.5</w:t>
      </w:r>
      <w:r w:rsidRPr="00811D0A">
        <w:rPr>
          <w:rFonts w:ascii="Angsana New" w:hAnsi="Angsana New"/>
          <w:i/>
          <w:iCs/>
          <w:sz w:val="30"/>
          <w:szCs w:val="30"/>
        </w:rPr>
        <w:t>)</w:t>
      </w:r>
    </w:p>
    <w:p w14:paraId="5854D8B4" w14:textId="2EE14BC8" w:rsidR="00220005" w:rsidRPr="00811D0A" w:rsidRDefault="00220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301DA72" w14:textId="608B3A9F" w:rsidR="00783CFF" w:rsidRPr="00811D0A" w:rsidRDefault="00783CFF" w:rsidP="0091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 w:hint="cs"/>
          <w:sz w:val="30"/>
          <w:szCs w:val="30"/>
          <w:cs/>
        </w:rPr>
        <w:t>ในกรณีที่มีปริมาณธุรกรรมจากการดำเนินธุรกิจของบริษัทที่สูง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เช่น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ปริมาณธุรกรรมการซื้อขายหลักทรัพย์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เป็นต้น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บริษัทมีความเสี่ยงที่จะไม่สามารถดำรงเงินกองทุนสภาพคล่องได้ตามเกณฑ์ที่กำหนด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บริษัทมีการบริหารจัดการความเสี่ยงดังกล่าวโดยจัดให้มีการติดตามปริมาณธุรกรรมที่มีนัยสำคัญอย่างสม่ำเสมอ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และมีการคาดการณ์ผลกระทบจากเหตุการณ์ดังกล่าวต่อเงินกองทุนสภาพคล่องล่วงหน้า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เพื่อให้สามารถดำเนินการรับมือได้อย่างเหมาะสมและทันท่วงที</w:t>
      </w:r>
    </w:p>
    <w:p w14:paraId="55E620FA" w14:textId="4A0A4B28" w:rsidR="006568BF" w:rsidRPr="00811D0A" w:rsidRDefault="0065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628C1F6C" w14:textId="441ADEE7" w:rsidR="00A02109" w:rsidRPr="00811D0A" w:rsidRDefault="0033283D" w:rsidP="0091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 w:hint="cs"/>
          <w:sz w:val="30"/>
          <w:szCs w:val="30"/>
          <w:cs/>
        </w:rPr>
        <w:lastRenderedPageBreak/>
        <w:t>ทั้งนี้หากเกิดเหตุการณ์ที่ไม่คาดคิดที่อาจส่งผลกระทบต่อระดับความเพียงพอของเงินทุน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บริษัทมีการจัดทำแผนการจัดหาเงินทุนฉุกเฉิน</w:t>
      </w:r>
      <w:r w:rsidRPr="00811D0A">
        <w:rPr>
          <w:rFonts w:ascii="Angsana New" w:hAnsi="Angsana New"/>
          <w:sz w:val="30"/>
          <w:szCs w:val="30"/>
          <w:cs/>
        </w:rPr>
        <w:t xml:space="preserve"> (</w:t>
      </w:r>
      <w:r w:rsidRPr="00811D0A">
        <w:rPr>
          <w:rFonts w:ascii="Angsana New" w:hAnsi="Angsana New"/>
          <w:sz w:val="30"/>
          <w:szCs w:val="30"/>
        </w:rPr>
        <w:t xml:space="preserve">Contingency Funding Plan) </w:t>
      </w:r>
      <w:r w:rsidRPr="00811D0A">
        <w:rPr>
          <w:rFonts w:ascii="Angsana New" w:hAnsi="Angsana New" w:hint="cs"/>
          <w:sz w:val="30"/>
          <w:szCs w:val="30"/>
          <w:cs/>
        </w:rPr>
        <w:t>เพื่อรองรับกรณีที่บริษัทมีความต้องการใช้เงินทุนฉุกเฉิน</w:t>
      </w:r>
      <w:r w:rsidR="00783CFF" w:rsidRPr="00811D0A">
        <w:rPr>
          <w:rFonts w:ascii="Angsana New" w:hAnsi="Angsana New"/>
          <w:sz w:val="30"/>
          <w:szCs w:val="30"/>
          <w:cs/>
        </w:rPr>
        <w:br/>
      </w:r>
      <w:r w:rsidRPr="00811D0A">
        <w:rPr>
          <w:rFonts w:ascii="Angsana New" w:hAnsi="Angsana New" w:hint="cs"/>
          <w:sz w:val="30"/>
          <w:szCs w:val="30"/>
          <w:cs/>
        </w:rPr>
        <w:t>โดยในแผนการจัดหาเงินทุนฉุกเฉินจะระบุถึงแหล่งที่มาของเงินทุน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วงเงิน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และวิธีปฏิบัติในการขอใช้วงเงิน</w:t>
      </w:r>
      <w:r w:rsidR="00783CFF" w:rsidRPr="00811D0A">
        <w:rPr>
          <w:rFonts w:ascii="Angsana New" w:hAnsi="Angsana New"/>
          <w:sz w:val="30"/>
          <w:szCs w:val="30"/>
          <w:cs/>
        </w:rPr>
        <w:br/>
      </w:r>
      <w:r w:rsidRPr="00811D0A">
        <w:rPr>
          <w:rFonts w:ascii="Angsana New" w:hAnsi="Angsana New" w:hint="cs"/>
          <w:sz w:val="30"/>
          <w:szCs w:val="30"/>
          <w:cs/>
        </w:rPr>
        <w:t>ซึ่งมีช่องทางต่าง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ๆ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ที่ได้กำหนดไว้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ได้แก่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วงเงินกู้ยืมระยะสั้นจากธนาคารไทยพาณิชย</w:t>
      </w:r>
      <w:r w:rsidR="00510029" w:rsidRPr="00811D0A">
        <w:rPr>
          <w:rFonts w:ascii="Angsana New" w:hAnsi="Angsana New" w:hint="cs"/>
          <w:sz w:val="30"/>
          <w:szCs w:val="30"/>
          <w:cs/>
        </w:rPr>
        <w:t>์</w:t>
      </w:r>
      <w:r w:rsidR="008F71DA" w:rsidRPr="00811D0A">
        <w:rPr>
          <w:rFonts w:ascii="Angsana New" w:hAnsi="Angsana New" w:hint="cs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จำกัด</w:t>
      </w:r>
      <w:r w:rsidRPr="00811D0A">
        <w:rPr>
          <w:rFonts w:ascii="Angsana New" w:hAnsi="Angsana New"/>
          <w:sz w:val="30"/>
          <w:szCs w:val="30"/>
          <w:cs/>
        </w:rPr>
        <w:t xml:space="preserve"> (</w:t>
      </w:r>
      <w:r w:rsidRPr="00811D0A">
        <w:rPr>
          <w:rFonts w:ascii="Angsana New" w:hAnsi="Angsana New" w:hint="cs"/>
          <w:sz w:val="30"/>
          <w:szCs w:val="30"/>
          <w:cs/>
        </w:rPr>
        <w:t>มหาชน</w:t>
      </w:r>
      <w:r w:rsidRPr="00811D0A">
        <w:rPr>
          <w:rFonts w:ascii="Angsana New" w:hAnsi="Angsana New"/>
          <w:sz w:val="30"/>
          <w:szCs w:val="30"/>
          <w:cs/>
        </w:rPr>
        <w:t xml:space="preserve">) </w:t>
      </w:r>
      <w:r w:rsidRPr="00811D0A">
        <w:rPr>
          <w:rFonts w:ascii="Angsana New" w:hAnsi="Angsana New" w:hint="cs"/>
          <w:sz w:val="30"/>
          <w:szCs w:val="30"/>
          <w:cs/>
        </w:rPr>
        <w:t>และ</w:t>
      </w:r>
      <w:r w:rsidR="00783CFF" w:rsidRPr="00811D0A">
        <w:rPr>
          <w:rFonts w:ascii="Angsana New" w:hAnsi="Angsana New"/>
          <w:sz w:val="30"/>
          <w:szCs w:val="30"/>
          <w:cs/>
        </w:rPr>
        <w:br/>
      </w:r>
      <w:r w:rsidRPr="00811D0A">
        <w:rPr>
          <w:rFonts w:ascii="Angsana New" w:hAnsi="Angsana New" w:hint="cs"/>
          <w:sz w:val="30"/>
          <w:szCs w:val="30"/>
          <w:cs/>
        </w:rPr>
        <w:t>ธนาคารพาณิชย์ในประเทศรายอื่นที่เป็นคู่ค้ากับทางบริษัท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รวมถึงการระดมทุนผ่านการออกตราสารหนี้ประเภท</w:t>
      </w:r>
      <w:r w:rsidR="001B7888" w:rsidRPr="00811D0A">
        <w:rPr>
          <w:rFonts w:ascii="Angsana New" w:hAnsi="Angsana New"/>
          <w:sz w:val="30"/>
          <w:szCs w:val="30"/>
          <w:cs/>
        </w:rPr>
        <w:br/>
      </w:r>
      <w:r w:rsidRPr="00811D0A">
        <w:rPr>
          <w:rFonts w:ascii="Angsana New" w:hAnsi="Angsana New" w:hint="cs"/>
          <w:sz w:val="30"/>
          <w:szCs w:val="30"/>
          <w:cs/>
        </w:rPr>
        <w:t>หุ้นกู้ด้อยสิทธิ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เป็นต้น</w:t>
      </w:r>
    </w:p>
    <w:p w14:paraId="67D8E327" w14:textId="77777777" w:rsidR="007A7004" w:rsidRPr="00811D0A" w:rsidRDefault="007A7004" w:rsidP="00916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47B7CF" w14:textId="74673048" w:rsidR="005210E8" w:rsidRPr="00811D0A" w:rsidRDefault="005210E8" w:rsidP="005210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bookmarkStart w:id="8" w:name="_Hlk94439691"/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>4.2</w:t>
      </w:r>
      <w:r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ความเสี่ยงที่สำคัญของเครื่องมือทางการเงิน</w:t>
      </w:r>
      <w:r w:rsidR="00DA3251" w:rsidRPr="00811D0A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0C20A6EC" w14:textId="50CAF119" w:rsidR="00052D91" w:rsidRPr="00811D0A" w:rsidRDefault="00052D91" w:rsidP="00957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28A9F0" w14:textId="58955BD0" w:rsidR="00F0290B" w:rsidRPr="00811D0A" w:rsidRDefault="00F0290B" w:rsidP="0085768F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63685992" w14:textId="77777777" w:rsidR="0085768F" w:rsidRPr="00811D0A" w:rsidRDefault="0085768F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26B16F7" w14:textId="4B36475F" w:rsidR="0033283D" w:rsidRPr="00811D0A" w:rsidRDefault="00EB3156" w:rsidP="0033283D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/>
          <w:sz w:val="30"/>
          <w:szCs w:val="30"/>
          <w:cs/>
        </w:rPr>
        <w:t>คณะกรรมการบริษัทมีความรับผิดชอบโดยรวมในการจัดให้มีและอนุมัติกรอบการบริหารความเสี่ยงในภาพรวม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/>
          <w:sz w:val="30"/>
          <w:szCs w:val="30"/>
          <w:cs/>
        </w:rPr>
        <w:t>ทุกประเภทความเสี่ยงที่ระบุว่ามีนัยสำคัญของบริษัท คณะกรรมการบริษัทจัดตั้งคณะกรรมการบริหารความเสี่ยงขึ้นมา โดยมอบหมายให้รับผิดชอบในการพัฒนาและติดตามนโยบายการบริหารความเสี่ยงของบริษัท ทั้งนี้คณะกรรมการบริหารความเสี่ยงจะรายงานการดำเนินการดังกล่าวต่อคณะกรรมการบริษัทอย่างสม่ำเสมอ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812FFC7" w14:textId="77777777" w:rsidR="00180E81" w:rsidRPr="00811D0A" w:rsidRDefault="00180E81" w:rsidP="0033283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0209B" w14:textId="7EB9F187" w:rsidR="0033283D" w:rsidRPr="00811D0A" w:rsidRDefault="00EB3156" w:rsidP="0033283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บริษัทจัดทำขึ้นเพื่อระบุและวิเคราะห์ความเสี่ยงที่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Pr="00811D0A">
        <w:rPr>
          <w:rFonts w:asciiTheme="majorBidi" w:hAnsiTheme="majorBidi" w:cstheme="majorBidi"/>
          <w:sz w:val="30"/>
          <w:szCs w:val="30"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Pr="00811D0A">
        <w:rPr>
          <w:rFonts w:asciiTheme="majorBidi" w:hAnsiTheme="majorBidi" w:cstheme="majorBidi"/>
          <w:sz w:val="30"/>
          <w:szCs w:val="30"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การดำเนินงานของบริษัท 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4B042CCF" w14:textId="50D2BA01" w:rsidR="007E2370" w:rsidRPr="00811D0A" w:rsidRDefault="007E2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633891A" w14:textId="43B67DC8" w:rsidR="0033283D" w:rsidRPr="00811D0A" w:rsidRDefault="00EB3156" w:rsidP="0033283D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</w:t>
      </w:r>
      <w:r w:rsidRPr="00811D0A">
        <w:rPr>
          <w:rFonts w:asciiTheme="majorBidi" w:hAnsiTheme="majorBidi" w:cstheme="majorBidi"/>
          <w:sz w:val="30"/>
          <w:szCs w:val="30"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  <w:t>บริษัทเผชิญอยู่ คณะกรรมการตรวจสอบของบริษัทกำกับดูแลโดยผ่านทางผู้ตรวจสอบภายใน ผู้ตรวจสอบภายใน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  <w:t>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26314AA2" w14:textId="30ECEB3D" w:rsidR="007A7004" w:rsidRPr="00811D0A" w:rsidRDefault="007A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7333873" w14:textId="4051DA78" w:rsidR="00052D91" w:rsidRPr="00811D0A" w:rsidRDefault="00D97D91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lastRenderedPageBreak/>
        <w:t>4</w:t>
      </w:r>
      <w:r w:rsidR="00DD77D5" w:rsidRPr="00811D0A">
        <w:rPr>
          <w:rFonts w:asciiTheme="majorBidi" w:hAnsiTheme="majorBidi"/>
          <w:b/>
          <w:bCs/>
          <w:i/>
          <w:iCs/>
          <w:sz w:val="30"/>
          <w:szCs w:val="30"/>
        </w:rPr>
        <w:t>.2.1</w:t>
      </w:r>
      <w:r w:rsidR="005F2E26"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="00052D91"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A4F9215" w14:textId="77777777" w:rsidR="006A6879" w:rsidRPr="00811D0A" w:rsidRDefault="006A6879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67DD498" w14:textId="031DBF5C" w:rsidR="00052D91" w:rsidRPr="00811D0A" w:rsidRDefault="00C418D2" w:rsidP="00B07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/>
          <w:sz w:val="30"/>
          <w:szCs w:val="30"/>
          <w:cs/>
        </w:rPr>
        <w:t xml:space="preserve">ความเสี่ยงด้านเครดิตประกอบด้วยความเสี่ยงจากการประกอบธุรกิจเงินให้กู้ยืมเพื่อซื้อหลักทรัพย์ 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/>
          <w:sz w:val="30"/>
          <w:szCs w:val="30"/>
          <w:cs/>
        </w:rPr>
        <w:t>ความเสี่ยงจากการประกอบธุรกิจการเป็นนายหน้าซื้อขายหลักทรัพย์ ความเสี่ยงจากการประกอบธุรกิจ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/>
          <w:sz w:val="30"/>
          <w:szCs w:val="30"/>
          <w:cs/>
        </w:rPr>
        <w:t>การเป็นตัวแทนซื้อขายสัญญาซื้อขายล่วงหน้า และความเสี่ยงด้านเครดิตจากเงินลงทุน</w:t>
      </w:r>
      <w:r w:rsidRPr="00811D0A">
        <w:rPr>
          <w:rFonts w:asciiTheme="majorBidi" w:hAnsi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/>
          <w:sz w:val="30"/>
          <w:szCs w:val="30"/>
          <w:cs/>
        </w:rPr>
        <w:t>โดยจำนวนเงินสูงสุดที่บริษัทอาจต้องสูญเสียจากความเสี่ยงด้านเครดิตคือมูลค่าตามบัญชีที่แสดงอยู่ใน</w:t>
      </w:r>
      <w:r w:rsidR="00A104A3" w:rsidRPr="00811D0A">
        <w:rPr>
          <w:rFonts w:asciiTheme="majorBidi" w:hAnsiTheme="majorBidi"/>
          <w:sz w:val="30"/>
          <w:szCs w:val="30"/>
          <w:cs/>
        </w:rPr>
        <w:t>งบฐานะการเงิน</w:t>
      </w:r>
    </w:p>
    <w:p w14:paraId="3D0BAFB5" w14:textId="77777777" w:rsidR="002609A4" w:rsidRPr="00811D0A" w:rsidRDefault="002609A4" w:rsidP="00E9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A194B7B" w14:textId="6C0D3D3B" w:rsidR="002C7750" w:rsidRPr="00811D0A" w:rsidRDefault="00AD6A5F" w:rsidP="00E970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บริษัทมีมาตรการบริหารความเสี่ยงด้านเครดิตโดยรวมทั้งหมดเพื่อลดความเสี่ยงที่จะเกิดขึ้น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โดยเพิ่มประสิทธิภาพในการคัดกรองลูกค้า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การพิจารณาแหล่งที่มาของทรัพย์สินและรายได้ต่าง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ๆ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ของลูกค้า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การพิจารณาคุณภาพหลักประกัน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รวมถึงเพิ่มกระบวนการติดตามรายการซื้อขายที่ผิดปกติอย่างใกล้ชิด</w:t>
      </w:r>
    </w:p>
    <w:p w14:paraId="35FE3F9C" w14:textId="77777777" w:rsidR="007A7004" w:rsidRPr="00811D0A" w:rsidRDefault="007A7004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2B047E6" w14:textId="1444FF2E" w:rsidR="00DD77D5" w:rsidRPr="00811D0A" w:rsidRDefault="00DD77D5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24"/>
          <w:szCs w:val="24"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ความเสี่ยงจากการประกอบธุรกิจเงินให้กู้ยืมเพื่อซื้อหลักทรัพย์</w:t>
      </w:r>
    </w:p>
    <w:p w14:paraId="472BD9E6" w14:textId="77777777" w:rsidR="00DD77D5" w:rsidRPr="00811D0A" w:rsidRDefault="00DD77D5" w:rsidP="00D05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D03C78" w14:textId="23B08D49" w:rsidR="0033283D" w:rsidRPr="00811D0A" w:rsidRDefault="00914BDC" w:rsidP="0033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/>
          <w:sz w:val="30"/>
          <w:szCs w:val="30"/>
          <w:cs/>
        </w:rPr>
        <w:t>บริษัทได้</w:t>
      </w:r>
      <w:r w:rsidRPr="00811D0A">
        <w:rPr>
          <w:rFonts w:asciiTheme="majorBidi" w:hAnsiTheme="majorBidi" w:hint="cs"/>
          <w:sz w:val="30"/>
          <w:szCs w:val="30"/>
          <w:cs/>
        </w:rPr>
        <w:t>มอบหมายให้คณะอนุกรรมการพิจารณากลั่นกรองสินเชื่อ ทำหน้าที่</w:t>
      </w:r>
      <w:r w:rsidRPr="00811D0A">
        <w:rPr>
          <w:rFonts w:asciiTheme="majorBidi" w:hAnsiTheme="majorBidi"/>
          <w:sz w:val="30"/>
          <w:szCs w:val="30"/>
          <w:cs/>
        </w:rPr>
        <w:t>กำหนด</w:t>
      </w:r>
      <w:r w:rsidRPr="00811D0A">
        <w:rPr>
          <w:rFonts w:asciiTheme="majorBidi" w:hAnsiTheme="majorBidi" w:hint="cs"/>
          <w:sz w:val="30"/>
          <w:szCs w:val="30"/>
          <w:cs/>
        </w:rPr>
        <w:t>หลักเกณฑ์ และ</w:t>
      </w:r>
      <w:r w:rsidRPr="00811D0A">
        <w:rPr>
          <w:rFonts w:asciiTheme="majorBidi" w:hAnsiTheme="majorBidi"/>
          <w:sz w:val="30"/>
          <w:szCs w:val="30"/>
          <w:cs/>
        </w:rPr>
        <w:t>แนวทางปฏิบัติในการควบคุมความเสี่ยงจากการ</w:t>
      </w:r>
      <w:r w:rsidRPr="00811D0A">
        <w:rPr>
          <w:rFonts w:asciiTheme="majorBidi" w:hAnsiTheme="majorBidi" w:hint="cs"/>
          <w:sz w:val="30"/>
          <w:szCs w:val="30"/>
          <w:cs/>
        </w:rPr>
        <w:t>ประกอบธุรกิจ</w:t>
      </w:r>
      <w:r w:rsidRPr="00811D0A">
        <w:rPr>
          <w:rFonts w:asciiTheme="majorBidi" w:hAnsiTheme="majorBidi"/>
          <w:sz w:val="30"/>
          <w:szCs w:val="30"/>
          <w:cs/>
        </w:rPr>
        <w:t>เงินให้กู้ยืมเพื่อซื้อหลักทรัพย์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/>
          <w:sz w:val="30"/>
          <w:szCs w:val="30"/>
          <w:cs/>
        </w:rPr>
        <w:t xml:space="preserve">โดยจะพิจารณาวงเงินให้มีความเหมาะสมกับฐานะการเงิน และความสามารถในการชำระหนี้ของลูกค้า รวมทั้งจัดให้มีการทบทวนวงเงินอย่างต่อเนื่องเพื่อปรับวงเงินให้เหมาะสมกับฐานะการเงินและพฤติกรรมการซื้อขายของลูกค้าในปัจจุบัน อีกทั้งยังจำกัดวงเงินกู้ยืมเพื่อซื้อขายหลักทรัพย์ต่อลูกค้ารายใดรายหนึ่งไว้ไม่เกินกว่าเกณฑ์ที่ทางการกำหนด บริษัทยังมีกระบวนการในการกำหนดรายชื่อหลักทรัพย์ที่อนุญาตให้ซื้อขายในบัญชีเงินให้กู้ยืมเพื่อซื้อหลักทรัพย์ได้ และกำหนดอัตราส่วนของหลักประกันต่อเงินให้กู้ยืมที่เหมาะสมสำหรับหลักทรัพย์แต่ละหลักทรัพย์ เพื่อคัดเลือกเฉพาะหลักทรัพย์ที่มีคุณภาพเหมาะสม </w:t>
      </w:r>
      <w:r w:rsidRPr="00811D0A">
        <w:rPr>
          <w:rFonts w:asciiTheme="majorBidi" w:hAnsiTheme="majorBidi" w:hint="cs"/>
          <w:sz w:val="30"/>
          <w:szCs w:val="30"/>
          <w:cs/>
        </w:rPr>
        <w:t>รวมถึงเพิ่มเกณฑ์การติดตาม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และแนวทางการจัดการลูกค้าบัญชีมาร์จิ้นที่มีความเสี่ยงสูงรวมถึงกำหนดรายชื่อหลักทรัพย์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ปริมาณการกระจุกตัวที่เหมาะสม</w:t>
      </w:r>
      <w:r w:rsidRPr="00811D0A">
        <w:rPr>
          <w:rFonts w:asciiTheme="majorBidi" w:hAnsiTheme="majorBidi"/>
          <w:sz w:val="30"/>
          <w:szCs w:val="30"/>
          <w:cs/>
        </w:rPr>
        <w:t>โดยบริษัทมีแนวทางภายในที่ใช้สำหรับคัดเลือกหลักทรัพย์ที่มีคุณภาพโดยพิจารณาจากปัจจัยเชิงปริมาณ และปัจจัยเชิงคุณภาพ ประกอบด้วย ปัจจัยพื้นฐาน ค่าความ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/>
          <w:sz w:val="30"/>
          <w:szCs w:val="30"/>
          <w:cs/>
        </w:rPr>
        <w:t xml:space="preserve">ผันผวน ค่าความเสี่ยงด้านเครดิตที่มีการคาดการณ์ในอนาคต </w:t>
      </w:r>
      <w:r w:rsidRPr="00811D0A">
        <w:rPr>
          <w:rFonts w:asciiTheme="majorBidi" w:hAnsiTheme="majorBidi" w:hint="cs"/>
          <w:sz w:val="30"/>
          <w:szCs w:val="30"/>
          <w:cs/>
        </w:rPr>
        <w:t>และ</w:t>
      </w:r>
      <w:r w:rsidRPr="00811D0A">
        <w:rPr>
          <w:rFonts w:asciiTheme="majorBidi" w:hAnsiTheme="majorBidi"/>
          <w:sz w:val="30"/>
          <w:szCs w:val="30"/>
          <w:cs/>
        </w:rPr>
        <w:t>ปัจจัยด้านสภาพคล่องของหลักทรัพย์เพื่อการปล่อยกู้หลักทรัพย์ที่ดี และสามารถควบคุมความเสี่ยงด้านเครดิตของบริษัทให้อยู่ในระดับที่ยอมรับได้</w:t>
      </w:r>
      <w:r w:rsidR="0033283D" w:rsidRPr="00811D0A">
        <w:rPr>
          <w:rFonts w:asciiTheme="majorBidi" w:hAnsiTheme="majorBidi"/>
          <w:sz w:val="30"/>
          <w:szCs w:val="30"/>
          <w:cs/>
        </w:rPr>
        <w:t xml:space="preserve"> </w:t>
      </w:r>
    </w:p>
    <w:p w14:paraId="161759FC" w14:textId="5D2AC737" w:rsidR="007A7004" w:rsidRPr="00811D0A" w:rsidRDefault="007A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24"/>
          <w:szCs w:val="24"/>
          <w:cs/>
        </w:rPr>
      </w:pPr>
      <w:r w:rsidRPr="00811D0A">
        <w:rPr>
          <w:rFonts w:asciiTheme="majorBidi" w:hAnsiTheme="majorBidi"/>
          <w:b/>
          <w:bCs/>
          <w:i/>
          <w:iCs/>
          <w:sz w:val="24"/>
          <w:szCs w:val="24"/>
          <w:cs/>
        </w:rPr>
        <w:br w:type="page"/>
      </w:r>
    </w:p>
    <w:p w14:paraId="744DAEE6" w14:textId="1FD6FF92" w:rsidR="00DD77D5" w:rsidRPr="00811D0A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ความเสี่ยงจากการประกอบธุรกิจการเป็นนายหน้าซื้อขายหลักทรัพย์</w:t>
      </w:r>
      <w:r w:rsidR="003C117B" w:rsidRPr="00811D0A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2E3BB993" w14:textId="77777777" w:rsidR="00DD77D5" w:rsidRPr="00811D0A" w:rsidRDefault="00DD77D5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24"/>
          <w:szCs w:val="24"/>
        </w:rPr>
      </w:pPr>
    </w:p>
    <w:p w14:paraId="0BEC87D1" w14:textId="639EE2B0" w:rsidR="0033283D" w:rsidRPr="00811D0A" w:rsidRDefault="00C1566A" w:rsidP="0033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/>
          <w:sz w:val="30"/>
          <w:szCs w:val="30"/>
          <w:cs/>
        </w:rPr>
        <w:t>บริษัทมีความเสี่ยงในบัญชีเงินสด (</w:t>
      </w:r>
      <w:r w:rsidRPr="00811D0A">
        <w:rPr>
          <w:rFonts w:asciiTheme="majorBidi" w:hAnsiTheme="majorBidi"/>
          <w:sz w:val="30"/>
          <w:szCs w:val="30"/>
        </w:rPr>
        <w:t xml:space="preserve">Cash Account) </w:t>
      </w:r>
      <w:r w:rsidRPr="00811D0A">
        <w:rPr>
          <w:rFonts w:asciiTheme="majorBidi" w:hAnsiTheme="majorBidi"/>
          <w:sz w:val="30"/>
          <w:szCs w:val="30"/>
          <w:cs/>
        </w:rPr>
        <w:t xml:space="preserve">จากการที่ลูกค้าอาจไม่สามารถชำระราคาค่าซื้อหลักทรัพย์ได้เมื่อครบกำหนดชำระราคาภายใน </w:t>
      </w:r>
      <w:r w:rsidRPr="00811D0A">
        <w:rPr>
          <w:rFonts w:asciiTheme="majorBidi" w:hAnsiTheme="majorBidi"/>
          <w:sz w:val="30"/>
          <w:szCs w:val="30"/>
        </w:rPr>
        <w:t>2</w:t>
      </w:r>
      <w:r w:rsidRPr="00811D0A">
        <w:rPr>
          <w:rFonts w:asciiTheme="majorBidi" w:hAnsiTheme="majorBidi"/>
          <w:sz w:val="30"/>
          <w:szCs w:val="30"/>
          <w:cs/>
        </w:rPr>
        <w:t xml:space="preserve"> วันทำการถัดจากวันที่ซื้อหลักทรัพย์ (</w:t>
      </w:r>
      <w:r w:rsidRPr="00811D0A">
        <w:rPr>
          <w:rFonts w:asciiTheme="majorBidi" w:hAnsiTheme="majorBidi"/>
          <w:sz w:val="30"/>
          <w:szCs w:val="30"/>
        </w:rPr>
        <w:t xml:space="preserve">T+2) </w:t>
      </w:r>
      <w:r w:rsidRPr="00811D0A">
        <w:rPr>
          <w:rFonts w:asciiTheme="majorBidi" w:hAnsiTheme="majorBidi"/>
          <w:sz w:val="30"/>
          <w:szCs w:val="30"/>
          <w:cs/>
        </w:rPr>
        <w:t xml:space="preserve">อย่างไรก็ตาม ความเสี่ยงดังกล่าวค่อนข้างจำกัด เนื่องจากกฎเกณฑ์ที่เข้มงวดของทางการที่กำหนดให้ลูกค้าต้องวางหลักประกันไม่ต่ำกว่าร้อยละ </w:t>
      </w:r>
      <w:r w:rsidRPr="00811D0A">
        <w:rPr>
          <w:rFonts w:asciiTheme="majorBidi" w:hAnsiTheme="majorBidi"/>
          <w:sz w:val="30"/>
          <w:szCs w:val="30"/>
        </w:rPr>
        <w:t>20</w:t>
      </w:r>
      <w:r w:rsidRPr="00811D0A">
        <w:rPr>
          <w:rFonts w:asciiTheme="majorBidi" w:hAnsiTheme="majorBidi"/>
          <w:sz w:val="30"/>
          <w:szCs w:val="30"/>
          <w:cs/>
        </w:rPr>
        <w:t xml:space="preserve"> ของวงเงินซื้อขายหลักทรัพย์ที่ได้รับในบัญชีดังกล่าว </w:t>
      </w:r>
      <w:r w:rsidRPr="00811D0A">
        <w:rPr>
          <w:rFonts w:asciiTheme="majorBidi" w:hAnsiTheme="majorBidi" w:hint="cs"/>
          <w:sz w:val="30"/>
          <w:szCs w:val="30"/>
          <w:cs/>
        </w:rPr>
        <w:t>การกำหนดการปรับลดมูลค่าหลักประกัน</w:t>
      </w:r>
      <w:r w:rsidRPr="00811D0A">
        <w:rPr>
          <w:rFonts w:asciiTheme="majorBidi" w:hAnsiTheme="majorBidi"/>
          <w:sz w:val="30"/>
          <w:szCs w:val="30"/>
          <w:cs/>
        </w:rPr>
        <w:t xml:space="preserve"> (</w:t>
      </w:r>
      <w:r w:rsidRPr="00811D0A">
        <w:rPr>
          <w:rFonts w:asciiTheme="majorBidi" w:hAnsiTheme="majorBidi"/>
          <w:sz w:val="30"/>
          <w:szCs w:val="30"/>
        </w:rPr>
        <w:t xml:space="preserve">Haircut) </w:t>
      </w:r>
      <w:r w:rsidRPr="00811D0A">
        <w:rPr>
          <w:rFonts w:asciiTheme="majorBidi" w:hAnsiTheme="majorBidi" w:hint="cs"/>
          <w:sz w:val="30"/>
          <w:szCs w:val="30"/>
          <w:cs/>
        </w:rPr>
        <w:t>และไม่อนุญาตให้นำหุ้นที่มีความเสี่ยงสูงมาเป็นหลักประกันในบัญชีเงินสด</w:t>
      </w:r>
      <w:r w:rsidRPr="00811D0A">
        <w:rPr>
          <w:rFonts w:asciiTheme="majorBidi" w:hAnsiTheme="majorBidi"/>
          <w:sz w:val="30"/>
          <w:szCs w:val="30"/>
          <w:cs/>
        </w:rPr>
        <w:t xml:space="preserve"> (</w:t>
      </w:r>
      <w:r w:rsidRPr="00811D0A">
        <w:rPr>
          <w:rFonts w:asciiTheme="majorBidi" w:hAnsiTheme="majorBidi"/>
          <w:sz w:val="30"/>
          <w:szCs w:val="30"/>
        </w:rPr>
        <w:t>Turnover list stock)</w:t>
      </w:r>
      <w:r w:rsidRPr="00811D0A">
        <w:rPr>
          <w:rFonts w:asciiTheme="majorBidi" w:hAnsi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/>
          <w:sz w:val="30"/>
          <w:szCs w:val="30"/>
          <w:cs/>
        </w:rPr>
        <w:t>อีกทั้งกระบวนการบังคับปิดสถานะการลงทุน (</w:t>
      </w:r>
      <w:r w:rsidRPr="00811D0A">
        <w:rPr>
          <w:rFonts w:asciiTheme="majorBidi" w:hAnsiTheme="majorBidi"/>
          <w:sz w:val="30"/>
          <w:szCs w:val="30"/>
        </w:rPr>
        <w:t xml:space="preserve">Force Sell) </w:t>
      </w:r>
      <w:r w:rsidRPr="00811D0A">
        <w:rPr>
          <w:rFonts w:asciiTheme="majorBidi" w:hAnsiTheme="majorBidi"/>
          <w:sz w:val="30"/>
          <w:szCs w:val="30"/>
          <w:cs/>
        </w:rPr>
        <w:t>ภายในของบริษัทมีความรัดกุมทำให้ความเสี่ยงนี้ปรับลดลงอย่างมีนัยสำคัญ</w:t>
      </w:r>
    </w:p>
    <w:p w14:paraId="0C231B1F" w14:textId="77777777" w:rsidR="0033283D" w:rsidRPr="00811D0A" w:rsidRDefault="0033283D" w:rsidP="0033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24"/>
          <w:szCs w:val="24"/>
        </w:rPr>
      </w:pPr>
    </w:p>
    <w:p w14:paraId="6D4ADCE3" w14:textId="6CD0DCB9" w:rsidR="00D05AE1" w:rsidRPr="00811D0A" w:rsidRDefault="00C75208" w:rsidP="006A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/>
          <w:sz w:val="30"/>
          <w:szCs w:val="30"/>
          <w:cs/>
        </w:rPr>
        <w:t>ทั้งนี้บริษัทมีการกำหนดมาตรการควบคุมความเสี่ยงให้เป็นไปตามเกณฑ์ภายในของบริษัท และพิจารณาวงเงินให้เหมาะสมกับฐานะ ความสามารถในการชำระหนี้ของลูกค้า รวมถึงจัดให้มีการประเมินความเสี่ยงอย่างสม่ำเสมอผ่านกระบวนการทบทวนวงเงิน และติดตามพฤติกรรมการซื้อขายหลักทรัพย์ของลูกค้า</w:t>
      </w:r>
      <w:r w:rsidRPr="00811D0A">
        <w:rPr>
          <w:rFonts w:asciiTheme="majorBidi" w:hAnsiTheme="majorBidi"/>
          <w:sz w:val="30"/>
          <w:szCs w:val="30"/>
          <w:cs/>
        </w:rPr>
        <w:br/>
        <w:t>อย่างใกล้ชิด</w:t>
      </w:r>
    </w:p>
    <w:p w14:paraId="6F2DDD1C" w14:textId="77777777" w:rsidR="007A7004" w:rsidRPr="00811D0A" w:rsidRDefault="007A7004" w:rsidP="006A6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74684BFD" w14:textId="2D6B115B" w:rsidR="00DD77D5" w:rsidRPr="00811D0A" w:rsidRDefault="00DD77D5" w:rsidP="001018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ความเสี่ยงจากการประกอบธุรกิจการเป็นตัวแทนซื้อขายสัญญาซื้อขายล่วงหน้า</w:t>
      </w:r>
      <w:r w:rsidR="003C117B" w:rsidRPr="00811D0A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44346067" w14:textId="77777777" w:rsidR="00DD77D5" w:rsidRPr="00811D0A" w:rsidRDefault="00DD77D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5128D0B4" w14:textId="57B24368" w:rsidR="0033283D" w:rsidRPr="00811D0A" w:rsidRDefault="00113CF7" w:rsidP="0033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/>
          <w:sz w:val="30"/>
          <w:szCs w:val="30"/>
          <w:cs/>
        </w:rPr>
        <w:t>บริษัทมีความเสี่ยงจากการที่ลูกค้าอาจขาดทุนจากการลงทุนในสัญญาซื้อขายล่วงหน้าเกินกว่า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/>
          <w:sz w:val="30"/>
          <w:szCs w:val="30"/>
          <w:cs/>
        </w:rPr>
        <w:t>เงินหลักประกันของลูกค้าที่วางไว้กับบริษัท ซึ่งทำให้ไม่เพียงพอที่จะชำระหนี้กับสำนักหักบัญชีได้ ดังนั้นเพื่อเป็นการลดความเสี่ยงที่จะเกิดขึ้น บริษัทจึงมีมาตรการควบคุมความเสี่ยงโดยจะคัดเลือกลูกค้าที่มีความรู้ ความเข้าใจ หรือมีประสบการณ์การลงทุนในสัญญาซื้อขายล่วงหน้าตามเกณฑ์ภายในที่บริษัทกำหนดไว้ ดำเนินการพิจารณาวงเงินให้เหมาะสมกับฐานะความสามารถในการชำระหนี้ของลูกค้า รวมถึงจัดให้มี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/>
          <w:sz w:val="30"/>
          <w:szCs w:val="30"/>
          <w:cs/>
        </w:rPr>
        <w:t>การประเมินความเสี่ยงอย่างสม่ำเสมอผ่านกระบวนการทบทวนวงเงิน และติดตามพฤติกรรมการซื้อขายสัญญาซื้อขายล่วงหน้าของลูกค้าอย่างใกล้ชิด รวมถึงการควบคุมความเพียงพอของหลักประกันให้เป็นไปตามเกณฑ์ที่กำหนดโดยเคร่งครัด เพื่อป้องกันความเสี่ยงจากการขาดทุนจำนวนมากในบัญชีลูกค้า รวมถึงการบังคับปิดสถานะเปิดรับความเสี่ยงสัญญาของลูกค้ากรณีที่ไม่สามารถนำหลักประกันมาวางเพิ่มเติมตามที่บริษัทกำหนดได้</w:t>
      </w:r>
      <w:r w:rsidR="0069629F" w:rsidRPr="00811D0A">
        <w:rPr>
          <w:rFonts w:asciiTheme="majorBidi" w:hAnsiTheme="majorBidi"/>
          <w:sz w:val="30"/>
          <w:szCs w:val="30"/>
        </w:rPr>
        <w:t xml:space="preserve"> </w:t>
      </w:r>
    </w:p>
    <w:p w14:paraId="65995374" w14:textId="4A19A8EE" w:rsidR="007A7004" w:rsidRPr="00811D0A" w:rsidRDefault="007A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640CEEFF" w14:textId="673B3627" w:rsidR="00DD77D5" w:rsidRPr="00811D0A" w:rsidRDefault="00DD77D5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ความเสี่ยงด้านเครดิตจากเงินลงทุน</w:t>
      </w:r>
    </w:p>
    <w:p w14:paraId="0CDE9E9D" w14:textId="77777777" w:rsidR="00DD77D5" w:rsidRPr="00811D0A" w:rsidRDefault="00DD77D5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7603B0EA" w14:textId="76DF7798" w:rsidR="0033283D" w:rsidRPr="00811D0A" w:rsidRDefault="00A74AC3" w:rsidP="003328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/>
          <w:sz w:val="30"/>
          <w:szCs w:val="30"/>
          <w:cs/>
        </w:rPr>
        <w:t>บริษัทมีความเสี่ยงด้านเครดิตจากเงินลงทุนในตราสารหนี้ (</w:t>
      </w:r>
      <w:r w:rsidRPr="00811D0A">
        <w:rPr>
          <w:rFonts w:asciiTheme="majorBidi" w:hAnsiTheme="majorBidi"/>
          <w:sz w:val="30"/>
          <w:szCs w:val="30"/>
        </w:rPr>
        <w:t xml:space="preserve">Fixed Income Proprietary Trading Portfolio) </w:t>
      </w:r>
      <w:r w:rsidRPr="00811D0A">
        <w:rPr>
          <w:rFonts w:asciiTheme="majorBidi" w:hAnsiTheme="majorBidi"/>
          <w:sz w:val="30"/>
          <w:szCs w:val="30"/>
          <w:cs/>
        </w:rPr>
        <w:t xml:space="preserve">ทั้งนี้บริษัทมีการจำกัดให้ลงทุนได้เฉพาะตราสารหนี้ที่มีความเสี่ยงด้านเครดิตของผู้ออกตราสารในระดับ </w:t>
      </w:r>
      <w:r w:rsidRPr="00811D0A">
        <w:rPr>
          <w:rFonts w:asciiTheme="majorBidi" w:hAnsiTheme="majorBidi"/>
          <w:sz w:val="30"/>
          <w:szCs w:val="30"/>
        </w:rPr>
        <w:t xml:space="preserve">Thai Sovereign Risk </w:t>
      </w:r>
      <w:r w:rsidRPr="00811D0A">
        <w:rPr>
          <w:rFonts w:asciiTheme="majorBidi" w:hAnsiTheme="majorBidi"/>
          <w:sz w:val="30"/>
          <w:szCs w:val="30"/>
          <w:cs/>
        </w:rPr>
        <w:t>เช่น ตราสารหนี้ภาครัฐ ตราสารหนี้ที่ออกและ/หรือค้ำประกันเงินต้นและดอกเบี้ยโดยกระทรวงการคลัง เพื่อให้เป็นไปตามนโยบายและแนวทางปฏิบัติสำหรับการลงทุนเพื่อการบริหาร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/>
          <w:sz w:val="30"/>
          <w:szCs w:val="30"/>
          <w:cs/>
        </w:rPr>
        <w:t>สภาพคล่องของบริษัท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="0033283D" w:rsidRPr="00811D0A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33283D" w:rsidRPr="00811D0A">
        <w:rPr>
          <w:rFonts w:asciiTheme="majorBidi" w:hAnsiTheme="majorBidi"/>
          <w:sz w:val="30"/>
          <w:szCs w:val="30"/>
        </w:rPr>
        <w:t>3</w:t>
      </w:r>
      <w:r w:rsidR="008F71DA" w:rsidRPr="00811D0A">
        <w:rPr>
          <w:rFonts w:asciiTheme="majorBidi" w:hAnsiTheme="majorBidi"/>
          <w:sz w:val="30"/>
          <w:szCs w:val="30"/>
        </w:rPr>
        <w:t>1</w:t>
      </w:r>
      <w:r w:rsidR="0033283D" w:rsidRPr="00811D0A">
        <w:rPr>
          <w:rFonts w:asciiTheme="majorBidi" w:hAnsiTheme="majorBidi"/>
          <w:sz w:val="30"/>
          <w:szCs w:val="30"/>
        </w:rPr>
        <w:t xml:space="preserve"> </w:t>
      </w:r>
      <w:r w:rsidR="008F71DA" w:rsidRPr="00811D0A">
        <w:rPr>
          <w:rFonts w:asciiTheme="majorBidi" w:hAnsiTheme="majorBidi" w:hint="cs"/>
          <w:sz w:val="30"/>
          <w:szCs w:val="30"/>
          <w:cs/>
        </w:rPr>
        <w:t>ธันวาคม</w:t>
      </w:r>
      <w:r w:rsidR="0033283D" w:rsidRPr="00811D0A">
        <w:rPr>
          <w:rFonts w:asciiTheme="majorBidi" w:hAnsiTheme="majorBidi" w:hint="cs"/>
          <w:sz w:val="30"/>
          <w:szCs w:val="30"/>
          <w:cs/>
        </w:rPr>
        <w:t xml:space="preserve"> </w:t>
      </w:r>
      <w:r w:rsidR="00663657" w:rsidRPr="00811D0A">
        <w:rPr>
          <w:rFonts w:asciiTheme="majorBidi" w:hAnsiTheme="majorBidi"/>
          <w:sz w:val="30"/>
          <w:szCs w:val="30"/>
        </w:rPr>
        <w:t>2568</w:t>
      </w:r>
      <w:r w:rsidR="0033283D" w:rsidRPr="00811D0A">
        <w:rPr>
          <w:rFonts w:asciiTheme="majorBidi" w:hAnsiTheme="majorBidi"/>
          <w:sz w:val="30"/>
          <w:szCs w:val="30"/>
        </w:rPr>
        <w:t xml:space="preserve"> </w:t>
      </w:r>
      <w:r w:rsidR="0033283D" w:rsidRPr="00811D0A">
        <w:rPr>
          <w:rFonts w:asciiTheme="majorBidi" w:hAnsiTheme="majorBidi"/>
          <w:sz w:val="30"/>
          <w:szCs w:val="30"/>
          <w:cs/>
        </w:rPr>
        <w:t>บริษัทมีเงินลงทุนในบัญชีเพื่อค้าตราสารหนี้ของบริษัทรวมทั้งสิ้น</w:t>
      </w:r>
      <w:r w:rsidR="001A7167" w:rsidRPr="00811D0A">
        <w:rPr>
          <w:rFonts w:asciiTheme="majorBidi" w:hAnsiTheme="majorBidi" w:hint="cs"/>
          <w:sz w:val="30"/>
          <w:szCs w:val="30"/>
          <w:cs/>
        </w:rPr>
        <w:t xml:space="preserve"> </w:t>
      </w:r>
      <w:r w:rsidR="001A7167" w:rsidRPr="00811D0A">
        <w:rPr>
          <w:rFonts w:asciiTheme="majorBidi" w:hAnsiTheme="majorBidi"/>
          <w:sz w:val="30"/>
          <w:szCs w:val="30"/>
        </w:rPr>
        <w:t>1</w:t>
      </w:r>
      <w:r w:rsidR="00E833C3" w:rsidRPr="00811D0A">
        <w:rPr>
          <w:rFonts w:asciiTheme="majorBidi" w:hAnsiTheme="majorBidi"/>
          <w:sz w:val="30"/>
          <w:szCs w:val="30"/>
        </w:rPr>
        <w:t>2</w:t>
      </w:r>
      <w:r w:rsidR="001A7167" w:rsidRPr="00811D0A">
        <w:rPr>
          <w:rFonts w:asciiTheme="majorBidi" w:hAnsiTheme="majorBidi"/>
          <w:sz w:val="30"/>
          <w:szCs w:val="30"/>
        </w:rPr>
        <w:t>1.5</w:t>
      </w:r>
      <w:r w:rsidR="0033283D" w:rsidRPr="00811D0A">
        <w:rPr>
          <w:rFonts w:asciiTheme="majorBidi" w:hAnsiTheme="majorBidi"/>
          <w:sz w:val="30"/>
          <w:szCs w:val="30"/>
        </w:rPr>
        <w:t xml:space="preserve"> </w:t>
      </w:r>
      <w:r w:rsidR="0033283D" w:rsidRPr="00811D0A">
        <w:rPr>
          <w:rFonts w:asciiTheme="majorBidi" w:hAnsiTheme="majorBidi"/>
          <w:sz w:val="30"/>
          <w:szCs w:val="30"/>
          <w:cs/>
        </w:rPr>
        <w:t>ล้านบาท</w:t>
      </w:r>
      <w:r w:rsidR="0033283D" w:rsidRPr="00811D0A">
        <w:rPr>
          <w:rFonts w:asciiTheme="majorBidi" w:hAnsiTheme="majorBidi"/>
          <w:sz w:val="30"/>
          <w:szCs w:val="30"/>
        </w:rPr>
        <w:t xml:space="preserve"> </w:t>
      </w:r>
      <w:r w:rsidR="0033283D" w:rsidRPr="002A60A4">
        <w:rPr>
          <w:rFonts w:asciiTheme="majorBidi" w:hAnsiTheme="majorBidi"/>
          <w:i/>
          <w:iCs/>
          <w:sz w:val="30"/>
          <w:szCs w:val="30"/>
        </w:rPr>
        <w:t>(</w:t>
      </w:r>
      <w:r w:rsidR="00663657" w:rsidRPr="002A60A4">
        <w:rPr>
          <w:rFonts w:asciiTheme="majorBidi" w:hAnsiTheme="majorBidi"/>
          <w:i/>
          <w:iCs/>
          <w:sz w:val="30"/>
          <w:szCs w:val="30"/>
        </w:rPr>
        <w:t>2567</w:t>
      </w:r>
      <w:r w:rsidR="0033283D" w:rsidRPr="002A60A4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A104A3" w:rsidRPr="002A60A4">
        <w:rPr>
          <w:rFonts w:asciiTheme="majorBidi" w:hAnsiTheme="majorBidi"/>
          <w:i/>
          <w:iCs/>
          <w:sz w:val="30"/>
          <w:szCs w:val="30"/>
        </w:rPr>
        <w:t>1</w:t>
      </w:r>
      <w:r w:rsidR="005C0050" w:rsidRPr="002A60A4">
        <w:rPr>
          <w:rFonts w:asciiTheme="majorBidi" w:hAnsiTheme="majorBidi"/>
          <w:i/>
          <w:iCs/>
          <w:sz w:val="30"/>
          <w:szCs w:val="30"/>
        </w:rPr>
        <w:t>75.0</w:t>
      </w:r>
      <w:r w:rsidR="0033283D" w:rsidRPr="002A60A4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33283D" w:rsidRPr="002A60A4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33283D" w:rsidRPr="002A60A4">
        <w:rPr>
          <w:rFonts w:asciiTheme="majorBidi" w:hAnsiTheme="majorBidi"/>
          <w:i/>
          <w:iCs/>
          <w:sz w:val="30"/>
          <w:szCs w:val="30"/>
        </w:rPr>
        <w:t>)</w:t>
      </w:r>
      <w:r w:rsidR="0033283D" w:rsidRPr="00811D0A">
        <w:rPr>
          <w:rFonts w:asciiTheme="majorBidi" w:hAnsiTheme="majorBidi"/>
          <w:sz w:val="30"/>
          <w:szCs w:val="30"/>
          <w:cs/>
        </w:rPr>
        <w:t xml:space="preserve"> โดยเป็นพันธบัตรรัฐบาลจำนวน</w:t>
      </w:r>
      <w:r w:rsidR="00E47815" w:rsidRPr="00811D0A">
        <w:rPr>
          <w:rFonts w:asciiTheme="majorBidi" w:hAnsiTheme="majorBidi"/>
          <w:sz w:val="30"/>
          <w:szCs w:val="30"/>
        </w:rPr>
        <w:t xml:space="preserve"> 77.0</w:t>
      </w:r>
      <w:r w:rsidR="008F71DA" w:rsidRPr="00811D0A">
        <w:rPr>
          <w:rFonts w:asciiTheme="majorBidi" w:hAnsiTheme="majorBidi" w:hint="cs"/>
          <w:sz w:val="30"/>
          <w:szCs w:val="30"/>
          <w:cs/>
        </w:rPr>
        <w:t xml:space="preserve"> </w:t>
      </w:r>
      <w:r w:rsidR="0033283D" w:rsidRPr="00811D0A">
        <w:rPr>
          <w:rFonts w:asciiTheme="majorBidi" w:hAnsiTheme="majorBidi"/>
          <w:sz w:val="30"/>
          <w:szCs w:val="30"/>
          <w:cs/>
        </w:rPr>
        <w:t>ล้านบาท และ</w:t>
      </w:r>
      <w:r w:rsidR="00620D0B" w:rsidRPr="00811D0A">
        <w:rPr>
          <w:rFonts w:asciiTheme="majorBidi" w:hAnsiTheme="majorBidi" w:hint="cs"/>
          <w:sz w:val="30"/>
          <w:szCs w:val="30"/>
          <w:cs/>
        </w:rPr>
        <w:t xml:space="preserve"> </w:t>
      </w:r>
      <w:r w:rsidR="0033283D" w:rsidRPr="00811D0A">
        <w:rPr>
          <w:rFonts w:asciiTheme="majorBidi" w:hAnsiTheme="majorBidi"/>
          <w:sz w:val="30"/>
          <w:szCs w:val="30"/>
          <w:cs/>
        </w:rPr>
        <w:t>เป็นตราสารหนี้ต่างประเทศ</w:t>
      </w:r>
      <w:r w:rsidR="0033283D" w:rsidRPr="00811D0A">
        <w:rPr>
          <w:rFonts w:asciiTheme="majorBidi" w:hAnsiTheme="majorBidi" w:hint="cs"/>
          <w:sz w:val="30"/>
          <w:szCs w:val="30"/>
          <w:cs/>
        </w:rPr>
        <w:t>จำนว</w:t>
      </w:r>
      <w:r w:rsidR="00B3589F" w:rsidRPr="00811D0A">
        <w:rPr>
          <w:rFonts w:asciiTheme="majorBidi" w:hAnsiTheme="majorBidi" w:hint="cs"/>
          <w:sz w:val="30"/>
          <w:szCs w:val="30"/>
          <w:cs/>
        </w:rPr>
        <w:t>น</w:t>
      </w:r>
      <w:r w:rsidR="001063B6" w:rsidRPr="00811D0A">
        <w:rPr>
          <w:rFonts w:asciiTheme="majorBidi" w:hAnsiTheme="majorBidi" w:hint="cs"/>
          <w:sz w:val="30"/>
          <w:szCs w:val="30"/>
          <w:cs/>
        </w:rPr>
        <w:t xml:space="preserve"> </w:t>
      </w:r>
      <w:r w:rsidR="00E833C3" w:rsidRPr="00811D0A">
        <w:rPr>
          <w:rFonts w:asciiTheme="majorBidi" w:hAnsiTheme="majorBidi"/>
          <w:sz w:val="30"/>
          <w:szCs w:val="30"/>
        </w:rPr>
        <w:t>4</w:t>
      </w:r>
      <w:r w:rsidR="001063B6" w:rsidRPr="00811D0A">
        <w:rPr>
          <w:rFonts w:asciiTheme="majorBidi" w:hAnsiTheme="majorBidi"/>
          <w:sz w:val="30"/>
          <w:szCs w:val="30"/>
        </w:rPr>
        <w:t xml:space="preserve">4.5 </w:t>
      </w:r>
      <w:r w:rsidR="0033283D" w:rsidRPr="00811D0A">
        <w:rPr>
          <w:rFonts w:asciiTheme="majorBidi" w:hAnsiTheme="majorBidi"/>
          <w:sz w:val="30"/>
          <w:szCs w:val="30"/>
        </w:rPr>
        <w:t xml:space="preserve"> </w:t>
      </w:r>
      <w:r w:rsidR="0033283D" w:rsidRPr="00811D0A">
        <w:rPr>
          <w:rFonts w:asciiTheme="majorBidi" w:hAnsiTheme="majorBidi"/>
          <w:sz w:val="30"/>
          <w:szCs w:val="30"/>
          <w:cs/>
        </w:rPr>
        <w:t>ล้านบาท</w:t>
      </w:r>
      <w:r w:rsidR="0033283D" w:rsidRPr="00811D0A">
        <w:rPr>
          <w:rFonts w:asciiTheme="majorBidi" w:hAnsiTheme="majorBidi"/>
          <w:sz w:val="30"/>
          <w:szCs w:val="30"/>
        </w:rPr>
        <w:t xml:space="preserve"> </w:t>
      </w:r>
      <w:r w:rsidR="0033283D" w:rsidRPr="00BC036E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663657" w:rsidRPr="00BC036E">
        <w:rPr>
          <w:rFonts w:asciiTheme="majorBidi" w:hAnsiTheme="majorBidi"/>
          <w:i/>
          <w:iCs/>
          <w:sz w:val="30"/>
          <w:szCs w:val="30"/>
        </w:rPr>
        <w:t>2567</w:t>
      </w:r>
      <w:r w:rsidR="0033283D" w:rsidRPr="00BC036E">
        <w:rPr>
          <w:rFonts w:asciiTheme="majorBidi" w:hAnsiTheme="majorBidi"/>
          <w:i/>
          <w:iCs/>
          <w:sz w:val="30"/>
          <w:szCs w:val="30"/>
        </w:rPr>
        <w:t xml:space="preserve">: </w:t>
      </w:r>
      <w:r w:rsidR="0033283D" w:rsidRPr="00BC036E">
        <w:rPr>
          <w:rFonts w:asciiTheme="majorBidi" w:hAnsiTheme="majorBidi"/>
          <w:i/>
          <w:iCs/>
          <w:sz w:val="30"/>
          <w:szCs w:val="30"/>
          <w:cs/>
        </w:rPr>
        <w:t>พันธบัตรรัฐบาลจำนวน</w:t>
      </w:r>
      <w:r w:rsidR="0033283D" w:rsidRPr="00BC036E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5C0050" w:rsidRPr="00BC036E">
        <w:rPr>
          <w:rFonts w:asciiTheme="majorBidi" w:hAnsiTheme="majorBidi"/>
          <w:i/>
          <w:iCs/>
          <w:sz w:val="30"/>
          <w:szCs w:val="30"/>
        </w:rPr>
        <w:t>149.4</w:t>
      </w:r>
      <w:r w:rsidR="0033283D" w:rsidRPr="00BC036E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33283D" w:rsidRPr="00BC036E">
        <w:rPr>
          <w:rFonts w:asciiTheme="majorBidi" w:hAnsiTheme="majorBidi"/>
          <w:i/>
          <w:iCs/>
          <w:sz w:val="30"/>
          <w:szCs w:val="30"/>
          <w:cs/>
        </w:rPr>
        <w:t xml:space="preserve">ล้านบาท และตราสารหนี้ต่างประเทศจำนวน </w:t>
      </w:r>
      <w:r w:rsidR="0033283D" w:rsidRPr="00BC036E">
        <w:rPr>
          <w:rFonts w:asciiTheme="majorBidi" w:hAnsiTheme="majorBidi"/>
          <w:i/>
          <w:iCs/>
          <w:sz w:val="30"/>
          <w:szCs w:val="30"/>
        </w:rPr>
        <w:t>25.</w:t>
      </w:r>
      <w:r w:rsidR="005C0050" w:rsidRPr="00BC036E">
        <w:rPr>
          <w:rFonts w:asciiTheme="majorBidi" w:hAnsiTheme="majorBidi"/>
          <w:i/>
          <w:iCs/>
          <w:sz w:val="30"/>
          <w:szCs w:val="30"/>
        </w:rPr>
        <w:t>6</w:t>
      </w:r>
      <w:r w:rsidR="00A104A3" w:rsidRPr="00BC036E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33283D" w:rsidRPr="00BC036E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33283D" w:rsidRPr="00BC036E">
        <w:rPr>
          <w:rFonts w:asciiTheme="majorBidi" w:hAnsiTheme="majorBidi"/>
          <w:i/>
          <w:iCs/>
          <w:sz w:val="30"/>
          <w:szCs w:val="30"/>
        </w:rPr>
        <w:t>)</w:t>
      </w:r>
    </w:p>
    <w:p w14:paraId="22704E44" w14:textId="77777777" w:rsidR="007A7004" w:rsidRPr="00811D0A" w:rsidRDefault="007A7004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2E65280E" w14:textId="2993B415" w:rsidR="007B1420" w:rsidRPr="00811D0A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ความเสี่ยงด้านเครดิตจากเงินสดและรายการเทียบเท่าเงินสดและ</w:t>
      </w:r>
      <w:r w:rsidR="00E16A6B"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สินทรัพย์</w:t>
      </w: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อนุพันธ์</w:t>
      </w:r>
      <w:r w:rsidR="003C117B" w:rsidRPr="00811D0A">
        <w:rPr>
          <w:rFonts w:asciiTheme="majorBidi" w:hAnsiTheme="majorBidi"/>
          <w:b/>
          <w:bCs/>
          <w:i/>
          <w:iCs/>
          <w:sz w:val="30"/>
          <w:szCs w:val="30"/>
        </w:rPr>
        <w:t xml:space="preserve"> </w:t>
      </w:r>
    </w:p>
    <w:p w14:paraId="182BCE0D" w14:textId="638C9A78" w:rsidR="007B1420" w:rsidRPr="00811D0A" w:rsidRDefault="007B1420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52A7CE2B" w14:textId="211F999E" w:rsidR="001E4B89" w:rsidRPr="00811D0A" w:rsidRDefault="0043747F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ความเสี่ยงด้านเครดิตของบริษัทที่เกิดจากเงินสดและรายการเทียบเท่าเงินสด และสินทรัพย์อนุพันธ์มีจำกัดเนื่องจากคู่สัญญาเป็นธนาคารและสถาบันการเงินซึ่งบริษัทพิจารณาว่ามีความเสี่ยงด้านเครดิตต่ำ</w:t>
      </w:r>
    </w:p>
    <w:p w14:paraId="6C984B0D" w14:textId="77777777" w:rsidR="007A7004" w:rsidRPr="00811D0A" w:rsidRDefault="007A7004" w:rsidP="005F2E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bookmarkEnd w:id="8"/>
    <w:p w14:paraId="07274E5B" w14:textId="137926BD" w:rsidR="007B4950" w:rsidRPr="00811D0A" w:rsidRDefault="001C69E8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D77D5" w:rsidRPr="00811D0A">
        <w:rPr>
          <w:rFonts w:asciiTheme="majorBidi" w:hAnsiTheme="majorBidi"/>
          <w:b/>
          <w:bCs/>
          <w:i/>
          <w:iCs/>
          <w:sz w:val="30"/>
          <w:szCs w:val="30"/>
        </w:rPr>
        <w:t>.2.</w:t>
      </w:r>
      <w:r w:rsidR="005F2E26" w:rsidRPr="00811D0A">
        <w:rPr>
          <w:rFonts w:asciiTheme="majorBidi" w:hAnsiTheme="majorBidi"/>
          <w:b/>
          <w:bCs/>
          <w:i/>
          <w:iCs/>
          <w:sz w:val="30"/>
          <w:szCs w:val="30"/>
        </w:rPr>
        <w:t>2</w:t>
      </w:r>
      <w:r w:rsidR="005F2E26" w:rsidRPr="00811D0A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7B4950"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711DFA28" w14:textId="77777777" w:rsidR="002142C1" w:rsidRPr="00811D0A" w:rsidRDefault="002142C1" w:rsidP="003A48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277FEE0F" w14:textId="12FD356B" w:rsidR="003E40D4" w:rsidRPr="00811D0A" w:rsidRDefault="003B7535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/>
          <w:sz w:val="30"/>
          <w:szCs w:val="30"/>
          <w:cs/>
        </w:rPr>
        <w:t>บริษัทอาจเผชิญความเสี่ยงด้านสภาพคล่องเมื่อบริษัทไม่สามารถเปลี่ยนสินทรัพย์เป็นเงินสดได้ หรือไม่สามารถจัดหาเงินทุนได้เพียงพอ หรือสามารถจัดหาเงินทุนได้ แต่ต้นทุนการจัดหาเงินสูงเกินกว่าระดับที่ยอมรับได้ รวมถึงความเสี่ยงที่ไม่สามารถยกเลิก (</w:t>
      </w:r>
      <w:r w:rsidRPr="00811D0A">
        <w:rPr>
          <w:rFonts w:asciiTheme="majorBidi" w:hAnsiTheme="majorBidi" w:cstheme="majorBidi"/>
          <w:sz w:val="30"/>
          <w:szCs w:val="30"/>
        </w:rPr>
        <w:t xml:space="preserve">Unwind) </w:t>
      </w:r>
      <w:r w:rsidRPr="00811D0A">
        <w:rPr>
          <w:rFonts w:asciiTheme="majorBidi" w:hAnsiTheme="majorBidi"/>
          <w:sz w:val="30"/>
          <w:szCs w:val="30"/>
          <w:cs/>
        </w:rPr>
        <w:t>หรือหัก</w:t>
      </w:r>
      <w:r w:rsidR="007E2370" w:rsidRPr="00811D0A">
        <w:rPr>
          <w:rFonts w:asciiTheme="majorBidi" w:hAnsiTheme="majorBidi" w:hint="cs"/>
          <w:sz w:val="30"/>
          <w:szCs w:val="30"/>
          <w:cs/>
        </w:rPr>
        <w:t>ก</w:t>
      </w:r>
      <w:r w:rsidRPr="00811D0A">
        <w:rPr>
          <w:rFonts w:asciiTheme="majorBidi" w:hAnsiTheme="majorBidi"/>
          <w:sz w:val="30"/>
          <w:szCs w:val="30"/>
          <w:cs/>
        </w:rPr>
        <w:t>ลบ (</w:t>
      </w:r>
      <w:r w:rsidRPr="00811D0A">
        <w:rPr>
          <w:rFonts w:asciiTheme="majorBidi" w:hAnsiTheme="majorBidi" w:cstheme="majorBidi"/>
          <w:sz w:val="30"/>
          <w:szCs w:val="30"/>
        </w:rPr>
        <w:t xml:space="preserve">Offset) </w:t>
      </w:r>
      <w:r w:rsidRPr="00811D0A">
        <w:rPr>
          <w:rFonts w:asciiTheme="majorBidi" w:hAnsiTheme="majorBidi"/>
          <w:sz w:val="30"/>
          <w:szCs w:val="30"/>
          <w:cs/>
        </w:rPr>
        <w:t>ความเสี่ยงที่มีอยู่ได้จากสินทรัพย์ ทำให้ต้องขายสินทรัพย์ในราคาต่ำกว่าต้นทุนที่ซื้อมาเนื่องจากสินทรัพย์นั้นมีสภาพคล่องต่ำ หรือเกิดภาวะตลาดขาดสภาพคล่องซึ่งอาจส่งผลกระทบต่อฐานะการเงินของบริษัททั้งในปัจจุบันและอนาคต รวมทั้งการบริหารสภาพคล่องของเงินคงเหลือของลูกค้า</w:t>
      </w:r>
    </w:p>
    <w:p w14:paraId="71DC6BD8" w14:textId="77777777" w:rsidR="003E40D4" w:rsidRPr="00811D0A" w:rsidRDefault="003E40D4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302238BA" w14:textId="2DE1CA20" w:rsidR="003E40D4" w:rsidRPr="00811D0A" w:rsidRDefault="00282282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cs/>
        </w:rPr>
      </w:pPr>
      <w:r w:rsidRPr="00811D0A">
        <w:rPr>
          <w:rFonts w:asciiTheme="majorBidi" w:hAnsiTheme="majorBidi" w:hint="cs"/>
          <w:sz w:val="30"/>
          <w:szCs w:val="30"/>
          <w:cs/>
        </w:rPr>
        <w:t>บริษัทมีการ</w:t>
      </w:r>
      <w:r w:rsidRPr="00811D0A">
        <w:rPr>
          <w:rFonts w:asciiTheme="majorBidi" w:hAnsiTheme="majorBidi"/>
          <w:sz w:val="30"/>
          <w:szCs w:val="30"/>
          <w:cs/>
        </w:rPr>
        <w:t>ติดตามดูแลระดับสภาพคล่องในลักษณะ</w:t>
      </w:r>
      <w:r w:rsidRPr="00811D0A">
        <w:rPr>
          <w:rFonts w:asciiTheme="majorBidi" w:hAnsiTheme="majorBidi" w:hint="cs"/>
          <w:sz w:val="30"/>
          <w:szCs w:val="30"/>
          <w:cs/>
        </w:rPr>
        <w:t>ที่คาดว่าจะเกิดขึ้นในอนาคต</w:t>
      </w:r>
      <w:r w:rsidRPr="00811D0A">
        <w:rPr>
          <w:rFonts w:asciiTheme="majorBidi" w:hAnsiTheme="majorBidi"/>
          <w:sz w:val="30"/>
          <w:szCs w:val="30"/>
          <w:cs/>
        </w:rPr>
        <w:t>เป็นประจำ</w:t>
      </w:r>
      <w:r w:rsidRPr="00811D0A">
        <w:rPr>
          <w:rFonts w:asciiTheme="majorBidi" w:hAnsiTheme="majorBidi" w:hint="cs"/>
          <w:sz w:val="30"/>
          <w:szCs w:val="30"/>
          <w:cs/>
        </w:rPr>
        <w:t>อย่างสม่ำเสมอ โดย</w:t>
      </w:r>
      <w:r w:rsidRPr="00811D0A">
        <w:rPr>
          <w:rFonts w:asciiTheme="majorBidi" w:hAnsiTheme="majorBidi"/>
          <w:sz w:val="30"/>
          <w:szCs w:val="30"/>
          <w:cs/>
        </w:rPr>
        <w:t>มีการจัดทำรายงานเพื่อ</w:t>
      </w:r>
      <w:r w:rsidRPr="00811D0A">
        <w:rPr>
          <w:rFonts w:asciiTheme="majorBidi" w:hAnsiTheme="majorBidi" w:hint="cs"/>
          <w:sz w:val="30"/>
          <w:szCs w:val="30"/>
          <w:cs/>
        </w:rPr>
        <w:t>ประมาณการ</w:t>
      </w:r>
      <w:r w:rsidRPr="00811D0A">
        <w:rPr>
          <w:rFonts w:asciiTheme="majorBidi" w:hAnsiTheme="majorBidi"/>
          <w:sz w:val="30"/>
          <w:szCs w:val="30"/>
          <w:cs/>
        </w:rPr>
        <w:t>เงินกองทุนสภาพคล่องสุทธิ (</w:t>
      </w:r>
      <w:r w:rsidRPr="00811D0A">
        <w:rPr>
          <w:rFonts w:asciiTheme="majorBidi" w:hAnsiTheme="majorBidi"/>
          <w:sz w:val="30"/>
          <w:szCs w:val="30"/>
        </w:rPr>
        <w:t xml:space="preserve">NC) </w:t>
      </w:r>
      <w:r w:rsidRPr="00811D0A">
        <w:rPr>
          <w:rFonts w:asciiTheme="majorBidi" w:hAnsiTheme="majorBidi"/>
          <w:sz w:val="30"/>
          <w:szCs w:val="30"/>
          <w:cs/>
        </w:rPr>
        <w:t>และอัตราส่วนเงินกองทุน</w:t>
      </w:r>
      <w:r w:rsidR="009E3F34"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/>
          <w:sz w:val="30"/>
          <w:szCs w:val="30"/>
          <w:cs/>
        </w:rPr>
        <w:t>สภาพคล่องสุทธิ (</w:t>
      </w:r>
      <w:r w:rsidRPr="00811D0A">
        <w:rPr>
          <w:rFonts w:asciiTheme="majorBidi" w:hAnsiTheme="majorBidi"/>
          <w:sz w:val="30"/>
          <w:szCs w:val="30"/>
        </w:rPr>
        <w:t xml:space="preserve">NCR) </w:t>
      </w:r>
      <w:r w:rsidRPr="00811D0A">
        <w:rPr>
          <w:rFonts w:asciiTheme="majorBidi" w:hAnsiTheme="majorBidi"/>
          <w:sz w:val="30"/>
          <w:szCs w:val="30"/>
          <w:cs/>
        </w:rPr>
        <w:t>ให้กับผู้บริหารระดับสูงที่เกี่ยวข้อง</w:t>
      </w:r>
      <w:r w:rsidRPr="00811D0A">
        <w:rPr>
          <w:rFonts w:asciiTheme="majorBidi" w:hAnsiTheme="majorBidi" w:hint="cs"/>
          <w:sz w:val="30"/>
          <w:szCs w:val="30"/>
          <w:cs/>
        </w:rPr>
        <w:t>รับ</w:t>
      </w:r>
      <w:r w:rsidRPr="00811D0A">
        <w:rPr>
          <w:rFonts w:asciiTheme="majorBidi" w:hAnsiTheme="majorBidi"/>
          <w:sz w:val="30"/>
          <w:szCs w:val="30"/>
          <w:cs/>
        </w:rPr>
        <w:t>ทราบ</w:t>
      </w:r>
    </w:p>
    <w:p w14:paraId="2BE709C5" w14:textId="287F134B" w:rsidR="004F2245" w:rsidRPr="00811D0A" w:rsidRDefault="004F2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811D0A">
        <w:rPr>
          <w:rFonts w:asciiTheme="majorBidi" w:hAnsiTheme="majorBidi"/>
          <w:sz w:val="30"/>
          <w:szCs w:val="30"/>
          <w:cs/>
        </w:rPr>
        <w:br w:type="page"/>
      </w:r>
    </w:p>
    <w:p w14:paraId="71DB321A" w14:textId="4B911BCF" w:rsidR="007A7004" w:rsidRPr="00811D0A" w:rsidRDefault="003E40D4" w:rsidP="004F6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/>
          <w:sz w:val="30"/>
          <w:szCs w:val="30"/>
          <w:cs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โดยแสดงจำนวนขั้นต้นซึ่งไม่ได้คิดลด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1C141F36" w14:textId="77777777" w:rsidR="004F2245" w:rsidRPr="00811D0A" w:rsidRDefault="004F2245" w:rsidP="004F6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2"/>
        <w:gridCol w:w="1168"/>
        <w:gridCol w:w="270"/>
        <w:gridCol w:w="1080"/>
        <w:gridCol w:w="236"/>
        <w:gridCol w:w="1114"/>
      </w:tblGrid>
      <w:tr w:rsidR="00D6427E" w:rsidRPr="00811D0A" w14:paraId="72A4E95D" w14:textId="77777777" w:rsidTr="003554A6">
        <w:trPr>
          <w:tblHeader/>
        </w:trPr>
        <w:tc>
          <w:tcPr>
            <w:tcW w:w="3330" w:type="dxa"/>
            <w:vAlign w:val="bottom"/>
          </w:tcPr>
          <w:p w14:paraId="77B7FF00" w14:textId="77777777" w:rsidR="00D6427E" w:rsidRPr="00811D0A" w:rsidRDefault="00D6427E" w:rsidP="00D62E7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8BE969D" w14:textId="15828154" w:rsidR="00D6427E" w:rsidRPr="00811D0A" w:rsidRDefault="00663657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6427E" w:rsidRPr="00811D0A" w14:paraId="0E7001B1" w14:textId="77777777" w:rsidTr="003554A6">
        <w:trPr>
          <w:tblHeader/>
        </w:trPr>
        <w:tc>
          <w:tcPr>
            <w:tcW w:w="3330" w:type="dxa"/>
            <w:vAlign w:val="bottom"/>
          </w:tcPr>
          <w:p w14:paraId="3B9976F1" w14:textId="77777777" w:rsidR="00D6427E" w:rsidRPr="00811D0A" w:rsidRDefault="00D6427E" w:rsidP="00D62E7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974D398" w14:textId="77777777" w:rsidR="00D6427E" w:rsidRPr="00811D0A" w:rsidRDefault="00D6427E" w:rsidP="00D62E7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1E6321A" w14:textId="77777777" w:rsidR="00D6427E" w:rsidRPr="00811D0A" w:rsidRDefault="00D6427E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8" w:type="dxa"/>
            <w:gridSpan w:val="5"/>
            <w:vAlign w:val="bottom"/>
          </w:tcPr>
          <w:p w14:paraId="571CFF03" w14:textId="77777777" w:rsidR="00D6427E" w:rsidRPr="00811D0A" w:rsidRDefault="00D6427E" w:rsidP="00D62E7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D6427E" w:rsidRPr="00811D0A" w14:paraId="01445DC2" w14:textId="77777777" w:rsidTr="003554A6">
        <w:trPr>
          <w:tblHeader/>
        </w:trPr>
        <w:tc>
          <w:tcPr>
            <w:tcW w:w="3330" w:type="dxa"/>
            <w:vAlign w:val="bottom"/>
          </w:tcPr>
          <w:p w14:paraId="79FD907B" w14:textId="77777777" w:rsidR="00D6427E" w:rsidRPr="00811D0A" w:rsidRDefault="00D6427E" w:rsidP="00D62E7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9CACD5" w14:textId="77777777" w:rsidR="00D6427E" w:rsidRPr="00811D0A" w:rsidRDefault="00D6427E" w:rsidP="00D62E7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</w:p>
          <w:p w14:paraId="089F1B75" w14:textId="77777777" w:rsidR="00D6427E" w:rsidRPr="00811D0A" w:rsidRDefault="00D6427E" w:rsidP="00D62E7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5AED1432" w14:textId="77777777" w:rsidR="00D6427E" w:rsidRPr="00811D0A" w:rsidRDefault="00D6427E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42CA0F3" w14:textId="77777777" w:rsidR="00D6427E" w:rsidRPr="00811D0A" w:rsidRDefault="00D6427E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4"/>
                <w:tab w:val="left" w:pos="344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811D0A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811D0A">
              <w:rPr>
                <w:rFonts w:ascii="Angsana New" w:hAnsi="Angsana New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4F275B80" w14:textId="77777777" w:rsidR="00D6427E" w:rsidRPr="00811D0A" w:rsidRDefault="00D6427E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EE1372" w14:textId="77777777" w:rsidR="00D6427E" w:rsidRPr="00811D0A" w:rsidRDefault="00D6427E" w:rsidP="00D62E7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811D0A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11D0A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811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11D0A">
              <w:rPr>
                <w:rFonts w:ascii="Angsana New" w:hAnsi="Angsana New"/>
                <w:sz w:val="28"/>
                <w:szCs w:val="28"/>
                <w:cs/>
              </w:rPr>
              <w:t xml:space="preserve">แต่ไม่เกิน </w:t>
            </w:r>
            <w:r w:rsidRPr="00811D0A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811D0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F6CBD00" w14:textId="77777777" w:rsidR="00D6427E" w:rsidRPr="00811D0A" w:rsidRDefault="00D6427E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199B98DF" w14:textId="77777777" w:rsidR="00D6427E" w:rsidRPr="00811D0A" w:rsidRDefault="00D6427E" w:rsidP="00D62E7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6427E" w:rsidRPr="00811D0A" w14:paraId="2506032D" w14:textId="77777777" w:rsidTr="003554A6">
        <w:trPr>
          <w:tblHeader/>
        </w:trPr>
        <w:tc>
          <w:tcPr>
            <w:tcW w:w="3330" w:type="dxa"/>
          </w:tcPr>
          <w:p w14:paraId="36CD9E8A" w14:textId="77777777" w:rsidR="00D6427E" w:rsidRPr="00811D0A" w:rsidRDefault="00D6427E" w:rsidP="00D62E7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0947DD6B" w14:textId="77777777" w:rsidR="00D6427E" w:rsidRPr="00811D0A" w:rsidRDefault="00D6427E" w:rsidP="00D62E78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11D0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6427E" w:rsidRPr="00811D0A" w14:paraId="612D2DF4" w14:textId="77777777" w:rsidTr="00D62E78">
        <w:tc>
          <w:tcPr>
            <w:tcW w:w="3330" w:type="dxa"/>
            <w:hideMark/>
          </w:tcPr>
          <w:p w14:paraId="72B49CC0" w14:textId="77777777" w:rsidR="00D6427E" w:rsidRPr="00811D0A" w:rsidRDefault="00D6427E" w:rsidP="00D62E7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811D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5EE75ED" w14:textId="77777777" w:rsidR="00D6427E" w:rsidRPr="00811D0A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82EC875" w14:textId="77777777" w:rsidR="00D6427E" w:rsidRPr="00811D0A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5CD15A8" w14:textId="77777777" w:rsidR="00D6427E" w:rsidRPr="00811D0A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C4B044" w14:textId="77777777" w:rsidR="00D6427E" w:rsidRPr="00811D0A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FAAD932" w14:textId="77777777" w:rsidR="00D6427E" w:rsidRPr="00811D0A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85B51B9" w14:textId="77777777" w:rsidR="00D6427E" w:rsidRPr="00811D0A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325AD1BE" w14:textId="77777777" w:rsidR="00D6427E" w:rsidRPr="00811D0A" w:rsidRDefault="00D6427E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431F7" w:rsidRPr="00811D0A" w14:paraId="6971B1AF" w14:textId="77777777" w:rsidTr="00D62E78">
        <w:tc>
          <w:tcPr>
            <w:tcW w:w="3330" w:type="dxa"/>
          </w:tcPr>
          <w:p w14:paraId="10F73689" w14:textId="0AD3B0F0" w:rsidR="002431F7" w:rsidRPr="00811D0A" w:rsidRDefault="002431F7" w:rsidP="002431F7">
            <w:pPr>
              <w:spacing w:line="240" w:lineRule="auto"/>
              <w:ind w:left="73" w:right="-110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76F3E980" w14:textId="7F0AF6FE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600,000 </w:t>
            </w:r>
          </w:p>
        </w:tc>
        <w:tc>
          <w:tcPr>
            <w:tcW w:w="272" w:type="dxa"/>
          </w:tcPr>
          <w:p w14:paraId="0651DB80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D5E64B1" w14:textId="62B25932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600,000 </w:t>
            </w:r>
          </w:p>
        </w:tc>
        <w:tc>
          <w:tcPr>
            <w:tcW w:w="270" w:type="dxa"/>
          </w:tcPr>
          <w:p w14:paraId="79498DB3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CDFD19" w14:textId="6BFE4227" w:rsidR="002431F7" w:rsidRPr="00811D0A" w:rsidRDefault="002431F7" w:rsidP="0024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A735F4F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71C0827" w14:textId="6F14B4CB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600,000 </w:t>
            </w:r>
          </w:p>
        </w:tc>
      </w:tr>
      <w:tr w:rsidR="002431F7" w:rsidRPr="00811D0A" w14:paraId="4F922208" w14:textId="77777777" w:rsidTr="00D62E78">
        <w:tc>
          <w:tcPr>
            <w:tcW w:w="3330" w:type="dxa"/>
            <w:hideMark/>
          </w:tcPr>
          <w:p w14:paraId="1D48D1DE" w14:textId="77777777" w:rsidR="002431F7" w:rsidRPr="00811D0A" w:rsidRDefault="002431F7" w:rsidP="002431F7">
            <w:pPr>
              <w:spacing w:line="240" w:lineRule="auto"/>
              <w:ind w:left="73" w:right="-110" w:hanging="73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80" w:type="dxa"/>
          </w:tcPr>
          <w:p w14:paraId="0DA7FE87" w14:textId="0868C39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1,210,666 </w:t>
            </w:r>
          </w:p>
        </w:tc>
        <w:tc>
          <w:tcPr>
            <w:tcW w:w="272" w:type="dxa"/>
          </w:tcPr>
          <w:p w14:paraId="00DC4276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CEE4BF0" w14:textId="36242470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1,210,666 </w:t>
            </w:r>
          </w:p>
        </w:tc>
        <w:tc>
          <w:tcPr>
            <w:tcW w:w="270" w:type="dxa"/>
          </w:tcPr>
          <w:p w14:paraId="7CE3E9F6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937B6A" w14:textId="143CC8B5" w:rsidR="002431F7" w:rsidRPr="00811D0A" w:rsidRDefault="002431F7" w:rsidP="0024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AF2691A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0B6CAE3" w14:textId="2396B973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1,210,666 </w:t>
            </w:r>
          </w:p>
        </w:tc>
      </w:tr>
      <w:tr w:rsidR="002431F7" w:rsidRPr="00811D0A" w14:paraId="2A49FB1A" w14:textId="77777777" w:rsidTr="00D62E78">
        <w:tc>
          <w:tcPr>
            <w:tcW w:w="3330" w:type="dxa"/>
            <w:hideMark/>
          </w:tcPr>
          <w:p w14:paraId="34307642" w14:textId="77777777" w:rsidR="002431F7" w:rsidRPr="00811D0A" w:rsidRDefault="002431F7" w:rsidP="002431F7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080" w:type="dxa"/>
          </w:tcPr>
          <w:p w14:paraId="4235844A" w14:textId="685545AB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1,071,213 </w:t>
            </w:r>
          </w:p>
        </w:tc>
        <w:tc>
          <w:tcPr>
            <w:tcW w:w="272" w:type="dxa"/>
          </w:tcPr>
          <w:p w14:paraId="1A20DB35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9864F4D" w14:textId="2A5EA99C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1,071,213 </w:t>
            </w:r>
          </w:p>
        </w:tc>
        <w:tc>
          <w:tcPr>
            <w:tcW w:w="270" w:type="dxa"/>
          </w:tcPr>
          <w:p w14:paraId="309D2F04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921719D" w14:textId="7AEC8903" w:rsidR="002431F7" w:rsidRPr="00811D0A" w:rsidRDefault="002431F7" w:rsidP="0024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310609D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165732F1" w14:textId="0C9D7C26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1,071,213 </w:t>
            </w:r>
          </w:p>
        </w:tc>
      </w:tr>
      <w:tr w:rsidR="002431F7" w:rsidRPr="00811D0A" w14:paraId="7C28AC14" w14:textId="77777777" w:rsidTr="00D62E78">
        <w:trPr>
          <w:trHeight w:val="119"/>
        </w:trPr>
        <w:tc>
          <w:tcPr>
            <w:tcW w:w="3330" w:type="dxa"/>
          </w:tcPr>
          <w:p w14:paraId="7332ED15" w14:textId="77777777" w:rsidR="002431F7" w:rsidRPr="00811D0A" w:rsidRDefault="002431F7" w:rsidP="002431F7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03BE3A44" w14:textId="10B0734F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908,982 </w:t>
            </w:r>
          </w:p>
        </w:tc>
        <w:tc>
          <w:tcPr>
            <w:tcW w:w="272" w:type="dxa"/>
          </w:tcPr>
          <w:p w14:paraId="33CDEB17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7DC0A785" w14:textId="5C444556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908,982 </w:t>
            </w:r>
          </w:p>
        </w:tc>
        <w:tc>
          <w:tcPr>
            <w:tcW w:w="270" w:type="dxa"/>
          </w:tcPr>
          <w:p w14:paraId="62E7952C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529C90" w14:textId="5F51404F" w:rsidR="002431F7" w:rsidRPr="00811D0A" w:rsidRDefault="002431F7" w:rsidP="0024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14D2984" w14:textId="77777777" w:rsidR="002431F7" w:rsidRPr="00811D0A" w:rsidRDefault="002431F7" w:rsidP="00243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283E6154" w14:textId="4224D174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908,982 </w:t>
            </w:r>
          </w:p>
        </w:tc>
      </w:tr>
      <w:tr w:rsidR="002431F7" w:rsidRPr="00811D0A" w14:paraId="1F29F252" w14:textId="77777777" w:rsidTr="002F2473">
        <w:trPr>
          <w:trHeight w:val="119"/>
        </w:trPr>
        <w:tc>
          <w:tcPr>
            <w:tcW w:w="3330" w:type="dxa"/>
          </w:tcPr>
          <w:p w14:paraId="3F5E6FEE" w14:textId="77777777" w:rsidR="002431F7" w:rsidRPr="00811D0A" w:rsidRDefault="002431F7" w:rsidP="002431F7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24F8D042" w14:textId="1984277C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20,481 </w:t>
            </w:r>
          </w:p>
        </w:tc>
        <w:tc>
          <w:tcPr>
            <w:tcW w:w="272" w:type="dxa"/>
          </w:tcPr>
          <w:p w14:paraId="785A42CC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39C18F9C" w14:textId="7DEB7970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7,739 </w:t>
            </w:r>
          </w:p>
        </w:tc>
        <w:tc>
          <w:tcPr>
            <w:tcW w:w="270" w:type="dxa"/>
          </w:tcPr>
          <w:p w14:paraId="51AF251E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2FDABF" w14:textId="080180E1" w:rsidR="002431F7" w:rsidRPr="00811D0A" w:rsidRDefault="002431F7" w:rsidP="002431F7">
            <w:pPr>
              <w:tabs>
                <w:tab w:val="left" w:pos="56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4B7E0A" w:rsidRPr="00811D0A">
              <w:rPr>
                <w:rFonts w:ascii="Angsana New" w:hAnsi="Angsana New"/>
                <w:sz w:val="28"/>
                <w:szCs w:val="28"/>
              </w:rPr>
              <w:t>3</w:t>
            </w:r>
            <w:r w:rsidRPr="00811D0A">
              <w:rPr>
                <w:rFonts w:ascii="Angsana New" w:hAnsi="Angsana New"/>
                <w:sz w:val="28"/>
                <w:szCs w:val="28"/>
              </w:rPr>
              <w:t>,</w:t>
            </w:r>
            <w:r w:rsidR="004B7E0A" w:rsidRPr="00811D0A">
              <w:rPr>
                <w:rFonts w:ascii="Angsana New" w:hAnsi="Angsana New"/>
                <w:sz w:val="28"/>
                <w:szCs w:val="28"/>
              </w:rPr>
              <w:t>339</w:t>
            </w:r>
            <w:r w:rsidRPr="00811D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11E7ABFA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BD6072" w14:textId="58B6465E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2</w:t>
            </w:r>
            <w:r w:rsidR="004B7E0A" w:rsidRPr="00811D0A">
              <w:rPr>
                <w:rFonts w:ascii="Angsana New" w:hAnsi="Angsana New"/>
                <w:sz w:val="28"/>
                <w:szCs w:val="28"/>
              </w:rPr>
              <w:t>1</w:t>
            </w:r>
            <w:r w:rsidRPr="00811D0A">
              <w:rPr>
                <w:rFonts w:ascii="Angsana New" w:hAnsi="Angsana New"/>
                <w:sz w:val="28"/>
                <w:szCs w:val="28"/>
              </w:rPr>
              <w:t>,</w:t>
            </w:r>
            <w:r w:rsidR="004B7E0A" w:rsidRPr="00811D0A">
              <w:rPr>
                <w:rFonts w:ascii="Angsana New" w:hAnsi="Angsana New"/>
                <w:sz w:val="28"/>
                <w:szCs w:val="28"/>
              </w:rPr>
              <w:t>078</w:t>
            </w:r>
            <w:r w:rsidRPr="00811D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431F7" w:rsidRPr="00811D0A" w14:paraId="3053B393" w14:textId="77777777" w:rsidTr="003E40D4">
        <w:tc>
          <w:tcPr>
            <w:tcW w:w="3330" w:type="dxa"/>
          </w:tcPr>
          <w:p w14:paraId="274205D6" w14:textId="77777777" w:rsidR="002431F7" w:rsidRPr="00811D0A" w:rsidRDefault="002431F7" w:rsidP="002431F7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6B89D" w14:textId="4208CD1B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3,811,342 </w:t>
            </w:r>
          </w:p>
        </w:tc>
        <w:tc>
          <w:tcPr>
            <w:tcW w:w="272" w:type="dxa"/>
          </w:tcPr>
          <w:p w14:paraId="704518A7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CFB2A9" w14:textId="66B16923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3,798,600 </w:t>
            </w:r>
          </w:p>
        </w:tc>
        <w:tc>
          <w:tcPr>
            <w:tcW w:w="270" w:type="dxa"/>
          </w:tcPr>
          <w:p w14:paraId="2C05B7C4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67A0C8" w14:textId="629C9243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</w:t>
            </w:r>
            <w:r w:rsidR="004B7E0A" w:rsidRPr="00811D0A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4B7E0A" w:rsidRPr="00811D0A">
              <w:rPr>
                <w:rFonts w:ascii="Angsana New" w:hAnsi="Angsana New"/>
                <w:b/>
                <w:bCs/>
                <w:sz w:val="28"/>
                <w:szCs w:val="28"/>
              </w:rPr>
              <w:t>339</w:t>
            </w: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0C901CE8" w14:textId="77777777" w:rsidR="002431F7" w:rsidRPr="00811D0A" w:rsidRDefault="002431F7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B1BAB0" w14:textId="7DAF38C2" w:rsidR="002431F7" w:rsidRPr="00811D0A" w:rsidRDefault="00182426" w:rsidP="002431F7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>3,811</w:t>
            </w:r>
            <w:r w:rsidR="004A09A4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>939</w:t>
            </w:r>
            <w:r w:rsidR="002431F7"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AD56D0" w:rsidRPr="00811D0A" w14:paraId="3F9DDF64" w14:textId="77777777" w:rsidTr="00AD56D0">
        <w:tc>
          <w:tcPr>
            <w:tcW w:w="3330" w:type="dxa"/>
          </w:tcPr>
          <w:p w14:paraId="5D8E19EC" w14:textId="77777777" w:rsidR="00AD56D0" w:rsidRPr="00811D0A" w:rsidRDefault="00AD56D0" w:rsidP="00C0443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855857" w14:textId="77777777" w:rsidR="00AD56D0" w:rsidRPr="00811D0A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99AC0C6" w14:textId="77777777" w:rsidR="00AD56D0" w:rsidRPr="00811D0A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30E22421" w14:textId="77777777" w:rsidR="00AD56D0" w:rsidRPr="00811D0A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90C24E" w14:textId="77777777" w:rsidR="00AD56D0" w:rsidRPr="00811D0A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7B0CA4" w14:textId="77777777" w:rsidR="00AD56D0" w:rsidRPr="00811D0A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5A0D569" w14:textId="77777777" w:rsidR="00AD56D0" w:rsidRPr="00811D0A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627CADB" w14:textId="77777777" w:rsidR="00AD56D0" w:rsidRPr="00811D0A" w:rsidRDefault="00AD56D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04430" w:rsidRPr="00811D0A" w14:paraId="523FF37F" w14:textId="77777777" w:rsidTr="00D62E78">
        <w:tc>
          <w:tcPr>
            <w:tcW w:w="3330" w:type="dxa"/>
            <w:hideMark/>
          </w:tcPr>
          <w:p w14:paraId="7DE337A0" w14:textId="6B822BC7" w:rsidR="00C04430" w:rsidRPr="00811D0A" w:rsidRDefault="00C04430" w:rsidP="00C04430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811D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10D9EFA3" w14:textId="77777777" w:rsidR="00C04430" w:rsidRPr="00811D0A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3CAF318" w14:textId="77777777" w:rsidR="00C04430" w:rsidRPr="00811D0A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BDCA001" w14:textId="77777777" w:rsidR="00C04430" w:rsidRPr="00811D0A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F340BA" w14:textId="77777777" w:rsidR="00C04430" w:rsidRPr="00811D0A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06C482" w14:textId="77777777" w:rsidR="00C04430" w:rsidRPr="00811D0A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2AD9E1F" w14:textId="77777777" w:rsidR="00C04430" w:rsidRPr="00811D0A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14:paraId="7997DE81" w14:textId="77777777" w:rsidR="00C04430" w:rsidRPr="00811D0A" w:rsidRDefault="00C04430" w:rsidP="00C0443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A0014" w:rsidRPr="00811D0A" w14:paraId="2234DF62" w14:textId="77777777" w:rsidTr="00EE3D6C">
        <w:tc>
          <w:tcPr>
            <w:tcW w:w="3330" w:type="dxa"/>
          </w:tcPr>
          <w:p w14:paraId="4091D3C6" w14:textId="5A4C8C50" w:rsidR="00AA0014" w:rsidRPr="00811D0A" w:rsidRDefault="00AA0014" w:rsidP="00AA0014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หนี้สินทางการเงินที่กำหนดให้วัดมูลค่า</w:t>
            </w:r>
          </w:p>
          <w:p w14:paraId="5D45ED57" w14:textId="2B904FA7" w:rsidR="00AA0014" w:rsidRPr="00811D0A" w:rsidRDefault="00AA0014" w:rsidP="00AA0014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34D3ACCA" w14:textId="77777777" w:rsidR="00AA0014" w:rsidRPr="00811D0A" w:rsidRDefault="00AA0014" w:rsidP="00AA001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EAF013D" w14:textId="152D1C88" w:rsidR="00AA0014" w:rsidRPr="00811D0A" w:rsidRDefault="00AA0014" w:rsidP="00AA001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C3E4C" w:rsidRPr="00811D0A">
              <w:rPr>
                <w:rFonts w:ascii="Angsana New" w:hAnsi="Angsana New"/>
                <w:sz w:val="28"/>
                <w:szCs w:val="28"/>
              </w:rPr>
              <w:t xml:space="preserve"> 239,574</w:t>
            </w:r>
          </w:p>
        </w:tc>
        <w:tc>
          <w:tcPr>
            <w:tcW w:w="272" w:type="dxa"/>
            <w:shd w:val="clear" w:color="auto" w:fill="FFFFFF" w:themeFill="background1"/>
          </w:tcPr>
          <w:p w14:paraId="7ACF6ACE" w14:textId="77777777" w:rsidR="00AA0014" w:rsidRPr="00811D0A" w:rsidRDefault="00AA0014" w:rsidP="00AA001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FFFFFF" w:themeFill="background1"/>
          </w:tcPr>
          <w:p w14:paraId="743FCE9C" w14:textId="77777777" w:rsidR="00AA0014" w:rsidRPr="00811D0A" w:rsidRDefault="00AA0014" w:rsidP="00AA001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2416563" w14:textId="422BC171" w:rsidR="00AA0014" w:rsidRPr="00811D0A" w:rsidRDefault="003C3E4C" w:rsidP="00AA001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 2</w:t>
            </w:r>
            <w:r w:rsidR="004021C4" w:rsidRPr="00811D0A">
              <w:rPr>
                <w:rFonts w:ascii="Angsana New" w:hAnsi="Angsana New"/>
                <w:sz w:val="28"/>
                <w:szCs w:val="28"/>
              </w:rPr>
              <w:t>44</w:t>
            </w:r>
            <w:r w:rsidRPr="00811D0A">
              <w:rPr>
                <w:rFonts w:ascii="Angsana New" w:hAnsi="Angsana New"/>
                <w:sz w:val="28"/>
                <w:szCs w:val="28"/>
              </w:rPr>
              <w:t>,</w:t>
            </w:r>
            <w:r w:rsidR="004021C4" w:rsidRPr="00811D0A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  <w:shd w:val="clear" w:color="auto" w:fill="FFFFFF" w:themeFill="background1"/>
          </w:tcPr>
          <w:p w14:paraId="21DB46E1" w14:textId="77777777" w:rsidR="00AA0014" w:rsidRPr="00811D0A" w:rsidRDefault="00AA0014" w:rsidP="00AA001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6EF3F6A4" w14:textId="77777777" w:rsidR="00AA0014" w:rsidRPr="00811D0A" w:rsidRDefault="00AA0014" w:rsidP="00AA0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43AFD41" w14:textId="2049EF03" w:rsidR="00AA0014" w:rsidRPr="00811D0A" w:rsidRDefault="00AA0014" w:rsidP="00AA00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129D74" w14:textId="77777777" w:rsidR="00AA0014" w:rsidRPr="00811D0A" w:rsidRDefault="00AA0014" w:rsidP="00AA001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F62FC43" w14:textId="77777777" w:rsidR="00AA0014" w:rsidRPr="00811D0A" w:rsidRDefault="00AA0014" w:rsidP="00AA001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32F21E9" w14:textId="2AAD03E2" w:rsidR="00AA0014" w:rsidRPr="00811D0A" w:rsidRDefault="004021C4" w:rsidP="00AA001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244,000</w:t>
            </w:r>
          </w:p>
        </w:tc>
      </w:tr>
      <w:tr w:rsidR="0043101A" w:rsidRPr="00811D0A" w14:paraId="3860F425" w14:textId="77777777" w:rsidTr="00EE3D6C">
        <w:tc>
          <w:tcPr>
            <w:tcW w:w="3330" w:type="dxa"/>
            <w:hideMark/>
          </w:tcPr>
          <w:p w14:paraId="7A6D3A0E" w14:textId="77777777" w:rsidR="0043101A" w:rsidRPr="00811D0A" w:rsidRDefault="0043101A" w:rsidP="0043101A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4B593301" w14:textId="716CCBE8" w:rsidR="0043101A" w:rsidRPr="00811D0A" w:rsidRDefault="0043101A" w:rsidP="0043101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54,145</w:t>
            </w:r>
          </w:p>
        </w:tc>
        <w:tc>
          <w:tcPr>
            <w:tcW w:w="272" w:type="dxa"/>
            <w:shd w:val="clear" w:color="auto" w:fill="FFFFFF" w:themeFill="background1"/>
          </w:tcPr>
          <w:p w14:paraId="38069A62" w14:textId="77777777" w:rsidR="0043101A" w:rsidRPr="00811D0A" w:rsidRDefault="0043101A" w:rsidP="0043101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FFFFFF" w:themeFill="background1"/>
          </w:tcPr>
          <w:p w14:paraId="705D8674" w14:textId="6B28C154" w:rsidR="0043101A" w:rsidRPr="00811D0A" w:rsidRDefault="004021C4" w:rsidP="0043101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53,729</w:t>
            </w:r>
          </w:p>
        </w:tc>
        <w:tc>
          <w:tcPr>
            <w:tcW w:w="270" w:type="dxa"/>
            <w:shd w:val="clear" w:color="auto" w:fill="FFFFFF" w:themeFill="background1"/>
          </w:tcPr>
          <w:p w14:paraId="4EFBFCB6" w14:textId="77777777" w:rsidR="0043101A" w:rsidRPr="00811D0A" w:rsidRDefault="0043101A" w:rsidP="0043101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 w:themeFill="background1"/>
          </w:tcPr>
          <w:p w14:paraId="341AB39A" w14:textId="5A635CCE" w:rsidR="0043101A" w:rsidRPr="00811D0A" w:rsidRDefault="004021C4" w:rsidP="0043101A">
            <w:pPr>
              <w:tabs>
                <w:tab w:val="left" w:pos="560"/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236" w:type="dxa"/>
          </w:tcPr>
          <w:p w14:paraId="7F68DA7B" w14:textId="77777777" w:rsidR="0043101A" w:rsidRPr="00811D0A" w:rsidRDefault="0043101A" w:rsidP="0043101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492A215" w14:textId="345DD585" w:rsidR="0043101A" w:rsidRPr="00811D0A" w:rsidRDefault="0043101A" w:rsidP="0043101A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54,145</w:t>
            </w:r>
          </w:p>
        </w:tc>
      </w:tr>
      <w:tr w:rsidR="003C3E4C" w:rsidRPr="00811D0A" w14:paraId="5A23123B" w14:textId="77777777" w:rsidTr="00541F59">
        <w:tc>
          <w:tcPr>
            <w:tcW w:w="3330" w:type="dxa"/>
          </w:tcPr>
          <w:p w14:paraId="7A82F44C" w14:textId="77777777" w:rsidR="003C3E4C" w:rsidRPr="00811D0A" w:rsidRDefault="003C3E4C" w:rsidP="003C3E4C">
            <w:pPr>
              <w:spacing w:line="240" w:lineRule="auto"/>
              <w:ind w:right="-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E3050B" w14:textId="5C1E2026" w:rsidR="003C3E4C" w:rsidRPr="00811D0A" w:rsidRDefault="003C3E4C" w:rsidP="003C3E4C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293,719 </w:t>
            </w:r>
          </w:p>
        </w:tc>
        <w:tc>
          <w:tcPr>
            <w:tcW w:w="272" w:type="dxa"/>
            <w:shd w:val="clear" w:color="auto" w:fill="FFFFFF" w:themeFill="background1"/>
            <w:vAlign w:val="center"/>
          </w:tcPr>
          <w:p w14:paraId="7C452D2A" w14:textId="3C430AD8" w:rsidR="003C3E4C" w:rsidRPr="00811D0A" w:rsidRDefault="003C3E4C" w:rsidP="003C3E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E2B0FA" w14:textId="41BABCE6" w:rsidR="003C3E4C" w:rsidRPr="00811D0A" w:rsidRDefault="004021C4" w:rsidP="004021C4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>297,729</w:t>
            </w:r>
            <w:r w:rsidR="003C3E4C"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FFFFFF" w:themeFill="background1"/>
            <w:vAlign w:val="center"/>
          </w:tcPr>
          <w:p w14:paraId="07AC1F18" w14:textId="42C24DE5" w:rsidR="003C3E4C" w:rsidRPr="00811D0A" w:rsidRDefault="003C3E4C" w:rsidP="003C3E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19F00" w14:textId="09789B3A" w:rsidR="003C3E4C" w:rsidRPr="00811D0A" w:rsidRDefault="005E0460" w:rsidP="005E046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>416</w:t>
            </w:r>
            <w:r w:rsidR="003C3E4C"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  <w:vAlign w:val="center"/>
          </w:tcPr>
          <w:p w14:paraId="17ADC78D" w14:textId="77777777" w:rsidR="003C3E4C" w:rsidRPr="00811D0A" w:rsidRDefault="003C3E4C" w:rsidP="003C3E4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0CD2C24" w14:textId="02761043" w:rsidR="003C3E4C" w:rsidRPr="00811D0A" w:rsidRDefault="003C3E4C" w:rsidP="003C3E4C">
            <w:pPr>
              <w:tabs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</w:t>
            </w:r>
            <w:r w:rsidR="005E0460" w:rsidRPr="00811D0A">
              <w:rPr>
                <w:rFonts w:ascii="Angsana New" w:hAnsi="Angsana New"/>
                <w:b/>
                <w:bCs/>
                <w:sz w:val="28"/>
                <w:szCs w:val="28"/>
              </w:rPr>
              <w:t>298,1</w:t>
            </w:r>
            <w:r w:rsidR="0027789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5E0460" w:rsidRPr="00811D0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23ACFD74" w14:textId="6ADE4A10" w:rsidR="004F2245" w:rsidRPr="00811D0A" w:rsidRDefault="004F2245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  <w:cs/>
        </w:rPr>
      </w:pPr>
    </w:p>
    <w:p w14:paraId="6CCC3043" w14:textId="77777777" w:rsidR="004F2245" w:rsidRPr="00811D0A" w:rsidRDefault="004F2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 w:rsidRPr="00811D0A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Style w:val="TableGrid"/>
        <w:tblW w:w="855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72"/>
        <w:gridCol w:w="1168"/>
        <w:gridCol w:w="270"/>
        <w:gridCol w:w="1080"/>
        <w:gridCol w:w="236"/>
        <w:gridCol w:w="1114"/>
      </w:tblGrid>
      <w:tr w:rsidR="00750EFF" w:rsidRPr="00811D0A" w14:paraId="471D4541" w14:textId="77777777" w:rsidTr="00750EFF">
        <w:trPr>
          <w:tblHeader/>
        </w:trPr>
        <w:tc>
          <w:tcPr>
            <w:tcW w:w="3330" w:type="dxa"/>
            <w:vAlign w:val="bottom"/>
          </w:tcPr>
          <w:p w14:paraId="1E2439C9" w14:textId="77777777" w:rsidR="00750EFF" w:rsidRPr="00811D0A" w:rsidRDefault="00750EFF" w:rsidP="00D62E7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6EC999C6" w14:textId="47F2514B" w:rsidR="00750EFF" w:rsidRPr="00811D0A" w:rsidRDefault="00663657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50EFF" w:rsidRPr="00811D0A" w14:paraId="319C4813" w14:textId="77777777" w:rsidTr="00750EFF">
        <w:trPr>
          <w:tblHeader/>
        </w:trPr>
        <w:tc>
          <w:tcPr>
            <w:tcW w:w="3330" w:type="dxa"/>
            <w:vAlign w:val="bottom"/>
          </w:tcPr>
          <w:p w14:paraId="48F6A00F" w14:textId="77777777" w:rsidR="00750EFF" w:rsidRPr="00811D0A" w:rsidRDefault="00750EFF" w:rsidP="00D62E7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674A4C" w14:textId="77777777" w:rsidR="00750EFF" w:rsidRPr="00811D0A" w:rsidRDefault="00750EFF" w:rsidP="00D62E7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6D9A2032" w14:textId="77777777" w:rsidR="00750EFF" w:rsidRPr="00811D0A" w:rsidRDefault="00750EFF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68" w:type="dxa"/>
            <w:gridSpan w:val="5"/>
            <w:vAlign w:val="bottom"/>
          </w:tcPr>
          <w:p w14:paraId="4CD20F28" w14:textId="77777777" w:rsidR="00750EFF" w:rsidRPr="00811D0A" w:rsidRDefault="00750EFF" w:rsidP="00D62E7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750EFF" w:rsidRPr="00811D0A" w14:paraId="4CDCF8D8" w14:textId="77777777" w:rsidTr="00750EFF">
        <w:trPr>
          <w:tblHeader/>
        </w:trPr>
        <w:tc>
          <w:tcPr>
            <w:tcW w:w="3330" w:type="dxa"/>
            <w:vAlign w:val="bottom"/>
          </w:tcPr>
          <w:p w14:paraId="5385D2DF" w14:textId="77777777" w:rsidR="00750EFF" w:rsidRPr="00811D0A" w:rsidRDefault="00750EFF" w:rsidP="00D62E78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F7AA46" w14:textId="77777777" w:rsidR="00750EFF" w:rsidRPr="00811D0A" w:rsidRDefault="00750EFF" w:rsidP="00D62E7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  <w:p w14:paraId="6B4C2388" w14:textId="77777777" w:rsidR="00750EFF" w:rsidRPr="00811D0A" w:rsidRDefault="00750EFF" w:rsidP="00D62E78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</w:tcPr>
          <w:p w14:paraId="62FC0C05" w14:textId="77777777" w:rsidR="00750EFF" w:rsidRPr="00811D0A" w:rsidRDefault="00750EFF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A660024" w14:textId="77777777" w:rsidR="00750EFF" w:rsidRPr="00811D0A" w:rsidRDefault="00750EF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4"/>
                <w:tab w:val="left" w:pos="344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811D0A">
              <w:rPr>
                <w:rFonts w:ascii="Angsana New" w:hAnsi="Angsana New" w:hint="cs"/>
                <w:sz w:val="28"/>
                <w:szCs w:val="28"/>
              </w:rPr>
              <w:t xml:space="preserve"> 1 </w:t>
            </w: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6206D99" w14:textId="77777777" w:rsidR="00750EFF" w:rsidRPr="00811D0A" w:rsidRDefault="00750EFF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5195EA0" w14:textId="77777777" w:rsidR="00750EFF" w:rsidRPr="00811D0A" w:rsidRDefault="00750EFF" w:rsidP="00D62E78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811D0A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811D0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 xml:space="preserve">แต่ไม่เกิน </w:t>
            </w:r>
            <w:r w:rsidRPr="00811D0A">
              <w:rPr>
                <w:rFonts w:ascii="Angsana New" w:hAnsi="Angsana New" w:hint="cs"/>
                <w:sz w:val="28"/>
                <w:szCs w:val="28"/>
              </w:rPr>
              <w:t xml:space="preserve">5 </w:t>
            </w: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94FE404" w14:textId="77777777" w:rsidR="00750EFF" w:rsidRPr="00811D0A" w:rsidRDefault="00750EFF" w:rsidP="00D62E7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58EB104B" w14:textId="77777777" w:rsidR="00750EFF" w:rsidRPr="00811D0A" w:rsidRDefault="00750EFF" w:rsidP="00D62E78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50EFF" w:rsidRPr="00811D0A" w14:paraId="77CF2F15" w14:textId="77777777" w:rsidTr="00750EFF">
        <w:trPr>
          <w:tblHeader/>
        </w:trPr>
        <w:tc>
          <w:tcPr>
            <w:tcW w:w="3330" w:type="dxa"/>
          </w:tcPr>
          <w:p w14:paraId="54434A03" w14:textId="77777777" w:rsidR="00750EFF" w:rsidRPr="00811D0A" w:rsidRDefault="00750EFF" w:rsidP="00D62E7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7"/>
          </w:tcPr>
          <w:p w14:paraId="347B433C" w14:textId="77777777" w:rsidR="00750EFF" w:rsidRPr="00811D0A" w:rsidRDefault="00750EFF" w:rsidP="00D62E78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811D0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50EFF" w:rsidRPr="00811D0A" w14:paraId="602D32EE" w14:textId="77777777" w:rsidTr="00D62E78">
        <w:tc>
          <w:tcPr>
            <w:tcW w:w="3330" w:type="dxa"/>
            <w:hideMark/>
          </w:tcPr>
          <w:p w14:paraId="624E341C" w14:textId="77777777" w:rsidR="00750EFF" w:rsidRPr="00811D0A" w:rsidRDefault="00750EFF" w:rsidP="00D62E78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11D0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811D0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6D31FD32" w14:textId="77777777" w:rsidR="00750EFF" w:rsidRPr="00811D0A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1CB5E00" w14:textId="77777777" w:rsidR="00750EFF" w:rsidRPr="00811D0A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61E20322" w14:textId="77777777" w:rsidR="00750EFF" w:rsidRPr="00811D0A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69F2716" w14:textId="77777777" w:rsidR="00750EFF" w:rsidRPr="00811D0A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AB5AE0" w14:textId="77777777" w:rsidR="00750EFF" w:rsidRPr="00811D0A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52C9FBB8" w14:textId="77777777" w:rsidR="00750EFF" w:rsidRPr="00811D0A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29CAB276" w14:textId="77777777" w:rsidR="00750EFF" w:rsidRPr="00811D0A" w:rsidRDefault="00750EFF" w:rsidP="00D62E78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C0050" w:rsidRPr="00811D0A" w14:paraId="02F2C0D4" w14:textId="77777777" w:rsidTr="00D62E78">
        <w:tc>
          <w:tcPr>
            <w:tcW w:w="3330" w:type="dxa"/>
          </w:tcPr>
          <w:p w14:paraId="66758589" w14:textId="02AC61C4" w:rsidR="005C0050" w:rsidRPr="00811D0A" w:rsidRDefault="005C0050" w:rsidP="005C0050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</w:tcPr>
          <w:p w14:paraId="4590C770" w14:textId="727E29FD" w:rsidR="005C0050" w:rsidRPr="00811D0A" w:rsidRDefault="005C0050" w:rsidP="005C005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1,850,000 </w:t>
            </w:r>
          </w:p>
        </w:tc>
        <w:tc>
          <w:tcPr>
            <w:tcW w:w="272" w:type="dxa"/>
          </w:tcPr>
          <w:p w14:paraId="5E3FF864" w14:textId="77777777" w:rsidR="005C0050" w:rsidRPr="00811D0A" w:rsidRDefault="005C0050" w:rsidP="005C0050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728F2F6" w14:textId="297A55E9" w:rsidR="005C0050" w:rsidRPr="00811D0A" w:rsidRDefault="005C0050" w:rsidP="005C005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1,850,000 </w:t>
            </w:r>
          </w:p>
        </w:tc>
        <w:tc>
          <w:tcPr>
            <w:tcW w:w="270" w:type="dxa"/>
          </w:tcPr>
          <w:p w14:paraId="58FDB104" w14:textId="77777777" w:rsidR="005C0050" w:rsidRPr="00811D0A" w:rsidRDefault="005C0050" w:rsidP="005C005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7CC4A4" w14:textId="5C8AF84F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- </w:t>
            </w:r>
          </w:p>
        </w:tc>
        <w:tc>
          <w:tcPr>
            <w:tcW w:w="236" w:type="dxa"/>
          </w:tcPr>
          <w:p w14:paraId="2890876B" w14:textId="77777777" w:rsidR="005C0050" w:rsidRPr="00811D0A" w:rsidRDefault="005C0050" w:rsidP="005C005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4BA7E46B" w14:textId="67C463EC" w:rsidR="005C0050" w:rsidRPr="00811D0A" w:rsidRDefault="005C0050" w:rsidP="005C0050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1,850,000 </w:t>
            </w:r>
          </w:p>
        </w:tc>
      </w:tr>
      <w:tr w:rsidR="005C0050" w:rsidRPr="00811D0A" w14:paraId="6865F47B" w14:textId="77777777" w:rsidTr="00D62E78">
        <w:tc>
          <w:tcPr>
            <w:tcW w:w="3330" w:type="dxa"/>
            <w:hideMark/>
          </w:tcPr>
          <w:p w14:paraId="4107BB0A" w14:textId="7B805C60" w:rsidR="005C0050" w:rsidRPr="00811D0A" w:rsidRDefault="005C0050" w:rsidP="005C0050">
            <w:pPr>
              <w:spacing w:line="240" w:lineRule="auto"/>
              <w:ind w:left="73" w:right="-110" w:hanging="73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080" w:type="dxa"/>
          </w:tcPr>
          <w:p w14:paraId="609F3BA8" w14:textId="63BC8BC5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336,138 </w:t>
            </w:r>
          </w:p>
        </w:tc>
        <w:tc>
          <w:tcPr>
            <w:tcW w:w="272" w:type="dxa"/>
          </w:tcPr>
          <w:p w14:paraId="57C091BE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11A40D94" w14:textId="7DCC84B6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336,138 </w:t>
            </w:r>
          </w:p>
        </w:tc>
        <w:tc>
          <w:tcPr>
            <w:tcW w:w="270" w:type="dxa"/>
          </w:tcPr>
          <w:p w14:paraId="5DA99B4A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B74C62" w14:textId="33038381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8FA3805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24411A6" w14:textId="1D848ED1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336,138 </w:t>
            </w:r>
          </w:p>
        </w:tc>
      </w:tr>
      <w:tr w:rsidR="005C0050" w:rsidRPr="00811D0A" w14:paraId="1F49565E" w14:textId="77777777" w:rsidTr="00D62E78">
        <w:tc>
          <w:tcPr>
            <w:tcW w:w="3330" w:type="dxa"/>
            <w:hideMark/>
          </w:tcPr>
          <w:p w14:paraId="2A60F118" w14:textId="02004AB8" w:rsidR="005C0050" w:rsidRPr="00811D0A" w:rsidRDefault="005C0050" w:rsidP="005C005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เจ้าหนี้ธุรกิจหลักทรัพย์</w:t>
            </w:r>
          </w:p>
        </w:tc>
        <w:tc>
          <w:tcPr>
            <w:tcW w:w="1080" w:type="dxa"/>
          </w:tcPr>
          <w:p w14:paraId="640DFA76" w14:textId="71A752B5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1,392,765 </w:t>
            </w:r>
          </w:p>
        </w:tc>
        <w:tc>
          <w:tcPr>
            <w:tcW w:w="272" w:type="dxa"/>
          </w:tcPr>
          <w:p w14:paraId="074E6B6B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67BA696" w14:textId="5EA17540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1,392,765 </w:t>
            </w:r>
          </w:p>
        </w:tc>
        <w:tc>
          <w:tcPr>
            <w:tcW w:w="270" w:type="dxa"/>
          </w:tcPr>
          <w:p w14:paraId="30B2A39B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3B465A" w14:textId="14707385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D06CAC2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589D22B5" w14:textId="2BEF077D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1,392,765 </w:t>
            </w:r>
          </w:p>
        </w:tc>
      </w:tr>
      <w:tr w:rsidR="005C0050" w:rsidRPr="00811D0A" w14:paraId="4EDAF37C" w14:textId="77777777" w:rsidTr="00D62E78">
        <w:trPr>
          <w:trHeight w:val="119"/>
        </w:trPr>
        <w:tc>
          <w:tcPr>
            <w:tcW w:w="3330" w:type="dxa"/>
          </w:tcPr>
          <w:p w14:paraId="5B831B1B" w14:textId="53D5DC52" w:rsidR="005C0050" w:rsidRPr="00811D0A" w:rsidRDefault="005C0050" w:rsidP="005C005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ตราสารหนี้ที่ออก</w:t>
            </w:r>
          </w:p>
        </w:tc>
        <w:tc>
          <w:tcPr>
            <w:tcW w:w="1080" w:type="dxa"/>
          </w:tcPr>
          <w:p w14:paraId="4FB3B52C" w14:textId="0963DE70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1,095,687 </w:t>
            </w:r>
          </w:p>
        </w:tc>
        <w:tc>
          <w:tcPr>
            <w:tcW w:w="272" w:type="dxa"/>
          </w:tcPr>
          <w:p w14:paraId="3C3A3512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2012D672" w14:textId="13D09C4B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1,095,687 </w:t>
            </w:r>
          </w:p>
        </w:tc>
        <w:tc>
          <w:tcPr>
            <w:tcW w:w="270" w:type="dxa"/>
          </w:tcPr>
          <w:p w14:paraId="0DB9A444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DF77CE" w14:textId="75A24030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903EF08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6F5CD89" w14:textId="54CD44B0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1,095,687 </w:t>
            </w:r>
          </w:p>
        </w:tc>
      </w:tr>
      <w:tr w:rsidR="005C0050" w:rsidRPr="00811D0A" w14:paraId="184C0977" w14:textId="77777777" w:rsidTr="00D62E78">
        <w:trPr>
          <w:trHeight w:val="119"/>
        </w:trPr>
        <w:tc>
          <w:tcPr>
            <w:tcW w:w="3330" w:type="dxa"/>
          </w:tcPr>
          <w:p w14:paraId="40BBB97C" w14:textId="29B160C6" w:rsidR="005C0050" w:rsidRPr="00811D0A" w:rsidRDefault="005C0050" w:rsidP="005C005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  <w:cs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7CC790ED" w14:textId="1706A4B1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4,134 </w:t>
            </w:r>
          </w:p>
        </w:tc>
        <w:tc>
          <w:tcPr>
            <w:tcW w:w="272" w:type="dxa"/>
          </w:tcPr>
          <w:p w14:paraId="0F0FCDDC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6C592AD7" w14:textId="25BD33D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3,347 </w:t>
            </w:r>
          </w:p>
        </w:tc>
        <w:tc>
          <w:tcPr>
            <w:tcW w:w="270" w:type="dxa"/>
          </w:tcPr>
          <w:p w14:paraId="33CD639B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73018E" w14:textId="074D58F8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858 </w:t>
            </w:r>
          </w:p>
        </w:tc>
        <w:tc>
          <w:tcPr>
            <w:tcW w:w="236" w:type="dxa"/>
          </w:tcPr>
          <w:p w14:paraId="7C0F9307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C8869B4" w14:textId="6349B67B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4,205 </w:t>
            </w:r>
          </w:p>
        </w:tc>
      </w:tr>
      <w:tr w:rsidR="005C0050" w:rsidRPr="00811D0A" w14:paraId="1BCD1AB0" w14:textId="77777777" w:rsidTr="00D62E78">
        <w:tc>
          <w:tcPr>
            <w:tcW w:w="3330" w:type="dxa"/>
          </w:tcPr>
          <w:p w14:paraId="3813E370" w14:textId="77777777" w:rsidR="005C0050" w:rsidRPr="00811D0A" w:rsidRDefault="005C0050" w:rsidP="005C005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904EB" w14:textId="4882454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4,678,724 </w:t>
            </w:r>
          </w:p>
        </w:tc>
        <w:tc>
          <w:tcPr>
            <w:tcW w:w="272" w:type="dxa"/>
          </w:tcPr>
          <w:p w14:paraId="6B0EA547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E78304" w14:textId="04CDF60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4,677,937 </w:t>
            </w:r>
          </w:p>
        </w:tc>
        <w:tc>
          <w:tcPr>
            <w:tcW w:w="270" w:type="dxa"/>
          </w:tcPr>
          <w:p w14:paraId="6B99EB6B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E96634" w14:textId="59226901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858 </w:t>
            </w:r>
          </w:p>
        </w:tc>
        <w:tc>
          <w:tcPr>
            <w:tcW w:w="236" w:type="dxa"/>
          </w:tcPr>
          <w:p w14:paraId="370295F5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3FB343" w14:textId="171D902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4,678,795 </w:t>
            </w:r>
          </w:p>
        </w:tc>
      </w:tr>
      <w:tr w:rsidR="005C0050" w:rsidRPr="00811D0A" w14:paraId="32C36102" w14:textId="77777777" w:rsidTr="006C138A">
        <w:tc>
          <w:tcPr>
            <w:tcW w:w="3330" w:type="dxa"/>
          </w:tcPr>
          <w:p w14:paraId="670554F4" w14:textId="77777777" w:rsidR="005C0050" w:rsidRPr="00811D0A" w:rsidRDefault="005C0050" w:rsidP="005C0050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298F393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0C52D90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771BB04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2049CB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EBBB334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1D6D684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19F04CEA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C0050" w:rsidRPr="00811D0A" w14:paraId="1B9621B0" w14:textId="77777777" w:rsidTr="006C138A">
        <w:tc>
          <w:tcPr>
            <w:tcW w:w="3330" w:type="dxa"/>
            <w:hideMark/>
          </w:tcPr>
          <w:p w14:paraId="16AE5CFC" w14:textId="1BD35190" w:rsidR="005C0050" w:rsidRPr="00811D0A" w:rsidRDefault="005C0050" w:rsidP="005C0050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หนี้สินทางการเงินที่เป็นอนุพันธ์</w:t>
            </w:r>
            <w:r w:rsidRPr="00811D0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3A31DAA2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59D3D57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1C46E6D5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7124401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C7D745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79A440B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44310288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C0050" w:rsidRPr="00811D0A" w14:paraId="028AA79E" w14:textId="77777777" w:rsidTr="006C138A">
        <w:tc>
          <w:tcPr>
            <w:tcW w:w="3330" w:type="dxa"/>
          </w:tcPr>
          <w:p w14:paraId="5A925C04" w14:textId="77777777" w:rsidR="005C0050" w:rsidRPr="00811D0A" w:rsidRDefault="005C0050" w:rsidP="005C005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หนี้สินทางการเงินที่กำหนดให้วัดมูลค่า</w:t>
            </w:r>
          </w:p>
          <w:p w14:paraId="3616E091" w14:textId="3BE0E73C" w:rsidR="005C0050" w:rsidRPr="00811D0A" w:rsidRDefault="005C0050" w:rsidP="005C0050">
            <w:pPr>
              <w:spacing w:line="240" w:lineRule="auto"/>
              <w:ind w:left="73" w:right="-108" w:hanging="7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11D0A">
              <w:rPr>
                <w:rFonts w:ascii="Angsana New" w:hAnsi="Angsana New" w:hint="cs"/>
                <w:sz w:val="28"/>
                <w:szCs w:val="28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080" w:type="dxa"/>
          </w:tcPr>
          <w:p w14:paraId="175B162C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26B1E681" w14:textId="1C6E6590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1,747,295 </w:t>
            </w:r>
          </w:p>
        </w:tc>
        <w:tc>
          <w:tcPr>
            <w:tcW w:w="272" w:type="dxa"/>
          </w:tcPr>
          <w:p w14:paraId="11E4B5D0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AD77586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E1FA2F7" w14:textId="76C456F0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2,090,000 </w:t>
            </w:r>
          </w:p>
        </w:tc>
        <w:tc>
          <w:tcPr>
            <w:tcW w:w="270" w:type="dxa"/>
          </w:tcPr>
          <w:p w14:paraId="6EBB8C42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F68A150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00B876" w14:textId="0C014E6F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right="15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B163B4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14:paraId="6815C639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A4ACC40" w14:textId="26627850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2,090,000</w:t>
            </w:r>
          </w:p>
        </w:tc>
      </w:tr>
      <w:tr w:rsidR="005C0050" w:rsidRPr="00811D0A" w14:paraId="79A98C94" w14:textId="77777777" w:rsidTr="006C138A">
        <w:tc>
          <w:tcPr>
            <w:tcW w:w="3330" w:type="dxa"/>
            <w:hideMark/>
          </w:tcPr>
          <w:p w14:paraId="69971282" w14:textId="7D0D31B0" w:rsidR="005C0050" w:rsidRPr="00811D0A" w:rsidRDefault="005C0050" w:rsidP="005C005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หนี้สินอนุพันธ์</w:t>
            </w:r>
          </w:p>
        </w:tc>
        <w:tc>
          <w:tcPr>
            <w:tcW w:w="1080" w:type="dxa"/>
          </w:tcPr>
          <w:p w14:paraId="63AE008F" w14:textId="49F808F8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 xml:space="preserve"> 187,704 </w:t>
            </w:r>
          </w:p>
        </w:tc>
        <w:tc>
          <w:tcPr>
            <w:tcW w:w="272" w:type="dxa"/>
          </w:tcPr>
          <w:p w14:paraId="2558470A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6AA2359" w14:textId="121805A3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  <w:cs/>
              </w:rPr>
              <w:t>103</w:t>
            </w:r>
            <w:r w:rsidRPr="00811D0A">
              <w:rPr>
                <w:rFonts w:ascii="Angsana New" w:hAnsi="Angsana New"/>
                <w:sz w:val="28"/>
                <w:szCs w:val="28"/>
              </w:rPr>
              <w:t>,</w:t>
            </w:r>
            <w:r w:rsidRPr="00811D0A">
              <w:rPr>
                <w:rFonts w:ascii="Angsana New" w:hAnsi="Angsana New"/>
                <w:sz w:val="28"/>
                <w:szCs w:val="28"/>
                <w:cs/>
              </w:rPr>
              <w:t>402</w:t>
            </w:r>
          </w:p>
        </w:tc>
        <w:tc>
          <w:tcPr>
            <w:tcW w:w="270" w:type="dxa"/>
          </w:tcPr>
          <w:p w14:paraId="081AE993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7F5085" w14:textId="286388C8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84,302</w:t>
            </w:r>
          </w:p>
        </w:tc>
        <w:tc>
          <w:tcPr>
            <w:tcW w:w="236" w:type="dxa"/>
          </w:tcPr>
          <w:p w14:paraId="2E40C6EC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61C25F4" w14:textId="7BEF8842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11D0A">
              <w:rPr>
                <w:rFonts w:ascii="Angsana New" w:hAnsi="Angsana New"/>
                <w:sz w:val="28"/>
                <w:szCs w:val="28"/>
              </w:rPr>
              <w:t>187,704</w:t>
            </w:r>
          </w:p>
        </w:tc>
      </w:tr>
      <w:tr w:rsidR="005C0050" w:rsidRPr="00811D0A" w14:paraId="0087DE4C" w14:textId="77777777" w:rsidTr="006C138A">
        <w:tc>
          <w:tcPr>
            <w:tcW w:w="3330" w:type="dxa"/>
          </w:tcPr>
          <w:p w14:paraId="20E65835" w14:textId="77777777" w:rsidR="005C0050" w:rsidRPr="00811D0A" w:rsidRDefault="005C0050" w:rsidP="005C0050">
            <w:pPr>
              <w:spacing w:line="240" w:lineRule="auto"/>
              <w:ind w:left="73" w:right="-24" w:hanging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D2AFB0" w14:textId="7488AB8B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1,934,999 </w:t>
            </w:r>
          </w:p>
        </w:tc>
        <w:tc>
          <w:tcPr>
            <w:tcW w:w="272" w:type="dxa"/>
          </w:tcPr>
          <w:p w14:paraId="10AAC2E4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03510A" w14:textId="131132B1" w:rsidR="005C0050" w:rsidRPr="00811D0A" w:rsidRDefault="00E32C98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C0050" w:rsidRPr="00811D0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>193</w:t>
            </w:r>
            <w:r w:rsidR="005C0050" w:rsidRPr="00811D0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270" w:type="dxa"/>
          </w:tcPr>
          <w:p w14:paraId="5448A68D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2A58BA" w14:textId="10696743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>84,302</w:t>
            </w:r>
          </w:p>
        </w:tc>
        <w:tc>
          <w:tcPr>
            <w:tcW w:w="236" w:type="dxa"/>
          </w:tcPr>
          <w:p w14:paraId="2D9A9876" w14:textId="77777777" w:rsidR="005C0050" w:rsidRPr="00811D0A" w:rsidRDefault="005C0050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D7A5E3" w14:textId="4C9049D0" w:rsidR="005C0050" w:rsidRPr="00811D0A" w:rsidRDefault="00E32C98" w:rsidP="005C0050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5C0050" w:rsidRPr="00811D0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>277</w:t>
            </w:r>
            <w:r w:rsidR="005C0050" w:rsidRPr="00811D0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11D0A">
              <w:rPr>
                <w:rFonts w:ascii="Angsana New" w:hAnsi="Angsana New"/>
                <w:b/>
                <w:bCs/>
                <w:sz w:val="28"/>
                <w:szCs w:val="28"/>
              </w:rPr>
              <w:t>704</w:t>
            </w:r>
          </w:p>
        </w:tc>
      </w:tr>
    </w:tbl>
    <w:p w14:paraId="3648F899" w14:textId="417E91D6" w:rsidR="0033171E" w:rsidRPr="00811D0A" w:rsidRDefault="0033171E" w:rsidP="00B02A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28"/>
          <w:szCs w:val="28"/>
        </w:rPr>
      </w:pPr>
    </w:p>
    <w:p w14:paraId="580314AB" w14:textId="1F5C62DA" w:rsidR="00DB2971" w:rsidRPr="00811D0A" w:rsidRDefault="00D30E4C" w:rsidP="00791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>4</w:t>
      </w:r>
      <w:r w:rsidR="00DB2971" w:rsidRPr="00811D0A">
        <w:rPr>
          <w:rFonts w:asciiTheme="majorBidi" w:hAnsiTheme="majorBidi"/>
          <w:b/>
          <w:bCs/>
          <w:i/>
          <w:iCs/>
          <w:sz w:val="30"/>
          <w:szCs w:val="30"/>
        </w:rPr>
        <w:t>.2.3</w:t>
      </w:r>
      <w:r w:rsidR="005F2E26" w:rsidRPr="00811D0A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="00DB2971"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6E03FD20" w14:textId="77777777" w:rsidR="00410D79" w:rsidRPr="00811D0A" w:rsidRDefault="00410D79" w:rsidP="00410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17B4E1A5" w14:textId="1F6A56A2" w:rsidR="003E40D4" w:rsidRPr="00811D0A" w:rsidRDefault="000147B7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บริษัท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ความเสี่ยงด้านตลาดมีดังนี้</w:t>
      </w:r>
    </w:p>
    <w:p w14:paraId="2739AC49" w14:textId="77777777" w:rsidR="00955D5D" w:rsidRPr="00811D0A" w:rsidRDefault="00955D5D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1481BCD5" w14:textId="409460D2" w:rsidR="002142C1" w:rsidRPr="00811D0A" w:rsidRDefault="002D4841" w:rsidP="002142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bookmarkStart w:id="9" w:name="_Hlk109724676"/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</w:t>
      </w:r>
      <w:r w:rsidR="003C4545" w:rsidRPr="00811D0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ด้าน</w:t>
      </w: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อัตราดอกเบี้ย</w:t>
      </w:r>
    </w:p>
    <w:bookmarkEnd w:id="9"/>
    <w:p w14:paraId="2A12B055" w14:textId="77777777" w:rsidR="00410D79" w:rsidRPr="00811D0A" w:rsidRDefault="00410D79" w:rsidP="00410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BF1F1EB" w14:textId="77777777" w:rsidR="004F2245" w:rsidRPr="00811D0A" w:rsidRDefault="000147B7" w:rsidP="008A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ความเสี่ยงด้านอัตราดอกเบี้ยเป็นความเสี่ยงที่บริษัทและธุรกิจการจัดการกองทุนส่วนบุคคลอาจได้รับผลกระทบในทางลบต่อฐานะการเงิ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อันเกิดจากการเปลี่ยนแปลงในอนาคตของอัตราดอกเบี้ยตลาดโดยผลกระทบดังกล่าวอาจเกิดขึ้นกับมูลค่าของสินทรัพย์หรือหนี้สินและภาระผูกพันของบริษัท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ซึ่งอาจส่งผลกระทบต่อพอร์ตการลงทุนของบริษัทและพอร์ตการลงทุนของลูกค้าภายใต้การบริหารจัดการกองทุ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/>
          <w:sz w:val="30"/>
          <w:szCs w:val="30"/>
          <w:cs/>
        </w:rPr>
        <w:br/>
      </w:r>
    </w:p>
    <w:p w14:paraId="6BE5AC2D" w14:textId="14A152CB" w:rsidR="004838ED" w:rsidRPr="00811D0A" w:rsidRDefault="000147B7" w:rsidP="008A3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lastRenderedPageBreak/>
        <w:t>ทั้งนี้สินทรัพย์และหนี้สินทางการเงินที่อาจทำให้บริษัทมีความเสี่ยงจากอัตราดอกเบี้ย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ได้แก่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เงินฝากธนาคาร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เงินฝากที่จ่ายให้กับลูกค้าในบัญชีค้าหลักทรัพย์ประเภทต่าง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ๆ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เงินให้กู้ยืมเพื่อซื้อหลักทรัพย์ เงินลงทุนในตราสารหนี้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และตราสารหนี้ที่บริษัทออกขายให้กับผู้ลงทุน</w:t>
      </w:r>
    </w:p>
    <w:p w14:paraId="33547BB4" w14:textId="5BDA7260" w:rsidR="007A7004" w:rsidRPr="00811D0A" w:rsidRDefault="007A7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76105D" w:rsidRPr="00811D0A" w14:paraId="6A04709D" w14:textId="77777777" w:rsidTr="003D16DA">
        <w:trPr>
          <w:tblHeader/>
        </w:trPr>
        <w:tc>
          <w:tcPr>
            <w:tcW w:w="4320" w:type="dxa"/>
          </w:tcPr>
          <w:p w14:paraId="028CF737" w14:textId="1625441E" w:rsidR="0076105D" w:rsidRPr="00811D0A" w:rsidRDefault="004C5599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br w:type="page"/>
            </w:r>
            <w:bookmarkStart w:id="10" w:name="_Hlk66892624"/>
          </w:p>
        </w:tc>
        <w:tc>
          <w:tcPr>
            <w:tcW w:w="4680" w:type="dxa"/>
            <w:gridSpan w:val="4"/>
          </w:tcPr>
          <w:p w14:paraId="74F4AFAD" w14:textId="2FA4D32E" w:rsidR="0076105D" w:rsidRPr="00811D0A" w:rsidRDefault="00663657" w:rsidP="00761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2568</w:t>
            </w:r>
          </w:p>
        </w:tc>
      </w:tr>
      <w:tr w:rsidR="00DE4824" w:rsidRPr="00811D0A" w14:paraId="47451FDD" w14:textId="77777777" w:rsidTr="003D16DA">
        <w:trPr>
          <w:tblHeader/>
        </w:trPr>
        <w:tc>
          <w:tcPr>
            <w:tcW w:w="4320" w:type="dxa"/>
          </w:tcPr>
          <w:p w14:paraId="4761360A" w14:textId="77777777" w:rsidR="00DE4824" w:rsidRPr="00811D0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762F2E6" w14:textId="77777777" w:rsidR="00DE4824" w:rsidRPr="00811D0A" w:rsidRDefault="00DE4824" w:rsidP="003D16DA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2A0D5685" w14:textId="77777777" w:rsidR="00DE4824" w:rsidRPr="00811D0A" w:rsidRDefault="00DE4824" w:rsidP="000A2B6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5CBCF49F" w14:textId="77777777" w:rsidR="00DE4824" w:rsidRPr="00811D0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58015C77" w14:textId="77777777" w:rsidR="00DE4824" w:rsidRPr="00811D0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DE4824" w:rsidRPr="00811D0A" w14:paraId="751B56E3" w14:textId="77777777" w:rsidTr="003D16DA">
        <w:trPr>
          <w:tblHeader/>
        </w:trPr>
        <w:tc>
          <w:tcPr>
            <w:tcW w:w="4320" w:type="dxa"/>
          </w:tcPr>
          <w:p w14:paraId="41E44AEF" w14:textId="33015436" w:rsidR="00DE4824" w:rsidRPr="00811D0A" w:rsidRDefault="005E00FC" w:rsidP="008560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ความเสี่ยงด้านอัตราดอกเบี้ย</w:t>
            </w:r>
          </w:p>
        </w:tc>
        <w:tc>
          <w:tcPr>
            <w:tcW w:w="1170" w:type="dxa"/>
          </w:tcPr>
          <w:p w14:paraId="6E1B9102" w14:textId="77777777" w:rsidR="00DE4824" w:rsidRPr="00811D0A" w:rsidRDefault="00DE4824" w:rsidP="003D16DA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ผันแปร</w:t>
            </w:r>
          </w:p>
        </w:tc>
        <w:tc>
          <w:tcPr>
            <w:tcW w:w="1170" w:type="dxa"/>
          </w:tcPr>
          <w:p w14:paraId="3296DFEE" w14:textId="77777777" w:rsidR="00DE4824" w:rsidRPr="00811D0A" w:rsidRDefault="00DE4824" w:rsidP="000A2B6D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คงที่</w:t>
            </w:r>
          </w:p>
        </w:tc>
        <w:tc>
          <w:tcPr>
            <w:tcW w:w="1170" w:type="dxa"/>
          </w:tcPr>
          <w:p w14:paraId="61197E02" w14:textId="77777777" w:rsidR="00DE4824" w:rsidRPr="00811D0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ไม่มีดอกเบี้ย</w:t>
            </w:r>
          </w:p>
        </w:tc>
        <w:tc>
          <w:tcPr>
            <w:tcW w:w="1170" w:type="dxa"/>
          </w:tcPr>
          <w:p w14:paraId="2A03F6AF" w14:textId="77777777" w:rsidR="00DE4824" w:rsidRPr="00811D0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</w:tr>
      <w:tr w:rsidR="00DE4824" w:rsidRPr="00811D0A" w14:paraId="73285AE3" w14:textId="77777777" w:rsidTr="003D16DA">
        <w:trPr>
          <w:tblHeader/>
        </w:trPr>
        <w:tc>
          <w:tcPr>
            <w:tcW w:w="4320" w:type="dxa"/>
          </w:tcPr>
          <w:p w14:paraId="34E12EF6" w14:textId="77777777" w:rsidR="00DE4824" w:rsidRPr="00811D0A" w:rsidRDefault="00DE4824" w:rsidP="000A2B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DD36DCE" w14:textId="77777777" w:rsidR="00DE4824" w:rsidRPr="00811D0A" w:rsidRDefault="00DE4824" w:rsidP="000A2B6D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E6FB2" w:rsidRPr="00811D0A" w14:paraId="24E60CB6" w14:textId="77777777" w:rsidTr="003D16DA">
        <w:tc>
          <w:tcPr>
            <w:tcW w:w="4320" w:type="dxa"/>
          </w:tcPr>
          <w:p w14:paraId="6E33BB9C" w14:textId="77777777" w:rsidR="00BE6FB2" w:rsidRPr="00811D0A" w:rsidRDefault="00BE6FB2" w:rsidP="00BE6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1B14755" w14:textId="52772A83" w:rsidR="00BE6FB2" w:rsidRPr="00811D0A" w:rsidRDefault="00BE6FB2" w:rsidP="00BE6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0A64DE" w14:textId="65E6A909" w:rsidR="00BE6FB2" w:rsidRPr="00811D0A" w:rsidRDefault="00BE6FB2" w:rsidP="00BE6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6"/>
                <w:tab w:val="decimal" w:pos="879"/>
              </w:tabs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CC5C16" w14:textId="1B778006" w:rsidR="00BE6FB2" w:rsidRPr="00811D0A" w:rsidRDefault="00BE6FB2" w:rsidP="00BE6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F57DC0" w14:textId="50AD17D1" w:rsidR="00BE6FB2" w:rsidRPr="00811D0A" w:rsidRDefault="00BE6FB2" w:rsidP="00BE6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27853" w:rsidRPr="00811D0A" w14:paraId="692CD77C" w14:textId="77777777" w:rsidTr="00F426B9">
        <w:tc>
          <w:tcPr>
            <w:tcW w:w="4320" w:type="dxa"/>
          </w:tcPr>
          <w:p w14:paraId="2882736B" w14:textId="77777777" w:rsidR="00827853" w:rsidRPr="00811D0A" w:rsidRDefault="00827853" w:rsidP="00827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11" w:name="_Hlk110412033"/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  <w:bookmarkEnd w:id="11"/>
          </w:p>
        </w:tc>
        <w:tc>
          <w:tcPr>
            <w:tcW w:w="1170" w:type="dxa"/>
          </w:tcPr>
          <w:p w14:paraId="2F92866C" w14:textId="0376F98E" w:rsidR="00827853" w:rsidRPr="00811D0A" w:rsidRDefault="00827853" w:rsidP="000772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380,348 </w:t>
            </w:r>
          </w:p>
        </w:tc>
        <w:tc>
          <w:tcPr>
            <w:tcW w:w="1170" w:type="dxa"/>
          </w:tcPr>
          <w:p w14:paraId="233B99B4" w14:textId="11B49D06" w:rsidR="00827853" w:rsidRPr="00811D0A" w:rsidRDefault="00827853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0845845" w14:textId="5CFE09CC" w:rsidR="00827853" w:rsidRPr="00811D0A" w:rsidRDefault="00827853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1,061,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412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303B2CA7" w14:textId="34071F89" w:rsidR="00827853" w:rsidRPr="00811D0A" w:rsidRDefault="00827853" w:rsidP="00D210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1,441,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760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827853" w:rsidRPr="00811D0A" w14:paraId="5C1286FF" w14:textId="77777777" w:rsidTr="00573065">
        <w:tc>
          <w:tcPr>
            <w:tcW w:w="4320" w:type="dxa"/>
          </w:tcPr>
          <w:p w14:paraId="7853A18F" w14:textId="77777777" w:rsidR="00827853" w:rsidRPr="00811D0A" w:rsidRDefault="00827853" w:rsidP="00827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ัญ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70" w:type="dxa"/>
          </w:tcPr>
          <w:p w14:paraId="3B69F245" w14:textId="28D20D2F" w:rsidR="00827853" w:rsidRPr="00811D0A" w:rsidRDefault="00827853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A801CB4" w14:textId="57F77C82" w:rsidR="00827853" w:rsidRPr="00811D0A" w:rsidRDefault="00827853" w:rsidP="00582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FDA04D9" w14:textId="7E637594" w:rsidR="00827853" w:rsidRPr="00811D0A" w:rsidRDefault="00827853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994,019 </w:t>
            </w:r>
          </w:p>
        </w:tc>
        <w:tc>
          <w:tcPr>
            <w:tcW w:w="1170" w:type="dxa"/>
          </w:tcPr>
          <w:p w14:paraId="79F8E267" w14:textId="19162CFF" w:rsidR="00827853" w:rsidRPr="00811D0A" w:rsidRDefault="00827853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994,019 </w:t>
            </w:r>
          </w:p>
        </w:tc>
      </w:tr>
      <w:tr w:rsidR="00827853" w:rsidRPr="00811D0A" w14:paraId="1938635F" w14:textId="77777777" w:rsidTr="003E40D4">
        <w:tc>
          <w:tcPr>
            <w:tcW w:w="4320" w:type="dxa"/>
            <w:shd w:val="clear" w:color="auto" w:fill="FFFFFF" w:themeFill="background1"/>
          </w:tcPr>
          <w:p w14:paraId="4DD1CEF6" w14:textId="77777777" w:rsidR="00827853" w:rsidRPr="00811D0A" w:rsidRDefault="00827853" w:rsidP="00827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70" w:type="dxa"/>
          </w:tcPr>
          <w:p w14:paraId="04FD838B" w14:textId="61C74D32" w:rsidR="00827853" w:rsidRPr="00811D0A" w:rsidRDefault="00827853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2,03</w:t>
            </w:r>
            <w:r w:rsidR="001D04C5" w:rsidRPr="00811D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D04C5" w:rsidRPr="00811D0A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1170" w:type="dxa"/>
          </w:tcPr>
          <w:p w14:paraId="0CAC2C9D" w14:textId="118FF516" w:rsidR="00827853" w:rsidRPr="00811D0A" w:rsidRDefault="00827853" w:rsidP="00582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4383097" w14:textId="62361718" w:rsidR="00827853" w:rsidRPr="00811D0A" w:rsidRDefault="00827853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1,72</w:t>
            </w:r>
            <w:r w:rsidR="001D04C5"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6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="001D04C5"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233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</w:t>
            </w:r>
          </w:p>
        </w:tc>
        <w:tc>
          <w:tcPr>
            <w:tcW w:w="1170" w:type="dxa"/>
          </w:tcPr>
          <w:p w14:paraId="3AACFB7B" w14:textId="79D9BCFE" w:rsidR="00827853" w:rsidRPr="00811D0A" w:rsidRDefault="00827853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3,757,968 </w:t>
            </w:r>
          </w:p>
        </w:tc>
      </w:tr>
      <w:tr w:rsidR="00827853" w:rsidRPr="00811D0A" w14:paraId="0F43AAC9" w14:textId="77777777" w:rsidTr="003D16DA">
        <w:trPr>
          <w:trHeight w:val="68"/>
        </w:trPr>
        <w:tc>
          <w:tcPr>
            <w:tcW w:w="4320" w:type="dxa"/>
          </w:tcPr>
          <w:p w14:paraId="2348E424" w14:textId="77777777" w:rsidR="00827853" w:rsidRPr="00811D0A" w:rsidRDefault="00827853" w:rsidP="008278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3E650E7F" w14:textId="2EFC62B9" w:rsidR="00827853" w:rsidRPr="00811D0A" w:rsidRDefault="00827853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5E9FAAC" w14:textId="3042E424" w:rsidR="00827853" w:rsidRPr="00811D0A" w:rsidRDefault="00827853" w:rsidP="005823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C427ED6" w14:textId="6954BB93" w:rsidR="00827853" w:rsidRPr="00811D0A" w:rsidRDefault="00827853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1,503,268 </w:t>
            </w:r>
          </w:p>
        </w:tc>
        <w:tc>
          <w:tcPr>
            <w:tcW w:w="1170" w:type="dxa"/>
          </w:tcPr>
          <w:p w14:paraId="5E08B63A" w14:textId="6FAE734A" w:rsidR="00827853" w:rsidRPr="00811D0A" w:rsidRDefault="00827853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1,503,268 </w:t>
            </w:r>
          </w:p>
        </w:tc>
      </w:tr>
      <w:tr w:rsidR="00553D9A" w:rsidRPr="00811D0A" w14:paraId="14BF9ADD" w14:textId="77777777" w:rsidTr="0085608E">
        <w:tc>
          <w:tcPr>
            <w:tcW w:w="4320" w:type="dxa"/>
          </w:tcPr>
          <w:p w14:paraId="31FBA116" w14:textId="5CB7478C" w:rsidR="00553D9A" w:rsidRPr="00811D0A" w:rsidRDefault="00553D9A" w:rsidP="00553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1D5F8816" w14:textId="756A4CFF" w:rsidR="00553D9A" w:rsidRPr="00811D0A" w:rsidRDefault="00553D9A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4F46538" w14:textId="67BB49E9" w:rsidR="00553D9A" w:rsidRPr="00811D0A" w:rsidRDefault="00827853" w:rsidP="009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24,443</w:t>
            </w:r>
            <w:r w:rsidR="00553D9A"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5EDBFC25" w14:textId="4C8755D8" w:rsidR="00553D9A" w:rsidRPr="00811D0A" w:rsidRDefault="00553D9A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1,485,109 </w:t>
            </w:r>
          </w:p>
        </w:tc>
        <w:tc>
          <w:tcPr>
            <w:tcW w:w="1170" w:type="dxa"/>
          </w:tcPr>
          <w:p w14:paraId="3864F960" w14:textId="1D0C4F89" w:rsidR="00553D9A" w:rsidRPr="00811D0A" w:rsidRDefault="00553D9A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1,509,552 </w:t>
            </w:r>
          </w:p>
        </w:tc>
      </w:tr>
      <w:tr w:rsidR="00BE6FB2" w:rsidRPr="00811D0A" w14:paraId="5968A57D" w14:textId="77777777" w:rsidTr="003D16DA">
        <w:tc>
          <w:tcPr>
            <w:tcW w:w="4320" w:type="dxa"/>
          </w:tcPr>
          <w:p w14:paraId="62E67432" w14:textId="77777777" w:rsidR="00BE6FB2" w:rsidRPr="00811D0A" w:rsidRDefault="00BE6FB2" w:rsidP="00BE6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E047F73" w14:textId="77777777" w:rsidR="00BE6FB2" w:rsidRPr="00811D0A" w:rsidRDefault="00BE6FB2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A3E16" w14:textId="77777777" w:rsidR="00BE6FB2" w:rsidRPr="00811D0A" w:rsidRDefault="00BE6FB2" w:rsidP="00553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4CADA1" w14:textId="77777777" w:rsidR="00BE6FB2" w:rsidRPr="00811D0A" w:rsidRDefault="00BE6FB2" w:rsidP="00553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65ADD8F2" w14:textId="77777777" w:rsidR="00BE6FB2" w:rsidRPr="00811D0A" w:rsidRDefault="00BE6FB2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BE6FB2" w:rsidRPr="00811D0A" w14:paraId="370821EC" w14:textId="77777777" w:rsidTr="003D16DA">
        <w:tc>
          <w:tcPr>
            <w:tcW w:w="4320" w:type="dxa"/>
          </w:tcPr>
          <w:p w14:paraId="5F4E0861" w14:textId="77777777" w:rsidR="00BE6FB2" w:rsidRPr="00811D0A" w:rsidRDefault="00BE6FB2" w:rsidP="00BE6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4FA469F2" w14:textId="7B4022E0" w:rsidR="00BE6FB2" w:rsidRPr="00811D0A" w:rsidRDefault="00BE6FB2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815AA7" w14:textId="6A167980" w:rsidR="00BE6FB2" w:rsidRPr="00811D0A" w:rsidRDefault="00BE6FB2" w:rsidP="00553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7FAE89" w14:textId="5B83CB2E" w:rsidR="00BE6FB2" w:rsidRPr="00811D0A" w:rsidRDefault="00BE6FB2" w:rsidP="00553D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5F57669B" w14:textId="40A6D69B" w:rsidR="00BE6FB2" w:rsidRPr="00811D0A" w:rsidRDefault="00BE6FB2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987546" w:rsidRPr="00811D0A" w14:paraId="3061752A" w14:textId="77777777" w:rsidTr="003D16DA">
        <w:tc>
          <w:tcPr>
            <w:tcW w:w="4320" w:type="dxa"/>
          </w:tcPr>
          <w:p w14:paraId="243C5B60" w14:textId="206AC975" w:rsidR="00987546" w:rsidRPr="00811D0A" w:rsidRDefault="00987546" w:rsidP="009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3A8A27F9" w14:textId="70FE5A64" w:rsidR="00987546" w:rsidRPr="00811D0A" w:rsidRDefault="00987546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12C5AD7" w14:textId="6A4392B2" w:rsidR="00987546" w:rsidRPr="00811D0A" w:rsidRDefault="00987546" w:rsidP="009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1170" w:type="dxa"/>
          </w:tcPr>
          <w:p w14:paraId="7DA5CCB5" w14:textId="319E6073" w:rsidR="00987546" w:rsidRPr="00811D0A" w:rsidRDefault="00987546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170" w:type="dxa"/>
          </w:tcPr>
          <w:p w14:paraId="5CAB3D74" w14:textId="410BB047" w:rsidR="00987546" w:rsidRPr="00811D0A" w:rsidRDefault="00987546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600,000 </w:t>
            </w:r>
          </w:p>
        </w:tc>
      </w:tr>
      <w:tr w:rsidR="00987546" w:rsidRPr="00811D0A" w14:paraId="2A236763" w14:textId="77777777" w:rsidTr="00573065">
        <w:tc>
          <w:tcPr>
            <w:tcW w:w="4320" w:type="dxa"/>
          </w:tcPr>
          <w:p w14:paraId="4E0A3DDD" w14:textId="77777777" w:rsidR="00987546" w:rsidRPr="00811D0A" w:rsidRDefault="00987546" w:rsidP="009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79F42D09" w14:textId="49B93D7C" w:rsidR="00987546" w:rsidRPr="00811D0A" w:rsidRDefault="00987546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770A5BC" w14:textId="6FA6D08F" w:rsidR="00987546" w:rsidRPr="00811D0A" w:rsidRDefault="00987546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1170" w:type="dxa"/>
          </w:tcPr>
          <w:p w14:paraId="2792F3B1" w14:textId="13247EEB" w:rsidR="00987546" w:rsidRPr="00811D0A" w:rsidRDefault="00987546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1,210,666 </w:t>
            </w:r>
          </w:p>
        </w:tc>
        <w:tc>
          <w:tcPr>
            <w:tcW w:w="1170" w:type="dxa"/>
          </w:tcPr>
          <w:p w14:paraId="4B9B9156" w14:textId="16A19C9B" w:rsidR="00987546" w:rsidRPr="00811D0A" w:rsidRDefault="00987546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1,210,666 </w:t>
            </w:r>
          </w:p>
        </w:tc>
      </w:tr>
      <w:tr w:rsidR="00987546" w:rsidRPr="00811D0A" w14:paraId="19776EBD" w14:textId="77777777" w:rsidTr="003D16DA">
        <w:tc>
          <w:tcPr>
            <w:tcW w:w="4320" w:type="dxa"/>
          </w:tcPr>
          <w:p w14:paraId="2B41FDF5" w14:textId="77777777" w:rsidR="00987546" w:rsidRPr="00811D0A" w:rsidRDefault="00987546" w:rsidP="009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70" w:type="dxa"/>
          </w:tcPr>
          <w:p w14:paraId="1DB8744D" w14:textId="648BF51D" w:rsidR="00987546" w:rsidRPr="00811D0A" w:rsidRDefault="00987546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8526EB6" w14:textId="46897947" w:rsidR="00987546" w:rsidRPr="00811D0A" w:rsidRDefault="00987546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</w:p>
        </w:tc>
        <w:tc>
          <w:tcPr>
            <w:tcW w:w="1170" w:type="dxa"/>
          </w:tcPr>
          <w:p w14:paraId="1D6E1390" w14:textId="14A357FF" w:rsidR="00987546" w:rsidRPr="00811D0A" w:rsidRDefault="00987546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1,071,213 </w:t>
            </w:r>
          </w:p>
        </w:tc>
        <w:tc>
          <w:tcPr>
            <w:tcW w:w="1170" w:type="dxa"/>
          </w:tcPr>
          <w:p w14:paraId="22F12DD1" w14:textId="3EBE071B" w:rsidR="00987546" w:rsidRPr="00811D0A" w:rsidRDefault="00987546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1,071,213 </w:t>
            </w:r>
          </w:p>
        </w:tc>
      </w:tr>
      <w:tr w:rsidR="005936FF" w:rsidRPr="00811D0A" w14:paraId="5CC0B2A9" w14:textId="77777777" w:rsidTr="003D16DA">
        <w:tc>
          <w:tcPr>
            <w:tcW w:w="4320" w:type="dxa"/>
          </w:tcPr>
          <w:p w14:paraId="0C3EE450" w14:textId="61660D74" w:rsidR="005936FF" w:rsidRPr="00811D0A" w:rsidRDefault="005936FF" w:rsidP="00593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หนี้สินทางการเงินที่กำหนดให้วัดมูลค่า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1CC05F69" w14:textId="77777777" w:rsidR="005936FF" w:rsidRPr="00811D0A" w:rsidRDefault="005936FF" w:rsidP="00593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C9801E" w14:textId="1B18F5FF" w:rsidR="005936FF" w:rsidRPr="00811D0A" w:rsidRDefault="005936FF" w:rsidP="00593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40C7795" w14:textId="77777777" w:rsidR="005936FF" w:rsidRPr="00811D0A" w:rsidRDefault="005936FF" w:rsidP="00593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44E6F0" w14:textId="3B96D23E" w:rsidR="005936FF" w:rsidRPr="00811D0A" w:rsidRDefault="005936FF" w:rsidP="00593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239,574 </w:t>
            </w:r>
          </w:p>
        </w:tc>
        <w:tc>
          <w:tcPr>
            <w:tcW w:w="1170" w:type="dxa"/>
          </w:tcPr>
          <w:p w14:paraId="026FF21C" w14:textId="77777777" w:rsidR="005936FF" w:rsidRPr="00811D0A" w:rsidRDefault="005936FF" w:rsidP="00593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</w:p>
          <w:p w14:paraId="225C53DD" w14:textId="46F364D4" w:rsidR="005936FF" w:rsidRPr="00811D0A" w:rsidRDefault="005936FF" w:rsidP="00593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549BD71" w14:textId="77777777" w:rsidR="005936FF" w:rsidRPr="00811D0A" w:rsidRDefault="005936FF" w:rsidP="00593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  <w:p w14:paraId="4B0A147C" w14:textId="0D54478E" w:rsidR="005936FF" w:rsidRPr="00811D0A" w:rsidRDefault="005936FF" w:rsidP="005936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239,574 </w:t>
            </w:r>
          </w:p>
        </w:tc>
      </w:tr>
      <w:tr w:rsidR="00813349" w:rsidRPr="00811D0A" w14:paraId="145D91FB" w14:textId="77777777" w:rsidTr="003D16DA">
        <w:tc>
          <w:tcPr>
            <w:tcW w:w="4320" w:type="dxa"/>
          </w:tcPr>
          <w:p w14:paraId="15E00AE6" w14:textId="77777777" w:rsidR="00813349" w:rsidRPr="00811D0A" w:rsidRDefault="00813349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หนี้สินอนุพันธ์</w:t>
            </w:r>
          </w:p>
        </w:tc>
        <w:tc>
          <w:tcPr>
            <w:tcW w:w="1170" w:type="dxa"/>
          </w:tcPr>
          <w:p w14:paraId="4F0EE2E9" w14:textId="3E1F6ADC" w:rsidR="00813349" w:rsidRPr="00811D0A" w:rsidRDefault="00813349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923D7D2" w14:textId="735E37CF" w:rsidR="00813349" w:rsidRPr="00811D0A" w:rsidRDefault="00813349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170" w:type="dxa"/>
          </w:tcPr>
          <w:p w14:paraId="3F1B383B" w14:textId="70ECBD49" w:rsidR="00813349" w:rsidRPr="00811D0A" w:rsidRDefault="00813349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54,145 </w:t>
            </w:r>
          </w:p>
        </w:tc>
        <w:tc>
          <w:tcPr>
            <w:tcW w:w="1170" w:type="dxa"/>
          </w:tcPr>
          <w:p w14:paraId="1248F7F8" w14:textId="45267F46" w:rsidR="00813349" w:rsidRPr="00811D0A" w:rsidRDefault="00813349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54,145 </w:t>
            </w:r>
          </w:p>
        </w:tc>
      </w:tr>
      <w:tr w:rsidR="0019771D" w:rsidRPr="00811D0A" w14:paraId="01A580EA" w14:textId="77777777" w:rsidTr="003D16DA">
        <w:tc>
          <w:tcPr>
            <w:tcW w:w="4320" w:type="dxa"/>
          </w:tcPr>
          <w:p w14:paraId="64B5F617" w14:textId="77777777" w:rsidR="0019771D" w:rsidRPr="00811D0A" w:rsidRDefault="0019771D" w:rsidP="0019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ตราสารหนี้ที่ออก</w:t>
            </w:r>
          </w:p>
        </w:tc>
        <w:tc>
          <w:tcPr>
            <w:tcW w:w="1170" w:type="dxa"/>
          </w:tcPr>
          <w:p w14:paraId="33AEBB21" w14:textId="636D2FEB" w:rsidR="0019771D" w:rsidRPr="00811D0A" w:rsidRDefault="0019771D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14DB49C" w14:textId="70ED6DAE" w:rsidR="0019771D" w:rsidRPr="00811D0A" w:rsidRDefault="0019771D" w:rsidP="001977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908,982 </w:t>
            </w:r>
          </w:p>
        </w:tc>
        <w:tc>
          <w:tcPr>
            <w:tcW w:w="1170" w:type="dxa"/>
          </w:tcPr>
          <w:p w14:paraId="2D16936C" w14:textId="1EA609E6" w:rsidR="0019771D" w:rsidRPr="00811D0A" w:rsidRDefault="0019771D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170" w:type="dxa"/>
          </w:tcPr>
          <w:p w14:paraId="56226C67" w14:textId="07D40092" w:rsidR="0019771D" w:rsidRPr="00811D0A" w:rsidRDefault="0019771D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908,982 </w:t>
            </w:r>
          </w:p>
        </w:tc>
      </w:tr>
      <w:tr w:rsidR="004118E4" w:rsidRPr="00811D0A" w14:paraId="31E36B6E" w14:textId="77777777" w:rsidTr="003D16DA">
        <w:tc>
          <w:tcPr>
            <w:tcW w:w="4320" w:type="dxa"/>
          </w:tcPr>
          <w:p w14:paraId="44414974" w14:textId="76150265" w:rsidR="004118E4" w:rsidRPr="00811D0A" w:rsidRDefault="004118E4" w:rsidP="0041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17ABCB19" w14:textId="292053E8" w:rsidR="004118E4" w:rsidRPr="00811D0A" w:rsidRDefault="004118E4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170" w:type="dxa"/>
          </w:tcPr>
          <w:p w14:paraId="349B3D66" w14:textId="79C4A9CE" w:rsidR="004118E4" w:rsidRPr="00811D0A" w:rsidRDefault="004118E4" w:rsidP="00411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20,481</w:t>
            </w:r>
          </w:p>
        </w:tc>
        <w:tc>
          <w:tcPr>
            <w:tcW w:w="1170" w:type="dxa"/>
          </w:tcPr>
          <w:p w14:paraId="428F3830" w14:textId="2154A99E" w:rsidR="004118E4" w:rsidRPr="00811D0A" w:rsidRDefault="004118E4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B6B63E1" w14:textId="11BBE255" w:rsidR="004118E4" w:rsidRPr="00811D0A" w:rsidRDefault="004118E4" w:rsidP="00813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20,481</w:t>
            </w:r>
          </w:p>
        </w:tc>
      </w:tr>
      <w:bookmarkEnd w:id="10"/>
    </w:tbl>
    <w:p w14:paraId="3277935B" w14:textId="522B3C09" w:rsidR="004F2245" w:rsidRPr="00811D0A" w:rsidRDefault="004F2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FAB0BFF" w14:textId="77777777" w:rsidR="004F2245" w:rsidRPr="00811D0A" w:rsidRDefault="004F2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0B3D45" w:rsidRPr="00811D0A" w14:paraId="558C7E81" w14:textId="77777777" w:rsidTr="002D2917">
        <w:trPr>
          <w:tblHeader/>
        </w:trPr>
        <w:tc>
          <w:tcPr>
            <w:tcW w:w="4320" w:type="dxa"/>
          </w:tcPr>
          <w:p w14:paraId="1F517A64" w14:textId="77777777" w:rsidR="000B3D45" w:rsidRPr="00811D0A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bookmarkStart w:id="12" w:name="_Hlk110412209"/>
          </w:p>
        </w:tc>
        <w:tc>
          <w:tcPr>
            <w:tcW w:w="4680" w:type="dxa"/>
            <w:gridSpan w:val="4"/>
          </w:tcPr>
          <w:p w14:paraId="13D10A80" w14:textId="5A8DB78A" w:rsidR="000B3D45" w:rsidRPr="00811D0A" w:rsidRDefault="00663657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2567</w:t>
            </w:r>
          </w:p>
        </w:tc>
      </w:tr>
      <w:tr w:rsidR="000B3D45" w:rsidRPr="00811D0A" w14:paraId="61BE4062" w14:textId="77777777" w:rsidTr="002D2917">
        <w:trPr>
          <w:tblHeader/>
        </w:trPr>
        <w:tc>
          <w:tcPr>
            <w:tcW w:w="4320" w:type="dxa"/>
          </w:tcPr>
          <w:p w14:paraId="09DE08F0" w14:textId="77777777" w:rsidR="000B3D45" w:rsidRPr="00811D0A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26098C25" w14:textId="77777777" w:rsidR="000B3D45" w:rsidRPr="00811D0A" w:rsidRDefault="000B3D45" w:rsidP="002D2917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170" w:type="dxa"/>
          </w:tcPr>
          <w:p w14:paraId="575240AE" w14:textId="77777777" w:rsidR="000B3D45" w:rsidRPr="00811D0A" w:rsidRDefault="000B3D45" w:rsidP="002D2917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อัตราดอกเบี้ย</w:t>
            </w:r>
          </w:p>
        </w:tc>
        <w:tc>
          <w:tcPr>
            <w:tcW w:w="1170" w:type="dxa"/>
          </w:tcPr>
          <w:p w14:paraId="098839DE" w14:textId="77777777" w:rsidR="000B3D45" w:rsidRPr="00811D0A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170" w:type="dxa"/>
          </w:tcPr>
          <w:p w14:paraId="4A20A748" w14:textId="77777777" w:rsidR="000B3D45" w:rsidRPr="00811D0A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</w:tr>
      <w:tr w:rsidR="000B3D45" w:rsidRPr="00811D0A" w14:paraId="576C7832" w14:textId="77777777" w:rsidTr="002D2917">
        <w:trPr>
          <w:tblHeader/>
        </w:trPr>
        <w:tc>
          <w:tcPr>
            <w:tcW w:w="4320" w:type="dxa"/>
          </w:tcPr>
          <w:p w14:paraId="5AB8D787" w14:textId="77777777" w:rsidR="000B3D45" w:rsidRPr="00811D0A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ความเสี่ยงด้านอัตราดอกเบี้ย</w:t>
            </w:r>
          </w:p>
        </w:tc>
        <w:tc>
          <w:tcPr>
            <w:tcW w:w="1170" w:type="dxa"/>
          </w:tcPr>
          <w:p w14:paraId="00312D6A" w14:textId="77777777" w:rsidR="000B3D45" w:rsidRPr="00811D0A" w:rsidRDefault="000B3D45" w:rsidP="002D2917">
            <w:pPr>
              <w:pStyle w:val="BodyText"/>
              <w:tabs>
                <w:tab w:val="decimal" w:pos="342"/>
              </w:tabs>
              <w:spacing w:after="0" w:line="240" w:lineRule="auto"/>
              <w:ind w:right="-121" w:hanging="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ผันแปร</w:t>
            </w:r>
          </w:p>
        </w:tc>
        <w:tc>
          <w:tcPr>
            <w:tcW w:w="1170" w:type="dxa"/>
          </w:tcPr>
          <w:p w14:paraId="79A7E70A" w14:textId="77777777" w:rsidR="000B3D45" w:rsidRPr="00811D0A" w:rsidRDefault="000B3D45" w:rsidP="002D2917">
            <w:pPr>
              <w:pStyle w:val="BodyText"/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คงที่</w:t>
            </w:r>
          </w:p>
        </w:tc>
        <w:tc>
          <w:tcPr>
            <w:tcW w:w="1170" w:type="dxa"/>
          </w:tcPr>
          <w:p w14:paraId="395758EE" w14:textId="77777777" w:rsidR="000B3D45" w:rsidRPr="00811D0A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ไม่มีดอกเบี้ย</w:t>
            </w:r>
          </w:p>
        </w:tc>
        <w:tc>
          <w:tcPr>
            <w:tcW w:w="1170" w:type="dxa"/>
          </w:tcPr>
          <w:p w14:paraId="66FB72B5" w14:textId="77777777" w:rsidR="000B3D45" w:rsidRPr="00811D0A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240" w:lineRule="auto"/>
              <w:ind w:left="-153" w:right="-10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รวม</w:t>
            </w:r>
          </w:p>
        </w:tc>
      </w:tr>
      <w:tr w:rsidR="000B3D45" w:rsidRPr="00811D0A" w14:paraId="7A5C1554" w14:textId="77777777" w:rsidTr="002D2917">
        <w:trPr>
          <w:tblHeader/>
        </w:trPr>
        <w:tc>
          <w:tcPr>
            <w:tcW w:w="4320" w:type="dxa"/>
          </w:tcPr>
          <w:p w14:paraId="774C0C53" w14:textId="77777777" w:rsidR="000B3D45" w:rsidRPr="00811D0A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680" w:type="dxa"/>
            <w:gridSpan w:val="4"/>
          </w:tcPr>
          <w:p w14:paraId="3B81B727" w14:textId="77777777" w:rsidR="000B3D45" w:rsidRPr="00811D0A" w:rsidRDefault="000B3D45" w:rsidP="002D2917">
            <w:pPr>
              <w:pStyle w:val="BodyText"/>
              <w:tabs>
                <w:tab w:val="clear" w:pos="454"/>
                <w:tab w:val="decimal" w:pos="432"/>
              </w:tabs>
              <w:spacing w:after="0"/>
              <w:ind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บาท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B3D45" w:rsidRPr="00811D0A" w14:paraId="79A05F26" w14:textId="77777777" w:rsidTr="002D2917">
        <w:tc>
          <w:tcPr>
            <w:tcW w:w="4320" w:type="dxa"/>
          </w:tcPr>
          <w:p w14:paraId="39AB2044" w14:textId="77777777" w:rsidR="000B3D45" w:rsidRPr="00811D0A" w:rsidRDefault="000B3D45" w:rsidP="002D29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7501A824" w14:textId="77777777" w:rsidR="000B3D45" w:rsidRPr="00811D0A" w:rsidRDefault="000B3D45" w:rsidP="002D2917">
            <w:pPr>
              <w:pStyle w:val="BodyText"/>
              <w:tabs>
                <w:tab w:val="decimal" w:pos="342"/>
              </w:tabs>
              <w:spacing w:after="0" w:line="240" w:lineRule="auto"/>
              <w:ind w:right="-12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9C6C4E" w14:textId="77777777" w:rsidR="000B3D45" w:rsidRPr="00811D0A" w:rsidRDefault="000B3D45" w:rsidP="002D291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3D6A9" w14:textId="77777777" w:rsidR="000B3D45" w:rsidRPr="00811D0A" w:rsidRDefault="000B3D45" w:rsidP="002D291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77EE192" w14:textId="77777777" w:rsidR="000B3D45" w:rsidRPr="00811D0A" w:rsidRDefault="000B3D45" w:rsidP="002D2917">
            <w:pPr>
              <w:pStyle w:val="BodyText"/>
              <w:tabs>
                <w:tab w:val="clear" w:pos="454"/>
                <w:tab w:val="decimal" w:pos="432"/>
              </w:tabs>
              <w:spacing w:after="0" w:line="240" w:lineRule="auto"/>
              <w:ind w:right="-1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5C0050" w:rsidRPr="00811D0A" w14:paraId="3597AE2E" w14:textId="77777777" w:rsidTr="002D2917">
        <w:tc>
          <w:tcPr>
            <w:tcW w:w="4320" w:type="dxa"/>
          </w:tcPr>
          <w:p w14:paraId="186F2F17" w14:textId="2422CCA6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7C6E499D" w14:textId="5265BCBD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734,248 </w:t>
            </w:r>
          </w:p>
        </w:tc>
        <w:tc>
          <w:tcPr>
            <w:tcW w:w="1170" w:type="dxa"/>
          </w:tcPr>
          <w:p w14:paraId="2E0AF815" w14:textId="26D0DD9B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5DC14C4" w14:textId="5F6C6D95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1,390,918 </w:t>
            </w:r>
          </w:p>
        </w:tc>
        <w:tc>
          <w:tcPr>
            <w:tcW w:w="1170" w:type="dxa"/>
          </w:tcPr>
          <w:p w14:paraId="1715ACED" w14:textId="7E10896E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2,125,166 </w:t>
            </w:r>
          </w:p>
        </w:tc>
      </w:tr>
      <w:tr w:rsidR="005C0050" w:rsidRPr="00811D0A" w14:paraId="7B13F67A" w14:textId="77777777" w:rsidTr="002D2917">
        <w:tc>
          <w:tcPr>
            <w:tcW w:w="4320" w:type="dxa"/>
          </w:tcPr>
          <w:p w14:paraId="1701E963" w14:textId="3D153136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ลูกหนี้สำนักหักบ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ัญ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ชีและบริษัทหลักทรัพย์</w:t>
            </w:r>
          </w:p>
        </w:tc>
        <w:tc>
          <w:tcPr>
            <w:tcW w:w="1170" w:type="dxa"/>
          </w:tcPr>
          <w:p w14:paraId="3F634A2A" w14:textId="368A091A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F2106DF" w14:textId="5B1D9DC4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1117C25" w14:textId="47357AFB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1,124,149 </w:t>
            </w:r>
          </w:p>
        </w:tc>
        <w:tc>
          <w:tcPr>
            <w:tcW w:w="1170" w:type="dxa"/>
          </w:tcPr>
          <w:p w14:paraId="66D456D4" w14:textId="62838F3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1,124,149 </w:t>
            </w:r>
          </w:p>
        </w:tc>
      </w:tr>
      <w:tr w:rsidR="005C0050" w:rsidRPr="00811D0A" w14:paraId="0727B6C2" w14:textId="77777777" w:rsidTr="002D2917">
        <w:tc>
          <w:tcPr>
            <w:tcW w:w="4320" w:type="dxa"/>
            <w:shd w:val="clear" w:color="auto" w:fill="FFFFFF" w:themeFill="background1"/>
          </w:tcPr>
          <w:p w14:paraId="47E3A300" w14:textId="3F825BED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ลูกหนี้ธุรกิจหลักทรัพย์</w:t>
            </w:r>
          </w:p>
        </w:tc>
        <w:tc>
          <w:tcPr>
            <w:tcW w:w="1170" w:type="dxa"/>
          </w:tcPr>
          <w:p w14:paraId="02F11A6F" w14:textId="27361A9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1,991,429 </w:t>
            </w:r>
          </w:p>
        </w:tc>
        <w:tc>
          <w:tcPr>
            <w:tcW w:w="1170" w:type="dxa"/>
          </w:tcPr>
          <w:p w14:paraId="768FC938" w14:textId="56473A39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52772B2" w14:textId="38CE26E9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853,529 </w:t>
            </w:r>
          </w:p>
        </w:tc>
        <w:tc>
          <w:tcPr>
            <w:tcW w:w="1170" w:type="dxa"/>
          </w:tcPr>
          <w:p w14:paraId="5567B8C1" w14:textId="385EB203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2,844,958 </w:t>
            </w:r>
          </w:p>
        </w:tc>
      </w:tr>
      <w:tr w:rsidR="005C0050" w:rsidRPr="00811D0A" w14:paraId="32A02833" w14:textId="77777777" w:rsidTr="002D2917">
        <w:trPr>
          <w:trHeight w:val="68"/>
        </w:trPr>
        <w:tc>
          <w:tcPr>
            <w:tcW w:w="4320" w:type="dxa"/>
          </w:tcPr>
          <w:p w14:paraId="199AE082" w14:textId="626CD5FE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5A39F42" w14:textId="1A2B04BD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121A47B" w14:textId="5D96B458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2AFE60B" w14:textId="5F7E3E35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1,320,910 </w:t>
            </w:r>
          </w:p>
        </w:tc>
        <w:tc>
          <w:tcPr>
            <w:tcW w:w="1170" w:type="dxa"/>
          </w:tcPr>
          <w:p w14:paraId="0118E1EE" w14:textId="7BE9263E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1,320,910 </w:t>
            </w:r>
          </w:p>
        </w:tc>
      </w:tr>
      <w:tr w:rsidR="005C0050" w:rsidRPr="00811D0A" w14:paraId="432C8010" w14:textId="77777777" w:rsidTr="002D2917">
        <w:tc>
          <w:tcPr>
            <w:tcW w:w="4320" w:type="dxa"/>
          </w:tcPr>
          <w:p w14:paraId="453303F8" w14:textId="07519E33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512C2576" w14:textId="58D7628F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5A5F24A" w14:textId="73EBC285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25,562 </w:t>
            </w:r>
          </w:p>
        </w:tc>
        <w:tc>
          <w:tcPr>
            <w:tcW w:w="1170" w:type="dxa"/>
          </w:tcPr>
          <w:p w14:paraId="6A4CD33A" w14:textId="28DD7235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3,967,808 </w:t>
            </w:r>
          </w:p>
        </w:tc>
        <w:tc>
          <w:tcPr>
            <w:tcW w:w="1170" w:type="dxa"/>
          </w:tcPr>
          <w:p w14:paraId="205049D0" w14:textId="25C36E2E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3,993,370 </w:t>
            </w:r>
          </w:p>
        </w:tc>
      </w:tr>
      <w:tr w:rsidR="005C0050" w:rsidRPr="00811D0A" w14:paraId="27FDAE15" w14:textId="77777777" w:rsidTr="002D2917">
        <w:tc>
          <w:tcPr>
            <w:tcW w:w="4320" w:type="dxa"/>
          </w:tcPr>
          <w:p w14:paraId="54AE38F1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ACB6B90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A5060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01A3D47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49ADB4CB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C0050" w:rsidRPr="00811D0A" w14:paraId="1AD29207" w14:textId="77777777" w:rsidTr="002D2917">
        <w:tc>
          <w:tcPr>
            <w:tcW w:w="4320" w:type="dxa"/>
          </w:tcPr>
          <w:p w14:paraId="575A198A" w14:textId="5F7FBE86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3692B6F9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 w:line="240" w:lineRule="auto"/>
              <w:ind w:right="1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824141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right="15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10E2970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170" w:type="dxa"/>
          </w:tcPr>
          <w:p w14:paraId="77588AD2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C0050" w:rsidRPr="00811D0A" w14:paraId="3E4A9CCD" w14:textId="77777777" w:rsidTr="002D2917">
        <w:tc>
          <w:tcPr>
            <w:tcW w:w="4320" w:type="dxa"/>
          </w:tcPr>
          <w:p w14:paraId="1B38D436" w14:textId="67DD6E64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1170" w:type="dxa"/>
          </w:tcPr>
          <w:p w14:paraId="6E31E1E6" w14:textId="2F4D3C10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AB41CEF" w14:textId="1BF7A583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1,850,000 </w:t>
            </w:r>
          </w:p>
        </w:tc>
        <w:tc>
          <w:tcPr>
            <w:tcW w:w="1170" w:type="dxa"/>
          </w:tcPr>
          <w:p w14:paraId="3AC6B159" w14:textId="299F157A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38E89D5" w14:textId="5C6A1502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1,850,000 </w:t>
            </w:r>
          </w:p>
        </w:tc>
      </w:tr>
      <w:tr w:rsidR="005C0050" w:rsidRPr="00811D0A" w14:paraId="450070ED" w14:textId="77777777" w:rsidTr="002D2917">
        <w:tc>
          <w:tcPr>
            <w:tcW w:w="4320" w:type="dxa"/>
          </w:tcPr>
          <w:p w14:paraId="4F6E3804" w14:textId="72AB858E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70" w:type="dxa"/>
          </w:tcPr>
          <w:p w14:paraId="5267DF99" w14:textId="6FE8E771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5F9CADE" w14:textId="0C328B78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AE8A222" w14:textId="1E0148C1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336,138 </w:t>
            </w:r>
          </w:p>
        </w:tc>
        <w:tc>
          <w:tcPr>
            <w:tcW w:w="1170" w:type="dxa"/>
          </w:tcPr>
          <w:p w14:paraId="19A0B304" w14:textId="62D17D53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336,138 </w:t>
            </w:r>
          </w:p>
        </w:tc>
      </w:tr>
      <w:tr w:rsidR="005C0050" w:rsidRPr="00811D0A" w14:paraId="00111644" w14:textId="77777777" w:rsidTr="002D2917">
        <w:tc>
          <w:tcPr>
            <w:tcW w:w="4320" w:type="dxa"/>
          </w:tcPr>
          <w:p w14:paraId="3CF91116" w14:textId="385E1C0A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เจ้าหนี้ธุรกิจหลักทรัพย์</w:t>
            </w:r>
          </w:p>
        </w:tc>
        <w:tc>
          <w:tcPr>
            <w:tcW w:w="1170" w:type="dxa"/>
          </w:tcPr>
          <w:p w14:paraId="3A113C6E" w14:textId="2FD0B381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2480DB8" w14:textId="64E757A5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14329CD" w14:textId="7A9B33A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1,392,765 </w:t>
            </w:r>
          </w:p>
        </w:tc>
        <w:tc>
          <w:tcPr>
            <w:tcW w:w="1170" w:type="dxa"/>
          </w:tcPr>
          <w:p w14:paraId="68A79522" w14:textId="7F4B1973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1,392,765 </w:t>
            </w:r>
          </w:p>
        </w:tc>
      </w:tr>
      <w:tr w:rsidR="005C0050" w:rsidRPr="00811D0A" w14:paraId="27B2EE8D" w14:textId="77777777" w:rsidTr="002D2917">
        <w:tc>
          <w:tcPr>
            <w:tcW w:w="4320" w:type="dxa"/>
          </w:tcPr>
          <w:p w14:paraId="2A8FEB2C" w14:textId="7B502B08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หนี้สินทางการเงินที่กำหนดให้วัดมูลค่า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1DB67960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1CC982" w14:textId="7C5B1576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1F9BFDB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039480" w14:textId="3541EF9A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1,747,295</w:t>
            </w:r>
          </w:p>
        </w:tc>
        <w:tc>
          <w:tcPr>
            <w:tcW w:w="1170" w:type="dxa"/>
          </w:tcPr>
          <w:p w14:paraId="1C6127E6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right="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50EAFEB5" w14:textId="56447041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13CC6E4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055D400" w14:textId="33A6D0BA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1,747,295 </w:t>
            </w:r>
          </w:p>
        </w:tc>
      </w:tr>
      <w:tr w:rsidR="005C0050" w:rsidRPr="00811D0A" w14:paraId="3D1C6181" w14:textId="77777777" w:rsidTr="002D2917">
        <w:tc>
          <w:tcPr>
            <w:tcW w:w="4320" w:type="dxa"/>
          </w:tcPr>
          <w:p w14:paraId="16765617" w14:textId="670CF3AA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หนี้สินอนุพันธ์</w:t>
            </w:r>
          </w:p>
        </w:tc>
        <w:tc>
          <w:tcPr>
            <w:tcW w:w="1170" w:type="dxa"/>
          </w:tcPr>
          <w:p w14:paraId="54D1730A" w14:textId="6F861F25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23739CD" w14:textId="677064CA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BB127EB" w14:textId="31B911D9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187,704 </w:t>
            </w:r>
          </w:p>
        </w:tc>
        <w:tc>
          <w:tcPr>
            <w:tcW w:w="1170" w:type="dxa"/>
          </w:tcPr>
          <w:p w14:paraId="76552FEC" w14:textId="108E0160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187,704 </w:t>
            </w:r>
          </w:p>
        </w:tc>
      </w:tr>
      <w:tr w:rsidR="005C0050" w:rsidRPr="00811D0A" w14:paraId="69C0B2C5" w14:textId="77777777" w:rsidTr="002D2917">
        <w:tc>
          <w:tcPr>
            <w:tcW w:w="4320" w:type="dxa"/>
          </w:tcPr>
          <w:p w14:paraId="04D55394" w14:textId="112B95F2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ตราสารหนี้ที่ออก</w:t>
            </w:r>
          </w:p>
        </w:tc>
        <w:tc>
          <w:tcPr>
            <w:tcW w:w="1170" w:type="dxa"/>
          </w:tcPr>
          <w:p w14:paraId="06F413B6" w14:textId="131EEDA2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5CA4D068" w14:textId="21C55998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1,095,687</w:t>
            </w:r>
          </w:p>
        </w:tc>
        <w:tc>
          <w:tcPr>
            <w:tcW w:w="1170" w:type="dxa"/>
          </w:tcPr>
          <w:p w14:paraId="39DC14D3" w14:textId="59168E1A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B17C3D6" w14:textId="79D02F25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1,095,687</w:t>
            </w:r>
          </w:p>
        </w:tc>
      </w:tr>
      <w:tr w:rsidR="005C0050" w:rsidRPr="00811D0A" w14:paraId="7F0DB834" w14:textId="77777777" w:rsidTr="002D2917">
        <w:tc>
          <w:tcPr>
            <w:tcW w:w="4320" w:type="dxa"/>
          </w:tcPr>
          <w:p w14:paraId="20971B17" w14:textId="15DD7D75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after="0" w:line="240" w:lineRule="auto"/>
              <w:ind w:left="43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FF70DEE" w14:textId="6FB7268F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170" w:type="dxa"/>
          </w:tcPr>
          <w:p w14:paraId="23DE55BB" w14:textId="72574658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4,134 </w:t>
            </w:r>
          </w:p>
        </w:tc>
        <w:tc>
          <w:tcPr>
            <w:tcW w:w="1170" w:type="dxa"/>
          </w:tcPr>
          <w:p w14:paraId="238B9A7C" w14:textId="432D6F49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3DB25FB0" w14:textId="178AAAE1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4,134 </w:t>
            </w:r>
          </w:p>
        </w:tc>
      </w:tr>
    </w:tbl>
    <w:p w14:paraId="57FDE956" w14:textId="77777777" w:rsidR="00D20368" w:rsidRPr="00811D0A" w:rsidRDefault="00D20368" w:rsidP="00923A72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44DE6588" w14:textId="7CBC5744" w:rsidR="00923A72" w:rsidRPr="00811D0A" w:rsidRDefault="0076105D" w:rsidP="00923A72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24"/>
          <w:szCs w:val="24"/>
        </w:rPr>
      </w:pP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811D0A">
        <w:rPr>
          <w:rFonts w:hint="cs"/>
          <w:b/>
          <w:bCs/>
          <w:color w:val="0000FF"/>
          <w:sz w:val="30"/>
          <w:szCs w:val="30"/>
          <w:cs/>
          <w:lang w:bidi="th-TH"/>
        </w:rPr>
        <w:t xml:space="preserve"> </w:t>
      </w:r>
    </w:p>
    <w:bookmarkEnd w:id="12"/>
    <w:p w14:paraId="0469975E" w14:textId="2EE2B9DE" w:rsidR="0076105D" w:rsidRPr="00811D0A" w:rsidRDefault="0076105D" w:rsidP="0085608E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sz w:val="30"/>
          <w:szCs w:val="30"/>
        </w:rPr>
      </w:pPr>
    </w:p>
    <w:p w14:paraId="08FC9FC7" w14:textId="172BFA07" w:rsidR="004F2245" w:rsidRPr="00811D0A" w:rsidRDefault="003E40D4" w:rsidP="003E40D4">
      <w:pPr>
        <w:pStyle w:val="block"/>
        <w:tabs>
          <w:tab w:val="left" w:pos="1080"/>
        </w:tabs>
        <w:spacing w:after="0" w:line="240" w:lineRule="atLeast"/>
        <w:ind w:left="1170"/>
        <w:jc w:val="thaiDistribute"/>
        <w:rPr>
          <w:rFonts w:asciiTheme="majorBidi" w:hAnsiTheme="majorBidi"/>
          <w:sz w:val="30"/>
          <w:szCs w:val="30"/>
          <w:cs/>
          <w:lang w:bidi="th-TH"/>
        </w:rPr>
      </w:pPr>
      <w:r w:rsidRPr="00811D0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การเปลี่ยนแปลงของอัตราดอกเบี้ยที่ร้อยละ </w:t>
      </w:r>
      <w:r w:rsidRPr="00811D0A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811D0A">
        <w:rPr>
          <w:rFonts w:asciiTheme="majorBidi" w:hAnsiTheme="majorBidi" w:cstheme="majorBidi" w:hint="cs"/>
          <w:sz w:val="30"/>
          <w:szCs w:val="30"/>
          <w:lang w:val="en-US" w:bidi="th-TH"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ซึ่งเป็นไปได้อย่างสมเหตุสมผล</w:t>
      </w:r>
      <w:r w:rsidRPr="00811D0A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ณ วันที่รายงาน </w:t>
      </w:r>
      <w:r w:rsidRPr="00811D0A">
        <w:rPr>
          <w:rFonts w:asciiTheme="majorBidi" w:hAnsiTheme="majorBidi" w:hint="cs"/>
          <w:sz w:val="30"/>
          <w:szCs w:val="30"/>
          <w:cs/>
          <w:lang w:bidi="th-TH"/>
        </w:rPr>
        <w:t>โดยตั้งอยู่บน</w:t>
      </w:r>
      <w:r w:rsidRPr="00811D0A">
        <w:rPr>
          <w:rFonts w:asciiTheme="majorBidi" w:hAnsiTheme="majorBidi"/>
          <w:sz w:val="30"/>
          <w:szCs w:val="30"/>
          <w:cs/>
          <w:lang w:bidi="th-TH"/>
        </w:rPr>
        <w:br/>
      </w:r>
      <w:r w:rsidRPr="00811D0A">
        <w:rPr>
          <w:rFonts w:asciiTheme="majorBidi" w:hAnsiTheme="majorBidi" w:hint="cs"/>
          <w:sz w:val="30"/>
          <w:szCs w:val="30"/>
          <w:cs/>
          <w:lang w:bidi="th-TH"/>
        </w:rPr>
        <w:t>ข้อสมมติที่ว่าตัวแปรอื่นโดยเฉพาะอัตราแลกเปลี่ยนเงินตราต่างประเทศมีค่าคงที่</w:t>
      </w:r>
      <w:r w:rsidRPr="00811D0A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</w:p>
    <w:p w14:paraId="0D238C07" w14:textId="77777777" w:rsidR="004F2245" w:rsidRPr="00811D0A" w:rsidRDefault="004F22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  <w:r w:rsidRPr="00811D0A"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350"/>
        <w:gridCol w:w="1260"/>
        <w:gridCol w:w="1260"/>
        <w:gridCol w:w="1260"/>
      </w:tblGrid>
      <w:tr w:rsidR="00722519" w:rsidRPr="00811D0A" w14:paraId="75DBDA02" w14:textId="77777777" w:rsidTr="00AE7F2C">
        <w:tc>
          <w:tcPr>
            <w:tcW w:w="3420" w:type="dxa"/>
            <w:vAlign w:val="bottom"/>
          </w:tcPr>
          <w:p w14:paraId="2589D313" w14:textId="77777777" w:rsidR="00722519" w:rsidRPr="00811D0A" w:rsidRDefault="00722519" w:rsidP="0072251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CEC4A47" w14:textId="3ADC7331" w:rsidR="00722519" w:rsidRPr="00811D0A" w:rsidRDefault="00663657" w:rsidP="00722519">
            <w:pPr>
              <w:pStyle w:val="Pa38"/>
              <w:ind w:left="-80" w:right="-8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2520" w:type="dxa"/>
            <w:gridSpan w:val="2"/>
          </w:tcPr>
          <w:p w14:paraId="3B88456A" w14:textId="08BC307A" w:rsidR="00722519" w:rsidRPr="00811D0A" w:rsidRDefault="00663657" w:rsidP="00722519">
            <w:pPr>
              <w:pStyle w:val="Pa3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eastAsia="ja-JP"/>
              </w:rPr>
              <w:t>2567</w:t>
            </w:r>
          </w:p>
        </w:tc>
      </w:tr>
      <w:tr w:rsidR="00911F32" w:rsidRPr="00811D0A" w14:paraId="386C737C" w14:textId="54AEAB71" w:rsidTr="00AE7F2C">
        <w:tc>
          <w:tcPr>
            <w:tcW w:w="3420" w:type="dxa"/>
            <w:vAlign w:val="bottom"/>
            <w:hideMark/>
          </w:tcPr>
          <w:p w14:paraId="48223266" w14:textId="486AE290" w:rsidR="00911F32" w:rsidRPr="00811D0A" w:rsidRDefault="00911F32" w:rsidP="000308B9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ผลกระทบต่อ</w:t>
            </w:r>
            <w:r w:rsidRPr="00811D0A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0" w:type="dxa"/>
            <w:hideMark/>
          </w:tcPr>
          <w:p w14:paraId="62F45296" w14:textId="0F7BAC3B" w:rsidR="00911F32" w:rsidRPr="00811D0A" w:rsidRDefault="00911F32" w:rsidP="000308B9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อัตราดอกเบี้ยเพิ่มขึ้น</w:t>
            </w:r>
            <w:r w:rsidR="00AE7F2C" w:rsidRPr="00811D0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811D0A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  <w:hideMark/>
          </w:tcPr>
          <w:p w14:paraId="792C6D5D" w14:textId="71F48FCD" w:rsidR="00911F32" w:rsidRPr="00811D0A" w:rsidRDefault="00911F32" w:rsidP="00AE7F2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อัตราดอกเบี้ยลดลง</w:t>
            </w:r>
            <w:r w:rsidR="00AE7F2C" w:rsidRPr="00811D0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811D0A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12E28391" w14:textId="2CFF169B" w:rsidR="00911F32" w:rsidRPr="00811D0A" w:rsidRDefault="00911F32" w:rsidP="00AE7F2C">
            <w:pPr>
              <w:pStyle w:val="NoSpacing"/>
              <w:tabs>
                <w:tab w:val="clear" w:pos="227"/>
                <w:tab w:val="left" w:pos="100"/>
              </w:tabs>
              <w:ind w:left="-80" w:right="-8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อัตราดอกเบี้ยเพิ่มขึ้น</w:t>
            </w:r>
            <w:r w:rsidR="00AE7F2C" w:rsidRPr="00811D0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811D0A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14:paraId="4BF3EF02" w14:textId="52013980" w:rsidR="00911F32" w:rsidRPr="00811D0A" w:rsidRDefault="00911F32" w:rsidP="00AE7F2C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อัตราดอกเบี้ยลดลง</w:t>
            </w:r>
            <w:r w:rsidR="00AE7F2C" w:rsidRPr="00811D0A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ร้อยละ </w:t>
            </w:r>
            <w:r w:rsidR="00AE7F2C" w:rsidRPr="00811D0A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</w:p>
        </w:tc>
      </w:tr>
      <w:tr w:rsidR="00911F32" w:rsidRPr="00811D0A" w14:paraId="30B134D4" w14:textId="77777777" w:rsidTr="00AE7F2C">
        <w:tc>
          <w:tcPr>
            <w:tcW w:w="3420" w:type="dxa"/>
          </w:tcPr>
          <w:p w14:paraId="6FF63E26" w14:textId="77777777" w:rsidR="00911F32" w:rsidRPr="00811D0A" w:rsidRDefault="00911F32" w:rsidP="0085608E">
            <w:pPr>
              <w:pStyle w:val="NoSpacing"/>
              <w:tabs>
                <w:tab w:val="clear" w:pos="3515"/>
                <w:tab w:val="left" w:pos="2980"/>
              </w:tabs>
              <w:ind w:left="189" w:right="-170" w:hanging="18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57C160F3" w14:textId="44227C7D" w:rsidR="00911F32" w:rsidRPr="00811D0A" w:rsidRDefault="00911F32" w:rsidP="00911F32">
            <w:pPr>
              <w:pStyle w:val="NoSpacing"/>
              <w:tabs>
                <w:tab w:val="clear" w:pos="907"/>
                <w:tab w:val="left" w:pos="730"/>
              </w:tabs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0050" w:rsidRPr="00811D0A" w14:paraId="70B7834D" w14:textId="077BA614" w:rsidTr="00035C03">
        <w:tc>
          <w:tcPr>
            <w:tcW w:w="3420" w:type="dxa"/>
            <w:hideMark/>
          </w:tcPr>
          <w:p w14:paraId="43DC7D59" w14:textId="77777777" w:rsidR="005C0050" w:rsidRPr="00811D0A" w:rsidRDefault="005C0050" w:rsidP="005C0050">
            <w:pPr>
              <w:pStyle w:val="NoSpacing"/>
              <w:tabs>
                <w:tab w:val="clear" w:pos="3515"/>
                <w:tab w:val="left" w:pos="2980"/>
              </w:tabs>
              <w:ind w:left="189" w:right="-170" w:hanging="189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350" w:type="dxa"/>
          </w:tcPr>
          <w:p w14:paraId="7CC19113" w14:textId="6CA0625C" w:rsidR="005C0050" w:rsidRPr="00811D0A" w:rsidRDefault="00823C68" w:rsidP="005C005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24,121</w:t>
            </w:r>
          </w:p>
        </w:tc>
        <w:tc>
          <w:tcPr>
            <w:tcW w:w="1260" w:type="dxa"/>
          </w:tcPr>
          <w:p w14:paraId="560AA061" w14:textId="007881BB" w:rsidR="005C0050" w:rsidRPr="00811D0A" w:rsidRDefault="00660BA1" w:rsidP="005C0050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23C68" w:rsidRPr="00811D0A">
              <w:rPr>
                <w:rFonts w:asciiTheme="majorBidi" w:hAnsiTheme="majorBidi" w:cstheme="majorBidi"/>
                <w:sz w:val="28"/>
                <w:szCs w:val="28"/>
              </w:rPr>
              <w:t>24,121</w:t>
            </w:r>
            <w:r w:rsidRPr="00811D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2D8EF53" w14:textId="55359D6C" w:rsidR="005C0050" w:rsidRPr="00811D0A" w:rsidRDefault="005C0050" w:rsidP="005C0050">
            <w:pPr>
              <w:pStyle w:val="NoSpacing"/>
              <w:ind w:right="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27,257</w:t>
            </w:r>
          </w:p>
        </w:tc>
        <w:tc>
          <w:tcPr>
            <w:tcW w:w="1260" w:type="dxa"/>
          </w:tcPr>
          <w:p w14:paraId="2D9F0B02" w14:textId="63DEE9F8" w:rsidR="005C0050" w:rsidRPr="00811D0A" w:rsidRDefault="005C0050" w:rsidP="005C0050">
            <w:pPr>
              <w:pStyle w:val="NoSpacing"/>
              <w:tabs>
                <w:tab w:val="clear" w:pos="907"/>
                <w:tab w:val="left" w:pos="730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</w:rPr>
              <w:t>(27,257)</w:t>
            </w:r>
          </w:p>
        </w:tc>
      </w:tr>
    </w:tbl>
    <w:p w14:paraId="0D43EE61" w14:textId="77777777" w:rsidR="00912872" w:rsidRPr="00811D0A" w:rsidRDefault="00912872" w:rsidP="00767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4" w:firstLine="706"/>
        <w:rPr>
          <w:rFonts w:asciiTheme="majorBidi" w:hAnsiTheme="majorBidi"/>
          <w:b/>
          <w:bCs/>
          <w:i/>
          <w:iCs/>
          <w:sz w:val="30"/>
          <w:szCs w:val="30"/>
        </w:rPr>
      </w:pPr>
      <w:bookmarkStart w:id="13" w:name="_Hlk109724652"/>
    </w:p>
    <w:p w14:paraId="11E1EF4F" w14:textId="5D75ED0D" w:rsidR="002142C1" w:rsidRPr="00811D0A" w:rsidRDefault="00DB2971" w:rsidP="007673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4" w:firstLine="706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</w:t>
      </w:r>
      <w:r w:rsidR="00A84E2E"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</w:t>
      </w: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อัตราแลกเปลี่ยน</w:t>
      </w:r>
    </w:p>
    <w:bookmarkEnd w:id="13"/>
    <w:p w14:paraId="7C3C765F" w14:textId="77777777" w:rsidR="002142C1" w:rsidRPr="00811D0A" w:rsidRDefault="002142C1" w:rsidP="00B20FD2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F409A1" w14:textId="246B4724" w:rsidR="003E40D4" w:rsidRPr="00811D0A" w:rsidRDefault="00D071D4" w:rsidP="003E40D4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มีสินทรัพย์และหนี้สินทางการเงินที่เป็น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สกุลเงินตราต่างประเทศ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ทั้งนี้บริษัทมีนโยบายภายในที่ใช้ในการประเมิน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ติดตามและควบคุมรายงาน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ค่าความเสี่ยงด้านอัตราแลกเปลี่ยน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อย่างสม่ำเสมอ</w:t>
      </w:r>
    </w:p>
    <w:p w14:paraId="35E74C7F" w14:textId="77777777" w:rsidR="00E11663" w:rsidRPr="00811D0A" w:rsidRDefault="00E11663" w:rsidP="00B20FD2">
      <w:pPr>
        <w:pStyle w:val="block"/>
        <w:tabs>
          <w:tab w:val="left" w:pos="1080"/>
        </w:tabs>
        <w:spacing w:after="0" w:line="240" w:lineRule="auto"/>
        <w:ind w:left="117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854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266"/>
        <w:gridCol w:w="1165"/>
        <w:gridCol w:w="180"/>
        <w:gridCol w:w="1260"/>
        <w:gridCol w:w="180"/>
        <w:gridCol w:w="1170"/>
        <w:gridCol w:w="181"/>
        <w:gridCol w:w="1170"/>
      </w:tblGrid>
      <w:tr w:rsidR="0022307C" w:rsidRPr="00811D0A" w14:paraId="3B5FA2AA" w14:textId="77777777" w:rsidTr="0038704D">
        <w:trPr>
          <w:cantSplit/>
          <w:trHeight w:val="110"/>
          <w:tblHeader/>
        </w:trPr>
        <w:tc>
          <w:tcPr>
            <w:tcW w:w="2700" w:type="dxa"/>
          </w:tcPr>
          <w:p w14:paraId="05709A0F" w14:textId="77777777" w:rsidR="0022307C" w:rsidRPr="00811D0A" w:rsidRDefault="0022307C" w:rsidP="00551EFB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BD2D590" w14:textId="77777777" w:rsidR="0022307C" w:rsidRPr="00811D0A" w:rsidRDefault="0022307C" w:rsidP="00551E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7257E447" w14:textId="77777777" w:rsidR="0022307C" w:rsidRPr="00811D0A" w:rsidRDefault="0022307C" w:rsidP="00551EF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</w:tcPr>
          <w:p w14:paraId="30DD785F" w14:textId="31ED2939" w:rsidR="0022307C" w:rsidRPr="00811D0A" w:rsidRDefault="00663657" w:rsidP="00551EF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2568</w:t>
            </w:r>
          </w:p>
        </w:tc>
      </w:tr>
      <w:tr w:rsidR="0005181C" w:rsidRPr="00811D0A" w14:paraId="2E9B219D" w14:textId="77777777" w:rsidTr="0038704D">
        <w:trPr>
          <w:cantSplit/>
          <w:trHeight w:val="20"/>
          <w:tblHeader/>
        </w:trPr>
        <w:tc>
          <w:tcPr>
            <w:tcW w:w="3240" w:type="dxa"/>
            <w:gridSpan w:val="3"/>
          </w:tcPr>
          <w:p w14:paraId="28EF13BA" w14:textId="58F56D7F" w:rsidR="0005181C" w:rsidRPr="00811D0A" w:rsidRDefault="0005181C" w:rsidP="0085608E">
            <w:pPr>
              <w:rPr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bookmarkStart w:id="14" w:name="OLE_LINK5"/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bookmarkEnd w:id="14"/>
          </w:p>
        </w:tc>
        <w:tc>
          <w:tcPr>
            <w:tcW w:w="1165" w:type="dxa"/>
            <w:vAlign w:val="bottom"/>
          </w:tcPr>
          <w:p w14:paraId="76D49E9C" w14:textId="77777777" w:rsidR="0005181C" w:rsidRPr="00811D0A" w:rsidRDefault="0005181C" w:rsidP="00551EFB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30"/>
                <w:szCs w:val="30"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vAlign w:val="bottom"/>
          </w:tcPr>
          <w:p w14:paraId="55D5B0EB" w14:textId="77777777" w:rsidR="0005181C" w:rsidRPr="00811D0A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1F11718" w14:textId="77777777" w:rsidR="0005181C" w:rsidRPr="00811D0A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  <w:lang w:val="fr-FR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80" w:type="dxa"/>
            <w:vAlign w:val="bottom"/>
          </w:tcPr>
          <w:p w14:paraId="190FA087" w14:textId="77777777" w:rsidR="0005181C" w:rsidRPr="00811D0A" w:rsidRDefault="0005181C" w:rsidP="00551EFB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8E265A" w14:textId="77777777" w:rsidR="0005181C" w:rsidRPr="00811D0A" w:rsidRDefault="0005181C" w:rsidP="00551EFB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736203DD" w14:textId="77777777" w:rsidR="0005181C" w:rsidRPr="00811D0A" w:rsidDel="0080154F" w:rsidRDefault="0005181C" w:rsidP="00551EFB">
            <w:pPr>
              <w:pStyle w:val="acctmergecolhdg"/>
              <w:spacing w:line="240" w:lineRule="auto"/>
              <w:ind w:right="-73"/>
              <w:rPr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hint="cs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vAlign w:val="bottom"/>
          </w:tcPr>
          <w:p w14:paraId="123B25D5" w14:textId="77777777" w:rsidR="0005181C" w:rsidRPr="00811D0A" w:rsidRDefault="0005181C" w:rsidP="00551EFB">
            <w:pPr>
              <w:pStyle w:val="acctmergecolhdg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2270944" w14:textId="77777777" w:rsidR="0005181C" w:rsidRPr="00811D0A" w:rsidRDefault="0005181C" w:rsidP="00551EFB">
            <w:pPr>
              <w:pStyle w:val="acctmergecolhdg"/>
              <w:spacing w:line="240" w:lineRule="auto"/>
              <w:rPr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05181C" w:rsidRPr="00811D0A" w14:paraId="04AEA54B" w14:textId="77777777" w:rsidTr="0038704D">
        <w:trPr>
          <w:cantSplit/>
          <w:trHeight w:val="20"/>
          <w:tblHeader/>
        </w:trPr>
        <w:tc>
          <w:tcPr>
            <w:tcW w:w="3240" w:type="dxa"/>
            <w:gridSpan w:val="3"/>
          </w:tcPr>
          <w:p w14:paraId="46A1CD51" w14:textId="77777777" w:rsidR="0005181C" w:rsidRPr="00811D0A" w:rsidRDefault="0005181C" w:rsidP="00551EFB">
            <w:pPr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vAlign w:val="bottom"/>
          </w:tcPr>
          <w:p w14:paraId="484E736B" w14:textId="77777777" w:rsidR="0005181C" w:rsidRPr="00811D0A" w:rsidRDefault="0005181C" w:rsidP="00551EF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11D0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47DA3" w:rsidRPr="00811D0A" w14:paraId="13CCA5CB" w14:textId="77777777" w:rsidTr="00030171">
        <w:trPr>
          <w:cantSplit/>
          <w:trHeight w:val="20"/>
        </w:trPr>
        <w:tc>
          <w:tcPr>
            <w:tcW w:w="3240" w:type="dxa"/>
            <w:gridSpan w:val="3"/>
          </w:tcPr>
          <w:p w14:paraId="2719A9A4" w14:textId="0E88D8D8" w:rsidR="00347DA3" w:rsidRPr="00811D0A" w:rsidDel="001D10CC" w:rsidRDefault="00347DA3" w:rsidP="00347DA3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5" w:type="dxa"/>
            <w:vAlign w:val="center"/>
          </w:tcPr>
          <w:p w14:paraId="1E8DBD5D" w14:textId="27E14EF1" w:rsidR="00347DA3" w:rsidRPr="00811D0A" w:rsidDel="001D10CC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43,896</w:t>
            </w:r>
          </w:p>
        </w:tc>
        <w:tc>
          <w:tcPr>
            <w:tcW w:w="180" w:type="dxa"/>
            <w:vAlign w:val="center"/>
          </w:tcPr>
          <w:p w14:paraId="3EA668E2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1112869D" w14:textId="048BA545" w:rsidR="00347DA3" w:rsidRPr="00811D0A" w:rsidDel="001D10CC" w:rsidRDefault="00D81EA9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397,601</w:t>
            </w:r>
          </w:p>
        </w:tc>
        <w:tc>
          <w:tcPr>
            <w:tcW w:w="180" w:type="dxa"/>
            <w:vAlign w:val="center"/>
          </w:tcPr>
          <w:p w14:paraId="0EC2E6B7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619BE5D" w14:textId="4187A0EA" w:rsidR="00347DA3" w:rsidRPr="00811D0A" w:rsidDel="001D10CC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8,371</w:t>
            </w:r>
          </w:p>
        </w:tc>
        <w:tc>
          <w:tcPr>
            <w:tcW w:w="181" w:type="dxa"/>
            <w:vAlign w:val="center"/>
          </w:tcPr>
          <w:p w14:paraId="04A8E55B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5E73994A" w14:textId="274BA4CE" w:rsidR="00347DA3" w:rsidRPr="00811D0A" w:rsidDel="001D10CC" w:rsidRDefault="00D81EA9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449,868</w:t>
            </w:r>
          </w:p>
        </w:tc>
      </w:tr>
      <w:tr w:rsidR="00347DA3" w:rsidRPr="00811D0A" w14:paraId="663C365A" w14:textId="77777777" w:rsidTr="00D73D91">
        <w:trPr>
          <w:cantSplit/>
          <w:trHeight w:val="20"/>
        </w:trPr>
        <w:tc>
          <w:tcPr>
            <w:tcW w:w="3240" w:type="dxa"/>
            <w:gridSpan w:val="3"/>
          </w:tcPr>
          <w:p w14:paraId="5291BD51" w14:textId="77777777" w:rsidR="00347DA3" w:rsidRPr="00811D0A" w:rsidRDefault="00347DA3" w:rsidP="00347DA3">
            <w:pPr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ลูกหนี้สำนักหักบัญชีและ</w:t>
            </w:r>
          </w:p>
          <w:p w14:paraId="63F8F93E" w14:textId="3C18B015" w:rsidR="00347DA3" w:rsidRPr="00811D0A" w:rsidRDefault="00347DA3" w:rsidP="00347DA3">
            <w:pPr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  บริษัทหลักทรัพย์</w:t>
            </w:r>
          </w:p>
        </w:tc>
        <w:tc>
          <w:tcPr>
            <w:tcW w:w="1165" w:type="dxa"/>
          </w:tcPr>
          <w:p w14:paraId="4E5834BD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17EB948" w14:textId="28EC0483" w:rsidR="00347DA3" w:rsidRPr="00811D0A" w:rsidDel="001D10CC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203,731</w:t>
            </w:r>
          </w:p>
        </w:tc>
        <w:tc>
          <w:tcPr>
            <w:tcW w:w="180" w:type="dxa"/>
          </w:tcPr>
          <w:p w14:paraId="5596DF5D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D9D2DF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03D552" w14:textId="6E87DE3C" w:rsidR="00347DA3" w:rsidRPr="00811D0A" w:rsidDel="001D10CC" w:rsidRDefault="00110609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546,076</w:t>
            </w:r>
          </w:p>
        </w:tc>
        <w:tc>
          <w:tcPr>
            <w:tcW w:w="180" w:type="dxa"/>
          </w:tcPr>
          <w:p w14:paraId="661B58CB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D4A6A0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2A51D1" w14:textId="3D090A40" w:rsidR="00347DA3" w:rsidRPr="00811D0A" w:rsidDel="001D10CC" w:rsidRDefault="00347DA3" w:rsidP="00790E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64,263</w:t>
            </w:r>
          </w:p>
        </w:tc>
        <w:tc>
          <w:tcPr>
            <w:tcW w:w="181" w:type="dxa"/>
          </w:tcPr>
          <w:p w14:paraId="6C91923E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EA860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A45421" w14:textId="28FFDD7A" w:rsidR="00347DA3" w:rsidRPr="00811D0A" w:rsidDel="001D10CC" w:rsidRDefault="00110609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814,070</w:t>
            </w:r>
          </w:p>
        </w:tc>
      </w:tr>
      <w:tr w:rsidR="00347DA3" w:rsidRPr="00811D0A" w14:paraId="2D2CD989" w14:textId="77777777" w:rsidTr="00E5517B">
        <w:trPr>
          <w:cantSplit/>
          <w:trHeight w:val="20"/>
        </w:trPr>
        <w:tc>
          <w:tcPr>
            <w:tcW w:w="3240" w:type="dxa"/>
            <w:gridSpan w:val="3"/>
          </w:tcPr>
          <w:p w14:paraId="50ED7452" w14:textId="1E8A6861" w:rsidR="00347DA3" w:rsidRPr="00811D0A" w:rsidRDefault="00347DA3" w:rsidP="00347DA3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165" w:type="dxa"/>
            <w:vAlign w:val="center"/>
          </w:tcPr>
          <w:p w14:paraId="409445C1" w14:textId="6BAB1374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41,080</w:t>
            </w:r>
          </w:p>
        </w:tc>
        <w:tc>
          <w:tcPr>
            <w:tcW w:w="180" w:type="dxa"/>
            <w:vAlign w:val="center"/>
          </w:tcPr>
          <w:p w14:paraId="1344E065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4615004" w14:textId="7933FBB8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6,841</w:t>
            </w:r>
          </w:p>
        </w:tc>
        <w:tc>
          <w:tcPr>
            <w:tcW w:w="180" w:type="dxa"/>
            <w:vAlign w:val="center"/>
          </w:tcPr>
          <w:p w14:paraId="344794AD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1F87EA" w14:textId="4ADA596B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25,</w:t>
            </w:r>
            <w:r w:rsidRPr="00790EC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005</w:t>
            </w:r>
          </w:p>
        </w:tc>
        <w:tc>
          <w:tcPr>
            <w:tcW w:w="181" w:type="dxa"/>
            <w:vAlign w:val="center"/>
          </w:tcPr>
          <w:p w14:paraId="09ADF866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21F131B" w14:textId="1E1AB582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72,926</w:t>
            </w:r>
          </w:p>
        </w:tc>
      </w:tr>
      <w:tr w:rsidR="00347DA3" w:rsidRPr="00811D0A" w14:paraId="7D4622F1" w14:textId="77777777" w:rsidTr="00CB20B6">
        <w:trPr>
          <w:cantSplit/>
          <w:trHeight w:val="20"/>
        </w:trPr>
        <w:tc>
          <w:tcPr>
            <w:tcW w:w="3240" w:type="dxa"/>
            <w:gridSpan w:val="3"/>
          </w:tcPr>
          <w:p w14:paraId="7061778B" w14:textId="77777777" w:rsidR="00347DA3" w:rsidRPr="00811D0A" w:rsidRDefault="00347DA3" w:rsidP="00347DA3">
            <w:pPr>
              <w:rPr>
                <w:rFonts w:asciiTheme="majorBidi" w:hAnsiTheme="majorBidi"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เจ้าหนี้สำนักหักบัญชีและ</w:t>
            </w:r>
          </w:p>
          <w:p w14:paraId="591A45CB" w14:textId="6918A314" w:rsidR="00347DA3" w:rsidRPr="00811D0A" w:rsidRDefault="00347DA3" w:rsidP="00347DA3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 xml:space="preserve">   บริษัทหลักทรัพย์</w:t>
            </w:r>
          </w:p>
        </w:tc>
        <w:tc>
          <w:tcPr>
            <w:tcW w:w="1165" w:type="dxa"/>
            <w:vAlign w:val="center"/>
          </w:tcPr>
          <w:p w14:paraId="79073C9E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5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</w:p>
          <w:p w14:paraId="5FF46113" w14:textId="15D72085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>(117,920)</w:t>
            </w:r>
          </w:p>
        </w:tc>
        <w:tc>
          <w:tcPr>
            <w:tcW w:w="180" w:type="dxa"/>
            <w:vAlign w:val="center"/>
          </w:tcPr>
          <w:p w14:paraId="3D3CF80F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0C9489E2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</w:p>
          <w:p w14:paraId="67052F57" w14:textId="25AD8358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>(552,052)</w:t>
            </w:r>
          </w:p>
        </w:tc>
        <w:tc>
          <w:tcPr>
            <w:tcW w:w="180" w:type="dxa"/>
            <w:vAlign w:val="center"/>
          </w:tcPr>
          <w:p w14:paraId="4CF5F8EB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6860FDC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</w:p>
          <w:p w14:paraId="135B20D2" w14:textId="397A5E72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>(25,</w:t>
            </w:r>
            <w:r w:rsidRPr="00790ECA">
              <w:rPr>
                <w:rFonts w:asciiTheme="majorBidi" w:hAnsiTheme="majorBidi" w:cstheme="majorBidi"/>
                <w:sz w:val="30"/>
                <w:szCs w:val="30"/>
              </w:rPr>
              <w:t>936</w:t>
            </w:r>
            <w:r w:rsidRPr="00811D0A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center"/>
          </w:tcPr>
          <w:p w14:paraId="2A06DCC6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F7D71C8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</w:p>
          <w:p w14:paraId="64507284" w14:textId="001B399A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>(695,908)</w:t>
            </w:r>
          </w:p>
        </w:tc>
      </w:tr>
      <w:tr w:rsidR="00347DA3" w:rsidRPr="00811D0A" w14:paraId="2E88F6D1" w14:textId="77777777" w:rsidTr="00530041">
        <w:trPr>
          <w:cantSplit/>
          <w:trHeight w:val="20"/>
        </w:trPr>
        <w:tc>
          <w:tcPr>
            <w:tcW w:w="3240" w:type="dxa"/>
            <w:gridSpan w:val="3"/>
          </w:tcPr>
          <w:p w14:paraId="71A040B0" w14:textId="1117473D" w:rsidR="00347DA3" w:rsidRPr="00811D0A" w:rsidRDefault="00347DA3" w:rsidP="00347DA3">
            <w:pPr>
              <w:rPr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2BDE8B3D" w14:textId="02D98A23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(37,965)</w:t>
            </w:r>
          </w:p>
        </w:tc>
        <w:tc>
          <w:tcPr>
            <w:tcW w:w="180" w:type="dxa"/>
            <w:vAlign w:val="center"/>
          </w:tcPr>
          <w:p w14:paraId="13905AD6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3F975A5" w14:textId="691A6320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(916)</w:t>
            </w:r>
          </w:p>
        </w:tc>
        <w:tc>
          <w:tcPr>
            <w:tcW w:w="180" w:type="dxa"/>
            <w:vAlign w:val="center"/>
          </w:tcPr>
          <w:p w14:paraId="342313BC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0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0B8D024" w14:textId="728E50F1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(26,188)</w:t>
            </w:r>
          </w:p>
        </w:tc>
        <w:tc>
          <w:tcPr>
            <w:tcW w:w="181" w:type="dxa"/>
            <w:vAlign w:val="center"/>
          </w:tcPr>
          <w:p w14:paraId="0D15BB70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5C480AC" w14:textId="7A470968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(65,069)</w:t>
            </w:r>
          </w:p>
        </w:tc>
      </w:tr>
      <w:tr w:rsidR="00347DA3" w:rsidRPr="00811D0A" w14:paraId="556CE5D3" w14:textId="77777777" w:rsidTr="00D73D91">
        <w:trPr>
          <w:cantSplit/>
        </w:trPr>
        <w:tc>
          <w:tcPr>
            <w:tcW w:w="3240" w:type="dxa"/>
            <w:gridSpan w:val="3"/>
          </w:tcPr>
          <w:p w14:paraId="3E377535" w14:textId="77777777" w:rsidR="00347DA3" w:rsidRPr="00811D0A" w:rsidRDefault="00347DA3" w:rsidP="00347DA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</w:t>
            </w:r>
          </w:p>
          <w:p w14:paraId="57716978" w14:textId="4F332427" w:rsidR="00347DA3" w:rsidRPr="00811D0A" w:rsidRDefault="00347DA3" w:rsidP="00347DA3">
            <w:pPr>
              <w:tabs>
                <w:tab w:val="right" w:pos="4601"/>
              </w:tabs>
              <w:rPr>
                <w:b/>
                <w:bCs/>
                <w:sz w:val="30"/>
                <w:szCs w:val="30"/>
                <w:lang w:val="fr-FR"/>
              </w:rPr>
            </w:pPr>
            <w:r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</w:t>
            </w:r>
            <w:r w:rsidRPr="00811D0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38E90D58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E80D9E" w14:textId="21F2F1F0" w:rsidR="00347DA3" w:rsidRPr="00811D0A" w:rsidRDefault="000612E1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132,822</w:t>
            </w:r>
          </w:p>
        </w:tc>
        <w:tc>
          <w:tcPr>
            <w:tcW w:w="180" w:type="dxa"/>
          </w:tcPr>
          <w:p w14:paraId="455F24E3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9F6FF7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E170509" w14:textId="1EEE3804" w:rsidR="00347DA3" w:rsidRPr="00811D0A" w:rsidRDefault="005E4E56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397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,550</w:t>
            </w:r>
          </w:p>
        </w:tc>
        <w:tc>
          <w:tcPr>
            <w:tcW w:w="180" w:type="dxa"/>
          </w:tcPr>
          <w:p w14:paraId="04290BAE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8AF30F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5B1CAC8" w14:textId="1F4A34E8" w:rsidR="00347DA3" w:rsidRPr="00811D0A" w:rsidRDefault="000612E1" w:rsidP="00790E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  <w:r w:rsidR="00347DA3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515</w:t>
            </w:r>
          </w:p>
        </w:tc>
        <w:tc>
          <w:tcPr>
            <w:tcW w:w="181" w:type="dxa"/>
          </w:tcPr>
          <w:p w14:paraId="00BD39D2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27B2722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5FD4A0" w14:textId="09AA5B90" w:rsidR="00347DA3" w:rsidRPr="00811D0A" w:rsidRDefault="005E4E56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575,887</w:t>
            </w:r>
          </w:p>
        </w:tc>
      </w:tr>
      <w:tr w:rsidR="00E46B3B" w:rsidRPr="00811D0A" w14:paraId="63477764" w14:textId="77777777" w:rsidTr="00D73D91">
        <w:trPr>
          <w:cantSplit/>
        </w:trPr>
        <w:tc>
          <w:tcPr>
            <w:tcW w:w="3240" w:type="dxa"/>
            <w:gridSpan w:val="3"/>
          </w:tcPr>
          <w:p w14:paraId="02B88BE4" w14:textId="751AC6B7" w:rsidR="00E46B3B" w:rsidRPr="00811D0A" w:rsidRDefault="00E46B3B" w:rsidP="00E46B3B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65" w:type="dxa"/>
          </w:tcPr>
          <w:p w14:paraId="7CDB65C4" w14:textId="7DEE07EE" w:rsidR="00E46B3B" w:rsidRPr="00811D0A" w:rsidRDefault="00E46B3B" w:rsidP="00E46B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7DC1C66" w14:textId="77777777" w:rsidR="00E46B3B" w:rsidRPr="00811D0A" w:rsidRDefault="00E46B3B" w:rsidP="00E46B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3A39C4" w14:textId="374A25DD" w:rsidR="00E46B3B" w:rsidRPr="00811D0A" w:rsidRDefault="00347DA3" w:rsidP="00E46B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49,</w:t>
            </w:r>
            <w:r w:rsidR="004F0D56"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856</w:t>
            </w:r>
          </w:p>
        </w:tc>
        <w:tc>
          <w:tcPr>
            <w:tcW w:w="180" w:type="dxa"/>
          </w:tcPr>
          <w:p w14:paraId="2EC6DD56" w14:textId="77777777" w:rsidR="00E46B3B" w:rsidRPr="00811D0A" w:rsidRDefault="00E46B3B" w:rsidP="00E46B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25EA83" w14:textId="08C57071" w:rsidR="00E46B3B" w:rsidRPr="00811D0A" w:rsidRDefault="00E46B3B" w:rsidP="00E46B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2FA254E5" w14:textId="77777777" w:rsidR="00E46B3B" w:rsidRPr="00811D0A" w:rsidRDefault="00E46B3B" w:rsidP="00E46B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9F9C9A" w14:textId="57930DD9" w:rsidR="00E46B3B" w:rsidRPr="00811D0A" w:rsidRDefault="00347DA3" w:rsidP="00E46B3B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49,</w:t>
            </w:r>
            <w:r w:rsidR="004F0D56"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856</w:t>
            </w:r>
          </w:p>
        </w:tc>
      </w:tr>
      <w:tr w:rsidR="00347DA3" w:rsidRPr="00811D0A" w14:paraId="01262CBB" w14:textId="77777777" w:rsidTr="002974D4">
        <w:trPr>
          <w:cantSplit/>
        </w:trPr>
        <w:tc>
          <w:tcPr>
            <w:tcW w:w="3240" w:type="dxa"/>
            <w:gridSpan w:val="3"/>
          </w:tcPr>
          <w:p w14:paraId="6BD7C4E2" w14:textId="3B732A08" w:rsidR="00347DA3" w:rsidRPr="00811D0A" w:rsidRDefault="00347DA3" w:rsidP="00347DA3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สัญญา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vAlign w:val="center"/>
          </w:tcPr>
          <w:p w14:paraId="4FA90A96" w14:textId="2FD2E72C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4F0D56"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204</w:t>
            </w: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4F0D56"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656</w:t>
            </w: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2307F955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3F4E762" w14:textId="2655E85C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(32</w:t>
            </w:r>
            <w:r w:rsidR="004F0D56"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4F0D56"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016</w:t>
            </w: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center"/>
          </w:tcPr>
          <w:p w14:paraId="655D423D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5C2FB5F" w14:textId="4C53297D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4F0D56"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</w:t>
            </w: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4F0D56" w:rsidRPr="00790E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14</w:t>
            </w:r>
            <w:r w:rsidR="005E4E56" w:rsidRPr="00790EC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center"/>
          </w:tcPr>
          <w:p w14:paraId="643243DA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8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761E1F3" w14:textId="0F043D83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(589,8</w:t>
            </w:r>
            <w:r w:rsidR="004F0D56"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5E4E56"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347DA3" w:rsidRPr="00811D0A" w14:paraId="07BB2DF3" w14:textId="77777777" w:rsidTr="00046074">
        <w:trPr>
          <w:cantSplit/>
        </w:trPr>
        <w:tc>
          <w:tcPr>
            <w:tcW w:w="3240" w:type="dxa"/>
            <w:gridSpan w:val="3"/>
          </w:tcPr>
          <w:p w14:paraId="629EDB72" w14:textId="2C9BA724" w:rsidR="00347DA3" w:rsidRPr="00811D0A" w:rsidRDefault="00347DA3" w:rsidP="00347DA3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55993B" w14:textId="001048B0" w:rsidR="00347DA3" w:rsidRPr="00811D0A" w:rsidRDefault="004F0D56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(71,834)</w:t>
            </w:r>
          </w:p>
        </w:tc>
        <w:tc>
          <w:tcPr>
            <w:tcW w:w="180" w:type="dxa"/>
            <w:vAlign w:val="center"/>
          </w:tcPr>
          <w:p w14:paraId="05E426BB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AE938D" w14:textId="0FC30C6C" w:rsidR="00347DA3" w:rsidRPr="00811D0A" w:rsidRDefault="005E4E56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126,390</w:t>
            </w:r>
          </w:p>
        </w:tc>
        <w:tc>
          <w:tcPr>
            <w:tcW w:w="180" w:type="dxa"/>
            <w:vAlign w:val="center"/>
          </w:tcPr>
          <w:p w14:paraId="705F43DD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BB659B" w14:textId="11A2E442" w:rsidR="00347DA3" w:rsidRPr="00811D0A" w:rsidRDefault="004F0D56" w:rsidP="00790EC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(18,63</w:t>
            </w:r>
            <w:r w:rsidR="005E4E56"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81" w:type="dxa"/>
            <w:vAlign w:val="center"/>
          </w:tcPr>
          <w:p w14:paraId="5D35A993" w14:textId="77777777" w:rsidR="00347DA3" w:rsidRPr="00811D0A" w:rsidRDefault="00347DA3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B74411" w14:textId="78FCE2FE" w:rsidR="00347DA3" w:rsidRPr="00811D0A" w:rsidRDefault="005E4E56" w:rsidP="00347DA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35,925</w:t>
            </w:r>
          </w:p>
        </w:tc>
      </w:tr>
    </w:tbl>
    <w:p w14:paraId="541C84B7" w14:textId="79BDF0C6" w:rsidR="00097FDE" w:rsidRPr="00811D0A" w:rsidRDefault="0009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06CAD58B" w14:textId="77777777" w:rsidR="00097FDE" w:rsidRPr="00811D0A" w:rsidRDefault="00097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8546" w:type="dxa"/>
        <w:tblInd w:w="10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4"/>
        <w:gridCol w:w="266"/>
        <w:gridCol w:w="1165"/>
        <w:gridCol w:w="180"/>
        <w:gridCol w:w="1260"/>
        <w:gridCol w:w="182"/>
        <w:gridCol w:w="1168"/>
        <w:gridCol w:w="181"/>
        <w:gridCol w:w="1170"/>
      </w:tblGrid>
      <w:tr w:rsidR="00DB2E35" w:rsidRPr="00811D0A" w14:paraId="3B894B11" w14:textId="77777777" w:rsidTr="00D62E78">
        <w:trPr>
          <w:cantSplit/>
          <w:trHeight w:val="110"/>
          <w:tblHeader/>
        </w:trPr>
        <w:tc>
          <w:tcPr>
            <w:tcW w:w="2700" w:type="dxa"/>
          </w:tcPr>
          <w:p w14:paraId="6101E6A2" w14:textId="77777777" w:rsidR="00DB2E35" w:rsidRPr="00811D0A" w:rsidRDefault="00DB2E35" w:rsidP="00D62E78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0F9B9C8" w14:textId="77777777" w:rsidR="00DB2E35" w:rsidRPr="00811D0A" w:rsidRDefault="00DB2E35" w:rsidP="00D62E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266" w:type="dxa"/>
          </w:tcPr>
          <w:p w14:paraId="2758FAD6" w14:textId="77777777" w:rsidR="00DB2E35" w:rsidRPr="00811D0A" w:rsidRDefault="00DB2E35" w:rsidP="00D62E7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</w:tcPr>
          <w:p w14:paraId="1B9B9AAB" w14:textId="2A253FAE" w:rsidR="00DB2E35" w:rsidRPr="00811D0A" w:rsidRDefault="00663657" w:rsidP="00D62E78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2567</w:t>
            </w:r>
          </w:p>
        </w:tc>
      </w:tr>
      <w:tr w:rsidR="00DB2E35" w:rsidRPr="00811D0A" w14:paraId="747D7309" w14:textId="77777777" w:rsidTr="00327781">
        <w:trPr>
          <w:cantSplit/>
          <w:trHeight w:val="20"/>
          <w:tblHeader/>
        </w:trPr>
        <w:tc>
          <w:tcPr>
            <w:tcW w:w="3240" w:type="dxa"/>
            <w:gridSpan w:val="3"/>
          </w:tcPr>
          <w:p w14:paraId="1D11A6D1" w14:textId="77777777" w:rsidR="00DB2E35" w:rsidRPr="00811D0A" w:rsidRDefault="00DB2E35" w:rsidP="00D62E78">
            <w:pPr>
              <w:rPr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65" w:type="dxa"/>
            <w:vAlign w:val="bottom"/>
          </w:tcPr>
          <w:p w14:paraId="49395905" w14:textId="77777777" w:rsidR="00DB2E35" w:rsidRPr="00811D0A" w:rsidRDefault="00DB2E35" w:rsidP="00D62E78">
            <w:pPr>
              <w:pStyle w:val="acctmergecolhdg"/>
              <w:spacing w:line="240" w:lineRule="auto"/>
              <w:ind w:left="-80" w:right="-80"/>
              <w:rPr>
                <w:b w:val="0"/>
                <w:bCs/>
                <w:sz w:val="30"/>
                <w:szCs w:val="30"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ฮ่องกง</w:t>
            </w:r>
          </w:p>
        </w:tc>
        <w:tc>
          <w:tcPr>
            <w:tcW w:w="180" w:type="dxa"/>
            <w:vAlign w:val="bottom"/>
          </w:tcPr>
          <w:p w14:paraId="3818FE64" w14:textId="77777777" w:rsidR="00DB2E35" w:rsidRPr="00811D0A" w:rsidRDefault="00DB2E35" w:rsidP="00D62E7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E4198C" w14:textId="77777777" w:rsidR="00DB2E35" w:rsidRPr="00811D0A" w:rsidRDefault="00DB2E35" w:rsidP="00D62E7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  <w:lang w:val="fr-FR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182" w:type="dxa"/>
            <w:vAlign w:val="bottom"/>
          </w:tcPr>
          <w:p w14:paraId="16B4D3D2" w14:textId="77777777" w:rsidR="00DB2E35" w:rsidRPr="00811D0A" w:rsidRDefault="00DB2E35" w:rsidP="00D62E78">
            <w:pPr>
              <w:pStyle w:val="acctmergecolhdg"/>
              <w:spacing w:line="240" w:lineRule="auto"/>
              <w:rPr>
                <w:b w:val="0"/>
                <w:bCs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22EEF77" w14:textId="77777777" w:rsidR="00DB2E35" w:rsidRPr="00811D0A" w:rsidRDefault="00DB2E35" w:rsidP="00D62E7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4DA56958" w14:textId="77777777" w:rsidR="00DB2E35" w:rsidRPr="00811D0A" w:rsidDel="0080154F" w:rsidRDefault="00DB2E35" w:rsidP="00D62E78">
            <w:pPr>
              <w:pStyle w:val="acctmergecolhdg"/>
              <w:spacing w:line="240" w:lineRule="auto"/>
              <w:ind w:right="-73"/>
              <w:rPr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hint="cs"/>
                <w:sz w:val="30"/>
                <w:szCs w:val="30"/>
                <w:cs/>
                <w:lang w:val="en-US" w:bidi="th-TH"/>
              </w:rPr>
              <w:t>อื่น ๆ</w:t>
            </w:r>
          </w:p>
        </w:tc>
        <w:tc>
          <w:tcPr>
            <w:tcW w:w="181" w:type="dxa"/>
            <w:vAlign w:val="bottom"/>
          </w:tcPr>
          <w:p w14:paraId="5DC728E3" w14:textId="77777777" w:rsidR="00DB2E35" w:rsidRPr="00811D0A" w:rsidRDefault="00DB2E35" w:rsidP="00D62E78">
            <w:pPr>
              <w:pStyle w:val="acctmergecolhdg"/>
              <w:spacing w:line="240" w:lineRule="auto"/>
              <w:rPr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787717" w14:textId="77777777" w:rsidR="00DB2E35" w:rsidRPr="00811D0A" w:rsidRDefault="00DB2E35" w:rsidP="00D62E78">
            <w:pPr>
              <w:pStyle w:val="acctmergecolhdg"/>
              <w:spacing w:line="240" w:lineRule="auto"/>
              <w:rPr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hint="cs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DB2E35" w:rsidRPr="00811D0A" w14:paraId="7D4888E6" w14:textId="77777777" w:rsidTr="00D62E78">
        <w:trPr>
          <w:cantSplit/>
          <w:trHeight w:val="20"/>
        </w:trPr>
        <w:tc>
          <w:tcPr>
            <w:tcW w:w="3240" w:type="dxa"/>
            <w:gridSpan w:val="3"/>
          </w:tcPr>
          <w:p w14:paraId="0BB31DA1" w14:textId="77777777" w:rsidR="00DB2E35" w:rsidRPr="00811D0A" w:rsidRDefault="00DB2E35" w:rsidP="00D62E78">
            <w:pPr>
              <w:rPr>
                <w:sz w:val="30"/>
                <w:szCs w:val="30"/>
              </w:rPr>
            </w:pPr>
          </w:p>
        </w:tc>
        <w:tc>
          <w:tcPr>
            <w:tcW w:w="5306" w:type="dxa"/>
            <w:gridSpan w:val="7"/>
            <w:vAlign w:val="bottom"/>
          </w:tcPr>
          <w:p w14:paraId="7184589E" w14:textId="77777777" w:rsidR="00DB2E35" w:rsidRPr="00811D0A" w:rsidRDefault="00DB2E35" w:rsidP="00D62E7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811D0A"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C0050" w:rsidRPr="00811D0A" w14:paraId="7E398C7E" w14:textId="77777777" w:rsidTr="00327781">
        <w:trPr>
          <w:cantSplit/>
          <w:trHeight w:val="20"/>
        </w:trPr>
        <w:tc>
          <w:tcPr>
            <w:tcW w:w="3240" w:type="dxa"/>
            <w:gridSpan w:val="3"/>
          </w:tcPr>
          <w:p w14:paraId="5360ABB6" w14:textId="0E0537DA" w:rsidR="005C0050" w:rsidRPr="00811D0A" w:rsidRDefault="005C0050" w:rsidP="005C0050">
            <w:pPr>
              <w:rPr>
                <w:rFonts w:asciiTheme="majorBidi" w:hAnsiTheme="majorBidi"/>
                <w:sz w:val="30"/>
                <w:szCs w:val="30"/>
                <w:cs/>
              </w:rPr>
            </w:pPr>
            <w:bookmarkStart w:id="15" w:name="OLE_LINK10"/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5" w:type="dxa"/>
          </w:tcPr>
          <w:p w14:paraId="3EA83B36" w14:textId="1B99698A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2,620</w:t>
            </w:r>
          </w:p>
        </w:tc>
        <w:tc>
          <w:tcPr>
            <w:tcW w:w="180" w:type="dxa"/>
          </w:tcPr>
          <w:p w14:paraId="56F45524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32DB3" w14:textId="2F8BE161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388,987</w:t>
            </w:r>
          </w:p>
        </w:tc>
        <w:tc>
          <w:tcPr>
            <w:tcW w:w="182" w:type="dxa"/>
          </w:tcPr>
          <w:p w14:paraId="3BAD343F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EBA376A" w14:textId="7CC53B06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2,132</w:t>
            </w:r>
          </w:p>
        </w:tc>
        <w:tc>
          <w:tcPr>
            <w:tcW w:w="181" w:type="dxa"/>
          </w:tcPr>
          <w:p w14:paraId="48ECD83D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308A61" w14:textId="14130C41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393,739</w:t>
            </w:r>
          </w:p>
        </w:tc>
      </w:tr>
      <w:tr w:rsidR="005C0050" w:rsidRPr="00811D0A" w14:paraId="0BE101FE" w14:textId="77777777" w:rsidTr="00327781">
        <w:trPr>
          <w:cantSplit/>
          <w:trHeight w:val="20"/>
        </w:trPr>
        <w:tc>
          <w:tcPr>
            <w:tcW w:w="3240" w:type="dxa"/>
            <w:gridSpan w:val="3"/>
          </w:tcPr>
          <w:p w14:paraId="0DA85EB6" w14:textId="77777777" w:rsidR="005C0050" w:rsidRPr="00811D0A" w:rsidRDefault="005C0050" w:rsidP="005C0050">
            <w:pPr>
              <w:rPr>
                <w:rFonts w:asciiTheme="majorBidi" w:hAnsiTheme="majorBidi"/>
                <w:color w:val="000000" w:themeColor="text1"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>ลูกหนี้สำนักหักบัญชีและ</w:t>
            </w:r>
          </w:p>
          <w:p w14:paraId="2CB7DCF4" w14:textId="0F462E5B" w:rsidR="005C0050" w:rsidRPr="00811D0A" w:rsidRDefault="005C0050" w:rsidP="005C0050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</w:rPr>
              <w:t xml:space="preserve">   บริษัทหลักทรัพย์</w:t>
            </w:r>
          </w:p>
        </w:tc>
        <w:tc>
          <w:tcPr>
            <w:tcW w:w="1165" w:type="dxa"/>
          </w:tcPr>
          <w:p w14:paraId="7FCE0FAD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4A45968" w14:textId="1F3C5184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29,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180" w:type="dxa"/>
          </w:tcPr>
          <w:p w14:paraId="5006B050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7F312A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BA6DC7C" w14:textId="528DE668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128,347</w:t>
            </w:r>
          </w:p>
        </w:tc>
        <w:tc>
          <w:tcPr>
            <w:tcW w:w="182" w:type="dxa"/>
          </w:tcPr>
          <w:p w14:paraId="3B653858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DC2908F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352F63C2" w14:textId="0C309E76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24,339</w:t>
            </w:r>
          </w:p>
        </w:tc>
        <w:tc>
          <w:tcPr>
            <w:tcW w:w="181" w:type="dxa"/>
          </w:tcPr>
          <w:p w14:paraId="7612D081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CACBE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4AD5EC8F" w14:textId="42BBE498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182,607</w:t>
            </w:r>
          </w:p>
        </w:tc>
      </w:tr>
      <w:tr w:rsidR="005C0050" w:rsidRPr="00811D0A" w14:paraId="1A4E13FF" w14:textId="77777777" w:rsidTr="00327781">
        <w:trPr>
          <w:cantSplit/>
          <w:trHeight w:val="20"/>
        </w:trPr>
        <w:tc>
          <w:tcPr>
            <w:tcW w:w="3240" w:type="dxa"/>
            <w:gridSpan w:val="3"/>
          </w:tcPr>
          <w:p w14:paraId="28399063" w14:textId="76AA15AF" w:rsidR="005C0050" w:rsidRPr="00811D0A" w:rsidRDefault="005C0050" w:rsidP="005C0050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165" w:type="dxa"/>
          </w:tcPr>
          <w:p w14:paraId="4364F769" w14:textId="30371549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21,</w:t>
            </w: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876</w:t>
            </w:r>
          </w:p>
        </w:tc>
        <w:tc>
          <w:tcPr>
            <w:tcW w:w="180" w:type="dxa"/>
          </w:tcPr>
          <w:p w14:paraId="137461FF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027DC" w14:textId="27202C46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6,629</w:t>
            </w:r>
          </w:p>
        </w:tc>
        <w:tc>
          <w:tcPr>
            <w:tcW w:w="182" w:type="dxa"/>
          </w:tcPr>
          <w:p w14:paraId="1C6613EB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316CE8E" w14:textId="3451A5BA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2,059</w:t>
            </w:r>
          </w:p>
        </w:tc>
        <w:tc>
          <w:tcPr>
            <w:tcW w:w="181" w:type="dxa"/>
          </w:tcPr>
          <w:p w14:paraId="6CFEC931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795211" w14:textId="75F98179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30,564</w:t>
            </w:r>
          </w:p>
        </w:tc>
      </w:tr>
      <w:tr w:rsidR="005C0050" w:rsidRPr="00811D0A" w14:paraId="7641A0A1" w14:textId="77777777" w:rsidTr="00327781">
        <w:trPr>
          <w:cantSplit/>
          <w:trHeight w:val="20"/>
        </w:trPr>
        <w:tc>
          <w:tcPr>
            <w:tcW w:w="3240" w:type="dxa"/>
            <w:gridSpan w:val="3"/>
          </w:tcPr>
          <w:p w14:paraId="2F8F68AB" w14:textId="77777777" w:rsidR="005C0050" w:rsidRPr="00811D0A" w:rsidRDefault="005C0050" w:rsidP="005C0050">
            <w:pPr>
              <w:rPr>
                <w:rFonts w:asciiTheme="majorBidi" w:hAnsiTheme="majorBidi"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เจ้าหนี้สำนักหักบัญชีและ</w:t>
            </w:r>
          </w:p>
          <w:p w14:paraId="5487CD59" w14:textId="2BAF2AE2" w:rsidR="005C0050" w:rsidRPr="00811D0A" w:rsidRDefault="005C0050" w:rsidP="005C0050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 xml:space="preserve">   บริษัทหลักทรัพย์</w:t>
            </w:r>
          </w:p>
        </w:tc>
        <w:tc>
          <w:tcPr>
            <w:tcW w:w="1165" w:type="dxa"/>
          </w:tcPr>
          <w:p w14:paraId="5DF48EB2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DDABDE" w14:textId="0A133708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(21,768)</w:t>
            </w:r>
          </w:p>
        </w:tc>
        <w:tc>
          <w:tcPr>
            <w:tcW w:w="180" w:type="dxa"/>
          </w:tcPr>
          <w:p w14:paraId="6B174A00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7E9875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777EC0A2" w14:textId="10AB79E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(308,531)</w:t>
            </w:r>
          </w:p>
        </w:tc>
        <w:tc>
          <w:tcPr>
            <w:tcW w:w="182" w:type="dxa"/>
          </w:tcPr>
          <w:p w14:paraId="1D704BA4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4B0F093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C905785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30A1CA2" w14:textId="487A71D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(2,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049</w:t>
            </w: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1" w:type="dxa"/>
          </w:tcPr>
          <w:p w14:paraId="55F93589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E4E1B8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5487BBEF" w14:textId="6CB43D03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(332,348)</w:t>
            </w:r>
          </w:p>
        </w:tc>
      </w:tr>
      <w:tr w:rsidR="005C0050" w:rsidRPr="00811D0A" w14:paraId="7E441C42" w14:textId="77777777" w:rsidTr="00327781">
        <w:trPr>
          <w:cantSplit/>
          <w:trHeight w:val="20"/>
        </w:trPr>
        <w:tc>
          <w:tcPr>
            <w:tcW w:w="3240" w:type="dxa"/>
            <w:gridSpan w:val="3"/>
          </w:tcPr>
          <w:p w14:paraId="64282DDE" w14:textId="59973211" w:rsidR="005C0050" w:rsidRPr="00811D0A" w:rsidRDefault="005C0050" w:rsidP="005C0050">
            <w:pPr>
              <w:rPr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74748280" w14:textId="7FA8CCC4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(22,888)</w:t>
            </w:r>
          </w:p>
        </w:tc>
        <w:tc>
          <w:tcPr>
            <w:tcW w:w="180" w:type="dxa"/>
          </w:tcPr>
          <w:p w14:paraId="34BF5512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B2F7506" w14:textId="521DF22F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(810)</w:t>
            </w:r>
          </w:p>
        </w:tc>
        <w:tc>
          <w:tcPr>
            <w:tcW w:w="182" w:type="dxa"/>
          </w:tcPr>
          <w:p w14:paraId="56A926B8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323F3BE2" w14:textId="0AFB3B54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(1,155)</w:t>
            </w:r>
          </w:p>
        </w:tc>
        <w:tc>
          <w:tcPr>
            <w:tcW w:w="181" w:type="dxa"/>
          </w:tcPr>
          <w:p w14:paraId="3EE91B2D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C47188" w14:textId="50C13433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(24,</w:t>
            </w: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853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C0050" w:rsidRPr="00811D0A" w14:paraId="1EFA173D" w14:textId="77777777" w:rsidTr="00AE605C">
        <w:trPr>
          <w:cantSplit/>
          <w:trHeight w:val="20"/>
        </w:trPr>
        <w:tc>
          <w:tcPr>
            <w:tcW w:w="3240" w:type="dxa"/>
            <w:gridSpan w:val="3"/>
          </w:tcPr>
          <w:p w14:paraId="5228AF66" w14:textId="77777777" w:rsidR="005C0050" w:rsidRPr="00811D0A" w:rsidRDefault="005C0050" w:rsidP="005C005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ยอดบัญชีในงบฐานะการเงินที่มี</w:t>
            </w:r>
          </w:p>
          <w:p w14:paraId="0E977EA3" w14:textId="7DDDC028" w:rsidR="005C0050" w:rsidRPr="00811D0A" w:rsidRDefault="005C0050" w:rsidP="005C00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</w:t>
            </w:r>
            <w:r w:rsidRPr="00811D0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ความเสี่ยง</w:t>
            </w:r>
          </w:p>
        </w:tc>
        <w:tc>
          <w:tcPr>
            <w:tcW w:w="1165" w:type="dxa"/>
          </w:tcPr>
          <w:p w14:paraId="0ABC19C6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64E1F526" w14:textId="6D357CB8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9,761</w:t>
            </w:r>
          </w:p>
        </w:tc>
        <w:tc>
          <w:tcPr>
            <w:tcW w:w="180" w:type="dxa"/>
          </w:tcPr>
          <w:p w14:paraId="4B86AD03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DDA478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08A82FC0" w14:textId="5F2B3A38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9452A1" w:rsidRPr="00811D0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14</w:t>
            </w:r>
            <w:r w:rsidRPr="00811D0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9452A1" w:rsidRPr="00811D0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622</w:t>
            </w:r>
          </w:p>
        </w:tc>
        <w:tc>
          <w:tcPr>
            <w:tcW w:w="182" w:type="dxa"/>
          </w:tcPr>
          <w:p w14:paraId="373C7C31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27A86C2E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26753A6B" w14:textId="034AEECA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25,326</w:t>
            </w:r>
          </w:p>
        </w:tc>
        <w:tc>
          <w:tcPr>
            <w:tcW w:w="181" w:type="dxa"/>
          </w:tcPr>
          <w:p w14:paraId="7A4EF3CF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B16DC0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  <w:p w14:paraId="41EC3D57" w14:textId="05CCA152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5E00D3" w:rsidRPr="00811D0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49</w:t>
            </w:r>
            <w:r w:rsidRPr="00811D0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,</w:t>
            </w:r>
            <w:r w:rsidR="005E00D3" w:rsidRPr="00811D0A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709</w:t>
            </w:r>
          </w:p>
        </w:tc>
      </w:tr>
      <w:tr w:rsidR="005C0050" w:rsidRPr="00811D0A" w14:paraId="11D9E3C3" w14:textId="77777777" w:rsidTr="00AE605C">
        <w:trPr>
          <w:cantSplit/>
          <w:trHeight w:val="20"/>
        </w:trPr>
        <w:tc>
          <w:tcPr>
            <w:tcW w:w="3240" w:type="dxa"/>
            <w:gridSpan w:val="3"/>
          </w:tcPr>
          <w:p w14:paraId="3FC4470F" w14:textId="589BD38D" w:rsidR="005C0050" w:rsidRPr="00811D0A" w:rsidRDefault="005C0050" w:rsidP="005C00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65" w:type="dxa"/>
          </w:tcPr>
          <w:p w14:paraId="67E6EE2D" w14:textId="0ECE4EB3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14C2B7C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2D068C" w14:textId="787B0C53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711,567</w:t>
            </w:r>
          </w:p>
        </w:tc>
        <w:tc>
          <w:tcPr>
            <w:tcW w:w="182" w:type="dxa"/>
          </w:tcPr>
          <w:p w14:paraId="1460DBD0" w14:textId="0F50CFD2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2DD81D2" w14:textId="1D795BEE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1" w:type="dxa"/>
          </w:tcPr>
          <w:p w14:paraId="66CA3C2A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730028" w14:textId="4D60C9D4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711,567</w:t>
            </w:r>
          </w:p>
        </w:tc>
      </w:tr>
      <w:tr w:rsidR="005C0050" w:rsidRPr="00811D0A" w14:paraId="4A6D296F" w14:textId="77777777" w:rsidTr="00AE605C">
        <w:trPr>
          <w:cantSplit/>
          <w:trHeight w:val="20"/>
        </w:trPr>
        <w:tc>
          <w:tcPr>
            <w:tcW w:w="3240" w:type="dxa"/>
            <w:gridSpan w:val="3"/>
          </w:tcPr>
          <w:p w14:paraId="14088142" w14:textId="495056AA" w:rsidR="005C0050" w:rsidRPr="00811D0A" w:rsidRDefault="005C0050" w:rsidP="005C005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สัญญา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5538756" w14:textId="3485AEA4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(2,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299</w:t>
            </w: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07BB73A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30DC65" w14:textId="42CB5A06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(884,705)</w:t>
            </w:r>
          </w:p>
        </w:tc>
        <w:tc>
          <w:tcPr>
            <w:tcW w:w="182" w:type="dxa"/>
          </w:tcPr>
          <w:p w14:paraId="6E8414F6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5C250E63" w14:textId="306BF53A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(559)</w:t>
            </w:r>
          </w:p>
        </w:tc>
        <w:tc>
          <w:tcPr>
            <w:tcW w:w="181" w:type="dxa"/>
          </w:tcPr>
          <w:p w14:paraId="14A5D0E5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4BAE5E" w14:textId="247D0559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(887,563)</w:t>
            </w:r>
          </w:p>
        </w:tc>
      </w:tr>
      <w:tr w:rsidR="005C0050" w:rsidRPr="00811D0A" w14:paraId="46D3F19E" w14:textId="77777777" w:rsidTr="00AE605C">
        <w:trPr>
          <w:cantSplit/>
        </w:trPr>
        <w:tc>
          <w:tcPr>
            <w:tcW w:w="3240" w:type="dxa"/>
            <w:gridSpan w:val="3"/>
          </w:tcPr>
          <w:p w14:paraId="15FD167A" w14:textId="03FE2D41" w:rsidR="005C0050" w:rsidRPr="00811D0A" w:rsidRDefault="005C0050" w:rsidP="005C0050">
            <w:pPr>
              <w:tabs>
                <w:tab w:val="right" w:pos="4601"/>
              </w:tabs>
              <w:rPr>
                <w:b/>
                <w:bCs/>
                <w:sz w:val="30"/>
                <w:szCs w:val="30"/>
                <w:lang w:val="fr-FR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953FB99" w14:textId="267986FE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7,462</w:t>
            </w:r>
          </w:p>
        </w:tc>
        <w:tc>
          <w:tcPr>
            <w:tcW w:w="180" w:type="dxa"/>
          </w:tcPr>
          <w:p w14:paraId="15E7D5AE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FD376B" w14:textId="26435BC4" w:rsidR="005C0050" w:rsidRPr="00811D0A" w:rsidRDefault="005E00D3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0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</w:t>
            </w:r>
            <w:r w:rsidR="005C0050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</w:t>
            </w:r>
          </w:p>
        </w:tc>
        <w:tc>
          <w:tcPr>
            <w:tcW w:w="182" w:type="dxa"/>
          </w:tcPr>
          <w:p w14:paraId="02440174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05F8831B" w14:textId="4A12A9EB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24,767</w:t>
            </w:r>
          </w:p>
        </w:tc>
        <w:tc>
          <w:tcPr>
            <w:tcW w:w="181" w:type="dxa"/>
          </w:tcPr>
          <w:p w14:paraId="29CA4C9F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0EA47DE" w14:textId="7B3B13EA" w:rsidR="005C0050" w:rsidRPr="00811D0A" w:rsidRDefault="005E00D3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5C0050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713</w:t>
            </w:r>
          </w:p>
        </w:tc>
      </w:tr>
      <w:bookmarkEnd w:id="15"/>
    </w:tbl>
    <w:p w14:paraId="08D36AFC" w14:textId="7AE37213" w:rsidR="003F0822" w:rsidRPr="00811D0A" w:rsidRDefault="003F0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</w:p>
    <w:p w14:paraId="479B8CAE" w14:textId="41FFAE6D" w:rsidR="00420130" w:rsidRPr="00811D0A" w:rsidRDefault="00420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/>
          <w:i/>
          <w:iCs/>
          <w:sz w:val="30"/>
          <w:szCs w:val="30"/>
          <w:cs/>
        </w:rPr>
        <w:t>การวิเคราะห์ความอ่อนไหว</w:t>
      </w:r>
    </w:p>
    <w:p w14:paraId="41093E7A" w14:textId="5E844991" w:rsidR="00420130" w:rsidRPr="00811D0A" w:rsidRDefault="00420130" w:rsidP="00D20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41C03B13" w14:textId="77777777" w:rsidR="003E40D4" w:rsidRPr="00811D0A" w:rsidRDefault="003E40D4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/>
          <w:sz w:val="30"/>
          <w:szCs w:val="30"/>
          <w:cs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 </w:t>
      </w:r>
      <w:r w:rsidRPr="00811D0A">
        <w:rPr>
          <w:rFonts w:asciiTheme="majorBidi" w:hAnsiTheme="majorBidi" w:hint="cs"/>
          <w:sz w:val="30"/>
          <w:szCs w:val="30"/>
          <w:cs/>
        </w:rPr>
        <w:t xml:space="preserve">รายงาน </w:t>
      </w:r>
      <w:r w:rsidRPr="00811D0A">
        <w:rPr>
          <w:rFonts w:asciiTheme="majorBidi" w:hAnsiTheme="majorBidi"/>
          <w:sz w:val="30"/>
          <w:szCs w:val="30"/>
          <w:cs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</w:t>
      </w:r>
      <w:r w:rsidRPr="00811D0A">
        <w:rPr>
          <w:rFonts w:asciiTheme="majorBidi" w:hAnsiTheme="majorBidi"/>
          <w:sz w:val="30"/>
          <w:szCs w:val="30"/>
          <w:cs/>
        </w:rPr>
        <w:br/>
        <w:t>ข้อสมมติที่ว่าตัวแปรอื่นโดยเฉพาะอัตราดอกเบี้ยเป็นอัตราคงที่</w:t>
      </w:r>
    </w:p>
    <w:p w14:paraId="36DB5CA5" w14:textId="77777777" w:rsidR="00D566E3" w:rsidRPr="00811D0A" w:rsidRDefault="00D566E3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-45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8550" w:type="dxa"/>
        <w:tblInd w:w="108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10"/>
        <w:gridCol w:w="990"/>
        <w:gridCol w:w="900"/>
        <w:gridCol w:w="180"/>
        <w:gridCol w:w="900"/>
        <w:gridCol w:w="990"/>
        <w:gridCol w:w="900"/>
        <w:gridCol w:w="180"/>
        <w:gridCol w:w="900"/>
      </w:tblGrid>
      <w:tr w:rsidR="007B1844" w:rsidRPr="00811D0A" w14:paraId="4A01449F" w14:textId="06899680" w:rsidTr="00236FC0">
        <w:trPr>
          <w:tblHeader/>
        </w:trPr>
        <w:tc>
          <w:tcPr>
            <w:tcW w:w="2610" w:type="dxa"/>
          </w:tcPr>
          <w:p w14:paraId="39F5A918" w14:textId="77777777" w:rsidR="007B1844" w:rsidRPr="00811D0A" w:rsidRDefault="007B1844" w:rsidP="007B184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  <w:gridSpan w:val="4"/>
          </w:tcPr>
          <w:p w14:paraId="2381EA2B" w14:textId="7D6AB1DC" w:rsidR="007B1844" w:rsidRPr="00811D0A" w:rsidRDefault="00663657" w:rsidP="007B18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4"/>
          </w:tcPr>
          <w:p w14:paraId="675F631F" w14:textId="53BE3B73" w:rsidR="007B1844" w:rsidRPr="00811D0A" w:rsidRDefault="00663657" w:rsidP="007B184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2567</w:t>
            </w:r>
          </w:p>
        </w:tc>
      </w:tr>
      <w:tr w:rsidR="00395D63" w:rsidRPr="00811D0A" w14:paraId="36507F60" w14:textId="516A860F" w:rsidTr="00236FC0">
        <w:trPr>
          <w:tblHeader/>
        </w:trPr>
        <w:tc>
          <w:tcPr>
            <w:tcW w:w="2610" w:type="dxa"/>
            <w:vAlign w:val="bottom"/>
          </w:tcPr>
          <w:p w14:paraId="3A81538B" w14:textId="63BD8F1B" w:rsidR="00395D63" w:rsidRPr="00811D0A" w:rsidRDefault="00395D63" w:rsidP="00395D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990" w:type="dxa"/>
            <w:hideMark/>
          </w:tcPr>
          <w:p w14:paraId="0E6EBE30" w14:textId="4AB81E12" w:rsidR="00395D63" w:rsidRPr="00811D0A" w:rsidRDefault="00395D63" w:rsidP="00395D63">
            <w:pPr>
              <w:pStyle w:val="acctmergecolhdg"/>
              <w:spacing w:line="240" w:lineRule="auto"/>
              <w:ind w:left="-170" w:right="-170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900" w:type="dxa"/>
            <w:vAlign w:val="bottom"/>
            <w:hideMark/>
          </w:tcPr>
          <w:p w14:paraId="048A21D1" w14:textId="77777777" w:rsidR="00395D63" w:rsidRPr="00811D0A" w:rsidRDefault="00395D63" w:rsidP="00045014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vAlign w:val="bottom"/>
          </w:tcPr>
          <w:p w14:paraId="42400A32" w14:textId="77777777" w:rsidR="00395D63" w:rsidRPr="00811D0A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2DD3EDA4" w14:textId="340EB430" w:rsidR="00395D63" w:rsidRPr="00811D0A" w:rsidRDefault="00395D63" w:rsidP="00045014">
            <w:pPr>
              <w:pStyle w:val="acctmergecolhdg"/>
              <w:spacing w:line="240" w:lineRule="auto"/>
              <w:ind w:right="-8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990" w:type="dxa"/>
          </w:tcPr>
          <w:p w14:paraId="0CCC75BC" w14:textId="4CE28898" w:rsidR="00395D63" w:rsidRPr="00811D0A" w:rsidRDefault="00395D63" w:rsidP="00395D63">
            <w:pPr>
              <w:pStyle w:val="acctmergecolhdg"/>
              <w:spacing w:line="240" w:lineRule="auto"/>
              <w:ind w:left="-170" w:right="-17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อัตราการเปลี่ยนแปลง</w:t>
            </w:r>
          </w:p>
        </w:tc>
        <w:tc>
          <w:tcPr>
            <w:tcW w:w="900" w:type="dxa"/>
            <w:vAlign w:val="bottom"/>
          </w:tcPr>
          <w:p w14:paraId="2724D93D" w14:textId="748C5AE2" w:rsidR="00395D63" w:rsidRPr="00811D0A" w:rsidRDefault="00395D63" w:rsidP="00F873D3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56D02E92" w14:textId="77777777" w:rsidR="00395D63" w:rsidRPr="00811D0A" w:rsidRDefault="00395D63" w:rsidP="00395D63">
            <w:pPr>
              <w:pStyle w:val="acctmergecolhdg"/>
              <w:spacing w:line="240" w:lineRule="auto"/>
              <w:ind w:left="-170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EA5D991" w14:textId="33235D72" w:rsidR="00395D63" w:rsidRPr="00811D0A" w:rsidRDefault="00395D63" w:rsidP="00F873D3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395D63" w:rsidRPr="00811D0A" w14:paraId="6956B82A" w14:textId="3B989400" w:rsidTr="00236FC0">
        <w:trPr>
          <w:tblHeader/>
        </w:trPr>
        <w:tc>
          <w:tcPr>
            <w:tcW w:w="2610" w:type="dxa"/>
          </w:tcPr>
          <w:p w14:paraId="4F6E0645" w14:textId="77777777" w:rsidR="00395D63" w:rsidRPr="00811D0A" w:rsidRDefault="00395D63" w:rsidP="00395D6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</w:tcPr>
          <w:p w14:paraId="4AF3596F" w14:textId="77981D40" w:rsidR="00395D63" w:rsidRPr="00811D0A" w:rsidRDefault="00395D63" w:rsidP="00395D63">
            <w:pPr>
              <w:pStyle w:val="acctmergecolhdg"/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980" w:type="dxa"/>
            <w:gridSpan w:val="3"/>
          </w:tcPr>
          <w:p w14:paraId="17887755" w14:textId="68E4BF84" w:rsidR="00395D63" w:rsidRPr="00811D0A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990" w:type="dxa"/>
          </w:tcPr>
          <w:p w14:paraId="547398B0" w14:textId="12211C10" w:rsidR="00395D63" w:rsidRPr="00811D0A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1980" w:type="dxa"/>
            <w:gridSpan w:val="3"/>
          </w:tcPr>
          <w:p w14:paraId="67729572" w14:textId="6ECC07F5" w:rsidR="00395D63" w:rsidRPr="00811D0A" w:rsidRDefault="00395D63" w:rsidP="00395D63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C0050" w:rsidRPr="00811D0A" w14:paraId="1E602F5E" w14:textId="31DC2143" w:rsidTr="00D72A46">
        <w:tc>
          <w:tcPr>
            <w:tcW w:w="2610" w:type="dxa"/>
            <w:shd w:val="clear" w:color="auto" w:fill="FFFFFF" w:themeFill="background1"/>
            <w:hideMark/>
          </w:tcPr>
          <w:p w14:paraId="29041E70" w14:textId="77777777" w:rsidR="005C0050" w:rsidRPr="00811D0A" w:rsidRDefault="005C0050" w:rsidP="005C005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811D0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</w:tcPr>
          <w:p w14:paraId="1E1087B4" w14:textId="607ADE6F" w:rsidR="005C0050" w:rsidRPr="00811D0A" w:rsidRDefault="008A6686" w:rsidP="005C0050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3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0" w:type="dxa"/>
          </w:tcPr>
          <w:p w14:paraId="29D771CC" w14:textId="61DCF029" w:rsidR="005C0050" w:rsidRPr="00811D0A" w:rsidRDefault="004C733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4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1,264</w:t>
            </w:r>
          </w:p>
        </w:tc>
        <w:tc>
          <w:tcPr>
            <w:tcW w:w="180" w:type="dxa"/>
          </w:tcPr>
          <w:p w14:paraId="49356C23" w14:textId="77777777" w:rsidR="005C0050" w:rsidRPr="00811D0A" w:rsidRDefault="005C0050" w:rsidP="005C005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824A11" w14:textId="6B49CBE2" w:rsidR="005C0050" w:rsidRPr="00811D0A" w:rsidRDefault="004C733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38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</w:rPr>
              <w:t>(1,264)</w:t>
            </w:r>
          </w:p>
        </w:tc>
        <w:tc>
          <w:tcPr>
            <w:tcW w:w="990" w:type="dxa"/>
          </w:tcPr>
          <w:p w14:paraId="5850B72C" w14:textId="402CB85C" w:rsidR="005C0050" w:rsidRPr="00811D0A" w:rsidRDefault="005C0050" w:rsidP="005C0050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right="3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00" w:type="dxa"/>
          </w:tcPr>
          <w:p w14:paraId="35038237" w14:textId="1AF2F35B" w:rsidR="005C0050" w:rsidRPr="00811D0A" w:rsidRDefault="004E69F3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370"/>
              </w:tabs>
              <w:spacing w:line="240" w:lineRule="auto"/>
              <w:ind w:left="-115" w:right="-16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415</w:t>
            </w:r>
          </w:p>
        </w:tc>
        <w:tc>
          <w:tcPr>
            <w:tcW w:w="180" w:type="dxa"/>
          </w:tcPr>
          <w:p w14:paraId="5D435E18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8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4F4E1ED" w14:textId="2D43AD1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E69F3" w:rsidRPr="00811D0A">
              <w:rPr>
                <w:rFonts w:asciiTheme="majorBidi" w:hAnsiTheme="majorBidi" w:cstheme="majorBidi"/>
                <w:sz w:val="28"/>
                <w:szCs w:val="28"/>
              </w:rPr>
              <w:t>415</w:t>
            </w:r>
            <w:r w:rsidRPr="00811D0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149D7DB9" w14:textId="77777777" w:rsidR="003F0822" w:rsidRPr="00811D0A" w:rsidRDefault="003F0822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7DAAD822" w14:textId="77777777" w:rsidR="00AE27EA" w:rsidRPr="00811D0A" w:rsidRDefault="00AE2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br w:type="page"/>
      </w:r>
    </w:p>
    <w:p w14:paraId="4DF194A7" w14:textId="7E3CCDA9" w:rsidR="00A84E2E" w:rsidRPr="00811D0A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 xml:space="preserve">ความเสี่ยงด้านราคาตราสารทุนและสัญญาซื้อขายล่วงหน้า </w:t>
      </w:r>
    </w:p>
    <w:p w14:paraId="47E0BAE9" w14:textId="77777777" w:rsidR="00A84E2E" w:rsidRPr="00811D0A" w:rsidRDefault="00A84E2E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388D763A" w14:textId="5A0EA283" w:rsidR="003E40D4" w:rsidRPr="00811D0A" w:rsidRDefault="005925D3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/>
          <w:sz w:val="30"/>
          <w:szCs w:val="30"/>
          <w:cs/>
        </w:rPr>
        <w:t>ความเสี่ยงด้านราคาตราสารทุนและสัญญาซื้อขายล่วงหน้าเป็นความเสี่ยงที่บริษัทและธุรกิจการจัดการกองทุนส่วนบุคคลอาจได้รับผลกระทบในทางลบต่อฐานะการเงิน อันเกิดจากการเปลี่ยนแปลงของราคา</w:t>
      </w:r>
      <w:r w:rsidRPr="00811D0A">
        <w:rPr>
          <w:rFonts w:asciiTheme="majorBidi" w:hAnsiTheme="majorBidi"/>
          <w:sz w:val="30"/>
          <w:szCs w:val="30"/>
          <w:cs/>
        </w:rPr>
        <w:br/>
        <w:t>ตราสารทุน ตราสารหนี้ รวมถึงการเปลี่ยนแปลงของราคาสินทรัพย์อ้างอิงซึ่งส่งผลกระทบต่อมูลค่าอนุพันธ์ เป็นต้น ซึ่งส่งผลกระทบต่อฐานะความเสี่ยงจากราคาที่สำคัญ ได้แก่ เงินลงทุน พอร์ตการลงทุนของบริษัทในอนุพันธ์ ตราสารทุนที่ถือไว้เนื่องจากมีหลักทรัพย์ที่เหลือจากการรับประกันการจัดจำหน่าย รวมถึง</w:t>
      </w:r>
      <w:r w:rsidR="00160CF6"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/>
          <w:sz w:val="30"/>
          <w:szCs w:val="30"/>
          <w:cs/>
        </w:rPr>
        <w:t>พอร์ตการลงทุนของลูกค้าภายใต้การบริหารจัดการกองทุน</w:t>
      </w:r>
    </w:p>
    <w:p w14:paraId="7605406A" w14:textId="378C47EE" w:rsidR="00D20368" w:rsidRPr="00811D0A" w:rsidRDefault="00D20368" w:rsidP="00A84E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346D7D5A" w14:textId="0F277063" w:rsidR="002C2BDE" w:rsidRPr="00811D0A" w:rsidRDefault="001E4B89" w:rsidP="001E4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>4.3</w:t>
      </w:r>
      <w:r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tab/>
      </w: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</w:t>
      </w:r>
      <w:r w:rsidR="003F4771"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ที่สำคัญของ</w:t>
      </w: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ธุรกิจสินทรัพย์ดิจิทัล</w:t>
      </w:r>
    </w:p>
    <w:p w14:paraId="0F930DED" w14:textId="0538B45B" w:rsidR="002C2BDE" w:rsidRPr="00811D0A" w:rsidRDefault="002C2BDE" w:rsidP="002C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9A3033A" w14:textId="1506BC00" w:rsidR="002C2BDE" w:rsidRPr="00811D0A" w:rsidRDefault="002C2BDE" w:rsidP="002C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>4.3.1</w:t>
      </w: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</w:t>
      </w:r>
      <w:r w:rsidR="00181A38"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ด้านเครดิตของ</w:t>
      </w: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คู่สัญญา</w:t>
      </w:r>
    </w:p>
    <w:p w14:paraId="227598D3" w14:textId="68D9F36B" w:rsidR="002C2BDE" w:rsidRPr="00811D0A" w:rsidRDefault="002C2BDE" w:rsidP="002C2B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0C5C358D" w14:textId="004F6A78" w:rsidR="00D11459" w:rsidRPr="00811D0A" w:rsidRDefault="004D72C9" w:rsidP="00E90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6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ความเสี่ยงด้านเครดิตของคู่สัญญาเกิดขึ้นจากคู่ค้าทางธุรกิจ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ศูนย์ซื้อขายสินทรัพย์ดิจิทัล ผู้ดูแลและ</w:t>
      </w:r>
      <w:r w:rsidRPr="00811D0A">
        <w:rPr>
          <w:rFonts w:asciiTheme="majorBidi" w:hAnsiTheme="majorBidi"/>
          <w:sz w:val="30"/>
          <w:szCs w:val="30"/>
          <w:cs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ผู้เก็บรักษาสินทรัพย์ดิจิทัลซึ่งถือครองสินทรัพย์ดิจิทัลและเงินสดเพื่อการดำเนินธุรกิจสินทรัพย์ดิจิทัล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บริษัทได้ดำเนินการตรวจสอบในการคัดเลือกคู่ค้า รวมถึงการรักษาความปลอดภัยต่าง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ๆ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ทางด้านเทคโนโลยีสารสนเทศและสถานะทางการเงินของคู่ค้า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โดยจะมีการตรวจสอบสถานะและกำหนดวงเงินของคู่ค้าเป็นประจำ</w:t>
      </w:r>
    </w:p>
    <w:p w14:paraId="77895FB2" w14:textId="77777777" w:rsidR="006872AF" w:rsidRPr="00811D0A" w:rsidRDefault="006872AF" w:rsidP="00E90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6"/>
        <w:jc w:val="thaiDistribute"/>
        <w:rPr>
          <w:rFonts w:asciiTheme="majorBidi" w:hAnsiTheme="majorBidi"/>
          <w:sz w:val="30"/>
          <w:szCs w:val="30"/>
          <w:cs/>
        </w:rPr>
      </w:pPr>
    </w:p>
    <w:p w14:paraId="3100A791" w14:textId="53C0D73D" w:rsidR="00D11459" w:rsidRPr="00811D0A" w:rsidRDefault="00D11459" w:rsidP="00D11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>4.3.2</w:t>
      </w: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</w:t>
      </w: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ด้านการดำเนินงาน</w:t>
      </w:r>
    </w:p>
    <w:p w14:paraId="01292645" w14:textId="77777777" w:rsidR="00D11459" w:rsidRPr="00811D0A" w:rsidRDefault="00D11459" w:rsidP="00D11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right="389"/>
        <w:jc w:val="thaiDistribute"/>
        <w:rPr>
          <w:rFonts w:asciiTheme="majorBidi" w:hAnsiTheme="majorBidi" w:cstheme="majorBidi"/>
          <w:sz w:val="30"/>
          <w:szCs w:val="30"/>
        </w:rPr>
      </w:pPr>
    </w:p>
    <w:p w14:paraId="79F0484B" w14:textId="04519730" w:rsidR="006872AF" w:rsidRPr="00811D0A" w:rsidRDefault="0041049B" w:rsidP="00781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6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ความเสี่ยงด้านการดำเนินงานคือความเสียหายซึ่งอาจเกิดขึ้นจากระบบงานที่ขาดประสิทธิภาพ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การฝึกอบกรมพนักงานที่ไม่เพียงพอ ความล้มเหลวของระบบเทคโนโลยี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และข้อผิดพลาดหรือการกระทำที่เป็นอันตรายจากบุคคลภายในและภายนอก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ทั้งนี้บริษัทมีนโยบายและขั้นตอนในการบริหารความเสี่ยงด้านการดำเนินงานเพื่อป้องกันความเสียหายที่อาจเกิดขึ้นจากกระบวนการปฏิบัติงานทั้งจากปัจจัยภายในและปัจจัยภายนอกให้อยู่ในขอบเขตที่ยอมรับได้ซึ่งได้รับอนุมัติโดยคณะกรรมการบริษัท</w:t>
      </w:r>
      <w:r w:rsidR="006872AF" w:rsidRPr="00811D0A">
        <w:rPr>
          <w:rFonts w:asciiTheme="majorBidi" w:hAnsiTheme="majorBidi"/>
          <w:sz w:val="30"/>
          <w:szCs w:val="30"/>
        </w:rPr>
        <w:br w:type="page"/>
      </w:r>
    </w:p>
    <w:p w14:paraId="55C0E3F6" w14:textId="6CBF1FF7" w:rsidR="00E3255E" w:rsidRPr="00811D0A" w:rsidRDefault="00E3255E" w:rsidP="00E3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lastRenderedPageBreak/>
        <w:t>4.3.3</w:t>
      </w: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</w:t>
      </w: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ด้านเทคโนโลยีและไซเบอร์</w:t>
      </w:r>
    </w:p>
    <w:p w14:paraId="5B12BA89" w14:textId="788B055D" w:rsidR="00E3255E" w:rsidRPr="00811D0A" w:rsidRDefault="00E3255E" w:rsidP="00F9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1EAC6A76" w14:textId="661D8D1C" w:rsidR="003E40D4" w:rsidRPr="00811D0A" w:rsidRDefault="0041049B" w:rsidP="00E90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66"/>
        <w:jc w:val="thaiDistribute"/>
        <w:rPr>
          <w:rFonts w:asciiTheme="majorBidi" w:hAnsiTheme="majorBidi"/>
          <w:sz w:val="30"/>
          <w:szCs w:val="30"/>
          <w:cs/>
        </w:rPr>
      </w:pPr>
      <w:r w:rsidRPr="00811D0A">
        <w:rPr>
          <w:rFonts w:asciiTheme="majorBidi" w:hAnsiTheme="majorBidi" w:hint="cs"/>
          <w:sz w:val="30"/>
          <w:szCs w:val="30"/>
          <w:cs/>
        </w:rPr>
        <w:t>ในการดำเนินธุรกิจสินทรัพย์ดิจิทัลจำเป็นต้องพึ่งพาระบบเทคโนโลยีสารสนเทศ โดยเฉพาะระบบโครงสร้างพื้นฐาน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บริษัทใช้ระบบที่เป็นที่ยอมรับในระดับสากลผ่านพันธมิตรที่มีความเชี่ยวชาญ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ทั้งนี้บริษัทมีหน้าที่รับผิดชอบในการตรวจสอบโครงสร้างพื้นฐาน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ฮาร์ดแวร์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และการรักษาความปลอดภัยด้านเทคโนโลยีสารสนเทศที่เกี่ยวข้องกับธุรกิจสินทรัพย์ดิจิทัล</w:t>
      </w:r>
    </w:p>
    <w:p w14:paraId="29379E4E" w14:textId="52A204FF" w:rsidR="00E3255E" w:rsidRPr="00811D0A" w:rsidRDefault="00E3255E" w:rsidP="00F9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0ED86418" w14:textId="7104E4A3" w:rsidR="006B19EF" w:rsidRPr="00811D0A" w:rsidRDefault="006B19EF" w:rsidP="006B1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>4.3.4</w:t>
      </w: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Pr="00811D0A">
        <w:rPr>
          <w:rFonts w:asciiTheme="majorBidi" w:hAnsiTheme="majorBidi"/>
          <w:b/>
          <w:bCs/>
          <w:i/>
          <w:iCs/>
          <w:sz w:val="30"/>
          <w:szCs w:val="30"/>
          <w:cs/>
        </w:rPr>
        <w:t>ความเสี่ยง</w:t>
      </w: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ด้านตลาด</w:t>
      </w:r>
    </w:p>
    <w:p w14:paraId="1E84A73D" w14:textId="77777777" w:rsidR="006B19EF" w:rsidRPr="00811D0A" w:rsidRDefault="006B19EF" w:rsidP="00F9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367EAAFA" w14:textId="2BA0E3F0" w:rsidR="003E40D4" w:rsidRPr="00811D0A" w:rsidRDefault="0041049B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 xml:space="preserve">บริษัทมีความเสี่ยงจากการเปลี่ยนแปลงราคาสินทรัพย์ดิจิทัล </w:t>
      </w:r>
      <w:r w:rsidRPr="00811D0A">
        <w:rPr>
          <w:rFonts w:asciiTheme="majorBidi" w:hAnsiTheme="majorBidi"/>
          <w:sz w:val="30"/>
          <w:szCs w:val="30"/>
          <w:cs/>
        </w:rPr>
        <w:t>ฝ่ายบริหารความเสี่ยง</w:t>
      </w:r>
      <w:r w:rsidRPr="00811D0A">
        <w:rPr>
          <w:rFonts w:asciiTheme="majorBidi" w:hAnsiTheme="majorBidi" w:hint="cs"/>
          <w:sz w:val="30"/>
          <w:szCs w:val="30"/>
          <w:cs/>
        </w:rPr>
        <w:t>และคณะกรรมการสินทรัพย์ดิจิทัลได้จำกัดการถือครองสิน</w:t>
      </w:r>
      <w:r w:rsidRPr="00811D0A">
        <w:rPr>
          <w:rFonts w:asciiTheme="majorBidi" w:hAnsiTheme="majorBidi"/>
          <w:sz w:val="30"/>
          <w:szCs w:val="30"/>
          <w:cs/>
        </w:rPr>
        <w:t>ทรัพย์</w:t>
      </w:r>
      <w:r w:rsidRPr="00811D0A">
        <w:rPr>
          <w:rFonts w:asciiTheme="majorBidi" w:hAnsiTheme="majorBidi" w:hint="cs"/>
          <w:sz w:val="30"/>
          <w:szCs w:val="30"/>
          <w:cs/>
        </w:rPr>
        <w:t>ดิจิทัล โดยพิจารณาจาก</w:t>
      </w:r>
      <w:r w:rsidRPr="00811D0A">
        <w:rPr>
          <w:rFonts w:asciiTheme="majorBidi" w:hAnsiTheme="majorBidi"/>
          <w:sz w:val="30"/>
          <w:szCs w:val="30"/>
          <w:cs/>
        </w:rPr>
        <w:t>ค่าความเสี่ยง</w:t>
      </w:r>
      <w:r w:rsidRPr="00811D0A">
        <w:rPr>
          <w:rFonts w:asciiTheme="majorBidi" w:hAnsiTheme="majorBidi" w:hint="cs"/>
          <w:sz w:val="30"/>
          <w:szCs w:val="30"/>
          <w:cs/>
        </w:rPr>
        <w:t xml:space="preserve">ที่ยอมรับได้ </w:t>
      </w:r>
      <w:r w:rsidRPr="00811D0A">
        <w:rPr>
          <w:rFonts w:asciiTheme="majorBidi" w:hAnsiTheme="majorBidi"/>
          <w:sz w:val="30"/>
          <w:szCs w:val="30"/>
          <w:cs/>
        </w:rPr>
        <w:t>สภาพคล่องและความผันผวนของ</w:t>
      </w:r>
      <w:r w:rsidRPr="00811D0A">
        <w:rPr>
          <w:rFonts w:asciiTheme="majorBidi" w:hAnsiTheme="majorBidi" w:hint="cs"/>
          <w:sz w:val="30"/>
          <w:szCs w:val="30"/>
          <w:cs/>
        </w:rPr>
        <w:t>ราคา</w:t>
      </w:r>
      <w:r w:rsidRPr="00811D0A">
        <w:rPr>
          <w:rFonts w:asciiTheme="majorBidi" w:hAnsiTheme="majorBidi"/>
          <w:sz w:val="30"/>
          <w:szCs w:val="30"/>
          <w:cs/>
        </w:rPr>
        <w:t>สินทรัพย</w:t>
      </w:r>
      <w:r w:rsidRPr="00811D0A">
        <w:rPr>
          <w:rFonts w:asciiTheme="majorBidi" w:hAnsiTheme="majorBidi" w:hint="cs"/>
          <w:sz w:val="30"/>
          <w:szCs w:val="30"/>
          <w:cs/>
        </w:rPr>
        <w:t>์ดิจิทัล</w:t>
      </w:r>
    </w:p>
    <w:p w14:paraId="06C1539B" w14:textId="3E5C454E" w:rsidR="006B19EF" w:rsidRPr="00811D0A" w:rsidRDefault="006B19EF" w:rsidP="006B1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64B01B36" w14:textId="31813773" w:rsidR="006B19EF" w:rsidRPr="00811D0A" w:rsidRDefault="006B19EF" w:rsidP="006B1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63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>4.3.5</w:t>
      </w:r>
      <w:r w:rsidRPr="00811D0A">
        <w:rPr>
          <w:rFonts w:asciiTheme="majorBidi" w:hAnsiTheme="majorBidi"/>
          <w:b/>
          <w:bCs/>
          <w:i/>
          <w:iCs/>
          <w:sz w:val="30"/>
          <w:szCs w:val="30"/>
        </w:rPr>
        <w:tab/>
      </w: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ความเสี่ยงด้าน</w:t>
      </w:r>
      <w:r w:rsidR="00F97099"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การปฏิบัติตาม</w:t>
      </w: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กฎหมาย</w:t>
      </w:r>
      <w:r w:rsidR="00F97099"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กฎระเบียบ</w:t>
      </w:r>
      <w:r w:rsidR="00F97099" w:rsidRPr="00811D0A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และข้อบังคับ</w:t>
      </w:r>
    </w:p>
    <w:p w14:paraId="5310C3FA" w14:textId="77777777" w:rsidR="006B19EF" w:rsidRPr="00811D0A" w:rsidRDefault="006B19EF" w:rsidP="00F970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5690BCBE" w14:textId="713A9C66" w:rsidR="003E40D4" w:rsidRPr="00811D0A" w:rsidRDefault="0041049B" w:rsidP="003E40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บริษัทตระหนักถึงความเสี่ยงที่เกี่ยวข้องกับการปฏิบัติตามกฎระเบียบ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ซึ่งรวมถึงความเสี่ยงเกี่ยวกับ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การเปลี่ยนแปลงทางกฎหมาย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กฎระเบียบและข้อบังคับที่กำหนดโดยหน่วยงานกำกับดูแล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ซึ่งอาจส่ง</w:t>
      </w:r>
      <w:r w:rsidRPr="00811D0A">
        <w:rPr>
          <w:rFonts w:asciiTheme="majorBidi" w:hAnsiTheme="majorBidi"/>
          <w:sz w:val="30"/>
          <w:szCs w:val="30"/>
        </w:rPr>
        <w:br/>
      </w:r>
      <w:r w:rsidRPr="00811D0A">
        <w:rPr>
          <w:rFonts w:asciiTheme="majorBidi" w:hAnsiTheme="majorBidi" w:hint="cs"/>
          <w:sz w:val="30"/>
          <w:szCs w:val="30"/>
          <w:cs/>
        </w:rPr>
        <w:t>ผลกระทบทั้งทางตรงและทางอ้อมต่อบริษัท</w:t>
      </w:r>
    </w:p>
    <w:p w14:paraId="12082060" w14:textId="77777777" w:rsidR="00230A39" w:rsidRPr="00811D0A" w:rsidRDefault="00230A39" w:rsidP="006B19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0"/>
        </w:tabs>
        <w:spacing w:line="240" w:lineRule="auto"/>
        <w:ind w:left="1170"/>
        <w:jc w:val="thaiDistribute"/>
        <w:rPr>
          <w:rFonts w:asciiTheme="majorBidi" w:hAnsiTheme="majorBidi"/>
          <w:sz w:val="30"/>
          <w:szCs w:val="30"/>
        </w:rPr>
      </w:pPr>
    </w:p>
    <w:p w14:paraId="6FBA680E" w14:textId="7F18B99F" w:rsidR="00A84E2E" w:rsidRPr="00811D0A" w:rsidRDefault="00A84E2E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16" w:name="_Hlk109723768"/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เงินสดและรายการเทียบเท่าเงินสด</w:t>
      </w:r>
    </w:p>
    <w:bookmarkEnd w:id="16"/>
    <w:p w14:paraId="1BC438C6" w14:textId="77777777" w:rsidR="00A84E2E" w:rsidRPr="00811D0A" w:rsidRDefault="00A84E2E" w:rsidP="00C95CFE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1350"/>
        <w:gridCol w:w="270"/>
        <w:gridCol w:w="1350"/>
      </w:tblGrid>
      <w:tr w:rsidR="00B023B8" w:rsidRPr="00811D0A" w14:paraId="46E556AE" w14:textId="77777777" w:rsidTr="00127066">
        <w:tc>
          <w:tcPr>
            <w:tcW w:w="4950" w:type="dxa"/>
            <w:vAlign w:val="bottom"/>
          </w:tcPr>
          <w:p w14:paraId="7BEC995E" w14:textId="77777777" w:rsidR="00B023B8" w:rsidRPr="00811D0A" w:rsidRDefault="00B023B8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EC494DF" w14:textId="77777777" w:rsidR="00B023B8" w:rsidRPr="00811D0A" w:rsidRDefault="00B023B8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690143E" w14:textId="1920B8B8" w:rsidR="00B023B8" w:rsidRPr="00811D0A" w:rsidRDefault="00663657" w:rsidP="00B023B8">
            <w:pPr>
              <w:pStyle w:val="acctfourfigures"/>
              <w:tabs>
                <w:tab w:val="clear" w:pos="765"/>
              </w:tabs>
              <w:spacing w:line="240" w:lineRule="auto"/>
              <w:ind w:left="-109" w:right="-42" w:firstLine="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30655136" w14:textId="77777777" w:rsidR="00B023B8" w:rsidRPr="00811D0A" w:rsidRDefault="00B023B8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9E9516B" w14:textId="2593D69F" w:rsidR="00B023B8" w:rsidRPr="00811D0A" w:rsidRDefault="00663657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19" w:firstLine="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B023B8" w:rsidRPr="00811D0A" w14:paraId="0FCC54BA" w14:textId="77777777" w:rsidTr="00127066">
        <w:tc>
          <w:tcPr>
            <w:tcW w:w="4950" w:type="dxa"/>
          </w:tcPr>
          <w:p w14:paraId="0665B454" w14:textId="77777777" w:rsidR="00B023B8" w:rsidRPr="00811D0A" w:rsidDel="0005181C" w:rsidRDefault="00B023B8" w:rsidP="00B023B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3B87C" w14:textId="77777777" w:rsidR="00B023B8" w:rsidRPr="00811D0A" w:rsidRDefault="00B023B8" w:rsidP="00B023B8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603EDF2" w14:textId="24A36B63" w:rsidR="00B023B8" w:rsidRPr="00811D0A" w:rsidRDefault="00B023B8" w:rsidP="00B023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B4650" w:rsidRPr="00811D0A" w14:paraId="026C022F" w14:textId="77777777" w:rsidTr="00E11663">
        <w:tc>
          <w:tcPr>
            <w:tcW w:w="4950" w:type="dxa"/>
          </w:tcPr>
          <w:p w14:paraId="70019423" w14:textId="62574D27" w:rsidR="00CB4650" w:rsidRPr="00811D0A" w:rsidRDefault="00CB4650" w:rsidP="00CB46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เงินฝากธนาคารกระแสรายวันและออมทรัพย์</w:t>
            </w:r>
          </w:p>
        </w:tc>
        <w:tc>
          <w:tcPr>
            <w:tcW w:w="1260" w:type="dxa"/>
          </w:tcPr>
          <w:p w14:paraId="079CE7CC" w14:textId="77777777" w:rsidR="00CB4650" w:rsidRPr="00811D0A" w:rsidRDefault="00CB4650" w:rsidP="00CB4650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531EF" w14:textId="298ABF63" w:rsidR="00CB4650" w:rsidRPr="00811D0A" w:rsidRDefault="00CB4650" w:rsidP="00CB46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3,</w:t>
            </w:r>
            <w:r w:rsidR="002169BB" w:rsidRPr="00811D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080,730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100979D7" w14:textId="77777777" w:rsidR="00CB4650" w:rsidRPr="00811D0A" w:rsidRDefault="00CB4650" w:rsidP="00CB46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93E2AE" w14:textId="01F97948" w:rsidR="00CB4650" w:rsidRPr="00811D0A" w:rsidRDefault="00CB4650" w:rsidP="00CB46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3,527,538 </w:t>
            </w:r>
          </w:p>
        </w:tc>
      </w:tr>
      <w:tr w:rsidR="00CB4650" w:rsidRPr="00811D0A" w14:paraId="1E7774AD" w14:textId="77777777" w:rsidTr="00215807">
        <w:tc>
          <w:tcPr>
            <w:tcW w:w="4950" w:type="dxa"/>
          </w:tcPr>
          <w:p w14:paraId="00C3CBBA" w14:textId="3D1D1643" w:rsidR="00CB4650" w:rsidRPr="00811D0A" w:rsidRDefault="00CB4650" w:rsidP="00CB465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เงินฝากในนามบริษัทเพื่อลูกค้า</w:t>
            </w:r>
          </w:p>
        </w:tc>
        <w:tc>
          <w:tcPr>
            <w:tcW w:w="1260" w:type="dxa"/>
          </w:tcPr>
          <w:p w14:paraId="726B5B2F" w14:textId="77777777" w:rsidR="00CB4650" w:rsidRPr="00811D0A" w:rsidRDefault="00CB4650" w:rsidP="00CB4650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961842" w14:textId="5D7423D6" w:rsidR="00CB4650" w:rsidRPr="00811D0A" w:rsidRDefault="00CB4650" w:rsidP="00CB46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</w:t>
            </w:r>
            <w:r w:rsidR="002169BB" w:rsidRPr="00811D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1,638,970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682D567E" w14:textId="77777777" w:rsidR="00CB4650" w:rsidRPr="00811D0A" w:rsidRDefault="00CB4650" w:rsidP="00CB46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5C1AA8" w14:textId="6EB04235" w:rsidR="00CB4650" w:rsidRPr="00811D0A" w:rsidRDefault="00CB4650" w:rsidP="00CB46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(1,402,372)</w:t>
            </w:r>
          </w:p>
        </w:tc>
      </w:tr>
      <w:tr w:rsidR="00CB4650" w:rsidRPr="00811D0A" w14:paraId="731C1501" w14:textId="77777777" w:rsidTr="00127066">
        <w:tc>
          <w:tcPr>
            <w:tcW w:w="4950" w:type="dxa"/>
          </w:tcPr>
          <w:p w14:paraId="5FD8ED16" w14:textId="7E227DFB" w:rsidR="00CB4650" w:rsidRPr="00811D0A" w:rsidRDefault="00CB4650" w:rsidP="00CB4650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00C449A" w14:textId="77777777" w:rsidR="00CB4650" w:rsidRPr="00811D0A" w:rsidRDefault="00CB4650" w:rsidP="00CB4650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1B09919" w14:textId="6CC6D60C" w:rsidR="00CB4650" w:rsidRPr="00811D0A" w:rsidRDefault="00CB4650" w:rsidP="00CB46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1,441,760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270" w:type="dxa"/>
          </w:tcPr>
          <w:p w14:paraId="3EEDFCB2" w14:textId="77777777" w:rsidR="00CB4650" w:rsidRPr="00811D0A" w:rsidRDefault="00CB4650" w:rsidP="00CB46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03FD5F" w14:textId="5413BF75" w:rsidR="00CB4650" w:rsidRPr="00811D0A" w:rsidRDefault="00CB4650" w:rsidP="00CB46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2,125,166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</w:p>
        </w:tc>
      </w:tr>
    </w:tbl>
    <w:p w14:paraId="3AE2068B" w14:textId="0C356E39" w:rsidR="00684F8C" w:rsidRPr="00811D0A" w:rsidRDefault="00684F8C" w:rsidP="00684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17" w:name="OLE_LINK1"/>
    </w:p>
    <w:p w14:paraId="78D23EE5" w14:textId="77777777" w:rsidR="00684F8C" w:rsidRPr="00811D0A" w:rsidRDefault="00684F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0D58E2B4" w14:textId="3C2AD803" w:rsidR="002D4841" w:rsidRPr="00811D0A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ลูกหนี้สำนักหักบัญชีและบริษัทหลักทรัพย์</w:t>
      </w:r>
    </w:p>
    <w:bookmarkEnd w:id="17"/>
    <w:p w14:paraId="25FDBCE7" w14:textId="49F4322F" w:rsidR="002D4841" w:rsidRPr="00811D0A" w:rsidRDefault="002D4841" w:rsidP="00F873D3">
      <w:pPr>
        <w:pStyle w:val="BodyText2"/>
        <w:tabs>
          <w:tab w:val="left" w:pos="540"/>
        </w:tabs>
        <w:ind w:left="547" w:firstLine="0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7D452B" w:rsidRPr="00811D0A" w14:paraId="31E95E12" w14:textId="77777777" w:rsidTr="00127066">
        <w:tc>
          <w:tcPr>
            <w:tcW w:w="6210" w:type="dxa"/>
          </w:tcPr>
          <w:p w14:paraId="17B7D6EC" w14:textId="77777777" w:rsidR="007D452B" w:rsidRPr="00811D0A" w:rsidRDefault="007D452B" w:rsidP="00DB2E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2BCD4E9" w14:textId="220AFA66" w:rsidR="007D452B" w:rsidRPr="00811D0A" w:rsidRDefault="00663657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21409276" w14:textId="77777777" w:rsidR="007D452B" w:rsidRPr="00811D0A" w:rsidRDefault="007D452B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53F8BF7" w14:textId="35812F4C" w:rsidR="007D452B" w:rsidRPr="00811D0A" w:rsidRDefault="00663657" w:rsidP="00DB2E35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DB2E35" w:rsidRPr="00811D0A" w14:paraId="6FBC6200" w14:textId="77777777" w:rsidTr="00127066">
        <w:tc>
          <w:tcPr>
            <w:tcW w:w="6210" w:type="dxa"/>
          </w:tcPr>
          <w:p w14:paraId="2C840B6E" w14:textId="77777777" w:rsidR="00DB2E35" w:rsidRPr="00811D0A" w:rsidRDefault="00DB2E35" w:rsidP="00DB2E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0B736C1" w14:textId="77777777" w:rsidR="00DB2E35" w:rsidRPr="00811D0A" w:rsidRDefault="00DB2E35" w:rsidP="00DB2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70FF" w:rsidRPr="00811D0A" w14:paraId="31A0E254" w14:textId="77777777" w:rsidTr="00C07224">
        <w:tc>
          <w:tcPr>
            <w:tcW w:w="6210" w:type="dxa"/>
          </w:tcPr>
          <w:p w14:paraId="29089CAD" w14:textId="77777777" w:rsidR="005170FF" w:rsidRPr="00811D0A" w:rsidRDefault="005170FF" w:rsidP="005170F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ลูกหนี้สำนักหักบัญชี </w:t>
            </w:r>
          </w:p>
        </w:tc>
        <w:tc>
          <w:tcPr>
            <w:tcW w:w="1350" w:type="dxa"/>
            <w:vAlign w:val="bottom"/>
          </w:tcPr>
          <w:p w14:paraId="4A6F6A4B" w14:textId="77CAEDC2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 xml:space="preserve">            536,395 </w:t>
            </w:r>
          </w:p>
        </w:tc>
        <w:tc>
          <w:tcPr>
            <w:tcW w:w="270" w:type="dxa"/>
          </w:tcPr>
          <w:p w14:paraId="2F4DAA18" w14:textId="77777777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83354E" w14:textId="76BF094F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 xml:space="preserve"> 1,251,801 </w:t>
            </w:r>
          </w:p>
        </w:tc>
      </w:tr>
      <w:tr w:rsidR="005170FF" w:rsidRPr="00811D0A" w14:paraId="4D71DBC1" w14:textId="77777777" w:rsidTr="00C07224">
        <w:tc>
          <w:tcPr>
            <w:tcW w:w="6210" w:type="dxa"/>
          </w:tcPr>
          <w:p w14:paraId="04178710" w14:textId="77777777" w:rsidR="005170FF" w:rsidRPr="00811D0A" w:rsidRDefault="005170FF" w:rsidP="005170F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ลูกหนี้บริษัทหลักทรัพย์ต่างประเทศ </w:t>
            </w:r>
          </w:p>
        </w:tc>
        <w:tc>
          <w:tcPr>
            <w:tcW w:w="1350" w:type="dxa"/>
            <w:vAlign w:val="bottom"/>
          </w:tcPr>
          <w:p w14:paraId="15A51C6C" w14:textId="6128DD9E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 xml:space="preserve">      7,687,111 </w:t>
            </w:r>
          </w:p>
        </w:tc>
        <w:tc>
          <w:tcPr>
            <w:tcW w:w="270" w:type="dxa"/>
          </w:tcPr>
          <w:p w14:paraId="7A402A21" w14:textId="77777777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9D3E76" w14:textId="1FF55ABC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 xml:space="preserve"> 4,234,459 </w:t>
            </w:r>
          </w:p>
        </w:tc>
      </w:tr>
      <w:tr w:rsidR="005170FF" w:rsidRPr="00811D0A" w14:paraId="381951F1" w14:textId="77777777" w:rsidTr="00C07224">
        <w:tc>
          <w:tcPr>
            <w:tcW w:w="6210" w:type="dxa"/>
          </w:tcPr>
          <w:p w14:paraId="53C8498E" w14:textId="1B4D108F" w:rsidR="005170FF" w:rsidRPr="00811D0A" w:rsidRDefault="005170FF" w:rsidP="005170F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ศูนย์ซื้อขายสินทรัพย์ดิจิทัล</w:t>
            </w:r>
          </w:p>
        </w:tc>
        <w:tc>
          <w:tcPr>
            <w:tcW w:w="1350" w:type="dxa"/>
            <w:vAlign w:val="bottom"/>
          </w:tcPr>
          <w:p w14:paraId="45BAB197" w14:textId="3661CE01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 xml:space="preserve">     336,219 </w:t>
            </w:r>
          </w:p>
        </w:tc>
        <w:tc>
          <w:tcPr>
            <w:tcW w:w="270" w:type="dxa"/>
          </w:tcPr>
          <w:p w14:paraId="263BC200" w14:textId="77777777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8E532A" w14:textId="6B52C92D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 xml:space="preserve"> 115,939 </w:t>
            </w:r>
          </w:p>
        </w:tc>
      </w:tr>
      <w:tr w:rsidR="005170FF" w:rsidRPr="00811D0A" w14:paraId="7724C630" w14:textId="77777777" w:rsidTr="00C07224">
        <w:tc>
          <w:tcPr>
            <w:tcW w:w="6210" w:type="dxa"/>
          </w:tcPr>
          <w:p w14:paraId="24085F5F" w14:textId="77777777" w:rsidR="005170FF" w:rsidRPr="00811D0A" w:rsidRDefault="005170FF" w:rsidP="005170FF">
            <w:pPr>
              <w:tabs>
                <w:tab w:val="clear" w:pos="227"/>
                <w:tab w:val="clear" w:pos="454"/>
                <w:tab w:val="left" w:pos="82"/>
                <w:tab w:val="left" w:pos="172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ลูกหนี้สำนักหักบัญชี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350" w:type="dxa"/>
            <w:vAlign w:val="bottom"/>
          </w:tcPr>
          <w:p w14:paraId="703F7455" w14:textId="4813B05D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 xml:space="preserve">   (368,352)</w:t>
            </w:r>
          </w:p>
        </w:tc>
        <w:tc>
          <w:tcPr>
            <w:tcW w:w="270" w:type="dxa"/>
          </w:tcPr>
          <w:p w14:paraId="4D5EE341" w14:textId="77777777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41108D" w14:textId="37CA36B3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 xml:space="preserve"> (331,095)</w:t>
            </w:r>
          </w:p>
        </w:tc>
      </w:tr>
      <w:tr w:rsidR="005170FF" w:rsidRPr="00811D0A" w14:paraId="65C10619" w14:textId="77777777" w:rsidTr="00C07224">
        <w:tc>
          <w:tcPr>
            <w:tcW w:w="6210" w:type="dxa"/>
          </w:tcPr>
          <w:p w14:paraId="58D41EE4" w14:textId="77777777" w:rsidR="005170FF" w:rsidRPr="00811D0A" w:rsidRDefault="005170FF" w:rsidP="005170FF">
            <w:pPr>
              <w:tabs>
                <w:tab w:val="clear" w:pos="454"/>
                <w:tab w:val="left" w:pos="387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cstheme="majorBidi"/>
                <w:b/>
                <w:spacing w:val="4"/>
                <w:sz w:val="30"/>
                <w:szCs w:val="30"/>
                <w:cs/>
              </w:rPr>
              <w:t>ลูกหนี้บริษัทหลักทรัพย์ต่างประเทศ</w:t>
            </w:r>
            <w:r w:rsidRPr="00811D0A"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ในนาม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บริษัทเพื่อลูกค้า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CB1E99E" w14:textId="51EE8FE9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 xml:space="preserve"> (7,197,354)</w:t>
            </w:r>
          </w:p>
        </w:tc>
        <w:tc>
          <w:tcPr>
            <w:tcW w:w="270" w:type="dxa"/>
          </w:tcPr>
          <w:p w14:paraId="305C359B" w14:textId="77777777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8141AA" w14:textId="3B973148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 xml:space="preserve"> (4,146,955)</w:t>
            </w:r>
          </w:p>
        </w:tc>
      </w:tr>
      <w:tr w:rsidR="005170FF" w:rsidRPr="00811D0A" w14:paraId="1AFFAD63" w14:textId="77777777" w:rsidTr="00C07224">
        <w:tc>
          <w:tcPr>
            <w:tcW w:w="6210" w:type="dxa"/>
          </w:tcPr>
          <w:p w14:paraId="079A15EE" w14:textId="0C9429F2" w:rsidR="005170FF" w:rsidRPr="00811D0A" w:rsidRDefault="005170FF" w:rsidP="005170FF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48018F" w14:textId="4EE89B23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          994,019 </w:t>
            </w:r>
          </w:p>
        </w:tc>
        <w:tc>
          <w:tcPr>
            <w:tcW w:w="270" w:type="dxa"/>
            <w:vAlign w:val="bottom"/>
          </w:tcPr>
          <w:p w14:paraId="0E70AA56" w14:textId="77777777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3"/>
              </w:tabs>
              <w:spacing w:line="240" w:lineRule="auto"/>
              <w:ind w:lef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43617D" w14:textId="6B42AACD" w:rsidR="005170FF" w:rsidRPr="00811D0A" w:rsidRDefault="005170FF" w:rsidP="005170F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1,124,149 </w:t>
            </w:r>
          </w:p>
        </w:tc>
      </w:tr>
    </w:tbl>
    <w:p w14:paraId="29A43B35" w14:textId="472D645A" w:rsidR="00D20368" w:rsidRPr="00811D0A" w:rsidRDefault="00D20368" w:rsidP="00D20368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BC45B82" w14:textId="5F8928F2" w:rsidR="002D4841" w:rsidRPr="00811D0A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ลูกหนี้ธุรกิจหลักทรัพย์</w:t>
      </w:r>
    </w:p>
    <w:p w14:paraId="36F7955F" w14:textId="41704542" w:rsidR="002D4841" w:rsidRPr="00811D0A" w:rsidRDefault="002D4841" w:rsidP="00C95CF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350"/>
      </w:tblGrid>
      <w:tr w:rsidR="000E2BAB" w:rsidRPr="00811D0A" w14:paraId="55906C56" w14:textId="77777777" w:rsidTr="00154827">
        <w:tc>
          <w:tcPr>
            <w:tcW w:w="6210" w:type="dxa"/>
          </w:tcPr>
          <w:p w14:paraId="53D7AE3E" w14:textId="77777777" w:rsidR="000E2BAB" w:rsidRPr="00811D0A" w:rsidRDefault="000E2BAB" w:rsidP="000E2BA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4446DEC" w14:textId="7901E0B2" w:rsidR="000E2BAB" w:rsidRPr="00811D0A" w:rsidRDefault="00663657" w:rsidP="000E2BA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2039B1B5" w14:textId="77777777" w:rsidR="000E2BAB" w:rsidRPr="00811D0A" w:rsidRDefault="000E2BAB" w:rsidP="000E2BA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0631E5B" w14:textId="7BDF42B1" w:rsidR="000E2BAB" w:rsidRPr="00811D0A" w:rsidRDefault="00663657" w:rsidP="000E2BA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DB2E35" w:rsidRPr="00811D0A" w14:paraId="6247BCD2" w14:textId="77777777" w:rsidTr="00154827">
        <w:tc>
          <w:tcPr>
            <w:tcW w:w="6210" w:type="dxa"/>
          </w:tcPr>
          <w:p w14:paraId="61F05723" w14:textId="77777777" w:rsidR="00DB2E35" w:rsidRPr="00811D0A" w:rsidRDefault="00DB2E35" w:rsidP="00DB2E35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C4BC815" w14:textId="77777777" w:rsidR="00DB2E35" w:rsidRPr="00811D0A" w:rsidRDefault="00DB2E35" w:rsidP="00DB2E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0CD4" w:rsidRPr="00811D0A" w14:paraId="3AA64F16" w14:textId="77777777" w:rsidTr="00A3750E">
        <w:tc>
          <w:tcPr>
            <w:tcW w:w="6210" w:type="dxa"/>
          </w:tcPr>
          <w:p w14:paraId="7523B368" w14:textId="77777777" w:rsidR="002B0CD4" w:rsidRPr="00811D0A" w:rsidRDefault="002B0CD4" w:rsidP="002B0CD4">
            <w:pPr>
              <w:tabs>
                <w:tab w:val="clear" w:pos="227"/>
                <w:tab w:val="left" w:pos="2692"/>
              </w:tabs>
              <w:spacing w:line="240" w:lineRule="auto"/>
              <w:ind w:left="-8" w:right="-108" w:hanging="8"/>
              <w:rPr>
                <w:rFonts w:asciiTheme="majorBidi" w:hAnsiTheme="majorBidi" w:cstheme="majorBidi"/>
                <w:sz w:val="30"/>
                <w:szCs w:val="30"/>
              </w:rPr>
            </w:pPr>
            <w:bookmarkStart w:id="18" w:name="_Hlk110412399"/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ลูกหนี้ซื้อหลักทรัพย์ด้วยเงินสด</w:t>
            </w:r>
            <w:bookmarkEnd w:id="18"/>
          </w:p>
        </w:tc>
        <w:tc>
          <w:tcPr>
            <w:tcW w:w="1350" w:type="dxa"/>
          </w:tcPr>
          <w:p w14:paraId="75A684EE" w14:textId="76BA2F9E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1,698,268 </w:t>
            </w:r>
          </w:p>
        </w:tc>
        <w:tc>
          <w:tcPr>
            <w:tcW w:w="270" w:type="dxa"/>
          </w:tcPr>
          <w:p w14:paraId="10468AE3" w14:textId="77777777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AD3A5" w14:textId="01D4E4BD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860,105 </w:t>
            </w:r>
          </w:p>
        </w:tc>
      </w:tr>
      <w:tr w:rsidR="002B0CD4" w:rsidRPr="00811D0A" w14:paraId="29DDC28C" w14:textId="77777777" w:rsidTr="00D2493A">
        <w:tc>
          <w:tcPr>
            <w:tcW w:w="6210" w:type="dxa"/>
          </w:tcPr>
          <w:p w14:paraId="1934D96F" w14:textId="77777777" w:rsidR="002B0CD4" w:rsidRPr="00811D0A" w:rsidRDefault="002B0CD4" w:rsidP="002B0CD4">
            <w:pPr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1B863405" w14:textId="5FC1C94A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2,035,197 </w:t>
            </w:r>
          </w:p>
        </w:tc>
        <w:tc>
          <w:tcPr>
            <w:tcW w:w="270" w:type="dxa"/>
          </w:tcPr>
          <w:p w14:paraId="06865C3E" w14:textId="77777777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D6161" w14:textId="47FC4687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1,994,966 </w:t>
            </w:r>
          </w:p>
        </w:tc>
      </w:tr>
      <w:tr w:rsidR="002B0CD4" w:rsidRPr="00811D0A" w14:paraId="6110E7DA" w14:textId="77777777" w:rsidTr="00A3750E">
        <w:tc>
          <w:tcPr>
            <w:tcW w:w="6210" w:type="dxa"/>
          </w:tcPr>
          <w:p w14:paraId="3B7D3586" w14:textId="77777777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ลูกหนี้ทรัพย์สินวางประกัน</w:t>
            </w:r>
          </w:p>
        </w:tc>
        <w:tc>
          <w:tcPr>
            <w:tcW w:w="1350" w:type="dxa"/>
          </w:tcPr>
          <w:p w14:paraId="4D7B2627" w14:textId="285416B1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27,228 </w:t>
            </w:r>
          </w:p>
        </w:tc>
        <w:tc>
          <w:tcPr>
            <w:tcW w:w="270" w:type="dxa"/>
          </w:tcPr>
          <w:p w14:paraId="08738328" w14:textId="77777777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7B58F7" w14:textId="5E114817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3,480 </w:t>
            </w:r>
          </w:p>
        </w:tc>
      </w:tr>
      <w:tr w:rsidR="002B0CD4" w:rsidRPr="00811D0A" w14:paraId="537CAA57" w14:textId="77777777" w:rsidTr="00A3750E">
        <w:tc>
          <w:tcPr>
            <w:tcW w:w="6210" w:type="dxa"/>
          </w:tcPr>
          <w:p w14:paraId="609B7427" w14:textId="77777777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jc w:val="both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C3F3D4" w14:textId="3CF752FA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753,095 </w:t>
            </w:r>
          </w:p>
        </w:tc>
        <w:tc>
          <w:tcPr>
            <w:tcW w:w="270" w:type="dxa"/>
          </w:tcPr>
          <w:p w14:paraId="666DE8ED" w14:textId="77777777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8DAEEE" w14:textId="34686CA7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723,463 </w:t>
            </w:r>
          </w:p>
        </w:tc>
      </w:tr>
      <w:tr w:rsidR="002B0CD4" w:rsidRPr="00811D0A" w14:paraId="30E54F38" w14:textId="77777777" w:rsidTr="00154827">
        <w:tc>
          <w:tcPr>
            <w:tcW w:w="6210" w:type="dxa"/>
          </w:tcPr>
          <w:p w14:paraId="709FA930" w14:textId="77777777" w:rsidR="002B0CD4" w:rsidRPr="00811D0A" w:rsidRDefault="002B0CD4" w:rsidP="002B0CD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2A919F" w14:textId="77371004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4,513,788 </w:t>
            </w:r>
          </w:p>
        </w:tc>
        <w:tc>
          <w:tcPr>
            <w:tcW w:w="270" w:type="dxa"/>
          </w:tcPr>
          <w:p w14:paraId="54214BEA" w14:textId="77777777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C6A30F8" w14:textId="65A27E03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3,582,014 </w:t>
            </w:r>
          </w:p>
        </w:tc>
      </w:tr>
      <w:tr w:rsidR="002B0CD4" w:rsidRPr="00811D0A" w14:paraId="0AA1BD30" w14:textId="77777777" w:rsidTr="00154827">
        <w:tc>
          <w:tcPr>
            <w:tcW w:w="6210" w:type="dxa"/>
          </w:tcPr>
          <w:p w14:paraId="681CE8DD" w14:textId="77777777" w:rsidR="002B0CD4" w:rsidRPr="00811D0A" w:rsidRDefault="002B0CD4" w:rsidP="002B0CD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บวก</w:t>
            </w: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ดอกเบี้ยค้างรับ</w:t>
            </w:r>
          </w:p>
        </w:tc>
        <w:tc>
          <w:tcPr>
            <w:tcW w:w="1350" w:type="dxa"/>
          </w:tcPr>
          <w:p w14:paraId="381E581A" w14:textId="365A6814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12,91</w:t>
            </w:r>
            <w:r w:rsidR="00EC54A0" w:rsidRPr="00811D0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F26B3E9" w14:textId="77777777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D0E304" w14:textId="329C6FF2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8,983 </w:t>
            </w:r>
          </w:p>
        </w:tc>
      </w:tr>
      <w:tr w:rsidR="002B0CD4" w:rsidRPr="00811D0A" w14:paraId="151804A8" w14:textId="77777777" w:rsidTr="00154827">
        <w:tc>
          <w:tcPr>
            <w:tcW w:w="6210" w:type="dxa"/>
          </w:tcPr>
          <w:p w14:paraId="79E39EC5" w14:textId="77777777" w:rsidR="002B0CD4" w:rsidRPr="00811D0A" w:rsidRDefault="002B0CD4" w:rsidP="002B0CD4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 ค่าเผื่</w:t>
            </w:r>
            <w:r w:rsidRPr="00811D0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2C4EDE95" w14:textId="4EB80FE0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(768,73</w:t>
            </w:r>
            <w:r w:rsidR="00EC54A0" w:rsidRPr="00811D0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BDCD13" w14:textId="77777777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712EAA" w14:textId="51F5CF35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(746,039)</w:t>
            </w:r>
          </w:p>
        </w:tc>
      </w:tr>
      <w:tr w:rsidR="002B0CD4" w:rsidRPr="00811D0A" w14:paraId="27C636D7" w14:textId="77777777" w:rsidTr="00154827">
        <w:tc>
          <w:tcPr>
            <w:tcW w:w="6210" w:type="dxa"/>
          </w:tcPr>
          <w:p w14:paraId="701BBDFD" w14:textId="77777777" w:rsidR="002B0CD4" w:rsidRPr="00811D0A" w:rsidRDefault="002B0CD4" w:rsidP="002B0CD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549907" w14:textId="480B4C1C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3,757,968 </w:t>
            </w:r>
          </w:p>
        </w:tc>
        <w:tc>
          <w:tcPr>
            <w:tcW w:w="270" w:type="dxa"/>
          </w:tcPr>
          <w:p w14:paraId="0F7FA725" w14:textId="77777777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F3BE4D3" w14:textId="4D8CC524" w:rsidR="002B0CD4" w:rsidRPr="00811D0A" w:rsidRDefault="002B0CD4" w:rsidP="002B0CD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2,844,958 </w:t>
            </w:r>
          </w:p>
        </w:tc>
      </w:tr>
    </w:tbl>
    <w:p w14:paraId="1C1A2137" w14:textId="77777777" w:rsidR="004B56A2" w:rsidRPr="00811D0A" w:rsidRDefault="004B56A2" w:rsidP="003F0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5D7B3C7" w14:textId="1DA67064" w:rsidR="006B19EF" w:rsidRPr="00811D0A" w:rsidRDefault="006B19EF" w:rsidP="0061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440"/>
        <w:gridCol w:w="270"/>
        <w:gridCol w:w="1440"/>
      </w:tblGrid>
      <w:tr w:rsidR="00195687" w:rsidRPr="00811D0A" w14:paraId="58EDA80A" w14:textId="77777777" w:rsidTr="00D248D8">
        <w:tc>
          <w:tcPr>
            <w:tcW w:w="4320" w:type="dxa"/>
          </w:tcPr>
          <w:p w14:paraId="7B3AD111" w14:textId="77777777" w:rsidR="00195687" w:rsidRPr="00811D0A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1A736B72" w14:textId="62589283" w:rsidR="00195687" w:rsidRPr="00811D0A" w:rsidRDefault="00663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95687" w:rsidRPr="00811D0A" w14:paraId="085DA8F5" w14:textId="77777777" w:rsidTr="00D248D8">
        <w:tc>
          <w:tcPr>
            <w:tcW w:w="4320" w:type="dxa"/>
            <w:vAlign w:val="bottom"/>
          </w:tcPr>
          <w:p w14:paraId="3054673E" w14:textId="77777777" w:rsidR="00195687" w:rsidRPr="00811D0A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vAlign w:val="bottom"/>
          </w:tcPr>
          <w:p w14:paraId="310986AC" w14:textId="77777777" w:rsidR="00195687" w:rsidRPr="00811D0A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ลูกหนี้ธุรกิจหลักทรัพย์และดอกเบี้ยค้างรับ</w:t>
            </w:r>
          </w:p>
        </w:tc>
        <w:tc>
          <w:tcPr>
            <w:tcW w:w="270" w:type="dxa"/>
            <w:vAlign w:val="bottom"/>
          </w:tcPr>
          <w:p w14:paraId="55804375" w14:textId="77777777" w:rsidR="00195687" w:rsidRPr="00811D0A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4A8CA94" w14:textId="77777777" w:rsidR="00195687" w:rsidRPr="00811D0A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ยอดที่ใช้ในการตั้งค่าเผื่อ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  <w:t>ผลขาดทุน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  <w:t>ด้านเครดิตที่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vAlign w:val="bottom"/>
          </w:tcPr>
          <w:p w14:paraId="4A7058E5" w14:textId="77777777" w:rsidR="00195687" w:rsidRPr="00811D0A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30F2DD2" w14:textId="77777777" w:rsidR="00195687" w:rsidRPr="00811D0A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  <w:t>ผลขาดทุน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  <w:t>ด้านเครดิตที่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195687" w:rsidRPr="00811D0A" w14:paraId="6641455D" w14:textId="77777777" w:rsidTr="00D248D8">
        <w:tc>
          <w:tcPr>
            <w:tcW w:w="4320" w:type="dxa"/>
          </w:tcPr>
          <w:p w14:paraId="0C27866A" w14:textId="77777777" w:rsidR="00195687" w:rsidRPr="00811D0A" w:rsidRDefault="00195687" w:rsidP="00D248D8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635C47F4" w14:textId="77777777" w:rsidR="00195687" w:rsidRPr="00811D0A" w:rsidRDefault="00195687" w:rsidP="00D248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F16B2" w:rsidRPr="00811D0A" w14:paraId="22C35D83" w14:textId="77777777" w:rsidTr="001C01C7">
        <w:tc>
          <w:tcPr>
            <w:tcW w:w="4320" w:type="dxa"/>
          </w:tcPr>
          <w:p w14:paraId="710EE5F0" w14:textId="77777777" w:rsidR="006F16B2" w:rsidRPr="00811D0A" w:rsidRDefault="006F16B2" w:rsidP="006F16B2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bookmarkStart w:id="19" w:name="_Hlk110412434"/>
            <w:r w:rsidRPr="00811D0A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 xml:space="preserve">ความเสี่ยงด้านเครดิต </w:t>
            </w:r>
            <w:bookmarkEnd w:id="19"/>
          </w:p>
        </w:tc>
        <w:tc>
          <w:tcPr>
            <w:tcW w:w="1440" w:type="dxa"/>
            <w:vAlign w:val="bottom"/>
          </w:tcPr>
          <w:p w14:paraId="5ACECA10" w14:textId="16D213D8" w:rsidR="006F16B2" w:rsidRPr="00811D0A" w:rsidRDefault="006F16B2" w:rsidP="006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3,759,017</w:t>
            </w:r>
          </w:p>
        </w:tc>
        <w:tc>
          <w:tcPr>
            <w:tcW w:w="270" w:type="dxa"/>
          </w:tcPr>
          <w:p w14:paraId="4A2AAF37" w14:textId="77777777" w:rsidR="006F16B2" w:rsidRPr="00811D0A" w:rsidRDefault="006F16B2" w:rsidP="006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107A234" w14:textId="1A520211" w:rsidR="006F16B2" w:rsidRPr="00811D0A" w:rsidRDefault="006F16B2" w:rsidP="006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3,759,017</w:t>
            </w:r>
          </w:p>
        </w:tc>
        <w:tc>
          <w:tcPr>
            <w:tcW w:w="270" w:type="dxa"/>
          </w:tcPr>
          <w:p w14:paraId="7CE6908F" w14:textId="77777777" w:rsidR="006F16B2" w:rsidRPr="00811D0A" w:rsidRDefault="006F16B2" w:rsidP="006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B9B5B1" w14:textId="77777777" w:rsidR="006F16B2" w:rsidRPr="00811D0A" w:rsidRDefault="006F16B2" w:rsidP="006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  <w:p w14:paraId="4C598EAD" w14:textId="4F86B6B3" w:rsidR="00910D53" w:rsidRPr="00811D0A" w:rsidRDefault="00910D53" w:rsidP="00DB5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3,468</w:t>
            </w:r>
          </w:p>
        </w:tc>
      </w:tr>
      <w:tr w:rsidR="006F16B2" w:rsidRPr="00811D0A" w14:paraId="535261EC" w14:textId="77777777" w:rsidTr="00E40FCB">
        <w:tc>
          <w:tcPr>
            <w:tcW w:w="4320" w:type="dxa"/>
          </w:tcPr>
          <w:p w14:paraId="169F051F" w14:textId="2052CD01" w:rsidR="006F16B2" w:rsidRPr="00811D0A" w:rsidRDefault="006F16B2" w:rsidP="006F16B2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ความเสี่ยงด้านเครดิต</w:t>
            </w:r>
          </w:p>
        </w:tc>
        <w:tc>
          <w:tcPr>
            <w:tcW w:w="1440" w:type="dxa"/>
            <w:vAlign w:val="bottom"/>
          </w:tcPr>
          <w:p w14:paraId="6D943952" w14:textId="2B370CE1" w:rsidR="006F16B2" w:rsidRPr="00811D0A" w:rsidRDefault="006F16B2" w:rsidP="006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3,25</w:t>
            </w:r>
            <w:r w:rsidR="0060693C" w:rsidRPr="00811D0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A67EE6E" w14:textId="77777777" w:rsidR="006F16B2" w:rsidRPr="00811D0A" w:rsidRDefault="006F16B2" w:rsidP="006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032E4AD" w14:textId="67C559AC" w:rsidR="006F16B2" w:rsidRPr="00811D0A" w:rsidRDefault="006F16B2" w:rsidP="006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3,25</w:t>
            </w:r>
            <w:r w:rsidR="0060693C" w:rsidRPr="00811D0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B7B9E36" w14:textId="77777777" w:rsidR="006F16B2" w:rsidRPr="00811D0A" w:rsidRDefault="006F16B2" w:rsidP="006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BD9CED" w14:textId="77777777" w:rsidR="00910D53" w:rsidRPr="00811D0A" w:rsidRDefault="00910D53" w:rsidP="006F16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  <w:p w14:paraId="40713D88" w14:textId="08DD2CCF" w:rsidR="006F16B2" w:rsidRPr="00811D0A" w:rsidRDefault="00910D53" w:rsidP="00DB5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83</w:t>
            </w:r>
            <w:r w:rsidR="00465891" w:rsidRPr="00811D0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30B94" w:rsidRPr="00811D0A" w14:paraId="1BCA59C8" w14:textId="77777777" w:rsidTr="00E75CAB">
        <w:tc>
          <w:tcPr>
            <w:tcW w:w="4320" w:type="dxa"/>
          </w:tcPr>
          <w:p w14:paraId="3BE73C30" w14:textId="24FA50DE" w:rsidR="00030B94" w:rsidRPr="00811D0A" w:rsidRDefault="00030B94" w:rsidP="00030B94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5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40" w:type="dxa"/>
          </w:tcPr>
          <w:p w14:paraId="30FCCFDC" w14:textId="5B535A43" w:rsidR="00030B94" w:rsidRPr="00811D0A" w:rsidRDefault="00B22E5D" w:rsidP="00030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764,43</w:t>
            </w:r>
            <w:r w:rsidR="00930943" w:rsidRPr="00811D0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DBEFD44" w14:textId="77777777" w:rsidR="00030B94" w:rsidRPr="00811D0A" w:rsidRDefault="00030B94" w:rsidP="00030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070B72" w14:textId="3E4DDB4B" w:rsidR="00030B94" w:rsidRPr="00811D0A" w:rsidRDefault="00B22E5D" w:rsidP="00030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764,43</w:t>
            </w:r>
            <w:r w:rsidR="00930943" w:rsidRPr="00811D0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04EE410" w14:textId="77777777" w:rsidR="00030B94" w:rsidRPr="00811D0A" w:rsidRDefault="00030B94" w:rsidP="00030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D9016DF" w14:textId="51E4E1D6" w:rsidR="00030B94" w:rsidRPr="00811D0A" w:rsidRDefault="00B22E5D" w:rsidP="00B22E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764,43</w:t>
            </w:r>
            <w:r w:rsidR="00930943" w:rsidRPr="00811D0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30B94" w:rsidRPr="00811D0A" w14:paraId="1A46B231" w14:textId="77777777" w:rsidTr="00965C06">
        <w:tc>
          <w:tcPr>
            <w:tcW w:w="4320" w:type="dxa"/>
          </w:tcPr>
          <w:p w14:paraId="3CE30F5E" w14:textId="77777777" w:rsidR="00030B94" w:rsidRPr="00811D0A" w:rsidRDefault="00030B94" w:rsidP="00030B94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D16E73" w14:textId="427329C1" w:rsidR="00030B94" w:rsidRPr="00811D0A" w:rsidRDefault="0023386B" w:rsidP="00030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>4,526,70</w:t>
            </w:r>
            <w:r w:rsidR="00EC54A0"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168721CC" w14:textId="77777777" w:rsidR="00030B94" w:rsidRPr="00811D0A" w:rsidRDefault="00030B94" w:rsidP="00030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2857DD" w14:textId="75E75D53" w:rsidR="00030B94" w:rsidRPr="00811D0A" w:rsidRDefault="00735ACE" w:rsidP="000B4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ind w:right="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>4,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</w:t>
            </w:r>
            <w:r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>,70</w:t>
            </w:r>
            <w:r w:rsidR="00EC54A0"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</w:tcPr>
          <w:p w14:paraId="7BBFA16F" w14:textId="77777777" w:rsidR="00030B94" w:rsidRPr="00811D0A" w:rsidRDefault="00030B94" w:rsidP="00030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1A10B9A" w14:textId="005D1D65" w:rsidR="00030B94" w:rsidRPr="00811D0A" w:rsidRDefault="00030B94" w:rsidP="000B4B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="00B015F9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B015F9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 w:rsidR="00EC54A0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2F6A0706" w14:textId="3F94297D" w:rsidR="006B19EF" w:rsidRPr="00811D0A" w:rsidRDefault="006B19EF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440"/>
        <w:gridCol w:w="270"/>
        <w:gridCol w:w="1440"/>
      </w:tblGrid>
      <w:tr w:rsidR="006146E0" w:rsidRPr="00811D0A" w14:paraId="5C59842D" w14:textId="77777777" w:rsidTr="00030B94">
        <w:tc>
          <w:tcPr>
            <w:tcW w:w="4320" w:type="dxa"/>
          </w:tcPr>
          <w:p w14:paraId="36C47F4C" w14:textId="77777777" w:rsidR="006146E0" w:rsidRPr="00811D0A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2" w:right="-55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2B544EA3" w14:textId="29F76B87" w:rsidR="006146E0" w:rsidRPr="00811D0A" w:rsidRDefault="00663657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  <w:tr w:rsidR="006146E0" w:rsidRPr="00811D0A" w14:paraId="79A3906B" w14:textId="77777777" w:rsidTr="00030B94">
        <w:tc>
          <w:tcPr>
            <w:tcW w:w="4320" w:type="dxa"/>
            <w:vAlign w:val="bottom"/>
          </w:tcPr>
          <w:p w14:paraId="71309EB1" w14:textId="77777777" w:rsidR="006146E0" w:rsidRPr="00811D0A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440" w:type="dxa"/>
            <w:vAlign w:val="bottom"/>
          </w:tcPr>
          <w:p w14:paraId="7144DF2A" w14:textId="77777777" w:rsidR="006146E0" w:rsidRPr="00811D0A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270" w:type="dxa"/>
            <w:vAlign w:val="bottom"/>
          </w:tcPr>
          <w:p w14:paraId="7A3239A0" w14:textId="77777777" w:rsidR="006146E0" w:rsidRPr="00811D0A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D9BA90" w14:textId="77777777" w:rsidR="006146E0" w:rsidRPr="00811D0A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ยอดที่ใช้ในการตั้งค่าเผื่อ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270" w:type="dxa"/>
            <w:vAlign w:val="bottom"/>
          </w:tcPr>
          <w:p w14:paraId="02D727DE" w14:textId="77777777" w:rsidR="006146E0" w:rsidRPr="00811D0A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3212560" w14:textId="77777777" w:rsidR="006146E0" w:rsidRPr="00811D0A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คาดว่าจะเกิดขึ้น</w:t>
            </w:r>
          </w:p>
        </w:tc>
      </w:tr>
      <w:tr w:rsidR="006146E0" w:rsidRPr="00811D0A" w14:paraId="0CD3D512" w14:textId="77777777" w:rsidTr="00030B94">
        <w:tc>
          <w:tcPr>
            <w:tcW w:w="4320" w:type="dxa"/>
          </w:tcPr>
          <w:p w14:paraId="12E840BA" w14:textId="77777777" w:rsidR="006146E0" w:rsidRPr="00811D0A" w:rsidRDefault="006146E0" w:rsidP="006146E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60" w:type="dxa"/>
            <w:gridSpan w:val="5"/>
          </w:tcPr>
          <w:p w14:paraId="7307C9C1" w14:textId="77777777" w:rsidR="006146E0" w:rsidRPr="00811D0A" w:rsidRDefault="006146E0" w:rsidP="006146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3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C0050" w:rsidRPr="00811D0A" w14:paraId="09D2ADB3" w14:textId="77777777" w:rsidTr="00030B94">
        <w:tc>
          <w:tcPr>
            <w:tcW w:w="4320" w:type="dxa"/>
          </w:tcPr>
          <w:p w14:paraId="35A1D301" w14:textId="23FE8F15" w:rsidR="005C0050" w:rsidRPr="00811D0A" w:rsidRDefault="005C0050" w:rsidP="005C005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ลูกหนี้ที่ไม่มีการเพิ่มขึ้นอย่างมีนัยสำคัญของ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 xml:space="preserve">ความเสี่ยงด้านเครดิต </w:t>
            </w:r>
          </w:p>
        </w:tc>
        <w:tc>
          <w:tcPr>
            <w:tcW w:w="1440" w:type="dxa"/>
            <w:vAlign w:val="bottom"/>
          </w:tcPr>
          <w:p w14:paraId="5DC5F185" w14:textId="2FFAFCA4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2,852,238</w:t>
            </w:r>
          </w:p>
        </w:tc>
        <w:tc>
          <w:tcPr>
            <w:tcW w:w="270" w:type="dxa"/>
          </w:tcPr>
          <w:p w14:paraId="0DCF5F20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E9F4BD" w14:textId="02330D38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2,852,238</w:t>
            </w:r>
          </w:p>
        </w:tc>
        <w:tc>
          <w:tcPr>
            <w:tcW w:w="270" w:type="dxa"/>
          </w:tcPr>
          <w:p w14:paraId="5C5ED059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3E5658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  <w:p w14:paraId="0F27ED99" w14:textId="3F8337C6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14,150</w:t>
            </w:r>
          </w:p>
        </w:tc>
      </w:tr>
      <w:tr w:rsidR="005C0050" w:rsidRPr="00811D0A" w14:paraId="6A6881CA" w14:textId="77777777" w:rsidTr="00030B94">
        <w:tc>
          <w:tcPr>
            <w:tcW w:w="4320" w:type="dxa"/>
          </w:tcPr>
          <w:p w14:paraId="55571D92" w14:textId="27FF7D8C" w:rsidR="005C0050" w:rsidRPr="00811D0A" w:rsidRDefault="005C0050" w:rsidP="005C005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162" w:right="-19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ลูกหนี้ที่มีการเพิ่มขึ้นอย่างมีนัยสำคัญของ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ความเสี่ยงด้านเครดิต</w:t>
            </w:r>
          </w:p>
        </w:tc>
        <w:tc>
          <w:tcPr>
            <w:tcW w:w="1440" w:type="dxa"/>
            <w:vAlign w:val="bottom"/>
          </w:tcPr>
          <w:p w14:paraId="0A165783" w14:textId="0F803CCD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6,917</w:t>
            </w:r>
          </w:p>
        </w:tc>
        <w:tc>
          <w:tcPr>
            <w:tcW w:w="270" w:type="dxa"/>
          </w:tcPr>
          <w:p w14:paraId="1627FE88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75C54E4" w14:textId="45A94F40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ind w:right="75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6,917</w:t>
            </w:r>
          </w:p>
        </w:tc>
        <w:tc>
          <w:tcPr>
            <w:tcW w:w="270" w:type="dxa"/>
          </w:tcPr>
          <w:p w14:paraId="4C316C1E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B522EBB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-20"/>
              <w:rPr>
                <w:rFonts w:ascii="Angsana New" w:hAnsi="Angsana New"/>
                <w:sz w:val="30"/>
                <w:szCs w:val="30"/>
              </w:rPr>
            </w:pPr>
          </w:p>
          <w:p w14:paraId="1F0DAB12" w14:textId="6AD785A9" w:rsidR="005C0050" w:rsidRPr="00811D0A" w:rsidRDefault="005C0050" w:rsidP="004957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5C0050" w:rsidRPr="00811D0A" w14:paraId="3D099D53" w14:textId="77777777" w:rsidTr="00030B94">
        <w:tc>
          <w:tcPr>
            <w:tcW w:w="4320" w:type="dxa"/>
          </w:tcPr>
          <w:p w14:paraId="725E5875" w14:textId="624364EA" w:rsidR="005C0050" w:rsidRPr="00811D0A" w:rsidRDefault="005C0050" w:rsidP="005C005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75" w:right="-198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440" w:type="dxa"/>
          </w:tcPr>
          <w:p w14:paraId="287475B2" w14:textId="2089C8E8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731,842</w:t>
            </w:r>
          </w:p>
        </w:tc>
        <w:tc>
          <w:tcPr>
            <w:tcW w:w="270" w:type="dxa"/>
          </w:tcPr>
          <w:p w14:paraId="16D3E471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EF6E0F" w14:textId="04A2FEBF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8"/>
              </w:tabs>
              <w:spacing w:after="0" w:line="380" w:lineRule="exact"/>
              <w:ind w:right="75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731,842</w:t>
            </w:r>
          </w:p>
        </w:tc>
        <w:tc>
          <w:tcPr>
            <w:tcW w:w="270" w:type="dxa"/>
          </w:tcPr>
          <w:p w14:paraId="515E1954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FE8A3A" w14:textId="16E4C792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731,842</w:t>
            </w:r>
          </w:p>
        </w:tc>
      </w:tr>
      <w:tr w:rsidR="005C0050" w:rsidRPr="00811D0A" w14:paraId="20DAC384" w14:textId="77777777" w:rsidTr="00030B94">
        <w:tc>
          <w:tcPr>
            <w:tcW w:w="4320" w:type="dxa"/>
          </w:tcPr>
          <w:p w14:paraId="34E55338" w14:textId="760AB064" w:rsidR="005C0050" w:rsidRPr="00811D0A" w:rsidRDefault="005C0050" w:rsidP="005C0050">
            <w:pPr>
              <w:pStyle w:val="BodyText"/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CB64B8E" w14:textId="7F77DE99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380" w:lineRule="exac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590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99</w:t>
            </w:r>
            <w:r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587D79F9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0BD3B2B" w14:textId="7F139E3F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380" w:lineRule="exact"/>
              <w:ind w:right="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3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590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99</w:t>
            </w:r>
            <w:r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</w:tcPr>
          <w:p w14:paraId="5693C82C" w14:textId="77777777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882"/>
              </w:tabs>
              <w:spacing w:after="0" w:line="38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E731ADE" w14:textId="6C82EE3C" w:rsidR="005C0050" w:rsidRPr="00811D0A" w:rsidRDefault="005C0050" w:rsidP="005C00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3"/>
              </w:tabs>
              <w:spacing w:after="0"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746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</w:tbl>
    <w:p w14:paraId="3CD4EBDF" w14:textId="77777777" w:rsidR="003554A6" w:rsidRPr="00811D0A" w:rsidRDefault="003554A6" w:rsidP="005A5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B8ACF19" w14:textId="2F345070" w:rsidR="00466884" w:rsidRPr="00811D0A" w:rsidRDefault="00466884" w:rsidP="00DD4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295C1DAE" w14:textId="79C29B8A" w:rsidR="006B19EF" w:rsidRPr="00811D0A" w:rsidRDefault="006B19EF" w:rsidP="00A524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F00781B" w14:textId="20D30DEF" w:rsidR="007F2716" w:rsidRPr="00811D0A" w:rsidRDefault="007F2716" w:rsidP="007F2716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20" w:name="_Hlk110412617"/>
      <w:r w:rsidRPr="00811D0A">
        <w:rPr>
          <w:rFonts w:asciiTheme="majorBidi" w:hAnsiTheme="majorBidi" w:hint="cs"/>
          <w:b/>
          <w:bCs/>
          <w:sz w:val="30"/>
          <w:szCs w:val="30"/>
          <w:cs/>
          <w:lang w:bidi="th-TH"/>
        </w:rPr>
        <w:lastRenderedPageBreak/>
        <w:t>ค่าเผื่อผลขาดทุนด้านเครดิตที่คาดว่าจะเกิดขึ้น</w:t>
      </w:r>
    </w:p>
    <w:p w14:paraId="76DC9E07" w14:textId="2C8E5935" w:rsidR="007F2716" w:rsidRPr="00811D0A" w:rsidRDefault="007F2716" w:rsidP="00ED35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270"/>
        <w:gridCol w:w="1440"/>
        <w:gridCol w:w="270"/>
        <w:gridCol w:w="1530"/>
        <w:gridCol w:w="270"/>
        <w:gridCol w:w="1440"/>
        <w:gridCol w:w="270"/>
        <w:gridCol w:w="1350"/>
      </w:tblGrid>
      <w:tr w:rsidR="009523B8" w:rsidRPr="00811D0A" w14:paraId="42E70207" w14:textId="77777777" w:rsidTr="002D2917">
        <w:trPr>
          <w:tblHeader/>
        </w:trPr>
        <w:tc>
          <w:tcPr>
            <w:tcW w:w="2340" w:type="dxa"/>
          </w:tcPr>
          <w:p w14:paraId="250E83DC" w14:textId="77777777" w:rsidR="009523B8" w:rsidRPr="00811D0A" w:rsidRDefault="009523B8" w:rsidP="002D2917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8E55EDF" w14:textId="77777777" w:rsidR="009523B8" w:rsidRPr="00811D0A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2756395" w14:textId="77777777" w:rsidR="009523B8" w:rsidRPr="00811D0A" w:rsidRDefault="009523B8" w:rsidP="002D2917">
            <w:pPr>
              <w:pStyle w:val="ListParagraph"/>
              <w:ind w:left="-114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ที่ไม่มีการเพิ่มขึ้น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อย่างมีนัยสำคัญ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  <w:t>ของความเสี่ยง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  <w:t>ด้า</w:t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 xml:space="preserve">เครดิต </w:t>
            </w:r>
          </w:p>
        </w:tc>
        <w:tc>
          <w:tcPr>
            <w:tcW w:w="270" w:type="dxa"/>
          </w:tcPr>
          <w:p w14:paraId="7C7A2B69" w14:textId="77777777" w:rsidR="009523B8" w:rsidRPr="00811D0A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5E044A4" w14:textId="77777777" w:rsidR="009523B8" w:rsidRPr="00811D0A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การเงิน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ที่มีการเพิ่มขึ้น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อย่างมีนัยสำคัญ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  <w:t>ของความเสี่ยง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  <w:t>ด้า</w:t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เครดิต</w:t>
            </w:r>
          </w:p>
        </w:tc>
        <w:tc>
          <w:tcPr>
            <w:tcW w:w="270" w:type="dxa"/>
          </w:tcPr>
          <w:p w14:paraId="37B63E31" w14:textId="77777777" w:rsidR="009523B8" w:rsidRPr="00811D0A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657CA5F4" w14:textId="77777777" w:rsidR="009523B8" w:rsidRPr="00811D0A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สินทรัพย์ทาง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การเงินที่มี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79F77EC5" w14:textId="77777777" w:rsidR="009523B8" w:rsidRPr="00811D0A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6C73272" w14:textId="77777777" w:rsidR="009523B8" w:rsidRPr="00811D0A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9523B8" w:rsidRPr="00811D0A" w14:paraId="14044761" w14:textId="77777777" w:rsidTr="002D2917">
        <w:trPr>
          <w:tblHeader/>
        </w:trPr>
        <w:tc>
          <w:tcPr>
            <w:tcW w:w="2340" w:type="dxa"/>
          </w:tcPr>
          <w:p w14:paraId="33458C61" w14:textId="77777777" w:rsidR="009523B8" w:rsidRPr="00811D0A" w:rsidRDefault="009523B8" w:rsidP="002D2917">
            <w:pPr>
              <w:pStyle w:val="ListParagraph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2723CF" w14:textId="77777777" w:rsidR="009523B8" w:rsidRPr="00811D0A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70" w:type="dxa"/>
            <w:gridSpan w:val="7"/>
            <w:vAlign w:val="bottom"/>
          </w:tcPr>
          <w:p w14:paraId="0E956304" w14:textId="77777777" w:rsidR="009523B8" w:rsidRPr="00811D0A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23B8" w:rsidRPr="00811D0A" w14:paraId="3B4A7F28" w14:textId="77777777" w:rsidTr="002D2917">
        <w:trPr>
          <w:tblHeader/>
        </w:trPr>
        <w:tc>
          <w:tcPr>
            <w:tcW w:w="2340" w:type="dxa"/>
          </w:tcPr>
          <w:p w14:paraId="03330D30" w14:textId="77777777" w:rsidR="009523B8" w:rsidRPr="00811D0A" w:rsidRDefault="009523B8" w:rsidP="002D2917">
            <w:pPr>
              <w:pStyle w:val="ListParagraph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270" w:type="dxa"/>
          </w:tcPr>
          <w:p w14:paraId="588D9FB6" w14:textId="77777777" w:rsidR="009523B8" w:rsidRPr="00811D0A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C34E894" w14:textId="77777777" w:rsidR="009523B8" w:rsidRPr="00811D0A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4CB4FFB" w14:textId="77777777" w:rsidR="009523B8" w:rsidRPr="00811D0A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6C81E56" w14:textId="77777777" w:rsidR="009523B8" w:rsidRPr="00811D0A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408E06" w14:textId="77777777" w:rsidR="009523B8" w:rsidRPr="00811D0A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59572A4" w14:textId="77777777" w:rsidR="009523B8" w:rsidRPr="00811D0A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15BDE16" w14:textId="77777777" w:rsidR="009523B8" w:rsidRPr="00811D0A" w:rsidRDefault="009523B8" w:rsidP="002D2917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C63CA09" w14:textId="77777777" w:rsidR="009523B8" w:rsidRPr="00811D0A" w:rsidRDefault="009523B8" w:rsidP="002D291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0050" w:rsidRPr="00811D0A" w14:paraId="16E59291" w14:textId="77777777" w:rsidTr="00C7289F">
        <w:trPr>
          <w:tblHeader/>
        </w:trPr>
        <w:tc>
          <w:tcPr>
            <w:tcW w:w="2340" w:type="dxa"/>
          </w:tcPr>
          <w:p w14:paraId="33FCEABD" w14:textId="4D20084E" w:rsidR="005C0050" w:rsidRPr="00811D0A" w:rsidRDefault="005C0050" w:rsidP="005C0050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811D0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8C619E6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2DC39BD" w14:textId="6DD7CFED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270" w:type="dxa"/>
          </w:tcPr>
          <w:p w14:paraId="459FCF71" w14:textId="77777777" w:rsidR="005C0050" w:rsidRPr="00811D0A" w:rsidRDefault="005C0050" w:rsidP="005C0050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EE5FC57" w14:textId="3CE0B841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0" w:right="250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0E6AB9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21223B" w14:textId="7636D13A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577,577</w:t>
            </w:r>
          </w:p>
        </w:tc>
        <w:tc>
          <w:tcPr>
            <w:tcW w:w="270" w:type="dxa"/>
          </w:tcPr>
          <w:p w14:paraId="7E2B2857" w14:textId="77777777" w:rsidR="005C0050" w:rsidRPr="00811D0A" w:rsidRDefault="005C0050" w:rsidP="005C0050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8B79BEC" w14:textId="774281EE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577,674</w:t>
            </w:r>
          </w:p>
        </w:tc>
      </w:tr>
      <w:tr w:rsidR="005C0050" w:rsidRPr="00811D0A" w14:paraId="74C3EB59" w14:textId="77777777" w:rsidTr="00C7289F">
        <w:trPr>
          <w:tblHeader/>
        </w:trPr>
        <w:tc>
          <w:tcPr>
            <w:tcW w:w="2340" w:type="dxa"/>
          </w:tcPr>
          <w:p w14:paraId="2C4472FA" w14:textId="77777777" w:rsidR="005C0050" w:rsidRPr="00811D0A" w:rsidRDefault="005C0050" w:rsidP="005C0050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การเปลี่ยนแปลงที่เกิดจาก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การวัดมูลค่าค่าเผื่อ</w:t>
            </w:r>
          </w:p>
          <w:p w14:paraId="4DB6F11F" w14:textId="58FB98F1" w:rsidR="005C0050" w:rsidRPr="00811D0A" w:rsidRDefault="005C0050" w:rsidP="005C0050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ผลขาดทุนใหม่</w:t>
            </w:r>
          </w:p>
        </w:tc>
        <w:tc>
          <w:tcPr>
            <w:tcW w:w="270" w:type="dxa"/>
          </w:tcPr>
          <w:p w14:paraId="7E4D15EA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D7F6FD6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F23FA2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E4EA22C" w14:textId="647FE9FD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3,312</w:t>
            </w:r>
          </w:p>
        </w:tc>
        <w:tc>
          <w:tcPr>
            <w:tcW w:w="270" w:type="dxa"/>
          </w:tcPr>
          <w:p w14:paraId="59B06F0A" w14:textId="77777777" w:rsidR="005C0050" w:rsidRPr="00811D0A" w:rsidRDefault="005C0050" w:rsidP="005C0050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A407B56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6C83F5A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0A0B29D" w14:textId="3B332082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0FF12507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72F9A3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CDFB6F5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12637EA" w14:textId="0D7ABF8E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154,265</w:t>
            </w:r>
          </w:p>
        </w:tc>
        <w:tc>
          <w:tcPr>
            <w:tcW w:w="270" w:type="dxa"/>
          </w:tcPr>
          <w:p w14:paraId="223BD298" w14:textId="77777777" w:rsidR="005C0050" w:rsidRPr="00811D0A" w:rsidRDefault="005C0050" w:rsidP="005C0050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913694D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BB8A16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C0AC8BD" w14:textId="0DAD430A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157,624</w:t>
            </w:r>
          </w:p>
        </w:tc>
      </w:tr>
      <w:tr w:rsidR="005C0050" w:rsidRPr="00811D0A" w14:paraId="33DB07AD" w14:textId="77777777" w:rsidTr="00C7289F">
        <w:trPr>
          <w:tblHeader/>
        </w:trPr>
        <w:tc>
          <w:tcPr>
            <w:tcW w:w="2340" w:type="dxa"/>
          </w:tcPr>
          <w:p w14:paraId="00347263" w14:textId="4599BDC4" w:rsidR="005C0050" w:rsidRPr="00811D0A" w:rsidRDefault="005C0050" w:rsidP="005C0050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ซื้อหรือได้มา</w:t>
            </w:r>
          </w:p>
        </w:tc>
        <w:tc>
          <w:tcPr>
            <w:tcW w:w="270" w:type="dxa"/>
          </w:tcPr>
          <w:p w14:paraId="7714EBCB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A6D4EA" w14:textId="303ABB1C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10,838</w:t>
            </w:r>
          </w:p>
        </w:tc>
        <w:tc>
          <w:tcPr>
            <w:tcW w:w="270" w:type="dxa"/>
          </w:tcPr>
          <w:p w14:paraId="3342FB23" w14:textId="77777777" w:rsidR="005C0050" w:rsidRPr="00811D0A" w:rsidRDefault="005C0050" w:rsidP="005C0050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BA9375F" w14:textId="379CCEFA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0"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BE0032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1A38FC" w14:textId="1495122A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3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08E593" w14:textId="77777777" w:rsidR="005C0050" w:rsidRPr="00811D0A" w:rsidRDefault="005C0050" w:rsidP="005C0050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25C23EC" w14:textId="69743651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10,838</w:t>
            </w:r>
          </w:p>
        </w:tc>
      </w:tr>
      <w:tr w:rsidR="005C0050" w:rsidRPr="00811D0A" w14:paraId="7A5E272F" w14:textId="77777777" w:rsidTr="00C7289F">
        <w:trPr>
          <w:tblHeader/>
        </w:trPr>
        <w:tc>
          <w:tcPr>
            <w:tcW w:w="2340" w:type="dxa"/>
          </w:tcPr>
          <w:p w14:paraId="74C243BF" w14:textId="56140F6B" w:rsidR="005C0050" w:rsidRPr="00811D0A" w:rsidRDefault="00694147" w:rsidP="005C0050">
            <w:pPr>
              <w:pStyle w:val="ListParagraph"/>
              <w:ind w:left="0"/>
              <w:rPr>
                <w:rFonts w:ascii="Angsana New" w:hAnsi="Angsana New"/>
                <w:color w:val="FF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70" w:type="dxa"/>
          </w:tcPr>
          <w:p w14:paraId="5BADF6AA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color w:val="FF0000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DCB066" w14:textId="1086AFCF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0"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(97)</w:t>
            </w:r>
          </w:p>
        </w:tc>
        <w:tc>
          <w:tcPr>
            <w:tcW w:w="270" w:type="dxa"/>
            <w:vAlign w:val="bottom"/>
          </w:tcPr>
          <w:p w14:paraId="1C680E53" w14:textId="77777777" w:rsidR="005C0050" w:rsidRPr="00811D0A" w:rsidRDefault="005C0050" w:rsidP="005C0050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EFA54C0" w14:textId="74503ABA" w:rsidR="005C0050" w:rsidRPr="00811D0A" w:rsidRDefault="005C0050" w:rsidP="00A92BF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0" w:right="2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923858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0" w:right="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8865B4" w14:textId="5E7424AC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3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3B28D25" w14:textId="77777777" w:rsidR="005C0050" w:rsidRPr="00811D0A" w:rsidRDefault="005C0050" w:rsidP="005C0050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DDADB7" w14:textId="796331C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(97)</w:t>
            </w:r>
          </w:p>
        </w:tc>
      </w:tr>
      <w:tr w:rsidR="005C0050" w:rsidRPr="00811D0A" w14:paraId="138893FB" w14:textId="77777777" w:rsidTr="00C7289F">
        <w:trPr>
          <w:tblHeader/>
        </w:trPr>
        <w:tc>
          <w:tcPr>
            <w:tcW w:w="2340" w:type="dxa"/>
          </w:tcPr>
          <w:p w14:paraId="091230E3" w14:textId="4448915B" w:rsidR="005C0050" w:rsidRPr="00811D0A" w:rsidRDefault="005C0050" w:rsidP="005C0050">
            <w:pPr>
              <w:pStyle w:val="ListParagraph"/>
              <w:ind w:left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  <w:r w:rsidRPr="00811D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และ </w:t>
            </w: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9EA1CDB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7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449E47" w14:textId="6A1A28A6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>14,150</w:t>
            </w:r>
          </w:p>
        </w:tc>
        <w:tc>
          <w:tcPr>
            <w:tcW w:w="270" w:type="dxa"/>
            <w:vAlign w:val="bottom"/>
          </w:tcPr>
          <w:p w14:paraId="1678ED4D" w14:textId="77777777" w:rsidR="005C0050" w:rsidRPr="00811D0A" w:rsidRDefault="005C0050" w:rsidP="005C0050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B74B1C5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0" w:right="2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273CF7" w14:textId="27CCEB89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185AA7EC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1560E9" w14:textId="5349987F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>731,842</w:t>
            </w:r>
          </w:p>
        </w:tc>
        <w:tc>
          <w:tcPr>
            <w:tcW w:w="270" w:type="dxa"/>
            <w:vAlign w:val="bottom"/>
          </w:tcPr>
          <w:p w14:paraId="7733B6FD" w14:textId="77777777" w:rsidR="005C0050" w:rsidRPr="00811D0A" w:rsidRDefault="005C0050" w:rsidP="005C0050">
            <w:pPr>
              <w:pStyle w:val="ListParagraph"/>
              <w:ind w:left="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44694E" w14:textId="5646B9CC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746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</w:tr>
      <w:tr w:rsidR="005C0050" w:rsidRPr="00811D0A" w14:paraId="054EE7DB" w14:textId="77777777" w:rsidTr="00D27B52">
        <w:trPr>
          <w:tblHeader/>
        </w:trPr>
        <w:tc>
          <w:tcPr>
            <w:tcW w:w="2340" w:type="dxa"/>
          </w:tcPr>
          <w:p w14:paraId="616F050E" w14:textId="45F03BF7" w:rsidR="005C0050" w:rsidRPr="00811D0A" w:rsidRDefault="005C0050" w:rsidP="00D832CC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การเปลี่ยนแปลงที่เกิดจาก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</w:t>
            </w:r>
            <w:r w:rsidR="00D832CC" w:rsidRPr="00811D0A">
              <w:rPr>
                <w:rFonts w:ascii="Angsana New" w:hAnsi="Angsana New" w:hint="cs"/>
                <w:sz w:val="30"/>
                <w:szCs w:val="30"/>
                <w:cs/>
              </w:rPr>
              <w:t>จัดชั้น</w:t>
            </w:r>
          </w:p>
        </w:tc>
        <w:tc>
          <w:tcPr>
            <w:tcW w:w="270" w:type="dxa"/>
          </w:tcPr>
          <w:p w14:paraId="7B21DCA6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C7B37BC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D1AC217" w14:textId="2AF7B600" w:rsidR="00240B23" w:rsidRPr="00811D0A" w:rsidRDefault="00240B23" w:rsidP="004800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0"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(10,659)</w:t>
            </w:r>
          </w:p>
        </w:tc>
        <w:tc>
          <w:tcPr>
            <w:tcW w:w="270" w:type="dxa"/>
          </w:tcPr>
          <w:p w14:paraId="6694DADF" w14:textId="77777777" w:rsidR="005C0050" w:rsidRPr="00811D0A" w:rsidRDefault="005C0050" w:rsidP="005C0050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82C166C" w14:textId="77777777" w:rsidR="005C0050" w:rsidRPr="00811D0A" w:rsidRDefault="005C0050" w:rsidP="00240B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left="0" w:right="250"/>
              <w:rPr>
                <w:rFonts w:ascii="Angsana New" w:hAnsi="Angsana New"/>
                <w:sz w:val="30"/>
                <w:szCs w:val="30"/>
              </w:rPr>
            </w:pPr>
          </w:p>
          <w:p w14:paraId="779D9A24" w14:textId="74718068" w:rsidR="00240B23" w:rsidRPr="00811D0A" w:rsidRDefault="00503B52" w:rsidP="004800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0"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742F3DF4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8031E6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368A29D" w14:textId="5A23E589" w:rsidR="00240B23" w:rsidRPr="00811D0A" w:rsidRDefault="00240B2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10,6</w:t>
            </w:r>
            <w:r w:rsidR="00503B52" w:rsidRPr="00811D0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70334D4E" w14:textId="77777777" w:rsidR="005C0050" w:rsidRPr="00811D0A" w:rsidRDefault="005C0050" w:rsidP="005C0050">
            <w:pPr>
              <w:pStyle w:val="ListParagraph"/>
              <w:tabs>
                <w:tab w:val="decimal" w:pos="1065"/>
              </w:tabs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579104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B29953B" w14:textId="19632EE8" w:rsidR="00240B23" w:rsidRPr="00811D0A" w:rsidRDefault="00240B23" w:rsidP="00A92BF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0" w:right="25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832CC" w:rsidRPr="00811D0A" w14:paraId="6464FEB6" w14:textId="77777777" w:rsidTr="00D27B52">
        <w:trPr>
          <w:tblHeader/>
        </w:trPr>
        <w:tc>
          <w:tcPr>
            <w:tcW w:w="2340" w:type="dxa"/>
          </w:tcPr>
          <w:p w14:paraId="286D1FB5" w14:textId="77777777" w:rsidR="00D832CC" w:rsidRPr="00811D0A" w:rsidRDefault="00D832CC" w:rsidP="00D832CC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การเปลี่ยนแปลงที่เกิดจาก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การวัดมูลค่าค่าเผื่อ</w:t>
            </w:r>
          </w:p>
          <w:p w14:paraId="012E1706" w14:textId="7D66213E" w:rsidR="00D832CC" w:rsidRPr="00811D0A" w:rsidRDefault="00D832CC" w:rsidP="00D832CC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 xml:space="preserve">   ผลขาดทุนใหม่</w:t>
            </w:r>
          </w:p>
        </w:tc>
        <w:tc>
          <w:tcPr>
            <w:tcW w:w="270" w:type="dxa"/>
          </w:tcPr>
          <w:p w14:paraId="6035E285" w14:textId="77777777" w:rsidR="00D832CC" w:rsidRPr="00811D0A" w:rsidRDefault="00D832CC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21DAF2F" w14:textId="77777777" w:rsidR="00D832CC" w:rsidRPr="00811D0A" w:rsidRDefault="00D832CC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63C864B" w14:textId="77777777" w:rsidR="00240B23" w:rsidRPr="00811D0A" w:rsidRDefault="00240B2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400201" w14:textId="3EB68586" w:rsidR="00240B23" w:rsidRPr="00811D0A" w:rsidRDefault="00240B23" w:rsidP="004800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0"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(88</w:t>
            </w:r>
            <w:r w:rsidR="004A589C" w:rsidRPr="00811D0A">
              <w:rPr>
                <w:rFonts w:ascii="Angsana New" w:hAnsi="Angsana New"/>
                <w:sz w:val="30"/>
                <w:szCs w:val="30"/>
              </w:rPr>
              <w:t>6</w:t>
            </w:r>
            <w:r w:rsidRPr="00811D0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999EB4" w14:textId="77777777" w:rsidR="00D832CC" w:rsidRPr="00811D0A" w:rsidRDefault="00D832CC" w:rsidP="005C0050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8159E7D" w14:textId="77777777" w:rsidR="00D832CC" w:rsidRPr="00811D0A" w:rsidRDefault="00D832CC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3E85379" w14:textId="77777777" w:rsidR="00240B23" w:rsidRPr="00811D0A" w:rsidRDefault="00240B2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86A3E06" w14:textId="589CAEB9" w:rsidR="00240B23" w:rsidRPr="00811D0A" w:rsidRDefault="00240B23" w:rsidP="004800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0"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(4</w:t>
            </w:r>
            <w:r w:rsidR="00EC54A0" w:rsidRPr="00811D0A">
              <w:rPr>
                <w:rFonts w:ascii="Angsana New" w:hAnsi="Angsana New"/>
                <w:sz w:val="30"/>
                <w:szCs w:val="30"/>
              </w:rPr>
              <w:t>7</w:t>
            </w:r>
            <w:r w:rsidRPr="00811D0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EDA55D4" w14:textId="77777777" w:rsidR="00D832CC" w:rsidRPr="00811D0A" w:rsidRDefault="00D832CC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A67DD3" w14:textId="77777777" w:rsidR="00D832CC" w:rsidRPr="00811D0A" w:rsidRDefault="00D832CC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C84B16" w14:textId="77777777" w:rsidR="00240B23" w:rsidRPr="00811D0A" w:rsidRDefault="00240B2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1B8434" w14:textId="25546896" w:rsidR="00240B23" w:rsidRPr="00811D0A" w:rsidRDefault="00240B2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21,934</w:t>
            </w:r>
          </w:p>
        </w:tc>
        <w:tc>
          <w:tcPr>
            <w:tcW w:w="270" w:type="dxa"/>
          </w:tcPr>
          <w:p w14:paraId="7FAB7EBA" w14:textId="77777777" w:rsidR="00D832CC" w:rsidRPr="00811D0A" w:rsidRDefault="00D832CC" w:rsidP="005C0050">
            <w:pPr>
              <w:pStyle w:val="ListParagraph"/>
              <w:tabs>
                <w:tab w:val="decimal" w:pos="1065"/>
              </w:tabs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DF6DEA7" w14:textId="77777777" w:rsidR="00D832CC" w:rsidRPr="00811D0A" w:rsidRDefault="00D832CC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013EF76" w14:textId="77777777" w:rsidR="00930943" w:rsidRPr="00811D0A" w:rsidRDefault="0093094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1299C7B" w14:textId="32F21775" w:rsidR="00930943" w:rsidRPr="00811D0A" w:rsidRDefault="0093094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2</w:t>
            </w:r>
            <w:r w:rsidR="00A86C46" w:rsidRPr="00811D0A">
              <w:rPr>
                <w:rFonts w:ascii="Angsana New" w:hAnsi="Angsana New"/>
                <w:sz w:val="30"/>
                <w:szCs w:val="30"/>
              </w:rPr>
              <w:t>1</w:t>
            </w:r>
            <w:r w:rsidRPr="00811D0A">
              <w:rPr>
                <w:rFonts w:ascii="Angsana New" w:hAnsi="Angsana New"/>
                <w:sz w:val="30"/>
                <w:szCs w:val="30"/>
              </w:rPr>
              <w:t>,</w:t>
            </w:r>
            <w:r w:rsidR="00A86C46" w:rsidRPr="00811D0A">
              <w:rPr>
                <w:rFonts w:ascii="Angsana New" w:hAnsi="Angsana New"/>
                <w:sz w:val="30"/>
                <w:szCs w:val="30"/>
              </w:rPr>
              <w:t>00</w:t>
            </w:r>
            <w:r w:rsidR="00EC54A0" w:rsidRPr="00811D0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C0050" w:rsidRPr="00811D0A" w14:paraId="180E8545" w14:textId="77777777" w:rsidTr="00D27B52">
        <w:trPr>
          <w:tblHeader/>
        </w:trPr>
        <w:tc>
          <w:tcPr>
            <w:tcW w:w="2340" w:type="dxa"/>
          </w:tcPr>
          <w:p w14:paraId="0E7D0672" w14:textId="330822B8" w:rsidR="005C0050" w:rsidRPr="00811D0A" w:rsidRDefault="005C0050" w:rsidP="005C0050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ซื้อหรือได้มา</w:t>
            </w:r>
          </w:p>
        </w:tc>
        <w:tc>
          <w:tcPr>
            <w:tcW w:w="270" w:type="dxa"/>
          </w:tcPr>
          <w:p w14:paraId="6D6D0832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AE05CA1" w14:textId="0ED7066D" w:rsidR="005C0050" w:rsidRPr="00811D0A" w:rsidRDefault="00240B2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86</w:t>
            </w:r>
            <w:r w:rsidR="004A589C" w:rsidRPr="00811D0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C4E46B5" w14:textId="77777777" w:rsidR="005C0050" w:rsidRPr="00811D0A" w:rsidRDefault="005C0050" w:rsidP="005C0050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1FB6CC3" w14:textId="0D87B08D" w:rsidR="005C0050" w:rsidRPr="00811D0A" w:rsidRDefault="00240B23" w:rsidP="00240B2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832</w:t>
            </w:r>
          </w:p>
        </w:tc>
        <w:tc>
          <w:tcPr>
            <w:tcW w:w="270" w:type="dxa"/>
          </w:tcPr>
          <w:p w14:paraId="65885AF7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16A5AD" w14:textId="2145C241" w:rsidR="005C0050" w:rsidRPr="00811D0A" w:rsidRDefault="00240B2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3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DE9F8F" w14:textId="77777777" w:rsidR="005C0050" w:rsidRPr="00811D0A" w:rsidRDefault="005C0050" w:rsidP="005C0050">
            <w:pPr>
              <w:pStyle w:val="ListParagraph"/>
              <w:tabs>
                <w:tab w:val="decimal" w:pos="1065"/>
              </w:tabs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D9C1640" w14:textId="5A47DE13" w:rsidR="005C0050" w:rsidRPr="00811D0A" w:rsidRDefault="0093094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1,</w:t>
            </w:r>
            <w:r w:rsidR="00730F24" w:rsidRPr="00811D0A">
              <w:rPr>
                <w:rFonts w:ascii="Angsana New" w:hAnsi="Angsana New"/>
                <w:sz w:val="30"/>
                <w:szCs w:val="30"/>
              </w:rPr>
              <w:t>69</w:t>
            </w:r>
            <w:r w:rsidR="00A86C46" w:rsidRPr="00811D0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E29B1" w:rsidRPr="00811D0A" w14:paraId="5E9B7CB4" w14:textId="77777777" w:rsidTr="00D27B52">
        <w:trPr>
          <w:tblHeader/>
        </w:trPr>
        <w:tc>
          <w:tcPr>
            <w:tcW w:w="2340" w:type="dxa"/>
          </w:tcPr>
          <w:p w14:paraId="5F207114" w14:textId="2578343E" w:rsidR="006E29B1" w:rsidRPr="00811D0A" w:rsidRDefault="00AB23E2" w:rsidP="005C0050">
            <w:pPr>
              <w:pStyle w:val="ListParagraph"/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70" w:type="dxa"/>
          </w:tcPr>
          <w:p w14:paraId="7A9EEB32" w14:textId="77777777" w:rsidR="006E29B1" w:rsidRPr="00811D0A" w:rsidRDefault="006E29B1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7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DB1E2B0" w14:textId="548EDE94" w:rsidR="006E29B1" w:rsidRPr="00811D0A" w:rsidRDefault="00503B52" w:rsidP="004800C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1"/>
              </w:tabs>
              <w:ind w:left="0" w:right="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6C5247C9" w14:textId="77777777" w:rsidR="006E29B1" w:rsidRPr="00811D0A" w:rsidRDefault="006E29B1" w:rsidP="005C0050">
            <w:pPr>
              <w:pStyle w:val="ListParagraph"/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B98DFA9" w14:textId="5AB1A5AC" w:rsidR="006E29B1" w:rsidRPr="00811D0A" w:rsidRDefault="00240B2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2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C910C4" w14:textId="77777777" w:rsidR="006E29B1" w:rsidRPr="00811D0A" w:rsidRDefault="006E29B1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94F5CA" w14:textId="0C39F535" w:rsidR="006E29B1" w:rsidRPr="00811D0A" w:rsidRDefault="00240B2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3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A5FDE7" w14:textId="77777777" w:rsidR="006E29B1" w:rsidRPr="00811D0A" w:rsidRDefault="006E29B1" w:rsidP="005C0050">
            <w:pPr>
              <w:pStyle w:val="ListParagraph"/>
              <w:tabs>
                <w:tab w:val="decimal" w:pos="1065"/>
              </w:tabs>
              <w:ind w:left="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A0A779C" w14:textId="0E8413AA" w:rsidR="006E29B1" w:rsidRPr="00811D0A" w:rsidRDefault="00930943" w:rsidP="0093094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ind w:left="0" w:right="7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5C0050" w:rsidRPr="00811D0A" w14:paraId="68B531C4" w14:textId="77777777" w:rsidTr="006E00F6">
        <w:tc>
          <w:tcPr>
            <w:tcW w:w="2340" w:type="dxa"/>
            <w:shd w:val="clear" w:color="auto" w:fill="FFFFFF" w:themeFill="background1"/>
          </w:tcPr>
          <w:p w14:paraId="5DC9CD44" w14:textId="605F361F" w:rsidR="005C0050" w:rsidRPr="00811D0A" w:rsidRDefault="005C0050" w:rsidP="005C0050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  <w:shd w:val="clear" w:color="auto" w:fill="FFFFFF" w:themeFill="background1"/>
          </w:tcPr>
          <w:p w14:paraId="21D4862B" w14:textId="77777777" w:rsidR="005C0050" w:rsidRPr="00811D0A" w:rsidRDefault="005C0050" w:rsidP="005C0050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BD8A4" w14:textId="1BC0BF3A" w:rsidR="005C0050" w:rsidRPr="00811D0A" w:rsidRDefault="00240B2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0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>3,46</w:t>
            </w:r>
            <w:r w:rsidR="00730F24" w:rsidRPr="00811D0A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A22EE2F" w14:textId="77777777" w:rsidR="005C0050" w:rsidRPr="00811D0A" w:rsidRDefault="005C0050" w:rsidP="005C00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9185C69" w14:textId="0FDC45C0" w:rsidR="005C0050" w:rsidRPr="00811D0A" w:rsidRDefault="00240B2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EC54A0" w:rsidRPr="00811D0A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69E1217" w14:textId="77777777" w:rsidR="005C0050" w:rsidRPr="00811D0A" w:rsidRDefault="005C0050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ind w:left="0" w:right="10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8F66A" w14:textId="0F0C31FC" w:rsidR="005C0050" w:rsidRPr="00811D0A" w:rsidRDefault="00240B23" w:rsidP="005C00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0"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>764,43</w:t>
            </w:r>
            <w:r w:rsidR="00930943" w:rsidRPr="00811D0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382163B" w14:textId="77777777" w:rsidR="005C0050" w:rsidRPr="00811D0A" w:rsidRDefault="005C0050" w:rsidP="005C0050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B811F" w14:textId="3066F494" w:rsidR="005C0050" w:rsidRPr="00811D0A" w:rsidRDefault="006F320E" w:rsidP="006F320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690"/>
              </w:tabs>
              <w:spacing w:line="240" w:lineRule="auto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68,73</w:t>
            </w:r>
            <w:r w:rsidR="00EC54A0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0A430C31" w14:textId="77777777" w:rsidR="009523B8" w:rsidRPr="00811D0A" w:rsidRDefault="009523B8" w:rsidP="009523B8">
      <w:pPr>
        <w:pStyle w:val="index"/>
        <w:tabs>
          <w:tab w:val="clear" w:pos="1134"/>
        </w:tabs>
        <w:spacing w:after="0" w:line="390" w:lineRule="exact"/>
        <w:ind w:left="0" w:firstLine="0"/>
        <w:outlineLvl w:val="0"/>
        <w:rPr>
          <w:rFonts w:asciiTheme="majorBidi" w:hAnsiTheme="majorBidi" w:cstheme="majorBidi"/>
          <w:b/>
          <w:bCs/>
          <w:szCs w:val="22"/>
          <w:lang w:val="en-US"/>
        </w:rPr>
      </w:pPr>
    </w:p>
    <w:p w14:paraId="79605EF3" w14:textId="196E82E8" w:rsidR="002609A4" w:rsidRPr="00811D0A" w:rsidRDefault="002609A4" w:rsidP="00C82279">
      <w:pPr>
        <w:pStyle w:val="index"/>
        <w:tabs>
          <w:tab w:val="clear" w:pos="1134"/>
        </w:tabs>
        <w:spacing w:after="0" w:line="390" w:lineRule="exact"/>
        <w:ind w:left="0" w:firstLine="0"/>
        <w:outlineLvl w:val="0"/>
        <w:rPr>
          <w:rFonts w:asciiTheme="majorBidi" w:hAnsiTheme="majorBidi" w:cstheme="majorBidi"/>
          <w:b/>
          <w:bCs/>
          <w:szCs w:val="22"/>
          <w:cs/>
          <w:lang w:val="en-US" w:bidi="th-TH"/>
        </w:rPr>
      </w:pPr>
      <w:bookmarkStart w:id="21" w:name="_Hlk519778231"/>
      <w:bookmarkEnd w:id="20"/>
      <w:r w:rsidRPr="00811D0A">
        <w:rPr>
          <w:rFonts w:asciiTheme="majorBidi" w:hAnsiTheme="majorBidi" w:cstheme="majorBidi"/>
          <w:b/>
          <w:bCs/>
          <w:szCs w:val="22"/>
          <w:lang w:val="en-US"/>
        </w:rPr>
        <w:br w:type="page"/>
      </w:r>
    </w:p>
    <w:p w14:paraId="1AD3E1E7" w14:textId="7C1CD690" w:rsidR="00F1466D" w:rsidRPr="00811D0A" w:rsidRDefault="00F1466D" w:rsidP="00F1466D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Cs w:val="22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สินทรัพย์และหนี้สินอนุพันธ์</w:t>
      </w:r>
    </w:p>
    <w:p w14:paraId="4D8E1AC2" w14:textId="77777777" w:rsidR="00F1466D" w:rsidRPr="00811D0A" w:rsidRDefault="00F1466D" w:rsidP="00F14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FA55506" w14:textId="77777777" w:rsidR="00F1466D" w:rsidRPr="00811D0A" w:rsidRDefault="00F1466D" w:rsidP="00F14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2" w:name="_Hlk95239560"/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</w:rPr>
        <w:t>9.1</w:t>
      </w: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811D0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ประเภทของความเสี่ยง</w:t>
      </w:r>
    </w:p>
    <w:p w14:paraId="64BBAB22" w14:textId="77777777" w:rsidR="00F1466D" w:rsidRPr="00811D0A" w:rsidRDefault="00F1466D" w:rsidP="00F146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F1466D" w:rsidRPr="00811D0A" w14:paraId="14009413" w14:textId="77777777" w:rsidTr="00D62E78">
        <w:tc>
          <w:tcPr>
            <w:tcW w:w="2880" w:type="dxa"/>
          </w:tcPr>
          <w:p w14:paraId="0EA11D08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55E3820A" w14:textId="4A8EACFA" w:rsidR="00F1466D" w:rsidRPr="00811D0A" w:rsidRDefault="00663657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1466D" w:rsidRPr="00811D0A" w14:paraId="74E7D92A" w14:textId="77777777" w:rsidTr="00D62E78">
        <w:tc>
          <w:tcPr>
            <w:tcW w:w="2880" w:type="dxa"/>
          </w:tcPr>
          <w:p w14:paraId="753D5997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DA2FB01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8426AA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68CBFE4E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F1466D" w:rsidRPr="00811D0A" w14:paraId="509DD438" w14:textId="77777777" w:rsidTr="00D62E78">
        <w:tc>
          <w:tcPr>
            <w:tcW w:w="2880" w:type="dxa"/>
          </w:tcPr>
          <w:p w14:paraId="7D831BF6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9D4A860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4C3607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C18B80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81188FD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C1236E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</w:tcPr>
          <w:p w14:paraId="537924C7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84BCD5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4D2FB7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02C4E61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7EC7C357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F1466D" w:rsidRPr="00811D0A" w14:paraId="03B31F79" w14:textId="77777777" w:rsidTr="00D62E78">
        <w:tc>
          <w:tcPr>
            <w:tcW w:w="2880" w:type="dxa"/>
          </w:tcPr>
          <w:p w14:paraId="51E34CAC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180144A5" w14:textId="77777777" w:rsidR="00F1466D" w:rsidRPr="00811D0A" w:rsidRDefault="00F1466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30A29" w:rsidRPr="00811D0A" w14:paraId="06F36991" w14:textId="77777777" w:rsidTr="009E67E3">
        <w:tc>
          <w:tcPr>
            <w:tcW w:w="2880" w:type="dxa"/>
          </w:tcPr>
          <w:p w14:paraId="09CB1AE9" w14:textId="77777777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</w:tcPr>
          <w:p w14:paraId="4FD407BA" w14:textId="2E108C0D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1,497,582 </w:t>
            </w:r>
          </w:p>
        </w:tc>
        <w:tc>
          <w:tcPr>
            <w:tcW w:w="270" w:type="dxa"/>
          </w:tcPr>
          <w:p w14:paraId="1439556C" w14:textId="77777777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8EC475" w14:textId="1ADF4382" w:rsidR="00330A29" w:rsidRPr="00811D0A" w:rsidRDefault="008F0BDE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2,335,466</w:t>
            </w:r>
          </w:p>
        </w:tc>
        <w:tc>
          <w:tcPr>
            <w:tcW w:w="270" w:type="dxa"/>
          </w:tcPr>
          <w:p w14:paraId="5E13AD7F" w14:textId="77777777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F3B7AE" w14:textId="35A18C99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51,310 </w:t>
            </w:r>
          </w:p>
        </w:tc>
        <w:tc>
          <w:tcPr>
            <w:tcW w:w="270" w:type="dxa"/>
          </w:tcPr>
          <w:p w14:paraId="27DA602F" w14:textId="77777777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7FA8B9F8" w14:textId="1AA0926B" w:rsidR="00330A29" w:rsidRPr="00811D0A" w:rsidRDefault="00AC38EA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3,263,485</w:t>
            </w:r>
          </w:p>
        </w:tc>
      </w:tr>
      <w:tr w:rsidR="00330A29" w:rsidRPr="00811D0A" w14:paraId="44B9BA1F" w14:textId="77777777" w:rsidTr="001E78C1">
        <w:tc>
          <w:tcPr>
            <w:tcW w:w="2880" w:type="dxa"/>
          </w:tcPr>
          <w:p w14:paraId="43258690" w14:textId="77777777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350" w:type="dxa"/>
          </w:tcPr>
          <w:p w14:paraId="11A82692" w14:textId="4BD9A03F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5,686 </w:t>
            </w:r>
          </w:p>
        </w:tc>
        <w:tc>
          <w:tcPr>
            <w:tcW w:w="270" w:type="dxa"/>
          </w:tcPr>
          <w:p w14:paraId="7ADC63DC" w14:textId="77777777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EFF14B" w14:textId="4562C101" w:rsidR="00330A29" w:rsidRPr="00811D0A" w:rsidRDefault="008F0BDE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476,460</w:t>
            </w:r>
          </w:p>
        </w:tc>
        <w:tc>
          <w:tcPr>
            <w:tcW w:w="270" w:type="dxa"/>
          </w:tcPr>
          <w:p w14:paraId="5708CC8C" w14:textId="77777777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9BEBE8" w14:textId="119B9124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2,835 </w:t>
            </w:r>
          </w:p>
        </w:tc>
        <w:tc>
          <w:tcPr>
            <w:tcW w:w="270" w:type="dxa"/>
          </w:tcPr>
          <w:p w14:paraId="03B5DCFB" w14:textId="77777777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72EB3769" w14:textId="4A88B1FE" w:rsidR="00330A29" w:rsidRPr="00811D0A" w:rsidRDefault="00AC38EA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433,743</w:t>
            </w:r>
          </w:p>
        </w:tc>
      </w:tr>
      <w:tr w:rsidR="00330A29" w:rsidRPr="00811D0A" w14:paraId="650140B9" w14:textId="77777777" w:rsidTr="009E67E3">
        <w:trPr>
          <w:trHeight w:val="71"/>
        </w:trPr>
        <w:tc>
          <w:tcPr>
            <w:tcW w:w="2880" w:type="dxa"/>
          </w:tcPr>
          <w:p w14:paraId="2425FE39" w14:textId="77777777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09684B5" w14:textId="76E55C56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1,503,268 </w:t>
            </w:r>
          </w:p>
        </w:tc>
        <w:tc>
          <w:tcPr>
            <w:tcW w:w="270" w:type="dxa"/>
          </w:tcPr>
          <w:p w14:paraId="096DEFD8" w14:textId="77777777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96EE02" w14:textId="3DC09DC3" w:rsidR="00330A29" w:rsidRPr="00811D0A" w:rsidRDefault="008F0BDE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2,811,926</w:t>
            </w:r>
          </w:p>
        </w:tc>
        <w:tc>
          <w:tcPr>
            <w:tcW w:w="270" w:type="dxa"/>
          </w:tcPr>
          <w:p w14:paraId="0E35B9F1" w14:textId="77777777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2B05A7" w14:textId="181BD777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54,145 </w:t>
            </w:r>
          </w:p>
        </w:tc>
        <w:tc>
          <w:tcPr>
            <w:tcW w:w="270" w:type="dxa"/>
          </w:tcPr>
          <w:p w14:paraId="1384ACDD" w14:textId="77777777" w:rsidR="00330A29" w:rsidRPr="00811D0A" w:rsidRDefault="00330A29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63E861EA" w14:textId="0790E303" w:rsidR="00330A29" w:rsidRPr="00811D0A" w:rsidRDefault="00AC38EA" w:rsidP="00330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3,697,228</w:t>
            </w:r>
          </w:p>
        </w:tc>
      </w:tr>
      <w:bookmarkEnd w:id="21"/>
      <w:bookmarkEnd w:id="22"/>
    </w:tbl>
    <w:p w14:paraId="7B1450CF" w14:textId="046CF043" w:rsidR="00DB2E35" w:rsidRPr="00811D0A" w:rsidRDefault="00DB2E35" w:rsidP="002609A4">
      <w:pPr>
        <w:pStyle w:val="index"/>
        <w:tabs>
          <w:tab w:val="clear" w:pos="1134"/>
        </w:tabs>
        <w:spacing w:after="0" w:line="390" w:lineRule="exac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Style1"/>
        <w:tblW w:w="9122" w:type="dxa"/>
        <w:tblInd w:w="450" w:type="dxa"/>
        <w:tblLook w:val="04A0" w:firstRow="1" w:lastRow="0" w:firstColumn="1" w:lastColumn="0" w:noHBand="0" w:noVBand="1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382"/>
      </w:tblGrid>
      <w:tr w:rsidR="00DB2E35" w:rsidRPr="00811D0A" w14:paraId="3B7C1A30" w14:textId="77777777" w:rsidTr="00D62E78">
        <w:tc>
          <w:tcPr>
            <w:tcW w:w="2880" w:type="dxa"/>
          </w:tcPr>
          <w:p w14:paraId="556CFDCC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51516AD4" w14:textId="79873765" w:rsidR="00DB2E35" w:rsidRPr="00811D0A" w:rsidRDefault="00663657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B2E35" w:rsidRPr="00811D0A" w14:paraId="5BB3F113" w14:textId="77777777" w:rsidTr="00D62E78">
        <w:tc>
          <w:tcPr>
            <w:tcW w:w="2880" w:type="dxa"/>
          </w:tcPr>
          <w:p w14:paraId="23056EBE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276378E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C3E15D5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02" w:type="dxa"/>
            <w:gridSpan w:val="3"/>
          </w:tcPr>
          <w:p w14:paraId="64D85EA6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DB2E35" w:rsidRPr="00811D0A" w14:paraId="3EEC7463" w14:textId="77777777" w:rsidTr="00D62E78">
        <w:tc>
          <w:tcPr>
            <w:tcW w:w="2880" w:type="dxa"/>
          </w:tcPr>
          <w:p w14:paraId="714F5636" w14:textId="71DABF68" w:rsidR="000D2951" w:rsidRPr="00811D0A" w:rsidRDefault="000D2951" w:rsidP="0025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BAB5227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7B5173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3F073DC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99728C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จำนวนเงินตามสัญญา</w:t>
            </w:r>
          </w:p>
        </w:tc>
        <w:tc>
          <w:tcPr>
            <w:tcW w:w="270" w:type="dxa"/>
          </w:tcPr>
          <w:p w14:paraId="2BCC4478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6B80BD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536C7FF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51A36CB5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058E4B53" w14:textId="77777777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ตามสัญญา</w:t>
            </w:r>
          </w:p>
        </w:tc>
      </w:tr>
      <w:tr w:rsidR="00DB2E35" w:rsidRPr="00811D0A" w14:paraId="223230CD" w14:textId="77777777" w:rsidTr="00D62E78">
        <w:tc>
          <w:tcPr>
            <w:tcW w:w="2880" w:type="dxa"/>
          </w:tcPr>
          <w:p w14:paraId="1039CD83" w14:textId="19F4E170" w:rsidR="00DB2E35" w:rsidRPr="00811D0A" w:rsidRDefault="00DB2E35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8" w:right="-91" w:hanging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2" w:type="dxa"/>
            <w:gridSpan w:val="7"/>
          </w:tcPr>
          <w:p w14:paraId="148DE260" w14:textId="77777777" w:rsidR="00DB2E35" w:rsidRPr="00811D0A" w:rsidRDefault="00DB2E35" w:rsidP="00252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C0050" w:rsidRPr="00811D0A" w14:paraId="60EEEBA0" w14:textId="77777777" w:rsidTr="00D62E78">
        <w:tc>
          <w:tcPr>
            <w:tcW w:w="2880" w:type="dxa"/>
          </w:tcPr>
          <w:p w14:paraId="7A86FD97" w14:textId="2F8BA420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ราคาตราสารทุน</w:t>
            </w:r>
          </w:p>
        </w:tc>
        <w:tc>
          <w:tcPr>
            <w:tcW w:w="1350" w:type="dxa"/>
          </w:tcPr>
          <w:p w14:paraId="27BB70E2" w14:textId="552839A5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1,317,899 </w:t>
            </w:r>
          </w:p>
        </w:tc>
        <w:tc>
          <w:tcPr>
            <w:tcW w:w="270" w:type="dxa"/>
          </w:tcPr>
          <w:p w14:paraId="5CE65EA6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9EA43" w14:textId="254C444A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2,452,254 </w:t>
            </w:r>
          </w:p>
        </w:tc>
        <w:tc>
          <w:tcPr>
            <w:tcW w:w="270" w:type="dxa"/>
          </w:tcPr>
          <w:p w14:paraId="392CCBA8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8DB22B" w14:textId="521A86B2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184,540 </w:t>
            </w:r>
          </w:p>
        </w:tc>
        <w:tc>
          <w:tcPr>
            <w:tcW w:w="270" w:type="dxa"/>
          </w:tcPr>
          <w:p w14:paraId="04F8CFB3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844C2B8" w14:textId="5A831D28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4,235,706 </w:t>
            </w:r>
          </w:p>
        </w:tc>
      </w:tr>
      <w:tr w:rsidR="005C0050" w:rsidRPr="00811D0A" w14:paraId="6C730164" w14:textId="77777777" w:rsidTr="00D62E78">
        <w:tc>
          <w:tcPr>
            <w:tcW w:w="2880" w:type="dxa"/>
          </w:tcPr>
          <w:p w14:paraId="48D250B6" w14:textId="3FFEECEC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350" w:type="dxa"/>
          </w:tcPr>
          <w:p w14:paraId="476F2C0F" w14:textId="2A59A9E8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3,011 </w:t>
            </w:r>
          </w:p>
        </w:tc>
        <w:tc>
          <w:tcPr>
            <w:tcW w:w="270" w:type="dxa"/>
          </w:tcPr>
          <w:p w14:paraId="0EFA2267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0692ED" w14:textId="111D0610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1,028,200</w:t>
            </w:r>
          </w:p>
        </w:tc>
        <w:tc>
          <w:tcPr>
            <w:tcW w:w="270" w:type="dxa"/>
          </w:tcPr>
          <w:p w14:paraId="703F48D7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DA4988" w14:textId="08028B35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3,164 </w:t>
            </w:r>
          </w:p>
        </w:tc>
        <w:tc>
          <w:tcPr>
            <w:tcW w:w="270" w:type="dxa"/>
          </w:tcPr>
          <w:p w14:paraId="3F43AFC3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2" w:type="dxa"/>
          </w:tcPr>
          <w:p w14:paraId="22BA9F03" w14:textId="64562F4F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866,672</w:t>
            </w:r>
          </w:p>
        </w:tc>
      </w:tr>
      <w:tr w:rsidR="005C0050" w:rsidRPr="00811D0A" w14:paraId="66EB77BB" w14:textId="77777777" w:rsidTr="00D62E78">
        <w:tc>
          <w:tcPr>
            <w:tcW w:w="2880" w:type="dxa"/>
          </w:tcPr>
          <w:p w14:paraId="1309483A" w14:textId="168BD753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2485F3" w14:textId="0B669C7D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1,320,910</w:t>
            </w:r>
          </w:p>
        </w:tc>
        <w:tc>
          <w:tcPr>
            <w:tcW w:w="270" w:type="dxa"/>
          </w:tcPr>
          <w:p w14:paraId="2233B3EA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489DC6B" w14:textId="38AA4823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3,480,454 </w:t>
            </w:r>
          </w:p>
        </w:tc>
        <w:tc>
          <w:tcPr>
            <w:tcW w:w="270" w:type="dxa"/>
          </w:tcPr>
          <w:p w14:paraId="27D9C87E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ED5885" w14:textId="0D13D9C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187,704</w:t>
            </w:r>
          </w:p>
        </w:tc>
        <w:tc>
          <w:tcPr>
            <w:tcW w:w="270" w:type="dxa"/>
          </w:tcPr>
          <w:p w14:paraId="7469E2D8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</w:tcPr>
          <w:p w14:paraId="1D307454" w14:textId="1E91ED4E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5,102,378 </w:t>
            </w:r>
          </w:p>
        </w:tc>
      </w:tr>
    </w:tbl>
    <w:p w14:paraId="5E09F693" w14:textId="75CCEB60" w:rsidR="00AC0F9B" w:rsidRPr="00811D0A" w:rsidRDefault="00AC0F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8957810" w14:textId="25C7BE9B" w:rsidR="003E58FC" w:rsidRPr="00811D0A" w:rsidRDefault="00640332" w:rsidP="008560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23" w:name="_Hlk77240038"/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</w:rPr>
        <w:t>9</w:t>
      </w:r>
      <w:r w:rsidR="003E58FC" w:rsidRPr="00811D0A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="003E58FC" w:rsidRPr="00811D0A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3E58FC"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61B4DCAC" w14:textId="566F3DA9" w:rsidR="003E58FC" w:rsidRPr="00811D0A" w:rsidRDefault="003E58FC" w:rsidP="002D48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350"/>
        <w:gridCol w:w="270"/>
        <w:gridCol w:w="1350"/>
        <w:gridCol w:w="270"/>
        <w:gridCol w:w="1350"/>
        <w:gridCol w:w="270"/>
        <w:gridCol w:w="1440"/>
      </w:tblGrid>
      <w:tr w:rsidR="008D0510" w:rsidRPr="00811D0A" w14:paraId="2B3DC318" w14:textId="77777777" w:rsidTr="00B91935">
        <w:trPr>
          <w:trHeight w:val="20"/>
          <w:tblHeader/>
        </w:trPr>
        <w:tc>
          <w:tcPr>
            <w:tcW w:w="2880" w:type="dxa"/>
          </w:tcPr>
          <w:p w14:paraId="266E81B4" w14:textId="77777777" w:rsidR="008D0510" w:rsidRPr="00811D0A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872A3CA" w14:textId="39C816A5" w:rsidR="008D0510" w:rsidRPr="00811D0A" w:rsidRDefault="00663657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61026E92" w14:textId="77777777" w:rsidR="008D0510" w:rsidRPr="00811D0A" w:rsidRDefault="008D0510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3558D059" w14:textId="6616AFF1" w:rsidR="008D0510" w:rsidRPr="00811D0A" w:rsidRDefault="00663657" w:rsidP="00B91935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D0510" w:rsidRPr="00811D0A" w14:paraId="3D537020" w14:textId="77777777" w:rsidTr="00B91935">
        <w:trPr>
          <w:trHeight w:val="20"/>
          <w:tblHeader/>
        </w:trPr>
        <w:tc>
          <w:tcPr>
            <w:tcW w:w="2880" w:type="dxa"/>
          </w:tcPr>
          <w:p w14:paraId="3803D291" w14:textId="77777777" w:rsidR="008D0510" w:rsidRPr="00811D0A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05B1DD05" w14:textId="77777777" w:rsidR="008D0510" w:rsidRPr="00811D0A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  <w:tc>
          <w:tcPr>
            <w:tcW w:w="270" w:type="dxa"/>
          </w:tcPr>
          <w:p w14:paraId="1378C237" w14:textId="77777777" w:rsidR="008D0510" w:rsidRPr="00811D0A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</w:tcPr>
          <w:p w14:paraId="1ABF70B4" w14:textId="77777777" w:rsidR="008D0510" w:rsidRPr="00811D0A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สัดส่วนจำนวนเงินตามสัญญา</w:t>
            </w:r>
          </w:p>
        </w:tc>
      </w:tr>
      <w:tr w:rsidR="008D0510" w:rsidRPr="00811D0A" w14:paraId="30A8C342" w14:textId="77777777" w:rsidTr="00B91935">
        <w:trPr>
          <w:trHeight w:val="20"/>
          <w:tblHeader/>
        </w:trPr>
        <w:tc>
          <w:tcPr>
            <w:tcW w:w="2880" w:type="dxa"/>
          </w:tcPr>
          <w:p w14:paraId="45014115" w14:textId="77777777" w:rsidR="008D0510" w:rsidRPr="00811D0A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ประเภทของคู่สัญญา</w:t>
            </w:r>
          </w:p>
        </w:tc>
        <w:tc>
          <w:tcPr>
            <w:tcW w:w="1350" w:type="dxa"/>
          </w:tcPr>
          <w:p w14:paraId="5C2AAB14" w14:textId="77777777" w:rsidR="008D0510" w:rsidRPr="00811D0A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BF2000B" w14:textId="77777777" w:rsidR="008D0510" w:rsidRPr="00811D0A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F8A7C6" w14:textId="77777777" w:rsidR="008D0510" w:rsidRPr="00811D0A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70" w:type="dxa"/>
          </w:tcPr>
          <w:p w14:paraId="0749217D" w14:textId="77777777" w:rsidR="008D0510" w:rsidRPr="00811D0A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B9661A0" w14:textId="77777777" w:rsidR="008D0510" w:rsidRPr="00811D0A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32BE6DA" w14:textId="77777777" w:rsidR="008D0510" w:rsidRPr="00811D0A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6442E15" w14:textId="77777777" w:rsidR="008D0510" w:rsidRPr="00811D0A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</w:t>
            </w:r>
          </w:p>
        </w:tc>
      </w:tr>
      <w:tr w:rsidR="008D0510" w:rsidRPr="00811D0A" w14:paraId="16469625" w14:textId="77777777" w:rsidTr="00B91935">
        <w:trPr>
          <w:trHeight w:val="20"/>
          <w:tblHeader/>
        </w:trPr>
        <w:tc>
          <w:tcPr>
            <w:tcW w:w="2880" w:type="dxa"/>
          </w:tcPr>
          <w:p w14:paraId="5557768B" w14:textId="77777777" w:rsidR="008D0510" w:rsidRPr="00811D0A" w:rsidRDefault="008D0510" w:rsidP="00B9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7"/>
          </w:tcPr>
          <w:p w14:paraId="176B9BD9" w14:textId="05C05700" w:rsidR="008D0510" w:rsidRPr="00811D0A" w:rsidRDefault="008D0510" w:rsidP="00B91935">
            <w:pPr>
              <w:tabs>
                <w:tab w:val="left" w:pos="9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7E28AF" w:rsidRPr="00811D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C0050" w:rsidRPr="00811D0A" w14:paraId="0D8A7462" w14:textId="77777777" w:rsidTr="00EA74F7">
        <w:trPr>
          <w:trHeight w:val="20"/>
        </w:trPr>
        <w:tc>
          <w:tcPr>
            <w:tcW w:w="2880" w:type="dxa"/>
          </w:tcPr>
          <w:p w14:paraId="2CFAD9C4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บริษัทในกลุ่ม</w:t>
            </w:r>
          </w:p>
        </w:tc>
        <w:tc>
          <w:tcPr>
            <w:tcW w:w="1350" w:type="dxa"/>
            <w:vAlign w:val="bottom"/>
          </w:tcPr>
          <w:p w14:paraId="2E810341" w14:textId="34CC7A49" w:rsidR="005C0050" w:rsidRPr="00811D0A" w:rsidRDefault="00BD7E88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59.9</w:t>
            </w:r>
          </w:p>
        </w:tc>
        <w:tc>
          <w:tcPr>
            <w:tcW w:w="270" w:type="dxa"/>
          </w:tcPr>
          <w:p w14:paraId="2666A04B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02241" w14:textId="0AEF7B18" w:rsidR="005C0050" w:rsidRPr="00811D0A" w:rsidRDefault="00BD7E88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40.0</w:t>
            </w:r>
          </w:p>
        </w:tc>
        <w:tc>
          <w:tcPr>
            <w:tcW w:w="270" w:type="dxa"/>
          </w:tcPr>
          <w:p w14:paraId="4DCEFC9E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8BE0D8C" w14:textId="6E819EAE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61.0</w:t>
            </w:r>
          </w:p>
        </w:tc>
        <w:tc>
          <w:tcPr>
            <w:tcW w:w="270" w:type="dxa"/>
          </w:tcPr>
          <w:p w14:paraId="4E1A66A9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E14113" w14:textId="19B749D9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55.0</w:t>
            </w:r>
          </w:p>
        </w:tc>
      </w:tr>
      <w:tr w:rsidR="005C0050" w:rsidRPr="00811D0A" w14:paraId="3AE9EBD5" w14:textId="77777777" w:rsidTr="00EA74F7">
        <w:trPr>
          <w:trHeight w:val="20"/>
        </w:trPr>
        <w:tc>
          <w:tcPr>
            <w:tcW w:w="2880" w:type="dxa"/>
          </w:tcPr>
          <w:p w14:paraId="139F9E75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บุคคลภายนอก</w:t>
            </w:r>
          </w:p>
        </w:tc>
        <w:tc>
          <w:tcPr>
            <w:tcW w:w="1350" w:type="dxa"/>
            <w:vAlign w:val="bottom"/>
          </w:tcPr>
          <w:p w14:paraId="6D8EB396" w14:textId="37A5D2AB" w:rsidR="005C0050" w:rsidRPr="00811D0A" w:rsidRDefault="00BD7E88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40.1</w:t>
            </w:r>
          </w:p>
        </w:tc>
        <w:tc>
          <w:tcPr>
            <w:tcW w:w="270" w:type="dxa"/>
          </w:tcPr>
          <w:p w14:paraId="168C6D77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503E55" w14:textId="194F3827" w:rsidR="005C0050" w:rsidRPr="00811D0A" w:rsidRDefault="00BD7E88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60.0</w:t>
            </w:r>
          </w:p>
        </w:tc>
        <w:tc>
          <w:tcPr>
            <w:tcW w:w="270" w:type="dxa"/>
          </w:tcPr>
          <w:p w14:paraId="3573FD06" w14:textId="77777777" w:rsidR="005C0050" w:rsidRPr="00811D0A" w:rsidRDefault="005C0050" w:rsidP="005C005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DBEA739" w14:textId="2B07C156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39.0</w:t>
            </w:r>
          </w:p>
        </w:tc>
        <w:tc>
          <w:tcPr>
            <w:tcW w:w="270" w:type="dxa"/>
          </w:tcPr>
          <w:p w14:paraId="5621F997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071056C" w14:textId="45227F49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45.0</w:t>
            </w:r>
          </w:p>
        </w:tc>
      </w:tr>
      <w:tr w:rsidR="005C0050" w:rsidRPr="00811D0A" w14:paraId="265664A1" w14:textId="77777777" w:rsidTr="00C07212">
        <w:trPr>
          <w:trHeight w:val="20"/>
        </w:trPr>
        <w:tc>
          <w:tcPr>
            <w:tcW w:w="2880" w:type="dxa"/>
          </w:tcPr>
          <w:p w14:paraId="3B091DED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right="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CDD4E0" w14:textId="425195CB" w:rsidR="005C0050" w:rsidRPr="00811D0A" w:rsidRDefault="00BD7E88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  <w:tc>
          <w:tcPr>
            <w:tcW w:w="270" w:type="dxa"/>
          </w:tcPr>
          <w:p w14:paraId="5E6C9606" w14:textId="77777777" w:rsidR="005C0050" w:rsidRPr="00811D0A" w:rsidRDefault="005C0050" w:rsidP="005C0050">
            <w:pPr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C45FAA" w14:textId="2F450688" w:rsidR="005C0050" w:rsidRPr="00811D0A" w:rsidRDefault="00BD7E88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  <w:tc>
          <w:tcPr>
            <w:tcW w:w="270" w:type="dxa"/>
          </w:tcPr>
          <w:p w14:paraId="3696BD6C" w14:textId="77777777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FEDA8B5" w14:textId="7D03A389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  <w:tc>
          <w:tcPr>
            <w:tcW w:w="270" w:type="dxa"/>
          </w:tcPr>
          <w:p w14:paraId="6B6E04BD" w14:textId="77777777" w:rsidR="005C0050" w:rsidRPr="00811D0A" w:rsidRDefault="005C0050" w:rsidP="005C005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6B8B075" w14:textId="65FAD86D" w:rsidR="005C0050" w:rsidRPr="00811D0A" w:rsidRDefault="005C0050" w:rsidP="005C00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1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100.0</w:t>
            </w:r>
          </w:p>
        </w:tc>
      </w:tr>
    </w:tbl>
    <w:p w14:paraId="73441B8C" w14:textId="26D2E33B" w:rsidR="008D622A" w:rsidRPr="00811D0A" w:rsidRDefault="008D622A" w:rsidP="00756AC1">
      <w:pPr>
        <w:pStyle w:val="index"/>
        <w:tabs>
          <w:tab w:val="clear" w:pos="1134"/>
        </w:tabs>
        <w:spacing w:after="0" w:line="390" w:lineRule="exact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24" w:name="_Hlk65884112"/>
      <w:bookmarkEnd w:id="23"/>
    </w:p>
    <w:p w14:paraId="2A1169D7" w14:textId="36CB398D" w:rsidR="002D4841" w:rsidRPr="00811D0A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</w:t>
      </w:r>
      <w:r w:rsidR="00DD478F"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ที่ไม่ได้วางเป็นประกัน</w:t>
      </w:r>
    </w:p>
    <w:p w14:paraId="7916343E" w14:textId="54ACD443" w:rsidR="002D4841" w:rsidRPr="00811D0A" w:rsidRDefault="002D4841" w:rsidP="002D4841">
      <w:pPr>
        <w:pStyle w:val="BodyText2"/>
        <w:tabs>
          <w:tab w:val="left" w:pos="540"/>
        </w:tabs>
        <w:ind w:left="540" w:right="38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57E137" w14:textId="41C4E189" w:rsidR="007E7666" w:rsidRPr="00811D0A" w:rsidRDefault="00640332" w:rsidP="00CB76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</w:rPr>
        <w:t>10</w:t>
      </w:r>
      <w:r w:rsidR="007E7666" w:rsidRPr="00811D0A">
        <w:rPr>
          <w:rFonts w:asciiTheme="majorBidi" w:hAnsiTheme="majorBidi" w:cstheme="majorBidi"/>
          <w:b/>
          <w:bCs/>
          <w:i/>
          <w:iCs/>
          <w:sz w:val="30"/>
          <w:szCs w:val="30"/>
        </w:rPr>
        <w:t>.1</w:t>
      </w:r>
      <w:r w:rsidR="003D0446"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7E7666" w:rsidRPr="00811D0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มูลค่าเงินลงทุนและมูลค่ายุติธรรม</w:t>
      </w:r>
    </w:p>
    <w:p w14:paraId="54A19F16" w14:textId="77777777" w:rsidR="007E7666" w:rsidRPr="00811D0A" w:rsidRDefault="007E7666" w:rsidP="00D55E6A">
      <w:pPr>
        <w:rPr>
          <w:sz w:val="28"/>
          <w:szCs w:val="28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440"/>
      </w:tblGrid>
      <w:tr w:rsidR="00421B50" w:rsidRPr="00811D0A" w14:paraId="7DC83032" w14:textId="77777777" w:rsidTr="0085608E">
        <w:trPr>
          <w:cantSplit/>
          <w:trHeight w:val="177"/>
          <w:tblHeader/>
        </w:trPr>
        <w:tc>
          <w:tcPr>
            <w:tcW w:w="6030" w:type="dxa"/>
          </w:tcPr>
          <w:p w14:paraId="26D119FF" w14:textId="77777777" w:rsidR="00421B50" w:rsidRPr="00811D0A" w:rsidRDefault="00421B50" w:rsidP="00421B50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EDF0568" w14:textId="0B98BBBB" w:rsidR="00421B50" w:rsidRPr="00811D0A" w:rsidRDefault="00663657" w:rsidP="00421B50">
            <w:pPr>
              <w:pStyle w:val="NormalLatinAngsanaNew"/>
              <w:tabs>
                <w:tab w:val="clear" w:pos="1224"/>
              </w:tabs>
              <w:jc w:val="center"/>
              <w:rPr>
                <w:lang w:val="en-US" w:bidi="th-TH"/>
              </w:rPr>
            </w:pPr>
            <w:r w:rsidRPr="00811D0A">
              <w:rPr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0CDF4259" w14:textId="77777777" w:rsidR="00421B50" w:rsidRPr="00811D0A" w:rsidRDefault="00421B50" w:rsidP="00421B50">
            <w:pPr>
              <w:pStyle w:val="NormalLatinAngsanaNew"/>
              <w:tabs>
                <w:tab w:val="clear" w:pos="1224"/>
              </w:tabs>
              <w:jc w:val="center"/>
              <w:rPr>
                <w:lang w:val="en-US" w:bidi="th-TH"/>
              </w:rPr>
            </w:pPr>
          </w:p>
        </w:tc>
        <w:tc>
          <w:tcPr>
            <w:tcW w:w="1440" w:type="dxa"/>
          </w:tcPr>
          <w:p w14:paraId="6C010275" w14:textId="3E155080" w:rsidR="00421B50" w:rsidRPr="00811D0A" w:rsidRDefault="00663657" w:rsidP="00421B50">
            <w:pPr>
              <w:pStyle w:val="NormalLatinAngsanaNew"/>
              <w:tabs>
                <w:tab w:val="clear" w:pos="1224"/>
              </w:tabs>
              <w:jc w:val="center"/>
              <w:rPr>
                <w:lang w:val="en-US" w:bidi="th-TH"/>
              </w:rPr>
            </w:pPr>
            <w:r w:rsidRPr="00811D0A">
              <w:rPr>
                <w:lang w:val="en-US" w:bidi="th-TH"/>
              </w:rPr>
              <w:t>2567</w:t>
            </w:r>
          </w:p>
        </w:tc>
      </w:tr>
      <w:tr w:rsidR="00D128B7" w:rsidRPr="00811D0A" w14:paraId="19EDF927" w14:textId="4980C5F4" w:rsidTr="00D248D8">
        <w:trPr>
          <w:cantSplit/>
          <w:trHeight w:val="177"/>
          <w:tblHeader/>
        </w:trPr>
        <w:tc>
          <w:tcPr>
            <w:tcW w:w="6030" w:type="dxa"/>
          </w:tcPr>
          <w:p w14:paraId="71BB915D" w14:textId="77777777" w:rsidR="00D128B7" w:rsidRPr="00811D0A" w:rsidRDefault="00D128B7" w:rsidP="00D128B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6C370D29" w14:textId="2950813C" w:rsidR="00D128B7" w:rsidRPr="00811D0A" w:rsidRDefault="00D128B7" w:rsidP="00D128B7">
            <w:pPr>
              <w:pStyle w:val="NormalLatinAngsanaNew"/>
              <w:tabs>
                <w:tab w:val="clear" w:pos="1224"/>
                <w:tab w:val="decimal" w:pos="700"/>
              </w:tabs>
              <w:jc w:val="center"/>
              <w:rPr>
                <w:i/>
                <w:iCs/>
                <w:cs/>
                <w:lang w:bidi="th-TH"/>
              </w:rPr>
            </w:pPr>
            <w:r w:rsidRPr="00811D0A">
              <w:rPr>
                <w:rFonts w:hint="cs"/>
                <w:i/>
                <w:iCs/>
                <w:cs/>
                <w:lang w:bidi="th-TH"/>
              </w:rPr>
              <w:t>(พันบาท)</w:t>
            </w:r>
          </w:p>
        </w:tc>
      </w:tr>
      <w:tr w:rsidR="00D128B7" w:rsidRPr="00811D0A" w14:paraId="424FA529" w14:textId="1700D0D6" w:rsidTr="0085608E">
        <w:trPr>
          <w:cantSplit/>
          <w:trHeight w:val="177"/>
        </w:trPr>
        <w:tc>
          <w:tcPr>
            <w:tcW w:w="6030" w:type="dxa"/>
          </w:tcPr>
          <w:p w14:paraId="22A9C11F" w14:textId="77777777" w:rsidR="00D128B7" w:rsidRPr="00811D0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15B17A18" w14:textId="77777777" w:rsidR="00D128B7" w:rsidRPr="00811D0A" w:rsidRDefault="00D128B7" w:rsidP="00D128B7">
            <w:pPr>
              <w:pStyle w:val="NormalLatinAngsanaNew"/>
              <w:tabs>
                <w:tab w:val="clear" w:pos="1224"/>
                <w:tab w:val="decimal" w:pos="1123"/>
              </w:tabs>
              <w:rPr>
                <w:lang w:bidi="th-TH"/>
              </w:rPr>
            </w:pPr>
          </w:p>
        </w:tc>
        <w:tc>
          <w:tcPr>
            <w:tcW w:w="270" w:type="dxa"/>
          </w:tcPr>
          <w:p w14:paraId="702E7BC8" w14:textId="77777777" w:rsidR="00D128B7" w:rsidRPr="00811D0A" w:rsidRDefault="00D128B7" w:rsidP="00D128B7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  <w:tc>
          <w:tcPr>
            <w:tcW w:w="1440" w:type="dxa"/>
          </w:tcPr>
          <w:p w14:paraId="15586DCC" w14:textId="77777777" w:rsidR="00D128B7" w:rsidRPr="00811D0A" w:rsidRDefault="00D128B7" w:rsidP="00D128B7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D128B7" w:rsidRPr="00811D0A" w14:paraId="2386BBE1" w14:textId="7C78EC98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</w:tcPr>
          <w:p w14:paraId="047FF954" w14:textId="1AC582D6" w:rsidR="00D128B7" w:rsidRPr="00811D0A" w:rsidRDefault="00D128B7" w:rsidP="00D12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1440" w:type="dxa"/>
            <w:tcBorders>
              <w:bottom w:val="nil"/>
            </w:tcBorders>
          </w:tcPr>
          <w:p w14:paraId="5CC46A26" w14:textId="77777777" w:rsidR="00D128B7" w:rsidRPr="00811D0A" w:rsidRDefault="00D128B7" w:rsidP="00D128B7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bottom w:val="nil"/>
            </w:tcBorders>
          </w:tcPr>
          <w:p w14:paraId="7629253E" w14:textId="77777777" w:rsidR="00D128B7" w:rsidRPr="00811D0A" w:rsidRDefault="00D128B7" w:rsidP="00D128B7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461979FB" w14:textId="77777777" w:rsidR="00D128B7" w:rsidRPr="00811D0A" w:rsidRDefault="00D128B7" w:rsidP="00D128B7">
            <w:pPr>
              <w:pStyle w:val="NormalLatinAngsanaNew"/>
              <w:tabs>
                <w:tab w:val="clear" w:pos="1224"/>
                <w:tab w:val="decimal" w:pos="1330"/>
              </w:tabs>
            </w:pPr>
          </w:p>
        </w:tc>
      </w:tr>
      <w:tr w:rsidR="006207B2" w:rsidRPr="00811D0A" w14:paraId="2C818334" w14:textId="5A696846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</w:tcPr>
          <w:p w14:paraId="02E26010" w14:textId="5936D390" w:rsidR="006207B2" w:rsidRPr="00811D0A" w:rsidRDefault="006207B2" w:rsidP="006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หลักทรัพย์รัฐบาลและรัฐวิสาหกิจ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59253D0F" w14:textId="4C26616A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/>
              </w:rPr>
            </w:pPr>
            <w:r w:rsidRPr="00811D0A">
              <w:t xml:space="preserve"> 11,848,276 </w:t>
            </w:r>
          </w:p>
        </w:tc>
        <w:tc>
          <w:tcPr>
            <w:tcW w:w="270" w:type="dxa"/>
            <w:tcBorders>
              <w:bottom w:val="nil"/>
            </w:tcBorders>
          </w:tcPr>
          <w:p w14:paraId="04A441EB" w14:textId="67F87721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18D23A52" w14:textId="1A1624C2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811D0A">
              <w:t xml:space="preserve"> 13,802,589 </w:t>
            </w:r>
          </w:p>
        </w:tc>
      </w:tr>
      <w:tr w:rsidR="006207B2" w:rsidRPr="00811D0A" w14:paraId="0065B819" w14:textId="77777777" w:rsidTr="00FF76B4">
        <w:trPr>
          <w:cantSplit/>
          <w:trHeight w:val="177"/>
        </w:trPr>
        <w:tc>
          <w:tcPr>
            <w:tcW w:w="6030" w:type="dxa"/>
            <w:tcBorders>
              <w:bottom w:val="nil"/>
            </w:tcBorders>
          </w:tcPr>
          <w:p w14:paraId="0045765E" w14:textId="4B69F7E2" w:rsidR="006207B2" w:rsidRPr="00811D0A" w:rsidRDefault="006207B2" w:rsidP="006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6322"/>
                <w:tab w:val="left" w:pos="590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ตราสารหนี้ต่างประเทศ</w:t>
            </w:r>
          </w:p>
        </w:tc>
        <w:tc>
          <w:tcPr>
            <w:tcW w:w="1440" w:type="dxa"/>
            <w:tcBorders>
              <w:bottom w:val="nil"/>
            </w:tcBorders>
          </w:tcPr>
          <w:p w14:paraId="03DAB0EB" w14:textId="77740E79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811D0A">
              <w:t xml:space="preserve"> 44,526 </w:t>
            </w:r>
          </w:p>
        </w:tc>
        <w:tc>
          <w:tcPr>
            <w:tcW w:w="270" w:type="dxa"/>
            <w:tcBorders>
              <w:bottom w:val="nil"/>
            </w:tcBorders>
          </w:tcPr>
          <w:p w14:paraId="77C1E6C2" w14:textId="77777777" w:rsidR="006207B2" w:rsidRPr="00811D0A" w:rsidDel="00C36B42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64BEA250" w14:textId="5EC87DD5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 w:bidi="th-TH"/>
              </w:rPr>
            </w:pPr>
            <w:r w:rsidRPr="00811D0A">
              <w:t xml:space="preserve"> 25,562 </w:t>
            </w:r>
          </w:p>
        </w:tc>
      </w:tr>
      <w:tr w:rsidR="006207B2" w:rsidRPr="00811D0A" w14:paraId="71B3F2A9" w14:textId="2331D926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</w:tcPr>
          <w:p w14:paraId="43FED411" w14:textId="71FFB59C" w:rsidR="006207B2" w:rsidRPr="00811D0A" w:rsidRDefault="006207B2" w:rsidP="006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ตราสารทุนในความต้องการของตลาดในประเทศ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nil"/>
            </w:tcBorders>
          </w:tcPr>
          <w:p w14:paraId="6846CE4E" w14:textId="3A5C3889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/>
              </w:rPr>
            </w:pPr>
            <w:r w:rsidRPr="00811D0A">
              <w:t xml:space="preserve"> 1,270,168 </w:t>
            </w:r>
          </w:p>
        </w:tc>
        <w:tc>
          <w:tcPr>
            <w:tcW w:w="270" w:type="dxa"/>
            <w:tcBorders>
              <w:bottom w:val="nil"/>
            </w:tcBorders>
          </w:tcPr>
          <w:p w14:paraId="7F65712E" w14:textId="4E7F4B9A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4A644D3D" w14:textId="5709D54F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811D0A">
              <w:t xml:space="preserve"> 3,811,5</w:t>
            </w:r>
            <w:r w:rsidRPr="00811D0A">
              <w:rPr>
                <w:lang w:val="en-US" w:bidi="th-TH"/>
              </w:rPr>
              <w:t>98</w:t>
            </w:r>
            <w:r w:rsidRPr="00811D0A">
              <w:t xml:space="preserve"> </w:t>
            </w:r>
          </w:p>
        </w:tc>
      </w:tr>
      <w:tr w:rsidR="006207B2" w:rsidRPr="00811D0A" w14:paraId="373840C0" w14:textId="77777777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</w:tcPr>
          <w:p w14:paraId="49CCDB0F" w14:textId="568FBD88" w:rsidR="006207B2" w:rsidRPr="00811D0A" w:rsidRDefault="006207B2" w:rsidP="006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ตราสารทุนในความต้องการของตล</w:t>
            </w:r>
            <w:r w:rsidR="00E75E29">
              <w:rPr>
                <w:rFonts w:ascii="Angsana New" w:hAnsi="Angsana New" w:hint="cs"/>
                <w:sz w:val="30"/>
                <w:szCs w:val="30"/>
                <w:cs/>
              </w:rPr>
              <w:t>า</w:t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ดต่างประเทศ</w:t>
            </w:r>
          </w:p>
        </w:tc>
        <w:tc>
          <w:tcPr>
            <w:tcW w:w="1440" w:type="dxa"/>
            <w:tcBorders>
              <w:bottom w:val="nil"/>
            </w:tcBorders>
          </w:tcPr>
          <w:p w14:paraId="52FC9AE0" w14:textId="7EF1ADEB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811D0A">
              <w:t xml:space="preserve"> 106,472 </w:t>
            </w:r>
          </w:p>
        </w:tc>
        <w:tc>
          <w:tcPr>
            <w:tcW w:w="270" w:type="dxa"/>
            <w:tcBorders>
              <w:bottom w:val="nil"/>
            </w:tcBorders>
          </w:tcPr>
          <w:p w14:paraId="3FCE67B4" w14:textId="77777777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6C6D468B" w14:textId="5CA2F971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706"/>
              </w:tabs>
              <w:ind w:right="66"/>
              <w:rPr>
                <w:lang w:val="en-US"/>
              </w:rPr>
            </w:pPr>
            <w:r w:rsidRPr="00811D0A">
              <w:rPr>
                <w:lang w:val="en-US"/>
              </w:rPr>
              <w:t>-</w:t>
            </w:r>
          </w:p>
        </w:tc>
      </w:tr>
      <w:tr w:rsidR="006207B2" w:rsidRPr="00811D0A" w14:paraId="37E8EA16" w14:textId="77777777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</w:tcPr>
          <w:p w14:paraId="34936E69" w14:textId="1D615EA6" w:rsidR="006207B2" w:rsidRPr="00811D0A" w:rsidRDefault="006207B2" w:rsidP="006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ตราสารแสดงสิทธิในหลักทรัพย์ต่างประเทศ</w:t>
            </w:r>
          </w:p>
        </w:tc>
        <w:tc>
          <w:tcPr>
            <w:tcW w:w="1440" w:type="dxa"/>
            <w:tcBorders>
              <w:bottom w:val="nil"/>
            </w:tcBorders>
          </w:tcPr>
          <w:p w14:paraId="16FF7548" w14:textId="18A9FB85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811D0A">
              <w:t xml:space="preserve"> 5,788 </w:t>
            </w:r>
          </w:p>
        </w:tc>
        <w:tc>
          <w:tcPr>
            <w:tcW w:w="270" w:type="dxa"/>
            <w:tcBorders>
              <w:bottom w:val="nil"/>
            </w:tcBorders>
          </w:tcPr>
          <w:p w14:paraId="61431B67" w14:textId="77777777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nil"/>
            </w:tcBorders>
          </w:tcPr>
          <w:p w14:paraId="667F2CDC" w14:textId="73485291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706"/>
              </w:tabs>
              <w:ind w:right="66"/>
              <w:rPr>
                <w:cs/>
                <w:lang w:bidi="th-TH"/>
              </w:rPr>
            </w:pPr>
            <w:r w:rsidRPr="00811D0A">
              <w:t>-</w:t>
            </w:r>
          </w:p>
        </w:tc>
      </w:tr>
      <w:tr w:rsidR="006207B2" w:rsidRPr="00811D0A" w14:paraId="7342060F" w14:textId="04F3ED1D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</w:tcPr>
          <w:p w14:paraId="7611874C" w14:textId="4F0D3909" w:rsidR="006207B2" w:rsidRPr="00811D0A" w:rsidRDefault="006207B2" w:rsidP="006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49A6AF" w14:textId="4C22ED90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 w:bidi="th-TH"/>
              </w:rPr>
            </w:pPr>
            <w:r w:rsidRPr="00811D0A">
              <w:t xml:space="preserve"> (11,771,241)</w:t>
            </w:r>
          </w:p>
        </w:tc>
        <w:tc>
          <w:tcPr>
            <w:tcW w:w="270" w:type="dxa"/>
            <w:tcBorders>
              <w:bottom w:val="nil"/>
            </w:tcBorders>
          </w:tcPr>
          <w:p w14:paraId="478C7A70" w14:textId="048442D1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DC1DBF" w14:textId="245A6877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811D0A">
              <w:t xml:space="preserve"> (13,653,195)</w:t>
            </w:r>
          </w:p>
        </w:tc>
      </w:tr>
      <w:tr w:rsidR="006207B2" w:rsidRPr="00811D0A" w14:paraId="2CD00DD4" w14:textId="436DE24E" w:rsidTr="0085608E">
        <w:trPr>
          <w:cantSplit/>
          <w:trHeight w:val="177"/>
        </w:trPr>
        <w:tc>
          <w:tcPr>
            <w:tcW w:w="6030" w:type="dxa"/>
            <w:tcBorders>
              <w:bottom w:val="nil"/>
            </w:tcBorders>
          </w:tcPr>
          <w:p w14:paraId="6E759F83" w14:textId="04368765" w:rsidR="006207B2" w:rsidRPr="00811D0A" w:rsidRDefault="006207B2" w:rsidP="006207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17348D" w14:textId="73009BC1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  <w:cs/>
                <w:lang w:bidi="th-TH"/>
              </w:rPr>
            </w:pPr>
            <w:r w:rsidRPr="00811D0A">
              <w:rPr>
                <w:b/>
                <w:bCs/>
              </w:rPr>
              <w:t xml:space="preserve"> 1,503,989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7C152" w14:textId="7280B78B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98FB3D5" w14:textId="63D06C45" w:rsidR="006207B2" w:rsidRPr="00811D0A" w:rsidRDefault="006207B2" w:rsidP="006207B2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811D0A">
              <w:rPr>
                <w:b/>
                <w:bCs/>
              </w:rPr>
              <w:t xml:space="preserve"> 3,986,554</w:t>
            </w:r>
            <w:r w:rsidRPr="00811D0A">
              <w:t xml:space="preserve"> </w:t>
            </w:r>
          </w:p>
        </w:tc>
      </w:tr>
      <w:tr w:rsidR="0087210A" w:rsidRPr="00811D0A" w14:paraId="222F02D9" w14:textId="48F2E8FD" w:rsidTr="0085608E">
        <w:trPr>
          <w:cantSplit/>
          <w:trHeight w:val="217"/>
        </w:trPr>
        <w:tc>
          <w:tcPr>
            <w:tcW w:w="6030" w:type="dxa"/>
            <w:tcBorders>
              <w:top w:val="nil"/>
              <w:bottom w:val="nil"/>
            </w:tcBorders>
          </w:tcPr>
          <w:p w14:paraId="776391C3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41DBDD80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23"/>
              </w:tabs>
              <w:rPr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CD547D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9E1205B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50"/>
              </w:tabs>
            </w:pPr>
          </w:p>
        </w:tc>
      </w:tr>
      <w:tr w:rsidR="0087210A" w:rsidRPr="00811D0A" w14:paraId="0996BDE5" w14:textId="3CA312DC" w:rsidTr="0085608E">
        <w:trPr>
          <w:cantSplit/>
          <w:trHeight w:val="177"/>
        </w:trPr>
        <w:tc>
          <w:tcPr>
            <w:tcW w:w="6030" w:type="dxa"/>
            <w:tcBorders>
              <w:top w:val="nil"/>
            </w:tcBorders>
          </w:tcPr>
          <w:p w14:paraId="0B752176" w14:textId="7F19AC79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5" w:name="OLE_LINK6"/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เงินลงทุนอื่น</w:t>
            </w: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8D2378C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A9F131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50"/>
                <w:tab w:val="decimal" w:pos="1198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717468E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/>
              </w:rPr>
            </w:pPr>
          </w:p>
        </w:tc>
      </w:tr>
      <w:tr w:rsidR="004504E5" w:rsidRPr="00811D0A" w14:paraId="673D020F" w14:textId="32FA9E1D" w:rsidTr="00E90D02">
        <w:trPr>
          <w:cantSplit/>
          <w:trHeight w:val="66"/>
        </w:trPr>
        <w:tc>
          <w:tcPr>
            <w:tcW w:w="6030" w:type="dxa"/>
          </w:tcPr>
          <w:p w14:paraId="0C11EED1" w14:textId="56E232E0" w:rsidR="004504E5" w:rsidRPr="00811D0A" w:rsidRDefault="004504E5" w:rsidP="0045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440" w:type="dxa"/>
            <w:tcBorders>
              <w:bottom w:val="nil"/>
            </w:tcBorders>
          </w:tcPr>
          <w:p w14:paraId="1E00D40B" w14:textId="31483B61" w:rsidR="004504E5" w:rsidRPr="00811D0A" w:rsidRDefault="004504E5" w:rsidP="004504E5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811D0A">
              <w:t xml:space="preserve"> 46 </w:t>
            </w:r>
          </w:p>
        </w:tc>
        <w:tc>
          <w:tcPr>
            <w:tcW w:w="270" w:type="dxa"/>
            <w:tcBorders>
              <w:bottom w:val="nil"/>
            </w:tcBorders>
          </w:tcPr>
          <w:p w14:paraId="20D35A54" w14:textId="7099146D" w:rsidR="004504E5" w:rsidRPr="00811D0A" w:rsidRDefault="004504E5" w:rsidP="004504E5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539080EC" w14:textId="3AEDFA79" w:rsidR="004504E5" w:rsidRPr="00811D0A" w:rsidRDefault="004504E5" w:rsidP="004504E5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811D0A">
              <w:t xml:space="preserve"> 48 </w:t>
            </w:r>
          </w:p>
        </w:tc>
      </w:tr>
      <w:tr w:rsidR="004504E5" w:rsidRPr="00811D0A" w14:paraId="258F9413" w14:textId="77777777" w:rsidTr="0085608E">
        <w:trPr>
          <w:cantSplit/>
          <w:trHeight w:val="177"/>
        </w:trPr>
        <w:tc>
          <w:tcPr>
            <w:tcW w:w="6030" w:type="dxa"/>
          </w:tcPr>
          <w:p w14:paraId="72604857" w14:textId="42E6E79B" w:rsidR="004504E5" w:rsidRPr="00811D0A" w:rsidRDefault="004504E5" w:rsidP="0045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C41B8D" w14:textId="3B1ACABC" w:rsidR="004504E5" w:rsidRPr="00811D0A" w:rsidRDefault="004504E5" w:rsidP="004504E5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811D0A">
              <w:t xml:space="preserve"> 2,124 </w:t>
            </w:r>
          </w:p>
        </w:tc>
        <w:tc>
          <w:tcPr>
            <w:tcW w:w="270" w:type="dxa"/>
            <w:tcBorders>
              <w:bottom w:val="nil"/>
            </w:tcBorders>
          </w:tcPr>
          <w:p w14:paraId="6861EA6E" w14:textId="77777777" w:rsidR="004504E5" w:rsidRPr="00811D0A" w:rsidRDefault="004504E5" w:rsidP="004504E5">
            <w:pPr>
              <w:pStyle w:val="NormalLatinAngsanaNew"/>
              <w:tabs>
                <w:tab w:val="clear" w:pos="1224"/>
                <w:tab w:val="decimal" w:pos="1150"/>
              </w:tabs>
              <w:rPr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F6B61B2" w14:textId="0A8D031F" w:rsidR="004504E5" w:rsidRPr="00811D0A" w:rsidRDefault="004504E5" w:rsidP="004504E5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811D0A">
              <w:t xml:space="preserve"> 3,375 </w:t>
            </w:r>
          </w:p>
        </w:tc>
      </w:tr>
      <w:tr w:rsidR="004504E5" w:rsidRPr="00811D0A" w14:paraId="2514F2E7" w14:textId="69AEB506" w:rsidTr="0085608E">
        <w:trPr>
          <w:cantSplit/>
          <w:trHeight w:val="177"/>
        </w:trPr>
        <w:tc>
          <w:tcPr>
            <w:tcW w:w="6030" w:type="dxa"/>
          </w:tcPr>
          <w:p w14:paraId="76FFAC8A" w14:textId="02C5B491" w:rsidR="004504E5" w:rsidRPr="00811D0A" w:rsidRDefault="004504E5" w:rsidP="004504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2774AA" w14:textId="0DE0679D" w:rsidR="004504E5" w:rsidRPr="00811D0A" w:rsidRDefault="004504E5" w:rsidP="004504E5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  <w:cs/>
                <w:lang w:val="en-US" w:bidi="th-TH"/>
              </w:rPr>
            </w:pPr>
            <w:r w:rsidRPr="00811D0A">
              <w:rPr>
                <w:b/>
                <w:bCs/>
              </w:rPr>
              <w:t xml:space="preserve"> 2,170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B356C8" w14:textId="3BB19D52" w:rsidR="004504E5" w:rsidRPr="00811D0A" w:rsidRDefault="004504E5" w:rsidP="004504E5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639878" w14:textId="25E746A7" w:rsidR="004504E5" w:rsidRPr="00811D0A" w:rsidRDefault="004504E5" w:rsidP="004504E5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811D0A">
              <w:rPr>
                <w:b/>
                <w:bCs/>
                <w:lang w:val="en-US" w:bidi="th-TH"/>
              </w:rPr>
              <w:t>3,423</w:t>
            </w:r>
          </w:p>
        </w:tc>
      </w:tr>
      <w:tr w:rsidR="0087210A" w:rsidRPr="00811D0A" w14:paraId="3293847F" w14:textId="7DDD2601" w:rsidTr="0085608E">
        <w:trPr>
          <w:cantSplit/>
          <w:trHeight w:val="177"/>
        </w:trPr>
        <w:tc>
          <w:tcPr>
            <w:tcW w:w="6030" w:type="dxa"/>
          </w:tcPr>
          <w:p w14:paraId="52C34AE6" w14:textId="7193D0F2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2F6E40" w14:textId="158A9A9D" w:rsidR="0087210A" w:rsidRPr="00811D0A" w:rsidRDefault="00F3790F" w:rsidP="0087210A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  <w:cs/>
                <w:lang w:val="en-US" w:bidi="th-TH"/>
              </w:rPr>
            </w:pPr>
            <w:r w:rsidRPr="00811D0A">
              <w:rPr>
                <w:b/>
                <w:bCs/>
                <w:lang w:val="en-US" w:bidi="th-TH"/>
              </w:rPr>
              <w:t>1,506,159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A55AA7" w14:textId="1853F1EB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80802A7" w14:textId="4D677C73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50"/>
              </w:tabs>
              <w:rPr>
                <w:b/>
                <w:bCs/>
              </w:rPr>
            </w:pPr>
            <w:r w:rsidRPr="00811D0A">
              <w:rPr>
                <w:b/>
                <w:bCs/>
                <w:cs/>
                <w:lang w:val="en-US" w:bidi="th-TH"/>
              </w:rPr>
              <w:t>3</w:t>
            </w:r>
            <w:r w:rsidRPr="00811D0A">
              <w:rPr>
                <w:b/>
                <w:bCs/>
                <w:lang w:val="en-US" w:bidi="th-TH"/>
              </w:rPr>
              <w:t>,</w:t>
            </w:r>
            <w:r w:rsidRPr="00811D0A">
              <w:rPr>
                <w:b/>
                <w:bCs/>
                <w:cs/>
                <w:lang w:val="en-US" w:bidi="th-TH"/>
              </w:rPr>
              <w:t>989</w:t>
            </w:r>
            <w:r w:rsidRPr="00811D0A">
              <w:rPr>
                <w:b/>
                <w:bCs/>
                <w:lang w:val="en-US" w:bidi="th-TH"/>
              </w:rPr>
              <w:t>,</w:t>
            </w:r>
            <w:r w:rsidRPr="00811D0A">
              <w:rPr>
                <w:b/>
                <w:bCs/>
                <w:cs/>
                <w:lang w:val="en-US" w:bidi="th-TH"/>
              </w:rPr>
              <w:t>97</w:t>
            </w:r>
            <w:r w:rsidRPr="00811D0A">
              <w:rPr>
                <w:b/>
                <w:bCs/>
                <w:lang w:val="en-US" w:bidi="th-TH"/>
              </w:rPr>
              <w:t>7</w:t>
            </w:r>
          </w:p>
        </w:tc>
      </w:tr>
      <w:bookmarkEnd w:id="25"/>
      <w:tr w:rsidR="0087210A" w:rsidRPr="00811D0A" w14:paraId="6E2992E2" w14:textId="565A981C" w:rsidTr="00E73156">
        <w:trPr>
          <w:cantSplit/>
          <w:trHeight w:val="177"/>
        </w:trPr>
        <w:tc>
          <w:tcPr>
            <w:tcW w:w="6030" w:type="dxa"/>
            <w:tcBorders>
              <w:bottom w:val="nil"/>
            </w:tcBorders>
          </w:tcPr>
          <w:p w14:paraId="4D1AC049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164FA1D0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FF749E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50"/>
                <w:tab w:val="decimal" w:pos="1510"/>
              </w:tabs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C8A4309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50"/>
                <w:tab w:val="decimal" w:pos="1510"/>
              </w:tabs>
              <w:rPr>
                <w:cs/>
                <w:lang w:bidi="th-TH"/>
              </w:rPr>
            </w:pPr>
          </w:p>
        </w:tc>
      </w:tr>
      <w:tr w:rsidR="0087210A" w:rsidRPr="00811D0A" w14:paraId="74E3D1BE" w14:textId="019EB4E6" w:rsidTr="00E73156">
        <w:trPr>
          <w:cantSplit/>
          <w:trHeight w:val="177"/>
        </w:trPr>
        <w:tc>
          <w:tcPr>
            <w:tcW w:w="6030" w:type="dxa"/>
            <w:tcBorders>
              <w:top w:val="nil"/>
              <w:bottom w:val="nil"/>
            </w:tcBorders>
          </w:tcPr>
          <w:p w14:paraId="6CB1B140" w14:textId="6D3B0511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bookmarkStart w:id="26" w:name="OLE_LINK7"/>
            <w:r w:rsidRPr="00811D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เงินลงทุนตามวิธีมูลค่ายุติธรรมผ่านกำไรขาดทุนเบ็ดเสร็จอื่น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</w:tcBorders>
          </w:tcPr>
          <w:p w14:paraId="088540ED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23"/>
              </w:tabs>
            </w:pPr>
          </w:p>
        </w:tc>
        <w:tc>
          <w:tcPr>
            <w:tcW w:w="270" w:type="dxa"/>
            <w:tcBorders>
              <w:top w:val="nil"/>
            </w:tcBorders>
          </w:tcPr>
          <w:p w14:paraId="7B1878EB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  <w:tc>
          <w:tcPr>
            <w:tcW w:w="1440" w:type="dxa"/>
            <w:tcBorders>
              <w:top w:val="nil"/>
            </w:tcBorders>
          </w:tcPr>
          <w:p w14:paraId="408E843E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87210A" w:rsidRPr="00811D0A" w14:paraId="7ABFCCE7" w14:textId="36740A34" w:rsidTr="00E73156">
        <w:trPr>
          <w:cantSplit/>
          <w:trHeight w:val="177"/>
        </w:trPr>
        <w:tc>
          <w:tcPr>
            <w:tcW w:w="6030" w:type="dxa"/>
            <w:tcBorders>
              <w:top w:val="nil"/>
            </w:tcBorders>
          </w:tcPr>
          <w:p w14:paraId="2DA2F19D" w14:textId="7C915D01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เงินลงทุนในตราสารทุนที่กำหนดให้วัดมูลค่าด้วยมูลค่ายุติธรรมผ่าน</w:t>
            </w: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84F580F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98"/>
              </w:tabs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F1F138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CB83D5E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510"/>
              </w:tabs>
            </w:pPr>
          </w:p>
        </w:tc>
      </w:tr>
      <w:tr w:rsidR="00F3790F" w:rsidRPr="00811D0A" w14:paraId="67A81766" w14:textId="6316F5C5" w:rsidTr="00FF76B4">
        <w:trPr>
          <w:cantSplit/>
          <w:trHeight w:val="177"/>
        </w:trPr>
        <w:tc>
          <w:tcPr>
            <w:tcW w:w="6030" w:type="dxa"/>
          </w:tcPr>
          <w:p w14:paraId="51A0442C" w14:textId="2F4FF748" w:rsidR="00F3790F" w:rsidRPr="00811D0A" w:rsidRDefault="00F3790F" w:rsidP="00F3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hanging="3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6091CCF0" w14:textId="57CFF13D" w:rsidR="00F3790F" w:rsidRPr="00811D0A" w:rsidRDefault="00F3790F" w:rsidP="00F3790F">
            <w:pPr>
              <w:pStyle w:val="NormalLatinAngsanaNew"/>
              <w:tabs>
                <w:tab w:val="clear" w:pos="1224"/>
                <w:tab w:val="decimal" w:pos="1150"/>
              </w:tabs>
            </w:pPr>
            <w:r w:rsidRPr="00811D0A">
              <w:t>3,393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6FFF75" w14:textId="677484CF" w:rsidR="00F3790F" w:rsidRPr="00811D0A" w:rsidRDefault="00F3790F" w:rsidP="00F3790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02DF705F" w14:textId="1BC8E9E9" w:rsidR="00F3790F" w:rsidRPr="00811D0A" w:rsidRDefault="00F3790F" w:rsidP="00F3790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</w:pPr>
            <w:r w:rsidRPr="00811D0A">
              <w:t>3,393</w:t>
            </w:r>
          </w:p>
        </w:tc>
      </w:tr>
      <w:tr w:rsidR="00F3790F" w:rsidRPr="00811D0A" w14:paraId="10D4F44C" w14:textId="50E68BE8" w:rsidTr="0085608E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</w:tcPr>
          <w:p w14:paraId="6070EC65" w14:textId="12EEB84E" w:rsidR="00F3790F" w:rsidRPr="00811D0A" w:rsidRDefault="00F3790F" w:rsidP="00F37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รวมเงินลงทุนตามวิธีมูลค่ายุติธรรมผ่านกำไรขาดทุนเบ็ดเสร็จอื่น</w:t>
            </w:r>
            <w:r w:rsidRPr="00811D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55D759" w14:textId="5F6689B9" w:rsidR="00F3790F" w:rsidRPr="00811D0A" w:rsidRDefault="00F3790F" w:rsidP="00F3790F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  <w:r w:rsidRPr="00811D0A">
              <w:rPr>
                <w:b/>
                <w:bCs/>
              </w:rPr>
              <w:t>3,393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33446D" w14:textId="7C17DB21" w:rsidR="00F3790F" w:rsidRPr="00811D0A" w:rsidRDefault="00F3790F" w:rsidP="00F3790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92213F" w14:textId="0B5BCDFE" w:rsidR="00F3790F" w:rsidRPr="00811D0A" w:rsidRDefault="00F3790F" w:rsidP="00F3790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</w:rPr>
            </w:pPr>
            <w:r w:rsidRPr="00811D0A">
              <w:rPr>
                <w:b/>
                <w:bCs/>
              </w:rPr>
              <w:t>3,393</w:t>
            </w:r>
          </w:p>
        </w:tc>
      </w:tr>
      <w:tr w:rsidR="0087210A" w:rsidRPr="00811D0A" w14:paraId="290B4760" w14:textId="77777777" w:rsidTr="00ED632F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</w:tcPr>
          <w:p w14:paraId="500D62CD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C94377A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11777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98E0966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</w:rPr>
            </w:pPr>
          </w:p>
        </w:tc>
      </w:tr>
      <w:tr w:rsidR="00ED632F" w:rsidRPr="00811D0A" w14:paraId="5B9689F1" w14:textId="77777777" w:rsidTr="00ED632F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</w:tcPr>
          <w:p w14:paraId="08FD4B6C" w14:textId="77777777" w:rsidR="00ED632F" w:rsidRPr="00811D0A" w:rsidRDefault="00ED632F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8432FB8" w14:textId="77777777" w:rsidR="00ED632F" w:rsidRPr="00811D0A" w:rsidRDefault="00ED632F" w:rsidP="0087210A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8A9C9B" w14:textId="77777777" w:rsidR="00ED632F" w:rsidRPr="00811D0A" w:rsidRDefault="00ED632F" w:rsidP="0087210A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4A6BC67" w14:textId="77777777" w:rsidR="00ED632F" w:rsidRPr="00811D0A" w:rsidRDefault="00ED632F" w:rsidP="0087210A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</w:rPr>
            </w:pPr>
          </w:p>
        </w:tc>
      </w:tr>
      <w:tr w:rsidR="00ED632F" w:rsidRPr="00811D0A" w14:paraId="0B0C83D3" w14:textId="77777777" w:rsidTr="00ED632F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</w:tcPr>
          <w:p w14:paraId="2B208A8E" w14:textId="77777777" w:rsidR="00ED632F" w:rsidRPr="00811D0A" w:rsidRDefault="00ED632F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A702B27" w14:textId="77777777" w:rsidR="00ED632F" w:rsidRPr="00811D0A" w:rsidRDefault="00ED632F" w:rsidP="0087210A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3435FE" w14:textId="77777777" w:rsidR="00ED632F" w:rsidRPr="00811D0A" w:rsidRDefault="00ED632F" w:rsidP="0087210A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A084A05" w14:textId="77777777" w:rsidR="00ED632F" w:rsidRPr="00811D0A" w:rsidRDefault="00ED632F" w:rsidP="0087210A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</w:rPr>
            </w:pPr>
          </w:p>
        </w:tc>
      </w:tr>
      <w:tr w:rsidR="00ED632F" w:rsidRPr="00811D0A" w14:paraId="2B116166" w14:textId="77777777" w:rsidTr="00ED632F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</w:tcPr>
          <w:p w14:paraId="5565D9CD" w14:textId="77777777" w:rsidR="00ED632F" w:rsidRPr="00811D0A" w:rsidRDefault="00ED632F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F616DAE" w14:textId="77777777" w:rsidR="00ED632F" w:rsidRPr="00811D0A" w:rsidRDefault="00ED632F" w:rsidP="0087210A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B98EBF" w14:textId="77777777" w:rsidR="00ED632F" w:rsidRPr="00811D0A" w:rsidRDefault="00ED632F" w:rsidP="0087210A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4A5E365" w14:textId="77777777" w:rsidR="00ED632F" w:rsidRPr="00811D0A" w:rsidRDefault="00ED632F" w:rsidP="0087210A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</w:rPr>
            </w:pPr>
          </w:p>
        </w:tc>
      </w:tr>
      <w:tr w:rsidR="00ED632F" w:rsidRPr="00811D0A" w14:paraId="3484A834" w14:textId="77777777" w:rsidTr="00ED632F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</w:tcPr>
          <w:p w14:paraId="7B43722D" w14:textId="4C0B19CC" w:rsidR="00ED632F" w:rsidRPr="00811D0A" w:rsidRDefault="00ED632F" w:rsidP="00ED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เงินลงทุนตามวิธีราคาทุนตัดจำหน่าย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58024E0" w14:textId="77777777" w:rsidR="00ED632F" w:rsidRPr="00811D0A" w:rsidRDefault="00ED632F" w:rsidP="00ED632F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13A163" w14:textId="77777777" w:rsidR="00ED632F" w:rsidRPr="00811D0A" w:rsidRDefault="00ED632F" w:rsidP="00ED632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C22F7AF" w14:textId="77777777" w:rsidR="00ED632F" w:rsidRPr="00811D0A" w:rsidRDefault="00ED632F" w:rsidP="00ED632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</w:rPr>
            </w:pPr>
          </w:p>
        </w:tc>
      </w:tr>
      <w:tr w:rsidR="00AA30F5" w:rsidRPr="00811D0A" w14:paraId="1ED63B81" w14:textId="77777777" w:rsidTr="00ED632F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</w:tcPr>
          <w:p w14:paraId="7F5532CE" w14:textId="60E99361" w:rsidR="00AA30F5" w:rsidRPr="00811D0A" w:rsidRDefault="00AA30F5" w:rsidP="00AA3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บัตรเงินฝาก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28AFBA1" w14:textId="1C024404" w:rsidR="00AA30F5" w:rsidRPr="00811D0A" w:rsidRDefault="00AA30F5" w:rsidP="00AA30F5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  <w:r w:rsidRPr="00811D0A">
              <w:t xml:space="preserve"> 1,000,000 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E40D75" w14:textId="77777777" w:rsidR="00AA30F5" w:rsidRPr="00811D0A" w:rsidRDefault="00AA30F5" w:rsidP="00AA30F5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4FE4FD4C" w14:textId="3D54F3C5" w:rsidR="00AA30F5" w:rsidRPr="00811D0A" w:rsidRDefault="00AA30F5" w:rsidP="00AA30F5">
            <w:pPr>
              <w:pStyle w:val="NormalLatinAngsanaNew"/>
              <w:tabs>
                <w:tab w:val="clear" w:pos="1224"/>
                <w:tab w:val="decimal" w:pos="706"/>
              </w:tabs>
              <w:ind w:right="66"/>
              <w:rPr>
                <w:lang w:val="en-US"/>
              </w:rPr>
            </w:pPr>
            <w:r w:rsidRPr="00811D0A">
              <w:rPr>
                <w:lang w:val="en-US"/>
              </w:rPr>
              <w:t>-</w:t>
            </w:r>
          </w:p>
        </w:tc>
      </w:tr>
      <w:tr w:rsidR="00AA30F5" w:rsidRPr="00811D0A" w14:paraId="3968D240" w14:textId="77777777" w:rsidTr="00ED632F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</w:tcPr>
          <w:p w14:paraId="46E29CDB" w14:textId="7F18AA4C" w:rsidR="00AA30F5" w:rsidRPr="00811D0A" w:rsidRDefault="00AA30F5" w:rsidP="00AA3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เงินลงทุนในนามบริษัทเพื่อลูกค้า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7EA84C3B" w14:textId="1DF80D85" w:rsidR="00AA30F5" w:rsidRPr="00811D0A" w:rsidRDefault="00AA30F5" w:rsidP="00AA30F5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  <w:r w:rsidRPr="00811D0A">
              <w:t xml:space="preserve"> (1,000,000)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816900" w14:textId="77777777" w:rsidR="00AA30F5" w:rsidRPr="00811D0A" w:rsidRDefault="00AA30F5" w:rsidP="00AA30F5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4A5D854" w14:textId="68EF7EFE" w:rsidR="00AA30F5" w:rsidRPr="00811D0A" w:rsidRDefault="00AA30F5" w:rsidP="00AA30F5">
            <w:pPr>
              <w:pStyle w:val="NormalLatinAngsanaNew"/>
              <w:tabs>
                <w:tab w:val="clear" w:pos="1224"/>
                <w:tab w:val="decimal" w:pos="706"/>
              </w:tabs>
              <w:ind w:right="66"/>
              <w:rPr>
                <w:lang w:val="en-US"/>
              </w:rPr>
            </w:pPr>
            <w:r w:rsidRPr="00811D0A">
              <w:rPr>
                <w:lang w:val="en-US"/>
              </w:rPr>
              <w:t>-</w:t>
            </w:r>
          </w:p>
        </w:tc>
      </w:tr>
      <w:tr w:rsidR="00ED632F" w:rsidRPr="00811D0A" w14:paraId="04AECAC5" w14:textId="77777777" w:rsidTr="00ED632F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</w:tcPr>
          <w:p w14:paraId="0145E036" w14:textId="46E7C5FE" w:rsidR="00ED632F" w:rsidRPr="00811D0A" w:rsidRDefault="00ED632F" w:rsidP="00ED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0B72984" w14:textId="4EB428D4" w:rsidR="00ED632F" w:rsidRPr="00811D0A" w:rsidRDefault="00AA30F5" w:rsidP="0008655F">
            <w:pPr>
              <w:pStyle w:val="NormalLatinAngsanaNew"/>
              <w:tabs>
                <w:tab w:val="clear" w:pos="1224"/>
                <w:tab w:val="decimal" w:pos="706"/>
              </w:tabs>
              <w:ind w:right="66"/>
              <w:rPr>
                <w:b/>
                <w:bCs/>
                <w:lang w:val="en-US"/>
              </w:rPr>
            </w:pPr>
            <w:r w:rsidRPr="00811D0A">
              <w:rPr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C0AC1C" w14:textId="77777777" w:rsidR="00ED632F" w:rsidRPr="00811D0A" w:rsidRDefault="00ED632F" w:rsidP="00ED632F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9776A1" w14:textId="4DB704B7" w:rsidR="00ED632F" w:rsidRPr="00811D0A" w:rsidRDefault="00ED632F" w:rsidP="00ED632F">
            <w:pPr>
              <w:pStyle w:val="NormalLatinAngsanaNew"/>
              <w:tabs>
                <w:tab w:val="clear" w:pos="1224"/>
                <w:tab w:val="decimal" w:pos="706"/>
              </w:tabs>
              <w:ind w:right="66"/>
              <w:rPr>
                <w:b/>
                <w:bCs/>
                <w:lang w:val="en-US"/>
              </w:rPr>
            </w:pPr>
            <w:r w:rsidRPr="00811D0A">
              <w:rPr>
                <w:b/>
                <w:bCs/>
                <w:lang w:val="en-US"/>
              </w:rPr>
              <w:t>-</w:t>
            </w:r>
          </w:p>
        </w:tc>
      </w:tr>
      <w:tr w:rsidR="00ED632F" w:rsidRPr="00811D0A" w14:paraId="42724DD0" w14:textId="77777777" w:rsidTr="00ED632F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</w:tcPr>
          <w:p w14:paraId="5305DEEE" w14:textId="77777777" w:rsidR="00ED632F" w:rsidRPr="00811D0A" w:rsidRDefault="00ED632F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34632B2" w14:textId="77777777" w:rsidR="00ED632F" w:rsidRPr="00811D0A" w:rsidRDefault="00ED632F" w:rsidP="0087210A">
            <w:pPr>
              <w:pStyle w:val="NormalLatinAngsanaNew"/>
              <w:tabs>
                <w:tab w:val="clear" w:pos="1224"/>
                <w:tab w:val="decimal" w:pos="1150"/>
              </w:tabs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138F29" w14:textId="77777777" w:rsidR="00ED632F" w:rsidRPr="00811D0A" w:rsidRDefault="00ED632F" w:rsidP="0087210A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467F016" w14:textId="77777777" w:rsidR="00ED632F" w:rsidRPr="00811D0A" w:rsidRDefault="00ED632F" w:rsidP="0087210A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</w:rPr>
            </w:pPr>
          </w:p>
        </w:tc>
      </w:tr>
      <w:tr w:rsidR="0087210A" w:rsidRPr="00811D0A" w14:paraId="43225914" w14:textId="77777777" w:rsidTr="00EA41EA">
        <w:trPr>
          <w:cantSplit/>
          <w:trHeight w:val="91"/>
        </w:trPr>
        <w:tc>
          <w:tcPr>
            <w:tcW w:w="6030" w:type="dxa"/>
            <w:tcBorders>
              <w:top w:val="nil"/>
              <w:bottom w:val="nil"/>
            </w:tcBorders>
          </w:tcPr>
          <w:p w14:paraId="73902A67" w14:textId="1BF22AC2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159" w:hanging="15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7CB7A720" w14:textId="7708CE68" w:rsidR="0087210A" w:rsidRPr="00811D0A" w:rsidRDefault="00AA30F5" w:rsidP="0087210A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lang w:val="en-US" w:bidi="th-TH"/>
              </w:rPr>
            </w:pPr>
            <w:r w:rsidRPr="00811D0A">
              <w:rPr>
                <w:b/>
                <w:bCs/>
                <w:lang w:val="en-US" w:bidi="th-TH"/>
              </w:rPr>
              <w:t>1,509,552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93849E" w14:textId="77777777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  <w:lang w:val="en-US" w:bidi="th-TH"/>
              </w:rPr>
            </w:pPr>
          </w:p>
        </w:tc>
        <w:tc>
          <w:tcPr>
            <w:tcW w:w="1440" w:type="dxa"/>
            <w:tcBorders>
              <w:top w:val="nil"/>
              <w:bottom w:val="double" w:sz="4" w:space="0" w:color="auto"/>
            </w:tcBorders>
          </w:tcPr>
          <w:p w14:paraId="32535CF8" w14:textId="2C97254A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1426"/>
              </w:tabs>
              <w:ind w:right="48"/>
              <w:rPr>
                <w:b/>
                <w:bCs/>
              </w:rPr>
            </w:pPr>
            <w:r w:rsidRPr="00811D0A">
              <w:rPr>
                <w:b/>
                <w:bCs/>
                <w:lang w:val="en-US" w:bidi="th-TH"/>
              </w:rPr>
              <w:t>3,993,370</w:t>
            </w:r>
          </w:p>
        </w:tc>
      </w:tr>
      <w:bookmarkEnd w:id="26"/>
    </w:tbl>
    <w:p w14:paraId="76A8D8DF" w14:textId="20B5797C" w:rsidR="005E00FC" w:rsidRPr="00811D0A" w:rsidRDefault="005E00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5868A13" w14:textId="23C00B63" w:rsidR="00D35AA0" w:rsidRPr="00811D0A" w:rsidRDefault="00D35AA0" w:rsidP="00D35AA0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="00B60A6C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Pr="00811D0A">
        <w:rPr>
          <w:rFonts w:asciiTheme="majorBidi" w:hAnsiTheme="majorBidi" w:cstheme="majorBidi"/>
          <w:sz w:val="30"/>
          <w:szCs w:val="30"/>
        </w:rPr>
        <w:t xml:space="preserve">31 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811D0A">
        <w:rPr>
          <w:rFonts w:asciiTheme="majorBidi" w:hAnsiTheme="majorBidi" w:cstheme="majorBidi"/>
          <w:sz w:val="30"/>
          <w:szCs w:val="30"/>
        </w:rPr>
        <w:t xml:space="preserve">2568 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บริษัทมีภาระผูกพันที่เกี่ยวข้องกับการออกตราสารแสดงสิทธิในหลักทรัพย์ต่างประเทศจำนวน </w:t>
      </w:r>
      <w:r w:rsidRPr="00811D0A">
        <w:rPr>
          <w:rFonts w:asciiTheme="majorBidi" w:hAnsiTheme="majorBidi" w:cstheme="majorBidi"/>
          <w:sz w:val="30"/>
          <w:szCs w:val="30"/>
        </w:rPr>
        <w:t>2,218</w:t>
      </w:r>
      <w:r w:rsidR="00044D0A" w:rsidRPr="00811D0A">
        <w:rPr>
          <w:rFonts w:asciiTheme="majorBidi" w:hAnsiTheme="majorBidi" w:cstheme="majorBidi"/>
          <w:sz w:val="30"/>
          <w:szCs w:val="30"/>
        </w:rPr>
        <w:t>.2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ล้านบาท และมีหลักทรัพย์ต่างประเทศเป็นหลักทรัพย์อ้างอิงซึ่งถือครองแทนลูกค้าเพียงพอที่จะรองรับภาระผูกพันดังกล่าว </w:t>
      </w: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11D0A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2567: </w:t>
      </w: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ไม่มี)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รายการดังกล่าวไม่รวมอยู่ในงบฐานะการเงิน</w:t>
      </w:r>
    </w:p>
    <w:p w14:paraId="69B2DF73" w14:textId="77777777" w:rsidR="00D35AA0" w:rsidRPr="00811D0A" w:rsidRDefault="00D35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CD8E21F" w14:textId="13F29D0F" w:rsidR="00130335" w:rsidRPr="00811D0A" w:rsidRDefault="00640332" w:rsidP="001C4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</w:rPr>
        <w:t>10</w:t>
      </w:r>
      <w:r w:rsidR="00171C10" w:rsidRPr="00811D0A">
        <w:rPr>
          <w:rFonts w:asciiTheme="majorBidi" w:hAnsiTheme="majorBidi" w:cstheme="majorBidi"/>
          <w:b/>
          <w:bCs/>
          <w:i/>
          <w:iCs/>
          <w:sz w:val="30"/>
          <w:szCs w:val="30"/>
        </w:rPr>
        <w:t>.2</w:t>
      </w:r>
      <w:r w:rsidR="00130335"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  <w:r w:rsidR="0060765D" w:rsidRPr="00811D0A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</w:p>
    <w:p w14:paraId="74237ACD" w14:textId="6BC6EE0E" w:rsidR="00E40BAC" w:rsidRPr="00811D0A" w:rsidRDefault="00E40BAC" w:rsidP="0013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980"/>
        <w:gridCol w:w="270"/>
        <w:gridCol w:w="1260"/>
        <w:gridCol w:w="270"/>
        <w:gridCol w:w="1260"/>
      </w:tblGrid>
      <w:tr w:rsidR="000D79AE" w:rsidRPr="00811D0A" w14:paraId="69B7590A" w14:textId="77777777" w:rsidTr="00D248D8">
        <w:tc>
          <w:tcPr>
            <w:tcW w:w="3870" w:type="dxa"/>
            <w:vAlign w:val="bottom"/>
          </w:tcPr>
          <w:p w14:paraId="0852314D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3A09D9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5198B07C" w14:textId="6446AD9C" w:rsidR="000D79AE" w:rsidRPr="00811D0A" w:rsidRDefault="00663657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0D79AE" w:rsidRPr="00811D0A" w14:paraId="4EC5E4CD" w14:textId="77777777" w:rsidTr="00D248D8">
        <w:tc>
          <w:tcPr>
            <w:tcW w:w="3870" w:type="dxa"/>
            <w:vAlign w:val="bottom"/>
          </w:tcPr>
          <w:p w14:paraId="39DFC63A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58C460A2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0BBFE39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เหตุผลของ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การใช้ทางเลือก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ในการแสดงรายการ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ด้วยวิธีดังกล่าว</w:t>
            </w:r>
          </w:p>
        </w:tc>
        <w:tc>
          <w:tcPr>
            <w:tcW w:w="270" w:type="dxa"/>
          </w:tcPr>
          <w:p w14:paraId="47147C3E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EF1E74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703BD5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BB41F3E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1F3E3B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01A31376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2E47EB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89E919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C04A83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F742AE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0D79AE" w:rsidRPr="00811D0A" w14:paraId="25A61C2E" w14:textId="77777777" w:rsidTr="00D248D8">
        <w:tc>
          <w:tcPr>
            <w:tcW w:w="3870" w:type="dxa"/>
          </w:tcPr>
          <w:p w14:paraId="18E77347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</w:tabs>
              <w:suppressAutoHyphens/>
              <w:snapToGrid w:val="0"/>
              <w:spacing w:line="240" w:lineRule="auto"/>
              <w:ind w:right="-14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0" w:type="dxa"/>
          </w:tcPr>
          <w:p w14:paraId="023E265D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55280C6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22EE3E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C1AA7D9" w14:textId="77777777" w:rsidR="000D79AE" w:rsidRPr="00811D0A" w:rsidRDefault="000D79AE" w:rsidP="00D248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A159E8" w:rsidRPr="00811D0A" w14:paraId="139A68B1" w14:textId="77777777" w:rsidTr="00D248D8">
        <w:tc>
          <w:tcPr>
            <w:tcW w:w="3870" w:type="dxa"/>
          </w:tcPr>
          <w:p w14:paraId="7093DD5C" w14:textId="77777777" w:rsidR="00A159E8" w:rsidRPr="00811D0A" w:rsidRDefault="00A159E8" w:rsidP="00A159E8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lang w:val="th-TH" w:eastAsia="zh-CN"/>
              </w:rPr>
            </w:pPr>
            <w:r w:rsidRPr="00811D0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 แอสโก้ส่งเสริมธุรกิจ จำกัด</w:t>
            </w:r>
          </w:p>
        </w:tc>
        <w:tc>
          <w:tcPr>
            <w:tcW w:w="270" w:type="dxa"/>
          </w:tcPr>
          <w:p w14:paraId="73A00BA7" w14:textId="77777777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EC01F9" w14:textId="77777777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</w:tcPr>
          <w:p w14:paraId="4214947C" w14:textId="77777777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912986" w14:textId="42613008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vAlign w:val="bottom"/>
          </w:tcPr>
          <w:p w14:paraId="1DF2B04E" w14:textId="77777777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26263C7" w14:textId="257C8A76" w:rsidR="00A159E8" w:rsidRPr="00811D0A" w:rsidRDefault="00A159E8" w:rsidP="00A159E8">
            <w:pPr>
              <w:pStyle w:val="NormalLatinAngsanaNew"/>
              <w:tabs>
                <w:tab w:val="clear" w:pos="1224"/>
                <w:tab w:val="decimal" w:pos="706"/>
              </w:tabs>
              <w:ind w:right="66"/>
              <w:rPr>
                <w:rFonts w:asciiTheme="majorBidi" w:hAnsiTheme="majorBidi" w:cstheme="majorBidi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</w:tr>
      <w:tr w:rsidR="00A159E8" w:rsidRPr="00811D0A" w14:paraId="6F9851EB" w14:textId="77777777" w:rsidTr="00A93E7D">
        <w:tc>
          <w:tcPr>
            <w:tcW w:w="3870" w:type="dxa"/>
            <w:shd w:val="clear" w:color="auto" w:fill="FFFFFF" w:themeFill="background1"/>
          </w:tcPr>
          <w:p w14:paraId="25AF05E7" w14:textId="7E1B1DDB" w:rsidR="00A159E8" w:rsidRPr="00811D0A" w:rsidRDefault="00A159E8" w:rsidP="00A159E8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811D0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 xml:space="preserve">บริษัทหลักทรัพย์ เพื่อธุรกิจหลักทรัพย์ จำกัด </w:t>
            </w:r>
            <w:r w:rsidRPr="00811D0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br/>
            </w:r>
            <w:r w:rsidRPr="00811D0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 xml:space="preserve">   </w:t>
            </w:r>
            <w:r w:rsidRPr="00811D0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(มหาชน)</w:t>
            </w:r>
            <w:r w:rsidRPr="00811D0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 xml:space="preserve"> </w:t>
            </w:r>
          </w:p>
        </w:tc>
        <w:tc>
          <w:tcPr>
            <w:tcW w:w="270" w:type="dxa"/>
          </w:tcPr>
          <w:p w14:paraId="468230DB" w14:textId="77777777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B991568" w14:textId="77777777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</w:tcPr>
          <w:p w14:paraId="0AD6F413" w14:textId="77777777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5E46B4" w14:textId="35D88565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70" w:type="dxa"/>
            <w:vAlign w:val="bottom"/>
          </w:tcPr>
          <w:p w14:paraId="02CB6460" w14:textId="77777777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D66973" w14:textId="4F269748" w:rsidR="00A159E8" w:rsidRPr="00811D0A" w:rsidRDefault="005122B6" w:rsidP="005E3C75">
            <w:pPr>
              <w:pStyle w:val="NormalLatinAngsanaNew"/>
              <w:tabs>
                <w:tab w:val="clear" w:pos="1224"/>
                <w:tab w:val="decimal" w:pos="978"/>
              </w:tabs>
              <w:ind w:right="66"/>
              <w:rPr>
                <w:rFonts w:asciiTheme="majorBidi" w:hAnsiTheme="majorBidi" w:cstheme="majorBidi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lang w:val="en-US" w:bidi="th-TH"/>
              </w:rPr>
              <w:t>31</w:t>
            </w:r>
          </w:p>
        </w:tc>
      </w:tr>
      <w:tr w:rsidR="00A159E8" w:rsidRPr="00811D0A" w14:paraId="2DD27C76" w14:textId="77777777" w:rsidTr="001C0DD5">
        <w:tc>
          <w:tcPr>
            <w:tcW w:w="3870" w:type="dxa"/>
          </w:tcPr>
          <w:p w14:paraId="418B9FDA" w14:textId="77777777" w:rsidR="00A159E8" w:rsidRPr="00811D0A" w:rsidRDefault="00A159E8" w:rsidP="00A159E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4805539" w14:textId="77777777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A523C2E" w14:textId="77777777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FDB8DB2" w14:textId="77777777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D7CF76" w14:textId="740B386F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3,393</w:t>
            </w:r>
          </w:p>
        </w:tc>
        <w:tc>
          <w:tcPr>
            <w:tcW w:w="270" w:type="dxa"/>
          </w:tcPr>
          <w:p w14:paraId="763ECDFC" w14:textId="77777777" w:rsidR="00A159E8" w:rsidRPr="00811D0A" w:rsidRDefault="00A159E8" w:rsidP="00A159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7140DE" w14:textId="1576F977" w:rsidR="00A159E8" w:rsidRPr="00811D0A" w:rsidRDefault="0016512C" w:rsidP="005E3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</w:p>
        </w:tc>
      </w:tr>
    </w:tbl>
    <w:p w14:paraId="49A77956" w14:textId="6D71982E" w:rsidR="00562585" w:rsidRPr="00811D0A" w:rsidRDefault="00562585" w:rsidP="00130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39E81725" w14:textId="77777777" w:rsidR="00562585" w:rsidRPr="00811D0A" w:rsidRDefault="0056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70"/>
        <w:gridCol w:w="1980"/>
        <w:gridCol w:w="270"/>
        <w:gridCol w:w="1260"/>
        <w:gridCol w:w="270"/>
        <w:gridCol w:w="1260"/>
      </w:tblGrid>
      <w:tr w:rsidR="0085707C" w:rsidRPr="00811D0A" w14:paraId="77904219" w14:textId="77777777" w:rsidTr="00541E26">
        <w:tc>
          <w:tcPr>
            <w:tcW w:w="3870" w:type="dxa"/>
            <w:vAlign w:val="bottom"/>
          </w:tcPr>
          <w:p w14:paraId="2BF0BDD7" w14:textId="77777777" w:rsidR="0085707C" w:rsidRPr="00811D0A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AFB733" w14:textId="77777777" w:rsidR="0085707C" w:rsidRPr="00811D0A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5"/>
          </w:tcPr>
          <w:p w14:paraId="34D8ADCC" w14:textId="631FE31C" w:rsidR="0085707C" w:rsidRPr="00811D0A" w:rsidRDefault="00663657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5707C" w:rsidRPr="00811D0A" w14:paraId="47A3E77C" w14:textId="77777777" w:rsidTr="00541E26">
        <w:tc>
          <w:tcPr>
            <w:tcW w:w="3870" w:type="dxa"/>
            <w:vAlign w:val="bottom"/>
          </w:tcPr>
          <w:p w14:paraId="05997715" w14:textId="1C82EC3B" w:rsidR="0085707C" w:rsidRPr="00811D0A" w:rsidRDefault="0085707C" w:rsidP="00E4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09875CBC" w14:textId="77777777" w:rsidR="0085707C" w:rsidRPr="00811D0A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880CFAD" w14:textId="0A56B730" w:rsidR="0085707C" w:rsidRPr="00811D0A" w:rsidRDefault="0085707C" w:rsidP="00D121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เหตุผลของ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การใช้ทางเลือก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ในการแสดงรายการ</w:t>
            </w:r>
            <w:r w:rsidR="006100E2"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ด้วยวิธีดังกล่าว</w:t>
            </w:r>
          </w:p>
        </w:tc>
        <w:tc>
          <w:tcPr>
            <w:tcW w:w="270" w:type="dxa"/>
          </w:tcPr>
          <w:p w14:paraId="4C05E921" w14:textId="77777777" w:rsidR="0085707C" w:rsidRPr="00811D0A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5D22A5" w14:textId="77777777" w:rsidR="0085707C" w:rsidRPr="00811D0A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745B967" w14:textId="77777777" w:rsidR="0085707C" w:rsidRPr="00811D0A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D5F790" w14:textId="77777777" w:rsidR="0085707C" w:rsidRPr="00811D0A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73943F" w14:textId="4D070575" w:rsidR="0085707C" w:rsidRPr="00811D0A" w:rsidRDefault="0085707C" w:rsidP="001C4D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13BAF122" w14:textId="77777777" w:rsidR="0085707C" w:rsidRPr="00811D0A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C33FA5" w14:textId="77777777" w:rsidR="0085707C" w:rsidRPr="00811D0A" w:rsidRDefault="0085707C" w:rsidP="00877C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2D290D" w14:textId="77777777" w:rsidR="0085707C" w:rsidRPr="00811D0A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F4A26E" w14:textId="77777777" w:rsidR="0085707C" w:rsidRPr="00811D0A" w:rsidRDefault="0085707C" w:rsidP="007E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B2A30F" w14:textId="66D71EB8" w:rsidR="0085707C" w:rsidRPr="00811D0A" w:rsidRDefault="0085707C" w:rsidP="00D80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</w:tr>
      <w:tr w:rsidR="0085707C" w:rsidRPr="00811D0A" w14:paraId="4F81E60F" w14:textId="77777777" w:rsidTr="00541E26">
        <w:tc>
          <w:tcPr>
            <w:tcW w:w="3870" w:type="dxa"/>
          </w:tcPr>
          <w:p w14:paraId="0320BC69" w14:textId="69AA1E99" w:rsidR="0085707C" w:rsidRPr="00811D0A" w:rsidRDefault="0085707C" w:rsidP="0085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</w:tabs>
              <w:suppressAutoHyphens/>
              <w:snapToGrid w:val="0"/>
              <w:spacing w:line="240" w:lineRule="auto"/>
              <w:ind w:right="-143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</w:p>
        </w:tc>
        <w:tc>
          <w:tcPr>
            <w:tcW w:w="270" w:type="dxa"/>
          </w:tcPr>
          <w:p w14:paraId="19E8C5D0" w14:textId="77777777" w:rsidR="0085707C" w:rsidRPr="00811D0A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1F982DA" w14:textId="77777777" w:rsidR="0085707C" w:rsidRPr="00811D0A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1D97D9" w14:textId="77777777" w:rsidR="0085707C" w:rsidRPr="00811D0A" w:rsidRDefault="0085707C" w:rsidP="00145E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138424BB" w14:textId="5610000C" w:rsidR="0085707C" w:rsidRPr="00811D0A" w:rsidRDefault="0085707C" w:rsidP="006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7210A" w:rsidRPr="00811D0A" w14:paraId="4DA0BA8A" w14:textId="77777777" w:rsidTr="00541E26">
        <w:tc>
          <w:tcPr>
            <w:tcW w:w="3870" w:type="dxa"/>
          </w:tcPr>
          <w:p w14:paraId="55F9DE0F" w14:textId="74BA5AF1" w:rsidR="0087210A" w:rsidRPr="00811D0A" w:rsidRDefault="0087210A" w:rsidP="0087210A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lang w:val="th-TH" w:eastAsia="zh-CN"/>
              </w:rPr>
            </w:pPr>
            <w:r w:rsidRPr="00811D0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บริษัท แอสโก้ส่งเสริมธุรกิจ จำกัด</w:t>
            </w:r>
          </w:p>
        </w:tc>
        <w:tc>
          <w:tcPr>
            <w:tcW w:w="270" w:type="dxa"/>
          </w:tcPr>
          <w:p w14:paraId="29F08351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27B09F8" w14:textId="27585DA8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</w:tcPr>
          <w:p w14:paraId="3078DE5B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B708F57" w14:textId="1DBEF449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270" w:type="dxa"/>
            <w:vAlign w:val="bottom"/>
          </w:tcPr>
          <w:p w14:paraId="0CC4CA1E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2E22B0" w14:textId="5848D992" w:rsidR="0087210A" w:rsidRPr="00811D0A" w:rsidRDefault="0087210A" w:rsidP="0087210A">
            <w:pPr>
              <w:pStyle w:val="NormalLatinAngsanaNew"/>
              <w:tabs>
                <w:tab w:val="clear" w:pos="1224"/>
                <w:tab w:val="decimal" w:pos="706"/>
              </w:tabs>
              <w:ind w:right="66"/>
              <w:rPr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lang w:val="en-US" w:bidi="th-TH"/>
              </w:rPr>
              <w:t>-</w:t>
            </w:r>
          </w:p>
        </w:tc>
      </w:tr>
      <w:tr w:rsidR="0087210A" w:rsidRPr="00811D0A" w14:paraId="42D482DA" w14:textId="77777777" w:rsidTr="00A93E7D">
        <w:tc>
          <w:tcPr>
            <w:tcW w:w="3870" w:type="dxa"/>
            <w:shd w:val="clear" w:color="auto" w:fill="FFFFFF" w:themeFill="background1"/>
          </w:tcPr>
          <w:p w14:paraId="2A21249D" w14:textId="225333EF" w:rsidR="0087210A" w:rsidRPr="00811D0A" w:rsidRDefault="0087210A" w:rsidP="0087210A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20"/>
                <w:tab w:val="num" w:pos="700"/>
              </w:tabs>
              <w:suppressAutoHyphens/>
              <w:snapToGrid w:val="0"/>
              <w:spacing w:line="240" w:lineRule="auto"/>
              <w:ind w:left="253" w:right="-143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</w:pPr>
            <w:r w:rsidRPr="00811D0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 xml:space="preserve">บริษัทหลักทรัพย์ เพื่อธุรกิจหลักทรัพย์ จำกัด </w:t>
            </w:r>
            <w:r w:rsidRPr="00811D0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br/>
            </w:r>
            <w:r w:rsidRPr="00811D0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 xml:space="preserve">   </w:t>
            </w:r>
            <w:r w:rsidRPr="00811D0A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th-TH" w:eastAsia="zh-CN"/>
              </w:rPr>
              <w:t>(มหาชน)</w:t>
            </w:r>
            <w:r w:rsidRPr="00811D0A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th-TH" w:eastAsia="zh-CN"/>
              </w:rPr>
              <w:t xml:space="preserve"> </w:t>
            </w:r>
          </w:p>
        </w:tc>
        <w:tc>
          <w:tcPr>
            <w:tcW w:w="270" w:type="dxa"/>
          </w:tcPr>
          <w:p w14:paraId="63C84C10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BA780FC" w14:textId="1E66C255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เพื่อสนับสนุนระบบ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สถาบันการเงิน</w:t>
            </w:r>
          </w:p>
        </w:tc>
        <w:tc>
          <w:tcPr>
            <w:tcW w:w="270" w:type="dxa"/>
          </w:tcPr>
          <w:p w14:paraId="4B063123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5B2C04" w14:textId="387541F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2,726</w:t>
            </w:r>
          </w:p>
        </w:tc>
        <w:tc>
          <w:tcPr>
            <w:tcW w:w="270" w:type="dxa"/>
            <w:vAlign w:val="bottom"/>
          </w:tcPr>
          <w:p w14:paraId="03C134AC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8C5277" w14:textId="4806BA1B" w:rsidR="0087210A" w:rsidRPr="00811D0A" w:rsidRDefault="0087210A" w:rsidP="00B724D0">
            <w:pPr>
              <w:pStyle w:val="NormalLatinAngsanaNew"/>
              <w:tabs>
                <w:tab w:val="clear" w:pos="1224"/>
                <w:tab w:val="decimal" w:pos="978"/>
              </w:tabs>
              <w:ind w:right="66"/>
              <w:rPr>
                <w:lang w:val="en-US" w:bidi="th-TH"/>
              </w:rPr>
            </w:pPr>
            <w:r w:rsidRPr="00811D0A">
              <w:rPr>
                <w:rFonts w:asciiTheme="majorBidi" w:hAnsiTheme="majorBidi" w:cstheme="majorBidi"/>
              </w:rPr>
              <w:t>59</w:t>
            </w:r>
          </w:p>
        </w:tc>
      </w:tr>
      <w:tr w:rsidR="0087210A" w:rsidRPr="00811D0A" w14:paraId="360AF951" w14:textId="77777777" w:rsidTr="00541E26">
        <w:tc>
          <w:tcPr>
            <w:tcW w:w="3870" w:type="dxa"/>
          </w:tcPr>
          <w:p w14:paraId="6DACC241" w14:textId="3DE96114" w:rsidR="0087210A" w:rsidRPr="00811D0A" w:rsidRDefault="0087210A" w:rsidP="0087210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23857802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7CF8F15A" w14:textId="161AF714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3621D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71674D" w14:textId="127E1480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3,393</w:t>
            </w:r>
          </w:p>
        </w:tc>
        <w:tc>
          <w:tcPr>
            <w:tcW w:w="270" w:type="dxa"/>
          </w:tcPr>
          <w:p w14:paraId="0EDE8790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277631" w14:textId="3802AD14" w:rsidR="0087210A" w:rsidRPr="00811D0A" w:rsidRDefault="0087210A" w:rsidP="00B724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right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</w:tr>
    </w:tbl>
    <w:p w14:paraId="73D1B1C4" w14:textId="17CCB8CA" w:rsidR="002A17FF" w:rsidRPr="00811D0A" w:rsidRDefault="002A1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bookmarkEnd w:id="24"/>
    <w:p w14:paraId="620B7AEC" w14:textId="4953E555" w:rsidR="007F4541" w:rsidRPr="00811D0A" w:rsidRDefault="007F4541" w:rsidP="007F454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การโอนสินทรัพย์ทางการเงิน</w:t>
      </w:r>
    </w:p>
    <w:p w14:paraId="6D77AA8A" w14:textId="77777777" w:rsidR="007F4541" w:rsidRPr="00811D0A" w:rsidRDefault="007F4541" w:rsidP="007F4541">
      <w:pPr>
        <w:pStyle w:val="KPBody"/>
      </w:pPr>
    </w:p>
    <w:p w14:paraId="22D6652C" w14:textId="77777777" w:rsidR="007F4541" w:rsidRPr="00811D0A" w:rsidRDefault="007F4541" w:rsidP="007F4541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pacing w:val="8"/>
          <w:sz w:val="30"/>
          <w:szCs w:val="30"/>
          <w:cs/>
        </w:rPr>
        <w:t>ในการดำเนินงานตามปกติของธุรกิจ บริษัททำธุรกรรมซึ่งส่งผลให้เกิดการโอนสินทรัพย์ทางการเงินซึ่งโดย</w:t>
      </w:r>
      <w:r w:rsidRPr="00811D0A">
        <w:rPr>
          <w:rFonts w:asciiTheme="majorBidi" w:hAnsiTheme="majorBidi" w:cstheme="majorBidi"/>
          <w:spacing w:val="2"/>
          <w:sz w:val="30"/>
          <w:szCs w:val="30"/>
          <w:cs/>
        </w:rPr>
        <w:t>ส่วน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ใหญ่เป็นตราสารทุนสอดคล้องกับนโยบายการบัญชีที่กล่าวไว้ สินทรัพย์ทางการเงินที่โอนยังคงรับรู้ทั้งรายการหรือในส่วนที่บริษัทยังคงมีความเกี่ยวข้องอย่างต่อเนื่อง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หรือตัดรายการออกจากบัญชีทั้งรายการ</w:t>
      </w:r>
    </w:p>
    <w:p w14:paraId="15F41856" w14:textId="77777777" w:rsidR="007F4541" w:rsidRPr="00811D0A" w:rsidRDefault="007F4541" w:rsidP="007F4541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565C6E" w14:textId="77777777" w:rsidR="007F4541" w:rsidRPr="00811D0A" w:rsidRDefault="007F4541" w:rsidP="007F4541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บริษัทโอนสินทรัพย์ทางการเงินที่ไม่ได้มีการตัดรายการออกจากบัญชีทั้งจำนวนหรือบริษัทยังคงมีความเกี่ยวข้องอย่างต่อเนื่องซึ่งโดยส่วนใหญ่มาจากรายการ</w:t>
      </w:r>
      <w:r w:rsidRPr="00811D0A">
        <w:rPr>
          <w:rFonts w:asciiTheme="majorBidi" w:hAnsiTheme="majorBidi" w:cstheme="majorBidi"/>
          <w:sz w:val="30"/>
          <w:szCs w:val="30"/>
          <w:cs/>
        </w:rPr>
        <w:t>การยืมหลักทรัพย์</w:t>
      </w:r>
    </w:p>
    <w:p w14:paraId="7D5AD5F2" w14:textId="77777777" w:rsidR="00270201" w:rsidRPr="00811D0A" w:rsidRDefault="00270201" w:rsidP="007F4541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1A8BDC" w14:textId="77777777" w:rsidR="00270201" w:rsidRPr="00811D0A" w:rsidRDefault="00270201" w:rsidP="00270201">
      <w:pPr>
        <w:pStyle w:val="BodyText2"/>
        <w:ind w:left="540" w:right="-45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สัญญาการยืมหลักทรัพย์เป็นธุรกรรมที่บริษัทให้ยืมหลักทรัพย์โดยมีค่าธรรมเนียมและรับเงินสดไว้เป็นหลักประกัน บริษัทยังคงรับรู้หลักทรัพย์ทั้งรายการในงบฐานะการเงินเนื่องจากยังคงไว้ซึ่งความเสี่ยงและผลตอบแทนของความเป็นเจ้าของเกือบทั้งหมด เงินสดที่ได้รับรับรู้เป็นสินทรัพย์ทางการเงินและหนี้สินทางการเงินรับรู้สำหรับภาระผูกพันที่ต้องจ่ายชำระคืน เนื่องจากเป็นส่วนหนึ่งของสัญญาการให้ยืม บริษัทได้ขายสิทธิตามสัญญาในกระแสเงินสดของหลักทรัพย์ โดยไม่มีความสามารถในการนำสินทรัพย์ที่โอนไปใช้ในระหว่างระยะเวลาของสัญญา</w:t>
      </w:r>
    </w:p>
    <w:p w14:paraId="7B251CAB" w14:textId="23D9E8C3" w:rsidR="00562585" w:rsidRPr="00811D0A" w:rsidRDefault="0056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9A0AFAA" w14:textId="7ED3516A" w:rsidR="0000359B" w:rsidRPr="00811D0A" w:rsidRDefault="0000359B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สินทรัพย์ดิจิทัล</w:t>
      </w:r>
    </w:p>
    <w:p w14:paraId="4D6C313C" w14:textId="77777777" w:rsidR="00FC4D5A" w:rsidRPr="00811D0A" w:rsidRDefault="00FC4D5A" w:rsidP="00FC4D5A">
      <w:pPr>
        <w:pStyle w:val="index"/>
        <w:tabs>
          <w:tab w:val="clear" w:pos="1134"/>
        </w:tabs>
        <w:spacing w:after="0" w:line="390" w:lineRule="exact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1350"/>
        <w:gridCol w:w="270"/>
        <w:gridCol w:w="1350"/>
      </w:tblGrid>
      <w:tr w:rsidR="0000359B" w:rsidRPr="00811D0A" w14:paraId="5FEC3BF2" w14:textId="77777777" w:rsidTr="002D2917">
        <w:tc>
          <w:tcPr>
            <w:tcW w:w="4950" w:type="dxa"/>
            <w:vAlign w:val="bottom"/>
          </w:tcPr>
          <w:p w14:paraId="57A7DC59" w14:textId="77777777" w:rsidR="0000359B" w:rsidRPr="00811D0A" w:rsidRDefault="0000359B" w:rsidP="002D291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DBD2490" w14:textId="77777777" w:rsidR="0000359B" w:rsidRPr="00811D0A" w:rsidRDefault="0000359B" w:rsidP="002D291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C30872C" w14:textId="14935CD2" w:rsidR="0000359B" w:rsidRPr="00811D0A" w:rsidRDefault="00663657" w:rsidP="002D2917">
            <w:pPr>
              <w:pStyle w:val="acctfourfigures"/>
              <w:tabs>
                <w:tab w:val="clear" w:pos="765"/>
              </w:tabs>
              <w:spacing w:line="240" w:lineRule="auto"/>
              <w:ind w:left="-109" w:right="-42" w:firstLine="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2CBE7B2D" w14:textId="77777777" w:rsidR="0000359B" w:rsidRPr="00811D0A" w:rsidRDefault="0000359B" w:rsidP="002D291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2883F2C" w14:textId="0D490CDB" w:rsidR="0000359B" w:rsidRPr="00811D0A" w:rsidRDefault="00663657" w:rsidP="002D2917">
            <w:pPr>
              <w:pStyle w:val="acctfourfigures"/>
              <w:tabs>
                <w:tab w:val="clear" w:pos="765"/>
              </w:tabs>
              <w:spacing w:line="240" w:lineRule="auto"/>
              <w:ind w:left="-52" w:right="-19" w:firstLine="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00359B" w:rsidRPr="00811D0A" w14:paraId="39AF2574" w14:textId="77777777" w:rsidTr="002D2917">
        <w:tc>
          <w:tcPr>
            <w:tcW w:w="4950" w:type="dxa"/>
          </w:tcPr>
          <w:p w14:paraId="04C49F44" w14:textId="77777777" w:rsidR="0000359B" w:rsidRPr="00811D0A" w:rsidDel="0005181C" w:rsidRDefault="0000359B" w:rsidP="002D29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1E99D8" w14:textId="77777777" w:rsidR="0000359B" w:rsidRPr="00811D0A" w:rsidRDefault="0000359B" w:rsidP="002D291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5F00B867" w14:textId="77777777" w:rsidR="0000359B" w:rsidRPr="00811D0A" w:rsidRDefault="0000359B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46C0" w:rsidRPr="00811D0A" w14:paraId="64C70757" w14:textId="77777777" w:rsidTr="002D2917">
        <w:tc>
          <w:tcPr>
            <w:tcW w:w="4950" w:type="dxa"/>
          </w:tcPr>
          <w:p w14:paraId="0F3CAB69" w14:textId="7478574F" w:rsidR="00F146C0" w:rsidRPr="00811D0A" w:rsidRDefault="00F146C0" w:rsidP="00F146C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สินทรัพย์ดิจิทัลที่เป็นสินค้าคงเหลือ</w:t>
            </w:r>
          </w:p>
        </w:tc>
        <w:tc>
          <w:tcPr>
            <w:tcW w:w="1260" w:type="dxa"/>
          </w:tcPr>
          <w:p w14:paraId="25888D93" w14:textId="77777777" w:rsidR="00F146C0" w:rsidRPr="00811D0A" w:rsidRDefault="00F146C0" w:rsidP="00F146C0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ABFD40" w14:textId="1C422C68" w:rsidR="00F146C0" w:rsidRPr="00811D0A" w:rsidRDefault="00F146C0" w:rsidP="00F14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2,944,866 </w:t>
            </w:r>
          </w:p>
        </w:tc>
        <w:tc>
          <w:tcPr>
            <w:tcW w:w="270" w:type="dxa"/>
          </w:tcPr>
          <w:p w14:paraId="1B1F203F" w14:textId="77777777" w:rsidR="00F146C0" w:rsidRPr="00811D0A" w:rsidRDefault="00F146C0" w:rsidP="00F14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24D9DF" w14:textId="7CD53317" w:rsidR="00F146C0" w:rsidRPr="00811D0A" w:rsidRDefault="00F146C0" w:rsidP="00F14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2,830,199 </w:t>
            </w:r>
          </w:p>
        </w:tc>
      </w:tr>
      <w:tr w:rsidR="00F146C0" w:rsidRPr="00811D0A" w14:paraId="2B0D6D0E" w14:textId="77777777" w:rsidTr="002D2917">
        <w:tc>
          <w:tcPr>
            <w:tcW w:w="4950" w:type="dxa"/>
          </w:tcPr>
          <w:p w14:paraId="38399807" w14:textId="7320A76B" w:rsidR="00F146C0" w:rsidRPr="00811D0A" w:rsidRDefault="00F146C0" w:rsidP="00F146C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สินทรัพย์ดิจิทัลที่เป็นสินทรัพย์ไม่มีตัวตน</w:t>
            </w:r>
          </w:p>
        </w:tc>
        <w:tc>
          <w:tcPr>
            <w:tcW w:w="1260" w:type="dxa"/>
          </w:tcPr>
          <w:p w14:paraId="148A074F" w14:textId="77777777" w:rsidR="00F146C0" w:rsidRPr="00811D0A" w:rsidRDefault="00F146C0" w:rsidP="00F146C0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470F1C" w14:textId="31AE41F6" w:rsidR="00F146C0" w:rsidRPr="00811D0A" w:rsidRDefault="00F146C0" w:rsidP="00F14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34,672 </w:t>
            </w:r>
          </w:p>
        </w:tc>
        <w:tc>
          <w:tcPr>
            <w:tcW w:w="270" w:type="dxa"/>
          </w:tcPr>
          <w:p w14:paraId="571B5B7E" w14:textId="77777777" w:rsidR="00F146C0" w:rsidRPr="00811D0A" w:rsidRDefault="00F146C0" w:rsidP="00F14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91E510" w14:textId="56226B25" w:rsidR="00F146C0" w:rsidRPr="00811D0A" w:rsidRDefault="00F146C0" w:rsidP="00F14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33,655 </w:t>
            </w:r>
          </w:p>
        </w:tc>
      </w:tr>
      <w:tr w:rsidR="00F146C0" w:rsidRPr="00811D0A" w14:paraId="2D824863" w14:textId="77777777" w:rsidTr="002D2917">
        <w:tc>
          <w:tcPr>
            <w:tcW w:w="4950" w:type="dxa"/>
          </w:tcPr>
          <w:p w14:paraId="427191D0" w14:textId="2707B471" w:rsidR="00F146C0" w:rsidRPr="00811D0A" w:rsidRDefault="00F146C0" w:rsidP="00F146C0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สินทรัพย์ดิจิทัล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ในนามบริษัทเพื่อลูกค้า</w:t>
            </w:r>
          </w:p>
        </w:tc>
        <w:tc>
          <w:tcPr>
            <w:tcW w:w="1260" w:type="dxa"/>
          </w:tcPr>
          <w:p w14:paraId="19F3A00C" w14:textId="77777777" w:rsidR="00F146C0" w:rsidRPr="00811D0A" w:rsidRDefault="00F146C0" w:rsidP="00F146C0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4FAAC7" w14:textId="6538D5AA" w:rsidR="00F146C0" w:rsidRPr="00811D0A" w:rsidRDefault="00F146C0" w:rsidP="00F14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(2,862,848) </w:t>
            </w:r>
          </w:p>
        </w:tc>
        <w:tc>
          <w:tcPr>
            <w:tcW w:w="270" w:type="dxa"/>
          </w:tcPr>
          <w:p w14:paraId="35575389" w14:textId="77777777" w:rsidR="00F146C0" w:rsidRPr="00811D0A" w:rsidRDefault="00F146C0" w:rsidP="00F14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2C6DEE" w14:textId="0A6A7419" w:rsidR="00F146C0" w:rsidRPr="00811D0A" w:rsidRDefault="00F146C0" w:rsidP="00F14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(2,741,869) </w:t>
            </w:r>
          </w:p>
        </w:tc>
      </w:tr>
      <w:tr w:rsidR="00F146C0" w:rsidRPr="00811D0A" w14:paraId="755833CB" w14:textId="77777777" w:rsidTr="002D2917">
        <w:tc>
          <w:tcPr>
            <w:tcW w:w="4950" w:type="dxa"/>
          </w:tcPr>
          <w:p w14:paraId="7A1FBA6E" w14:textId="77777777" w:rsidR="00F146C0" w:rsidRPr="00811D0A" w:rsidRDefault="00F146C0" w:rsidP="00F146C0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2E3FFE34" w14:textId="77777777" w:rsidR="00F146C0" w:rsidRPr="00811D0A" w:rsidRDefault="00F146C0" w:rsidP="00F146C0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07EEA0" w14:textId="02EE7482" w:rsidR="00F146C0" w:rsidRPr="00811D0A" w:rsidRDefault="00F146C0" w:rsidP="00F14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116,690 </w:t>
            </w:r>
          </w:p>
        </w:tc>
        <w:tc>
          <w:tcPr>
            <w:tcW w:w="270" w:type="dxa"/>
          </w:tcPr>
          <w:p w14:paraId="135A52E2" w14:textId="77777777" w:rsidR="00F146C0" w:rsidRPr="00811D0A" w:rsidRDefault="00F146C0" w:rsidP="00F14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2A6B04" w14:textId="355185D1" w:rsidR="00F146C0" w:rsidRPr="00811D0A" w:rsidRDefault="00F146C0" w:rsidP="00F146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121,985 </w:t>
            </w:r>
          </w:p>
        </w:tc>
      </w:tr>
    </w:tbl>
    <w:p w14:paraId="213E544E" w14:textId="46062094" w:rsidR="00645569" w:rsidRPr="00811D0A" w:rsidRDefault="002B03B3" w:rsidP="00562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  <w:r w:rsidRPr="00811D0A">
        <w:rPr>
          <w:rFonts w:asciiTheme="majorBidi" w:hAnsiTheme="majorBidi" w:cstheme="majorBidi"/>
          <w:i/>
          <w:iCs/>
          <w:sz w:val="30"/>
          <w:szCs w:val="30"/>
          <w:lang w:val="en-GB"/>
        </w:rPr>
        <w:tab/>
      </w:r>
    </w:p>
    <w:p w14:paraId="72024504" w14:textId="75683932" w:rsidR="00134571" w:rsidRPr="00811D0A" w:rsidRDefault="00134571" w:rsidP="00FC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811D0A">
        <w:rPr>
          <w:rFonts w:asciiTheme="majorBidi" w:hAnsiTheme="majorBidi" w:cstheme="majorBidi"/>
          <w:sz w:val="30"/>
          <w:szCs w:val="30"/>
          <w:lang w:val="en-GB"/>
        </w:rPr>
        <w:tab/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รายการเคลื่อนไหวของสินทรัพย์ดิจิทัลที่เป็นสินทรัพย์ไม่มีตัวตนมีดังนี้</w:t>
      </w:r>
    </w:p>
    <w:p w14:paraId="0AEB3EF3" w14:textId="77777777" w:rsidR="00FC4D5A" w:rsidRPr="00811D0A" w:rsidRDefault="00FC4D5A" w:rsidP="00FC4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7"/>
        <w:jc w:val="thaiDistribute"/>
        <w:rPr>
          <w:rFonts w:asciiTheme="majorBidi" w:hAnsiTheme="majorBidi" w:cstheme="majorBidi"/>
          <w:i/>
          <w:iCs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260"/>
        <w:gridCol w:w="1350"/>
        <w:gridCol w:w="270"/>
        <w:gridCol w:w="1350"/>
      </w:tblGrid>
      <w:tr w:rsidR="00B76BC8" w:rsidRPr="00811D0A" w14:paraId="72D7029C" w14:textId="77777777" w:rsidTr="002D2917">
        <w:tc>
          <w:tcPr>
            <w:tcW w:w="4950" w:type="dxa"/>
            <w:vAlign w:val="bottom"/>
          </w:tcPr>
          <w:p w14:paraId="5ADFA830" w14:textId="77777777" w:rsidR="00B76BC8" w:rsidRPr="00811D0A" w:rsidRDefault="00B76BC8" w:rsidP="002D291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441A2B" w14:textId="77777777" w:rsidR="00B76BC8" w:rsidRPr="00811D0A" w:rsidRDefault="00B76BC8" w:rsidP="002D291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3CACD091" w14:textId="225627ED" w:rsidR="00B76BC8" w:rsidRPr="00811D0A" w:rsidRDefault="00663657" w:rsidP="002D2917">
            <w:pPr>
              <w:pStyle w:val="acctfourfigures"/>
              <w:tabs>
                <w:tab w:val="clear" w:pos="765"/>
              </w:tabs>
              <w:spacing w:line="240" w:lineRule="auto"/>
              <w:ind w:left="-109" w:right="-42" w:firstLine="1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4CCA288F" w14:textId="77777777" w:rsidR="00B76BC8" w:rsidRPr="00811D0A" w:rsidRDefault="00B76BC8" w:rsidP="002D291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0282E6A5" w14:textId="0E3274EF" w:rsidR="00B76BC8" w:rsidRPr="00811D0A" w:rsidRDefault="00663657" w:rsidP="002D2917">
            <w:pPr>
              <w:pStyle w:val="acctfourfigures"/>
              <w:tabs>
                <w:tab w:val="clear" w:pos="765"/>
              </w:tabs>
              <w:spacing w:line="240" w:lineRule="auto"/>
              <w:ind w:left="-52" w:right="-19" w:firstLine="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B76BC8" w:rsidRPr="00811D0A" w14:paraId="34E7C7CD" w14:textId="77777777" w:rsidTr="002D2917">
        <w:tc>
          <w:tcPr>
            <w:tcW w:w="4950" w:type="dxa"/>
          </w:tcPr>
          <w:p w14:paraId="3D8BFD21" w14:textId="77777777" w:rsidR="00B76BC8" w:rsidRPr="00811D0A" w:rsidDel="0005181C" w:rsidRDefault="00B76BC8" w:rsidP="002D29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7ABF78" w14:textId="77777777" w:rsidR="00B76BC8" w:rsidRPr="00811D0A" w:rsidRDefault="00B76BC8" w:rsidP="002D291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06102854" w14:textId="77777777" w:rsidR="00B76BC8" w:rsidRPr="00811D0A" w:rsidRDefault="00B76BC8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6BC8" w:rsidRPr="00811D0A" w14:paraId="4F04D50B" w14:textId="77777777" w:rsidTr="002D2917">
        <w:tc>
          <w:tcPr>
            <w:tcW w:w="4950" w:type="dxa"/>
          </w:tcPr>
          <w:p w14:paraId="3AE8E089" w14:textId="74B578AE" w:rsidR="00B76BC8" w:rsidRPr="00811D0A" w:rsidRDefault="00B76BC8" w:rsidP="002D291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60" w:type="dxa"/>
          </w:tcPr>
          <w:p w14:paraId="12FAB22D" w14:textId="77777777" w:rsidR="00B76BC8" w:rsidRPr="00811D0A" w:rsidRDefault="00B76BC8" w:rsidP="002D291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9229FC" w14:textId="7E690353" w:rsidR="00B76BC8" w:rsidRPr="00811D0A" w:rsidRDefault="00B76BC8" w:rsidP="002D29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06186E2" w14:textId="77777777" w:rsidR="00B76BC8" w:rsidRPr="00811D0A" w:rsidRDefault="00B76BC8" w:rsidP="002D29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8059E0" w14:textId="77777777" w:rsidR="00B76BC8" w:rsidRPr="00811D0A" w:rsidRDefault="00B76BC8" w:rsidP="002D29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EC7" w:rsidRPr="00811D0A" w14:paraId="1892288F" w14:textId="77777777" w:rsidTr="002D2917">
        <w:tc>
          <w:tcPr>
            <w:tcW w:w="4950" w:type="dxa"/>
          </w:tcPr>
          <w:p w14:paraId="076DEBB4" w14:textId="2F8FD28E" w:rsidR="00CC3EC7" w:rsidRPr="00811D0A" w:rsidRDefault="00CC3EC7" w:rsidP="00CC3EC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1EF810AA" w14:textId="77777777" w:rsidR="00CC3EC7" w:rsidRPr="00811D0A" w:rsidRDefault="00CC3EC7" w:rsidP="00CC3EC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A40D0B" w14:textId="19E2B497" w:rsidR="00CC3EC7" w:rsidRPr="00811D0A" w:rsidRDefault="00CC3EC7" w:rsidP="00CC3E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33,655</w:t>
            </w:r>
          </w:p>
        </w:tc>
        <w:tc>
          <w:tcPr>
            <w:tcW w:w="270" w:type="dxa"/>
          </w:tcPr>
          <w:p w14:paraId="09953D2F" w14:textId="77777777" w:rsidR="00CC3EC7" w:rsidRPr="00811D0A" w:rsidRDefault="00CC3EC7" w:rsidP="00CC3E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58F3EA" w14:textId="645DD8EE" w:rsidR="00CC3EC7" w:rsidRPr="00811D0A" w:rsidRDefault="00CC3EC7" w:rsidP="00CC3E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17,604</w:t>
            </w:r>
          </w:p>
        </w:tc>
      </w:tr>
      <w:tr w:rsidR="00CC3EC7" w:rsidRPr="00811D0A" w14:paraId="2E2C855E" w14:textId="77777777" w:rsidTr="00803B9C">
        <w:tc>
          <w:tcPr>
            <w:tcW w:w="4950" w:type="dxa"/>
          </w:tcPr>
          <w:p w14:paraId="53213BC1" w14:textId="4623DA33" w:rsidR="00CC3EC7" w:rsidRPr="00811D0A" w:rsidRDefault="00CC3EC7" w:rsidP="00CC3EC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</w:t>
            </w:r>
          </w:p>
        </w:tc>
        <w:tc>
          <w:tcPr>
            <w:tcW w:w="1260" w:type="dxa"/>
          </w:tcPr>
          <w:p w14:paraId="3CFE37E0" w14:textId="77777777" w:rsidR="00CC3EC7" w:rsidRPr="00811D0A" w:rsidRDefault="00CC3EC7" w:rsidP="00CC3EC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B26144" w14:textId="7EF140EF" w:rsidR="00CC3EC7" w:rsidRPr="00811D0A" w:rsidRDefault="00CC3EC7" w:rsidP="00CC3E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3,10</w:t>
            </w:r>
            <w:r w:rsidR="00826604"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94A662F" w14:textId="77777777" w:rsidR="00CC3EC7" w:rsidRPr="00811D0A" w:rsidRDefault="00CC3EC7" w:rsidP="00CC3E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3F1C46" w14:textId="3A52B1EB" w:rsidR="00CC3EC7" w:rsidRPr="00811D0A" w:rsidRDefault="00CC3EC7" w:rsidP="00CC3E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7,178 </w:t>
            </w:r>
          </w:p>
        </w:tc>
      </w:tr>
      <w:tr w:rsidR="00CC3EC7" w:rsidRPr="00811D0A" w14:paraId="7AB9897B" w14:textId="77777777" w:rsidTr="00803B9C">
        <w:tc>
          <w:tcPr>
            <w:tcW w:w="4950" w:type="dxa"/>
          </w:tcPr>
          <w:p w14:paraId="5235BE22" w14:textId="6B604CC4" w:rsidR="00CC3EC7" w:rsidRPr="00811D0A" w:rsidRDefault="00CC3EC7" w:rsidP="00CC3EC7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ได้มาจากการแลกเปลี่ยน</w:t>
            </w:r>
          </w:p>
        </w:tc>
        <w:tc>
          <w:tcPr>
            <w:tcW w:w="1260" w:type="dxa"/>
          </w:tcPr>
          <w:p w14:paraId="72CBF7F7" w14:textId="77777777" w:rsidR="00CC3EC7" w:rsidRPr="00811D0A" w:rsidRDefault="00CC3EC7" w:rsidP="00CC3EC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5F4A1DD" w14:textId="3424DCB9" w:rsidR="00CC3EC7" w:rsidRPr="00811D0A" w:rsidRDefault="00CC3EC7" w:rsidP="00CC3E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(2,087)</w:t>
            </w:r>
          </w:p>
        </w:tc>
        <w:tc>
          <w:tcPr>
            <w:tcW w:w="270" w:type="dxa"/>
          </w:tcPr>
          <w:p w14:paraId="64F25ABF" w14:textId="77777777" w:rsidR="00CC3EC7" w:rsidRPr="00811D0A" w:rsidRDefault="00CC3EC7" w:rsidP="00CC3E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904BD2" w14:textId="3333EC71" w:rsidR="00CC3EC7" w:rsidRPr="00811D0A" w:rsidRDefault="00CC3EC7" w:rsidP="00CC3E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8,873  </w:t>
            </w:r>
          </w:p>
        </w:tc>
      </w:tr>
      <w:tr w:rsidR="00CC3EC7" w:rsidRPr="00811D0A" w14:paraId="0E4A234A" w14:textId="77777777" w:rsidTr="00F25FDB">
        <w:tc>
          <w:tcPr>
            <w:tcW w:w="4950" w:type="dxa"/>
          </w:tcPr>
          <w:p w14:paraId="3A2AB38A" w14:textId="56F29F13" w:rsidR="00CC3EC7" w:rsidRPr="00811D0A" w:rsidRDefault="00CC3EC7" w:rsidP="00CC3EC7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</w:t>
            </w:r>
            <w:r w:rsidRPr="00811D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11D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13369AD0" w14:textId="77777777" w:rsidR="00CC3EC7" w:rsidRPr="00811D0A" w:rsidRDefault="00CC3EC7" w:rsidP="00CC3EC7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DDE3B2" w14:textId="0534784E" w:rsidR="00CC3EC7" w:rsidRPr="00811D0A" w:rsidRDefault="00CC3EC7" w:rsidP="00CC3E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    34,672 </w:t>
            </w:r>
          </w:p>
        </w:tc>
        <w:tc>
          <w:tcPr>
            <w:tcW w:w="270" w:type="dxa"/>
          </w:tcPr>
          <w:p w14:paraId="4B74FE1A" w14:textId="77777777" w:rsidR="00CC3EC7" w:rsidRPr="00811D0A" w:rsidRDefault="00CC3EC7" w:rsidP="00CC3E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2450E80" w14:textId="5B73A238" w:rsidR="00CC3EC7" w:rsidRPr="00811D0A" w:rsidRDefault="00CC3EC7" w:rsidP="00CC3EC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33,655 </w:t>
            </w:r>
          </w:p>
        </w:tc>
      </w:tr>
    </w:tbl>
    <w:p w14:paraId="36E8DF0E" w14:textId="70238091" w:rsidR="003345E8" w:rsidRPr="00811D0A" w:rsidRDefault="00334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D0827A0" w14:textId="77777777" w:rsidR="003345E8" w:rsidRPr="00811D0A" w:rsidRDefault="00334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C870DCB" w14:textId="5ECE08F5" w:rsidR="002D4841" w:rsidRPr="00811D0A" w:rsidRDefault="004B4341" w:rsidP="00C802A3">
      <w:pPr>
        <w:pStyle w:val="index"/>
        <w:numPr>
          <w:ilvl w:val="0"/>
          <w:numId w:val="7"/>
        </w:numPr>
        <w:tabs>
          <w:tab w:val="clear" w:pos="970"/>
          <w:tab w:val="left" w:pos="9356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ส่วนปรับปรุงอาคารเช่าและ</w:t>
      </w:r>
      <w:r w:rsidR="002D4841"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อุปกรณ์</w:t>
      </w:r>
    </w:p>
    <w:p w14:paraId="0DE46A7D" w14:textId="1E922F89" w:rsidR="00C81507" w:rsidRPr="00811D0A" w:rsidRDefault="00C81507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X="426" w:tblpY="1"/>
        <w:tblOverlap w:val="never"/>
        <w:tblW w:w="9214" w:type="dxa"/>
        <w:tblLayout w:type="fixed"/>
        <w:tblLook w:val="0000" w:firstRow="0" w:lastRow="0" w:firstColumn="0" w:lastColumn="0" w:noHBand="0" w:noVBand="0"/>
      </w:tblPr>
      <w:tblGrid>
        <w:gridCol w:w="3119"/>
        <w:gridCol w:w="1276"/>
        <w:gridCol w:w="283"/>
        <w:gridCol w:w="1418"/>
        <w:gridCol w:w="283"/>
        <w:gridCol w:w="1276"/>
        <w:gridCol w:w="283"/>
        <w:gridCol w:w="1276"/>
      </w:tblGrid>
      <w:tr w:rsidR="003D4BC9" w:rsidRPr="00811D0A" w14:paraId="728D81D2" w14:textId="77777777" w:rsidTr="00C802A3">
        <w:trPr>
          <w:trHeight w:val="405"/>
          <w:tblHeader/>
        </w:trPr>
        <w:tc>
          <w:tcPr>
            <w:tcW w:w="3119" w:type="dxa"/>
          </w:tcPr>
          <w:p w14:paraId="0D8D13F6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</w:tcPr>
          <w:p w14:paraId="78436C4D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4D9EBF0E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8" w:type="dxa"/>
          </w:tcPr>
          <w:p w14:paraId="5E146A4E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เครื่องตกแต่ง</w:t>
            </w:r>
          </w:p>
        </w:tc>
        <w:tc>
          <w:tcPr>
            <w:tcW w:w="283" w:type="dxa"/>
          </w:tcPr>
          <w:p w14:paraId="503F1398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</w:tcPr>
          <w:p w14:paraId="1EDF7F38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83" w:type="dxa"/>
          </w:tcPr>
          <w:p w14:paraId="7F204861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6" w:type="dxa"/>
          </w:tcPr>
          <w:p w14:paraId="27D00646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3D4BC9" w:rsidRPr="00811D0A" w14:paraId="3895F04D" w14:textId="77777777" w:rsidTr="00C802A3">
        <w:trPr>
          <w:trHeight w:val="419"/>
          <w:tblHeader/>
        </w:trPr>
        <w:tc>
          <w:tcPr>
            <w:tcW w:w="3119" w:type="dxa"/>
          </w:tcPr>
          <w:p w14:paraId="39BA3FB0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</w:tcPr>
          <w:p w14:paraId="392A1A14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ส่วนปรับปรุง</w:t>
            </w:r>
          </w:p>
        </w:tc>
        <w:tc>
          <w:tcPr>
            <w:tcW w:w="283" w:type="dxa"/>
          </w:tcPr>
          <w:p w14:paraId="1F37549F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8" w:type="dxa"/>
          </w:tcPr>
          <w:p w14:paraId="28B62C0F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และเครื่องใช้</w:t>
            </w:r>
          </w:p>
        </w:tc>
        <w:tc>
          <w:tcPr>
            <w:tcW w:w="283" w:type="dxa"/>
          </w:tcPr>
          <w:p w14:paraId="6FC4FC2F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</w:tcPr>
          <w:p w14:paraId="730B94E0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คอมพิวเตอร์</w:t>
            </w:r>
          </w:p>
        </w:tc>
        <w:tc>
          <w:tcPr>
            <w:tcW w:w="283" w:type="dxa"/>
          </w:tcPr>
          <w:p w14:paraId="1E5B54AE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6" w:type="dxa"/>
          </w:tcPr>
          <w:p w14:paraId="08802EF4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67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D4BC9" w:rsidRPr="00811D0A" w14:paraId="70C0933B" w14:textId="77777777" w:rsidTr="00C802A3">
        <w:trPr>
          <w:trHeight w:val="405"/>
          <w:tblHeader/>
        </w:trPr>
        <w:tc>
          <w:tcPr>
            <w:tcW w:w="3119" w:type="dxa"/>
          </w:tcPr>
          <w:p w14:paraId="6B309382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</w:tcPr>
          <w:p w14:paraId="4197E4C0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อาคารเช่า</w:t>
            </w:r>
          </w:p>
        </w:tc>
        <w:tc>
          <w:tcPr>
            <w:tcW w:w="283" w:type="dxa"/>
          </w:tcPr>
          <w:p w14:paraId="7B2F83C5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8" w:type="dxa"/>
          </w:tcPr>
          <w:p w14:paraId="68DF1D97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98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สำนักงาน</w:t>
            </w:r>
          </w:p>
        </w:tc>
        <w:tc>
          <w:tcPr>
            <w:tcW w:w="283" w:type="dxa"/>
          </w:tcPr>
          <w:p w14:paraId="527F21F7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</w:tcPr>
          <w:p w14:paraId="7246E116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316" w:hanging="110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และอุปกรณ์</w:t>
            </w:r>
          </w:p>
        </w:tc>
        <w:tc>
          <w:tcPr>
            <w:tcW w:w="283" w:type="dxa"/>
          </w:tcPr>
          <w:p w14:paraId="2435F976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43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6" w:type="dxa"/>
          </w:tcPr>
          <w:p w14:paraId="684D18E2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</w:tr>
      <w:tr w:rsidR="003902B5" w:rsidRPr="00811D0A" w14:paraId="02539446" w14:textId="77777777" w:rsidTr="00C802A3">
        <w:trPr>
          <w:trHeight w:val="419"/>
          <w:tblHeader/>
        </w:trPr>
        <w:tc>
          <w:tcPr>
            <w:tcW w:w="3119" w:type="dxa"/>
          </w:tcPr>
          <w:p w14:paraId="5F3DFAF0" w14:textId="77777777" w:rsidR="003902B5" w:rsidRPr="00811D0A" w:rsidRDefault="003902B5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6095" w:type="dxa"/>
            <w:gridSpan w:val="7"/>
          </w:tcPr>
          <w:p w14:paraId="553F8EBC" w14:textId="41A46221" w:rsidR="003902B5" w:rsidRPr="00811D0A" w:rsidRDefault="003902B5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 w:hint="cs"/>
                <w:i/>
                <w:iCs/>
                <w:snapToGrid w:val="0"/>
                <w:sz w:val="30"/>
                <w:szCs w:val="30"/>
                <w:cs/>
                <w:lang w:eastAsia="th-TH"/>
              </w:rPr>
              <w:t>(พันบาท)</w:t>
            </w:r>
          </w:p>
        </w:tc>
      </w:tr>
      <w:tr w:rsidR="003D4BC9" w:rsidRPr="00811D0A" w14:paraId="40F954D3" w14:textId="77777777" w:rsidTr="00C802A3">
        <w:trPr>
          <w:trHeight w:val="419"/>
        </w:trPr>
        <w:tc>
          <w:tcPr>
            <w:tcW w:w="3119" w:type="dxa"/>
          </w:tcPr>
          <w:p w14:paraId="494C5224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ราคาทุน</w:t>
            </w:r>
          </w:p>
        </w:tc>
        <w:tc>
          <w:tcPr>
            <w:tcW w:w="1276" w:type="dxa"/>
          </w:tcPr>
          <w:p w14:paraId="0FF7FC43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37953DE7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418" w:type="dxa"/>
          </w:tcPr>
          <w:p w14:paraId="73749D28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5BBE0A5B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6" w:type="dxa"/>
          </w:tcPr>
          <w:p w14:paraId="24A02498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83" w:type="dxa"/>
          </w:tcPr>
          <w:p w14:paraId="2EA8A566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76" w:type="dxa"/>
          </w:tcPr>
          <w:p w14:paraId="4AFC0284" w14:textId="77777777" w:rsidR="003D4BC9" w:rsidRPr="00811D0A" w:rsidRDefault="003D4BC9" w:rsidP="005C1AD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94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87210A" w:rsidRPr="00811D0A" w14:paraId="10A6F12B" w14:textId="77777777" w:rsidTr="00C802A3">
        <w:trPr>
          <w:trHeight w:val="419"/>
        </w:trPr>
        <w:tc>
          <w:tcPr>
            <w:tcW w:w="3119" w:type="dxa"/>
          </w:tcPr>
          <w:p w14:paraId="3837F872" w14:textId="21B3B696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276" w:type="dxa"/>
          </w:tcPr>
          <w:p w14:paraId="5643066E" w14:textId="746CC891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25,906 </w:t>
            </w:r>
          </w:p>
        </w:tc>
        <w:tc>
          <w:tcPr>
            <w:tcW w:w="283" w:type="dxa"/>
          </w:tcPr>
          <w:p w14:paraId="645A7BB5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7E48AF1C" w14:textId="0CB8E340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15,804 </w:t>
            </w:r>
          </w:p>
        </w:tc>
        <w:tc>
          <w:tcPr>
            <w:tcW w:w="283" w:type="dxa"/>
          </w:tcPr>
          <w:p w14:paraId="4572B5A4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CAF20C7" w14:textId="1919041A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85,454 </w:t>
            </w:r>
          </w:p>
        </w:tc>
        <w:tc>
          <w:tcPr>
            <w:tcW w:w="283" w:type="dxa"/>
          </w:tcPr>
          <w:p w14:paraId="45896815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B8D23E6" w14:textId="103161F8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127,164 </w:t>
            </w:r>
          </w:p>
        </w:tc>
      </w:tr>
      <w:tr w:rsidR="0087210A" w:rsidRPr="00811D0A" w14:paraId="7158B56B" w14:textId="77777777" w:rsidTr="00C802A3">
        <w:trPr>
          <w:trHeight w:val="419"/>
        </w:trPr>
        <w:tc>
          <w:tcPr>
            <w:tcW w:w="3119" w:type="dxa"/>
          </w:tcPr>
          <w:p w14:paraId="15C3E518" w14:textId="1B45A27C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276" w:type="dxa"/>
          </w:tcPr>
          <w:p w14:paraId="17388B49" w14:textId="51882043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83" w:type="dxa"/>
          </w:tcPr>
          <w:p w14:paraId="6F442085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23A08694" w14:textId="6E4A9AE1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39 </w:t>
            </w:r>
          </w:p>
        </w:tc>
        <w:tc>
          <w:tcPr>
            <w:tcW w:w="283" w:type="dxa"/>
          </w:tcPr>
          <w:p w14:paraId="6057A3C5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D32ABC3" w14:textId="3F24A333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1,534 </w:t>
            </w:r>
          </w:p>
        </w:tc>
        <w:tc>
          <w:tcPr>
            <w:tcW w:w="283" w:type="dxa"/>
          </w:tcPr>
          <w:p w14:paraId="3BF42099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F934F5F" w14:textId="7B959FEF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1,573 </w:t>
            </w:r>
          </w:p>
        </w:tc>
      </w:tr>
      <w:tr w:rsidR="0087210A" w:rsidRPr="00811D0A" w14:paraId="6010D364" w14:textId="77777777" w:rsidTr="00C802A3">
        <w:trPr>
          <w:trHeight w:val="405"/>
        </w:trPr>
        <w:tc>
          <w:tcPr>
            <w:tcW w:w="3119" w:type="dxa"/>
          </w:tcPr>
          <w:p w14:paraId="6F7EC474" w14:textId="4E59B37A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276" w:type="dxa"/>
          </w:tcPr>
          <w:p w14:paraId="6D437B11" w14:textId="59BE0CF3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(6,635)</w:t>
            </w:r>
          </w:p>
        </w:tc>
        <w:tc>
          <w:tcPr>
            <w:tcW w:w="283" w:type="dxa"/>
          </w:tcPr>
          <w:p w14:paraId="50D52ECA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1D70DFB7" w14:textId="049596E9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(1,481)</w:t>
            </w:r>
          </w:p>
        </w:tc>
        <w:tc>
          <w:tcPr>
            <w:tcW w:w="283" w:type="dxa"/>
          </w:tcPr>
          <w:p w14:paraId="0E432B47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1DFF452" w14:textId="01785220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(7,908)</w:t>
            </w:r>
          </w:p>
        </w:tc>
        <w:tc>
          <w:tcPr>
            <w:tcW w:w="283" w:type="dxa"/>
          </w:tcPr>
          <w:p w14:paraId="47ACCA1A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B0C4070" w14:textId="336ABA91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(16,024)</w:t>
            </w:r>
          </w:p>
        </w:tc>
      </w:tr>
      <w:tr w:rsidR="0087210A" w:rsidRPr="00811D0A" w14:paraId="68204DE8" w14:textId="77777777" w:rsidTr="00C802A3">
        <w:trPr>
          <w:trHeight w:val="166"/>
        </w:trPr>
        <w:tc>
          <w:tcPr>
            <w:tcW w:w="3119" w:type="dxa"/>
          </w:tcPr>
          <w:p w14:paraId="2110FD13" w14:textId="1DEB5196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3C97395" w14:textId="578D5E5C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263DF05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C6F65A8" w14:textId="7C800D5B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689BC9A1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B931009" w14:textId="6F110F2C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13DB0E5A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2AD2990" w14:textId="41442A21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10A" w:rsidRPr="00811D0A" w14:paraId="63A890C7" w14:textId="77777777" w:rsidTr="00C802A3">
        <w:trPr>
          <w:trHeight w:val="419"/>
        </w:trPr>
        <w:tc>
          <w:tcPr>
            <w:tcW w:w="3119" w:type="dxa"/>
          </w:tcPr>
          <w:p w14:paraId="3A5999E5" w14:textId="4DF86ACC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6" w:type="dxa"/>
          </w:tcPr>
          <w:p w14:paraId="1A71AD27" w14:textId="6EF50975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19,271</w:t>
            </w:r>
          </w:p>
        </w:tc>
        <w:tc>
          <w:tcPr>
            <w:tcW w:w="283" w:type="dxa"/>
          </w:tcPr>
          <w:p w14:paraId="160C652C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7491FEB5" w14:textId="37424F7D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14,362</w:t>
            </w:r>
          </w:p>
        </w:tc>
        <w:tc>
          <w:tcPr>
            <w:tcW w:w="283" w:type="dxa"/>
          </w:tcPr>
          <w:p w14:paraId="1FE548A9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3A214C3E" w14:textId="6D727808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79,080</w:t>
            </w:r>
          </w:p>
        </w:tc>
        <w:tc>
          <w:tcPr>
            <w:tcW w:w="283" w:type="dxa"/>
          </w:tcPr>
          <w:p w14:paraId="2A76BFFD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48F11467" w14:textId="03AB69DA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112,713</w:t>
            </w:r>
          </w:p>
        </w:tc>
      </w:tr>
      <w:tr w:rsidR="00B65197" w:rsidRPr="00811D0A" w14:paraId="538DBBE8" w14:textId="77777777" w:rsidTr="00F45C24">
        <w:trPr>
          <w:trHeight w:val="405"/>
        </w:trPr>
        <w:tc>
          <w:tcPr>
            <w:tcW w:w="3119" w:type="dxa"/>
          </w:tcPr>
          <w:p w14:paraId="54C70892" w14:textId="77777777" w:rsidR="00B65197" w:rsidRPr="00811D0A" w:rsidRDefault="00B65197" w:rsidP="00B6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เพิ่มขึ้น</w:t>
            </w:r>
          </w:p>
        </w:tc>
        <w:tc>
          <w:tcPr>
            <w:tcW w:w="1276" w:type="dxa"/>
            <w:vAlign w:val="center"/>
          </w:tcPr>
          <w:p w14:paraId="72A0A08D" w14:textId="1F8072D8" w:rsidR="00B65197" w:rsidRPr="00811D0A" w:rsidRDefault="00BF54E0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65197" w:rsidRPr="00811D0A">
              <w:rPr>
                <w:rFonts w:asciiTheme="majorBidi" w:hAnsiTheme="majorBidi" w:cstheme="majorBidi"/>
                <w:sz w:val="30"/>
                <w:szCs w:val="30"/>
              </w:rPr>
              <w:t>7,93</w:t>
            </w:r>
            <w:r w:rsidR="0084656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B65197"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173C476C" w14:textId="77777777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7E8CB9FF" w14:textId="1DA8449E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2,735 </w:t>
            </w:r>
          </w:p>
        </w:tc>
        <w:tc>
          <w:tcPr>
            <w:tcW w:w="283" w:type="dxa"/>
            <w:vAlign w:val="center"/>
          </w:tcPr>
          <w:p w14:paraId="77C85B94" w14:textId="77777777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5C6E24FD" w14:textId="35B62E45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     1,4</w:t>
            </w:r>
            <w:r w:rsidR="007C16A4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088DF13A" w14:textId="77777777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061AF74B" w14:textId="2929ABA2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  22,0</w:t>
            </w:r>
            <w:r w:rsidR="0084656F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B65197" w:rsidRPr="00811D0A" w14:paraId="22D30525" w14:textId="77777777" w:rsidTr="00F45C24">
        <w:trPr>
          <w:trHeight w:val="405"/>
        </w:trPr>
        <w:tc>
          <w:tcPr>
            <w:tcW w:w="3119" w:type="dxa"/>
          </w:tcPr>
          <w:p w14:paraId="6D9B2401" w14:textId="1D8721AD" w:rsidR="00B65197" w:rsidRPr="00811D0A" w:rsidRDefault="00B65197" w:rsidP="00B6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276" w:type="dxa"/>
            <w:vAlign w:val="center"/>
          </w:tcPr>
          <w:p w14:paraId="73C123C9" w14:textId="4B5E6A76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(14,19</w:t>
            </w:r>
            <w:r w:rsidR="0084656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3" w:type="dxa"/>
            <w:vAlign w:val="center"/>
          </w:tcPr>
          <w:p w14:paraId="5386C5BD" w14:textId="77777777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745CB6E7" w14:textId="61027633" w:rsidR="00B65197" w:rsidRPr="00811D0A" w:rsidRDefault="00B65197" w:rsidP="00BF5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BF54E0"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14:paraId="23E1B48E" w14:textId="77777777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24D87026" w14:textId="70DA7154" w:rsidR="00B65197" w:rsidRPr="00811D0A" w:rsidRDefault="00B65197" w:rsidP="007C16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7C16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vAlign w:val="center"/>
          </w:tcPr>
          <w:p w14:paraId="1E531D00" w14:textId="77777777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58C4F81" w14:textId="767C0048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(14,19</w:t>
            </w:r>
            <w:r w:rsidR="0084656F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5197" w:rsidRPr="00811D0A" w14:paraId="475E1867" w14:textId="77777777" w:rsidTr="00F45C24">
        <w:trPr>
          <w:trHeight w:val="405"/>
        </w:trPr>
        <w:tc>
          <w:tcPr>
            <w:tcW w:w="3119" w:type="dxa"/>
          </w:tcPr>
          <w:p w14:paraId="4505D1C2" w14:textId="20CD0D73" w:rsidR="00B65197" w:rsidRPr="00811D0A" w:rsidRDefault="00B65197" w:rsidP="00B6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11D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EBFA" w14:textId="38B640BE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23,01</w:t>
            </w:r>
            <w:r w:rsidR="00DC6CC2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83" w:type="dxa"/>
            <w:vAlign w:val="center"/>
          </w:tcPr>
          <w:p w14:paraId="210589E6" w14:textId="77777777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7F93F" w14:textId="27B731BB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17,097</w:t>
            </w:r>
          </w:p>
        </w:tc>
        <w:tc>
          <w:tcPr>
            <w:tcW w:w="283" w:type="dxa"/>
            <w:vAlign w:val="center"/>
          </w:tcPr>
          <w:p w14:paraId="3771C4AC" w14:textId="77777777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2CBC9" w14:textId="5D539150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80,49</w:t>
            </w:r>
            <w:r w:rsidR="00BF54E0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83" w:type="dxa"/>
            <w:vAlign w:val="center"/>
          </w:tcPr>
          <w:p w14:paraId="74A09490" w14:textId="77777777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E40343" w14:textId="1AECBE1D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120,6</w:t>
            </w:r>
            <w:r w:rsidR="00BF54E0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C6CC2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87210A" w:rsidRPr="00811D0A" w14:paraId="764F1FFB" w14:textId="77777777" w:rsidTr="00C802A3">
        <w:trPr>
          <w:trHeight w:val="385"/>
        </w:trPr>
        <w:tc>
          <w:tcPr>
            <w:tcW w:w="3119" w:type="dxa"/>
          </w:tcPr>
          <w:p w14:paraId="7FDAF304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DA9EB39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</w:rPr>
            </w:pPr>
          </w:p>
        </w:tc>
        <w:tc>
          <w:tcPr>
            <w:tcW w:w="283" w:type="dxa"/>
            <w:vAlign w:val="bottom"/>
          </w:tcPr>
          <w:p w14:paraId="4AB1AC78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18" w:type="dxa"/>
            <w:vAlign w:val="bottom"/>
          </w:tcPr>
          <w:p w14:paraId="1D324B5E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2D820B79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70FEEEE1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3" w:type="dxa"/>
            <w:vAlign w:val="bottom"/>
          </w:tcPr>
          <w:p w14:paraId="7F1F2A57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274AA956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</w:rPr>
            </w:pPr>
          </w:p>
        </w:tc>
      </w:tr>
      <w:tr w:rsidR="0087210A" w:rsidRPr="00811D0A" w14:paraId="5D52931C" w14:textId="77777777" w:rsidTr="00C802A3">
        <w:trPr>
          <w:trHeight w:val="435"/>
        </w:trPr>
        <w:tc>
          <w:tcPr>
            <w:tcW w:w="3119" w:type="dxa"/>
          </w:tcPr>
          <w:p w14:paraId="548AD4EC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ค่าเสื่อมราคาสะสม</w:t>
            </w:r>
          </w:p>
        </w:tc>
        <w:tc>
          <w:tcPr>
            <w:tcW w:w="1276" w:type="dxa"/>
            <w:vAlign w:val="bottom"/>
          </w:tcPr>
          <w:p w14:paraId="6D173B92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2F554813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5BADA70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C5AFD37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69B0EAA3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4326703E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A7172EC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10A" w:rsidRPr="00811D0A" w14:paraId="541E0721" w14:textId="77777777" w:rsidTr="00C802A3">
        <w:trPr>
          <w:trHeight w:val="405"/>
        </w:trPr>
        <w:tc>
          <w:tcPr>
            <w:tcW w:w="3119" w:type="dxa"/>
          </w:tcPr>
          <w:p w14:paraId="43E28F09" w14:textId="594AB5D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วันที่ </w:t>
            </w: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 xml:space="preserve"> มกราคม </w:t>
            </w: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276" w:type="dxa"/>
          </w:tcPr>
          <w:p w14:paraId="65961B64" w14:textId="57C32844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14,250 </w:t>
            </w:r>
          </w:p>
        </w:tc>
        <w:tc>
          <w:tcPr>
            <w:tcW w:w="283" w:type="dxa"/>
          </w:tcPr>
          <w:p w14:paraId="4AA5C456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469FE7E" w14:textId="3200F8B4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12,224 </w:t>
            </w:r>
          </w:p>
        </w:tc>
        <w:tc>
          <w:tcPr>
            <w:tcW w:w="283" w:type="dxa"/>
          </w:tcPr>
          <w:p w14:paraId="01550D28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6E661CB" w14:textId="642D02EE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65,817 </w:t>
            </w:r>
          </w:p>
        </w:tc>
        <w:tc>
          <w:tcPr>
            <w:tcW w:w="283" w:type="dxa"/>
          </w:tcPr>
          <w:p w14:paraId="3F426D4F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18D485D" w14:textId="131A73DE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92,291 </w:t>
            </w:r>
          </w:p>
        </w:tc>
      </w:tr>
      <w:tr w:rsidR="0087210A" w:rsidRPr="00811D0A" w14:paraId="60E663AD" w14:textId="77777777" w:rsidTr="00C802A3">
        <w:trPr>
          <w:trHeight w:val="405"/>
        </w:trPr>
        <w:tc>
          <w:tcPr>
            <w:tcW w:w="3119" w:type="dxa"/>
          </w:tcPr>
          <w:p w14:paraId="0E9D5EB8" w14:textId="7B0D888D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 w:rsidRPr="00811D0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276" w:type="dxa"/>
          </w:tcPr>
          <w:p w14:paraId="4647832C" w14:textId="78DBBD9F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3,673 </w:t>
            </w:r>
          </w:p>
        </w:tc>
        <w:tc>
          <w:tcPr>
            <w:tcW w:w="283" w:type="dxa"/>
          </w:tcPr>
          <w:p w14:paraId="40801004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BF34BEA" w14:textId="210682E3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1,317 </w:t>
            </w:r>
          </w:p>
        </w:tc>
        <w:tc>
          <w:tcPr>
            <w:tcW w:w="283" w:type="dxa"/>
          </w:tcPr>
          <w:p w14:paraId="0FB3F70C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6195331" w14:textId="11D7F75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7,234 </w:t>
            </w:r>
          </w:p>
        </w:tc>
        <w:tc>
          <w:tcPr>
            <w:tcW w:w="283" w:type="dxa"/>
          </w:tcPr>
          <w:p w14:paraId="14992B63" w14:textId="77777777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3222B5D" w14:textId="253872EA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12,224 </w:t>
            </w:r>
          </w:p>
        </w:tc>
      </w:tr>
      <w:tr w:rsidR="0087210A" w:rsidRPr="00811D0A" w14:paraId="2DB03B8C" w14:textId="77777777" w:rsidTr="00C802A3">
        <w:trPr>
          <w:trHeight w:val="405"/>
        </w:trPr>
        <w:tc>
          <w:tcPr>
            <w:tcW w:w="3119" w:type="dxa"/>
          </w:tcPr>
          <w:p w14:paraId="1F0453D5" w14:textId="16A2781D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11D0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276" w:type="dxa"/>
          </w:tcPr>
          <w:p w14:paraId="0410D9DD" w14:textId="0782CBE9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(6,635)</w:t>
            </w:r>
          </w:p>
        </w:tc>
        <w:tc>
          <w:tcPr>
            <w:tcW w:w="283" w:type="dxa"/>
          </w:tcPr>
          <w:p w14:paraId="1582B1B4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1E805A1" w14:textId="7784C9E1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(1,481)</w:t>
            </w:r>
          </w:p>
        </w:tc>
        <w:tc>
          <w:tcPr>
            <w:tcW w:w="283" w:type="dxa"/>
          </w:tcPr>
          <w:p w14:paraId="4D2CD704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C419303" w14:textId="417015EC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(7,907)</w:t>
            </w:r>
          </w:p>
        </w:tc>
        <w:tc>
          <w:tcPr>
            <w:tcW w:w="283" w:type="dxa"/>
          </w:tcPr>
          <w:p w14:paraId="0AB1BCC6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</w:tcPr>
          <w:p w14:paraId="5A8EA72C" w14:textId="6CEE0C9E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(16,023)</w:t>
            </w:r>
          </w:p>
        </w:tc>
      </w:tr>
      <w:tr w:rsidR="0087210A" w:rsidRPr="00811D0A" w14:paraId="3D383B92" w14:textId="77777777" w:rsidTr="00C802A3">
        <w:trPr>
          <w:trHeight w:val="419"/>
        </w:trPr>
        <w:tc>
          <w:tcPr>
            <w:tcW w:w="3119" w:type="dxa"/>
          </w:tcPr>
          <w:p w14:paraId="42265D93" w14:textId="7A08F7F4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4E09B7B" w14:textId="4AC80141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7B997AC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5FC8118" w14:textId="0A28656F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32F146DE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D38819F" w14:textId="6D26F240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BD19BD6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F51B923" w14:textId="06CC7812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210A" w:rsidRPr="00811D0A" w14:paraId="3AF4C3B2" w14:textId="77777777" w:rsidTr="00101648">
        <w:trPr>
          <w:trHeight w:val="419"/>
        </w:trPr>
        <w:tc>
          <w:tcPr>
            <w:tcW w:w="3119" w:type="dxa"/>
          </w:tcPr>
          <w:p w14:paraId="3152314C" w14:textId="4163E51B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6" w:type="dxa"/>
          </w:tcPr>
          <w:p w14:paraId="393A019C" w14:textId="40F670EE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11,288</w:t>
            </w:r>
          </w:p>
        </w:tc>
        <w:tc>
          <w:tcPr>
            <w:tcW w:w="283" w:type="dxa"/>
          </w:tcPr>
          <w:p w14:paraId="015C7EB7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5475D911" w14:textId="3005B096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12,060</w:t>
            </w:r>
          </w:p>
        </w:tc>
        <w:tc>
          <w:tcPr>
            <w:tcW w:w="283" w:type="dxa"/>
          </w:tcPr>
          <w:p w14:paraId="48154FEC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74A7E181" w14:textId="6D275E8A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65,144</w:t>
            </w:r>
          </w:p>
        </w:tc>
        <w:tc>
          <w:tcPr>
            <w:tcW w:w="283" w:type="dxa"/>
          </w:tcPr>
          <w:p w14:paraId="67830AB8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</w:tcPr>
          <w:p w14:paraId="1CEC93F4" w14:textId="5A81AF8B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88,492</w:t>
            </w:r>
          </w:p>
        </w:tc>
      </w:tr>
      <w:tr w:rsidR="00B65197" w:rsidRPr="00811D0A" w14:paraId="5E639E90" w14:textId="77777777" w:rsidTr="0055190B">
        <w:trPr>
          <w:trHeight w:val="405"/>
        </w:trPr>
        <w:tc>
          <w:tcPr>
            <w:tcW w:w="3119" w:type="dxa"/>
          </w:tcPr>
          <w:p w14:paraId="5B044526" w14:textId="2C246E1E" w:rsidR="00B65197" w:rsidRPr="00811D0A" w:rsidRDefault="00B65197" w:rsidP="00B6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ค่าเสื่อมราคาสำหรับ</w:t>
            </w:r>
            <w:r w:rsidRPr="00811D0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ปี</w:t>
            </w:r>
          </w:p>
        </w:tc>
        <w:tc>
          <w:tcPr>
            <w:tcW w:w="1276" w:type="dxa"/>
            <w:vAlign w:val="center"/>
          </w:tcPr>
          <w:p w14:paraId="4DDDB991" w14:textId="2D7A6429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75349" w:rsidRPr="00811D0A">
              <w:rPr>
                <w:rFonts w:asciiTheme="majorBidi" w:hAnsiTheme="majorBidi" w:cstheme="majorBidi"/>
                <w:sz w:val="30"/>
                <w:szCs w:val="30"/>
              </w:rPr>
              <w:t>2,986</w:t>
            </w:r>
          </w:p>
        </w:tc>
        <w:tc>
          <w:tcPr>
            <w:tcW w:w="283" w:type="dxa"/>
            <w:vAlign w:val="center"/>
          </w:tcPr>
          <w:p w14:paraId="4E24C5B1" w14:textId="77777777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73C10538" w14:textId="7F3D5593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9</w:t>
            </w:r>
            <w:r w:rsidR="00DC6CC2" w:rsidRPr="00811D0A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83" w:type="dxa"/>
            <w:vAlign w:val="center"/>
          </w:tcPr>
          <w:p w14:paraId="4EF22117" w14:textId="77777777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39EC50FD" w14:textId="093E378F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     6,562 </w:t>
            </w:r>
          </w:p>
        </w:tc>
        <w:tc>
          <w:tcPr>
            <w:tcW w:w="283" w:type="dxa"/>
            <w:vAlign w:val="center"/>
          </w:tcPr>
          <w:p w14:paraId="39EBC763" w14:textId="77777777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1C46ACE5" w14:textId="43D8F3BE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 10,</w:t>
            </w:r>
            <w:r w:rsidR="00816E6A" w:rsidRPr="00811D0A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DC6CC2" w:rsidRPr="00811D0A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475349" w:rsidRPr="00811D0A" w14:paraId="03D83E96" w14:textId="77777777" w:rsidTr="0055190B">
        <w:trPr>
          <w:trHeight w:val="405"/>
        </w:trPr>
        <w:tc>
          <w:tcPr>
            <w:tcW w:w="3119" w:type="dxa"/>
          </w:tcPr>
          <w:p w14:paraId="33F23670" w14:textId="36088572" w:rsidR="00475349" w:rsidRPr="00811D0A" w:rsidRDefault="00475349" w:rsidP="0047534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811D0A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ตัดจำหน่าย</w:t>
            </w:r>
          </w:p>
        </w:tc>
        <w:tc>
          <w:tcPr>
            <w:tcW w:w="1276" w:type="dxa"/>
            <w:vAlign w:val="center"/>
          </w:tcPr>
          <w:p w14:paraId="6E1F2D91" w14:textId="66C8A903" w:rsidR="00475349" w:rsidRPr="00811D0A" w:rsidRDefault="00475349" w:rsidP="00475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(10,955)</w:t>
            </w:r>
          </w:p>
        </w:tc>
        <w:tc>
          <w:tcPr>
            <w:tcW w:w="283" w:type="dxa"/>
            <w:vAlign w:val="center"/>
          </w:tcPr>
          <w:p w14:paraId="3D240D6F" w14:textId="77777777" w:rsidR="00475349" w:rsidRPr="00811D0A" w:rsidRDefault="00475349" w:rsidP="00475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2B243B9C" w14:textId="72722F5C" w:rsidR="00475349" w:rsidRPr="00811D0A" w:rsidRDefault="00475349" w:rsidP="00475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       -</w:t>
            </w:r>
          </w:p>
        </w:tc>
        <w:tc>
          <w:tcPr>
            <w:tcW w:w="283" w:type="dxa"/>
            <w:vAlign w:val="center"/>
          </w:tcPr>
          <w:p w14:paraId="280F92CF" w14:textId="77777777" w:rsidR="00475349" w:rsidRPr="00811D0A" w:rsidRDefault="00475349" w:rsidP="00475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87FDF72" w14:textId="5F4A519B" w:rsidR="00475349" w:rsidRPr="00811D0A" w:rsidRDefault="00475349" w:rsidP="008910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    - </w:t>
            </w:r>
          </w:p>
        </w:tc>
        <w:tc>
          <w:tcPr>
            <w:tcW w:w="283" w:type="dxa"/>
            <w:vAlign w:val="center"/>
          </w:tcPr>
          <w:p w14:paraId="5CAC06DB" w14:textId="77777777" w:rsidR="00475349" w:rsidRPr="00811D0A" w:rsidRDefault="00475349" w:rsidP="00475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4E8FF5DF" w14:textId="58E9E8AC" w:rsidR="00475349" w:rsidRPr="00811D0A" w:rsidRDefault="00475349" w:rsidP="004753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(10,</w:t>
            </w:r>
            <w:r w:rsidR="00891015" w:rsidRPr="00811D0A">
              <w:rPr>
                <w:rFonts w:asciiTheme="majorBidi" w:hAnsiTheme="majorBidi" w:cstheme="majorBidi"/>
                <w:sz w:val="30"/>
                <w:szCs w:val="30"/>
              </w:rPr>
              <w:t>955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5197" w:rsidRPr="00811D0A" w14:paraId="4FECC83E" w14:textId="77777777" w:rsidTr="0055190B">
        <w:trPr>
          <w:trHeight w:val="310"/>
        </w:trPr>
        <w:tc>
          <w:tcPr>
            <w:tcW w:w="3119" w:type="dxa"/>
          </w:tcPr>
          <w:p w14:paraId="7951BF16" w14:textId="66929B48" w:rsidR="00B65197" w:rsidRPr="00811D0A" w:rsidRDefault="00B65197" w:rsidP="00B6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11D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CAAFF" w14:textId="78D8FDED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</w:t>
            </w:r>
            <w:r w:rsidR="005F00A6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83" w:type="dxa"/>
            <w:vAlign w:val="center"/>
          </w:tcPr>
          <w:p w14:paraId="76D8EA26" w14:textId="77777777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BBB1F" w14:textId="4DD222CB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</w:t>
            </w:r>
            <w:r w:rsidR="00DC6CC2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09</w:t>
            </w:r>
          </w:p>
        </w:tc>
        <w:tc>
          <w:tcPr>
            <w:tcW w:w="283" w:type="dxa"/>
            <w:vAlign w:val="center"/>
          </w:tcPr>
          <w:p w14:paraId="43669643" w14:textId="77777777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9F67DF" w14:textId="29BA6A77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71,706</w:t>
            </w:r>
          </w:p>
        </w:tc>
        <w:tc>
          <w:tcPr>
            <w:tcW w:w="283" w:type="dxa"/>
            <w:vAlign w:val="center"/>
          </w:tcPr>
          <w:p w14:paraId="6B60C68D" w14:textId="77777777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76C83F" w14:textId="5157500A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88,03</w:t>
            </w:r>
            <w:r w:rsidR="00DC6CC2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87210A" w:rsidRPr="00811D0A" w14:paraId="66A2AEC2" w14:textId="77777777" w:rsidTr="00C802A3">
        <w:trPr>
          <w:trHeight w:val="86"/>
        </w:trPr>
        <w:tc>
          <w:tcPr>
            <w:tcW w:w="3119" w:type="dxa"/>
          </w:tcPr>
          <w:p w14:paraId="49CAD012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76" w:type="dxa"/>
            <w:vAlign w:val="bottom"/>
          </w:tcPr>
          <w:p w14:paraId="049D2719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1BF1946B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DD79867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72FE5E7D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37BCEA8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5FB3D693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240172ED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210A" w:rsidRPr="00811D0A" w14:paraId="7F708E2C" w14:textId="77777777" w:rsidTr="00C802A3">
        <w:trPr>
          <w:trHeight w:val="86"/>
        </w:trPr>
        <w:tc>
          <w:tcPr>
            <w:tcW w:w="3119" w:type="dxa"/>
          </w:tcPr>
          <w:p w14:paraId="0A173F51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lang w:eastAsia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napToGrid w:val="0"/>
                <w:sz w:val="30"/>
                <w:szCs w:val="30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1276" w:type="dxa"/>
            <w:vAlign w:val="bottom"/>
          </w:tcPr>
          <w:p w14:paraId="38E4BD0D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3A355F29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C906DA7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3BCB7DA1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089F5ACA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vAlign w:val="bottom"/>
          </w:tcPr>
          <w:p w14:paraId="646AADEE" w14:textId="77777777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6" w:type="dxa"/>
            <w:vAlign w:val="bottom"/>
          </w:tcPr>
          <w:p w14:paraId="4C4B4A5C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7210A" w:rsidRPr="00811D0A" w14:paraId="65BE3843" w14:textId="77777777" w:rsidTr="00C802A3">
        <w:trPr>
          <w:trHeight w:val="419"/>
        </w:trPr>
        <w:tc>
          <w:tcPr>
            <w:tcW w:w="3119" w:type="dxa"/>
            <w:vAlign w:val="bottom"/>
          </w:tcPr>
          <w:p w14:paraId="1C0B3DA0" w14:textId="0DF0E64B" w:rsidR="0087210A" w:rsidRPr="00811D0A" w:rsidRDefault="0087210A" w:rsidP="0087210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 </w:t>
            </w: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>2567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7647DE8A" w14:textId="3053457C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7,983</w:t>
            </w:r>
          </w:p>
        </w:tc>
        <w:tc>
          <w:tcPr>
            <w:tcW w:w="283" w:type="dxa"/>
          </w:tcPr>
          <w:p w14:paraId="3E3155E9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05B99634" w14:textId="05F53C81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2,302</w:t>
            </w:r>
          </w:p>
        </w:tc>
        <w:tc>
          <w:tcPr>
            <w:tcW w:w="283" w:type="dxa"/>
          </w:tcPr>
          <w:p w14:paraId="3BC3F21A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72BA589" w14:textId="3482EDC3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13,936</w:t>
            </w:r>
          </w:p>
        </w:tc>
        <w:tc>
          <w:tcPr>
            <w:tcW w:w="283" w:type="dxa"/>
          </w:tcPr>
          <w:p w14:paraId="107A6DA9" w14:textId="77777777" w:rsidR="0087210A" w:rsidRPr="00811D0A" w:rsidRDefault="0087210A" w:rsidP="0087210A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64BD1D8" w14:textId="6EFD4296" w:rsidR="0087210A" w:rsidRPr="00811D0A" w:rsidRDefault="0087210A" w:rsidP="008721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24,221</w:t>
            </w:r>
          </w:p>
        </w:tc>
      </w:tr>
      <w:tr w:rsidR="00B65197" w:rsidRPr="00811D0A" w14:paraId="5374981A" w14:textId="77777777" w:rsidTr="00697FB0">
        <w:trPr>
          <w:trHeight w:val="419"/>
        </w:trPr>
        <w:tc>
          <w:tcPr>
            <w:tcW w:w="3119" w:type="dxa"/>
          </w:tcPr>
          <w:p w14:paraId="4D8158A7" w14:textId="64207D48" w:rsidR="00B65197" w:rsidRPr="00811D0A" w:rsidRDefault="00B65197" w:rsidP="00B651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</w:t>
            </w: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วันที่</w:t>
            </w:r>
            <w:r w:rsidRPr="00811D0A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11D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632D13C" w14:textId="682EED3C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="00891015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1015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  <w:r w:rsidR="00DC6CC2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1691F172" w14:textId="77777777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7E8659F" w14:textId="026F20D0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="00891015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4,08</w:t>
            </w:r>
            <w:r w:rsidR="00DC6CC2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298F8258" w14:textId="77777777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1882DEF" w14:textId="615774B7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</w:t>
            </w:r>
            <w:r w:rsidR="00891015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1015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789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  <w:vAlign w:val="center"/>
          </w:tcPr>
          <w:p w14:paraId="6056D3A2" w14:textId="77777777" w:rsidR="00B65197" w:rsidRPr="00811D0A" w:rsidRDefault="00B65197" w:rsidP="00B6519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0" w:right="-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F7E183C" w14:textId="48A23B1A" w:rsidR="00B65197" w:rsidRPr="00811D0A" w:rsidRDefault="00B65197" w:rsidP="00B65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="00891015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891015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574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3F488429" w14:textId="77777777" w:rsidR="002755AF" w:rsidRPr="00811D0A" w:rsidRDefault="002755AF" w:rsidP="003D0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bookmarkStart w:id="27" w:name="_Hlk110412801"/>
    </w:p>
    <w:p w14:paraId="4778B636" w14:textId="4E0DA27C" w:rsidR="003D0D92" w:rsidRPr="00811D0A" w:rsidRDefault="00C221CC" w:rsidP="003D0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ราคาทรัพย์สินของบริษัทก่อนหักค่าเสื่อมราคาสะสมของ</w:t>
      </w:r>
      <w:r w:rsidRPr="00811D0A">
        <w:rPr>
          <w:rFonts w:asciiTheme="majorBidi" w:hAnsiTheme="majorBidi" w:cstheme="majorBidi" w:hint="cs"/>
          <w:spacing w:val="-4"/>
          <w:sz w:val="30"/>
          <w:szCs w:val="30"/>
          <w:cs/>
        </w:rPr>
        <w:t>ส่วนปรับปรุงอาคารเช่าและ</w:t>
      </w:r>
      <w:bookmarkStart w:id="28" w:name="_Hlk97220379"/>
      <w:r w:rsidRPr="00811D0A">
        <w:rPr>
          <w:rFonts w:asciiTheme="majorBidi" w:hAnsiTheme="majorBidi" w:cstheme="majorBidi"/>
          <w:spacing w:val="-4"/>
          <w:sz w:val="30"/>
          <w:szCs w:val="30"/>
          <w:cs/>
        </w:rPr>
        <w:t>อุปกรณ์</w:t>
      </w:r>
      <w:r w:rsidRPr="00811D0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pacing w:val="-4"/>
          <w:sz w:val="30"/>
          <w:szCs w:val="30"/>
          <w:cs/>
        </w:rPr>
        <w:t>ซึ่งได้คิดค่าเสื่อมราคา</w:t>
      </w:r>
      <w:r w:rsidRPr="00811D0A">
        <w:rPr>
          <w:rFonts w:asciiTheme="majorBidi" w:hAnsiTheme="majorBidi" w:cstheme="majorBidi"/>
          <w:sz w:val="30"/>
          <w:szCs w:val="30"/>
          <w:cs/>
        </w:rPr>
        <w:t>เต็มจำนวนแล้ว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bookmarkEnd w:id="27"/>
      <w:r w:rsidRPr="00811D0A">
        <w:rPr>
          <w:rFonts w:asciiTheme="majorBidi" w:hAnsiTheme="majorBidi" w:cstheme="majorBidi"/>
          <w:sz w:val="30"/>
          <w:szCs w:val="30"/>
          <w:cs/>
        </w:rPr>
        <w:t>แต่ยังคงใช้งานจนถึง ณ วันที่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BB2C0D" w:rsidRPr="00811D0A">
        <w:rPr>
          <w:rFonts w:asciiTheme="majorBidi" w:hAnsiTheme="majorBidi" w:cstheme="majorBidi"/>
          <w:sz w:val="30"/>
          <w:szCs w:val="30"/>
        </w:rPr>
        <w:t xml:space="preserve">31 </w:t>
      </w:r>
      <w:r w:rsidR="00BB2C0D" w:rsidRPr="00811D0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B75AF8"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657" w:rsidRPr="00811D0A">
        <w:rPr>
          <w:rFonts w:asciiTheme="majorBidi" w:hAnsiTheme="majorBidi" w:cstheme="majorBidi"/>
          <w:sz w:val="30"/>
          <w:szCs w:val="30"/>
        </w:rPr>
        <w:t>2568</w:t>
      </w:r>
      <w:r w:rsidRPr="00811D0A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bookmarkEnd w:id="28"/>
      <w:r w:rsidRPr="00811D0A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A64359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64359" w:rsidRPr="00811D0A">
        <w:rPr>
          <w:rFonts w:asciiTheme="majorBidi" w:hAnsiTheme="majorBidi" w:cstheme="majorBidi"/>
          <w:sz w:val="30"/>
          <w:szCs w:val="30"/>
        </w:rPr>
        <w:t>59.</w:t>
      </w:r>
      <w:r w:rsidR="00DE00A2" w:rsidRPr="00811D0A">
        <w:rPr>
          <w:rFonts w:asciiTheme="majorBidi" w:hAnsiTheme="majorBidi" w:cstheme="majorBidi"/>
          <w:sz w:val="30"/>
          <w:szCs w:val="30"/>
        </w:rPr>
        <w:t>9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63657" w:rsidRPr="00811D0A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011CC9" w:rsidRPr="00811D0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3D0D92" w:rsidRPr="00811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7210A" w:rsidRPr="00811D0A">
        <w:rPr>
          <w:rFonts w:asciiTheme="majorBidi" w:hAnsiTheme="majorBidi" w:cstheme="majorBidi"/>
          <w:i/>
          <w:iCs/>
          <w:sz w:val="30"/>
          <w:szCs w:val="30"/>
        </w:rPr>
        <w:t>56.4</w:t>
      </w:r>
      <w:r w:rsidR="00011CC9" w:rsidRPr="00811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011CC9" w:rsidRPr="00811D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60E975EB" w14:textId="3FB5C81E" w:rsidR="007F21AC" w:rsidRPr="00811D0A" w:rsidRDefault="007F21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E2D66C8" w14:textId="77777777" w:rsidR="00640332" w:rsidRPr="00811D0A" w:rsidRDefault="00640332" w:rsidP="00640332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</w:rPr>
        <w:t>สัญญาเช่า</w:t>
      </w:r>
    </w:p>
    <w:p w14:paraId="4ECCD388" w14:textId="77777777" w:rsidR="00640332" w:rsidRPr="00811D0A" w:rsidRDefault="00640332" w:rsidP="002755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9"/>
        <w:gridCol w:w="1169"/>
        <w:gridCol w:w="269"/>
        <w:gridCol w:w="1439"/>
        <w:gridCol w:w="269"/>
        <w:gridCol w:w="1441"/>
      </w:tblGrid>
      <w:tr w:rsidR="00637D09" w:rsidRPr="00811D0A" w14:paraId="6E5B7776" w14:textId="77777777" w:rsidTr="00D62E78">
        <w:trPr>
          <w:trHeight w:val="69"/>
        </w:trPr>
        <w:tc>
          <w:tcPr>
            <w:tcW w:w="4589" w:type="dxa"/>
            <w:vAlign w:val="bottom"/>
          </w:tcPr>
          <w:p w14:paraId="4F42E7B6" w14:textId="62365D10" w:rsidR="00637D09" w:rsidRPr="00811D0A" w:rsidRDefault="00185C6E" w:rsidP="00637D0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811D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</w:tcPr>
          <w:p w14:paraId="54C005A3" w14:textId="77777777" w:rsidR="00637D09" w:rsidRPr="00811D0A" w:rsidRDefault="00637D09" w:rsidP="00637D0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5A513DB" w14:textId="77777777" w:rsidR="00637D09" w:rsidRPr="00811D0A" w:rsidRDefault="00637D09" w:rsidP="00637D0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39" w:type="dxa"/>
          </w:tcPr>
          <w:p w14:paraId="08F7AA01" w14:textId="5E54C7E7" w:rsidR="00637D09" w:rsidRPr="00811D0A" w:rsidRDefault="00663657" w:rsidP="00637D0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69" w:type="dxa"/>
          </w:tcPr>
          <w:p w14:paraId="20419BFE" w14:textId="77777777" w:rsidR="00637D09" w:rsidRPr="00811D0A" w:rsidRDefault="00637D09" w:rsidP="00637D0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41" w:type="dxa"/>
          </w:tcPr>
          <w:p w14:paraId="100A1886" w14:textId="227FE398" w:rsidR="00637D09" w:rsidRPr="00811D0A" w:rsidRDefault="00663657" w:rsidP="00637D09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640332" w:rsidRPr="00811D0A" w14:paraId="77D0CB80" w14:textId="77777777" w:rsidTr="00D62E78">
        <w:trPr>
          <w:trHeight w:val="407"/>
        </w:trPr>
        <w:tc>
          <w:tcPr>
            <w:tcW w:w="4589" w:type="dxa"/>
          </w:tcPr>
          <w:p w14:paraId="12FABECB" w14:textId="77777777" w:rsidR="00640332" w:rsidRPr="00811D0A" w:rsidRDefault="00640332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9" w:type="dxa"/>
            <w:vAlign w:val="bottom"/>
          </w:tcPr>
          <w:p w14:paraId="38762A51" w14:textId="77777777" w:rsidR="00640332" w:rsidRPr="00811D0A" w:rsidDel="00D17042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8424496" w14:textId="77777777" w:rsidR="00640332" w:rsidRPr="00811D0A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9" w:type="dxa"/>
            <w:gridSpan w:val="3"/>
          </w:tcPr>
          <w:p w14:paraId="114DFC32" w14:textId="77777777" w:rsidR="00640332" w:rsidRPr="00811D0A" w:rsidRDefault="00640332" w:rsidP="00D62E7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332" w:rsidRPr="00811D0A" w14:paraId="354F919E" w14:textId="77777777" w:rsidTr="00D62E78">
        <w:trPr>
          <w:trHeight w:val="421"/>
        </w:trPr>
        <w:tc>
          <w:tcPr>
            <w:tcW w:w="4589" w:type="dxa"/>
          </w:tcPr>
          <w:p w14:paraId="201BD654" w14:textId="77777777" w:rsidR="00640332" w:rsidRPr="00811D0A" w:rsidRDefault="00640332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169" w:type="dxa"/>
            <w:vAlign w:val="bottom"/>
          </w:tcPr>
          <w:p w14:paraId="66FA0C7C" w14:textId="77777777" w:rsidR="00640332" w:rsidRPr="00811D0A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1BDE530" w14:textId="77777777" w:rsidR="00640332" w:rsidRPr="00811D0A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0D0E2ABF" w14:textId="77777777" w:rsidR="00640332" w:rsidRPr="00811D0A" w:rsidRDefault="00640332" w:rsidP="00D62E78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38A9FB9" w14:textId="77777777" w:rsidR="00640332" w:rsidRPr="00811D0A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281E8135" w14:textId="77777777" w:rsidR="00640332" w:rsidRPr="00811D0A" w:rsidRDefault="00640332" w:rsidP="00D62E78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D017C" w:rsidRPr="00811D0A" w14:paraId="3BF9BA72" w14:textId="77777777" w:rsidTr="00D62E78">
        <w:trPr>
          <w:trHeight w:val="407"/>
        </w:trPr>
        <w:tc>
          <w:tcPr>
            <w:tcW w:w="4589" w:type="dxa"/>
          </w:tcPr>
          <w:p w14:paraId="48921930" w14:textId="77777777" w:rsidR="007D017C" w:rsidRPr="00811D0A" w:rsidRDefault="007D017C" w:rsidP="007D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69" w:type="dxa"/>
            <w:vAlign w:val="bottom"/>
          </w:tcPr>
          <w:p w14:paraId="27DD2885" w14:textId="77777777" w:rsidR="007D017C" w:rsidRPr="00811D0A" w:rsidRDefault="007D017C" w:rsidP="007D01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6A68473D" w14:textId="77777777" w:rsidR="007D017C" w:rsidRPr="00811D0A" w:rsidRDefault="007D017C" w:rsidP="007D01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</w:tcPr>
          <w:p w14:paraId="3D81CF98" w14:textId="0C0BA541" w:rsidR="007D017C" w:rsidRPr="00811D0A" w:rsidRDefault="007D017C" w:rsidP="007D017C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19,781 </w:t>
            </w:r>
          </w:p>
        </w:tc>
        <w:tc>
          <w:tcPr>
            <w:tcW w:w="269" w:type="dxa"/>
            <w:vAlign w:val="bottom"/>
          </w:tcPr>
          <w:p w14:paraId="3805CB4B" w14:textId="77777777" w:rsidR="007D017C" w:rsidRPr="00811D0A" w:rsidRDefault="007D017C" w:rsidP="007D01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</w:tcPr>
          <w:p w14:paraId="5154C440" w14:textId="5D76C529" w:rsidR="007D017C" w:rsidRPr="00811D0A" w:rsidRDefault="007D017C" w:rsidP="007D017C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3,152 </w:t>
            </w:r>
          </w:p>
        </w:tc>
      </w:tr>
      <w:tr w:rsidR="007D017C" w:rsidRPr="00811D0A" w14:paraId="2792031E" w14:textId="77777777" w:rsidTr="00D62E78">
        <w:trPr>
          <w:trHeight w:val="407"/>
        </w:trPr>
        <w:tc>
          <w:tcPr>
            <w:tcW w:w="4589" w:type="dxa"/>
          </w:tcPr>
          <w:p w14:paraId="7672702B" w14:textId="77777777" w:rsidR="007D017C" w:rsidRPr="00811D0A" w:rsidRDefault="007D017C" w:rsidP="007D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169" w:type="dxa"/>
            <w:vAlign w:val="bottom"/>
          </w:tcPr>
          <w:p w14:paraId="1F4609C6" w14:textId="77777777" w:rsidR="007D017C" w:rsidRPr="00811D0A" w:rsidRDefault="007D017C" w:rsidP="007D01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F1B6FC" w14:textId="77777777" w:rsidR="007D017C" w:rsidRPr="00811D0A" w:rsidRDefault="007D017C" w:rsidP="007D01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4005DB61" w14:textId="35CF5BCC" w:rsidR="007D017C" w:rsidRPr="00811D0A" w:rsidRDefault="007D017C" w:rsidP="007D017C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644 </w:t>
            </w:r>
          </w:p>
        </w:tc>
        <w:tc>
          <w:tcPr>
            <w:tcW w:w="269" w:type="dxa"/>
            <w:vAlign w:val="bottom"/>
          </w:tcPr>
          <w:p w14:paraId="3BBDFF6A" w14:textId="77777777" w:rsidR="007D017C" w:rsidRPr="00811D0A" w:rsidRDefault="007D017C" w:rsidP="007D01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</w:tcPr>
          <w:p w14:paraId="02FC63EC" w14:textId="5420BB2B" w:rsidR="007D017C" w:rsidRPr="00811D0A" w:rsidRDefault="007D017C" w:rsidP="007D017C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/>
                <w:sz w:val="30"/>
                <w:szCs w:val="30"/>
                <w:lang w:val="en-US" w:bidi="th-TH"/>
              </w:rPr>
              <w:t xml:space="preserve"> 901 </w:t>
            </w:r>
          </w:p>
        </w:tc>
      </w:tr>
      <w:tr w:rsidR="007D017C" w:rsidRPr="00811D0A" w14:paraId="4CEBD157" w14:textId="77777777" w:rsidTr="00D62E78">
        <w:trPr>
          <w:trHeight w:val="407"/>
        </w:trPr>
        <w:tc>
          <w:tcPr>
            <w:tcW w:w="4589" w:type="dxa"/>
          </w:tcPr>
          <w:p w14:paraId="278E5A16" w14:textId="77777777" w:rsidR="007D017C" w:rsidRPr="00811D0A" w:rsidRDefault="007D017C" w:rsidP="007D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vAlign w:val="bottom"/>
          </w:tcPr>
          <w:p w14:paraId="1B22D3B6" w14:textId="77777777" w:rsidR="007D017C" w:rsidRPr="00811D0A" w:rsidRDefault="007D017C" w:rsidP="007D01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220BF2A" w14:textId="77777777" w:rsidR="007D017C" w:rsidRPr="00811D0A" w:rsidRDefault="007D017C" w:rsidP="007D01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5D528420" w14:textId="6F0168E3" w:rsidR="007D017C" w:rsidRPr="00811D0A" w:rsidRDefault="007D017C" w:rsidP="007D017C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20,425 </w:t>
            </w:r>
          </w:p>
        </w:tc>
        <w:tc>
          <w:tcPr>
            <w:tcW w:w="269" w:type="dxa"/>
            <w:vAlign w:val="bottom"/>
          </w:tcPr>
          <w:p w14:paraId="41A39F9C" w14:textId="77777777" w:rsidR="007D017C" w:rsidRPr="00811D0A" w:rsidRDefault="007D017C" w:rsidP="007D017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</w:tcPr>
          <w:p w14:paraId="3D2EF14C" w14:textId="0CBF3EA0" w:rsidR="007D017C" w:rsidRPr="00811D0A" w:rsidRDefault="007D017C" w:rsidP="007D017C">
            <w:pPr>
              <w:pStyle w:val="acctfourfigures"/>
              <w:tabs>
                <w:tab w:val="clear" w:pos="765"/>
                <w:tab w:val="decimal" w:pos="11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 xml:space="preserve"> 4,053 </w:t>
            </w:r>
          </w:p>
        </w:tc>
      </w:tr>
    </w:tbl>
    <w:p w14:paraId="0DCAE38E" w14:textId="77777777" w:rsidR="00640332" w:rsidRPr="00811D0A" w:rsidRDefault="00640332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D27DA7F" w14:textId="2C9B60D5" w:rsidR="00640332" w:rsidRPr="00811D0A" w:rsidRDefault="00DD283A" w:rsidP="00DB5BC2">
      <w:pPr>
        <w:ind w:left="540" w:right="-180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 xml:space="preserve">ในปี </w:t>
      </w:r>
      <w:r w:rsidR="00663657" w:rsidRPr="00811D0A">
        <w:rPr>
          <w:rFonts w:asciiTheme="majorBidi" w:hAnsiTheme="majorBidi"/>
          <w:sz w:val="30"/>
          <w:szCs w:val="30"/>
          <w:lang w:val="en-GB"/>
        </w:rPr>
        <w:t>2568</w:t>
      </w:r>
      <w:r w:rsidRPr="00811D0A">
        <w:rPr>
          <w:rFonts w:asciiTheme="majorBidi" w:hAnsiTheme="majorBidi"/>
          <w:sz w:val="30"/>
          <w:szCs w:val="30"/>
          <w:lang w:val="en-GB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สินทรัพย์สิทธิการใช้ของบริษัท</w:t>
      </w:r>
      <w:r w:rsidR="008B3A84" w:rsidRPr="00811D0A">
        <w:rPr>
          <w:rFonts w:asciiTheme="majorBidi" w:hAnsiTheme="majorBidi" w:hint="cs"/>
          <w:sz w:val="30"/>
          <w:szCs w:val="30"/>
          <w:cs/>
        </w:rPr>
        <w:t>เพิ่มขึ้นเป็นจำนวน</w:t>
      </w:r>
      <w:r w:rsidR="00331E5B" w:rsidRPr="00811D0A">
        <w:rPr>
          <w:rFonts w:asciiTheme="majorBidi" w:hAnsiTheme="majorBidi" w:hint="cs"/>
          <w:sz w:val="30"/>
          <w:szCs w:val="30"/>
          <w:cs/>
        </w:rPr>
        <w:t xml:space="preserve"> </w:t>
      </w:r>
      <w:r w:rsidR="006D0B2B" w:rsidRPr="00811D0A">
        <w:rPr>
          <w:rFonts w:asciiTheme="majorBidi" w:hAnsiTheme="majorBidi"/>
          <w:sz w:val="30"/>
          <w:szCs w:val="30"/>
        </w:rPr>
        <w:t>24.6</w:t>
      </w:r>
      <w:r w:rsidR="008B3A84" w:rsidRPr="00811D0A">
        <w:rPr>
          <w:rFonts w:asciiTheme="majorBidi" w:hAnsiTheme="majorBidi"/>
          <w:sz w:val="30"/>
          <w:szCs w:val="30"/>
        </w:rPr>
        <w:t xml:space="preserve"> </w:t>
      </w:r>
      <w:r w:rsidR="008B3A84" w:rsidRPr="00811D0A">
        <w:rPr>
          <w:rFonts w:asciiTheme="majorBidi" w:hAnsiTheme="majorBidi" w:hint="cs"/>
          <w:sz w:val="30"/>
          <w:szCs w:val="30"/>
          <w:cs/>
        </w:rPr>
        <w:t>ล้านบาท</w:t>
      </w:r>
      <w:r w:rsidR="002E5EB7"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2E5EB7" w:rsidRPr="00811D0A">
        <w:rPr>
          <w:rFonts w:asciiTheme="majorBidi" w:hAnsiTheme="majorBidi"/>
          <w:i/>
          <w:iCs/>
          <w:sz w:val="30"/>
          <w:szCs w:val="30"/>
          <w:cs/>
        </w:rPr>
        <w:t>(</w:t>
      </w:r>
      <w:r w:rsidR="00663657" w:rsidRPr="00811D0A">
        <w:rPr>
          <w:rFonts w:asciiTheme="majorBidi" w:hAnsiTheme="majorBidi"/>
          <w:i/>
          <w:iCs/>
          <w:sz w:val="30"/>
          <w:szCs w:val="30"/>
        </w:rPr>
        <w:t>2567</w:t>
      </w:r>
      <w:r w:rsidR="002E5EB7" w:rsidRPr="00811D0A">
        <w:rPr>
          <w:rFonts w:asciiTheme="majorBidi" w:hAnsiTheme="majorBidi"/>
          <w:i/>
          <w:iCs/>
          <w:sz w:val="30"/>
          <w:szCs w:val="30"/>
          <w:shd w:val="clear" w:color="auto" w:fill="FFFFFF" w:themeFill="background1"/>
          <w:cs/>
        </w:rPr>
        <w:t>:</w:t>
      </w:r>
      <w:r w:rsidRPr="00811D0A">
        <w:rPr>
          <w:rFonts w:asciiTheme="majorBidi" w:hAnsiTheme="majorBidi" w:hint="cs"/>
          <w:i/>
          <w:iCs/>
          <w:sz w:val="30"/>
          <w:szCs w:val="30"/>
          <w:shd w:val="clear" w:color="auto" w:fill="FFFFFF" w:themeFill="background1"/>
          <w:cs/>
        </w:rPr>
        <w:t xml:space="preserve"> </w:t>
      </w:r>
      <w:r w:rsidR="008F68EF" w:rsidRPr="00811D0A">
        <w:rPr>
          <w:rFonts w:asciiTheme="majorBidi" w:hAnsiTheme="majorBidi"/>
          <w:i/>
          <w:iCs/>
          <w:sz w:val="30"/>
          <w:szCs w:val="30"/>
          <w:shd w:val="clear" w:color="auto" w:fill="FFFFFF" w:themeFill="background1"/>
        </w:rPr>
        <w:t>0</w:t>
      </w:r>
      <w:r w:rsidR="003F5719" w:rsidRPr="00811D0A">
        <w:rPr>
          <w:rFonts w:asciiTheme="majorBidi" w:hAnsiTheme="majorBidi"/>
          <w:i/>
          <w:iCs/>
          <w:sz w:val="30"/>
          <w:szCs w:val="30"/>
        </w:rPr>
        <w:t>.</w:t>
      </w:r>
      <w:r w:rsidR="005811A3" w:rsidRPr="00811D0A">
        <w:rPr>
          <w:rFonts w:asciiTheme="majorBidi" w:hAnsiTheme="majorBidi"/>
          <w:i/>
          <w:iCs/>
          <w:sz w:val="30"/>
          <w:szCs w:val="30"/>
        </w:rPr>
        <w:t>3</w:t>
      </w:r>
      <w:r w:rsidR="002E5EB7" w:rsidRPr="00811D0A">
        <w:rPr>
          <w:rFonts w:asciiTheme="majorBidi" w:hAnsiTheme="majorBidi" w:hint="cs"/>
          <w:i/>
          <w:iCs/>
          <w:sz w:val="30"/>
          <w:szCs w:val="30"/>
          <w:cs/>
        </w:rPr>
        <w:t xml:space="preserve"> ล้านบาท</w:t>
      </w:r>
      <w:r w:rsidR="002E5EB7" w:rsidRPr="00811D0A">
        <w:rPr>
          <w:rFonts w:asciiTheme="majorBidi" w:hAnsiTheme="majorBidi"/>
          <w:i/>
          <w:iCs/>
          <w:sz w:val="30"/>
          <w:szCs w:val="30"/>
          <w:cs/>
        </w:rPr>
        <w:t>)</w:t>
      </w:r>
    </w:p>
    <w:p w14:paraId="57C3682B" w14:textId="77777777" w:rsidR="008B5C8E" w:rsidRPr="00811D0A" w:rsidRDefault="008B5C8E" w:rsidP="00DB5BC2">
      <w:pPr>
        <w:ind w:left="540" w:right="-180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CF64187" w14:textId="38CD2E84" w:rsidR="00640332" w:rsidRPr="00811D0A" w:rsidRDefault="00640332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811D0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บริษัทเช่า</w:t>
      </w:r>
      <w:r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อาคาร</w:t>
      </w:r>
      <w:r w:rsidRPr="00811D0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สำนักงานหลายแห่ง</w:t>
      </w:r>
      <w:r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เป็น</w:t>
      </w:r>
      <w:r w:rsidRPr="00811D0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ระยะเวลา</w:t>
      </w:r>
      <w:r w:rsidR="00653E23"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6E08F3" w:rsidRPr="00811D0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3</w:t>
      </w:r>
      <w:r w:rsidRPr="00811D0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 xml:space="preserve"> ปี</w:t>
      </w:r>
      <w:r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สิ้นสุดในเดือ</w:t>
      </w:r>
      <w:r w:rsidR="00C31383"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น</w:t>
      </w:r>
      <w:r w:rsidR="00D31F54" w:rsidRPr="00811D0A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กรก</w:t>
      </w:r>
      <w:r w:rsidR="008A4B1E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ฎ</w:t>
      </w:r>
      <w:r w:rsidR="00D31F54" w:rsidRPr="00811D0A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าคม</w:t>
      </w:r>
      <w:r w:rsidR="00D31F54" w:rsidRPr="00811D0A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D31F54" w:rsidRPr="00811D0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2570</w:t>
      </w:r>
      <w:r w:rsidR="00D31F54"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ถึง</w:t>
      </w:r>
      <w:r w:rsidR="00CF0F16"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เดือ</w:t>
      </w:r>
      <w:r w:rsidR="00D31F54"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นกันยายน</w:t>
      </w:r>
      <w:r w:rsidR="00C31383" w:rsidRPr="00811D0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="00A31D4F" w:rsidRPr="00811D0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2</w:t>
      </w:r>
      <w:r w:rsidR="00D31F54" w:rsidRPr="00811D0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571</w:t>
      </w:r>
      <w:r w:rsidR="00466884" w:rsidRPr="00811D0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811D0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(</w:t>
      </w:r>
      <w:r w:rsidR="00663657" w:rsidRPr="00811D0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2567</w:t>
      </w:r>
      <w:r w:rsidR="005041D3" w:rsidRPr="00811D0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:</w:t>
      </w:r>
      <w:r w:rsidR="005806D1" w:rsidRPr="00811D0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</w:t>
      </w:r>
      <w:r w:rsidR="008F68EF" w:rsidRPr="00811D0A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เดือนพฤษภาคม </w:t>
      </w:r>
      <w:r w:rsidR="008F68EF" w:rsidRPr="00811D0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2568 </w:t>
      </w:r>
      <w:r w:rsidR="008F68EF" w:rsidRPr="00811D0A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ถึงเดือนกรก</w:t>
      </w:r>
      <w:r w:rsidR="006D44E7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ฎ</w:t>
      </w:r>
      <w:r w:rsidR="008F68EF" w:rsidRPr="00811D0A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าคม</w:t>
      </w:r>
      <w:r w:rsidR="008F68EF" w:rsidRPr="00811D0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 2570</w:t>
      </w:r>
      <w:r w:rsidRPr="00811D0A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Pr="00811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11D0A">
        <w:rPr>
          <w:rFonts w:asciiTheme="majorBidi" w:hAnsiTheme="majorBidi"/>
          <w:sz w:val="30"/>
          <w:szCs w:val="30"/>
          <w:cs/>
        </w:rPr>
        <w:t>โดยมีสิทธิต่ออายุสัญญาเช่าเมื่อสิ้นสุดอายุสัญญา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กำหนดชำระเป็นรายเดือน</w:t>
      </w:r>
      <w:r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ตามที่ระบุในสัญญา</w:t>
      </w:r>
      <w:r w:rsidRPr="00811D0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</w:p>
    <w:p w14:paraId="0E3CE0F1" w14:textId="77777777" w:rsidR="00640332" w:rsidRPr="00811D0A" w:rsidRDefault="00640332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508E2BA2" w14:textId="7728AAF2" w:rsidR="00640332" w:rsidRPr="00811D0A" w:rsidRDefault="00640332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811D0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</w:t>
      </w:r>
      <w:r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 xml:space="preserve">ทเช่ายานพาหนะเป็นระยะเวลา </w:t>
      </w:r>
      <w:r w:rsidR="006E08F3" w:rsidRPr="00811D0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>5</w:t>
      </w:r>
      <w:r w:rsidR="00653E23" w:rsidRPr="00811D0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t xml:space="preserve"> </w:t>
      </w:r>
      <w:r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ปี สิ้นสุดใน</w:t>
      </w:r>
      <w:r w:rsidRPr="00811D0A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เดือ</w:t>
      </w:r>
      <w:r w:rsidR="008A1288" w:rsidRPr="00811D0A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น</w:t>
      </w:r>
      <w:r w:rsidR="00D31F54" w:rsidRPr="00811D0A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มิถุนายน</w:t>
      </w:r>
      <w:r w:rsidR="00D31F54" w:rsidRPr="00811D0A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BE1E6E" w:rsidRPr="00811D0A">
        <w:rPr>
          <w:rFonts w:asciiTheme="majorBidi" w:hAnsiTheme="majorBidi"/>
          <w:snapToGrid w:val="0"/>
          <w:color w:val="000000"/>
          <w:sz w:val="30"/>
          <w:szCs w:val="30"/>
          <w:lang w:eastAsia="th-TH"/>
        </w:rPr>
        <w:t>2</w:t>
      </w:r>
      <w:r w:rsidR="00D31F54" w:rsidRPr="00811D0A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>571</w:t>
      </w:r>
      <w:r w:rsidR="00D663DF" w:rsidRPr="00811D0A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E5097A" w:rsidRPr="00811D0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(</w:t>
      </w:r>
      <w:r w:rsidR="00663657" w:rsidRPr="00811D0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2567</w:t>
      </w:r>
      <w:r w:rsidR="00E5097A" w:rsidRPr="00811D0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 xml:space="preserve">: </w:t>
      </w:r>
      <w:r w:rsidR="005811A3" w:rsidRPr="00811D0A">
        <w:rPr>
          <w:rFonts w:asciiTheme="majorBidi" w:hAnsiTheme="majorBidi" w:cs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 xml:space="preserve">เดือนมิถุนายน </w:t>
      </w:r>
      <w:r w:rsidR="005811A3" w:rsidRPr="00811D0A"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  <w:t>2571</w:t>
      </w:r>
      <w:r w:rsidR="00E5097A" w:rsidRPr="00811D0A">
        <w:rPr>
          <w:rFonts w:asciiTheme="majorBidi" w:hAnsiTheme="majorBidi" w:cstheme="majorBidi" w:hint="cs"/>
          <w:i/>
          <w:iCs/>
          <w:sz w:val="30"/>
          <w:szCs w:val="30"/>
          <w:cs/>
        </w:rPr>
        <w:t>)</w:t>
      </w:r>
      <w:r w:rsidR="00FA6D45" w:rsidRPr="00811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11D0A">
        <w:rPr>
          <w:rFonts w:asciiTheme="majorBidi" w:hAnsiTheme="majorBidi" w:cstheme="majorBidi" w:hint="cs"/>
          <w:snapToGrid w:val="0"/>
          <w:color w:val="000000"/>
          <w:sz w:val="30"/>
          <w:szCs w:val="30"/>
          <w:cs/>
          <w:lang w:eastAsia="th-TH"/>
        </w:rPr>
        <w:t>ค่าเช่ากำหนดชำระเป็นรายเดือนตามที่ระบุในสัญญา</w:t>
      </w:r>
    </w:p>
    <w:p w14:paraId="497C7BFF" w14:textId="77777777" w:rsidR="002609A4" w:rsidRPr="00811D0A" w:rsidRDefault="002609A4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p w14:paraId="43166E3E" w14:textId="77777777" w:rsidR="00640332" w:rsidRPr="00811D0A" w:rsidRDefault="00640332" w:rsidP="00640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811D0A">
        <w:rPr>
          <w:rFonts w:asciiTheme="majorBidi" w:hAnsiTheme="majorBidi" w:hint="cs"/>
          <w:i/>
          <w:iCs/>
          <w:snapToGrid w:val="0"/>
          <w:color w:val="000000"/>
          <w:sz w:val="30"/>
          <w:szCs w:val="30"/>
          <w:cs/>
          <w:lang w:eastAsia="th-TH"/>
        </w:rPr>
        <w:t>สิทธิเลือกในการขยายอายุสัญญาเช่า</w:t>
      </w:r>
    </w:p>
    <w:p w14:paraId="4E901A36" w14:textId="77777777" w:rsidR="00640332" w:rsidRPr="00811D0A" w:rsidRDefault="00640332" w:rsidP="00640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24"/>
          <w:szCs w:val="24"/>
        </w:rPr>
      </w:pPr>
    </w:p>
    <w:p w14:paraId="52D51C63" w14:textId="20DE671B" w:rsidR="00D02F54" w:rsidRPr="00811D0A" w:rsidRDefault="00640332" w:rsidP="000D5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811D0A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บริษัทมีสิทธิเลือกขยายอายุสัญญาเช่า</w:t>
      </w:r>
      <w:r w:rsidRPr="00811D0A">
        <w:rPr>
          <w:rFonts w:asciiTheme="majorBidi" w:hAnsiTheme="majorBidi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811D0A">
        <w:rPr>
          <w:rFonts w:asciiTheme="majorBidi" w:hAnsiTheme="majorBidi" w:hint="cs"/>
          <w:snapToGrid w:val="0"/>
          <w:color w:val="000000"/>
          <w:sz w:val="30"/>
          <w:szCs w:val="30"/>
          <w:cs/>
          <w:lang w:eastAsia="th-TH"/>
        </w:rPr>
        <w:t>ซึ่ง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0F26487C" w14:textId="77777777" w:rsidR="000D58C1" w:rsidRPr="00811D0A" w:rsidRDefault="000D58C1" w:rsidP="000D5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24"/>
          <w:szCs w:val="24"/>
          <w:lang w:eastAsia="th-TH"/>
        </w:rPr>
      </w:pP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990"/>
        <w:gridCol w:w="1440"/>
        <w:gridCol w:w="270"/>
        <w:gridCol w:w="1400"/>
      </w:tblGrid>
      <w:tr w:rsidR="00640332" w:rsidRPr="00811D0A" w14:paraId="29850552" w14:textId="77777777" w:rsidTr="00D62E78">
        <w:trPr>
          <w:trHeight w:val="68"/>
          <w:tblHeader/>
        </w:trPr>
        <w:tc>
          <w:tcPr>
            <w:tcW w:w="5040" w:type="dxa"/>
            <w:vAlign w:val="bottom"/>
          </w:tcPr>
          <w:p w14:paraId="03A4C704" w14:textId="5A25EFF8" w:rsidR="00640332" w:rsidRPr="00811D0A" w:rsidRDefault="00185C6E" w:rsidP="00D62E78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lang w:val="en-GB"/>
              </w:rPr>
              <w:t xml:space="preserve">31 </w:t>
            </w:r>
            <w:r w:rsidRPr="00811D0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37390E2" w14:textId="77777777" w:rsidR="00640332" w:rsidRPr="00811D0A" w:rsidRDefault="00640332" w:rsidP="00D62E7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38A234A" w14:textId="442D6FBC" w:rsidR="00640332" w:rsidRPr="00811D0A" w:rsidRDefault="00663657" w:rsidP="00D62E78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4578AB05" w14:textId="77777777" w:rsidR="00640332" w:rsidRPr="00811D0A" w:rsidRDefault="00640332" w:rsidP="00D62E7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400" w:type="dxa"/>
          </w:tcPr>
          <w:p w14:paraId="4145B030" w14:textId="55341DDB" w:rsidR="00640332" w:rsidRPr="00811D0A" w:rsidRDefault="00663657" w:rsidP="00D62E78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640332" w:rsidRPr="00811D0A" w14:paraId="33929FFB" w14:textId="77777777" w:rsidTr="00D62E78">
        <w:trPr>
          <w:trHeight w:val="360"/>
        </w:trPr>
        <w:tc>
          <w:tcPr>
            <w:tcW w:w="5040" w:type="dxa"/>
          </w:tcPr>
          <w:p w14:paraId="6F29D322" w14:textId="77777777" w:rsidR="00640332" w:rsidRPr="00811D0A" w:rsidRDefault="00640332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295AFF8" w14:textId="77777777" w:rsidR="00640332" w:rsidRPr="00811D0A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0" w:type="dxa"/>
            <w:gridSpan w:val="3"/>
          </w:tcPr>
          <w:p w14:paraId="338C973C" w14:textId="77777777" w:rsidR="00640332" w:rsidRPr="00811D0A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0332" w:rsidRPr="00811D0A" w14:paraId="61CB03B4" w14:textId="77777777" w:rsidTr="00D62E78">
        <w:trPr>
          <w:trHeight w:val="374"/>
        </w:trPr>
        <w:tc>
          <w:tcPr>
            <w:tcW w:w="5040" w:type="dxa"/>
          </w:tcPr>
          <w:p w14:paraId="1B102917" w14:textId="77777777" w:rsidR="00640332" w:rsidRPr="00811D0A" w:rsidRDefault="00640332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990" w:type="dxa"/>
          </w:tcPr>
          <w:p w14:paraId="56052714" w14:textId="77777777" w:rsidR="00640332" w:rsidRPr="00811D0A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B90E4C" w14:textId="77777777" w:rsidR="00640332" w:rsidRPr="00811D0A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C663FE5" w14:textId="77777777" w:rsidR="00640332" w:rsidRPr="00811D0A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0" w:type="dxa"/>
          </w:tcPr>
          <w:p w14:paraId="39ADF634" w14:textId="77777777" w:rsidR="00640332" w:rsidRPr="00811D0A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0332" w:rsidRPr="00811D0A" w14:paraId="5A12FE84" w14:textId="77777777" w:rsidTr="00D62E78">
        <w:trPr>
          <w:trHeight w:val="374"/>
        </w:trPr>
        <w:tc>
          <w:tcPr>
            <w:tcW w:w="5040" w:type="dxa"/>
          </w:tcPr>
          <w:p w14:paraId="4459EFED" w14:textId="77777777" w:rsidR="00640332" w:rsidRPr="00811D0A" w:rsidRDefault="00640332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b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990" w:type="dxa"/>
          </w:tcPr>
          <w:p w14:paraId="49562147" w14:textId="77777777" w:rsidR="00640332" w:rsidRPr="00811D0A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4773E4" w14:textId="77777777" w:rsidR="00640332" w:rsidRPr="00811D0A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8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5B62A" w14:textId="77777777" w:rsidR="00640332" w:rsidRPr="00811D0A" w:rsidRDefault="00640332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7F9A35E8" w14:textId="77777777" w:rsidR="00640332" w:rsidRPr="00811D0A" w:rsidRDefault="00640332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007" w:rsidRPr="00811D0A" w14:paraId="6FD208E0" w14:textId="77777777" w:rsidTr="00D62E78">
        <w:trPr>
          <w:trHeight w:val="374"/>
        </w:trPr>
        <w:tc>
          <w:tcPr>
            <w:tcW w:w="5040" w:type="dxa"/>
          </w:tcPr>
          <w:p w14:paraId="25BAE3E6" w14:textId="77777777" w:rsidR="00EF1007" w:rsidRPr="00811D0A" w:rsidRDefault="00EF1007" w:rsidP="00EF1007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236"/>
              </w:tabs>
              <w:spacing w:line="380" w:lineRule="exact"/>
              <w:ind w:left="246" w:hanging="246"/>
              <w:rPr>
                <w:rFonts w:asciiTheme="majorBidi" w:hAnsiTheme="majorBidi"/>
                <w:b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b/>
                <w:sz w:val="30"/>
                <w:szCs w:val="30"/>
                <w:cs/>
              </w:rPr>
              <w:t>อาคาร</w:t>
            </w:r>
          </w:p>
        </w:tc>
        <w:tc>
          <w:tcPr>
            <w:tcW w:w="990" w:type="dxa"/>
          </w:tcPr>
          <w:p w14:paraId="0DC5AF25" w14:textId="77777777" w:rsidR="00EF1007" w:rsidRPr="00811D0A" w:rsidRDefault="00EF1007" w:rsidP="00EF10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3DCE7F1" w14:textId="272AF638" w:rsidR="00EF1007" w:rsidRPr="00811D0A" w:rsidRDefault="00EF1007" w:rsidP="00EF10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8,001 </w:t>
            </w:r>
          </w:p>
        </w:tc>
        <w:tc>
          <w:tcPr>
            <w:tcW w:w="270" w:type="dxa"/>
          </w:tcPr>
          <w:p w14:paraId="7CBB1005" w14:textId="77777777" w:rsidR="00EF1007" w:rsidRPr="00811D0A" w:rsidRDefault="00EF1007" w:rsidP="00E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2F62793E" w14:textId="5CE9DBB1" w:rsidR="00EF1007" w:rsidRPr="00811D0A" w:rsidRDefault="00EF1007" w:rsidP="00EF10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8,785 </w:t>
            </w:r>
          </w:p>
        </w:tc>
      </w:tr>
      <w:tr w:rsidR="00EF1007" w:rsidRPr="00811D0A" w14:paraId="5CB09F15" w14:textId="77777777" w:rsidTr="00D62E78">
        <w:trPr>
          <w:trHeight w:val="374"/>
        </w:trPr>
        <w:tc>
          <w:tcPr>
            <w:tcW w:w="5040" w:type="dxa"/>
          </w:tcPr>
          <w:p w14:paraId="67AB72E8" w14:textId="77777777" w:rsidR="00EF1007" w:rsidRPr="00811D0A" w:rsidRDefault="00EF1007" w:rsidP="00EF1007">
            <w:pPr>
              <w:pStyle w:val="ListParagraph"/>
              <w:numPr>
                <w:ilvl w:val="2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236"/>
              </w:tabs>
              <w:spacing w:line="380" w:lineRule="exact"/>
              <w:ind w:left="246" w:hanging="246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b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990" w:type="dxa"/>
          </w:tcPr>
          <w:p w14:paraId="37642019" w14:textId="77777777" w:rsidR="00EF1007" w:rsidRPr="00811D0A" w:rsidRDefault="00EF1007" w:rsidP="00EF10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30358D" w14:textId="36348328" w:rsidR="00EF1007" w:rsidRPr="00811D0A" w:rsidRDefault="00EF1007" w:rsidP="00EF10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258 </w:t>
            </w:r>
          </w:p>
        </w:tc>
        <w:tc>
          <w:tcPr>
            <w:tcW w:w="270" w:type="dxa"/>
          </w:tcPr>
          <w:p w14:paraId="2F832D3A" w14:textId="77777777" w:rsidR="00EF1007" w:rsidRPr="00811D0A" w:rsidRDefault="00EF1007" w:rsidP="00E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566ADD17" w14:textId="5410BA07" w:rsidR="00EF1007" w:rsidRPr="00811D0A" w:rsidRDefault="00EF1007" w:rsidP="00EF10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258 </w:t>
            </w:r>
          </w:p>
        </w:tc>
      </w:tr>
      <w:tr w:rsidR="00EF1007" w:rsidRPr="00811D0A" w14:paraId="07439EB9" w14:textId="77777777" w:rsidTr="00D62E78">
        <w:trPr>
          <w:trHeight w:val="374"/>
        </w:trPr>
        <w:tc>
          <w:tcPr>
            <w:tcW w:w="5040" w:type="dxa"/>
          </w:tcPr>
          <w:p w14:paraId="7ED3DFC3" w14:textId="77777777" w:rsidR="00EF1007" w:rsidRPr="00811D0A" w:rsidRDefault="00EF1007" w:rsidP="00E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b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990" w:type="dxa"/>
          </w:tcPr>
          <w:p w14:paraId="213C34B4" w14:textId="77777777" w:rsidR="00EF1007" w:rsidRPr="00811D0A" w:rsidRDefault="00EF1007" w:rsidP="00EF10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BE906B" w14:textId="179873F2" w:rsidR="00EF1007" w:rsidRPr="00811D0A" w:rsidRDefault="00EF1007" w:rsidP="00EF10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118 </w:t>
            </w:r>
          </w:p>
        </w:tc>
        <w:tc>
          <w:tcPr>
            <w:tcW w:w="270" w:type="dxa"/>
          </w:tcPr>
          <w:p w14:paraId="32B72719" w14:textId="77777777" w:rsidR="00EF1007" w:rsidRPr="00811D0A" w:rsidRDefault="00EF1007" w:rsidP="00EF1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0" w:type="dxa"/>
          </w:tcPr>
          <w:p w14:paraId="3763B5D6" w14:textId="21C2A220" w:rsidR="00EF1007" w:rsidRPr="00811D0A" w:rsidRDefault="00EF1007" w:rsidP="00EF100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380" w:lineRule="exac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153 </w:t>
            </w:r>
          </w:p>
        </w:tc>
      </w:tr>
    </w:tbl>
    <w:p w14:paraId="3FC6D34B" w14:textId="2AAC0E4E" w:rsidR="002755AF" w:rsidRPr="00811D0A" w:rsidRDefault="00640332" w:rsidP="00C02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lastRenderedPageBreak/>
        <w:t>กระแสเงินสดจ่ายทั้งหมดของสัญญาเช่าของบริษัท</w:t>
      </w:r>
      <w:r w:rsidR="004C6BBD" w:rsidRPr="00811D0A">
        <w:rPr>
          <w:rFonts w:asciiTheme="majorBidi" w:hAnsiTheme="majorBidi" w:hint="cs"/>
          <w:sz w:val="30"/>
          <w:szCs w:val="30"/>
          <w:cs/>
        </w:rPr>
        <w:t xml:space="preserve">สำหรับปีสิ้นสุดวันที่ </w:t>
      </w:r>
      <w:r w:rsidR="004C6BBD" w:rsidRPr="00811D0A">
        <w:rPr>
          <w:rFonts w:asciiTheme="majorBidi" w:hAnsiTheme="majorBidi"/>
          <w:sz w:val="30"/>
          <w:szCs w:val="30"/>
        </w:rPr>
        <w:t xml:space="preserve">31 </w:t>
      </w:r>
      <w:r w:rsidR="004C6BBD" w:rsidRPr="00811D0A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="00663657" w:rsidRPr="00811D0A">
        <w:rPr>
          <w:rFonts w:asciiTheme="majorBidi" w:hAnsiTheme="majorBidi"/>
          <w:sz w:val="30"/>
          <w:szCs w:val="30"/>
        </w:rPr>
        <w:t>2568</w:t>
      </w:r>
      <w:r w:rsidR="00F47F71" w:rsidRPr="00811D0A">
        <w:rPr>
          <w:rFonts w:asciiTheme="majorBidi" w:hAnsiTheme="majorBidi"/>
          <w:sz w:val="30"/>
          <w:szCs w:val="30"/>
        </w:rPr>
        <w:t xml:space="preserve"> </w:t>
      </w:r>
      <w:r w:rsidR="00F47F71" w:rsidRPr="00811D0A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663657" w:rsidRPr="00811D0A">
        <w:rPr>
          <w:rFonts w:asciiTheme="majorBidi" w:hAnsiTheme="majorBidi"/>
          <w:sz w:val="30"/>
          <w:szCs w:val="30"/>
        </w:rPr>
        <w:t>2567</w:t>
      </w:r>
      <w:r w:rsidRPr="00811D0A">
        <w:rPr>
          <w:rFonts w:asciiTheme="majorBidi" w:hAnsiTheme="majorBidi" w:hint="cs"/>
          <w:sz w:val="30"/>
          <w:szCs w:val="30"/>
          <w:cs/>
        </w:rPr>
        <w:t xml:space="preserve"> มีจำนวน</w:t>
      </w:r>
      <w:r w:rsidR="00ED48FB" w:rsidRPr="00811D0A">
        <w:rPr>
          <w:rFonts w:asciiTheme="majorBidi" w:hAnsiTheme="majorBidi" w:hint="cs"/>
          <w:sz w:val="30"/>
          <w:szCs w:val="30"/>
          <w:cs/>
        </w:rPr>
        <w:t xml:space="preserve"> </w:t>
      </w:r>
      <w:r w:rsidR="00ED48FB" w:rsidRPr="00811D0A">
        <w:rPr>
          <w:rFonts w:asciiTheme="majorBidi" w:hAnsiTheme="majorBidi"/>
          <w:sz w:val="30"/>
          <w:szCs w:val="30"/>
        </w:rPr>
        <w:t>8.4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Pr="00811D0A">
        <w:rPr>
          <w:rFonts w:asciiTheme="majorBidi" w:hAnsiTheme="majorBidi"/>
          <w:sz w:val="30"/>
          <w:szCs w:val="30"/>
          <w:cs/>
        </w:rPr>
        <w:t>ล้</w:t>
      </w:r>
      <w:r w:rsidRPr="00811D0A">
        <w:rPr>
          <w:rFonts w:asciiTheme="majorBidi" w:hAnsiTheme="majorBidi" w:hint="cs"/>
          <w:sz w:val="30"/>
          <w:szCs w:val="30"/>
          <w:cs/>
        </w:rPr>
        <w:t>านบาท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="00F47F71" w:rsidRPr="00811D0A">
        <w:rPr>
          <w:rFonts w:asciiTheme="majorBidi" w:hAnsiTheme="majorBidi" w:hint="cs"/>
          <w:sz w:val="30"/>
          <w:szCs w:val="30"/>
          <w:cs/>
        </w:rPr>
        <w:t xml:space="preserve">และ </w:t>
      </w:r>
      <w:r w:rsidR="005811A3" w:rsidRPr="00811D0A">
        <w:rPr>
          <w:rFonts w:asciiTheme="majorBidi" w:hAnsiTheme="majorBidi"/>
          <w:sz w:val="30"/>
          <w:szCs w:val="30"/>
        </w:rPr>
        <w:t>9</w:t>
      </w:r>
      <w:r w:rsidR="00CF6D6E" w:rsidRPr="00811D0A">
        <w:rPr>
          <w:rFonts w:asciiTheme="majorBidi" w:hAnsiTheme="majorBidi"/>
          <w:sz w:val="30"/>
          <w:szCs w:val="30"/>
        </w:rPr>
        <w:t>.</w:t>
      </w:r>
      <w:r w:rsidR="008F68EF" w:rsidRPr="00811D0A">
        <w:rPr>
          <w:rFonts w:asciiTheme="majorBidi" w:hAnsiTheme="majorBidi"/>
          <w:sz w:val="30"/>
          <w:szCs w:val="30"/>
        </w:rPr>
        <w:t>3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ล้านบาท</w:t>
      </w:r>
      <w:r w:rsidR="00F47F71" w:rsidRPr="00811D0A">
        <w:rPr>
          <w:rFonts w:asciiTheme="majorBidi" w:hAnsiTheme="majorBidi" w:hint="cs"/>
          <w:sz w:val="30"/>
          <w:szCs w:val="30"/>
          <w:cs/>
        </w:rPr>
        <w:t xml:space="preserve"> ตามลำดับ</w:t>
      </w:r>
    </w:p>
    <w:p w14:paraId="10A1B320" w14:textId="77777777" w:rsidR="004A422B" w:rsidRPr="00811D0A" w:rsidRDefault="004A422B" w:rsidP="00C02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1F97B0C5" w14:textId="10528EB8" w:rsidR="002D4841" w:rsidRPr="00811D0A" w:rsidRDefault="002D4841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สินทรัพย์ไม่มีตัวตน</w:t>
      </w:r>
    </w:p>
    <w:p w14:paraId="4A39E559" w14:textId="77777777" w:rsidR="00C221CC" w:rsidRPr="00811D0A" w:rsidRDefault="00C221CC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6"/>
        <w:gridCol w:w="1184"/>
        <w:gridCol w:w="256"/>
        <w:gridCol w:w="1184"/>
        <w:gridCol w:w="256"/>
        <w:gridCol w:w="1184"/>
        <w:gridCol w:w="256"/>
        <w:gridCol w:w="1184"/>
      </w:tblGrid>
      <w:tr w:rsidR="00F03729" w:rsidRPr="00811D0A" w14:paraId="291839BC" w14:textId="77777777" w:rsidTr="002D2917">
        <w:trPr>
          <w:trHeight w:val="376"/>
          <w:tblHeader/>
        </w:trPr>
        <w:tc>
          <w:tcPr>
            <w:tcW w:w="3676" w:type="dxa"/>
          </w:tcPr>
          <w:p w14:paraId="56439B8C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bookmarkStart w:id="29" w:name="_Hlk110412889"/>
          </w:p>
        </w:tc>
        <w:tc>
          <w:tcPr>
            <w:tcW w:w="1184" w:type="dxa"/>
          </w:tcPr>
          <w:p w14:paraId="7AB33408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6" w:type="dxa"/>
          </w:tcPr>
          <w:p w14:paraId="47DFFF82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759E794" w14:textId="460A8C90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14:paraId="4F16124C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CC8DF6E" w14:textId="5A3B8C46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61302F10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08A6A2F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3729" w:rsidRPr="00811D0A" w14:paraId="6C5495F7" w14:textId="77777777" w:rsidTr="002D2917">
        <w:trPr>
          <w:trHeight w:val="376"/>
          <w:tblHeader/>
        </w:trPr>
        <w:tc>
          <w:tcPr>
            <w:tcW w:w="3676" w:type="dxa"/>
          </w:tcPr>
          <w:p w14:paraId="39FEE13B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21370E6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56" w:type="dxa"/>
          </w:tcPr>
          <w:p w14:paraId="38EB2065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771FAC2" w14:textId="1DBF3985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EDEE093" w14:textId="7708CB73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75A4A04" w14:textId="398133CB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ระหว่าง</w:t>
            </w:r>
          </w:p>
        </w:tc>
        <w:tc>
          <w:tcPr>
            <w:tcW w:w="256" w:type="dxa"/>
          </w:tcPr>
          <w:p w14:paraId="2DD62112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ABF6A10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3729" w:rsidRPr="00811D0A" w14:paraId="466A0EFA" w14:textId="77777777" w:rsidTr="002D2917">
        <w:trPr>
          <w:trHeight w:val="376"/>
          <w:tblHeader/>
        </w:trPr>
        <w:tc>
          <w:tcPr>
            <w:tcW w:w="3676" w:type="dxa"/>
          </w:tcPr>
          <w:p w14:paraId="18FCB586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1CC8ACE" w14:textId="17EC3458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ลิขสิทธิ์</w:t>
            </w:r>
          </w:p>
        </w:tc>
        <w:tc>
          <w:tcPr>
            <w:tcW w:w="256" w:type="dxa"/>
          </w:tcPr>
          <w:p w14:paraId="3F272AA9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20FAD46" w14:textId="5FCDBCC4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สิทธิในการใช้</w:t>
            </w:r>
          </w:p>
        </w:tc>
        <w:tc>
          <w:tcPr>
            <w:tcW w:w="256" w:type="dxa"/>
          </w:tcPr>
          <w:p w14:paraId="0EF5D25C" w14:textId="5AADA13E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793DEE1" w14:textId="7C87A448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การพัฒนา</w:t>
            </w:r>
          </w:p>
        </w:tc>
        <w:tc>
          <w:tcPr>
            <w:tcW w:w="256" w:type="dxa"/>
          </w:tcPr>
          <w:p w14:paraId="4EDA0DD7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E51E279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3729" w:rsidRPr="00811D0A" w14:paraId="47AF049B" w14:textId="77777777" w:rsidTr="002D2917">
        <w:trPr>
          <w:trHeight w:val="376"/>
          <w:tblHeader/>
        </w:trPr>
        <w:tc>
          <w:tcPr>
            <w:tcW w:w="3676" w:type="dxa"/>
          </w:tcPr>
          <w:p w14:paraId="724A8648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00E5F7C" w14:textId="4288ECA8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797AF5EC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15AAC83" w14:textId="213AC59F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ซอฟต์แวร์</w:t>
            </w:r>
          </w:p>
        </w:tc>
        <w:tc>
          <w:tcPr>
            <w:tcW w:w="256" w:type="dxa"/>
          </w:tcPr>
          <w:p w14:paraId="3271DE1B" w14:textId="3E7749E5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5628547" w14:textId="3FF5D0B0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 w:firstLine="1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และติดตั้ง</w:t>
            </w:r>
          </w:p>
        </w:tc>
        <w:tc>
          <w:tcPr>
            <w:tcW w:w="256" w:type="dxa"/>
          </w:tcPr>
          <w:p w14:paraId="3F9FDBF8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2C69780" w14:textId="77777777" w:rsidR="00F03729" w:rsidRPr="00811D0A" w:rsidRDefault="00F03729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3430E" w:rsidRPr="00811D0A" w14:paraId="6B08EE41" w14:textId="77777777" w:rsidTr="002D2917">
        <w:trPr>
          <w:trHeight w:val="376"/>
          <w:tblHeader/>
        </w:trPr>
        <w:tc>
          <w:tcPr>
            <w:tcW w:w="3676" w:type="dxa"/>
          </w:tcPr>
          <w:p w14:paraId="7D1E4CED" w14:textId="77777777" w:rsidR="0003430E" w:rsidRPr="00811D0A" w:rsidRDefault="0003430E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4" w:type="dxa"/>
            <w:gridSpan w:val="7"/>
          </w:tcPr>
          <w:p w14:paraId="14826FD5" w14:textId="17EEE188" w:rsidR="0003430E" w:rsidRPr="00811D0A" w:rsidRDefault="0003430E" w:rsidP="000343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29"/>
      <w:tr w:rsidR="0003430E" w:rsidRPr="00811D0A" w14:paraId="36EF417C" w14:textId="77777777" w:rsidTr="002D2917">
        <w:trPr>
          <w:trHeight w:val="376"/>
        </w:trPr>
        <w:tc>
          <w:tcPr>
            <w:tcW w:w="3676" w:type="dxa"/>
          </w:tcPr>
          <w:p w14:paraId="75347339" w14:textId="396B08B4" w:rsidR="0003430E" w:rsidRPr="00811D0A" w:rsidRDefault="0003430E" w:rsidP="0003430E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84" w:type="dxa"/>
          </w:tcPr>
          <w:p w14:paraId="7835568D" w14:textId="77777777" w:rsidR="0003430E" w:rsidRPr="00811D0A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1DF60D21" w14:textId="77777777" w:rsidR="0003430E" w:rsidRPr="00811D0A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762EF09" w14:textId="77777777" w:rsidR="0003430E" w:rsidRPr="00811D0A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31466160" w14:textId="120E3DBB" w:rsidR="0003430E" w:rsidRPr="00811D0A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41266FB" w14:textId="77777777" w:rsidR="0003430E" w:rsidRPr="00811D0A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0105937D" w14:textId="77777777" w:rsidR="0003430E" w:rsidRPr="00811D0A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DF7CFE4" w14:textId="77777777" w:rsidR="0003430E" w:rsidRPr="00811D0A" w:rsidRDefault="0003430E" w:rsidP="00C221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F68EF" w:rsidRPr="00811D0A" w14:paraId="2A920485" w14:textId="77777777" w:rsidTr="002D2917">
        <w:trPr>
          <w:trHeight w:val="376"/>
        </w:trPr>
        <w:tc>
          <w:tcPr>
            <w:tcW w:w="3676" w:type="dxa"/>
          </w:tcPr>
          <w:p w14:paraId="4A6A3DC6" w14:textId="4B675204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84" w:type="dxa"/>
          </w:tcPr>
          <w:p w14:paraId="68D0B2AA" w14:textId="15BEE43B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817,075 </w:t>
            </w:r>
          </w:p>
        </w:tc>
        <w:tc>
          <w:tcPr>
            <w:tcW w:w="256" w:type="dxa"/>
          </w:tcPr>
          <w:p w14:paraId="749755CE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24F88ED" w14:textId="45D5B2B9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7,232 </w:t>
            </w:r>
          </w:p>
        </w:tc>
        <w:tc>
          <w:tcPr>
            <w:tcW w:w="256" w:type="dxa"/>
          </w:tcPr>
          <w:p w14:paraId="29630684" w14:textId="3979020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6FDB8DD" w14:textId="687168C4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67,388 </w:t>
            </w:r>
          </w:p>
        </w:tc>
        <w:tc>
          <w:tcPr>
            <w:tcW w:w="256" w:type="dxa"/>
          </w:tcPr>
          <w:p w14:paraId="5EA9D7FD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4CFFFB8" w14:textId="15931C49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891,695 </w:t>
            </w:r>
          </w:p>
        </w:tc>
      </w:tr>
      <w:tr w:rsidR="008F68EF" w:rsidRPr="00811D0A" w14:paraId="76620ACD" w14:textId="77777777" w:rsidTr="002D2917">
        <w:trPr>
          <w:trHeight w:val="376"/>
        </w:trPr>
        <w:tc>
          <w:tcPr>
            <w:tcW w:w="3676" w:type="dxa"/>
          </w:tcPr>
          <w:p w14:paraId="3BA7250D" w14:textId="2A9972CD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ได้มาจากการพัฒนาขึ้นภายในกิจการ</w:t>
            </w:r>
          </w:p>
        </w:tc>
        <w:tc>
          <w:tcPr>
            <w:tcW w:w="1184" w:type="dxa"/>
          </w:tcPr>
          <w:p w14:paraId="164540A3" w14:textId="66087138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811D0A">
              <w:t>-</w:t>
            </w:r>
          </w:p>
        </w:tc>
        <w:tc>
          <w:tcPr>
            <w:tcW w:w="256" w:type="dxa"/>
          </w:tcPr>
          <w:p w14:paraId="79CD69AE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585C2874" w14:textId="438DF366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811D0A">
              <w:t>-</w:t>
            </w:r>
          </w:p>
        </w:tc>
        <w:tc>
          <w:tcPr>
            <w:tcW w:w="256" w:type="dxa"/>
          </w:tcPr>
          <w:p w14:paraId="6288C7E0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468BF22" w14:textId="424BEA86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110,837</w:t>
            </w:r>
          </w:p>
        </w:tc>
        <w:tc>
          <w:tcPr>
            <w:tcW w:w="256" w:type="dxa"/>
          </w:tcPr>
          <w:p w14:paraId="31793E44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356720D" w14:textId="07803EBC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110,837</w:t>
            </w:r>
          </w:p>
        </w:tc>
      </w:tr>
      <w:tr w:rsidR="008F68EF" w:rsidRPr="00811D0A" w14:paraId="376E2B11" w14:textId="77777777" w:rsidTr="002D2917">
        <w:trPr>
          <w:trHeight w:val="308"/>
        </w:trPr>
        <w:tc>
          <w:tcPr>
            <w:tcW w:w="3676" w:type="dxa"/>
          </w:tcPr>
          <w:p w14:paraId="7D1A93CD" w14:textId="36273552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4" w:type="dxa"/>
          </w:tcPr>
          <w:p w14:paraId="7FA52B96" w14:textId="5EED1F15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811D0A">
              <w:t>-</w:t>
            </w:r>
          </w:p>
        </w:tc>
        <w:tc>
          <w:tcPr>
            <w:tcW w:w="256" w:type="dxa"/>
          </w:tcPr>
          <w:p w14:paraId="2DF88261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EC85C1E" w14:textId="096880CE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811D0A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7E860D1A" w14:textId="7044E9C0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7B1A922" w14:textId="78F1F214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79,882</w:t>
            </w:r>
          </w:p>
        </w:tc>
        <w:tc>
          <w:tcPr>
            <w:tcW w:w="256" w:type="dxa"/>
          </w:tcPr>
          <w:p w14:paraId="75B285F1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5CC973D9" w14:textId="73A8AF7E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79,882</w:t>
            </w:r>
          </w:p>
        </w:tc>
      </w:tr>
      <w:tr w:rsidR="008F68EF" w:rsidRPr="00811D0A" w14:paraId="6FA295C1" w14:textId="77777777" w:rsidTr="002D2917">
        <w:trPr>
          <w:trHeight w:val="308"/>
        </w:trPr>
        <w:tc>
          <w:tcPr>
            <w:tcW w:w="3676" w:type="dxa"/>
          </w:tcPr>
          <w:p w14:paraId="06EF28BF" w14:textId="2E5FBD50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84" w:type="dxa"/>
          </w:tcPr>
          <w:p w14:paraId="1FFAEC8C" w14:textId="19B7B93E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228,030</w:t>
            </w:r>
          </w:p>
        </w:tc>
        <w:tc>
          <w:tcPr>
            <w:tcW w:w="256" w:type="dxa"/>
          </w:tcPr>
          <w:p w14:paraId="7851836F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A2C2B96" w14:textId="15958A81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811D0A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3B9119D8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8995314" w14:textId="09E412FE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(228,030)</w:t>
            </w:r>
          </w:p>
        </w:tc>
        <w:tc>
          <w:tcPr>
            <w:tcW w:w="256" w:type="dxa"/>
          </w:tcPr>
          <w:p w14:paraId="3D14F76A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8646C7B" w14:textId="181C799B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68EF" w:rsidRPr="00811D0A" w14:paraId="5B709BEF" w14:textId="77777777" w:rsidTr="002D2917">
        <w:trPr>
          <w:trHeight w:val="376"/>
        </w:trPr>
        <w:tc>
          <w:tcPr>
            <w:tcW w:w="3676" w:type="dxa"/>
          </w:tcPr>
          <w:p w14:paraId="14AFDD89" w14:textId="392CE673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184" w:type="dxa"/>
          </w:tcPr>
          <w:p w14:paraId="39D27D5A" w14:textId="0A9F81F5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811D0A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38AB8EFB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0061890C" w14:textId="2B256166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811D0A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5B1FC275" w14:textId="7C02541B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C73D765" w14:textId="3A68C2B0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811D0A">
              <w:rPr>
                <w:lang w:val="en-US" w:bidi="th-TH"/>
              </w:rPr>
              <w:t xml:space="preserve">      (1,578)</w:t>
            </w:r>
          </w:p>
        </w:tc>
        <w:tc>
          <w:tcPr>
            <w:tcW w:w="256" w:type="dxa"/>
          </w:tcPr>
          <w:p w14:paraId="331B362D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5FA392F" w14:textId="5D0D95AC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(1,578)</w:t>
            </w:r>
          </w:p>
        </w:tc>
      </w:tr>
      <w:tr w:rsidR="008F68EF" w:rsidRPr="00811D0A" w14:paraId="1E390850" w14:textId="77777777" w:rsidTr="002D2917">
        <w:trPr>
          <w:trHeight w:val="376"/>
        </w:trPr>
        <w:tc>
          <w:tcPr>
            <w:tcW w:w="3676" w:type="dxa"/>
          </w:tcPr>
          <w:p w14:paraId="448982A5" w14:textId="18DB6ABB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6A65D3B3" w14:textId="0946278E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13D7625F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B6F1E25" w14:textId="1F187B7D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2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5F77591C" w14:textId="38D340F1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0A27446" w14:textId="2BB02216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73534086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BDF3D21" w14:textId="4F5C86E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68EF" w:rsidRPr="00811D0A" w14:paraId="59CC2E9A" w14:textId="77777777" w:rsidTr="00960D60">
        <w:trPr>
          <w:trHeight w:val="376"/>
        </w:trPr>
        <w:tc>
          <w:tcPr>
            <w:tcW w:w="3676" w:type="dxa"/>
          </w:tcPr>
          <w:p w14:paraId="00CD1877" w14:textId="0FFAAB5F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84" w:type="dxa"/>
          </w:tcPr>
          <w:p w14:paraId="573037B7" w14:textId="7D217366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1,045,105</w:t>
            </w:r>
          </w:p>
        </w:tc>
        <w:tc>
          <w:tcPr>
            <w:tcW w:w="256" w:type="dxa"/>
          </w:tcPr>
          <w:p w14:paraId="28AC436E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B1E6068" w14:textId="647D4FCF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7,232</w:t>
            </w:r>
          </w:p>
        </w:tc>
        <w:tc>
          <w:tcPr>
            <w:tcW w:w="256" w:type="dxa"/>
          </w:tcPr>
          <w:p w14:paraId="6FD640F2" w14:textId="10E422F9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09866493" w14:textId="5AF616F6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28,499</w:t>
            </w:r>
          </w:p>
        </w:tc>
        <w:tc>
          <w:tcPr>
            <w:tcW w:w="256" w:type="dxa"/>
          </w:tcPr>
          <w:p w14:paraId="03CD1B2C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E980A33" w14:textId="6560EEC5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1,080,836</w:t>
            </w:r>
          </w:p>
        </w:tc>
      </w:tr>
      <w:tr w:rsidR="00210E92" w:rsidRPr="00811D0A" w14:paraId="574D5DAA" w14:textId="77777777" w:rsidTr="003D78AC">
        <w:trPr>
          <w:trHeight w:val="376"/>
        </w:trPr>
        <w:tc>
          <w:tcPr>
            <w:tcW w:w="3676" w:type="dxa"/>
          </w:tcPr>
          <w:p w14:paraId="1B675964" w14:textId="1625540C" w:rsidR="00210E92" w:rsidRPr="00811D0A" w:rsidRDefault="00210E92" w:rsidP="00210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ได้มาจากการพัฒนาขึ้นภายในกิจการ</w:t>
            </w:r>
          </w:p>
        </w:tc>
        <w:tc>
          <w:tcPr>
            <w:tcW w:w="1184" w:type="dxa"/>
          </w:tcPr>
          <w:p w14:paraId="66DD2399" w14:textId="512F840D" w:rsidR="00210E92" w:rsidRPr="00811D0A" w:rsidRDefault="00210E92" w:rsidP="00210E92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cs/>
                <w:lang w:val="en-US" w:bidi="th-TH"/>
              </w:rPr>
            </w:pPr>
            <w:r w:rsidRPr="00811D0A">
              <w:t>-</w:t>
            </w:r>
          </w:p>
        </w:tc>
        <w:tc>
          <w:tcPr>
            <w:tcW w:w="256" w:type="dxa"/>
          </w:tcPr>
          <w:p w14:paraId="4CAB8F5B" w14:textId="77777777" w:rsidR="00210E92" w:rsidRPr="00811D0A" w:rsidRDefault="00210E92" w:rsidP="00210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CA769AD" w14:textId="4D7504E3" w:rsidR="00210E92" w:rsidRPr="00811D0A" w:rsidRDefault="00210E92" w:rsidP="00210E92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</w:pPr>
            <w:r w:rsidRPr="00811D0A">
              <w:t>-</w:t>
            </w:r>
          </w:p>
        </w:tc>
        <w:tc>
          <w:tcPr>
            <w:tcW w:w="256" w:type="dxa"/>
          </w:tcPr>
          <w:p w14:paraId="6D8E06F5" w14:textId="77777777" w:rsidR="00210E92" w:rsidRPr="00811D0A" w:rsidRDefault="00210E92" w:rsidP="00210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CADE19B" w14:textId="1D494E56" w:rsidR="00210E92" w:rsidRPr="00811D0A" w:rsidRDefault="00210E92" w:rsidP="00210E92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jc w:val="right"/>
              <w:rPr>
                <w:rFonts w:asciiTheme="majorBidi" w:hAnsiTheme="majorBidi" w:cstheme="majorBidi"/>
              </w:rPr>
            </w:pPr>
            <w:r w:rsidRPr="00811D0A">
              <w:rPr>
                <w:rFonts w:asciiTheme="majorBidi" w:hAnsiTheme="majorBidi" w:cstheme="majorBidi"/>
              </w:rPr>
              <w:t>104,002</w:t>
            </w:r>
          </w:p>
        </w:tc>
        <w:tc>
          <w:tcPr>
            <w:tcW w:w="256" w:type="dxa"/>
          </w:tcPr>
          <w:p w14:paraId="35B4FA36" w14:textId="77777777" w:rsidR="00210E92" w:rsidRPr="00811D0A" w:rsidRDefault="00210E92" w:rsidP="00210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7AEFA9AD" w14:textId="204EF2DD" w:rsidR="00210E92" w:rsidRPr="00811D0A" w:rsidRDefault="00210E92" w:rsidP="00210E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104,002</w:t>
            </w:r>
          </w:p>
        </w:tc>
      </w:tr>
      <w:tr w:rsidR="00355F27" w:rsidRPr="00811D0A" w14:paraId="080A9AB4" w14:textId="77777777" w:rsidTr="005E28D7">
        <w:trPr>
          <w:trHeight w:val="376"/>
        </w:trPr>
        <w:tc>
          <w:tcPr>
            <w:tcW w:w="3676" w:type="dxa"/>
          </w:tcPr>
          <w:p w14:paraId="06D73DDB" w14:textId="58B37637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432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4" w:type="dxa"/>
          </w:tcPr>
          <w:p w14:paraId="0A6CB5C1" w14:textId="3FFB68A9" w:rsidR="00355F27" w:rsidRPr="00811D0A" w:rsidRDefault="00AC4CF3" w:rsidP="00AC4CF3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811D0A">
              <w:t>-</w:t>
            </w:r>
          </w:p>
        </w:tc>
        <w:tc>
          <w:tcPr>
            <w:tcW w:w="256" w:type="dxa"/>
          </w:tcPr>
          <w:p w14:paraId="656EB114" w14:textId="77777777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36A66EC" w14:textId="00662C62" w:rsidR="00355F27" w:rsidRPr="00811D0A" w:rsidRDefault="00355F27" w:rsidP="00355F27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cs/>
                <w:lang w:val="en-US"/>
              </w:rPr>
            </w:pPr>
            <w:r w:rsidRPr="00811D0A">
              <w:rPr>
                <w:lang w:val="en-US"/>
              </w:rPr>
              <w:t>-</w:t>
            </w:r>
          </w:p>
        </w:tc>
        <w:tc>
          <w:tcPr>
            <w:tcW w:w="256" w:type="dxa"/>
          </w:tcPr>
          <w:p w14:paraId="078573A0" w14:textId="7765473A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5B171AE" w14:textId="731FFF83" w:rsidR="00355F27" w:rsidRPr="00811D0A" w:rsidRDefault="00FB0B9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55F27"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  <w:tc>
          <w:tcPr>
            <w:tcW w:w="256" w:type="dxa"/>
          </w:tcPr>
          <w:p w14:paraId="2362EEAA" w14:textId="77777777" w:rsidR="00355F27" w:rsidRPr="00811D0A" w:rsidRDefault="00355F27" w:rsidP="00355F27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</w:p>
        </w:tc>
        <w:tc>
          <w:tcPr>
            <w:tcW w:w="1184" w:type="dxa"/>
          </w:tcPr>
          <w:p w14:paraId="256AAA0E" w14:textId="35F8640C" w:rsidR="00355F27" w:rsidRPr="00811D0A" w:rsidRDefault="00324B98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55F27"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061</w:t>
            </w:r>
          </w:p>
        </w:tc>
      </w:tr>
      <w:tr w:rsidR="00355F27" w:rsidRPr="00811D0A" w14:paraId="2D32D602" w14:textId="77777777" w:rsidTr="00661A76">
        <w:trPr>
          <w:trHeight w:val="376"/>
        </w:trPr>
        <w:tc>
          <w:tcPr>
            <w:tcW w:w="3676" w:type="dxa"/>
          </w:tcPr>
          <w:p w14:paraId="14BD4544" w14:textId="52973D45" w:rsidR="00355F27" w:rsidRPr="00811D0A" w:rsidRDefault="00355F27" w:rsidP="00355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184" w:type="dxa"/>
          </w:tcPr>
          <w:p w14:paraId="3C16EC0A" w14:textId="20E618EE" w:rsidR="00355F27" w:rsidRPr="00811D0A" w:rsidRDefault="00FB0B9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56" w:type="dxa"/>
          </w:tcPr>
          <w:p w14:paraId="39648007" w14:textId="77777777" w:rsidR="00355F27" w:rsidRPr="00811D0A" w:rsidRDefault="00355F27" w:rsidP="00355F27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</w:p>
        </w:tc>
        <w:tc>
          <w:tcPr>
            <w:tcW w:w="1184" w:type="dxa"/>
          </w:tcPr>
          <w:p w14:paraId="740BAABC" w14:textId="7E431A0C" w:rsidR="00355F27" w:rsidRPr="00811D0A" w:rsidRDefault="00355F27" w:rsidP="00355F27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811D0A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566A0729" w14:textId="23FB201C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3CA18D55" w14:textId="37CC39DB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34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FB0B97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B0B97">
              <w:rPr>
                <w:rFonts w:asciiTheme="majorBidi" w:hAnsiTheme="majorBidi" w:cstheme="majorBidi"/>
                <w:sz w:val="30"/>
                <w:szCs w:val="30"/>
              </w:rPr>
              <w:t>223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6" w:type="dxa"/>
          </w:tcPr>
          <w:p w14:paraId="1CB7BCC3" w14:textId="77777777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84" w:type="dxa"/>
          </w:tcPr>
          <w:p w14:paraId="4FD1583C" w14:textId="325EA6A6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2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55F27" w:rsidRPr="00811D0A" w14:paraId="67378949" w14:textId="77777777" w:rsidTr="00901612">
        <w:trPr>
          <w:trHeight w:val="386"/>
        </w:trPr>
        <w:tc>
          <w:tcPr>
            <w:tcW w:w="3676" w:type="dxa"/>
          </w:tcPr>
          <w:p w14:paraId="6849444C" w14:textId="2761D09B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11D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DCE1809" w14:textId="1880D591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1,198,328</w:t>
            </w:r>
          </w:p>
        </w:tc>
        <w:tc>
          <w:tcPr>
            <w:tcW w:w="256" w:type="dxa"/>
          </w:tcPr>
          <w:p w14:paraId="4CA8E090" w14:textId="77777777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578BEEA2" w14:textId="218DD6A6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7,232</w:t>
            </w:r>
          </w:p>
        </w:tc>
        <w:tc>
          <w:tcPr>
            <w:tcW w:w="256" w:type="dxa"/>
          </w:tcPr>
          <w:p w14:paraId="467CF7D9" w14:textId="6B347C28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433D0CDC" w14:textId="59704FE8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2,339</w:t>
            </w:r>
          </w:p>
        </w:tc>
        <w:tc>
          <w:tcPr>
            <w:tcW w:w="256" w:type="dxa"/>
          </w:tcPr>
          <w:p w14:paraId="18232346" w14:textId="77777777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170CF59F" w14:textId="1158337C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1,207,8</w:t>
            </w:r>
            <w:r w:rsidR="00324B98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</w:tr>
      <w:tr w:rsidR="008F68EF" w:rsidRPr="00811D0A" w14:paraId="208A00EF" w14:textId="77777777" w:rsidTr="002D2917">
        <w:trPr>
          <w:trHeight w:val="396"/>
        </w:trPr>
        <w:tc>
          <w:tcPr>
            <w:tcW w:w="3676" w:type="dxa"/>
          </w:tcPr>
          <w:p w14:paraId="1125EFA2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766DAA9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144498C9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1BD4A97D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3FDF8A2B" w14:textId="2E4EB078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DC4685D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72E4A255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48347C1B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F68EF" w:rsidRPr="00811D0A" w14:paraId="20BCD3B7" w14:textId="77777777" w:rsidTr="002D2917">
        <w:trPr>
          <w:trHeight w:val="396"/>
        </w:trPr>
        <w:tc>
          <w:tcPr>
            <w:tcW w:w="3676" w:type="dxa"/>
          </w:tcPr>
          <w:p w14:paraId="524A8D35" w14:textId="71AEAF29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84" w:type="dxa"/>
          </w:tcPr>
          <w:p w14:paraId="11180080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4E125799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11DF3AD0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" w:type="dxa"/>
          </w:tcPr>
          <w:p w14:paraId="60D7E499" w14:textId="4876D53C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5569A0F7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 w:firstLine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50510656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4F6CEC94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F68EF" w:rsidRPr="00811D0A" w14:paraId="4355DC8E" w14:textId="77777777" w:rsidTr="002D2917">
        <w:trPr>
          <w:trHeight w:val="328"/>
        </w:trPr>
        <w:tc>
          <w:tcPr>
            <w:tcW w:w="3676" w:type="dxa"/>
          </w:tcPr>
          <w:p w14:paraId="34868139" w14:textId="1C13FAC0" w:rsidR="008F68EF" w:rsidRPr="00811D0A" w:rsidRDefault="008F68EF" w:rsidP="008F68E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184" w:type="dxa"/>
          </w:tcPr>
          <w:p w14:paraId="27183DA7" w14:textId="32B35672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 xml:space="preserve"> 397,936 </w:t>
            </w:r>
          </w:p>
        </w:tc>
        <w:tc>
          <w:tcPr>
            <w:tcW w:w="256" w:type="dxa"/>
          </w:tcPr>
          <w:p w14:paraId="05C360DC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97F5AB0" w14:textId="44279A85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 xml:space="preserve"> 6,96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11D0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56" w:type="dxa"/>
          </w:tcPr>
          <w:p w14:paraId="6801F041" w14:textId="3BDFF323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</w:p>
        </w:tc>
        <w:tc>
          <w:tcPr>
            <w:tcW w:w="1184" w:type="dxa"/>
          </w:tcPr>
          <w:p w14:paraId="2D6ADD7C" w14:textId="7A3BB947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811D0A">
              <w:rPr>
                <w:lang w:val="en-US" w:bidi="th-TH"/>
              </w:rPr>
              <w:t xml:space="preserve"> -</w:t>
            </w:r>
          </w:p>
        </w:tc>
        <w:tc>
          <w:tcPr>
            <w:tcW w:w="256" w:type="dxa"/>
          </w:tcPr>
          <w:p w14:paraId="77BF98CA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0C5566CF" w14:textId="0A04BC8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 xml:space="preserve"> 404,897 </w:t>
            </w:r>
          </w:p>
        </w:tc>
      </w:tr>
      <w:tr w:rsidR="008F68EF" w:rsidRPr="00811D0A" w14:paraId="7B62326D" w14:textId="77777777" w:rsidTr="002D2917">
        <w:trPr>
          <w:trHeight w:val="328"/>
        </w:trPr>
        <w:tc>
          <w:tcPr>
            <w:tcW w:w="3676" w:type="dxa"/>
          </w:tcPr>
          <w:p w14:paraId="06B65B57" w14:textId="7CEB454F" w:rsidR="008F68EF" w:rsidRPr="00811D0A" w:rsidRDefault="008F68EF" w:rsidP="008F68EF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84" w:type="dxa"/>
          </w:tcPr>
          <w:p w14:paraId="1CDABC33" w14:textId="77FD885C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154,190</w:t>
            </w:r>
          </w:p>
        </w:tc>
        <w:tc>
          <w:tcPr>
            <w:tcW w:w="256" w:type="dxa"/>
          </w:tcPr>
          <w:p w14:paraId="0E72AEB9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0A5998A" w14:textId="46BAF511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56" w:type="dxa"/>
          </w:tcPr>
          <w:p w14:paraId="4C003506" w14:textId="77777777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</w:p>
        </w:tc>
        <w:tc>
          <w:tcPr>
            <w:tcW w:w="1184" w:type="dxa"/>
          </w:tcPr>
          <w:p w14:paraId="3EFF049E" w14:textId="1116516A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lang w:val="en-US" w:bidi="th-TH"/>
              </w:rPr>
            </w:pPr>
            <w:r w:rsidRPr="00811D0A">
              <w:rPr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5860E848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8BBE58E" w14:textId="09C843E6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154,249</w:t>
            </w:r>
          </w:p>
        </w:tc>
      </w:tr>
      <w:tr w:rsidR="008F68EF" w:rsidRPr="00811D0A" w14:paraId="2AE86079" w14:textId="77777777" w:rsidTr="002D2917">
        <w:trPr>
          <w:trHeight w:val="386"/>
        </w:trPr>
        <w:tc>
          <w:tcPr>
            <w:tcW w:w="3676" w:type="dxa"/>
          </w:tcPr>
          <w:p w14:paraId="0E36425C" w14:textId="73EA6FE4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29C8B5A" w14:textId="5EB7D93E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758981E0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1B13CD6" w14:textId="70A756BF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2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" w:type="dxa"/>
          </w:tcPr>
          <w:p w14:paraId="5A9AE3EB" w14:textId="2103967F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0326A19D" w14:textId="7CA8BEA9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43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7C12C572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772D9635" w14:textId="45D0F736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F68EF" w:rsidRPr="00811D0A" w14:paraId="763D79CB" w14:textId="77777777" w:rsidTr="00510DF6">
        <w:trPr>
          <w:trHeight w:val="386"/>
        </w:trPr>
        <w:tc>
          <w:tcPr>
            <w:tcW w:w="3676" w:type="dxa"/>
          </w:tcPr>
          <w:p w14:paraId="77E19238" w14:textId="222F1240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และ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84" w:type="dxa"/>
          </w:tcPr>
          <w:p w14:paraId="23B36EB3" w14:textId="3F7B5A9C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>552,126</w:t>
            </w:r>
          </w:p>
        </w:tc>
        <w:tc>
          <w:tcPr>
            <w:tcW w:w="256" w:type="dxa"/>
          </w:tcPr>
          <w:p w14:paraId="6E854682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47A7B71" w14:textId="64936D65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>7,020</w:t>
            </w:r>
          </w:p>
        </w:tc>
        <w:tc>
          <w:tcPr>
            <w:tcW w:w="256" w:type="dxa"/>
          </w:tcPr>
          <w:p w14:paraId="35AA8259" w14:textId="2777A826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</w:p>
        </w:tc>
        <w:tc>
          <w:tcPr>
            <w:tcW w:w="1184" w:type="dxa"/>
          </w:tcPr>
          <w:p w14:paraId="69576872" w14:textId="3E0A12C9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  <w:r w:rsidRPr="00811D0A">
              <w:rPr>
                <w:b/>
                <w:bCs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594ECEA1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3F59E1F0" w14:textId="6D4D8948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</w:rPr>
              <w:t>559,146</w:t>
            </w:r>
          </w:p>
        </w:tc>
      </w:tr>
      <w:tr w:rsidR="00355F27" w:rsidRPr="00811D0A" w14:paraId="418297A0" w14:textId="77777777" w:rsidTr="000B3FCB">
        <w:trPr>
          <w:trHeight w:val="376"/>
        </w:trPr>
        <w:tc>
          <w:tcPr>
            <w:tcW w:w="3676" w:type="dxa"/>
          </w:tcPr>
          <w:p w14:paraId="259EE2FE" w14:textId="7987CD4F" w:rsidR="00355F27" w:rsidRPr="00811D0A" w:rsidRDefault="00355F27" w:rsidP="00355F2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5B76EDC8" w14:textId="549228E9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152,0</w:t>
            </w:r>
            <w:r w:rsidR="00000C03" w:rsidRPr="00811D0A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56" w:type="dxa"/>
          </w:tcPr>
          <w:p w14:paraId="2AC37210" w14:textId="77777777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756AFBE" w14:textId="0D4C7E61" w:rsidR="00355F27" w:rsidRPr="00811D0A" w:rsidRDefault="00000C03" w:rsidP="0000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56" w:type="dxa"/>
          </w:tcPr>
          <w:p w14:paraId="7C8D04BE" w14:textId="59DE7C62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8FBED3A" w14:textId="2DA7BF6C" w:rsidR="00355F27" w:rsidRPr="00811D0A" w:rsidRDefault="00355F27" w:rsidP="00355F27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rFonts w:asciiTheme="majorBidi" w:hAnsiTheme="majorBidi" w:cstheme="majorBidi"/>
              </w:rPr>
            </w:pPr>
            <w:r w:rsidRPr="00811D0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6" w:type="dxa"/>
          </w:tcPr>
          <w:p w14:paraId="03C89BD2" w14:textId="77777777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14:paraId="420E8149" w14:textId="17675CF1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152,099</w:t>
            </w:r>
          </w:p>
        </w:tc>
      </w:tr>
      <w:tr w:rsidR="00355F27" w:rsidRPr="00811D0A" w14:paraId="6481E15C" w14:textId="77777777" w:rsidTr="000B3FCB">
        <w:trPr>
          <w:trHeight w:val="386"/>
        </w:trPr>
        <w:tc>
          <w:tcPr>
            <w:tcW w:w="3676" w:type="dxa"/>
          </w:tcPr>
          <w:p w14:paraId="06BA6CE6" w14:textId="47CA263D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11D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38F06562" w14:textId="7E94F4C9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704,</w:t>
            </w:r>
            <w:r w:rsidR="00000C03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189</w:t>
            </w:r>
          </w:p>
        </w:tc>
        <w:tc>
          <w:tcPr>
            <w:tcW w:w="256" w:type="dxa"/>
          </w:tcPr>
          <w:p w14:paraId="60A95593" w14:textId="77777777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494C1178" w14:textId="0899349E" w:rsidR="00355F27" w:rsidRPr="00811D0A" w:rsidRDefault="00355F27" w:rsidP="0000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</w:t>
            </w:r>
            <w:r w:rsidR="00000C03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</w:p>
        </w:tc>
        <w:tc>
          <w:tcPr>
            <w:tcW w:w="256" w:type="dxa"/>
          </w:tcPr>
          <w:p w14:paraId="796E326C" w14:textId="5D6365FA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13914090" w14:textId="7512E716" w:rsidR="00355F27" w:rsidRPr="00811D0A" w:rsidRDefault="00355F27" w:rsidP="00355F27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  <w:r w:rsidRPr="00811D0A">
              <w:rPr>
                <w:b/>
                <w:bCs/>
                <w:lang w:val="en-US" w:bidi="th-TH"/>
              </w:rPr>
              <w:t>-</w:t>
            </w:r>
          </w:p>
        </w:tc>
        <w:tc>
          <w:tcPr>
            <w:tcW w:w="256" w:type="dxa"/>
          </w:tcPr>
          <w:p w14:paraId="46669A5F" w14:textId="77777777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</w:tcPr>
          <w:p w14:paraId="693D01FB" w14:textId="71381E8A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711,245</w:t>
            </w:r>
          </w:p>
        </w:tc>
      </w:tr>
      <w:tr w:rsidR="008F68EF" w:rsidRPr="00811D0A" w14:paraId="527A0E56" w14:textId="77777777" w:rsidTr="000B3FCB">
        <w:trPr>
          <w:trHeight w:val="386"/>
        </w:trPr>
        <w:tc>
          <w:tcPr>
            <w:tcW w:w="3676" w:type="dxa"/>
          </w:tcPr>
          <w:p w14:paraId="7B130BE2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4BBCE52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53E6E4F2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5BEA0ADA" w14:textId="77777777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</w:p>
        </w:tc>
        <w:tc>
          <w:tcPr>
            <w:tcW w:w="256" w:type="dxa"/>
          </w:tcPr>
          <w:p w14:paraId="3CAF3F76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A226BC8" w14:textId="77777777" w:rsidR="008F68EF" w:rsidRPr="00811D0A" w:rsidRDefault="008F68EF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</w:p>
        </w:tc>
        <w:tc>
          <w:tcPr>
            <w:tcW w:w="256" w:type="dxa"/>
          </w:tcPr>
          <w:p w14:paraId="058DB04D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</w:tcPr>
          <w:p w14:paraId="27B128E1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A422B" w:rsidRPr="00811D0A" w14:paraId="106AD4BC" w14:textId="77777777" w:rsidTr="004A422B">
        <w:trPr>
          <w:trHeight w:val="386"/>
        </w:trPr>
        <w:tc>
          <w:tcPr>
            <w:tcW w:w="3676" w:type="dxa"/>
          </w:tcPr>
          <w:p w14:paraId="229ADEAB" w14:textId="77777777" w:rsidR="004A422B" w:rsidRPr="00811D0A" w:rsidRDefault="004A422B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2A5D0776" w14:textId="77777777" w:rsidR="004A422B" w:rsidRPr="00811D0A" w:rsidRDefault="004A422B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6" w:type="dxa"/>
          </w:tcPr>
          <w:p w14:paraId="4DF3FC54" w14:textId="77777777" w:rsidR="004A422B" w:rsidRPr="00811D0A" w:rsidRDefault="004A422B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242400C7" w14:textId="77777777" w:rsidR="004A422B" w:rsidRPr="00811D0A" w:rsidRDefault="004A422B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</w:p>
        </w:tc>
        <w:tc>
          <w:tcPr>
            <w:tcW w:w="256" w:type="dxa"/>
          </w:tcPr>
          <w:p w14:paraId="143E991A" w14:textId="77777777" w:rsidR="004A422B" w:rsidRPr="00811D0A" w:rsidRDefault="004A422B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408446DF" w14:textId="77777777" w:rsidR="004A422B" w:rsidRPr="00811D0A" w:rsidRDefault="004A422B" w:rsidP="008F68EF">
            <w:pPr>
              <w:pStyle w:val="NormalLatinAngsanaNew"/>
              <w:tabs>
                <w:tab w:val="clear" w:pos="1224"/>
                <w:tab w:val="decimal" w:pos="669"/>
              </w:tabs>
              <w:ind w:left="0" w:right="66"/>
              <w:rPr>
                <w:b/>
                <w:bCs/>
                <w:lang w:val="en-US" w:bidi="th-TH"/>
              </w:rPr>
            </w:pPr>
          </w:p>
        </w:tc>
        <w:tc>
          <w:tcPr>
            <w:tcW w:w="256" w:type="dxa"/>
          </w:tcPr>
          <w:p w14:paraId="2D9FBD58" w14:textId="77777777" w:rsidR="004A422B" w:rsidRPr="00811D0A" w:rsidRDefault="004A422B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</w:tcPr>
          <w:p w14:paraId="642F94C2" w14:textId="77777777" w:rsidR="004A422B" w:rsidRPr="00811D0A" w:rsidRDefault="004A422B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F68EF" w:rsidRPr="00811D0A" w14:paraId="42A81F9A" w14:textId="77777777" w:rsidTr="002D2917">
        <w:trPr>
          <w:trHeight w:val="396"/>
        </w:trPr>
        <w:tc>
          <w:tcPr>
            <w:tcW w:w="3676" w:type="dxa"/>
          </w:tcPr>
          <w:p w14:paraId="695F24BD" w14:textId="4B17431B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184" w:type="dxa"/>
          </w:tcPr>
          <w:p w14:paraId="0211564F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6" w:type="dxa"/>
          </w:tcPr>
          <w:p w14:paraId="70F687DC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643E2B9A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6E28BA89" w14:textId="282666B0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2B890F90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</w:tcPr>
          <w:p w14:paraId="4426C02F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1DA79FBF" w14:textId="77777777" w:rsidR="008F68EF" w:rsidRPr="00811D0A" w:rsidRDefault="008F68EF" w:rsidP="008F6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3B15" w:rsidRPr="00811D0A" w14:paraId="3FD98DD7" w14:textId="77777777" w:rsidTr="00AB179E">
        <w:trPr>
          <w:trHeight w:val="386"/>
        </w:trPr>
        <w:tc>
          <w:tcPr>
            <w:tcW w:w="3676" w:type="dxa"/>
          </w:tcPr>
          <w:p w14:paraId="02720B48" w14:textId="64883FCA" w:rsidR="007A3B15" w:rsidRPr="00811D0A" w:rsidRDefault="007A3B15" w:rsidP="007A3B15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6C277117" w14:textId="0D0CC0EA" w:rsidR="007A3B15" w:rsidRPr="00811D0A" w:rsidRDefault="007A3B15" w:rsidP="007A3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492,979</w:t>
            </w:r>
          </w:p>
        </w:tc>
        <w:tc>
          <w:tcPr>
            <w:tcW w:w="256" w:type="dxa"/>
          </w:tcPr>
          <w:p w14:paraId="37E9EA4E" w14:textId="77777777" w:rsidR="007A3B15" w:rsidRPr="00811D0A" w:rsidRDefault="007A3B15" w:rsidP="007A3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7EC64C3A" w14:textId="7932334A" w:rsidR="007A3B15" w:rsidRPr="00811D0A" w:rsidRDefault="007A3B15" w:rsidP="007A3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256" w:type="dxa"/>
          </w:tcPr>
          <w:p w14:paraId="402A7871" w14:textId="401B9F97" w:rsidR="007A3B15" w:rsidRPr="00811D0A" w:rsidRDefault="007A3B15" w:rsidP="007A3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385B65FC" w14:textId="47D62B92" w:rsidR="007A3B15" w:rsidRPr="00811D0A" w:rsidRDefault="007A3B15" w:rsidP="007A3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28,499</w:t>
            </w:r>
          </w:p>
        </w:tc>
        <w:tc>
          <w:tcPr>
            <w:tcW w:w="256" w:type="dxa"/>
          </w:tcPr>
          <w:p w14:paraId="256453B5" w14:textId="77777777" w:rsidR="007A3B15" w:rsidRPr="00811D0A" w:rsidRDefault="007A3B15" w:rsidP="007A3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360" w:lineRule="exact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14EC1475" w14:textId="39C76D78" w:rsidR="007A3B15" w:rsidRPr="00811D0A" w:rsidRDefault="007A3B15" w:rsidP="007A3B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521,690</w:t>
            </w:r>
          </w:p>
        </w:tc>
      </w:tr>
      <w:tr w:rsidR="00355F27" w:rsidRPr="00811D0A" w14:paraId="482E9E2F" w14:textId="77777777" w:rsidTr="00960D60">
        <w:trPr>
          <w:trHeight w:val="386"/>
        </w:trPr>
        <w:tc>
          <w:tcPr>
            <w:tcW w:w="3676" w:type="dxa"/>
          </w:tcPr>
          <w:p w14:paraId="236FC904" w14:textId="2E8C21C2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11D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127F6AE2" w14:textId="6581B380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494,1</w:t>
            </w:r>
            <w:r w:rsidR="00000C03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256" w:type="dxa"/>
          </w:tcPr>
          <w:p w14:paraId="430D2CBD" w14:textId="77777777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4E31A66B" w14:textId="2D7CA6E9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000C03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56" w:type="dxa"/>
          </w:tcPr>
          <w:p w14:paraId="3D341E11" w14:textId="18674E40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13725456" w14:textId="110C60AD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2,339</w:t>
            </w:r>
          </w:p>
        </w:tc>
        <w:tc>
          <w:tcPr>
            <w:tcW w:w="256" w:type="dxa"/>
          </w:tcPr>
          <w:p w14:paraId="241A18C6" w14:textId="77777777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050"/>
              </w:tabs>
              <w:spacing w:line="240" w:lineRule="auto"/>
              <w:ind w:left="-121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  <w:bottom w:val="double" w:sz="4" w:space="0" w:color="auto"/>
            </w:tcBorders>
          </w:tcPr>
          <w:p w14:paraId="183519E1" w14:textId="22E58173" w:rsidR="00355F27" w:rsidRPr="00811D0A" w:rsidRDefault="00355F27" w:rsidP="00355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21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496,654</w:t>
            </w:r>
          </w:p>
        </w:tc>
      </w:tr>
    </w:tbl>
    <w:p w14:paraId="0745EE28" w14:textId="77777777" w:rsidR="004A422B" w:rsidRPr="00811D0A" w:rsidRDefault="004A422B" w:rsidP="00C221CC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sz w:val="30"/>
          <w:szCs w:val="30"/>
        </w:rPr>
      </w:pPr>
      <w:bookmarkStart w:id="30" w:name="_Hlk110412925"/>
    </w:p>
    <w:p w14:paraId="4A0593FA" w14:textId="6C0D000B" w:rsidR="00C221CC" w:rsidRPr="00811D0A" w:rsidRDefault="00C221CC" w:rsidP="00C221CC">
      <w:pPr>
        <w:pStyle w:val="BodyText2"/>
        <w:tabs>
          <w:tab w:val="left" w:pos="540"/>
        </w:tabs>
        <w:ind w:left="540" w:right="-2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ราคาทรัพย์สินของบริษัทก่อนหักค่าตัดจำหน่ายสะสมของสินทรัพย์ไม่มีตัวตน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ซึ่งได้คิดค่าตัดจำหน่ายเต็มจำนวนแล้ว</w:t>
      </w:r>
      <w:bookmarkEnd w:id="30"/>
      <w:r w:rsidRPr="00811D0A">
        <w:rPr>
          <w:rFonts w:asciiTheme="majorBidi" w:hAnsiTheme="majorBidi" w:cstheme="majorBidi"/>
          <w:sz w:val="30"/>
          <w:szCs w:val="30"/>
          <w:cs/>
        </w:rPr>
        <w:t xml:space="preserve"> แต่ยังคงใช้งานจนถึง ณ วันที่ </w:t>
      </w:r>
      <w:r w:rsidR="004119CF" w:rsidRPr="00811D0A">
        <w:rPr>
          <w:rFonts w:asciiTheme="majorBidi" w:hAnsiTheme="majorBidi" w:cstheme="majorBidi"/>
          <w:sz w:val="30"/>
          <w:szCs w:val="30"/>
        </w:rPr>
        <w:t>3</w:t>
      </w:r>
      <w:r w:rsidR="006F3339" w:rsidRPr="00811D0A">
        <w:rPr>
          <w:rFonts w:asciiTheme="majorBidi" w:hAnsiTheme="majorBidi" w:cstheme="majorBidi"/>
          <w:sz w:val="30"/>
          <w:szCs w:val="30"/>
        </w:rPr>
        <w:t>1</w:t>
      </w:r>
      <w:r w:rsidR="00DB57E6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6F3339" w:rsidRPr="00811D0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B57E6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3657" w:rsidRPr="00811D0A">
        <w:rPr>
          <w:rFonts w:asciiTheme="majorBidi" w:hAnsiTheme="majorBidi" w:cstheme="majorBidi"/>
          <w:sz w:val="30"/>
          <w:szCs w:val="30"/>
        </w:rPr>
        <w:t>2568</w:t>
      </w:r>
      <w:r w:rsidR="00DB57E6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มีจำนวน</w:t>
      </w:r>
      <w:r w:rsidR="00D20CD2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65197" w:rsidRPr="00811D0A">
        <w:rPr>
          <w:rFonts w:asciiTheme="majorBidi" w:hAnsiTheme="majorBidi" w:cstheme="majorBidi"/>
          <w:sz w:val="30"/>
          <w:szCs w:val="30"/>
        </w:rPr>
        <w:t>3</w:t>
      </w:r>
      <w:r w:rsidR="00062B33" w:rsidRPr="00811D0A">
        <w:rPr>
          <w:rFonts w:asciiTheme="majorBidi" w:hAnsiTheme="majorBidi" w:cstheme="majorBidi"/>
          <w:sz w:val="30"/>
          <w:szCs w:val="30"/>
        </w:rPr>
        <w:t>58</w:t>
      </w:r>
      <w:r w:rsidR="00B65197" w:rsidRPr="00811D0A">
        <w:rPr>
          <w:rFonts w:asciiTheme="majorBidi" w:hAnsiTheme="majorBidi" w:cstheme="majorBidi"/>
          <w:sz w:val="30"/>
          <w:szCs w:val="30"/>
        </w:rPr>
        <w:t>.</w:t>
      </w:r>
      <w:r w:rsidR="00062B33" w:rsidRPr="00811D0A">
        <w:rPr>
          <w:rFonts w:asciiTheme="majorBidi" w:hAnsiTheme="majorBidi" w:cstheme="majorBidi"/>
          <w:sz w:val="30"/>
          <w:szCs w:val="30"/>
        </w:rPr>
        <w:t>8</w:t>
      </w:r>
      <w:r w:rsidR="00643D38"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253F21" w:rsidRPr="00811D0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63657" w:rsidRPr="00811D0A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DB57E6" w:rsidRPr="00811D0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A3B15" w:rsidRPr="00811D0A">
        <w:rPr>
          <w:rFonts w:asciiTheme="majorBidi" w:hAnsiTheme="majorBidi" w:cstheme="majorBidi"/>
          <w:i/>
          <w:iCs/>
          <w:sz w:val="30"/>
          <w:szCs w:val="30"/>
        </w:rPr>
        <w:t>336.9</w:t>
      </w:r>
      <w:r w:rsidR="00506C82" w:rsidRPr="00811D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B57E6" w:rsidRPr="00811D0A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54964A2" w14:textId="24235998" w:rsidR="005F7154" w:rsidRPr="00811D0A" w:rsidRDefault="005F7154" w:rsidP="00CE1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088AED7A" w14:textId="1D2D0C62" w:rsidR="00BD37A6" w:rsidRPr="00811D0A" w:rsidRDefault="002D4841" w:rsidP="00486077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</w:rPr>
        <w:t>สินทรัพย์อื่น</w:t>
      </w:r>
    </w:p>
    <w:p w14:paraId="6440D208" w14:textId="77777777" w:rsidR="00486077" w:rsidRPr="00811D0A" w:rsidRDefault="00486077" w:rsidP="0048607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24"/>
          <w:szCs w:val="24"/>
          <w:lang w:bidi="th-TH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2"/>
        <w:gridCol w:w="1350"/>
        <w:gridCol w:w="270"/>
        <w:gridCol w:w="25"/>
        <w:gridCol w:w="1325"/>
      </w:tblGrid>
      <w:tr w:rsidR="005B3C25" w:rsidRPr="00811D0A" w14:paraId="20C1EC01" w14:textId="77777777" w:rsidTr="007F3F5F">
        <w:tc>
          <w:tcPr>
            <w:tcW w:w="4860" w:type="dxa"/>
            <w:vAlign w:val="bottom"/>
          </w:tcPr>
          <w:p w14:paraId="6D69EF95" w14:textId="77777777" w:rsidR="005B3C25" w:rsidRPr="00811D0A" w:rsidRDefault="005B3C25" w:rsidP="005B3C2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</w:tcPr>
          <w:p w14:paraId="14190FE2" w14:textId="77777777" w:rsidR="005B3C25" w:rsidRPr="00811D0A" w:rsidRDefault="005B3C25" w:rsidP="005B3C2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083022F" w14:textId="099AA807" w:rsidR="005B3C25" w:rsidRPr="00811D0A" w:rsidRDefault="00663657" w:rsidP="005B3C25">
            <w:pPr>
              <w:pStyle w:val="acctfourfigures"/>
              <w:tabs>
                <w:tab w:val="clear" w:pos="765"/>
              </w:tabs>
              <w:spacing w:line="240" w:lineRule="auto"/>
              <w:ind w:left="-109" w:right="-4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95" w:type="dxa"/>
            <w:gridSpan w:val="2"/>
          </w:tcPr>
          <w:p w14:paraId="5CF77793" w14:textId="77777777" w:rsidR="005B3C25" w:rsidRPr="00811D0A" w:rsidRDefault="005B3C25" w:rsidP="005B3C25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25" w:type="dxa"/>
          </w:tcPr>
          <w:p w14:paraId="1CB32C94" w14:textId="32544DEC" w:rsidR="005B3C25" w:rsidRPr="00811D0A" w:rsidRDefault="00663657" w:rsidP="005B3C25">
            <w:pPr>
              <w:pStyle w:val="acctfourfigures"/>
              <w:tabs>
                <w:tab w:val="clear" w:pos="765"/>
              </w:tabs>
              <w:spacing w:line="240" w:lineRule="auto"/>
              <w:ind w:left="-52" w:right="-1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416EE2" w:rsidRPr="00811D0A" w14:paraId="01009B64" w14:textId="77777777" w:rsidTr="007F3F5F">
        <w:tc>
          <w:tcPr>
            <w:tcW w:w="4860" w:type="dxa"/>
          </w:tcPr>
          <w:p w14:paraId="3757C5B1" w14:textId="77777777" w:rsidR="00416EE2" w:rsidRPr="00811D0A" w:rsidDel="0005181C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D47ED8B" w14:textId="77777777" w:rsidR="00416EE2" w:rsidRPr="00811D0A" w:rsidRDefault="00416EE2" w:rsidP="00416EE2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4"/>
          </w:tcPr>
          <w:p w14:paraId="0B70C9F6" w14:textId="77777777" w:rsidR="00416EE2" w:rsidRPr="00811D0A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3043" w:rsidRPr="00811D0A" w14:paraId="3D0F9B41" w14:textId="77777777" w:rsidTr="007F3F5F">
        <w:tc>
          <w:tcPr>
            <w:tcW w:w="4860" w:type="dxa"/>
          </w:tcPr>
          <w:p w14:paraId="68F5DF7E" w14:textId="580806D5" w:rsidR="00733043" w:rsidRPr="00811D0A" w:rsidRDefault="00733043" w:rsidP="0073304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รายได้ค่าธรรมเนียมค้างรับ</w:t>
            </w:r>
          </w:p>
        </w:tc>
        <w:tc>
          <w:tcPr>
            <w:tcW w:w="1262" w:type="dxa"/>
          </w:tcPr>
          <w:p w14:paraId="3B8BD132" w14:textId="77777777" w:rsidR="00733043" w:rsidRPr="00811D0A" w:rsidRDefault="00733043" w:rsidP="00733043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DE53EA1" w14:textId="22FFDABC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229,342 </w:t>
            </w:r>
          </w:p>
        </w:tc>
        <w:tc>
          <w:tcPr>
            <w:tcW w:w="270" w:type="dxa"/>
          </w:tcPr>
          <w:p w14:paraId="5EA0B407" w14:textId="77777777" w:rsidR="00733043" w:rsidRPr="00811D0A" w:rsidRDefault="00733043" w:rsidP="007330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56274F07" w14:textId="612970DE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271,921</w:t>
            </w:r>
          </w:p>
        </w:tc>
      </w:tr>
      <w:tr w:rsidR="00733043" w:rsidRPr="00811D0A" w14:paraId="45EF05D4" w14:textId="77777777" w:rsidTr="007F3F5F">
        <w:tc>
          <w:tcPr>
            <w:tcW w:w="4860" w:type="dxa"/>
          </w:tcPr>
          <w:p w14:paraId="319DF7F7" w14:textId="26C700B2" w:rsidR="00733043" w:rsidRPr="00811D0A" w:rsidRDefault="00733043" w:rsidP="0073304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เงินกองทุนทดแทนความเสียหาย</w:t>
            </w:r>
          </w:p>
        </w:tc>
        <w:tc>
          <w:tcPr>
            <w:tcW w:w="1262" w:type="dxa"/>
          </w:tcPr>
          <w:p w14:paraId="143E9E0B" w14:textId="77777777" w:rsidR="00733043" w:rsidRPr="00811D0A" w:rsidRDefault="00733043" w:rsidP="00733043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141C145" w14:textId="4C7721F5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201,062 </w:t>
            </w:r>
          </w:p>
        </w:tc>
        <w:tc>
          <w:tcPr>
            <w:tcW w:w="270" w:type="dxa"/>
          </w:tcPr>
          <w:p w14:paraId="12A05387" w14:textId="77777777" w:rsidR="00733043" w:rsidRPr="00811D0A" w:rsidRDefault="00733043" w:rsidP="007330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2BB12541" w14:textId="47228556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195,233</w:t>
            </w:r>
          </w:p>
        </w:tc>
      </w:tr>
      <w:tr w:rsidR="00733043" w:rsidRPr="00811D0A" w14:paraId="7380D271" w14:textId="77777777" w:rsidTr="007F3F5F">
        <w:tc>
          <w:tcPr>
            <w:tcW w:w="4860" w:type="dxa"/>
          </w:tcPr>
          <w:p w14:paraId="1C908E2E" w14:textId="3088581A" w:rsidR="00733043" w:rsidRPr="00811D0A" w:rsidRDefault="00733043" w:rsidP="0073304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ลูกหนี้ค่าซื้อขายหน่วยลงทุนของลูกค้า</w:t>
            </w:r>
          </w:p>
        </w:tc>
        <w:tc>
          <w:tcPr>
            <w:tcW w:w="1262" w:type="dxa"/>
          </w:tcPr>
          <w:p w14:paraId="70AB2917" w14:textId="77777777" w:rsidR="00733043" w:rsidRPr="00811D0A" w:rsidRDefault="00733043" w:rsidP="00733043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5441E7" w14:textId="115E8EAC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192,914 </w:t>
            </w:r>
          </w:p>
        </w:tc>
        <w:tc>
          <w:tcPr>
            <w:tcW w:w="270" w:type="dxa"/>
          </w:tcPr>
          <w:p w14:paraId="48712025" w14:textId="77777777" w:rsidR="00733043" w:rsidRPr="00811D0A" w:rsidRDefault="00733043" w:rsidP="007330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6EB1491" w14:textId="5860FAAD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900,745</w:t>
            </w:r>
          </w:p>
        </w:tc>
      </w:tr>
      <w:tr w:rsidR="00733043" w:rsidRPr="00811D0A" w14:paraId="1ECB4710" w14:textId="77777777" w:rsidTr="007F3F5F">
        <w:tc>
          <w:tcPr>
            <w:tcW w:w="4860" w:type="dxa"/>
          </w:tcPr>
          <w:p w14:paraId="47B8633B" w14:textId="55D77C5C" w:rsidR="00733043" w:rsidRPr="00811D0A" w:rsidRDefault="00733043" w:rsidP="0073304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รายได้ดอกเบี้ยค้างรับ</w:t>
            </w:r>
          </w:p>
        </w:tc>
        <w:tc>
          <w:tcPr>
            <w:tcW w:w="1262" w:type="dxa"/>
          </w:tcPr>
          <w:p w14:paraId="07C3977E" w14:textId="77777777" w:rsidR="00733043" w:rsidRPr="00811D0A" w:rsidRDefault="00733043" w:rsidP="00733043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5977411" w14:textId="739407B7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35,200 </w:t>
            </w:r>
          </w:p>
        </w:tc>
        <w:tc>
          <w:tcPr>
            <w:tcW w:w="270" w:type="dxa"/>
          </w:tcPr>
          <w:p w14:paraId="4E4CB253" w14:textId="77777777" w:rsidR="00733043" w:rsidRPr="00811D0A" w:rsidRDefault="00733043" w:rsidP="007330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6F62079F" w14:textId="3F540736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16,209</w:t>
            </w:r>
          </w:p>
        </w:tc>
      </w:tr>
      <w:tr w:rsidR="00733043" w:rsidRPr="00811D0A" w14:paraId="0BC8A29D" w14:textId="77777777" w:rsidTr="007F3F5F">
        <w:tc>
          <w:tcPr>
            <w:tcW w:w="4860" w:type="dxa"/>
          </w:tcPr>
          <w:p w14:paraId="0ED9734B" w14:textId="68003707" w:rsidR="00733043" w:rsidRPr="00811D0A" w:rsidRDefault="00733043" w:rsidP="0073304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2" w:type="dxa"/>
          </w:tcPr>
          <w:p w14:paraId="4728C416" w14:textId="77777777" w:rsidR="00733043" w:rsidRPr="00811D0A" w:rsidRDefault="00733043" w:rsidP="00733043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1F7508B" w14:textId="10F8F045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30,631 </w:t>
            </w:r>
          </w:p>
        </w:tc>
        <w:tc>
          <w:tcPr>
            <w:tcW w:w="270" w:type="dxa"/>
          </w:tcPr>
          <w:p w14:paraId="07D9A217" w14:textId="77777777" w:rsidR="00733043" w:rsidRPr="00811D0A" w:rsidRDefault="00733043" w:rsidP="007330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432C0BAC" w14:textId="05460CFA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48,296</w:t>
            </w:r>
          </w:p>
        </w:tc>
      </w:tr>
      <w:tr w:rsidR="00733043" w:rsidRPr="00811D0A" w14:paraId="1B051D0A" w14:textId="77777777" w:rsidTr="0080202D">
        <w:tc>
          <w:tcPr>
            <w:tcW w:w="4860" w:type="dxa"/>
          </w:tcPr>
          <w:p w14:paraId="2B132320" w14:textId="2DE10197" w:rsidR="00733043" w:rsidRPr="00811D0A" w:rsidRDefault="00804B45" w:rsidP="007330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right="14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เงินมัดจำและ</w:t>
            </w:r>
            <w:r w:rsidR="00733043"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1262" w:type="dxa"/>
          </w:tcPr>
          <w:p w14:paraId="18373E0C" w14:textId="77777777" w:rsidR="00733043" w:rsidRPr="00811D0A" w:rsidRDefault="00733043" w:rsidP="00733043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A540769" w14:textId="3926330D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8,387 </w:t>
            </w:r>
          </w:p>
        </w:tc>
        <w:tc>
          <w:tcPr>
            <w:tcW w:w="270" w:type="dxa"/>
          </w:tcPr>
          <w:p w14:paraId="24AD11B3" w14:textId="77777777" w:rsidR="00733043" w:rsidRPr="00811D0A" w:rsidRDefault="00733043" w:rsidP="007330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1E8CCF9B" w14:textId="3EA5150E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14,140</w:t>
            </w:r>
          </w:p>
        </w:tc>
      </w:tr>
      <w:tr w:rsidR="00733043" w:rsidRPr="00811D0A" w14:paraId="24560427" w14:textId="77777777" w:rsidTr="0080202D">
        <w:tc>
          <w:tcPr>
            <w:tcW w:w="4860" w:type="dxa"/>
          </w:tcPr>
          <w:p w14:paraId="2E37D729" w14:textId="5980F593" w:rsidR="00733043" w:rsidRPr="00811D0A" w:rsidRDefault="00733043" w:rsidP="00733043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สินทรัพย์อื่น ๆ</w:t>
            </w:r>
          </w:p>
        </w:tc>
        <w:tc>
          <w:tcPr>
            <w:tcW w:w="1262" w:type="dxa"/>
          </w:tcPr>
          <w:p w14:paraId="2F460129" w14:textId="77777777" w:rsidR="00733043" w:rsidRPr="00811D0A" w:rsidRDefault="00733043" w:rsidP="00733043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A73D64" w14:textId="0981451B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7,622 </w:t>
            </w:r>
          </w:p>
        </w:tc>
        <w:tc>
          <w:tcPr>
            <w:tcW w:w="270" w:type="dxa"/>
          </w:tcPr>
          <w:p w14:paraId="49EAE158" w14:textId="77777777" w:rsidR="00733043" w:rsidRPr="00811D0A" w:rsidRDefault="00733043" w:rsidP="007330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2D3D9C4" w14:textId="63A5B163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14,019</w:t>
            </w:r>
          </w:p>
        </w:tc>
      </w:tr>
      <w:tr w:rsidR="00733043" w:rsidRPr="00811D0A" w14:paraId="3CA742EF" w14:textId="77777777" w:rsidTr="007F3F5F">
        <w:tc>
          <w:tcPr>
            <w:tcW w:w="4860" w:type="dxa"/>
          </w:tcPr>
          <w:p w14:paraId="12EA1EBE" w14:textId="4EA4FAD1" w:rsidR="00733043" w:rsidRPr="00811D0A" w:rsidRDefault="00733043" w:rsidP="00733043">
            <w:pPr>
              <w:spacing w:line="240" w:lineRule="auto"/>
              <w:ind w:left="172" w:hanging="1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bookmarkStart w:id="31" w:name="OLE_LINK13"/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2" w:type="dxa"/>
          </w:tcPr>
          <w:p w14:paraId="3AAA18F2" w14:textId="77777777" w:rsidR="00733043" w:rsidRPr="00811D0A" w:rsidRDefault="00733043" w:rsidP="00733043">
            <w:pPr>
              <w:pStyle w:val="acctfourfigures"/>
              <w:tabs>
                <w:tab w:val="clear" w:pos="765"/>
              </w:tabs>
              <w:spacing w:line="240" w:lineRule="auto"/>
              <w:ind w:left="-52" w:right="-7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A8BBF0D" w14:textId="3F44C5F2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705,158 </w:t>
            </w:r>
          </w:p>
        </w:tc>
        <w:tc>
          <w:tcPr>
            <w:tcW w:w="270" w:type="dxa"/>
          </w:tcPr>
          <w:p w14:paraId="4E2D25F8" w14:textId="77777777" w:rsidR="00733043" w:rsidRPr="00811D0A" w:rsidRDefault="00733043" w:rsidP="0073304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16898A" w14:textId="330CD913" w:rsidR="00733043" w:rsidRPr="00811D0A" w:rsidRDefault="00733043" w:rsidP="00733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1,460,563</w:t>
            </w:r>
          </w:p>
        </w:tc>
      </w:tr>
      <w:bookmarkEnd w:id="31"/>
    </w:tbl>
    <w:p w14:paraId="0086EC59" w14:textId="67CD9D59" w:rsidR="00062B33" w:rsidRPr="00811D0A" w:rsidRDefault="00062B33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561A569E" w14:textId="77777777" w:rsidR="00062B33" w:rsidRPr="00811D0A" w:rsidRDefault="00062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</w:rPr>
        <w:br w:type="page"/>
      </w:r>
    </w:p>
    <w:p w14:paraId="727D63C3" w14:textId="417C4AF5" w:rsidR="005D0BC5" w:rsidRPr="00811D0A" w:rsidRDefault="005D0BC5" w:rsidP="005D0BC5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11D0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เงินกู้ยืมจากสถาบันการเงิน</w:t>
      </w:r>
    </w:p>
    <w:p w14:paraId="2A546865" w14:textId="4FE780C8" w:rsidR="008C4461" w:rsidRPr="00811D0A" w:rsidRDefault="008C4461" w:rsidP="002911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568"/>
        <w:gridCol w:w="266"/>
        <w:gridCol w:w="1509"/>
        <w:gridCol w:w="266"/>
        <w:gridCol w:w="1598"/>
        <w:gridCol w:w="266"/>
        <w:gridCol w:w="1509"/>
      </w:tblGrid>
      <w:tr w:rsidR="005D0BC5" w:rsidRPr="00811D0A" w14:paraId="514BD618" w14:textId="77777777" w:rsidTr="00D62E78">
        <w:trPr>
          <w:trHeight w:val="367"/>
        </w:trPr>
        <w:tc>
          <w:tcPr>
            <w:tcW w:w="2160" w:type="dxa"/>
          </w:tcPr>
          <w:p w14:paraId="3A8E399F" w14:textId="77777777" w:rsidR="005D0BC5" w:rsidRPr="00811D0A" w:rsidRDefault="005D0BC5" w:rsidP="00D62E78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343" w:type="dxa"/>
            <w:gridSpan w:val="3"/>
          </w:tcPr>
          <w:p w14:paraId="7D4568F8" w14:textId="0CBCBA11" w:rsidR="005D0BC5" w:rsidRPr="00811D0A" w:rsidRDefault="00663657" w:rsidP="00D62E78">
            <w:pPr>
              <w:spacing w:line="240" w:lineRule="auto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66" w:type="dxa"/>
          </w:tcPr>
          <w:p w14:paraId="6AD8EBA0" w14:textId="77777777" w:rsidR="005D0BC5" w:rsidRPr="00811D0A" w:rsidRDefault="005D0BC5" w:rsidP="00D62E78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373" w:type="dxa"/>
            <w:gridSpan w:val="3"/>
          </w:tcPr>
          <w:p w14:paraId="1ED44AF2" w14:textId="566779C2" w:rsidR="005D0BC5" w:rsidRPr="00811D0A" w:rsidRDefault="00663657" w:rsidP="00F56B7E">
            <w:pPr>
              <w:pStyle w:val="ListParagraph"/>
              <w:spacing w:line="240" w:lineRule="auto"/>
              <w:ind w:left="102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D0BC5" w:rsidRPr="00811D0A" w14:paraId="6C608CF4" w14:textId="77777777" w:rsidTr="00D62E78">
        <w:trPr>
          <w:trHeight w:val="367"/>
        </w:trPr>
        <w:tc>
          <w:tcPr>
            <w:tcW w:w="2160" w:type="dxa"/>
          </w:tcPr>
          <w:p w14:paraId="656128B0" w14:textId="77777777" w:rsidR="005D0BC5" w:rsidRPr="00811D0A" w:rsidRDefault="005D0BC5" w:rsidP="00D62E78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5B62DD33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7ACCD1A1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E93011B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66" w:type="dxa"/>
          </w:tcPr>
          <w:p w14:paraId="089E26C7" w14:textId="77777777" w:rsidR="005D0BC5" w:rsidRPr="00811D0A" w:rsidRDefault="005D0BC5" w:rsidP="00D62E78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36425C16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2AD38FE2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</w:tcPr>
          <w:p w14:paraId="1143AD6B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5D0BC5" w:rsidRPr="00811D0A" w14:paraId="1682BD7A" w14:textId="77777777" w:rsidTr="00D62E78">
        <w:trPr>
          <w:trHeight w:val="367"/>
        </w:trPr>
        <w:tc>
          <w:tcPr>
            <w:tcW w:w="2160" w:type="dxa"/>
          </w:tcPr>
          <w:p w14:paraId="4F0C577D" w14:textId="77777777" w:rsidR="005D0BC5" w:rsidRPr="00811D0A" w:rsidRDefault="005D0BC5" w:rsidP="00D62E78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68" w:type="dxa"/>
          </w:tcPr>
          <w:p w14:paraId="27853126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3BBB575F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D13A5D0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811D0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66" w:type="dxa"/>
          </w:tcPr>
          <w:p w14:paraId="15CCEF49" w14:textId="77777777" w:rsidR="005D0BC5" w:rsidRPr="00811D0A" w:rsidRDefault="005D0BC5" w:rsidP="00D62E78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72048B5F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66" w:type="dxa"/>
          </w:tcPr>
          <w:p w14:paraId="3363C322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1541C080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811D0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5D0BC5" w:rsidRPr="00811D0A" w14:paraId="3F6BFE39" w14:textId="77777777" w:rsidTr="00D62E78">
        <w:trPr>
          <w:trHeight w:val="413"/>
        </w:trPr>
        <w:tc>
          <w:tcPr>
            <w:tcW w:w="2160" w:type="dxa"/>
          </w:tcPr>
          <w:p w14:paraId="30ABB608" w14:textId="77777777" w:rsidR="005D0BC5" w:rsidRPr="00811D0A" w:rsidRDefault="005D0BC5" w:rsidP="00D62E78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568" w:type="dxa"/>
          </w:tcPr>
          <w:p w14:paraId="46731A09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66" w:type="dxa"/>
          </w:tcPr>
          <w:p w14:paraId="48BAAFE6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9" w:type="dxa"/>
          </w:tcPr>
          <w:p w14:paraId="3CFAE239" w14:textId="77777777" w:rsidR="005D0BC5" w:rsidRPr="00811D0A" w:rsidRDefault="005D0BC5" w:rsidP="00D62E78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66" w:type="dxa"/>
          </w:tcPr>
          <w:p w14:paraId="7FC56C1C" w14:textId="77777777" w:rsidR="005D0BC5" w:rsidRPr="00811D0A" w:rsidRDefault="005D0BC5" w:rsidP="00D62E78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598" w:type="dxa"/>
          </w:tcPr>
          <w:p w14:paraId="53D17258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66" w:type="dxa"/>
          </w:tcPr>
          <w:p w14:paraId="251C83B2" w14:textId="77777777" w:rsidR="005D0BC5" w:rsidRPr="00811D0A" w:rsidRDefault="005D0BC5" w:rsidP="00D62E78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51F50274" w14:textId="77777777" w:rsidR="005D0BC5" w:rsidRPr="00811D0A" w:rsidRDefault="005D0BC5" w:rsidP="00D62E78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D0BC5" w:rsidRPr="00811D0A" w14:paraId="195D5488" w14:textId="77777777" w:rsidTr="00D62E78">
        <w:trPr>
          <w:trHeight w:val="413"/>
        </w:trPr>
        <w:tc>
          <w:tcPr>
            <w:tcW w:w="2160" w:type="dxa"/>
          </w:tcPr>
          <w:p w14:paraId="2D04A1A2" w14:textId="77777777" w:rsidR="005D0BC5" w:rsidRPr="00811D0A" w:rsidRDefault="005D0BC5" w:rsidP="00D62E78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 w:hint="cs"/>
                <w:spacing w:val="-4"/>
                <w:sz w:val="30"/>
                <w:szCs w:val="30"/>
                <w:cs/>
                <w:lang w:val="th-TH"/>
              </w:rPr>
              <w:t>ตั๋วสัญญาใช้เงิน</w:t>
            </w:r>
          </w:p>
        </w:tc>
        <w:tc>
          <w:tcPr>
            <w:tcW w:w="1568" w:type="dxa"/>
          </w:tcPr>
          <w:p w14:paraId="25B97DEC" w14:textId="77777777" w:rsidR="005D0BC5" w:rsidRPr="00811D0A" w:rsidRDefault="005D0BC5" w:rsidP="00D62E78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582097CE" w14:textId="77777777" w:rsidR="005D0BC5" w:rsidRPr="00811D0A" w:rsidRDefault="005D0BC5" w:rsidP="00D62E78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756CA834" w14:textId="77777777" w:rsidR="005D0BC5" w:rsidRPr="00811D0A" w:rsidRDefault="005D0BC5" w:rsidP="00D62E78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47DC215" w14:textId="77777777" w:rsidR="005D0BC5" w:rsidRPr="00811D0A" w:rsidRDefault="005D0BC5" w:rsidP="00D62E78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478B8EBF" w14:textId="77777777" w:rsidR="005D0BC5" w:rsidRPr="00811D0A" w:rsidRDefault="005D0BC5" w:rsidP="00D62E78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FF01D89" w14:textId="77777777" w:rsidR="005D0BC5" w:rsidRPr="00811D0A" w:rsidRDefault="005D0BC5" w:rsidP="00D62E78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49A9FD0A" w14:textId="77777777" w:rsidR="005D0BC5" w:rsidRPr="00811D0A" w:rsidRDefault="005D0BC5" w:rsidP="00D62E78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411ED3" w:rsidRPr="00811D0A" w14:paraId="5C4A709C" w14:textId="77777777" w:rsidTr="00D62E78">
        <w:trPr>
          <w:trHeight w:val="413"/>
        </w:trPr>
        <w:tc>
          <w:tcPr>
            <w:tcW w:w="2160" w:type="dxa"/>
          </w:tcPr>
          <w:p w14:paraId="2C80AE76" w14:textId="77777777" w:rsidR="00411ED3" w:rsidRPr="00811D0A" w:rsidRDefault="00411ED3" w:rsidP="00411ED3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568" w:type="dxa"/>
          </w:tcPr>
          <w:p w14:paraId="5FB1C287" w14:textId="2285E713" w:rsidR="00411ED3" w:rsidRPr="00811D0A" w:rsidRDefault="00D51B21" w:rsidP="00411ED3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A90556" w:rsidRPr="00811D0A">
              <w:rPr>
                <w:rFonts w:asciiTheme="majorBidi" w:eastAsia="Calibri" w:hAnsiTheme="majorBidi" w:cstheme="majorBidi"/>
                <w:sz w:val="30"/>
                <w:szCs w:val="30"/>
              </w:rPr>
              <w:t>.</w:t>
            </w:r>
            <w:r w:rsidRPr="00811D0A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 w:rsidR="00A90556" w:rsidRPr="00811D0A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6" w:type="dxa"/>
          </w:tcPr>
          <w:p w14:paraId="418090D5" w14:textId="77777777" w:rsidR="00411ED3" w:rsidRPr="00811D0A" w:rsidRDefault="00411ED3" w:rsidP="00411ED3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7C410268" w14:textId="4C724C39" w:rsidR="00411ED3" w:rsidRPr="00811D0A" w:rsidRDefault="00411ED3" w:rsidP="0041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65065779" w14:textId="77777777" w:rsidR="00411ED3" w:rsidRPr="00811D0A" w:rsidRDefault="00411ED3" w:rsidP="00411ED3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598" w:type="dxa"/>
          </w:tcPr>
          <w:p w14:paraId="3F56BB5D" w14:textId="01DA4620" w:rsidR="00411ED3" w:rsidRPr="00811D0A" w:rsidRDefault="00411ED3" w:rsidP="00411ED3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</w:rPr>
              <w:t>2.50</w:t>
            </w:r>
          </w:p>
        </w:tc>
        <w:tc>
          <w:tcPr>
            <w:tcW w:w="266" w:type="dxa"/>
          </w:tcPr>
          <w:p w14:paraId="7D5EA2AB" w14:textId="77777777" w:rsidR="00411ED3" w:rsidRPr="00811D0A" w:rsidRDefault="00411ED3" w:rsidP="00411ED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</w:tcPr>
          <w:p w14:paraId="329369B1" w14:textId="5FB074F6" w:rsidR="00411ED3" w:rsidRPr="00811D0A" w:rsidRDefault="00411ED3" w:rsidP="0041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</w:rPr>
              <w:t>1,850,000</w:t>
            </w:r>
          </w:p>
        </w:tc>
      </w:tr>
      <w:tr w:rsidR="00411ED3" w:rsidRPr="00811D0A" w14:paraId="33D9DCFE" w14:textId="77777777" w:rsidTr="00D62E78">
        <w:trPr>
          <w:trHeight w:val="357"/>
        </w:trPr>
        <w:tc>
          <w:tcPr>
            <w:tcW w:w="2160" w:type="dxa"/>
          </w:tcPr>
          <w:p w14:paraId="2ECEEB30" w14:textId="77777777" w:rsidR="00411ED3" w:rsidRPr="00811D0A" w:rsidRDefault="00411ED3" w:rsidP="00411ED3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68" w:type="dxa"/>
          </w:tcPr>
          <w:p w14:paraId="53215419" w14:textId="77777777" w:rsidR="00411ED3" w:rsidRPr="00811D0A" w:rsidRDefault="00411ED3" w:rsidP="00411ED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40A41DBF" w14:textId="77777777" w:rsidR="00411ED3" w:rsidRPr="00811D0A" w:rsidRDefault="00411ED3" w:rsidP="00411ED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7315F9FB" w14:textId="7B279B20" w:rsidR="00411ED3" w:rsidRPr="00811D0A" w:rsidRDefault="00411ED3" w:rsidP="0041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66" w:type="dxa"/>
          </w:tcPr>
          <w:p w14:paraId="2D240AF8" w14:textId="77777777" w:rsidR="00411ED3" w:rsidRPr="00811D0A" w:rsidRDefault="00411ED3" w:rsidP="00411ED3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5AC59E70" w14:textId="77777777" w:rsidR="00411ED3" w:rsidRPr="00811D0A" w:rsidRDefault="00411ED3" w:rsidP="00411ED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66" w:type="dxa"/>
          </w:tcPr>
          <w:p w14:paraId="6A5C206D" w14:textId="77777777" w:rsidR="00411ED3" w:rsidRPr="00811D0A" w:rsidRDefault="00411ED3" w:rsidP="00411ED3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9" w:type="dxa"/>
            <w:tcBorders>
              <w:top w:val="single" w:sz="4" w:space="0" w:color="auto"/>
              <w:bottom w:val="double" w:sz="4" w:space="0" w:color="auto"/>
            </w:tcBorders>
          </w:tcPr>
          <w:p w14:paraId="6B54EB75" w14:textId="50A86FFC" w:rsidR="00411ED3" w:rsidRPr="00811D0A" w:rsidRDefault="00411ED3" w:rsidP="00411E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1,850,000</w:t>
            </w:r>
          </w:p>
        </w:tc>
      </w:tr>
    </w:tbl>
    <w:p w14:paraId="6CA01652" w14:textId="75E504EE" w:rsidR="005D0BC5" w:rsidRPr="00811D0A" w:rsidRDefault="005D0BC5" w:rsidP="008C4461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5A073D5" w14:textId="6186F158" w:rsidR="00C863A5" w:rsidRPr="00811D0A" w:rsidRDefault="002221B0" w:rsidP="00222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lang w:val="en-GB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811D0A">
        <w:rPr>
          <w:rFonts w:asciiTheme="majorBidi" w:hAnsiTheme="majorBidi" w:cstheme="majorBidi"/>
          <w:sz w:val="30"/>
          <w:szCs w:val="30"/>
        </w:rPr>
        <w:t>3</w:t>
      </w:r>
      <w:r w:rsidR="006F3339" w:rsidRPr="00811D0A">
        <w:rPr>
          <w:rFonts w:asciiTheme="majorBidi" w:hAnsiTheme="majorBidi" w:cstheme="majorBidi"/>
          <w:sz w:val="30"/>
          <w:szCs w:val="30"/>
        </w:rPr>
        <w:t>1</w:t>
      </w:r>
      <w:r w:rsidR="00D62773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6F3339" w:rsidRPr="00811D0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D62773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63657" w:rsidRPr="00811D0A">
        <w:rPr>
          <w:rFonts w:asciiTheme="majorBidi" w:hAnsiTheme="majorBidi" w:cstheme="majorBidi"/>
          <w:sz w:val="30"/>
          <w:szCs w:val="30"/>
        </w:rPr>
        <w:t>2568</w:t>
      </w:r>
      <w:r w:rsidR="00D62773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บริษัทมีวงเงินสินเชื่อซึ่งยังมิได้เบิกใช้เป็นจำนวนเงินรวม</w:t>
      </w:r>
      <w:r w:rsidR="00B970BC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970BC" w:rsidRPr="00811D0A">
        <w:rPr>
          <w:rFonts w:asciiTheme="majorBidi" w:hAnsiTheme="majorBidi" w:cstheme="majorBidi"/>
          <w:sz w:val="30"/>
          <w:szCs w:val="30"/>
        </w:rPr>
        <w:t>6,050</w:t>
      </w:r>
      <w:r w:rsidR="006E2B45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811D0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63657" w:rsidRPr="00811D0A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="00F07AE1" w:rsidRPr="00811D0A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B10809" w:rsidRPr="00811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56F9C" w:rsidRPr="00811D0A">
        <w:rPr>
          <w:rFonts w:asciiTheme="majorBidi" w:hAnsiTheme="majorBidi" w:cstheme="majorBidi"/>
          <w:i/>
          <w:iCs/>
          <w:sz w:val="30"/>
          <w:szCs w:val="30"/>
        </w:rPr>
        <w:t>4,</w:t>
      </w:r>
      <w:r w:rsidR="00126B90" w:rsidRPr="00811D0A">
        <w:rPr>
          <w:rFonts w:asciiTheme="majorBidi" w:hAnsiTheme="majorBidi" w:cstheme="majorBidi"/>
          <w:i/>
          <w:iCs/>
          <w:sz w:val="30"/>
          <w:szCs w:val="30"/>
        </w:rPr>
        <w:t>80</w:t>
      </w:r>
      <w:r w:rsidR="00762101" w:rsidRPr="00811D0A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B10809" w:rsidRPr="00811D0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11B08" w:rsidRPr="00811D0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="00F729F8" w:rsidRPr="00811D0A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</w:t>
      </w:r>
      <w:r w:rsidR="00F07AE1" w:rsidRPr="00811D0A">
        <w:rPr>
          <w:rFonts w:asciiTheme="majorBidi" w:hAnsiTheme="majorBidi" w:cstheme="majorBidi"/>
          <w:i/>
          <w:iCs/>
          <w:sz w:val="30"/>
          <w:szCs w:val="30"/>
          <w:cs/>
        </w:rPr>
        <w:t>บาท</w:t>
      </w:r>
      <w:r w:rsidRPr="00811D0A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  <w:r w:rsidRPr="00811D0A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</w:p>
    <w:p w14:paraId="5D78E7F8" w14:textId="4B79CBD5" w:rsidR="00F32D28" w:rsidRPr="00811D0A" w:rsidRDefault="00F32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5F617227" w14:textId="70628BB6" w:rsidR="002D4841" w:rsidRPr="00811D0A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เจ้าหนี้สำนักหักบัญชีและบริษัทหลักทรัพย์</w:t>
      </w:r>
    </w:p>
    <w:p w14:paraId="3E2D36D1" w14:textId="13D872B8" w:rsidR="00866C18" w:rsidRPr="00811D0A" w:rsidRDefault="00866C18" w:rsidP="0029119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260"/>
      </w:tblGrid>
      <w:tr w:rsidR="002D61F6" w:rsidRPr="00811D0A" w14:paraId="69E8118B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5DD111CF" w14:textId="77777777" w:rsidR="002D61F6" w:rsidRPr="00811D0A" w:rsidRDefault="002D61F6" w:rsidP="002D61F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A5158E" w14:textId="642C4FE6" w:rsidR="002D61F6" w:rsidRPr="00811D0A" w:rsidRDefault="00663657" w:rsidP="002D61F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3038BCE2" w14:textId="77777777" w:rsidR="002D61F6" w:rsidRPr="00811D0A" w:rsidRDefault="002D61F6" w:rsidP="002D61F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BB2EAD8" w14:textId="78FD2A29" w:rsidR="002D61F6" w:rsidRPr="00811D0A" w:rsidRDefault="00663657" w:rsidP="002D61F6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416EE2" w:rsidRPr="00811D0A" w14:paraId="75CC87B1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3843030B" w14:textId="77777777" w:rsidR="00416EE2" w:rsidRPr="00811D0A" w:rsidRDefault="00416EE2" w:rsidP="00416E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DD880A7" w14:textId="77777777" w:rsidR="00416EE2" w:rsidRPr="00811D0A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36737" w:rsidRPr="00811D0A" w14:paraId="1645745E" w14:textId="77777777" w:rsidTr="009E05C5">
        <w:tc>
          <w:tcPr>
            <w:tcW w:w="6210" w:type="dxa"/>
          </w:tcPr>
          <w:p w14:paraId="427E8969" w14:textId="77777777" w:rsidR="00736737" w:rsidRPr="00811D0A" w:rsidRDefault="00736737" w:rsidP="00736737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เจ้าหนี้สำนักหักบัญชี</w:t>
            </w:r>
          </w:p>
        </w:tc>
        <w:tc>
          <w:tcPr>
            <w:tcW w:w="1350" w:type="dxa"/>
          </w:tcPr>
          <w:p w14:paraId="0B6A6195" w14:textId="16CA4712" w:rsidR="00736737" w:rsidRPr="00811D0A" w:rsidRDefault="00736737" w:rsidP="007367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514,758 </w:t>
            </w:r>
          </w:p>
        </w:tc>
        <w:tc>
          <w:tcPr>
            <w:tcW w:w="270" w:type="dxa"/>
          </w:tcPr>
          <w:p w14:paraId="0B2E3BD7" w14:textId="77777777" w:rsidR="00736737" w:rsidRPr="00811D0A" w:rsidRDefault="00736737" w:rsidP="007367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BA6F1E" w14:textId="45A31D76" w:rsidR="00736737" w:rsidRPr="00811D0A" w:rsidRDefault="00736737" w:rsidP="007367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3,790 </w:t>
            </w:r>
          </w:p>
        </w:tc>
      </w:tr>
      <w:tr w:rsidR="00736737" w:rsidRPr="00811D0A" w14:paraId="5FF56754" w14:textId="77777777" w:rsidTr="009E05C5">
        <w:tc>
          <w:tcPr>
            <w:tcW w:w="6210" w:type="dxa"/>
          </w:tcPr>
          <w:p w14:paraId="018E02E8" w14:textId="77777777" w:rsidR="00736737" w:rsidRPr="00811D0A" w:rsidRDefault="00736737" w:rsidP="00736737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124012" w14:textId="7047D29E" w:rsidR="00736737" w:rsidRPr="00811D0A" w:rsidRDefault="00736737" w:rsidP="007367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695,908 </w:t>
            </w:r>
          </w:p>
        </w:tc>
        <w:tc>
          <w:tcPr>
            <w:tcW w:w="270" w:type="dxa"/>
          </w:tcPr>
          <w:p w14:paraId="1730B873" w14:textId="77777777" w:rsidR="00736737" w:rsidRPr="00811D0A" w:rsidRDefault="00736737" w:rsidP="007367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20E4C6" w14:textId="3A6B789B" w:rsidR="00736737" w:rsidRPr="00811D0A" w:rsidRDefault="00736737" w:rsidP="007367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332,348 </w:t>
            </w:r>
          </w:p>
        </w:tc>
      </w:tr>
      <w:tr w:rsidR="00736737" w:rsidRPr="00811D0A" w14:paraId="1AA00A74" w14:textId="77777777" w:rsidTr="009E05C5">
        <w:tc>
          <w:tcPr>
            <w:tcW w:w="6210" w:type="dxa"/>
          </w:tcPr>
          <w:p w14:paraId="6489F4D4" w14:textId="77777777" w:rsidR="00736737" w:rsidRPr="00811D0A" w:rsidRDefault="00736737" w:rsidP="00736737">
            <w:pPr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257C3" w14:textId="44A12B8E" w:rsidR="00736737" w:rsidRPr="00811D0A" w:rsidRDefault="00736737" w:rsidP="007367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1,210,666 </w:t>
            </w:r>
          </w:p>
        </w:tc>
        <w:tc>
          <w:tcPr>
            <w:tcW w:w="270" w:type="dxa"/>
          </w:tcPr>
          <w:p w14:paraId="726D9925" w14:textId="77777777" w:rsidR="00736737" w:rsidRPr="00811D0A" w:rsidRDefault="00736737" w:rsidP="007367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992151" w14:textId="11021543" w:rsidR="00736737" w:rsidRPr="00811D0A" w:rsidRDefault="00736737" w:rsidP="007367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t xml:space="preserve">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336,138</w:t>
            </w:r>
            <w:r w:rsidRPr="00811D0A">
              <w:t xml:space="preserve"> </w:t>
            </w:r>
          </w:p>
        </w:tc>
      </w:tr>
    </w:tbl>
    <w:p w14:paraId="594F5A12" w14:textId="451D3B7C" w:rsidR="00251C81" w:rsidRPr="00811D0A" w:rsidRDefault="00251C81" w:rsidP="002221B0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41ECBCDE" w14:textId="27894CAD" w:rsidR="002D4841" w:rsidRPr="00811D0A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เจ้าหนี้ธุรกิจหลักทรัพย์</w:t>
      </w:r>
    </w:p>
    <w:p w14:paraId="32165822" w14:textId="20230432" w:rsidR="002D4841" w:rsidRPr="00811D0A" w:rsidRDefault="002D4841" w:rsidP="0029119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cs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270"/>
        <w:gridCol w:w="1260"/>
      </w:tblGrid>
      <w:tr w:rsidR="0058408C" w:rsidRPr="00811D0A" w14:paraId="6A6E853F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7E2B6F66" w14:textId="77777777" w:rsidR="0058408C" w:rsidRPr="00811D0A" w:rsidRDefault="0058408C" w:rsidP="0058408C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5DA8FE" w14:textId="4FB74521" w:rsidR="0058408C" w:rsidRPr="00811D0A" w:rsidRDefault="00663657" w:rsidP="0058408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1B290BBE" w14:textId="77777777" w:rsidR="0058408C" w:rsidRPr="00811D0A" w:rsidRDefault="0058408C" w:rsidP="0058408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10B427FB" w14:textId="04A16363" w:rsidR="0058408C" w:rsidRPr="00811D0A" w:rsidRDefault="00663657" w:rsidP="0058408C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416EE2" w:rsidRPr="00811D0A" w14:paraId="0C62B9E6" w14:textId="77777777" w:rsidTr="009E05C5">
        <w:trPr>
          <w:trHeight w:val="317"/>
        </w:trPr>
        <w:tc>
          <w:tcPr>
            <w:tcW w:w="6210" w:type="dxa"/>
            <w:vAlign w:val="bottom"/>
          </w:tcPr>
          <w:p w14:paraId="7E6FF2E8" w14:textId="77777777" w:rsidR="00416EE2" w:rsidRPr="00811D0A" w:rsidRDefault="00416EE2" w:rsidP="00416EE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7C6B035" w14:textId="77777777" w:rsidR="00416EE2" w:rsidRPr="00811D0A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934B1" w:rsidRPr="00811D0A" w14:paraId="12149BB9" w14:textId="77777777" w:rsidTr="009E05C5">
        <w:tc>
          <w:tcPr>
            <w:tcW w:w="6210" w:type="dxa"/>
          </w:tcPr>
          <w:p w14:paraId="42825B76" w14:textId="77777777" w:rsidR="007934B1" w:rsidRPr="00811D0A" w:rsidRDefault="007934B1" w:rsidP="007934B1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350" w:type="dxa"/>
          </w:tcPr>
          <w:p w14:paraId="1DFB8C78" w14:textId="78F8D6DD" w:rsidR="007934B1" w:rsidRPr="00811D0A" w:rsidRDefault="007934B1" w:rsidP="0079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1,058,775 </w:t>
            </w:r>
          </w:p>
        </w:tc>
        <w:tc>
          <w:tcPr>
            <w:tcW w:w="270" w:type="dxa"/>
          </w:tcPr>
          <w:p w14:paraId="56489FD3" w14:textId="77777777" w:rsidR="007934B1" w:rsidRPr="00811D0A" w:rsidRDefault="007934B1" w:rsidP="0079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283F63" w14:textId="0805097E" w:rsidR="007934B1" w:rsidRPr="00811D0A" w:rsidRDefault="007934B1" w:rsidP="0079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1,389,705 </w:t>
            </w:r>
          </w:p>
        </w:tc>
      </w:tr>
      <w:tr w:rsidR="007934B1" w:rsidRPr="00811D0A" w14:paraId="73C43FBB" w14:textId="77777777" w:rsidTr="009E05C5">
        <w:tc>
          <w:tcPr>
            <w:tcW w:w="6210" w:type="dxa"/>
          </w:tcPr>
          <w:p w14:paraId="3BA6CB1E" w14:textId="69AAC113" w:rsidR="007934B1" w:rsidRPr="00811D0A" w:rsidRDefault="007934B1" w:rsidP="007934B1">
            <w:pPr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ภาระที่ต้องส่งมอบหลักทรัพย์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CB1F9C" w14:textId="7D57E3FA" w:rsidR="007934B1" w:rsidRPr="00811D0A" w:rsidRDefault="007934B1" w:rsidP="0079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12,438 </w:t>
            </w:r>
          </w:p>
        </w:tc>
        <w:tc>
          <w:tcPr>
            <w:tcW w:w="270" w:type="dxa"/>
          </w:tcPr>
          <w:p w14:paraId="738851C0" w14:textId="77777777" w:rsidR="007934B1" w:rsidRPr="00811D0A" w:rsidRDefault="007934B1" w:rsidP="0079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B527CA" w14:textId="613DCFCC" w:rsidR="007934B1" w:rsidRPr="00811D0A" w:rsidRDefault="007934B1" w:rsidP="0079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3,060 </w:t>
            </w:r>
          </w:p>
        </w:tc>
      </w:tr>
      <w:tr w:rsidR="007934B1" w:rsidRPr="00811D0A" w14:paraId="0B00915B" w14:textId="77777777" w:rsidTr="001D06C6">
        <w:tc>
          <w:tcPr>
            <w:tcW w:w="6210" w:type="dxa"/>
          </w:tcPr>
          <w:p w14:paraId="4ACDD07C" w14:textId="77777777" w:rsidR="007934B1" w:rsidRPr="00811D0A" w:rsidRDefault="007934B1" w:rsidP="007934B1">
            <w:pPr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C40015" w14:textId="2FD1EC3A" w:rsidR="007934B1" w:rsidRPr="00811D0A" w:rsidRDefault="007934B1" w:rsidP="0079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1,071,213 </w:t>
            </w:r>
          </w:p>
        </w:tc>
        <w:tc>
          <w:tcPr>
            <w:tcW w:w="270" w:type="dxa"/>
          </w:tcPr>
          <w:p w14:paraId="7E441A10" w14:textId="77777777" w:rsidR="007934B1" w:rsidRPr="00811D0A" w:rsidRDefault="007934B1" w:rsidP="0079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30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A8E25C" w14:textId="5C837049" w:rsidR="007934B1" w:rsidRPr="00811D0A" w:rsidRDefault="007934B1" w:rsidP="007934B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1,392,765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6FD93D08" w14:textId="01284FA4" w:rsidR="00062B33" w:rsidRPr="00811D0A" w:rsidRDefault="00062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</w:p>
    <w:p w14:paraId="0283E8F9" w14:textId="77777777" w:rsidR="00062B33" w:rsidRPr="00811D0A" w:rsidRDefault="00062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lang w:val="en-GB"/>
        </w:rPr>
        <w:br w:type="page"/>
      </w:r>
    </w:p>
    <w:p w14:paraId="2BF117FC" w14:textId="5A372638" w:rsidR="00102FE9" w:rsidRPr="00811D0A" w:rsidRDefault="00102FE9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หนี้สินทางการเงินที่กำหนดให้วัดมูลค่าด้วยมูลค่ายุติธรรมผ่านกำไรหรือขาดทุน</w:t>
      </w:r>
    </w:p>
    <w:p w14:paraId="212B84B2" w14:textId="2A7459D2" w:rsidR="00102FE9" w:rsidRPr="00811D0A" w:rsidRDefault="00102FE9" w:rsidP="00102FE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10"/>
        <w:gridCol w:w="1350"/>
        <w:gridCol w:w="270"/>
        <w:gridCol w:w="1260"/>
      </w:tblGrid>
      <w:tr w:rsidR="005B094F" w:rsidRPr="00811D0A" w:rsidDel="00DA1501" w14:paraId="50984BD3" w14:textId="77777777" w:rsidTr="005B094F">
        <w:tc>
          <w:tcPr>
            <w:tcW w:w="6210" w:type="dxa"/>
          </w:tcPr>
          <w:p w14:paraId="2D8F285E" w14:textId="77777777" w:rsidR="005B094F" w:rsidRPr="00811D0A" w:rsidRDefault="005B094F" w:rsidP="002D2917">
            <w:pPr>
              <w:tabs>
                <w:tab w:val="left" w:pos="517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5002FF" w14:textId="76590EA4" w:rsidR="005B094F" w:rsidRPr="00811D0A" w:rsidDel="00DA1501" w:rsidRDefault="00663657" w:rsidP="002D2917">
            <w:pPr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88FD603" w14:textId="77777777" w:rsidR="005B094F" w:rsidRPr="00811D0A" w:rsidRDefault="005B094F" w:rsidP="002D2917">
            <w:pPr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21122814" w14:textId="32224B20" w:rsidR="005B094F" w:rsidRPr="00811D0A" w:rsidDel="00DA1501" w:rsidRDefault="00663657" w:rsidP="002D2917">
            <w:pPr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B094F" w:rsidRPr="00811D0A" w14:paraId="1A4165D2" w14:textId="77777777" w:rsidTr="005B094F">
        <w:tc>
          <w:tcPr>
            <w:tcW w:w="6210" w:type="dxa"/>
          </w:tcPr>
          <w:p w14:paraId="7DA1BF35" w14:textId="77777777" w:rsidR="005B094F" w:rsidRPr="00811D0A" w:rsidRDefault="005B094F" w:rsidP="002D2917">
            <w:pPr>
              <w:tabs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99C3F9F" w14:textId="77777777" w:rsidR="005B094F" w:rsidRPr="00811D0A" w:rsidRDefault="005B094F" w:rsidP="002D2917">
            <w:pPr>
              <w:spacing w:line="240" w:lineRule="auto"/>
              <w:ind w:left="-60" w:right="-14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094F" w:rsidRPr="00811D0A" w14:paraId="5270AF2A" w14:textId="77777777" w:rsidTr="005B094F">
        <w:tc>
          <w:tcPr>
            <w:tcW w:w="6210" w:type="dxa"/>
          </w:tcPr>
          <w:p w14:paraId="59EBDF76" w14:textId="5ABF6F71" w:rsidR="005B094F" w:rsidRPr="00811D0A" w:rsidRDefault="005B094F" w:rsidP="002D29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หนี้สินทางการเงินที่กำหนดให้วัดมูลค่าด้วย</w:t>
            </w:r>
            <w:r w:rsidR="000C5000"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ยุติธรรมผ่านกำไร</w:t>
            </w:r>
            <w:r w:rsidR="000C5000" w:rsidRPr="00811D0A">
              <w:rPr>
                <w:rFonts w:asciiTheme="majorBidi" w:eastAsia="Calibri" w:hAnsiTheme="majorBidi" w:cstheme="majorBidi"/>
                <w:sz w:val="30"/>
                <w:szCs w:val="30"/>
              </w:rPr>
              <w:br/>
            </w:r>
            <w:r w:rsidR="000C5000"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8649428" w14:textId="77777777" w:rsidR="005B094F" w:rsidRPr="00811D0A" w:rsidRDefault="005B094F" w:rsidP="005B09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E247AD5" w14:textId="4AE1D27A" w:rsidR="003F48D1" w:rsidRPr="00811D0A" w:rsidRDefault="003F48D1" w:rsidP="005B09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239,574</w:t>
            </w:r>
          </w:p>
        </w:tc>
        <w:tc>
          <w:tcPr>
            <w:tcW w:w="270" w:type="dxa"/>
            <w:vAlign w:val="bottom"/>
          </w:tcPr>
          <w:p w14:paraId="7888F2BA" w14:textId="77777777" w:rsidR="005B094F" w:rsidRPr="00811D0A" w:rsidRDefault="005B094F" w:rsidP="002D2917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9A36692" w14:textId="77777777" w:rsidR="000C5000" w:rsidRPr="00811D0A" w:rsidRDefault="000C5000" w:rsidP="002D291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3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8D4B000" w14:textId="0A9ED054" w:rsidR="005B094F" w:rsidRPr="00811D0A" w:rsidRDefault="00D84655" w:rsidP="00D1204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4"/>
              </w:tabs>
              <w:ind w:left="70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1,747,295</w:t>
            </w:r>
          </w:p>
        </w:tc>
      </w:tr>
    </w:tbl>
    <w:p w14:paraId="4D4ED72E" w14:textId="77777777" w:rsidR="00102FE9" w:rsidRPr="00811D0A" w:rsidRDefault="00102FE9" w:rsidP="00102FE9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1D547" w14:textId="58B43BB4" w:rsidR="00102FE9" w:rsidRPr="00811D0A" w:rsidRDefault="00102FE9" w:rsidP="00102FE9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Pr="00811D0A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Pr="00811D0A">
        <w:rPr>
          <w:rFonts w:asciiTheme="majorBidi" w:eastAsia="Calibri" w:hAnsiTheme="majorBidi" w:cstheme="majorBidi" w:hint="cs"/>
          <w:sz w:val="30"/>
          <w:szCs w:val="30"/>
          <w:cs/>
        </w:rPr>
        <w:t>ธันวาคม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663657" w:rsidRPr="00811D0A">
        <w:rPr>
          <w:rFonts w:asciiTheme="majorBidi" w:eastAsia="Calibri" w:hAnsiTheme="majorBidi" w:cstheme="majorBidi"/>
          <w:sz w:val="30"/>
          <w:szCs w:val="30"/>
        </w:rPr>
        <w:t>2568</w:t>
      </w:r>
      <w:r w:rsidRPr="00811D0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บริษัทมีหุ้นกู้อนุพันธ์ซึ่งเป็นภาระ</w:t>
      </w:r>
      <w:r w:rsidRPr="00811D0A">
        <w:rPr>
          <w:rFonts w:asciiTheme="majorBidi" w:eastAsia="Calibri" w:hAnsiTheme="majorBidi" w:cstheme="majorBidi" w:hint="cs"/>
          <w:sz w:val="30"/>
          <w:szCs w:val="30"/>
          <w:cs/>
        </w:rPr>
        <w:t>ผูกพัน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โดยรวมอนุพันธ์แฝงที่บริษัทเสนอขายเป็น</w:t>
      </w:r>
      <w:r w:rsidR="00236FDF" w:rsidRPr="00811D0A"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  <w:br/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การทั่วไปแก่ผู้ลงทุนรายย่อย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หุ้นกู้อนุพันธ์ดังกล่าวเป็น</w:t>
      </w:r>
      <w:r w:rsidRPr="00811D0A">
        <w:rPr>
          <w:rFonts w:asciiTheme="majorBidi" w:eastAsia="Calibri" w:hAnsiTheme="majorBidi" w:cstheme="majorBidi" w:hint="cs"/>
          <w:sz w:val="30"/>
          <w:szCs w:val="30"/>
          <w:cs/>
        </w:rPr>
        <w:t>หนี้สิน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ทางการเงินระยะสั้นและผลตอบแทนจะอิงกับราคาของหลักทรัพย์อ้างอิง</w:t>
      </w:r>
      <w:r w:rsidRPr="00811D0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 xml:space="preserve">(ณ วันกำหนดค่าหลักทรัพย์ที่ระบุอยู่ในสัญญาการออกหุ้นกู้อนุพันธ์) </w:t>
      </w:r>
      <w:r w:rsidR="00CE1672" w:rsidRPr="00811D0A">
        <w:rPr>
          <w:rFonts w:asciiTheme="majorBidi" w:eastAsia="Calibri" w:hAnsiTheme="majorBidi" w:cstheme="majorBidi" w:hint="cs"/>
          <w:sz w:val="30"/>
          <w:szCs w:val="30"/>
          <w:cs/>
        </w:rPr>
        <w:t>โดยเลือกกำหนดให้วัดมูลค่ายุติธรรมผ่านกำไรหรือขาดทุน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ซึ่งจะครบกำหนดชำระในระหว่างเดือ</w:t>
      </w:r>
      <w:r w:rsidR="00732003" w:rsidRPr="00811D0A">
        <w:rPr>
          <w:rFonts w:asciiTheme="majorBidi" w:eastAsia="Calibri" w:hAnsiTheme="majorBidi" w:cstheme="majorBidi" w:hint="cs"/>
          <w:sz w:val="30"/>
          <w:szCs w:val="30"/>
          <w:cs/>
        </w:rPr>
        <w:t>น</w:t>
      </w:r>
      <w:r w:rsidR="00732003" w:rsidRPr="00811D0A">
        <w:rPr>
          <w:rFonts w:asciiTheme="majorBidi" w:eastAsia="Calibri" w:hAnsiTheme="majorBidi" w:hint="cs"/>
          <w:sz w:val="30"/>
          <w:szCs w:val="30"/>
          <w:cs/>
        </w:rPr>
        <w:t>มกราคมถึงเดือน</w:t>
      </w:r>
      <w:r w:rsidR="00290421" w:rsidRPr="00811D0A">
        <w:rPr>
          <w:rFonts w:asciiTheme="majorBidi" w:eastAsia="Calibri" w:hAnsiTheme="majorBidi" w:hint="cs"/>
          <w:sz w:val="30"/>
          <w:szCs w:val="30"/>
          <w:cs/>
        </w:rPr>
        <w:t>มิ</w:t>
      </w:r>
      <w:r w:rsidR="00455E60" w:rsidRPr="00811D0A">
        <w:rPr>
          <w:rFonts w:asciiTheme="majorBidi" w:eastAsia="Calibri" w:hAnsiTheme="majorBidi" w:hint="cs"/>
          <w:sz w:val="30"/>
          <w:szCs w:val="30"/>
          <w:cs/>
        </w:rPr>
        <w:t>ถุนายน</w:t>
      </w:r>
      <w:r w:rsidR="00732003" w:rsidRPr="00811D0A">
        <w:rPr>
          <w:rFonts w:asciiTheme="majorBidi" w:eastAsia="Calibri" w:hAnsiTheme="majorBidi"/>
          <w:sz w:val="30"/>
          <w:szCs w:val="30"/>
          <w:cs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</w:rPr>
        <w:t>256</w:t>
      </w:r>
      <w:r w:rsidR="001F6030" w:rsidRPr="00811D0A">
        <w:rPr>
          <w:rFonts w:asciiTheme="majorBidi" w:eastAsia="Calibri" w:hAnsiTheme="majorBidi" w:cstheme="majorBidi"/>
          <w:sz w:val="30"/>
          <w:szCs w:val="30"/>
        </w:rPr>
        <w:t>9</w:t>
      </w:r>
      <w:r w:rsidR="00666D0D" w:rsidRPr="00811D0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666D0D" w:rsidRPr="00811D0A">
        <w:rPr>
          <w:rFonts w:asciiTheme="majorBidi" w:eastAsia="Calibri" w:hAnsiTheme="majorBidi" w:cstheme="majorBidi"/>
          <w:i/>
          <w:iCs/>
          <w:sz w:val="30"/>
          <w:szCs w:val="30"/>
        </w:rPr>
        <w:t>(</w:t>
      </w:r>
      <w:r w:rsidR="00663657" w:rsidRPr="00811D0A">
        <w:rPr>
          <w:rFonts w:asciiTheme="majorBidi" w:eastAsia="Calibri" w:hAnsiTheme="majorBidi" w:cstheme="majorBidi"/>
          <w:i/>
          <w:iCs/>
          <w:sz w:val="30"/>
          <w:szCs w:val="30"/>
        </w:rPr>
        <w:t>2567</w:t>
      </w:r>
      <w:r w:rsidR="00666D0D" w:rsidRPr="00811D0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: </w:t>
      </w:r>
      <w:r w:rsidR="00666D0D" w:rsidRPr="00811D0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เดือ</w:t>
      </w:r>
      <w:r w:rsidR="00666D0D" w:rsidRPr="00811D0A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นมกราคม</w:t>
      </w:r>
      <w:r w:rsidR="00666D0D" w:rsidRPr="00811D0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ถึงเดือ</w:t>
      </w:r>
      <w:r w:rsidR="00666D0D" w:rsidRPr="00811D0A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นกรกฎาคม </w:t>
      </w:r>
      <w:r w:rsidR="00663657" w:rsidRPr="00811D0A">
        <w:rPr>
          <w:rFonts w:asciiTheme="majorBidi" w:eastAsia="Calibri" w:hAnsiTheme="majorBidi" w:cstheme="majorBidi"/>
          <w:i/>
          <w:iCs/>
          <w:sz w:val="30"/>
          <w:szCs w:val="30"/>
        </w:rPr>
        <w:t>25</w:t>
      </w:r>
      <w:r w:rsidR="00D84655" w:rsidRPr="00811D0A">
        <w:rPr>
          <w:rFonts w:asciiTheme="majorBidi" w:eastAsia="Calibri" w:hAnsiTheme="majorBidi" w:cstheme="majorBidi"/>
          <w:i/>
          <w:iCs/>
          <w:sz w:val="30"/>
          <w:szCs w:val="30"/>
        </w:rPr>
        <w:t>6</w:t>
      </w:r>
      <w:r w:rsidR="00663657" w:rsidRPr="00811D0A">
        <w:rPr>
          <w:rFonts w:asciiTheme="majorBidi" w:eastAsia="Calibri" w:hAnsiTheme="majorBidi" w:cstheme="majorBidi"/>
          <w:i/>
          <w:iCs/>
          <w:sz w:val="30"/>
          <w:szCs w:val="30"/>
        </w:rPr>
        <w:t>8</w:t>
      </w:r>
      <w:r w:rsidR="00666D0D" w:rsidRPr="00811D0A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</w:p>
    <w:p w14:paraId="10C20764" w14:textId="198D5A3F" w:rsidR="00F32D28" w:rsidRPr="00811D0A" w:rsidRDefault="00F32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27A5FD39" w14:textId="2EB68AA1" w:rsidR="002D4841" w:rsidRPr="00811D0A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ตราสารหนี้ที่ออก</w:t>
      </w:r>
    </w:p>
    <w:p w14:paraId="770F7662" w14:textId="0047C012" w:rsidR="003C117B" w:rsidRPr="00811D0A" w:rsidRDefault="003C117B" w:rsidP="003C117B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620"/>
        <w:gridCol w:w="270"/>
        <w:gridCol w:w="1530"/>
        <w:gridCol w:w="270"/>
        <w:gridCol w:w="1620"/>
        <w:gridCol w:w="270"/>
        <w:gridCol w:w="1530"/>
      </w:tblGrid>
      <w:tr w:rsidR="003458B4" w:rsidRPr="00811D0A" w14:paraId="07024A85" w14:textId="77777777" w:rsidTr="0085608E">
        <w:trPr>
          <w:trHeight w:val="317"/>
        </w:trPr>
        <w:tc>
          <w:tcPr>
            <w:tcW w:w="1980" w:type="dxa"/>
          </w:tcPr>
          <w:p w14:paraId="6C322AAD" w14:textId="77777777" w:rsidR="003458B4" w:rsidRPr="00811D0A" w:rsidRDefault="003458B4" w:rsidP="003458B4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5B9C1DF7" w14:textId="224749C0" w:rsidR="003458B4" w:rsidRPr="00811D0A" w:rsidRDefault="00663657" w:rsidP="003458B4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F3674F6" w14:textId="77777777" w:rsidR="003458B4" w:rsidRPr="00811D0A" w:rsidRDefault="003458B4" w:rsidP="003458B4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3731A7E2" w14:textId="087F7EFF" w:rsidR="003458B4" w:rsidRPr="00811D0A" w:rsidRDefault="00663657" w:rsidP="003458B4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16EE2" w:rsidRPr="00811D0A" w14:paraId="0192C844" w14:textId="77777777" w:rsidTr="0085608E">
        <w:trPr>
          <w:trHeight w:val="317"/>
        </w:trPr>
        <w:tc>
          <w:tcPr>
            <w:tcW w:w="1980" w:type="dxa"/>
          </w:tcPr>
          <w:p w14:paraId="7DF17361" w14:textId="77777777" w:rsidR="00416EE2" w:rsidRPr="00811D0A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E450BE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FA5047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CE6AA08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  <w:tc>
          <w:tcPr>
            <w:tcW w:w="270" w:type="dxa"/>
          </w:tcPr>
          <w:p w14:paraId="4815C0A9" w14:textId="77777777" w:rsidR="00416EE2" w:rsidRPr="00811D0A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58CDF60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622066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7819736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ระยะเวลาคงเหลือของหนี้ที่จะครบกำหนดชำระ</w:t>
            </w:r>
          </w:p>
        </w:tc>
      </w:tr>
      <w:tr w:rsidR="00416EE2" w:rsidRPr="00811D0A" w14:paraId="77743F1F" w14:textId="77777777" w:rsidTr="0085608E">
        <w:trPr>
          <w:trHeight w:val="317"/>
        </w:trPr>
        <w:tc>
          <w:tcPr>
            <w:tcW w:w="1980" w:type="dxa"/>
          </w:tcPr>
          <w:p w14:paraId="77197D6A" w14:textId="77777777" w:rsidR="00416EE2" w:rsidRPr="00811D0A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7ED4BDD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5842225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91EBC82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811D0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</w:tcPr>
          <w:p w14:paraId="3B32A39D" w14:textId="77777777" w:rsidR="00416EE2" w:rsidRPr="00811D0A" w:rsidRDefault="00416EE2" w:rsidP="00416EE2">
            <w:pPr>
              <w:tabs>
                <w:tab w:val="clear" w:pos="454"/>
                <w:tab w:val="left" w:pos="43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0BB9674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5787A081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9254FD4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811D0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1 </w:t>
            </w: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416EE2" w:rsidRPr="00811D0A" w14:paraId="3987A5C2" w14:textId="77777777" w:rsidTr="0085608E">
        <w:trPr>
          <w:trHeight w:val="317"/>
        </w:trPr>
        <w:tc>
          <w:tcPr>
            <w:tcW w:w="1980" w:type="dxa"/>
          </w:tcPr>
          <w:p w14:paraId="41A67090" w14:textId="77777777" w:rsidR="00416EE2" w:rsidRPr="00811D0A" w:rsidRDefault="00416EE2" w:rsidP="00416EE2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29391829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0E609A30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B07ED3E" w14:textId="77777777" w:rsidR="00416EE2" w:rsidRPr="00811D0A" w:rsidRDefault="00416EE2" w:rsidP="00416EE2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  <w:tc>
          <w:tcPr>
            <w:tcW w:w="270" w:type="dxa"/>
          </w:tcPr>
          <w:p w14:paraId="6A253A23" w14:textId="77777777" w:rsidR="00416EE2" w:rsidRPr="00811D0A" w:rsidRDefault="00416EE2" w:rsidP="00416EE2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31345005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ร้อยละ)</w:t>
            </w:r>
          </w:p>
        </w:tc>
        <w:tc>
          <w:tcPr>
            <w:tcW w:w="270" w:type="dxa"/>
          </w:tcPr>
          <w:p w14:paraId="3EEE9A98" w14:textId="77777777" w:rsidR="00416EE2" w:rsidRPr="00811D0A" w:rsidRDefault="00416EE2" w:rsidP="00416EE2">
            <w:pPr>
              <w:spacing w:line="240" w:lineRule="auto"/>
              <w:ind w:left="-117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AD9DB2" w14:textId="77777777" w:rsidR="00416EE2" w:rsidRPr="00811D0A" w:rsidRDefault="00416EE2" w:rsidP="00416EE2">
            <w:pPr>
              <w:tabs>
                <w:tab w:val="clear" w:pos="907"/>
                <w:tab w:val="left" w:pos="929"/>
              </w:tabs>
              <w:spacing w:line="240" w:lineRule="auto"/>
              <w:ind w:left="-117" w:right="-108" w:hanging="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16EE2" w:rsidRPr="00811D0A" w14:paraId="3D5C0BA5" w14:textId="77777777" w:rsidTr="0085608E">
        <w:trPr>
          <w:trHeight w:val="317"/>
        </w:trPr>
        <w:tc>
          <w:tcPr>
            <w:tcW w:w="1980" w:type="dxa"/>
          </w:tcPr>
          <w:p w14:paraId="23EED321" w14:textId="77777777" w:rsidR="00416EE2" w:rsidRPr="00811D0A" w:rsidRDefault="00416EE2" w:rsidP="00416EE2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หุ้นกู้อนุพันธ์</w:t>
            </w:r>
          </w:p>
        </w:tc>
        <w:tc>
          <w:tcPr>
            <w:tcW w:w="1620" w:type="dxa"/>
          </w:tcPr>
          <w:p w14:paraId="1C264FB0" w14:textId="77777777" w:rsidR="00416EE2" w:rsidRPr="00811D0A" w:rsidRDefault="00416EE2" w:rsidP="00416EE2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CBDD58" w14:textId="77777777" w:rsidR="00416EE2" w:rsidRPr="00811D0A" w:rsidRDefault="00416EE2" w:rsidP="00416EE2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F73A9C" w14:textId="77777777" w:rsidR="00416EE2" w:rsidRPr="00811D0A" w:rsidRDefault="00416EE2" w:rsidP="00416EE2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02AA4" w14:textId="77777777" w:rsidR="00416EE2" w:rsidRPr="00811D0A" w:rsidRDefault="00416EE2" w:rsidP="00416EE2">
            <w:pPr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3C0C9B8" w14:textId="77777777" w:rsidR="00416EE2" w:rsidRPr="00811D0A" w:rsidRDefault="00416EE2" w:rsidP="00416EE2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7604C" w14:textId="77777777" w:rsidR="00416EE2" w:rsidRPr="00811D0A" w:rsidRDefault="00416EE2" w:rsidP="00416EE2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063640" w14:textId="77777777" w:rsidR="00416EE2" w:rsidRPr="00811D0A" w:rsidRDefault="00416EE2" w:rsidP="00416EE2">
            <w:pPr>
              <w:spacing w:line="240" w:lineRule="auto"/>
              <w:ind w:left="-126" w:right="-1" w:firstLine="18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D84655" w:rsidRPr="00811D0A" w14:paraId="71C5B407" w14:textId="77777777" w:rsidTr="00ED4F91">
        <w:trPr>
          <w:trHeight w:val="317"/>
        </w:trPr>
        <w:tc>
          <w:tcPr>
            <w:tcW w:w="1980" w:type="dxa"/>
          </w:tcPr>
          <w:p w14:paraId="0F377CFB" w14:textId="77777777" w:rsidR="00D84655" w:rsidRPr="00811D0A" w:rsidRDefault="00D84655" w:rsidP="00D84655">
            <w:pPr>
              <w:tabs>
                <w:tab w:val="clear" w:pos="227"/>
                <w:tab w:val="left" w:pos="252"/>
              </w:tabs>
              <w:spacing w:line="240" w:lineRule="auto"/>
              <w:ind w:left="-18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  <w:t>- เงินบาท</w:t>
            </w:r>
          </w:p>
        </w:tc>
        <w:tc>
          <w:tcPr>
            <w:tcW w:w="1620" w:type="dxa"/>
          </w:tcPr>
          <w:p w14:paraId="5EC259F6" w14:textId="5CA984CA" w:rsidR="00D84655" w:rsidRPr="00811D0A" w:rsidRDefault="0088505B" w:rsidP="00D84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0.00 </w:t>
            </w:r>
            <w:r w:rsidR="00B555BE" w:rsidRPr="00811D0A"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 w:rsidRPr="00811D0A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EA1C7F" w:rsidRPr="00811D0A">
              <w:rPr>
                <w:rFonts w:asciiTheme="majorBidi" w:eastAsia="Calibri" w:hAnsiTheme="majorBidi" w:cstheme="majorBidi"/>
                <w:sz w:val="30"/>
                <w:szCs w:val="30"/>
              </w:rPr>
              <w:t>1.45</w:t>
            </w:r>
          </w:p>
        </w:tc>
        <w:tc>
          <w:tcPr>
            <w:tcW w:w="270" w:type="dxa"/>
          </w:tcPr>
          <w:p w14:paraId="610215B8" w14:textId="77777777" w:rsidR="00D84655" w:rsidRPr="00811D0A" w:rsidRDefault="00D84655" w:rsidP="00D8465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8082E81" w14:textId="52E35D87" w:rsidR="00D84655" w:rsidRPr="00811D0A" w:rsidRDefault="00412125" w:rsidP="00D84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/>
                <w:sz w:val="30"/>
                <w:szCs w:val="30"/>
              </w:rPr>
              <w:t>908,982</w:t>
            </w:r>
          </w:p>
        </w:tc>
        <w:tc>
          <w:tcPr>
            <w:tcW w:w="270" w:type="dxa"/>
          </w:tcPr>
          <w:p w14:paraId="5CECCB9A" w14:textId="77777777" w:rsidR="00D84655" w:rsidRPr="00811D0A" w:rsidRDefault="00D84655" w:rsidP="00D84655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eastAsia="Calibri" w:hAnsiTheme="majorBidi" w:cstheme="majorBidi"/>
                <w:spacing w:val="-4"/>
                <w:sz w:val="30"/>
                <w:szCs w:val="30"/>
                <w:cs/>
                <w:lang w:val="th-TH"/>
              </w:rPr>
            </w:pPr>
          </w:p>
        </w:tc>
        <w:tc>
          <w:tcPr>
            <w:tcW w:w="1620" w:type="dxa"/>
          </w:tcPr>
          <w:p w14:paraId="034BAA64" w14:textId="26CC4406" w:rsidR="00D84655" w:rsidRPr="00811D0A" w:rsidRDefault="00D84655" w:rsidP="00D84655">
            <w:pPr>
              <w:spacing w:line="240" w:lineRule="auto"/>
              <w:ind w:left="-121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</w:rPr>
              <w:t>0.00 - 2.30</w:t>
            </w:r>
          </w:p>
        </w:tc>
        <w:tc>
          <w:tcPr>
            <w:tcW w:w="270" w:type="dxa"/>
          </w:tcPr>
          <w:p w14:paraId="08D470D5" w14:textId="77777777" w:rsidR="00D84655" w:rsidRPr="00811D0A" w:rsidRDefault="00D84655" w:rsidP="00D8465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8F95F31" w14:textId="78500A70" w:rsidR="00D84655" w:rsidRPr="00811D0A" w:rsidRDefault="00D84655" w:rsidP="00D84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/>
                <w:sz w:val="30"/>
                <w:szCs w:val="30"/>
              </w:rPr>
              <w:t>1,095,687</w:t>
            </w:r>
          </w:p>
        </w:tc>
      </w:tr>
      <w:tr w:rsidR="00D84655" w:rsidRPr="00811D0A" w14:paraId="6F1BBD4F" w14:textId="77777777" w:rsidTr="0085608E">
        <w:trPr>
          <w:trHeight w:val="317"/>
        </w:trPr>
        <w:tc>
          <w:tcPr>
            <w:tcW w:w="1980" w:type="dxa"/>
          </w:tcPr>
          <w:p w14:paraId="48986E46" w14:textId="77777777" w:rsidR="00D84655" w:rsidRPr="00811D0A" w:rsidRDefault="00D84655" w:rsidP="00D84655">
            <w:pPr>
              <w:spacing w:line="240" w:lineRule="auto"/>
              <w:ind w:left="-1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</w:tcPr>
          <w:p w14:paraId="1ACB457B" w14:textId="77777777" w:rsidR="00D84655" w:rsidRPr="00811D0A" w:rsidRDefault="00D84655" w:rsidP="00D8465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52F31" w14:textId="77777777" w:rsidR="00D84655" w:rsidRPr="00811D0A" w:rsidRDefault="00D84655" w:rsidP="00D8465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A60246C" w14:textId="62360748" w:rsidR="00D84655" w:rsidRPr="00811D0A" w:rsidRDefault="00412125" w:rsidP="00D84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eastAsia="Calibri" w:hAnsiTheme="majorBidi"/>
                <w:b/>
                <w:bCs/>
                <w:sz w:val="30"/>
                <w:szCs w:val="30"/>
              </w:rPr>
              <w:t>908,982</w:t>
            </w:r>
          </w:p>
        </w:tc>
        <w:tc>
          <w:tcPr>
            <w:tcW w:w="270" w:type="dxa"/>
          </w:tcPr>
          <w:p w14:paraId="456210DD" w14:textId="77777777" w:rsidR="00D84655" w:rsidRPr="00811D0A" w:rsidRDefault="00D84655" w:rsidP="00D84655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5E2DBFA8" w14:textId="77777777" w:rsidR="00D84655" w:rsidRPr="00811D0A" w:rsidRDefault="00D84655" w:rsidP="00D8465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1E73EA" w14:textId="77777777" w:rsidR="00D84655" w:rsidRPr="00811D0A" w:rsidRDefault="00D84655" w:rsidP="00D84655">
            <w:pPr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51905A" w14:textId="6169A6EC" w:rsidR="00D84655" w:rsidRPr="00811D0A" w:rsidRDefault="00D84655" w:rsidP="00D84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5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eastAsia="Calibri" w:hAnsiTheme="majorBidi"/>
                <w:b/>
                <w:bCs/>
                <w:sz w:val="30"/>
                <w:szCs w:val="30"/>
              </w:rPr>
              <w:t>1,095,687</w:t>
            </w:r>
          </w:p>
        </w:tc>
      </w:tr>
    </w:tbl>
    <w:p w14:paraId="480178D1" w14:textId="77777777" w:rsidR="00121426" w:rsidRPr="00811D0A" w:rsidRDefault="00121426" w:rsidP="00C863A5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05AA4FCD" w14:textId="78007F52" w:rsidR="00D15DD6" w:rsidRPr="00811D0A" w:rsidRDefault="002D4841" w:rsidP="00C863A5">
      <w:pPr>
        <w:tabs>
          <w:tab w:val="clear" w:pos="454"/>
          <w:tab w:val="clear" w:pos="680"/>
          <w:tab w:val="clear" w:pos="907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t>ตราสารหนี้ที่ออกคือหุ้นกู้อนุพันธ์ ซึ่งเป็นภาระ</w:t>
      </w:r>
      <w:r w:rsidR="009D57A3" w:rsidRPr="00811D0A">
        <w:rPr>
          <w:rFonts w:asciiTheme="majorBidi" w:eastAsia="Calibri" w:hAnsiTheme="majorBidi" w:cstheme="majorBidi" w:hint="cs"/>
          <w:sz w:val="30"/>
          <w:szCs w:val="30"/>
          <w:cs/>
        </w:rPr>
        <w:t>ผูกพัน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โดยรวมอนุพันธ์แฝงที่บริษัทเสนอขายเป็นการทั่วไปแก่</w:t>
      </w:r>
      <w:r w:rsidR="00B71781" w:rsidRPr="00811D0A">
        <w:rPr>
          <w:rFonts w:asciiTheme="majorBidi" w:eastAsia="Calibri" w:hAnsiTheme="majorBidi" w:cstheme="majorBidi"/>
          <w:sz w:val="30"/>
          <w:szCs w:val="30"/>
        </w:rPr>
        <w:br/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ผู้ลงทุนรายย่อยโดยออกจำหน่ายภายใต้เงื่อนไขที่ได้รับอนุมัติจากสำนักงานคณะกรรมการกำกับหลักทรัพย์และตลาดหลักทรัพย์ หุ้นกู้อนุพันธ์ดังกล่าวเป็น</w:t>
      </w:r>
      <w:r w:rsidR="009D57A3" w:rsidRPr="00811D0A">
        <w:rPr>
          <w:rFonts w:asciiTheme="majorBidi" w:eastAsia="Calibri" w:hAnsiTheme="majorBidi" w:cstheme="majorBidi" w:hint="cs"/>
          <w:sz w:val="30"/>
          <w:szCs w:val="30"/>
          <w:cs/>
        </w:rPr>
        <w:t>หนี้สิน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ทางการเงินระยะสั้นและผลตอบแทนจะอิงกับราคาของหลักทรัพย์อ้างอิง</w:t>
      </w:r>
      <w:r w:rsidRPr="00811D0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(ณ วันกำหนดค่าหลักทรัพย์ที่ระบุอยู่ในสัญญาการออกหุ้นกู้อนุพันธ์) ส่วนประกอบของอนุพันธ์ซึ่งอยู่ในรูปแบบของออปชั่นที่สามารถแยกออกจากกันได้โดยบันทึกเป็นรายการแยกต่างหากใน</w:t>
      </w:r>
      <w:r w:rsidR="00A104A3" w:rsidRPr="00811D0A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เปิดเผยในหมายเหตุข้อ </w:t>
      </w:r>
      <w:r w:rsidR="00DE0C56" w:rsidRPr="00811D0A">
        <w:rPr>
          <w:rFonts w:asciiTheme="majorBidi" w:hAnsiTheme="majorBidi" w:cstheme="majorBidi"/>
          <w:sz w:val="30"/>
          <w:szCs w:val="30"/>
        </w:rPr>
        <w:t>9</w:t>
      </w:r>
    </w:p>
    <w:p w14:paraId="55312864" w14:textId="716E52A1" w:rsidR="00E074FB" w:rsidRPr="00811D0A" w:rsidRDefault="00E074FB" w:rsidP="00E074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811D0A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6E07D0" w:rsidRPr="00811D0A">
        <w:rPr>
          <w:rFonts w:asciiTheme="majorBidi" w:eastAsia="Calibri" w:hAnsiTheme="majorBidi" w:cstheme="majorBidi"/>
          <w:sz w:val="30"/>
          <w:szCs w:val="30"/>
        </w:rPr>
        <w:t xml:space="preserve">31 </w:t>
      </w:r>
      <w:r w:rsidR="006E07D0" w:rsidRPr="00811D0A">
        <w:rPr>
          <w:rFonts w:asciiTheme="majorBidi" w:eastAsia="Calibri" w:hAnsiTheme="majorBidi" w:cstheme="majorBidi" w:hint="cs"/>
          <w:sz w:val="30"/>
          <w:szCs w:val="30"/>
          <w:cs/>
        </w:rPr>
        <w:t>ธันวาคม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663657" w:rsidRPr="00811D0A">
        <w:rPr>
          <w:rFonts w:asciiTheme="majorBidi" w:eastAsia="Calibri" w:hAnsiTheme="majorBidi" w:cstheme="majorBidi"/>
          <w:sz w:val="30"/>
          <w:szCs w:val="30"/>
        </w:rPr>
        <w:t>2568</w:t>
      </w:r>
      <w:r w:rsidRPr="00811D0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บริษัทมีหุ้นกู้อนุพันธ์จำนวน</w:t>
      </w:r>
      <w:r w:rsidR="002373A5" w:rsidRPr="00811D0A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2373A5" w:rsidRPr="00811D0A">
        <w:rPr>
          <w:rFonts w:asciiTheme="majorBidi" w:eastAsia="Calibri" w:hAnsiTheme="majorBidi" w:cstheme="majorBidi"/>
          <w:sz w:val="30"/>
          <w:szCs w:val="30"/>
        </w:rPr>
        <w:t>909.0</w:t>
      </w:r>
      <w:r w:rsidR="00AA37F4" w:rsidRPr="00811D0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ล้านบาท</w:t>
      </w:r>
      <w:r w:rsidRPr="00811D0A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eastAsia="Calibri" w:hAnsiTheme="majorBidi" w:cstheme="majorBidi"/>
          <w:i/>
          <w:iCs/>
          <w:sz w:val="30"/>
          <w:szCs w:val="30"/>
        </w:rPr>
        <w:t>(</w:t>
      </w:r>
      <w:r w:rsidR="00663657" w:rsidRPr="00811D0A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811D0A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811D0A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 </w:t>
      </w:r>
      <w:r w:rsidR="00D84655" w:rsidRPr="00811D0A">
        <w:rPr>
          <w:rFonts w:asciiTheme="majorBidi" w:eastAsia="Calibri" w:hAnsiTheme="majorBidi" w:cstheme="majorBidi"/>
          <w:i/>
          <w:iCs/>
          <w:sz w:val="30"/>
          <w:szCs w:val="30"/>
        </w:rPr>
        <w:t>1,095.7</w:t>
      </w:r>
      <w:r w:rsidR="00BF233F" w:rsidRPr="00811D0A">
        <w:rPr>
          <w:rFonts w:asciiTheme="majorBidi" w:eastAsia="Calibri" w:hAnsiTheme="majorBidi" w:cstheme="majorBidi"/>
          <w:i/>
          <w:iCs/>
          <w:sz w:val="30"/>
          <w:szCs w:val="30"/>
          <w:lang w:val="en-GB"/>
        </w:rPr>
        <w:t xml:space="preserve"> </w:t>
      </w:r>
      <w:r w:rsidRPr="00811D0A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</w:t>
      </w:r>
      <w:r w:rsidRPr="00811D0A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  <w:r w:rsidR="006E07D0" w:rsidRPr="00811D0A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 xml:space="preserve"> 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ซึ่งจะครบกำหนดชำระในระหว่างเดือ</w:t>
      </w:r>
      <w:r w:rsidR="003619CC" w:rsidRPr="00811D0A">
        <w:rPr>
          <w:rFonts w:asciiTheme="majorBidi" w:eastAsia="Calibri" w:hAnsiTheme="majorBidi" w:cstheme="majorBidi" w:hint="cs"/>
          <w:sz w:val="30"/>
          <w:szCs w:val="30"/>
          <w:cs/>
        </w:rPr>
        <w:t>น</w:t>
      </w:r>
      <w:r w:rsidR="00915620" w:rsidRPr="00811D0A">
        <w:rPr>
          <w:rFonts w:asciiTheme="majorBidi" w:eastAsia="Calibri" w:hAnsiTheme="majorBidi" w:cstheme="majorBidi" w:hint="cs"/>
          <w:sz w:val="30"/>
          <w:szCs w:val="30"/>
          <w:cs/>
        </w:rPr>
        <w:t>มกราคม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>ถึงเดือน</w:t>
      </w:r>
      <w:r w:rsidR="00915620" w:rsidRPr="00811D0A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มีนาคม </w:t>
      </w:r>
      <w:r w:rsidR="009C268E" w:rsidRPr="00811D0A">
        <w:rPr>
          <w:rFonts w:asciiTheme="majorBidi" w:eastAsia="Calibri" w:hAnsiTheme="majorBidi" w:cstheme="majorBidi"/>
          <w:sz w:val="30"/>
          <w:szCs w:val="30"/>
        </w:rPr>
        <w:t>256</w:t>
      </w:r>
      <w:r w:rsidR="002B1669" w:rsidRPr="00811D0A">
        <w:rPr>
          <w:rFonts w:asciiTheme="majorBidi" w:eastAsia="Calibri" w:hAnsiTheme="majorBidi" w:cstheme="majorBidi" w:hint="cs"/>
          <w:sz w:val="30"/>
          <w:szCs w:val="30"/>
          <w:cs/>
        </w:rPr>
        <w:t>9</w:t>
      </w:r>
      <w:r w:rsidRPr="00811D0A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811D0A">
        <w:rPr>
          <w:rFonts w:asciiTheme="majorBidi" w:eastAsia="Calibri" w:hAnsiTheme="majorBidi" w:cstheme="majorBidi"/>
          <w:i/>
          <w:iCs/>
          <w:sz w:val="30"/>
          <w:szCs w:val="30"/>
        </w:rPr>
        <w:t>(</w:t>
      </w:r>
      <w:r w:rsidR="00663657" w:rsidRPr="00811D0A">
        <w:rPr>
          <w:rFonts w:asciiTheme="majorBidi" w:hAnsiTheme="majorBidi" w:cstheme="majorBidi"/>
          <w:i/>
          <w:iCs/>
          <w:sz w:val="30"/>
          <w:szCs w:val="30"/>
          <w:lang w:val="en-GB"/>
        </w:rPr>
        <w:t>2567</w:t>
      </w:r>
      <w:r w:rsidRPr="00811D0A">
        <w:rPr>
          <w:rFonts w:asciiTheme="majorBidi" w:hAnsiTheme="majorBidi" w:cstheme="majorBidi"/>
          <w:i/>
          <w:iCs/>
          <w:sz w:val="30"/>
          <w:szCs w:val="30"/>
        </w:rPr>
        <w:t>:</w:t>
      </w:r>
      <w:r w:rsidRPr="00811D0A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เดือนมกราคมถึงเดือน</w:t>
      </w:r>
      <w:r w:rsidR="00EC02A0" w:rsidRPr="00811D0A">
        <w:rPr>
          <w:rFonts w:asciiTheme="majorBidi" w:eastAsia="Calibri" w:hAnsiTheme="majorBidi" w:hint="cs"/>
          <w:i/>
          <w:iCs/>
          <w:sz w:val="30"/>
          <w:szCs w:val="30"/>
          <w:cs/>
        </w:rPr>
        <w:t>มีนาคม</w:t>
      </w:r>
      <w:r w:rsidRPr="00811D0A">
        <w:rPr>
          <w:rFonts w:asciiTheme="majorBidi" w:eastAsia="Calibri" w:hAnsiTheme="majorBidi"/>
          <w:i/>
          <w:iCs/>
          <w:sz w:val="30"/>
          <w:szCs w:val="30"/>
          <w:cs/>
        </w:rPr>
        <w:t xml:space="preserve"> </w:t>
      </w:r>
      <w:r w:rsidR="00663657" w:rsidRPr="00811D0A">
        <w:rPr>
          <w:rFonts w:asciiTheme="majorBidi" w:eastAsia="Calibri" w:hAnsiTheme="majorBidi"/>
          <w:i/>
          <w:iCs/>
          <w:sz w:val="30"/>
          <w:szCs w:val="30"/>
        </w:rPr>
        <w:t>2568</w:t>
      </w:r>
      <w:r w:rsidRPr="00811D0A">
        <w:rPr>
          <w:rFonts w:asciiTheme="majorBidi" w:eastAsia="Calibri" w:hAnsiTheme="majorBidi" w:cstheme="majorBidi"/>
          <w:i/>
          <w:iCs/>
          <w:sz w:val="30"/>
          <w:szCs w:val="30"/>
        </w:rPr>
        <w:t>)</w:t>
      </w:r>
    </w:p>
    <w:p w14:paraId="48324FA1" w14:textId="77777777" w:rsidR="00952362" w:rsidRPr="00811D0A" w:rsidRDefault="00952362" w:rsidP="0029119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  <w:lang w:val="en-US"/>
        </w:rPr>
      </w:pPr>
    </w:p>
    <w:p w14:paraId="215409DC" w14:textId="1C7A6E00" w:rsidR="002D4841" w:rsidRPr="00811D0A" w:rsidRDefault="002D4841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</w:t>
      </w:r>
    </w:p>
    <w:p w14:paraId="6F0F411B" w14:textId="77777777" w:rsidR="007E7DD0" w:rsidRPr="00811D0A" w:rsidRDefault="007E7DD0" w:rsidP="0029119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350"/>
        <w:gridCol w:w="270"/>
        <w:gridCol w:w="1350"/>
      </w:tblGrid>
      <w:tr w:rsidR="00AB4EF1" w:rsidRPr="00811D0A" w14:paraId="46EFC6BB" w14:textId="77777777" w:rsidTr="00756569">
        <w:trPr>
          <w:trHeight w:val="70"/>
        </w:trPr>
        <w:tc>
          <w:tcPr>
            <w:tcW w:w="6120" w:type="dxa"/>
            <w:vAlign w:val="bottom"/>
          </w:tcPr>
          <w:p w14:paraId="30799E3A" w14:textId="77777777" w:rsidR="00AB4EF1" w:rsidRPr="00811D0A" w:rsidRDefault="00AB4EF1" w:rsidP="00AB4EF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B7F063" w14:textId="1387F3A1" w:rsidR="00AB4EF1" w:rsidRPr="00811D0A" w:rsidRDefault="00663657" w:rsidP="00AB4EF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F8DCD38" w14:textId="77777777" w:rsidR="00AB4EF1" w:rsidRPr="00811D0A" w:rsidRDefault="00AB4EF1" w:rsidP="00AB4EF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E06D394" w14:textId="3A1082AB" w:rsidR="00AB4EF1" w:rsidRPr="00811D0A" w:rsidRDefault="00663657" w:rsidP="00AB4EF1">
            <w:pPr>
              <w:pStyle w:val="acctfourfigures"/>
              <w:tabs>
                <w:tab w:val="clear" w:pos="765"/>
              </w:tabs>
              <w:spacing w:line="240" w:lineRule="atLeast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416EE2" w:rsidRPr="00811D0A" w14:paraId="432EF8D7" w14:textId="77777777" w:rsidTr="00756569">
        <w:tc>
          <w:tcPr>
            <w:tcW w:w="6120" w:type="dxa"/>
          </w:tcPr>
          <w:p w14:paraId="1CC5871B" w14:textId="77777777" w:rsidR="00416EE2" w:rsidRPr="00811D0A" w:rsidRDefault="00416EE2" w:rsidP="00416E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75010523" w14:textId="7840DF08" w:rsidR="00416EE2" w:rsidRPr="00811D0A" w:rsidRDefault="00416EE2" w:rsidP="00416EE2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C2437E" w:rsidRPr="00811D0A" w14:paraId="593583A1" w14:textId="77777777" w:rsidTr="00756569">
        <w:tc>
          <w:tcPr>
            <w:tcW w:w="6120" w:type="dxa"/>
          </w:tcPr>
          <w:p w14:paraId="0E263FE4" w14:textId="77777777" w:rsidR="00C2437E" w:rsidRPr="00811D0A" w:rsidRDefault="00C2437E" w:rsidP="00C243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50" w:type="dxa"/>
          </w:tcPr>
          <w:p w14:paraId="6C5BFE14" w14:textId="2FD2E0D2" w:rsidR="00C2437E" w:rsidRPr="00811D0A" w:rsidRDefault="00C2437E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109,520 </w:t>
            </w:r>
          </w:p>
        </w:tc>
        <w:tc>
          <w:tcPr>
            <w:tcW w:w="270" w:type="dxa"/>
            <w:vAlign w:val="bottom"/>
          </w:tcPr>
          <w:p w14:paraId="202F4180" w14:textId="77777777" w:rsidR="00C2437E" w:rsidRPr="00811D0A" w:rsidRDefault="00C2437E" w:rsidP="00C243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F08545" w14:textId="0896EFFD" w:rsidR="00C2437E" w:rsidRPr="00811D0A" w:rsidRDefault="00C2437E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117,187 </w:t>
            </w:r>
          </w:p>
        </w:tc>
      </w:tr>
      <w:tr w:rsidR="00C2437E" w:rsidRPr="00811D0A" w14:paraId="08D2F6AC" w14:textId="77777777" w:rsidTr="00756569">
        <w:tc>
          <w:tcPr>
            <w:tcW w:w="6120" w:type="dxa"/>
          </w:tcPr>
          <w:p w14:paraId="75078FFA" w14:textId="77777777" w:rsidR="00C2437E" w:rsidRPr="00811D0A" w:rsidRDefault="00C2437E" w:rsidP="00C243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297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BB0E98" w14:textId="4807992D" w:rsidR="00C2437E" w:rsidRPr="00811D0A" w:rsidRDefault="00C2437E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5,700 </w:t>
            </w:r>
          </w:p>
        </w:tc>
        <w:tc>
          <w:tcPr>
            <w:tcW w:w="270" w:type="dxa"/>
          </w:tcPr>
          <w:p w14:paraId="742B9BA2" w14:textId="77777777" w:rsidR="00C2437E" w:rsidRPr="00811D0A" w:rsidRDefault="00C2437E" w:rsidP="00C243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E7B74" w14:textId="00A41667" w:rsidR="00C2437E" w:rsidRPr="00811D0A" w:rsidRDefault="00C2437E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10,474 </w:t>
            </w:r>
          </w:p>
        </w:tc>
      </w:tr>
      <w:tr w:rsidR="00C2437E" w:rsidRPr="00811D0A" w14:paraId="17CE4914" w14:textId="77777777" w:rsidTr="00756569">
        <w:tc>
          <w:tcPr>
            <w:tcW w:w="6120" w:type="dxa"/>
            <w:vAlign w:val="bottom"/>
          </w:tcPr>
          <w:p w14:paraId="204DDCAF" w14:textId="77777777" w:rsidR="00C2437E" w:rsidRPr="00811D0A" w:rsidRDefault="00C2437E" w:rsidP="00C243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F4602E" w14:textId="668C38B9" w:rsidR="00C2437E" w:rsidRPr="00811D0A" w:rsidRDefault="00C2437E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115,220 </w:t>
            </w:r>
          </w:p>
        </w:tc>
        <w:tc>
          <w:tcPr>
            <w:tcW w:w="270" w:type="dxa"/>
          </w:tcPr>
          <w:p w14:paraId="7D1A98C7" w14:textId="77777777" w:rsidR="00C2437E" w:rsidRPr="00811D0A" w:rsidRDefault="00C2437E" w:rsidP="00C2437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6402DB" w14:textId="32B749A6" w:rsidR="00C2437E" w:rsidRPr="00811D0A" w:rsidRDefault="00C2437E" w:rsidP="00C24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08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127,661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</w:tbl>
    <w:p w14:paraId="51E25E12" w14:textId="5ECBF44B" w:rsidR="00F32D28" w:rsidRPr="00811D0A" w:rsidRDefault="00F32D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76F5564F" w14:textId="1B3B6D72" w:rsidR="002D4841" w:rsidRPr="00811D0A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CFD101B" w14:textId="77777777" w:rsidR="002D4841" w:rsidRPr="00811D0A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90A7906" w14:textId="484D35E1" w:rsidR="002D4841" w:rsidRPr="00811D0A" w:rsidRDefault="002D4841" w:rsidP="00DC29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1F0E13" w:rsidRPr="00811D0A">
        <w:rPr>
          <w:rFonts w:asciiTheme="majorBidi" w:hAnsiTheme="majorBidi" w:cstheme="majorBidi"/>
          <w:sz w:val="30"/>
          <w:szCs w:val="30"/>
        </w:rPr>
        <w:t>2541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77242" w:rsidRPr="00811D0A">
        <w:rPr>
          <w:rFonts w:asciiTheme="majorBidi" w:hAnsiTheme="majorBidi" w:cstheme="majorBidi"/>
          <w:sz w:val="30"/>
          <w:szCs w:val="30"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6A6BF9"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(เงินลงทุน) </w:t>
      </w:r>
    </w:p>
    <w:p w14:paraId="2842F464" w14:textId="36E3D217" w:rsidR="007C7A40" w:rsidRPr="00811D0A" w:rsidRDefault="007C7A40" w:rsidP="001214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32"/>
        <w:gridCol w:w="270"/>
        <w:gridCol w:w="1350"/>
        <w:gridCol w:w="270"/>
        <w:gridCol w:w="1350"/>
      </w:tblGrid>
      <w:tr w:rsidR="005D2803" w:rsidRPr="00811D0A" w14:paraId="6B082D19" w14:textId="77777777" w:rsidTr="00A6545D">
        <w:trPr>
          <w:trHeight w:val="70"/>
          <w:tblHeader/>
        </w:trPr>
        <w:tc>
          <w:tcPr>
            <w:tcW w:w="5832" w:type="dxa"/>
            <w:vAlign w:val="bottom"/>
          </w:tcPr>
          <w:p w14:paraId="4D2999E5" w14:textId="46FB1D4D" w:rsidR="005D2803" w:rsidRPr="00811D0A" w:rsidRDefault="005D2803" w:rsidP="005D2803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</w:t>
            </w:r>
            <w:r w:rsidRPr="00811D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ภาระผูกพันตามโครงการผลประโยชน์</w:t>
            </w:r>
          </w:p>
        </w:tc>
        <w:tc>
          <w:tcPr>
            <w:tcW w:w="270" w:type="dxa"/>
          </w:tcPr>
          <w:p w14:paraId="5001C008" w14:textId="77777777" w:rsidR="005D2803" w:rsidRPr="00811D0A" w:rsidRDefault="005D2803" w:rsidP="005D280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E30C493" w14:textId="7195F58D" w:rsidR="005D2803" w:rsidRPr="00811D0A" w:rsidRDefault="00663657" w:rsidP="005D280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FF23B27" w14:textId="77777777" w:rsidR="005D2803" w:rsidRPr="00811D0A" w:rsidRDefault="005D2803" w:rsidP="005D280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AD43BD4" w14:textId="70F54E5A" w:rsidR="005D2803" w:rsidRPr="00811D0A" w:rsidRDefault="00663657" w:rsidP="005D2803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416EE2" w:rsidRPr="00811D0A" w14:paraId="441FCB50" w14:textId="77777777" w:rsidTr="00A6545D">
        <w:trPr>
          <w:tblHeader/>
        </w:trPr>
        <w:tc>
          <w:tcPr>
            <w:tcW w:w="5832" w:type="dxa"/>
          </w:tcPr>
          <w:p w14:paraId="0F159546" w14:textId="77777777" w:rsidR="00416EE2" w:rsidRPr="00811D0A" w:rsidRDefault="00416EE2" w:rsidP="00416EE2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CF054" w14:textId="77777777" w:rsidR="00416EE2" w:rsidRPr="00811D0A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34D0AA3E" w14:textId="2975852B" w:rsidR="00416EE2" w:rsidRPr="00811D0A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84655" w:rsidRPr="00811D0A" w14:paraId="7DCB4DD5" w14:textId="77777777" w:rsidTr="00A6545D">
        <w:tc>
          <w:tcPr>
            <w:tcW w:w="5832" w:type="dxa"/>
          </w:tcPr>
          <w:p w14:paraId="60D71B71" w14:textId="7B3FDDDF" w:rsidR="00D84655" w:rsidRPr="00811D0A" w:rsidRDefault="00D84655" w:rsidP="00D84655">
            <w:pPr>
              <w:tabs>
                <w:tab w:val="left" w:pos="720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</w:t>
            </w:r>
            <w:r w:rsidRPr="00811D0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6143EC4E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CD4A60" w14:textId="73BF2F3B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117,187</w:t>
            </w:r>
          </w:p>
        </w:tc>
        <w:tc>
          <w:tcPr>
            <w:tcW w:w="270" w:type="dxa"/>
            <w:vAlign w:val="bottom"/>
          </w:tcPr>
          <w:p w14:paraId="2FAAF6C7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CA0915" w14:textId="4A6044CA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101,990</w:t>
            </w:r>
          </w:p>
        </w:tc>
      </w:tr>
      <w:tr w:rsidR="00D84655" w:rsidRPr="00811D0A" w14:paraId="52B8AD1D" w14:textId="77777777" w:rsidTr="00A6545D">
        <w:tc>
          <w:tcPr>
            <w:tcW w:w="5832" w:type="dxa"/>
          </w:tcPr>
          <w:p w14:paraId="7B75D119" w14:textId="77777777" w:rsidR="00D84655" w:rsidRPr="00811D0A" w:rsidRDefault="00D84655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D15B3C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1A5EFA0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E6BD5E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FB9CBB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655" w:rsidRPr="00811D0A" w14:paraId="2975556E" w14:textId="77777777" w:rsidTr="00A6545D">
        <w:tc>
          <w:tcPr>
            <w:tcW w:w="5832" w:type="dxa"/>
          </w:tcPr>
          <w:p w14:paraId="11D6230E" w14:textId="063FBB48" w:rsidR="00D84655" w:rsidRPr="00811D0A" w:rsidRDefault="00D84655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2" w:name="_Hlk110413119"/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  <w:r w:rsidRPr="00811D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bookmarkEnd w:id="32"/>
          </w:p>
        </w:tc>
        <w:tc>
          <w:tcPr>
            <w:tcW w:w="270" w:type="dxa"/>
          </w:tcPr>
          <w:p w14:paraId="58D410B2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91748C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93110AE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A599352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  <w:tab w:val="decimal" w:pos="124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2F40" w:rsidRPr="00811D0A" w14:paraId="7262A435" w14:textId="77777777" w:rsidTr="00DC4651">
        <w:tc>
          <w:tcPr>
            <w:tcW w:w="5832" w:type="dxa"/>
          </w:tcPr>
          <w:p w14:paraId="155B2FFC" w14:textId="77777777" w:rsidR="00D02F40" w:rsidRPr="00811D0A" w:rsidRDefault="00D02F40" w:rsidP="00D02F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70" w:type="dxa"/>
          </w:tcPr>
          <w:p w14:paraId="22D348C8" w14:textId="77777777" w:rsidR="00D02F40" w:rsidRPr="00811D0A" w:rsidRDefault="00D02F40" w:rsidP="00D02F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9BF328" w14:textId="68CA3928" w:rsidR="00D02F40" w:rsidRPr="00811D0A" w:rsidRDefault="00D02F40" w:rsidP="00D02F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9362EB" w:rsidRPr="00811D0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362EB" w:rsidRPr="00811D0A">
              <w:rPr>
                <w:rFonts w:asciiTheme="majorBidi" w:hAnsiTheme="majorBidi" w:cstheme="majorBidi"/>
                <w:sz w:val="30"/>
                <w:szCs w:val="30"/>
              </w:rPr>
              <w:t>645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FCBF87B" w14:textId="77777777" w:rsidR="00D02F40" w:rsidRPr="00811D0A" w:rsidRDefault="00D02F40" w:rsidP="00D02F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08744E" w14:textId="14AA1D4E" w:rsidR="00D02F40" w:rsidRPr="00811D0A" w:rsidRDefault="00D02F40" w:rsidP="00D02F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15,238</w:t>
            </w:r>
          </w:p>
        </w:tc>
      </w:tr>
      <w:tr w:rsidR="00D02F40" w:rsidRPr="00811D0A" w14:paraId="14C0EC6E" w14:textId="77777777" w:rsidTr="00DC4651">
        <w:tc>
          <w:tcPr>
            <w:tcW w:w="5832" w:type="dxa"/>
          </w:tcPr>
          <w:p w14:paraId="748983B6" w14:textId="77777777" w:rsidR="00D02F40" w:rsidRPr="00811D0A" w:rsidRDefault="00D02F40" w:rsidP="00D02F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70" w:type="dxa"/>
          </w:tcPr>
          <w:p w14:paraId="346BD45E" w14:textId="77777777" w:rsidR="00D02F40" w:rsidRPr="00811D0A" w:rsidRDefault="00D02F40" w:rsidP="00D02F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EFBB5" w14:textId="66969AF2" w:rsidR="00D02F40" w:rsidRPr="00811D0A" w:rsidRDefault="00D02F40" w:rsidP="00D02F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2,341 </w:t>
            </w:r>
          </w:p>
        </w:tc>
        <w:tc>
          <w:tcPr>
            <w:tcW w:w="270" w:type="dxa"/>
            <w:vAlign w:val="bottom"/>
          </w:tcPr>
          <w:p w14:paraId="64CB1542" w14:textId="77777777" w:rsidR="00D02F40" w:rsidRPr="00811D0A" w:rsidRDefault="00D02F40" w:rsidP="00D02F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FB8241" w14:textId="055A9D3F" w:rsidR="00D02F40" w:rsidRPr="00811D0A" w:rsidRDefault="00D02F40" w:rsidP="00D02F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2,649</w:t>
            </w:r>
          </w:p>
        </w:tc>
      </w:tr>
      <w:tr w:rsidR="00D02F40" w:rsidRPr="00811D0A" w14:paraId="6A6F543D" w14:textId="77777777" w:rsidTr="00B60E18">
        <w:tc>
          <w:tcPr>
            <w:tcW w:w="5832" w:type="dxa"/>
          </w:tcPr>
          <w:p w14:paraId="483AF241" w14:textId="77777777" w:rsidR="00D02F40" w:rsidRPr="00811D0A" w:rsidRDefault="00D02F40" w:rsidP="00D02F4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17" w:hanging="27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80BBDD" w14:textId="77777777" w:rsidR="00D02F40" w:rsidRPr="00811D0A" w:rsidRDefault="00D02F40" w:rsidP="00D02F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3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B3D73D" w14:textId="70B49D12" w:rsidR="00D02F40" w:rsidRPr="00811D0A" w:rsidRDefault="00D02F40" w:rsidP="00D02F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362EB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16,986</w:t>
            </w:r>
          </w:p>
        </w:tc>
        <w:tc>
          <w:tcPr>
            <w:tcW w:w="270" w:type="dxa"/>
            <w:vAlign w:val="bottom"/>
          </w:tcPr>
          <w:p w14:paraId="4E5523B7" w14:textId="77777777" w:rsidR="00D02F40" w:rsidRPr="00811D0A" w:rsidRDefault="00D02F40" w:rsidP="00D02F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47F42E" w14:textId="7A60A560" w:rsidR="00D02F40" w:rsidRPr="00811D0A" w:rsidRDefault="00D02F40" w:rsidP="00D02F4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17,887</w:t>
            </w:r>
          </w:p>
        </w:tc>
      </w:tr>
      <w:tr w:rsidR="00D84655" w:rsidRPr="00811D0A" w14:paraId="732CD7E5" w14:textId="77777777" w:rsidTr="00A6545D">
        <w:tc>
          <w:tcPr>
            <w:tcW w:w="5832" w:type="dxa"/>
          </w:tcPr>
          <w:p w14:paraId="0CA59702" w14:textId="77777777" w:rsidR="00D84655" w:rsidRPr="00811D0A" w:rsidRDefault="00D84655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9EF115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79385CD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80D4C7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6F9ED3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2B33" w:rsidRPr="00811D0A" w14:paraId="429530D6" w14:textId="77777777" w:rsidTr="00A6545D">
        <w:tc>
          <w:tcPr>
            <w:tcW w:w="5832" w:type="dxa"/>
          </w:tcPr>
          <w:p w14:paraId="673F4C74" w14:textId="77777777" w:rsidR="00062B33" w:rsidRPr="00811D0A" w:rsidRDefault="00062B33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264E253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34B3801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7B084DD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E5DE7D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2B33" w:rsidRPr="00811D0A" w14:paraId="727AF54E" w14:textId="77777777" w:rsidTr="00A6545D">
        <w:tc>
          <w:tcPr>
            <w:tcW w:w="5832" w:type="dxa"/>
          </w:tcPr>
          <w:p w14:paraId="2CD80741" w14:textId="77777777" w:rsidR="00062B33" w:rsidRPr="00811D0A" w:rsidRDefault="00062B33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9B25E6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09D640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96D2C17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415C32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2B33" w:rsidRPr="00811D0A" w14:paraId="5A32DBE3" w14:textId="77777777" w:rsidTr="00A6545D">
        <w:tc>
          <w:tcPr>
            <w:tcW w:w="5832" w:type="dxa"/>
          </w:tcPr>
          <w:p w14:paraId="0C6A1E6E" w14:textId="77777777" w:rsidR="00062B33" w:rsidRPr="00811D0A" w:rsidRDefault="00062B33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1E2505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57F2076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90D1B12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6D450F7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2B33" w:rsidRPr="00811D0A" w14:paraId="2FBFE4D2" w14:textId="77777777" w:rsidTr="00A6545D">
        <w:tc>
          <w:tcPr>
            <w:tcW w:w="5832" w:type="dxa"/>
          </w:tcPr>
          <w:p w14:paraId="14FD5D7C" w14:textId="77777777" w:rsidR="00062B33" w:rsidRPr="00811D0A" w:rsidRDefault="00062B33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6F8168B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85AAB1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F1F3C2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2140CD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2B33" w:rsidRPr="00811D0A" w14:paraId="390A9063" w14:textId="77777777" w:rsidTr="00A6545D">
        <w:tc>
          <w:tcPr>
            <w:tcW w:w="5832" w:type="dxa"/>
          </w:tcPr>
          <w:p w14:paraId="4B339BDB" w14:textId="77777777" w:rsidR="00062B33" w:rsidRPr="00811D0A" w:rsidRDefault="00062B33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EEEBDD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DB45D2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C12362C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1B50842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655" w:rsidRPr="00811D0A" w14:paraId="7A1D9779" w14:textId="77777777" w:rsidTr="00A6545D">
        <w:tc>
          <w:tcPr>
            <w:tcW w:w="5832" w:type="dxa"/>
          </w:tcPr>
          <w:p w14:paraId="1A6364D4" w14:textId="790A05A3" w:rsidR="00D84655" w:rsidRPr="00811D0A" w:rsidRDefault="00D84655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  <w:r w:rsidRPr="00811D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21FDD93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8431F5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97D7107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C65D808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655" w:rsidRPr="00811D0A" w14:paraId="4E9BA94B" w14:textId="77777777" w:rsidTr="00A6545D">
        <w:tc>
          <w:tcPr>
            <w:tcW w:w="5832" w:type="dxa"/>
          </w:tcPr>
          <w:p w14:paraId="5C4904BA" w14:textId="4C81EAD7" w:rsidR="00D84655" w:rsidRPr="00811D0A" w:rsidRDefault="00D84655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2F4EAE"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จากการประมาณการตาม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270" w:type="dxa"/>
          </w:tcPr>
          <w:p w14:paraId="78473280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695E05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48DA09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E1342F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7FF2" w:rsidRPr="00811D0A" w14:paraId="40BF242D" w14:textId="77777777" w:rsidTr="0071067D">
        <w:tc>
          <w:tcPr>
            <w:tcW w:w="5832" w:type="dxa"/>
          </w:tcPr>
          <w:p w14:paraId="746BCA61" w14:textId="53EDCAA6" w:rsidR="006A7FF2" w:rsidRPr="00811D0A" w:rsidRDefault="006A7FF2" w:rsidP="006A7FF2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270" w:type="dxa"/>
          </w:tcPr>
          <w:p w14:paraId="663FCF0A" w14:textId="77777777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F6B0BD" w14:textId="696CB5E8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(6,346) </w:t>
            </w:r>
          </w:p>
        </w:tc>
        <w:tc>
          <w:tcPr>
            <w:tcW w:w="270" w:type="dxa"/>
            <w:vAlign w:val="bottom"/>
          </w:tcPr>
          <w:p w14:paraId="6AE71108" w14:textId="77777777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855FF6" w14:textId="2FD412FF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89"/>
              </w:tabs>
              <w:spacing w:line="240" w:lineRule="auto"/>
              <w:ind w:left="-108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6A7FF2" w:rsidRPr="00811D0A" w14:paraId="7A12C545" w14:textId="77777777" w:rsidTr="0071067D">
        <w:tc>
          <w:tcPr>
            <w:tcW w:w="5832" w:type="dxa"/>
          </w:tcPr>
          <w:p w14:paraId="74AD3892" w14:textId="59291BD5" w:rsidR="006A7FF2" w:rsidRPr="00811D0A" w:rsidRDefault="006A7FF2" w:rsidP="006A7FF2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70" w:type="dxa"/>
          </w:tcPr>
          <w:p w14:paraId="6A054524" w14:textId="77777777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3A626C" w14:textId="2CB8519C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5,46</w:t>
            </w:r>
            <w:r w:rsidR="009473F9" w:rsidRPr="00811D0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5DEBC19" w14:textId="77777777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E2F662" w14:textId="0C67E5DB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6</w:t>
            </w:r>
            <w:r w:rsidRPr="00811D0A">
              <w:rPr>
                <w:rFonts w:asciiTheme="majorBidi" w:hAnsiTheme="majorBidi"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656</w:t>
            </w:r>
          </w:p>
        </w:tc>
      </w:tr>
      <w:tr w:rsidR="006A7FF2" w:rsidRPr="00811D0A" w14:paraId="6149898D" w14:textId="77777777" w:rsidTr="0071067D">
        <w:tc>
          <w:tcPr>
            <w:tcW w:w="5832" w:type="dxa"/>
          </w:tcPr>
          <w:p w14:paraId="3D26E6B2" w14:textId="09AECBBC" w:rsidR="006A7FF2" w:rsidRPr="00811D0A" w:rsidRDefault="006A7FF2" w:rsidP="006A7FF2">
            <w:pPr>
              <w:pStyle w:val="ListParagraph"/>
              <w:numPr>
                <w:ilvl w:val="2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left" w:pos="720"/>
              </w:tabs>
              <w:spacing w:line="240" w:lineRule="auto"/>
              <w:ind w:left="41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70" w:type="dxa"/>
          </w:tcPr>
          <w:p w14:paraId="2B95EC17" w14:textId="77777777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18EEC79" w14:textId="4DFC1822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(2,615) </w:t>
            </w:r>
          </w:p>
        </w:tc>
        <w:tc>
          <w:tcPr>
            <w:tcW w:w="270" w:type="dxa"/>
            <w:vAlign w:val="bottom"/>
          </w:tcPr>
          <w:p w14:paraId="5312A7B0" w14:textId="77777777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B7DA97" w14:textId="0C1B44DD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3</w:t>
            </w:r>
            <w:r w:rsidRPr="00811D0A">
              <w:rPr>
                <w:rFonts w:asciiTheme="majorBidi" w:hAnsiTheme="majorBidi"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66</w:t>
            </w:r>
            <w:r w:rsidRPr="00811D0A">
              <w:rPr>
                <w:rFonts w:asciiTheme="majorBidi" w:hAnsiTheme="majorBidi"/>
                <w:sz w:val="30"/>
                <w:szCs w:val="30"/>
              </w:rPr>
              <w:t>6)</w:t>
            </w:r>
          </w:p>
        </w:tc>
      </w:tr>
      <w:tr w:rsidR="006A7FF2" w:rsidRPr="00811D0A" w14:paraId="6904D6D1" w14:textId="77777777" w:rsidTr="0071067D">
        <w:tc>
          <w:tcPr>
            <w:tcW w:w="5832" w:type="dxa"/>
          </w:tcPr>
          <w:p w14:paraId="624741ED" w14:textId="22D991AC" w:rsidR="006A7FF2" w:rsidRPr="00811D0A" w:rsidRDefault="006A7FF2" w:rsidP="006A7FF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2B91635" w14:textId="77777777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195EBC8" w14:textId="4AFBC141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(3,49</w:t>
            </w:r>
            <w:r w:rsidR="009473F9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</w:p>
        </w:tc>
        <w:tc>
          <w:tcPr>
            <w:tcW w:w="270" w:type="dxa"/>
            <w:vAlign w:val="bottom"/>
          </w:tcPr>
          <w:p w14:paraId="1F835384" w14:textId="77777777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27AC2C" w14:textId="268B3A5A" w:rsidR="006A7FF2" w:rsidRPr="00811D0A" w:rsidRDefault="006A7FF2" w:rsidP="006A7FF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2,990</w:t>
            </w:r>
          </w:p>
        </w:tc>
      </w:tr>
      <w:tr w:rsidR="00544333" w:rsidRPr="00811D0A" w14:paraId="510AAF44" w14:textId="77777777" w:rsidTr="00062B33">
        <w:tc>
          <w:tcPr>
            <w:tcW w:w="5832" w:type="dxa"/>
          </w:tcPr>
          <w:p w14:paraId="74D4DABD" w14:textId="77777777" w:rsidR="00544333" w:rsidRPr="00811D0A" w:rsidRDefault="00544333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D87701" w14:textId="77777777" w:rsidR="00544333" w:rsidRPr="00811D0A" w:rsidRDefault="005443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5A1C09" w14:textId="77777777" w:rsidR="00544333" w:rsidRPr="00811D0A" w:rsidRDefault="005443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EF2415C" w14:textId="77777777" w:rsidR="00544333" w:rsidRPr="00811D0A" w:rsidRDefault="005443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C25A30" w14:textId="77777777" w:rsidR="00544333" w:rsidRPr="00811D0A" w:rsidRDefault="005443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62B33" w:rsidRPr="00811D0A" w14:paraId="41ACEF47" w14:textId="77777777" w:rsidTr="00062B33">
        <w:tc>
          <w:tcPr>
            <w:tcW w:w="5832" w:type="dxa"/>
          </w:tcPr>
          <w:p w14:paraId="2FF0BAC9" w14:textId="5679B9F0" w:rsidR="00062B33" w:rsidRPr="000B5BE3" w:rsidRDefault="00062B33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5B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90620D" w:rsidRPr="000B5B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B5BE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14:paraId="413A835E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CE7886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7F2A28B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527DB2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81FB3" w:rsidRPr="00811D0A" w14:paraId="3F46E068" w14:textId="77777777" w:rsidTr="00062B33">
        <w:tc>
          <w:tcPr>
            <w:tcW w:w="5832" w:type="dxa"/>
          </w:tcPr>
          <w:p w14:paraId="54FA3B2A" w14:textId="57203743" w:rsidR="00381FB3" w:rsidRPr="00811D0A" w:rsidRDefault="00381FB3" w:rsidP="00381F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270" w:type="dxa"/>
          </w:tcPr>
          <w:p w14:paraId="1EBC91ED" w14:textId="77777777" w:rsidR="00381FB3" w:rsidRPr="00811D0A" w:rsidRDefault="00381FB3" w:rsidP="00381F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36F881" w14:textId="09F4FB48" w:rsidR="00381FB3" w:rsidRPr="00811D0A" w:rsidRDefault="00381FB3" w:rsidP="00381F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18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654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EE84AAD" w14:textId="77777777" w:rsidR="00381FB3" w:rsidRPr="00811D0A" w:rsidRDefault="00381FB3" w:rsidP="00381F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859236" w14:textId="1658A8E3" w:rsidR="00381FB3" w:rsidRPr="00811D0A" w:rsidRDefault="00381FB3" w:rsidP="00381F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(5,680)</w:t>
            </w:r>
          </w:p>
        </w:tc>
      </w:tr>
      <w:tr w:rsidR="00062B33" w:rsidRPr="00811D0A" w14:paraId="736E6ED5" w14:textId="77777777" w:rsidTr="00062B33">
        <w:tc>
          <w:tcPr>
            <w:tcW w:w="5832" w:type="dxa"/>
          </w:tcPr>
          <w:p w14:paraId="39336FE7" w14:textId="2C2CEEBA" w:rsidR="00062B33" w:rsidRPr="00811D0A" w:rsidRDefault="00062B33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2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โอนพนักงานไปบริษัทใหญ่</w:t>
            </w:r>
          </w:p>
        </w:tc>
        <w:tc>
          <w:tcPr>
            <w:tcW w:w="270" w:type="dxa"/>
          </w:tcPr>
          <w:p w14:paraId="0558C01F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CF1883" w14:textId="14A92651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(2,50</w:t>
            </w:r>
            <w:r w:rsidR="009473F9" w:rsidRPr="00811D0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BEC3CB7" w14:textId="77777777" w:rsidR="00062B33" w:rsidRPr="00811D0A" w:rsidRDefault="00062B33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E24499" w14:textId="701E2994" w:rsidR="00062B33" w:rsidRPr="00811D0A" w:rsidRDefault="00062B33" w:rsidP="00062B3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89"/>
              </w:tabs>
              <w:spacing w:line="240" w:lineRule="auto"/>
              <w:ind w:left="-108" w:right="-12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D84655" w:rsidRPr="00811D0A" w14:paraId="09F5D50F" w14:textId="77777777" w:rsidTr="00544333">
        <w:tc>
          <w:tcPr>
            <w:tcW w:w="5832" w:type="dxa"/>
          </w:tcPr>
          <w:p w14:paraId="2EA93BAF" w14:textId="56394153" w:rsidR="00D84655" w:rsidRPr="00811D0A" w:rsidRDefault="00D84655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5E3BE3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6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2C5BB1" w14:textId="1AAA377E" w:rsidR="00D84655" w:rsidRPr="00811D0A" w:rsidRDefault="00AF7790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>(</w:t>
            </w:r>
            <w:r w:rsidR="00C25BDA"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>21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25BDA"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>15</w:t>
            </w:r>
            <w:r w:rsidR="009473F9"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>8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EC6622E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BB1401F" w14:textId="0268D7E5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(5,680)</w:t>
            </w:r>
          </w:p>
        </w:tc>
      </w:tr>
      <w:tr w:rsidR="00D84655" w:rsidRPr="00811D0A" w14:paraId="4F77C269" w14:textId="77777777" w:rsidTr="00196E50">
        <w:tc>
          <w:tcPr>
            <w:tcW w:w="5832" w:type="dxa"/>
            <w:vAlign w:val="bottom"/>
          </w:tcPr>
          <w:p w14:paraId="7F12161F" w14:textId="4AE060EE" w:rsidR="00D84655" w:rsidRPr="00811D0A" w:rsidRDefault="00D84655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3E78E08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40C2F8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845385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8514B2" w14:textId="1CF376F6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84655" w:rsidRPr="00811D0A" w14:paraId="5B3833A9" w14:textId="77777777" w:rsidTr="00457C1A">
        <w:tc>
          <w:tcPr>
            <w:tcW w:w="5832" w:type="dxa"/>
            <w:vAlign w:val="bottom"/>
          </w:tcPr>
          <w:p w14:paraId="0332E68B" w14:textId="43276F71" w:rsidR="00D84655" w:rsidRPr="00811D0A" w:rsidRDefault="00D84655" w:rsidP="00D846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270" w:type="dxa"/>
          </w:tcPr>
          <w:p w14:paraId="2209394E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6E82912" w14:textId="5E08E85F" w:rsidR="00D84655" w:rsidRPr="00811D0A" w:rsidRDefault="00FE24FC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109,52</w:t>
            </w:r>
            <w:r w:rsidR="008A2908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37C792C" w14:textId="77777777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415A75" w14:textId="2AEA08C5" w:rsidR="00D84655" w:rsidRPr="00811D0A" w:rsidRDefault="00D84655" w:rsidP="00D846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117,187</w:t>
            </w:r>
          </w:p>
        </w:tc>
      </w:tr>
    </w:tbl>
    <w:p w14:paraId="7A98D38B" w14:textId="7A12A839" w:rsidR="00544333" w:rsidRPr="00811D0A" w:rsidRDefault="00544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7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350"/>
        <w:gridCol w:w="270"/>
        <w:gridCol w:w="1351"/>
      </w:tblGrid>
      <w:tr w:rsidR="00A342DE" w:rsidRPr="00811D0A" w14:paraId="63588F10" w14:textId="77777777" w:rsidTr="008C4461">
        <w:trPr>
          <w:trHeight w:val="70"/>
          <w:tblHeader/>
        </w:trPr>
        <w:tc>
          <w:tcPr>
            <w:tcW w:w="6102" w:type="dxa"/>
            <w:vAlign w:val="bottom"/>
          </w:tcPr>
          <w:p w14:paraId="34C0537E" w14:textId="7346AE37" w:rsidR="00A342DE" w:rsidRPr="00811D0A" w:rsidRDefault="00A342DE" w:rsidP="00A342DE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3" w:name="_Hlk110413140"/>
            <w:r w:rsidRPr="00811D0A"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  <w:r w:rsidRPr="00811D0A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  <w:bookmarkEnd w:id="33"/>
          </w:p>
        </w:tc>
        <w:tc>
          <w:tcPr>
            <w:tcW w:w="1350" w:type="dxa"/>
          </w:tcPr>
          <w:p w14:paraId="514FE7EE" w14:textId="37F8F67B" w:rsidR="00A342DE" w:rsidRPr="00811D0A" w:rsidRDefault="00663657" w:rsidP="00A342D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01818987" w14:textId="77777777" w:rsidR="00A342DE" w:rsidRPr="00811D0A" w:rsidRDefault="00A342DE" w:rsidP="00A342D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1" w:type="dxa"/>
          </w:tcPr>
          <w:p w14:paraId="6185C161" w14:textId="5AB5095C" w:rsidR="00A342DE" w:rsidRPr="00811D0A" w:rsidRDefault="00663657" w:rsidP="00A342D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A342DE" w:rsidRPr="00811D0A" w14:paraId="5C97C7E9" w14:textId="77777777" w:rsidTr="000238E8">
        <w:tc>
          <w:tcPr>
            <w:tcW w:w="6102" w:type="dxa"/>
          </w:tcPr>
          <w:p w14:paraId="56CBEF5F" w14:textId="77777777" w:rsidR="00A342DE" w:rsidRPr="00811D0A" w:rsidRDefault="00A342DE" w:rsidP="00A342DE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971" w:type="dxa"/>
            <w:gridSpan w:val="3"/>
            <w:vAlign w:val="bottom"/>
          </w:tcPr>
          <w:p w14:paraId="0389E80C" w14:textId="099026B4" w:rsidR="00A342DE" w:rsidRPr="00811D0A" w:rsidRDefault="00A342DE" w:rsidP="00A342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10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97536" w:rsidRPr="00811D0A" w14:paraId="1EC7F503" w14:textId="77777777" w:rsidTr="009A1ECF">
        <w:tc>
          <w:tcPr>
            <w:tcW w:w="6102" w:type="dxa"/>
          </w:tcPr>
          <w:p w14:paraId="451E4909" w14:textId="73959BB5" w:rsidR="00597536" w:rsidRPr="00811D0A" w:rsidRDefault="00597536" w:rsidP="00597536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1FFC986D" w14:textId="23A2A312" w:rsidR="00597536" w:rsidRPr="00811D0A" w:rsidRDefault="00597536" w:rsidP="0059753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1.7</w:t>
            </w:r>
          </w:p>
        </w:tc>
        <w:tc>
          <w:tcPr>
            <w:tcW w:w="270" w:type="dxa"/>
            <w:vAlign w:val="bottom"/>
          </w:tcPr>
          <w:p w14:paraId="38705D06" w14:textId="77777777" w:rsidR="00597536" w:rsidRPr="00811D0A" w:rsidRDefault="00597536" w:rsidP="0059753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49AD7756" w14:textId="407DDFE7" w:rsidR="00597536" w:rsidRPr="00811D0A" w:rsidRDefault="00597536" w:rsidP="0059753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</w:tr>
      <w:tr w:rsidR="00597536" w:rsidRPr="00811D0A" w14:paraId="7DC7F5DA" w14:textId="77777777" w:rsidTr="009A1ECF">
        <w:tc>
          <w:tcPr>
            <w:tcW w:w="6102" w:type="dxa"/>
          </w:tcPr>
          <w:p w14:paraId="780F349A" w14:textId="4430B6C0" w:rsidR="00597536" w:rsidRPr="00811D0A" w:rsidRDefault="00597536" w:rsidP="005975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350" w:type="dxa"/>
          </w:tcPr>
          <w:p w14:paraId="17FBA3B3" w14:textId="008C6B19" w:rsidR="00597536" w:rsidRPr="00811D0A" w:rsidRDefault="00597536" w:rsidP="0059753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2.0 - 7.5</w:t>
            </w:r>
          </w:p>
        </w:tc>
        <w:tc>
          <w:tcPr>
            <w:tcW w:w="270" w:type="dxa"/>
            <w:vAlign w:val="bottom"/>
          </w:tcPr>
          <w:p w14:paraId="2BC3CCCA" w14:textId="77777777" w:rsidR="00597536" w:rsidRPr="00811D0A" w:rsidRDefault="00597536" w:rsidP="0059753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11943528" w14:textId="79D3C746" w:rsidR="00597536" w:rsidRPr="00811D0A" w:rsidRDefault="00597536" w:rsidP="0059753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2.0 - 7.5</w:t>
            </w:r>
          </w:p>
        </w:tc>
      </w:tr>
      <w:tr w:rsidR="00597536" w:rsidRPr="00811D0A" w14:paraId="787CA367" w14:textId="77777777" w:rsidTr="009A1ECF">
        <w:tc>
          <w:tcPr>
            <w:tcW w:w="6102" w:type="dxa"/>
          </w:tcPr>
          <w:p w14:paraId="7B2FA07B" w14:textId="72C3ACA7" w:rsidR="00597536" w:rsidRPr="00811D0A" w:rsidRDefault="00597536" w:rsidP="0059753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11D0A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350" w:type="dxa"/>
          </w:tcPr>
          <w:p w14:paraId="60E8726B" w14:textId="6481A0B9" w:rsidR="00597536" w:rsidRPr="00811D0A" w:rsidRDefault="00597536" w:rsidP="0059753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2.0 - 20.0</w:t>
            </w:r>
          </w:p>
        </w:tc>
        <w:tc>
          <w:tcPr>
            <w:tcW w:w="270" w:type="dxa"/>
            <w:vAlign w:val="bottom"/>
          </w:tcPr>
          <w:p w14:paraId="507A594C" w14:textId="77777777" w:rsidR="00597536" w:rsidRPr="00811D0A" w:rsidRDefault="00597536" w:rsidP="0059753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9"/>
              </w:tabs>
              <w:spacing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1" w:type="dxa"/>
          </w:tcPr>
          <w:p w14:paraId="00C09E11" w14:textId="675438B5" w:rsidR="00597536" w:rsidRPr="00811D0A" w:rsidRDefault="00597536" w:rsidP="0059753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82"/>
              </w:tabs>
              <w:spacing w:line="240" w:lineRule="auto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2.0 - 16.0</w:t>
            </w:r>
          </w:p>
        </w:tc>
      </w:tr>
    </w:tbl>
    <w:p w14:paraId="06C95C62" w14:textId="77777777" w:rsidR="00114E47" w:rsidRPr="00811D0A" w:rsidRDefault="00114E47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472AC" w14:textId="78E510FB" w:rsidR="004F03D0" w:rsidRPr="00811D0A" w:rsidRDefault="002D4841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ข้อสมมติเกี่ยวกับอัตรามรณะในอนาคตถือตามข้อมูลทางสถิติที่เผยแพร่ทั่วไปและตารางมรณะ </w:t>
      </w:r>
    </w:p>
    <w:p w14:paraId="61B81480" w14:textId="77777777" w:rsidR="00E16E72" w:rsidRPr="00811D0A" w:rsidRDefault="00E16E72" w:rsidP="00FF3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327ED4" w14:textId="2F97C80D" w:rsidR="00A87E94" w:rsidRPr="00811D0A" w:rsidRDefault="00027434" w:rsidP="0011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3635C" w:rsidRPr="00811D0A">
        <w:rPr>
          <w:rFonts w:asciiTheme="majorBidi" w:hAnsiTheme="majorBidi" w:cstheme="majorBidi"/>
          <w:sz w:val="30"/>
          <w:szCs w:val="30"/>
        </w:rPr>
        <w:t xml:space="preserve">31 </w:t>
      </w:r>
      <w:r w:rsidR="0063635C" w:rsidRPr="00811D0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63657" w:rsidRPr="00811D0A">
        <w:rPr>
          <w:rFonts w:asciiTheme="majorBidi" w:hAnsiTheme="majorBidi" w:cstheme="majorBidi"/>
          <w:sz w:val="30"/>
          <w:szCs w:val="30"/>
        </w:rPr>
        <w:t>2568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E371F7" w:rsidRPr="00811D0A">
        <w:rPr>
          <w:rFonts w:asciiTheme="majorBidi" w:hAnsiTheme="majorBidi" w:cstheme="majorBidi"/>
          <w:sz w:val="30"/>
          <w:szCs w:val="30"/>
        </w:rPr>
        <w:t xml:space="preserve"> 9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ปี</w:t>
      </w:r>
      <w:r w:rsidRPr="00811D0A">
        <w:rPr>
          <w:rFonts w:asciiTheme="majorBidi" w:hAnsiTheme="majorBidi" w:cstheme="majorBidi"/>
          <w:i/>
          <w:iCs/>
          <w:sz w:val="30"/>
          <w:szCs w:val="30"/>
        </w:rPr>
        <w:br/>
      </w: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63657" w:rsidRPr="00811D0A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811D0A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C7921" w:rsidRPr="00811D0A">
        <w:rPr>
          <w:rFonts w:asciiTheme="majorBidi" w:hAnsiTheme="majorBidi" w:cstheme="majorBidi"/>
          <w:i/>
          <w:iCs/>
          <w:sz w:val="30"/>
          <w:szCs w:val="30"/>
        </w:rPr>
        <w:t>9</w:t>
      </w: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ปี)</w:t>
      </w:r>
    </w:p>
    <w:p w14:paraId="3A8657BA" w14:textId="1B5D26B4" w:rsidR="000E29A9" w:rsidRPr="00811D0A" w:rsidRDefault="000E2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bookmarkStart w:id="34" w:name="_Hlk110413166"/>
    </w:p>
    <w:p w14:paraId="7125804C" w14:textId="77777777" w:rsidR="00362A3C" w:rsidRPr="00811D0A" w:rsidRDefault="0036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811D0A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95AE5A2" w14:textId="174FF2E2" w:rsidR="002D4841" w:rsidRPr="00811D0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bookmarkEnd w:id="34"/>
    <w:p w14:paraId="1F282F9A" w14:textId="77777777" w:rsidR="002D4841" w:rsidRPr="00811D0A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4CCC6E" w14:textId="2B704364" w:rsidR="00F21AD0" w:rsidRPr="00811D0A" w:rsidRDefault="002D4841" w:rsidP="00C86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 ๆ คงที่ </w:t>
      </w:r>
    </w:p>
    <w:p w14:paraId="0CD6218F" w14:textId="77777777" w:rsidR="00121426" w:rsidRPr="00811D0A" w:rsidRDefault="00121426" w:rsidP="00C86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9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35"/>
        <w:gridCol w:w="236"/>
        <w:gridCol w:w="1066"/>
        <w:gridCol w:w="236"/>
        <w:gridCol w:w="1023"/>
        <w:gridCol w:w="236"/>
        <w:gridCol w:w="1045"/>
      </w:tblGrid>
      <w:tr w:rsidR="008D0315" w:rsidRPr="00811D0A" w14:paraId="26D74DD8" w14:textId="77777777" w:rsidTr="00B91935">
        <w:trPr>
          <w:trHeight w:val="20"/>
          <w:tblHeader/>
        </w:trPr>
        <w:tc>
          <w:tcPr>
            <w:tcW w:w="4320" w:type="dxa"/>
          </w:tcPr>
          <w:p w14:paraId="35867D3C" w14:textId="20436BE1" w:rsidR="008D0315" w:rsidRPr="00811D0A" w:rsidRDefault="008D0315" w:rsidP="008D031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037F376C" w14:textId="77777777" w:rsidR="008D0315" w:rsidRPr="00811D0A" w:rsidRDefault="008D0315" w:rsidP="008D031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811D0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27DEECB" w14:textId="77777777" w:rsidR="008D0315" w:rsidRPr="00811D0A" w:rsidRDefault="008D0315" w:rsidP="008D0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04" w:type="dxa"/>
            <w:gridSpan w:val="3"/>
          </w:tcPr>
          <w:p w14:paraId="743EC34D" w14:textId="77777777" w:rsidR="008D0315" w:rsidRPr="00811D0A" w:rsidRDefault="008D0315" w:rsidP="008D031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ข้อสมมติ</w:t>
            </w:r>
            <w:r w:rsidRPr="00811D0A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  <w:r w:rsidRPr="00811D0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811D0A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B44C96" w:rsidRPr="00811D0A" w14:paraId="030D2582" w14:textId="77777777" w:rsidTr="00A10BF2">
        <w:trPr>
          <w:trHeight w:val="80"/>
          <w:tblHeader/>
        </w:trPr>
        <w:tc>
          <w:tcPr>
            <w:tcW w:w="4320" w:type="dxa"/>
          </w:tcPr>
          <w:p w14:paraId="58818C67" w14:textId="7A01E5D9" w:rsidR="00B44C96" w:rsidRPr="00811D0A" w:rsidRDefault="00B44C96" w:rsidP="00B44C9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31 </w:t>
            </w:r>
            <w:r w:rsidRPr="00811D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35" w:type="dxa"/>
          </w:tcPr>
          <w:p w14:paraId="7CF43D61" w14:textId="717AAB6C" w:rsidR="00B44C96" w:rsidRPr="00811D0A" w:rsidRDefault="00663657" w:rsidP="00B44C96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40E3BD01" w14:textId="77777777" w:rsidR="00B44C96" w:rsidRPr="00811D0A" w:rsidRDefault="00B44C96" w:rsidP="00B4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66" w:type="dxa"/>
          </w:tcPr>
          <w:p w14:paraId="7BD6B87C" w14:textId="5FED945B" w:rsidR="00B44C96" w:rsidRPr="00811D0A" w:rsidRDefault="00663657" w:rsidP="00B44C96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7770672D" w14:textId="77777777" w:rsidR="00B44C96" w:rsidRPr="00811D0A" w:rsidRDefault="00B44C96" w:rsidP="00B4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3" w:type="dxa"/>
          </w:tcPr>
          <w:p w14:paraId="2E332C8C" w14:textId="06CE2132" w:rsidR="00B44C96" w:rsidRPr="00811D0A" w:rsidRDefault="00663657" w:rsidP="00B44C96">
            <w:pPr>
              <w:pStyle w:val="acctfourfigures"/>
              <w:tabs>
                <w:tab w:val="clear" w:pos="765"/>
              </w:tabs>
              <w:spacing w:line="240" w:lineRule="auto"/>
              <w:ind w:left="-79" w:right="-11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7C40D2CB" w14:textId="77777777" w:rsidR="00B44C96" w:rsidRPr="00811D0A" w:rsidRDefault="00B44C96" w:rsidP="00B4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5" w:type="dxa"/>
          </w:tcPr>
          <w:p w14:paraId="5DE3B114" w14:textId="07CF748A" w:rsidR="00B44C96" w:rsidRPr="00811D0A" w:rsidRDefault="00663657" w:rsidP="00B44C96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8D0315" w:rsidRPr="00811D0A" w14:paraId="6A7A4EB6" w14:textId="77777777" w:rsidTr="00A10BF2">
        <w:trPr>
          <w:trHeight w:val="80"/>
          <w:tblHeader/>
        </w:trPr>
        <w:tc>
          <w:tcPr>
            <w:tcW w:w="4320" w:type="dxa"/>
          </w:tcPr>
          <w:p w14:paraId="3C0BF62F" w14:textId="77777777" w:rsidR="008D0315" w:rsidRPr="00811D0A" w:rsidRDefault="008D0315" w:rsidP="008D0315">
            <w:pPr>
              <w:spacing w:line="240" w:lineRule="auto"/>
              <w:ind w:left="234" w:hanging="3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77" w:type="dxa"/>
            <w:gridSpan w:val="7"/>
            <w:vAlign w:val="center"/>
          </w:tcPr>
          <w:p w14:paraId="31F04B02" w14:textId="77777777" w:rsidR="008D0315" w:rsidRPr="00811D0A" w:rsidRDefault="008D0315" w:rsidP="008D0315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477F" w:rsidRPr="00811D0A" w14:paraId="63DF2191" w14:textId="77777777" w:rsidTr="00FB07B4">
        <w:trPr>
          <w:trHeight w:val="20"/>
        </w:trPr>
        <w:tc>
          <w:tcPr>
            <w:tcW w:w="4320" w:type="dxa"/>
          </w:tcPr>
          <w:p w14:paraId="712A84CA" w14:textId="77777777" w:rsidR="00A2477F" w:rsidRPr="00811D0A" w:rsidRDefault="00A2477F" w:rsidP="00A2477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35" w:type="dxa"/>
          </w:tcPr>
          <w:p w14:paraId="07353013" w14:textId="0CFE7B04" w:rsidR="00A2477F" w:rsidRPr="00811D0A" w:rsidRDefault="00A2477F" w:rsidP="00A2477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24378" w:rsidRPr="00811D0A">
              <w:rPr>
                <w:rFonts w:asciiTheme="majorBidi" w:hAnsiTheme="majorBidi" w:cstheme="majorBidi"/>
                <w:sz w:val="30"/>
                <w:szCs w:val="30"/>
              </w:rPr>
              <w:t>8,851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236" w:type="dxa"/>
            <w:vAlign w:val="center"/>
          </w:tcPr>
          <w:p w14:paraId="1E81F197" w14:textId="77777777" w:rsidR="00A2477F" w:rsidRPr="00811D0A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7A1DF988" w14:textId="7F7E6D87" w:rsidR="00A2477F" w:rsidRPr="00811D0A" w:rsidRDefault="00A2477F" w:rsidP="00A2477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(9,300)</w:t>
            </w:r>
          </w:p>
        </w:tc>
        <w:tc>
          <w:tcPr>
            <w:tcW w:w="236" w:type="dxa"/>
            <w:vAlign w:val="center"/>
          </w:tcPr>
          <w:p w14:paraId="6AFAC1C7" w14:textId="77777777" w:rsidR="00A2477F" w:rsidRPr="00811D0A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30E8D45F" w14:textId="7C4DD6B0" w:rsidR="00A2477F" w:rsidRPr="00811D0A" w:rsidRDefault="00A2477F" w:rsidP="00A2477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4378" w:rsidRPr="00811D0A">
              <w:rPr>
                <w:rFonts w:asciiTheme="majorBidi" w:hAnsiTheme="majorBidi" w:cstheme="majorBidi"/>
                <w:sz w:val="30"/>
                <w:szCs w:val="30"/>
              </w:rPr>
              <w:t>10,280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F281BB2" w14:textId="77777777" w:rsidR="00A2477F" w:rsidRPr="00811D0A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70BB7E09" w14:textId="4E965477" w:rsidR="00A2477F" w:rsidRPr="00811D0A" w:rsidRDefault="00A2477F" w:rsidP="00A2477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10,853</w:t>
            </w:r>
          </w:p>
        </w:tc>
      </w:tr>
      <w:tr w:rsidR="00A2477F" w:rsidRPr="00811D0A" w14:paraId="1B225638" w14:textId="77777777" w:rsidTr="00FB07B4">
        <w:trPr>
          <w:trHeight w:val="20"/>
        </w:trPr>
        <w:tc>
          <w:tcPr>
            <w:tcW w:w="4320" w:type="dxa"/>
          </w:tcPr>
          <w:p w14:paraId="0217B316" w14:textId="77777777" w:rsidR="00A2477F" w:rsidRPr="00811D0A" w:rsidRDefault="00A2477F" w:rsidP="00A2477F">
            <w:pPr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5" w:type="dxa"/>
          </w:tcPr>
          <w:p w14:paraId="623E0CAF" w14:textId="494E9B53" w:rsidR="00A2477F" w:rsidRPr="00811D0A" w:rsidRDefault="00A2477F" w:rsidP="00A2477F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4378" w:rsidRPr="00811D0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4378" w:rsidRPr="00811D0A">
              <w:rPr>
                <w:rFonts w:asciiTheme="majorBidi" w:hAnsiTheme="majorBidi" w:cstheme="majorBidi"/>
                <w:sz w:val="30"/>
                <w:szCs w:val="30"/>
              </w:rPr>
              <w:t>03</w:t>
            </w:r>
            <w:r w:rsidR="004E5556" w:rsidRPr="00811D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0179908A" w14:textId="77777777" w:rsidR="00A2477F" w:rsidRPr="00811D0A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FAAA506" w14:textId="2937002B" w:rsidR="00A2477F" w:rsidRPr="00811D0A" w:rsidRDefault="00A2477F" w:rsidP="00A2477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10,647</w:t>
            </w:r>
          </w:p>
        </w:tc>
        <w:tc>
          <w:tcPr>
            <w:tcW w:w="236" w:type="dxa"/>
          </w:tcPr>
          <w:p w14:paraId="40899512" w14:textId="77777777" w:rsidR="00A2477F" w:rsidRPr="00811D0A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14:paraId="7928BA3A" w14:textId="72B4FF0B" w:rsidR="00A2477F" w:rsidRPr="00811D0A" w:rsidRDefault="00A2477F" w:rsidP="00A2477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24378" w:rsidRPr="00811D0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4E5556"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24378" w:rsidRPr="00811D0A">
              <w:rPr>
                <w:rFonts w:asciiTheme="majorBidi" w:hAnsiTheme="majorBidi" w:cstheme="majorBidi"/>
                <w:sz w:val="30"/>
                <w:szCs w:val="30"/>
              </w:rPr>
              <w:t>830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</w:p>
        </w:tc>
        <w:tc>
          <w:tcPr>
            <w:tcW w:w="236" w:type="dxa"/>
          </w:tcPr>
          <w:p w14:paraId="2A7D2DC5" w14:textId="77777777" w:rsidR="00A2477F" w:rsidRPr="00811D0A" w:rsidRDefault="00A2477F" w:rsidP="00A24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5" w:type="dxa"/>
          </w:tcPr>
          <w:p w14:paraId="1F51AB38" w14:textId="5F0A2D68" w:rsidR="00A2477F" w:rsidRPr="00811D0A" w:rsidRDefault="00A2477F" w:rsidP="00A2477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(9,322)</w:t>
            </w:r>
          </w:p>
        </w:tc>
      </w:tr>
    </w:tbl>
    <w:p w14:paraId="03B679FC" w14:textId="38CC7923" w:rsidR="00544333" w:rsidRPr="00811D0A" w:rsidRDefault="00544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8E53F14" w14:textId="2E97F0F4" w:rsidR="002D4841" w:rsidRPr="00811D0A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หนี้สินอื่น</w:t>
      </w:r>
    </w:p>
    <w:p w14:paraId="76FEACA3" w14:textId="77777777" w:rsidR="00D17042" w:rsidRPr="00811D0A" w:rsidRDefault="00D17042" w:rsidP="002221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35" w:name="OLE_LINK8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B71B8B" w:rsidRPr="00811D0A" w14:paraId="4E2B147C" w14:textId="77777777" w:rsidTr="0061600D">
        <w:trPr>
          <w:trHeight w:val="70"/>
        </w:trPr>
        <w:tc>
          <w:tcPr>
            <w:tcW w:w="4680" w:type="dxa"/>
            <w:vAlign w:val="bottom"/>
          </w:tcPr>
          <w:p w14:paraId="6DA6FECC" w14:textId="77777777" w:rsidR="00B71B8B" w:rsidRPr="00811D0A" w:rsidRDefault="00B71B8B" w:rsidP="00B71B8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89D70A" w14:textId="7C7AF143" w:rsidR="00B71B8B" w:rsidRPr="00811D0A" w:rsidRDefault="00C261EE" w:rsidP="00B71B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270" w:type="dxa"/>
          </w:tcPr>
          <w:p w14:paraId="550B7479" w14:textId="77777777" w:rsidR="00B71B8B" w:rsidRPr="00811D0A" w:rsidRDefault="00B71B8B" w:rsidP="00B71B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38017A1" w14:textId="1729AD6A" w:rsidR="00B71B8B" w:rsidRPr="00811D0A" w:rsidRDefault="00663657" w:rsidP="00B71B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541754E0" w14:textId="77777777" w:rsidR="00B71B8B" w:rsidRPr="00811D0A" w:rsidRDefault="00B71B8B" w:rsidP="00B71B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E2009F7" w14:textId="400B5089" w:rsidR="00B71B8B" w:rsidRPr="00811D0A" w:rsidRDefault="00663657" w:rsidP="00B71B8B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416EE2" w:rsidRPr="00811D0A" w14:paraId="473AF2A3" w14:textId="77777777" w:rsidTr="0061600D">
        <w:tc>
          <w:tcPr>
            <w:tcW w:w="4680" w:type="dxa"/>
          </w:tcPr>
          <w:p w14:paraId="05DD8D2C" w14:textId="77777777" w:rsidR="00416EE2" w:rsidRPr="00811D0A" w:rsidRDefault="00416EE2" w:rsidP="00416E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F7D85D0" w14:textId="77777777" w:rsidR="00416EE2" w:rsidRPr="00811D0A" w:rsidDel="00D17042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833236" w14:textId="77777777" w:rsidR="00416EE2" w:rsidRPr="00811D0A" w:rsidRDefault="00416EE2" w:rsidP="00416E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272811AD" w14:textId="279A8E75" w:rsidR="00416EE2" w:rsidRPr="00811D0A" w:rsidRDefault="00416EE2" w:rsidP="00416EE2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7B5855" w:rsidRPr="00811D0A" w14:paraId="0C466DD1" w14:textId="77777777" w:rsidTr="0061600D">
        <w:tc>
          <w:tcPr>
            <w:tcW w:w="4680" w:type="dxa"/>
          </w:tcPr>
          <w:p w14:paraId="6028222C" w14:textId="016DF0D1" w:rsidR="007B5855" w:rsidRPr="00811D0A" w:rsidRDefault="007B5855" w:rsidP="007B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170" w:type="dxa"/>
            <w:vAlign w:val="bottom"/>
          </w:tcPr>
          <w:p w14:paraId="7EB3DE07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59AFE6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BDE00C" w14:textId="242CB69C" w:rsidR="007B5855" w:rsidRPr="00811D0A" w:rsidRDefault="007B5855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7BD1" w:rsidRPr="00811D0A">
              <w:rPr>
                <w:rFonts w:asciiTheme="majorBidi" w:hAnsiTheme="majorBidi" w:cstheme="majorBidi"/>
                <w:sz w:val="30"/>
                <w:szCs w:val="30"/>
              </w:rPr>
              <w:t>590,566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B490FDD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F27384" w14:textId="0D43DCE4" w:rsidR="007B5855" w:rsidRPr="00811D0A" w:rsidRDefault="007B5855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555,157 </w:t>
            </w:r>
          </w:p>
        </w:tc>
      </w:tr>
      <w:tr w:rsidR="00F91C5E" w:rsidRPr="00811D0A" w14:paraId="03970F6A" w14:textId="77777777" w:rsidTr="0061600D">
        <w:tc>
          <w:tcPr>
            <w:tcW w:w="4680" w:type="dxa"/>
          </w:tcPr>
          <w:p w14:paraId="0D13049F" w14:textId="3A656F6B" w:rsidR="00F91C5E" w:rsidRPr="00811D0A" w:rsidRDefault="00F91C5E" w:rsidP="00F91C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เจ้าหนี้ค่าขายหน่วยลงทุนของลูกค้า</w:t>
            </w:r>
          </w:p>
        </w:tc>
        <w:tc>
          <w:tcPr>
            <w:tcW w:w="1170" w:type="dxa"/>
            <w:vAlign w:val="bottom"/>
          </w:tcPr>
          <w:p w14:paraId="2DA504E8" w14:textId="77777777" w:rsidR="00F91C5E" w:rsidRPr="00811D0A" w:rsidRDefault="00F91C5E" w:rsidP="00F91C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9F426" w14:textId="77777777" w:rsidR="00F91C5E" w:rsidRPr="00811D0A" w:rsidRDefault="00F91C5E" w:rsidP="00F91C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D834AA" w14:textId="60702FF0" w:rsidR="00F91C5E" w:rsidRPr="00811D0A" w:rsidRDefault="00F91C5E" w:rsidP="00F91C5E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192,914 </w:t>
            </w:r>
          </w:p>
        </w:tc>
        <w:tc>
          <w:tcPr>
            <w:tcW w:w="270" w:type="dxa"/>
            <w:vAlign w:val="bottom"/>
          </w:tcPr>
          <w:p w14:paraId="376935F3" w14:textId="77777777" w:rsidR="00F91C5E" w:rsidRPr="00811D0A" w:rsidRDefault="00F91C5E" w:rsidP="00F91C5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477D19" w14:textId="4AEC02BF" w:rsidR="00F91C5E" w:rsidRPr="00811D0A" w:rsidRDefault="00F91C5E" w:rsidP="00F91C5E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900,745 </w:t>
            </w:r>
          </w:p>
        </w:tc>
      </w:tr>
      <w:tr w:rsidR="007B5855" w:rsidRPr="00811D0A" w14:paraId="2B3DA5C8" w14:textId="77777777" w:rsidTr="0061600D">
        <w:tc>
          <w:tcPr>
            <w:tcW w:w="4680" w:type="dxa"/>
          </w:tcPr>
          <w:p w14:paraId="31A532E2" w14:textId="0F2E0EF4" w:rsidR="007B5855" w:rsidRPr="00811D0A" w:rsidRDefault="007B5855" w:rsidP="007B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ค่าบริการเพื่อสนับสนุนธุรกิจตามปกติค้างจ่าย</w:t>
            </w:r>
          </w:p>
        </w:tc>
        <w:tc>
          <w:tcPr>
            <w:tcW w:w="1170" w:type="dxa"/>
            <w:vAlign w:val="bottom"/>
          </w:tcPr>
          <w:p w14:paraId="299DE3D1" w14:textId="75005F0F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293988FE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49375E" w14:textId="1A9582A6" w:rsidR="007B5855" w:rsidRPr="00811D0A" w:rsidRDefault="00CF7BD1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113,163</w:t>
            </w:r>
            <w:r w:rsidR="007B5855"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6DDC260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76C3AE" w14:textId="16E6AE19" w:rsidR="007B5855" w:rsidRPr="00811D0A" w:rsidRDefault="007B5855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40,225 </w:t>
            </w:r>
          </w:p>
        </w:tc>
      </w:tr>
      <w:tr w:rsidR="007B5855" w:rsidRPr="00811D0A" w14:paraId="26F3FD1C" w14:textId="77777777" w:rsidTr="0061600D">
        <w:tc>
          <w:tcPr>
            <w:tcW w:w="4680" w:type="dxa"/>
          </w:tcPr>
          <w:p w14:paraId="04EF9CC2" w14:textId="1C0F83C1" w:rsidR="007B5855" w:rsidRPr="00811D0A" w:rsidRDefault="007B5855" w:rsidP="007B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ภาษีหัก ณ ที่จ่ายค้างจ่าย</w:t>
            </w:r>
          </w:p>
        </w:tc>
        <w:tc>
          <w:tcPr>
            <w:tcW w:w="1170" w:type="dxa"/>
            <w:vAlign w:val="bottom"/>
          </w:tcPr>
          <w:p w14:paraId="775D69EF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5B5DD26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F1E73A" w14:textId="2B32E1EB" w:rsidR="007B5855" w:rsidRPr="00811D0A" w:rsidRDefault="007B5855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20,135 </w:t>
            </w:r>
          </w:p>
        </w:tc>
        <w:tc>
          <w:tcPr>
            <w:tcW w:w="270" w:type="dxa"/>
            <w:vAlign w:val="bottom"/>
          </w:tcPr>
          <w:p w14:paraId="27406F8B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03E84E" w14:textId="7EB8AF4E" w:rsidR="007B5855" w:rsidRPr="00811D0A" w:rsidRDefault="007B5855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25,766 </w:t>
            </w:r>
          </w:p>
        </w:tc>
      </w:tr>
      <w:tr w:rsidR="007B5855" w:rsidRPr="00811D0A" w14:paraId="6212EDB8" w14:textId="77777777" w:rsidTr="0061600D">
        <w:tc>
          <w:tcPr>
            <w:tcW w:w="4680" w:type="dxa"/>
          </w:tcPr>
          <w:p w14:paraId="69240D68" w14:textId="65F25DE2" w:rsidR="007B5855" w:rsidRPr="00811D0A" w:rsidRDefault="007B5855" w:rsidP="007B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36" w:name="OLE_LINK4"/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170" w:type="dxa"/>
            <w:vAlign w:val="bottom"/>
          </w:tcPr>
          <w:p w14:paraId="27233B6E" w14:textId="2B224516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DABACFA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17A746" w14:textId="5A11C046" w:rsidR="007B5855" w:rsidRPr="00811D0A" w:rsidRDefault="007B5855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12,436 </w:t>
            </w:r>
          </w:p>
        </w:tc>
        <w:tc>
          <w:tcPr>
            <w:tcW w:w="270" w:type="dxa"/>
            <w:vAlign w:val="bottom"/>
          </w:tcPr>
          <w:p w14:paraId="3C78E19A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739B21" w14:textId="053D2498" w:rsidR="007B5855" w:rsidRPr="00811D0A" w:rsidRDefault="007B5855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11,948 </w:t>
            </w:r>
          </w:p>
        </w:tc>
      </w:tr>
      <w:tr w:rsidR="007B5855" w:rsidRPr="00811D0A" w14:paraId="22B32EF0" w14:textId="77777777" w:rsidTr="00AF17A2">
        <w:tc>
          <w:tcPr>
            <w:tcW w:w="4680" w:type="dxa"/>
          </w:tcPr>
          <w:p w14:paraId="4F7ACBBD" w14:textId="7F41A474" w:rsidR="007B5855" w:rsidRPr="00811D0A" w:rsidRDefault="007B5855" w:rsidP="007B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vAlign w:val="bottom"/>
          </w:tcPr>
          <w:p w14:paraId="34E6E98D" w14:textId="08BFF4CB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0"/>
              </w:tabs>
              <w:spacing w:line="240" w:lineRule="auto"/>
              <w:ind w:left="-108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99AA289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5A3337" w14:textId="760A1757" w:rsidR="007B5855" w:rsidRPr="00811D0A" w:rsidRDefault="007B5855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5,138 </w:t>
            </w:r>
          </w:p>
        </w:tc>
        <w:tc>
          <w:tcPr>
            <w:tcW w:w="270" w:type="dxa"/>
            <w:vAlign w:val="bottom"/>
          </w:tcPr>
          <w:p w14:paraId="0B6BAFD5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D45329B" w14:textId="552F91B1" w:rsidR="007B5855" w:rsidRPr="00811D0A" w:rsidRDefault="007B5855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5,214 </w:t>
            </w:r>
          </w:p>
        </w:tc>
      </w:tr>
      <w:tr w:rsidR="007B5855" w:rsidRPr="00811D0A" w14:paraId="6E298570" w14:textId="77777777" w:rsidTr="00AF17A2">
        <w:tc>
          <w:tcPr>
            <w:tcW w:w="4680" w:type="dxa"/>
          </w:tcPr>
          <w:p w14:paraId="4D543903" w14:textId="77777777" w:rsidR="007B5855" w:rsidRPr="00811D0A" w:rsidRDefault="007B5855" w:rsidP="007B5855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331C1410" w14:textId="05FD6CDA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3A79D6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60E047" w14:textId="3B160E21" w:rsidR="007B5855" w:rsidRPr="00811D0A" w:rsidRDefault="007B5855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F1817" w:rsidRPr="00811D0A">
              <w:rPr>
                <w:rFonts w:asciiTheme="majorBidi" w:hAnsiTheme="majorBidi" w:cstheme="majorBidi"/>
                <w:sz w:val="30"/>
                <w:szCs w:val="30"/>
              </w:rPr>
              <w:t>9,015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14890652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C43B72" w14:textId="47610007" w:rsidR="007B5855" w:rsidRPr="00811D0A" w:rsidRDefault="007B5855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11,</w:t>
            </w:r>
            <w:r w:rsidR="007F1817"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450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7B5855" w:rsidRPr="00811D0A" w14:paraId="5257816D" w14:textId="77777777" w:rsidTr="0061600D">
        <w:tc>
          <w:tcPr>
            <w:tcW w:w="4680" w:type="dxa"/>
          </w:tcPr>
          <w:p w14:paraId="49F111A6" w14:textId="77777777" w:rsidR="007B5855" w:rsidRPr="00811D0A" w:rsidRDefault="007B5855" w:rsidP="007B5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240" w:lineRule="auto"/>
              <w:ind w:right="-18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03EDFCD" w14:textId="65F613F2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C94C9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84D0A4" w14:textId="73BBC818" w:rsidR="007B5855" w:rsidRPr="00811D0A" w:rsidRDefault="007B5855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943,367 </w:t>
            </w:r>
          </w:p>
        </w:tc>
        <w:tc>
          <w:tcPr>
            <w:tcW w:w="270" w:type="dxa"/>
          </w:tcPr>
          <w:p w14:paraId="3844F374" w14:textId="77777777" w:rsidR="007B5855" w:rsidRPr="00811D0A" w:rsidRDefault="007B5855" w:rsidP="007B585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C74BE" w14:textId="3C15F2C3" w:rsidR="007B5855" w:rsidRPr="00811D0A" w:rsidRDefault="007B5855" w:rsidP="007B5855">
            <w:pPr>
              <w:pStyle w:val="acctfourfigures"/>
              <w:tabs>
                <w:tab w:val="clear" w:pos="765"/>
                <w:tab w:val="decimal" w:pos="11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1,550,505 </w:t>
            </w:r>
          </w:p>
        </w:tc>
      </w:tr>
      <w:bookmarkEnd w:id="35"/>
      <w:bookmarkEnd w:id="36"/>
    </w:tbl>
    <w:p w14:paraId="34A266B8" w14:textId="6F3AE222" w:rsidR="00362A3C" w:rsidRPr="00811D0A" w:rsidRDefault="0036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en-GB" w:bidi="ar-SA"/>
        </w:rPr>
      </w:pPr>
    </w:p>
    <w:p w14:paraId="410228AA" w14:textId="77777777" w:rsidR="00362A3C" w:rsidRPr="00811D0A" w:rsidRDefault="0036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val="en-GB" w:bidi="ar-SA"/>
        </w:rPr>
      </w:pPr>
      <w:r w:rsidRPr="00811D0A">
        <w:rPr>
          <w:rFonts w:asciiTheme="majorBidi" w:hAnsiTheme="majorBidi" w:cstheme="majorBidi"/>
          <w:b/>
          <w:bCs/>
          <w:sz w:val="24"/>
          <w:szCs w:val="24"/>
          <w:lang w:val="en-GB" w:bidi="ar-SA"/>
        </w:rPr>
        <w:br w:type="page"/>
      </w:r>
    </w:p>
    <w:p w14:paraId="1C7E9542" w14:textId="12585E38" w:rsidR="00EC3714" w:rsidRPr="00811D0A" w:rsidRDefault="00EC3714" w:rsidP="00D53204">
      <w:pPr>
        <w:pStyle w:val="index"/>
        <w:numPr>
          <w:ilvl w:val="0"/>
          <w:numId w:val="7"/>
        </w:numPr>
        <w:tabs>
          <w:tab w:val="clear" w:pos="970"/>
          <w:tab w:val="left" w:pos="63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การหักกลบสินทรัพย์ทางการเงินและหนี้สินทางการเงิน</w:t>
      </w:r>
    </w:p>
    <w:p w14:paraId="0F6D1C0A" w14:textId="7AD05877" w:rsidR="00D53204" w:rsidRPr="00811D0A" w:rsidRDefault="00D53204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693" w:type="dxa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440"/>
        <w:gridCol w:w="270"/>
        <w:gridCol w:w="1350"/>
        <w:gridCol w:w="270"/>
        <w:gridCol w:w="1323"/>
      </w:tblGrid>
      <w:tr w:rsidR="00B9340E" w:rsidRPr="00811D0A" w14:paraId="4EDBEB3E" w14:textId="77777777" w:rsidTr="009E72B8">
        <w:trPr>
          <w:trHeight w:val="87"/>
          <w:tblHeader/>
          <w:jc w:val="center"/>
        </w:trPr>
        <w:tc>
          <w:tcPr>
            <w:tcW w:w="3510" w:type="dxa"/>
            <w:vAlign w:val="center"/>
          </w:tcPr>
          <w:p w14:paraId="488B9A5B" w14:textId="77777777" w:rsidR="00B9340E" w:rsidRPr="00811D0A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618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2EAD712F" w14:textId="501926CA" w:rsidR="00B9340E" w:rsidRPr="00811D0A" w:rsidRDefault="00663657" w:rsidP="00B9340E">
            <w:pPr>
              <w:spacing w:line="256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11D0A">
              <w:rPr>
                <w:rFonts w:ascii="Angsana New" w:eastAsia="Times New Roman" w:hAnsi="Angsana New"/>
                <w:sz w:val="30"/>
                <w:szCs w:val="30"/>
              </w:rPr>
              <w:t>2568</w:t>
            </w:r>
          </w:p>
        </w:tc>
      </w:tr>
      <w:tr w:rsidR="00B9340E" w:rsidRPr="00811D0A" w14:paraId="55AB4544" w14:textId="77777777" w:rsidTr="009E72B8">
        <w:trPr>
          <w:trHeight w:val="280"/>
          <w:tblHeader/>
          <w:jc w:val="center"/>
        </w:trPr>
        <w:tc>
          <w:tcPr>
            <w:tcW w:w="3510" w:type="dxa"/>
            <w:vMerge w:val="restart"/>
          </w:tcPr>
          <w:p w14:paraId="65DC9B30" w14:textId="77777777" w:rsidR="00B9340E" w:rsidRPr="00811D0A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3A6F54" w14:textId="77777777" w:rsidR="00B9340E" w:rsidRPr="00811D0A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มูลค่าขั้นต้น</w:t>
            </w:r>
          </w:p>
        </w:tc>
        <w:tc>
          <w:tcPr>
            <w:tcW w:w="270" w:type="dxa"/>
            <w:vAlign w:val="bottom"/>
          </w:tcPr>
          <w:p w14:paraId="6BCDE31F" w14:textId="77777777" w:rsidR="00B9340E" w:rsidRPr="00811D0A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8F14E5" w14:textId="77777777" w:rsidR="00B9340E" w:rsidRPr="00811D0A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มูลค่าที่นำมา</w:t>
            </w:r>
          </w:p>
          <w:p w14:paraId="1021801E" w14:textId="77777777" w:rsidR="00B9340E" w:rsidRPr="00811D0A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หักกลบใน</w:t>
            </w:r>
          </w:p>
          <w:p w14:paraId="703CBA17" w14:textId="091A7826" w:rsidR="00B9340E" w:rsidRPr="00811D0A" w:rsidRDefault="00A104A3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  <w:vAlign w:val="bottom"/>
          </w:tcPr>
          <w:p w14:paraId="64BBF139" w14:textId="77777777" w:rsidR="00B9340E" w:rsidRPr="00811D0A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221511" w14:textId="77777777" w:rsidR="00B9340E" w:rsidRPr="00811D0A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37" w:name="_Hlk110413323"/>
            <w:r w:rsidRPr="00811D0A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  <w:p w14:paraId="4B8EDC3B" w14:textId="77777777" w:rsidR="00B9340E" w:rsidRPr="00811D0A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ที่แสดงใน</w:t>
            </w:r>
          </w:p>
          <w:p w14:paraId="42A39FF8" w14:textId="6363ED7E" w:rsidR="00B9340E" w:rsidRPr="00811D0A" w:rsidRDefault="00A104A3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งบฐานะการเงิน</w:t>
            </w:r>
            <w:bookmarkEnd w:id="37"/>
          </w:p>
        </w:tc>
        <w:tc>
          <w:tcPr>
            <w:tcW w:w="270" w:type="dxa"/>
            <w:vAlign w:val="bottom"/>
          </w:tcPr>
          <w:p w14:paraId="1A3CD373" w14:textId="77777777" w:rsidR="00B9340E" w:rsidRPr="00811D0A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889AE6" w14:textId="15874426" w:rsidR="00B9340E" w:rsidRPr="00811D0A" w:rsidRDefault="00B9340E" w:rsidP="00B9340E">
            <w:pPr>
              <w:tabs>
                <w:tab w:val="left" w:pos="851"/>
              </w:tabs>
              <w:ind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811D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</w:tr>
      <w:tr w:rsidR="00B9340E" w:rsidRPr="00811D0A" w14:paraId="7DDD00CE" w14:textId="77777777" w:rsidTr="009E72B8">
        <w:trPr>
          <w:trHeight w:val="1234"/>
          <w:tblHeader/>
          <w:jc w:val="center"/>
        </w:trPr>
        <w:tc>
          <w:tcPr>
            <w:tcW w:w="3510" w:type="dxa"/>
            <w:vMerge/>
            <w:vAlign w:val="center"/>
            <w:hideMark/>
          </w:tcPr>
          <w:p w14:paraId="268D2822" w14:textId="77777777" w:rsidR="00B9340E" w:rsidRPr="00811D0A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0495F72" w14:textId="77777777" w:rsidR="00B9340E" w:rsidRPr="00811D0A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DF49A4" w14:textId="77777777" w:rsidR="00B9340E" w:rsidRPr="00811D0A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618FF61" w14:textId="77777777" w:rsidR="00B9340E" w:rsidRPr="00811D0A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80A0E2B" w14:textId="77777777" w:rsidR="00B9340E" w:rsidRPr="00811D0A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34CE70F9" w14:textId="77777777" w:rsidR="00B9340E" w:rsidRPr="00811D0A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ED0C2EA" w14:textId="77777777" w:rsidR="00B9340E" w:rsidRPr="00811D0A" w:rsidRDefault="00B9340E" w:rsidP="00B9340E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59D28FA1" w14:textId="77777777" w:rsidR="00B9340E" w:rsidRPr="00811D0A" w:rsidRDefault="00B9340E" w:rsidP="00B9340E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</w:tr>
      <w:tr w:rsidR="00B9340E" w:rsidRPr="00811D0A" w14:paraId="52BFAF97" w14:textId="77777777" w:rsidTr="009E72B8">
        <w:trPr>
          <w:trHeight w:val="184"/>
          <w:tblHeader/>
          <w:jc w:val="center"/>
        </w:trPr>
        <w:tc>
          <w:tcPr>
            <w:tcW w:w="3510" w:type="dxa"/>
            <w:vAlign w:val="bottom"/>
          </w:tcPr>
          <w:p w14:paraId="2274DF91" w14:textId="77777777" w:rsidR="00B9340E" w:rsidRPr="00811D0A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8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nil"/>
              <w:right w:val="nil"/>
            </w:tcBorders>
          </w:tcPr>
          <w:p w14:paraId="78B1738C" w14:textId="77777777" w:rsidR="00B9340E" w:rsidRPr="00811D0A" w:rsidRDefault="00B9340E" w:rsidP="00B9340E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1D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AAAB2B3" w14:textId="77777777" w:rsidR="00B9340E" w:rsidRPr="00811D0A" w:rsidRDefault="00B9340E" w:rsidP="00B934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11966C26" w14:textId="77777777" w:rsidR="00B9340E" w:rsidRPr="00811D0A" w:rsidRDefault="00B9340E" w:rsidP="00B9340E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9340E" w:rsidRPr="00811D0A" w14:paraId="17CCF23F" w14:textId="77777777" w:rsidTr="00B9340E">
        <w:trPr>
          <w:trHeight w:val="184"/>
          <w:jc w:val="center"/>
        </w:trPr>
        <w:tc>
          <w:tcPr>
            <w:tcW w:w="3510" w:type="dxa"/>
            <w:vAlign w:val="bottom"/>
          </w:tcPr>
          <w:p w14:paraId="1EC02021" w14:textId="77777777" w:rsidR="00B9340E" w:rsidRPr="00811D0A" w:rsidRDefault="00B9340E" w:rsidP="00B9340E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11D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4B9D5785" w14:textId="77777777" w:rsidR="00B9340E" w:rsidRPr="00811D0A" w:rsidRDefault="00B9340E" w:rsidP="00B9340E">
            <w:pPr>
              <w:ind w:left="-286" w:right="44" w:firstLine="211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6E3378BB" w14:textId="77777777" w:rsidR="00B9340E" w:rsidRPr="00811D0A" w:rsidRDefault="00B9340E" w:rsidP="00B9340E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7ABA1F5" w14:textId="77777777" w:rsidR="00B9340E" w:rsidRPr="00811D0A" w:rsidRDefault="00B9340E" w:rsidP="003B3FDB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E710FF1" w14:textId="77777777" w:rsidR="00B9340E" w:rsidRPr="00811D0A" w:rsidRDefault="00B9340E" w:rsidP="00B9340E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727D6584" w14:textId="77777777" w:rsidR="00B9340E" w:rsidRPr="00811D0A" w:rsidRDefault="00B9340E" w:rsidP="00B9340E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FAC7868" w14:textId="77777777" w:rsidR="00B9340E" w:rsidRPr="00811D0A" w:rsidRDefault="00B9340E" w:rsidP="00B9340E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26940693" w14:textId="77777777" w:rsidR="00B9340E" w:rsidRPr="00811D0A" w:rsidRDefault="00B9340E" w:rsidP="00B9340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5CF3" w:rsidRPr="00811D0A" w14:paraId="3D2F79F7" w14:textId="77777777" w:rsidTr="00631169">
        <w:trPr>
          <w:trHeight w:val="198"/>
          <w:jc w:val="center"/>
        </w:trPr>
        <w:tc>
          <w:tcPr>
            <w:tcW w:w="3510" w:type="dxa"/>
            <w:hideMark/>
          </w:tcPr>
          <w:p w14:paraId="2C76213F" w14:textId="77777777" w:rsidR="00145CF3" w:rsidRPr="00811D0A" w:rsidRDefault="00145CF3" w:rsidP="00145CF3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60" w:type="dxa"/>
          </w:tcPr>
          <w:p w14:paraId="4AE636DE" w14:textId="6E74FF08" w:rsidR="00145CF3" w:rsidRPr="00811D0A" w:rsidRDefault="00145CF3" w:rsidP="00921DD6">
            <w:pPr>
              <w:tabs>
                <w:tab w:val="clear" w:pos="2580"/>
                <w:tab w:val="left" w:pos="971"/>
              </w:tabs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4,116,344 </w:t>
            </w:r>
          </w:p>
        </w:tc>
        <w:tc>
          <w:tcPr>
            <w:tcW w:w="270" w:type="dxa"/>
          </w:tcPr>
          <w:p w14:paraId="7CD3B956" w14:textId="0A7E2F4F" w:rsidR="00145CF3" w:rsidRPr="00811D0A" w:rsidRDefault="00145CF3" w:rsidP="00145CF3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617A1E83" w14:textId="3FE99060" w:rsidR="00145CF3" w:rsidRPr="00811D0A" w:rsidRDefault="006D65AB" w:rsidP="00921DD6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CF3" w:rsidRPr="00811D0A">
              <w:rPr>
                <w:rFonts w:asciiTheme="majorBidi" w:hAnsiTheme="majorBidi" w:cstheme="majorBidi"/>
                <w:sz w:val="30"/>
                <w:szCs w:val="30"/>
              </w:rPr>
              <w:t>358,376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="00145CF3"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4F1749D" w14:textId="73BF9CB9" w:rsidR="00145CF3" w:rsidRPr="00811D0A" w:rsidRDefault="00145CF3" w:rsidP="00145CF3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E136986" w14:textId="61479767" w:rsidR="00145CF3" w:rsidRPr="00811D0A" w:rsidRDefault="00145CF3" w:rsidP="00145CF3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3,757,968 </w:t>
            </w:r>
          </w:p>
        </w:tc>
        <w:tc>
          <w:tcPr>
            <w:tcW w:w="270" w:type="dxa"/>
          </w:tcPr>
          <w:p w14:paraId="29C42641" w14:textId="77777777" w:rsidR="00145CF3" w:rsidRPr="00811D0A" w:rsidRDefault="00145CF3" w:rsidP="00145CF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64FC46A8" w14:textId="13F45BCF" w:rsidR="00145CF3" w:rsidRPr="00811D0A" w:rsidRDefault="00145CF3" w:rsidP="00145CF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811D0A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7</w:t>
            </w:r>
          </w:p>
        </w:tc>
      </w:tr>
      <w:tr w:rsidR="006D65AB" w:rsidRPr="00811D0A" w14:paraId="5F27AE18" w14:textId="77777777" w:rsidTr="00631169">
        <w:trPr>
          <w:trHeight w:val="280"/>
          <w:jc w:val="center"/>
        </w:trPr>
        <w:tc>
          <w:tcPr>
            <w:tcW w:w="3510" w:type="dxa"/>
            <w:hideMark/>
          </w:tcPr>
          <w:p w14:paraId="38158BB8" w14:textId="77777777" w:rsidR="006D65AB" w:rsidRPr="00811D0A" w:rsidRDefault="006D65AB" w:rsidP="006D65AB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DEE28" w14:textId="2D5029EE" w:rsidR="006D65AB" w:rsidRPr="00811D0A" w:rsidRDefault="006D65AB" w:rsidP="006D65AB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4,116,344 </w:t>
            </w:r>
          </w:p>
        </w:tc>
        <w:tc>
          <w:tcPr>
            <w:tcW w:w="270" w:type="dxa"/>
          </w:tcPr>
          <w:p w14:paraId="1EC645FB" w14:textId="0F6D6B72" w:rsidR="006D65AB" w:rsidRPr="00811D0A" w:rsidRDefault="006D65AB" w:rsidP="006D65AB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772AB" w14:textId="6DC676BC" w:rsidR="006D65AB" w:rsidRPr="00811D0A" w:rsidRDefault="006D65AB" w:rsidP="00921DD6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(358,376) </w:t>
            </w:r>
          </w:p>
        </w:tc>
        <w:tc>
          <w:tcPr>
            <w:tcW w:w="270" w:type="dxa"/>
          </w:tcPr>
          <w:p w14:paraId="7C76E4B5" w14:textId="25D5324D" w:rsidR="006D65AB" w:rsidRPr="00811D0A" w:rsidRDefault="006D65AB" w:rsidP="006D65AB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30E4BE" w14:textId="05C54055" w:rsidR="006D65AB" w:rsidRPr="00811D0A" w:rsidRDefault="006D65AB" w:rsidP="006D65AB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3,757,968 </w:t>
            </w:r>
          </w:p>
        </w:tc>
        <w:tc>
          <w:tcPr>
            <w:tcW w:w="270" w:type="dxa"/>
          </w:tcPr>
          <w:p w14:paraId="06C449EF" w14:textId="77777777" w:rsidR="006D65AB" w:rsidRPr="00811D0A" w:rsidRDefault="006D65AB" w:rsidP="006D65AB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33550182" w14:textId="77777777" w:rsidR="006D65AB" w:rsidRPr="00811D0A" w:rsidRDefault="006D65AB" w:rsidP="006D65AB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9B6901" w:rsidRPr="00811D0A" w14:paraId="7C0F0EA4" w14:textId="77777777" w:rsidTr="00B9340E">
        <w:trPr>
          <w:trHeight w:val="280"/>
          <w:jc w:val="center"/>
        </w:trPr>
        <w:tc>
          <w:tcPr>
            <w:tcW w:w="3510" w:type="dxa"/>
          </w:tcPr>
          <w:p w14:paraId="2CB2A15B" w14:textId="7C0159A9" w:rsidR="009B6901" w:rsidRPr="00811D0A" w:rsidRDefault="009B6901" w:rsidP="009B690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5BE4FBD8" w14:textId="77777777" w:rsidR="009B6901" w:rsidRPr="00811D0A" w:rsidRDefault="009B6901" w:rsidP="009B6901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7A9E7ADC" w14:textId="77777777" w:rsidR="009B6901" w:rsidRPr="00811D0A" w:rsidRDefault="009B6901" w:rsidP="009B6901">
            <w:pPr>
              <w:tabs>
                <w:tab w:val="left" w:pos="814"/>
              </w:tabs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2CDC519E" w14:textId="77777777" w:rsidR="009B6901" w:rsidRPr="00811D0A" w:rsidRDefault="009B6901" w:rsidP="009B6901">
            <w:pPr>
              <w:tabs>
                <w:tab w:val="left" w:pos="814"/>
              </w:tabs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3F271" w14:textId="77777777" w:rsidR="009B6901" w:rsidRPr="00811D0A" w:rsidRDefault="009B6901" w:rsidP="009B6901">
            <w:pPr>
              <w:tabs>
                <w:tab w:val="left" w:pos="85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E89CF0" w14:textId="77777777" w:rsidR="009B6901" w:rsidRPr="00811D0A" w:rsidRDefault="009B6901" w:rsidP="009B6901">
            <w:pPr>
              <w:tabs>
                <w:tab w:val="left" w:pos="85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D96C65" w14:textId="77777777" w:rsidR="009B6901" w:rsidRPr="00811D0A" w:rsidRDefault="009B6901" w:rsidP="009B6901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502023ED" w14:textId="77777777" w:rsidR="009B6901" w:rsidRPr="00811D0A" w:rsidRDefault="009B6901" w:rsidP="009B6901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B6901" w:rsidRPr="00811D0A" w14:paraId="26E640FE" w14:textId="77777777" w:rsidTr="00B9340E">
        <w:trPr>
          <w:trHeight w:val="280"/>
          <w:jc w:val="center"/>
        </w:trPr>
        <w:tc>
          <w:tcPr>
            <w:tcW w:w="3510" w:type="dxa"/>
            <w:hideMark/>
          </w:tcPr>
          <w:p w14:paraId="5568097C" w14:textId="77777777" w:rsidR="009B6901" w:rsidRPr="00811D0A" w:rsidRDefault="009B6901" w:rsidP="009B6901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811D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1340ACFF" w14:textId="77777777" w:rsidR="009B6901" w:rsidRPr="00811D0A" w:rsidRDefault="009B6901" w:rsidP="009B6901">
            <w:pPr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33396909" w14:textId="77777777" w:rsidR="009B6901" w:rsidRPr="00811D0A" w:rsidRDefault="009B6901" w:rsidP="009B6901">
            <w:pPr>
              <w:tabs>
                <w:tab w:val="left" w:pos="814"/>
              </w:tabs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3C7F532A" w14:textId="77777777" w:rsidR="009B6901" w:rsidRPr="00811D0A" w:rsidRDefault="009B6901" w:rsidP="009B6901">
            <w:pPr>
              <w:tabs>
                <w:tab w:val="left" w:pos="814"/>
              </w:tabs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A64460" w14:textId="77777777" w:rsidR="009B6901" w:rsidRPr="00811D0A" w:rsidRDefault="009B6901" w:rsidP="009B6901">
            <w:pPr>
              <w:tabs>
                <w:tab w:val="left" w:pos="85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9A1A13" w14:textId="77777777" w:rsidR="009B6901" w:rsidRPr="00811D0A" w:rsidRDefault="009B6901" w:rsidP="009B6901">
            <w:pPr>
              <w:tabs>
                <w:tab w:val="left" w:pos="85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E726D8" w14:textId="77777777" w:rsidR="009B6901" w:rsidRPr="00811D0A" w:rsidRDefault="009B6901" w:rsidP="009B6901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CC9DB13" w14:textId="77777777" w:rsidR="009B6901" w:rsidRPr="00811D0A" w:rsidRDefault="009B6901" w:rsidP="009B6901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D65AB" w:rsidRPr="00811D0A" w14:paraId="734A1910" w14:textId="77777777" w:rsidTr="00EF6615">
        <w:trPr>
          <w:trHeight w:val="60"/>
          <w:jc w:val="center"/>
        </w:trPr>
        <w:tc>
          <w:tcPr>
            <w:tcW w:w="3510" w:type="dxa"/>
            <w:hideMark/>
          </w:tcPr>
          <w:p w14:paraId="6A5828FC" w14:textId="77777777" w:rsidR="006D65AB" w:rsidRPr="00811D0A" w:rsidRDefault="006D65AB" w:rsidP="006D65AB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260" w:type="dxa"/>
          </w:tcPr>
          <w:p w14:paraId="53294E25" w14:textId="42BA2E3F" w:rsidR="006D65AB" w:rsidRPr="00811D0A" w:rsidRDefault="006D65AB" w:rsidP="006D65AB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1,429,5</w:t>
            </w:r>
            <w:r w:rsidR="00E233B5" w:rsidRPr="00811D0A">
              <w:rPr>
                <w:rFonts w:asciiTheme="majorBidi" w:hAnsiTheme="majorBidi" w:cstheme="majorBidi"/>
                <w:sz w:val="30"/>
                <w:szCs w:val="30"/>
              </w:rPr>
              <w:t>89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2A7D248" w14:textId="77777777" w:rsidR="006D65AB" w:rsidRPr="00811D0A" w:rsidRDefault="006D65AB" w:rsidP="006D65AB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3B0320" w14:textId="55D44113" w:rsidR="006D65AB" w:rsidRPr="00811D0A" w:rsidRDefault="006D65AB" w:rsidP="006D65AB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(358,376) </w:t>
            </w:r>
          </w:p>
        </w:tc>
        <w:tc>
          <w:tcPr>
            <w:tcW w:w="270" w:type="dxa"/>
          </w:tcPr>
          <w:p w14:paraId="11F3BCEB" w14:textId="77777777" w:rsidR="006D65AB" w:rsidRPr="00811D0A" w:rsidRDefault="006D65AB" w:rsidP="006D65AB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A33220" w14:textId="1CA2FEB0" w:rsidR="006D65AB" w:rsidRPr="00811D0A" w:rsidRDefault="006D65AB" w:rsidP="006D65AB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1,071,213 </w:t>
            </w:r>
          </w:p>
        </w:tc>
        <w:tc>
          <w:tcPr>
            <w:tcW w:w="270" w:type="dxa"/>
          </w:tcPr>
          <w:p w14:paraId="65C6DCA6" w14:textId="77777777" w:rsidR="006D65AB" w:rsidRPr="00811D0A" w:rsidRDefault="006D65AB" w:rsidP="006D65A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90BC325" w14:textId="2072C9DA" w:rsidR="006D65AB" w:rsidRPr="00811D0A" w:rsidRDefault="006D65AB" w:rsidP="006D65AB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1D0A"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</w:tr>
      <w:tr w:rsidR="006D65AB" w:rsidRPr="00811D0A" w14:paraId="263F01C0" w14:textId="77777777" w:rsidTr="00EF6615">
        <w:trPr>
          <w:trHeight w:val="280"/>
          <w:jc w:val="center"/>
        </w:trPr>
        <w:tc>
          <w:tcPr>
            <w:tcW w:w="3510" w:type="dxa"/>
            <w:hideMark/>
          </w:tcPr>
          <w:p w14:paraId="211F0A4C" w14:textId="77777777" w:rsidR="006D65AB" w:rsidRPr="00811D0A" w:rsidRDefault="006D65AB" w:rsidP="006D65AB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DACCA4" w14:textId="4097280B" w:rsidR="006D65AB" w:rsidRPr="00811D0A" w:rsidRDefault="006D65AB" w:rsidP="006D65AB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1,429,5</w:t>
            </w:r>
            <w:r w:rsidR="00E233B5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AE990E8" w14:textId="77777777" w:rsidR="006D65AB" w:rsidRPr="00811D0A" w:rsidRDefault="006D65AB" w:rsidP="006D65AB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69129D" w14:textId="7053B609" w:rsidR="006D65AB" w:rsidRPr="00811D0A" w:rsidRDefault="006D65AB" w:rsidP="00921DD6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(358,376) </w:t>
            </w:r>
          </w:p>
        </w:tc>
        <w:tc>
          <w:tcPr>
            <w:tcW w:w="270" w:type="dxa"/>
          </w:tcPr>
          <w:p w14:paraId="62FBCE1A" w14:textId="77777777" w:rsidR="006D65AB" w:rsidRPr="00811D0A" w:rsidRDefault="006D65AB" w:rsidP="006D65AB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1E96B5" w14:textId="73C7F646" w:rsidR="006D65AB" w:rsidRPr="00811D0A" w:rsidRDefault="006D65AB" w:rsidP="006D65AB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1,071,213 </w:t>
            </w:r>
          </w:p>
        </w:tc>
        <w:tc>
          <w:tcPr>
            <w:tcW w:w="270" w:type="dxa"/>
          </w:tcPr>
          <w:p w14:paraId="3D8880BC" w14:textId="77777777" w:rsidR="006D65AB" w:rsidRPr="00811D0A" w:rsidRDefault="006D65AB" w:rsidP="006D65AB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BF8430" w14:textId="77777777" w:rsidR="006D65AB" w:rsidRPr="00811D0A" w:rsidRDefault="006D65AB" w:rsidP="006D65AB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10EF813B" w14:textId="554B713E" w:rsidR="00E50FBE" w:rsidRPr="00811D0A" w:rsidRDefault="00E50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lang w:val="en-GB" w:bidi="ar-SA"/>
        </w:rPr>
      </w:pPr>
    </w:p>
    <w:tbl>
      <w:tblPr>
        <w:tblW w:w="9693" w:type="dxa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1260"/>
        <w:gridCol w:w="270"/>
        <w:gridCol w:w="1440"/>
        <w:gridCol w:w="270"/>
        <w:gridCol w:w="1350"/>
        <w:gridCol w:w="270"/>
        <w:gridCol w:w="1323"/>
      </w:tblGrid>
      <w:tr w:rsidR="009666FB" w:rsidRPr="00811D0A" w14:paraId="6156C801" w14:textId="77777777" w:rsidTr="006E45C4">
        <w:trPr>
          <w:trHeight w:val="87"/>
          <w:tblHeader/>
          <w:jc w:val="center"/>
        </w:trPr>
        <w:tc>
          <w:tcPr>
            <w:tcW w:w="3510" w:type="dxa"/>
            <w:vAlign w:val="center"/>
          </w:tcPr>
          <w:p w14:paraId="5F948BCD" w14:textId="77777777" w:rsidR="009666FB" w:rsidRPr="00811D0A" w:rsidRDefault="009666FB" w:rsidP="006E45C4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6183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60C42F48" w14:textId="2FBD8DF9" w:rsidR="009666FB" w:rsidRPr="00811D0A" w:rsidRDefault="00663657" w:rsidP="006E45C4">
            <w:pPr>
              <w:spacing w:line="256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  <w:r w:rsidRPr="00811D0A">
              <w:rPr>
                <w:rFonts w:ascii="Angsana New" w:eastAsia="Times New Roman" w:hAnsi="Angsana New"/>
                <w:sz w:val="30"/>
                <w:szCs w:val="30"/>
              </w:rPr>
              <w:t>2567</w:t>
            </w:r>
          </w:p>
        </w:tc>
      </w:tr>
      <w:tr w:rsidR="009666FB" w:rsidRPr="00811D0A" w14:paraId="7E214375" w14:textId="77777777" w:rsidTr="006E45C4">
        <w:trPr>
          <w:trHeight w:val="280"/>
          <w:tblHeader/>
          <w:jc w:val="center"/>
        </w:trPr>
        <w:tc>
          <w:tcPr>
            <w:tcW w:w="3510" w:type="dxa"/>
            <w:vMerge w:val="restart"/>
          </w:tcPr>
          <w:p w14:paraId="5943A8F3" w14:textId="77777777" w:rsidR="009666FB" w:rsidRPr="00811D0A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B56346" w14:textId="77777777" w:rsidR="009666FB" w:rsidRPr="00811D0A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มูลค่าขั้นต้น</w:t>
            </w:r>
          </w:p>
        </w:tc>
        <w:tc>
          <w:tcPr>
            <w:tcW w:w="270" w:type="dxa"/>
            <w:vAlign w:val="bottom"/>
          </w:tcPr>
          <w:p w14:paraId="30AE249C" w14:textId="77777777" w:rsidR="009666FB" w:rsidRPr="00811D0A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BF46A5" w14:textId="77777777" w:rsidR="009666FB" w:rsidRPr="00811D0A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มูลค่าที่นำมา</w:t>
            </w:r>
          </w:p>
          <w:p w14:paraId="7C05F6D6" w14:textId="77777777" w:rsidR="009666FB" w:rsidRPr="00811D0A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หักกลบใน</w:t>
            </w:r>
          </w:p>
          <w:p w14:paraId="0BDB7A37" w14:textId="0D7EEA78" w:rsidR="009666FB" w:rsidRPr="00811D0A" w:rsidRDefault="00A104A3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  <w:vAlign w:val="bottom"/>
          </w:tcPr>
          <w:p w14:paraId="7DEC36DD" w14:textId="77777777" w:rsidR="009666FB" w:rsidRPr="00811D0A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01C6E6" w14:textId="77777777" w:rsidR="009666FB" w:rsidRPr="00811D0A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มูลค่าสุทธิ</w:t>
            </w:r>
          </w:p>
          <w:p w14:paraId="61386741" w14:textId="77777777" w:rsidR="009666FB" w:rsidRPr="00811D0A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ที่แสดงใน</w:t>
            </w:r>
          </w:p>
          <w:p w14:paraId="4BDE1290" w14:textId="63941CD9" w:rsidR="009666FB" w:rsidRPr="00811D0A" w:rsidRDefault="00A104A3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70" w:type="dxa"/>
            <w:vAlign w:val="bottom"/>
          </w:tcPr>
          <w:p w14:paraId="217AF202" w14:textId="77777777" w:rsidR="009666FB" w:rsidRPr="00811D0A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23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A30C73" w14:textId="77777777" w:rsidR="009666FB" w:rsidRPr="00811D0A" w:rsidRDefault="009666FB" w:rsidP="006E45C4">
            <w:pPr>
              <w:tabs>
                <w:tab w:val="left" w:pos="851"/>
              </w:tabs>
              <w:ind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811D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</w:tr>
      <w:tr w:rsidR="009666FB" w:rsidRPr="00811D0A" w14:paraId="3373B38F" w14:textId="77777777" w:rsidTr="006E45C4">
        <w:trPr>
          <w:trHeight w:val="1234"/>
          <w:tblHeader/>
          <w:jc w:val="center"/>
        </w:trPr>
        <w:tc>
          <w:tcPr>
            <w:tcW w:w="3510" w:type="dxa"/>
            <w:vMerge/>
            <w:vAlign w:val="center"/>
            <w:hideMark/>
          </w:tcPr>
          <w:p w14:paraId="5D25DBBC" w14:textId="77777777" w:rsidR="009666FB" w:rsidRPr="00811D0A" w:rsidRDefault="009666FB" w:rsidP="006E45C4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106B9B6F" w14:textId="77777777" w:rsidR="009666FB" w:rsidRPr="00811D0A" w:rsidRDefault="009666FB" w:rsidP="006E45C4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0B36A687" w14:textId="77777777" w:rsidR="009666FB" w:rsidRPr="00811D0A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4A9F3B2B" w14:textId="77777777" w:rsidR="009666FB" w:rsidRPr="00811D0A" w:rsidRDefault="009666FB" w:rsidP="006E45C4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9ADCE51" w14:textId="77777777" w:rsidR="009666FB" w:rsidRPr="00811D0A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350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7BD0D044" w14:textId="77777777" w:rsidR="009666FB" w:rsidRPr="00811D0A" w:rsidRDefault="009666FB" w:rsidP="006E45C4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4D2AE8D" w14:textId="77777777" w:rsidR="009666FB" w:rsidRPr="00811D0A" w:rsidRDefault="009666FB" w:rsidP="006E45C4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Merge/>
            <w:tcBorders>
              <w:top w:val="nil"/>
              <w:left w:val="nil"/>
              <w:right w:val="nil"/>
            </w:tcBorders>
            <w:vAlign w:val="center"/>
            <w:hideMark/>
          </w:tcPr>
          <w:p w14:paraId="717F15C9" w14:textId="77777777" w:rsidR="009666FB" w:rsidRPr="00811D0A" w:rsidRDefault="009666FB" w:rsidP="006E45C4">
            <w:pPr>
              <w:spacing w:line="256" w:lineRule="auto"/>
              <w:rPr>
                <w:rFonts w:ascii="Angsana New" w:eastAsia="Times New Roman" w:hAnsi="Angsana New"/>
                <w:sz w:val="30"/>
                <w:szCs w:val="30"/>
                <w:lang w:val="th-TH"/>
              </w:rPr>
            </w:pPr>
          </w:p>
        </w:tc>
      </w:tr>
      <w:tr w:rsidR="009666FB" w:rsidRPr="00811D0A" w14:paraId="3EBBFCFA" w14:textId="77777777" w:rsidTr="006E45C4">
        <w:trPr>
          <w:trHeight w:val="184"/>
          <w:tblHeader/>
          <w:jc w:val="center"/>
        </w:trPr>
        <w:tc>
          <w:tcPr>
            <w:tcW w:w="3510" w:type="dxa"/>
            <w:vAlign w:val="bottom"/>
          </w:tcPr>
          <w:p w14:paraId="78BC5262" w14:textId="77777777" w:rsidR="009666FB" w:rsidRPr="00811D0A" w:rsidRDefault="009666FB" w:rsidP="006E45C4">
            <w:pPr>
              <w:tabs>
                <w:tab w:val="clear" w:pos="680"/>
                <w:tab w:val="clear" w:pos="907"/>
                <w:tab w:val="left" w:pos="530"/>
              </w:tabs>
              <w:ind w:left="8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4590" w:type="dxa"/>
            <w:gridSpan w:val="5"/>
            <w:tcBorders>
              <w:left w:val="nil"/>
              <w:bottom w:val="nil"/>
              <w:right w:val="nil"/>
            </w:tcBorders>
          </w:tcPr>
          <w:p w14:paraId="6BB166D8" w14:textId="77777777" w:rsidR="009666FB" w:rsidRPr="00811D0A" w:rsidRDefault="009666FB" w:rsidP="006E45C4">
            <w:pPr>
              <w:tabs>
                <w:tab w:val="left" w:pos="573"/>
              </w:tabs>
              <w:ind w:right="-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1D0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0FC36661" w14:textId="77777777" w:rsidR="009666FB" w:rsidRPr="00811D0A" w:rsidRDefault="009666FB" w:rsidP="006E45C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563B5F18" w14:textId="77777777" w:rsidR="009666FB" w:rsidRPr="00811D0A" w:rsidRDefault="009666FB" w:rsidP="006E45C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666FB" w:rsidRPr="00811D0A" w14:paraId="4D37EE06" w14:textId="77777777" w:rsidTr="006E45C4">
        <w:trPr>
          <w:trHeight w:val="184"/>
          <w:jc w:val="center"/>
        </w:trPr>
        <w:tc>
          <w:tcPr>
            <w:tcW w:w="3510" w:type="dxa"/>
            <w:vAlign w:val="bottom"/>
          </w:tcPr>
          <w:p w14:paraId="4CE4D3D1" w14:textId="77777777" w:rsidR="009666FB" w:rsidRPr="00811D0A" w:rsidRDefault="009666FB" w:rsidP="006E45C4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11D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19EE055" w14:textId="77777777" w:rsidR="009666FB" w:rsidRPr="00811D0A" w:rsidRDefault="009666FB" w:rsidP="006E45C4">
            <w:pPr>
              <w:ind w:left="-286" w:right="44" w:firstLine="211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4710C378" w14:textId="77777777" w:rsidR="009666FB" w:rsidRPr="00811D0A" w:rsidRDefault="009666FB" w:rsidP="006E45C4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9279AF9" w14:textId="77777777" w:rsidR="009666FB" w:rsidRPr="00811D0A" w:rsidRDefault="009666FB" w:rsidP="006E45C4">
            <w:pPr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F713998" w14:textId="77777777" w:rsidR="009666FB" w:rsidRPr="00811D0A" w:rsidRDefault="009666FB" w:rsidP="006E45C4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5BB4EB7" w14:textId="77777777" w:rsidR="009666FB" w:rsidRPr="00811D0A" w:rsidRDefault="009666FB" w:rsidP="006E45C4">
            <w:pPr>
              <w:tabs>
                <w:tab w:val="left" w:pos="573"/>
              </w:tabs>
              <w:ind w:right="-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1DC79BCC" w14:textId="77777777" w:rsidR="009666FB" w:rsidRPr="00811D0A" w:rsidRDefault="009666FB" w:rsidP="006E45C4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323" w:type="dxa"/>
            <w:tcBorders>
              <w:left w:val="nil"/>
              <w:bottom w:val="nil"/>
              <w:right w:val="nil"/>
            </w:tcBorders>
          </w:tcPr>
          <w:p w14:paraId="0DB0A85F" w14:textId="77777777" w:rsidR="009666FB" w:rsidRPr="00811D0A" w:rsidRDefault="009666FB" w:rsidP="006E45C4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6B03" w:rsidRPr="00811D0A" w14:paraId="461D4B5E" w14:textId="77777777" w:rsidTr="006E45C4">
        <w:trPr>
          <w:trHeight w:val="198"/>
          <w:jc w:val="center"/>
        </w:trPr>
        <w:tc>
          <w:tcPr>
            <w:tcW w:w="3510" w:type="dxa"/>
            <w:hideMark/>
          </w:tcPr>
          <w:p w14:paraId="75B327C8" w14:textId="509550FF" w:rsidR="00B66B03" w:rsidRPr="00811D0A" w:rsidRDefault="00B66B03" w:rsidP="00B66B03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1260" w:type="dxa"/>
          </w:tcPr>
          <w:p w14:paraId="750A080F" w14:textId="43EFE7A1" w:rsidR="00B66B03" w:rsidRPr="00811D0A" w:rsidRDefault="00B66B03" w:rsidP="00B66B03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3,712,193</w:t>
            </w:r>
          </w:p>
        </w:tc>
        <w:tc>
          <w:tcPr>
            <w:tcW w:w="270" w:type="dxa"/>
          </w:tcPr>
          <w:p w14:paraId="1CE41093" w14:textId="77777777" w:rsidR="00B66B03" w:rsidRPr="00811D0A" w:rsidRDefault="00B66B03" w:rsidP="00B66B03">
            <w:pPr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1440" w:type="dxa"/>
          </w:tcPr>
          <w:p w14:paraId="745CAB3F" w14:textId="4104AAC7" w:rsidR="00B66B03" w:rsidRPr="00811D0A" w:rsidRDefault="00B66B03" w:rsidP="00B66B03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(867,235)</w:t>
            </w:r>
          </w:p>
        </w:tc>
        <w:tc>
          <w:tcPr>
            <w:tcW w:w="270" w:type="dxa"/>
          </w:tcPr>
          <w:p w14:paraId="2222738B" w14:textId="77777777" w:rsidR="00B66B03" w:rsidRPr="00811D0A" w:rsidRDefault="00B66B03" w:rsidP="00B66B03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B76574" w14:textId="20F5BAAB" w:rsidR="00B66B03" w:rsidRPr="00811D0A" w:rsidRDefault="00B66B03" w:rsidP="00B66B03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2,844,958</w:t>
            </w:r>
          </w:p>
        </w:tc>
        <w:tc>
          <w:tcPr>
            <w:tcW w:w="270" w:type="dxa"/>
          </w:tcPr>
          <w:p w14:paraId="7CBBD154" w14:textId="77777777" w:rsidR="00B66B03" w:rsidRPr="00811D0A" w:rsidRDefault="00B66B03" w:rsidP="00B66B0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4C5A7A94" w14:textId="3A4F687F" w:rsidR="00B66B03" w:rsidRPr="00811D0A" w:rsidRDefault="00B66B03" w:rsidP="00B66B03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1D0A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7</w:t>
            </w:r>
          </w:p>
        </w:tc>
      </w:tr>
      <w:tr w:rsidR="00B66B03" w:rsidRPr="00811D0A" w14:paraId="1CE5B44A" w14:textId="77777777" w:rsidTr="006E45C4">
        <w:trPr>
          <w:trHeight w:val="280"/>
          <w:jc w:val="center"/>
        </w:trPr>
        <w:tc>
          <w:tcPr>
            <w:tcW w:w="3510" w:type="dxa"/>
            <w:hideMark/>
          </w:tcPr>
          <w:p w14:paraId="2EB6CA2B" w14:textId="2EAD0BC1" w:rsidR="00B66B03" w:rsidRPr="00811D0A" w:rsidRDefault="00B66B03" w:rsidP="00B66B03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76A345" w14:textId="49508E09" w:rsidR="00B66B03" w:rsidRPr="00811D0A" w:rsidRDefault="00B66B03" w:rsidP="00B66B03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3,712,193</w:t>
            </w:r>
          </w:p>
        </w:tc>
        <w:tc>
          <w:tcPr>
            <w:tcW w:w="270" w:type="dxa"/>
          </w:tcPr>
          <w:p w14:paraId="23626B21" w14:textId="77777777" w:rsidR="00B66B03" w:rsidRPr="00811D0A" w:rsidRDefault="00B66B03" w:rsidP="00B66B03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B49B65" w14:textId="0687C159" w:rsidR="00B66B03" w:rsidRPr="00811D0A" w:rsidRDefault="00B66B03" w:rsidP="00B66B03">
            <w:pPr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(867,235)</w:t>
            </w:r>
          </w:p>
        </w:tc>
        <w:tc>
          <w:tcPr>
            <w:tcW w:w="270" w:type="dxa"/>
          </w:tcPr>
          <w:p w14:paraId="58BA3354" w14:textId="77777777" w:rsidR="00B66B03" w:rsidRPr="00811D0A" w:rsidRDefault="00B66B03" w:rsidP="00B66B03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4FFBD9" w14:textId="28A634E9" w:rsidR="00B66B03" w:rsidRPr="00811D0A" w:rsidRDefault="00B66B03" w:rsidP="00B66B03">
            <w:pPr>
              <w:tabs>
                <w:tab w:val="left" w:pos="573"/>
              </w:tabs>
              <w:ind w:right="-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2,844,958</w:t>
            </w:r>
          </w:p>
        </w:tc>
        <w:tc>
          <w:tcPr>
            <w:tcW w:w="270" w:type="dxa"/>
          </w:tcPr>
          <w:p w14:paraId="697DA7F8" w14:textId="77777777" w:rsidR="00B66B03" w:rsidRPr="00811D0A" w:rsidRDefault="00B66B03" w:rsidP="00B66B0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14A1C3EA" w14:textId="77777777" w:rsidR="00B66B03" w:rsidRPr="00811D0A" w:rsidRDefault="00B66B03" w:rsidP="00B66B03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B66B03" w:rsidRPr="00811D0A" w14:paraId="7C6787C2" w14:textId="77777777" w:rsidTr="006E45C4">
        <w:trPr>
          <w:trHeight w:val="280"/>
          <w:jc w:val="center"/>
        </w:trPr>
        <w:tc>
          <w:tcPr>
            <w:tcW w:w="3510" w:type="dxa"/>
          </w:tcPr>
          <w:p w14:paraId="3D9C6ACA" w14:textId="77777777" w:rsidR="00B66B03" w:rsidRPr="00811D0A" w:rsidRDefault="00B66B03" w:rsidP="00B66B03">
            <w:pPr>
              <w:tabs>
                <w:tab w:val="clear" w:pos="680"/>
                <w:tab w:val="clear" w:pos="907"/>
                <w:tab w:val="left" w:pos="530"/>
              </w:tabs>
              <w:ind w:left="340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vAlign w:val="bottom"/>
          </w:tcPr>
          <w:p w14:paraId="34B98A4B" w14:textId="77777777" w:rsidR="00B66B03" w:rsidRPr="00811D0A" w:rsidRDefault="00B66B03" w:rsidP="00B66B03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4CFB40F4" w14:textId="77777777" w:rsidR="00B66B03" w:rsidRPr="00811D0A" w:rsidRDefault="00B66B03" w:rsidP="00B66B03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5DF7A515" w14:textId="77777777" w:rsidR="00B66B03" w:rsidRPr="00811D0A" w:rsidRDefault="00B66B03" w:rsidP="00B66B03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50BAC" w14:textId="77777777" w:rsidR="00B66B03" w:rsidRPr="00811D0A" w:rsidRDefault="00B66B03" w:rsidP="00B66B03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1D6E53" w14:textId="77777777" w:rsidR="00B66B03" w:rsidRPr="00811D0A" w:rsidRDefault="00B66B03" w:rsidP="00B66B03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1E1969" w14:textId="77777777" w:rsidR="00B66B03" w:rsidRPr="00811D0A" w:rsidRDefault="00B66B03" w:rsidP="00B66B03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34C1730D" w14:textId="77777777" w:rsidR="00B66B03" w:rsidRPr="00811D0A" w:rsidRDefault="00B66B03" w:rsidP="00B66B03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66B03" w:rsidRPr="00811D0A" w14:paraId="4CB40DE4" w14:textId="77777777" w:rsidTr="006E45C4">
        <w:trPr>
          <w:trHeight w:val="280"/>
          <w:jc w:val="center"/>
        </w:trPr>
        <w:tc>
          <w:tcPr>
            <w:tcW w:w="3510" w:type="dxa"/>
            <w:hideMark/>
          </w:tcPr>
          <w:p w14:paraId="2AD0285C" w14:textId="797ADC7F" w:rsidR="00B66B03" w:rsidRPr="00811D0A" w:rsidRDefault="00B66B03" w:rsidP="00B66B03">
            <w:pPr>
              <w:tabs>
                <w:tab w:val="clear" w:pos="680"/>
                <w:tab w:val="clear" w:pos="907"/>
                <w:tab w:val="left" w:pos="530"/>
              </w:tabs>
              <w:ind w:left="340" w:firstLine="1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811D0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0EA90B7F" w14:textId="77777777" w:rsidR="00B66B03" w:rsidRPr="00811D0A" w:rsidRDefault="00B66B03" w:rsidP="00B66B03">
            <w:pPr>
              <w:ind w:right="44"/>
              <w:jc w:val="right"/>
              <w:rPr>
                <w:rFonts w:ascii="Angsana New" w:hAnsi="Angsana New"/>
                <w:sz w:val="30"/>
                <w:szCs w:val="30"/>
                <w:cs/>
                <w:lang w:val="en-GB" w:bidi="ar-SA"/>
              </w:rPr>
            </w:pPr>
          </w:p>
        </w:tc>
        <w:tc>
          <w:tcPr>
            <w:tcW w:w="270" w:type="dxa"/>
          </w:tcPr>
          <w:p w14:paraId="062AB1DA" w14:textId="77777777" w:rsidR="00B66B03" w:rsidRPr="00811D0A" w:rsidRDefault="00B66B03" w:rsidP="00B66B03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  <w:rtl/>
              </w:rPr>
            </w:pPr>
          </w:p>
        </w:tc>
        <w:tc>
          <w:tcPr>
            <w:tcW w:w="1440" w:type="dxa"/>
            <w:vAlign w:val="bottom"/>
          </w:tcPr>
          <w:p w14:paraId="2EF599D7" w14:textId="77777777" w:rsidR="00B66B03" w:rsidRPr="00811D0A" w:rsidRDefault="00B66B03" w:rsidP="00B66B03">
            <w:pPr>
              <w:tabs>
                <w:tab w:val="left" w:pos="814"/>
              </w:tabs>
              <w:ind w:right="1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B95F0" w14:textId="77777777" w:rsidR="00B66B03" w:rsidRPr="00811D0A" w:rsidRDefault="00B66B03" w:rsidP="00B66B03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53E0F2" w14:textId="77777777" w:rsidR="00B66B03" w:rsidRPr="00811D0A" w:rsidRDefault="00B66B03" w:rsidP="00B66B03">
            <w:pPr>
              <w:tabs>
                <w:tab w:val="left" w:pos="851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965B4" w14:textId="77777777" w:rsidR="00B66B03" w:rsidRPr="00811D0A" w:rsidRDefault="00B66B03" w:rsidP="00B66B03">
            <w:pPr>
              <w:tabs>
                <w:tab w:val="left" w:pos="85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10EF704E" w14:textId="77777777" w:rsidR="00B66B03" w:rsidRPr="00811D0A" w:rsidRDefault="00B66B03" w:rsidP="00B66B03">
            <w:pPr>
              <w:tabs>
                <w:tab w:val="left" w:pos="851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66B03" w:rsidRPr="00811D0A" w14:paraId="02EB67AF" w14:textId="77777777" w:rsidTr="006E45C4">
        <w:trPr>
          <w:trHeight w:val="60"/>
          <w:jc w:val="center"/>
        </w:trPr>
        <w:tc>
          <w:tcPr>
            <w:tcW w:w="3510" w:type="dxa"/>
            <w:hideMark/>
          </w:tcPr>
          <w:p w14:paraId="3285CE74" w14:textId="70E67E51" w:rsidR="00B66B03" w:rsidRPr="00811D0A" w:rsidRDefault="00B66B03" w:rsidP="00B66B03">
            <w:pPr>
              <w:tabs>
                <w:tab w:val="clear" w:pos="680"/>
                <w:tab w:val="clear" w:pos="907"/>
                <w:tab w:val="left" w:pos="530"/>
              </w:tabs>
              <w:ind w:left="340" w:firstLine="179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1260" w:type="dxa"/>
          </w:tcPr>
          <w:p w14:paraId="524DFDD3" w14:textId="7C83C4C1" w:rsidR="00B66B03" w:rsidRPr="00811D0A" w:rsidRDefault="00B66B03" w:rsidP="00B66B03">
            <w:pPr>
              <w:ind w:left="-286" w:right="44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2,260,000</w:t>
            </w:r>
          </w:p>
        </w:tc>
        <w:tc>
          <w:tcPr>
            <w:tcW w:w="270" w:type="dxa"/>
          </w:tcPr>
          <w:p w14:paraId="150F5EA6" w14:textId="77777777" w:rsidR="00B66B03" w:rsidRPr="00811D0A" w:rsidRDefault="00B66B03" w:rsidP="00B66B03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AEB55D" w14:textId="796AB669" w:rsidR="00B66B03" w:rsidRPr="00811D0A" w:rsidRDefault="00B66B03" w:rsidP="00B66B03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(867,235)</w:t>
            </w:r>
          </w:p>
        </w:tc>
        <w:tc>
          <w:tcPr>
            <w:tcW w:w="270" w:type="dxa"/>
          </w:tcPr>
          <w:p w14:paraId="0E7066F6" w14:textId="77777777" w:rsidR="00B66B03" w:rsidRPr="00811D0A" w:rsidRDefault="00B66B03" w:rsidP="00B66B03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2AAB5C" w14:textId="1BAE274A" w:rsidR="00B66B03" w:rsidRPr="00811D0A" w:rsidRDefault="00B66B03" w:rsidP="00B66B03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1,392,765</w:t>
            </w:r>
          </w:p>
        </w:tc>
        <w:tc>
          <w:tcPr>
            <w:tcW w:w="270" w:type="dxa"/>
          </w:tcPr>
          <w:p w14:paraId="44FCA08B" w14:textId="77777777" w:rsidR="00B66B03" w:rsidRPr="00811D0A" w:rsidRDefault="00B66B03" w:rsidP="00B66B03">
            <w:pPr>
              <w:tabs>
                <w:tab w:val="left" w:pos="85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dxa"/>
            <w:vAlign w:val="bottom"/>
          </w:tcPr>
          <w:p w14:paraId="2AA7D036" w14:textId="6719845A" w:rsidR="00B66B03" w:rsidRPr="00811D0A" w:rsidRDefault="00B66B03" w:rsidP="00B66B03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1D0A">
              <w:rPr>
                <w:rFonts w:ascii="Angsana New" w:hAnsi="Angsana New"/>
                <w:i/>
                <w:iCs/>
                <w:sz w:val="30"/>
                <w:szCs w:val="30"/>
              </w:rPr>
              <w:t>19</w:t>
            </w:r>
          </w:p>
        </w:tc>
      </w:tr>
      <w:tr w:rsidR="00B66B03" w:rsidRPr="00811D0A" w14:paraId="26EAA4D1" w14:textId="77777777" w:rsidTr="006E45C4">
        <w:trPr>
          <w:trHeight w:val="280"/>
          <w:jc w:val="center"/>
        </w:trPr>
        <w:tc>
          <w:tcPr>
            <w:tcW w:w="3510" w:type="dxa"/>
            <w:hideMark/>
          </w:tcPr>
          <w:p w14:paraId="7262381A" w14:textId="25EA04CB" w:rsidR="00B66B03" w:rsidRPr="00811D0A" w:rsidRDefault="00B66B03" w:rsidP="00B66B03">
            <w:pPr>
              <w:tabs>
                <w:tab w:val="clear" w:pos="680"/>
                <w:tab w:val="clear" w:pos="907"/>
                <w:tab w:val="left" w:pos="530"/>
              </w:tabs>
              <w:ind w:left="340" w:firstLine="1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F370E" w14:textId="6AD34C49" w:rsidR="00B66B03" w:rsidRPr="00811D0A" w:rsidRDefault="00B66B03" w:rsidP="00B66B03">
            <w:pPr>
              <w:ind w:left="-286" w:right="44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2,260,000</w:t>
            </w:r>
          </w:p>
        </w:tc>
        <w:tc>
          <w:tcPr>
            <w:tcW w:w="270" w:type="dxa"/>
          </w:tcPr>
          <w:p w14:paraId="0BBFE670" w14:textId="77777777" w:rsidR="00B66B03" w:rsidRPr="00811D0A" w:rsidRDefault="00B66B03" w:rsidP="00B66B03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F7FBB3" w14:textId="0F0B1A2C" w:rsidR="00B66B03" w:rsidRPr="00811D0A" w:rsidRDefault="00B66B03" w:rsidP="00B66B03">
            <w:pPr>
              <w:tabs>
                <w:tab w:val="left" w:pos="814"/>
              </w:tabs>
              <w:ind w:left="-286" w:right="15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(867,235)</w:t>
            </w:r>
          </w:p>
        </w:tc>
        <w:tc>
          <w:tcPr>
            <w:tcW w:w="270" w:type="dxa"/>
          </w:tcPr>
          <w:p w14:paraId="537FF7E4" w14:textId="77777777" w:rsidR="00B66B03" w:rsidRPr="00811D0A" w:rsidRDefault="00B66B03" w:rsidP="00B66B03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55B4F3" w14:textId="347FDCCF" w:rsidR="00B66B03" w:rsidRPr="00811D0A" w:rsidRDefault="00B66B03" w:rsidP="00B66B03">
            <w:pPr>
              <w:tabs>
                <w:tab w:val="left" w:pos="851"/>
              </w:tabs>
              <w:ind w:left="-286" w:firstLine="2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1,392,765</w:t>
            </w:r>
          </w:p>
        </w:tc>
        <w:tc>
          <w:tcPr>
            <w:tcW w:w="270" w:type="dxa"/>
          </w:tcPr>
          <w:p w14:paraId="460BC749" w14:textId="77777777" w:rsidR="00B66B03" w:rsidRPr="00811D0A" w:rsidRDefault="00B66B03" w:rsidP="00B66B03">
            <w:pP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3" w:type="dxa"/>
          </w:tcPr>
          <w:p w14:paraId="4CE922D8" w14:textId="77777777" w:rsidR="00B66B03" w:rsidRPr="00811D0A" w:rsidRDefault="00B66B03" w:rsidP="00B66B03">
            <w:pPr>
              <w:tabs>
                <w:tab w:val="left" w:pos="851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7385E013" w14:textId="60AE377F" w:rsidR="00362A3C" w:rsidRPr="00811D0A" w:rsidRDefault="0036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</w:p>
    <w:p w14:paraId="1693FA20" w14:textId="77777777" w:rsidR="00362A3C" w:rsidRPr="00811D0A" w:rsidRDefault="0036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  <w:br w:type="page"/>
      </w:r>
    </w:p>
    <w:p w14:paraId="3328BCDC" w14:textId="324700AB" w:rsidR="002D4841" w:rsidRPr="00811D0A" w:rsidRDefault="002D4841" w:rsidP="00785B6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</w:t>
      </w:r>
      <w:r w:rsidR="00611EC2" w:rsidRPr="00811D0A">
        <w:rPr>
          <w:rFonts w:asciiTheme="majorBidi" w:hAnsiTheme="majorBidi" w:hint="cs"/>
          <w:b/>
          <w:bCs/>
          <w:sz w:val="30"/>
          <w:szCs w:val="30"/>
          <w:cs/>
        </w:rPr>
        <w:t>ตามกฎหมาย</w:t>
      </w:r>
    </w:p>
    <w:p w14:paraId="690D3C06" w14:textId="59E6C1D4" w:rsidR="002D4841" w:rsidRPr="00811D0A" w:rsidRDefault="002D4841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B819685" w14:textId="34AB83DF" w:rsidR="002D4841" w:rsidRDefault="002D4841" w:rsidP="00CF7E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ตามบทบัญญัติแห่งประมวลกฎหมายแพ่งและพาณิชย์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บริษัทจะต้องจัดสรรทุนสำรอง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(</w:t>
      </w:r>
      <w:r w:rsidRPr="00811D0A">
        <w:rPr>
          <w:rFonts w:asciiTheme="majorBidi" w:hAnsiTheme="majorBidi" w:cstheme="majorBidi"/>
          <w:sz w:val="30"/>
          <w:szCs w:val="30"/>
        </w:rPr>
        <w:t>“</w:t>
      </w:r>
      <w:r w:rsidRPr="00811D0A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811D0A">
        <w:rPr>
          <w:rFonts w:asciiTheme="majorBidi" w:hAnsiTheme="majorBidi" w:cstheme="majorBidi"/>
          <w:sz w:val="30"/>
          <w:szCs w:val="30"/>
        </w:rPr>
        <w:t>”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)    อย่างน้อยร้อยละ </w:t>
      </w:r>
      <w:r w:rsidR="001F0E13" w:rsidRPr="00811D0A">
        <w:rPr>
          <w:rFonts w:asciiTheme="majorBidi" w:hAnsiTheme="majorBidi" w:cstheme="majorBidi"/>
          <w:sz w:val="30"/>
          <w:szCs w:val="30"/>
        </w:rPr>
        <w:t>5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ของกำไร</w:t>
      </w:r>
      <w:r w:rsidR="00F47AAE" w:rsidRPr="00811D0A">
        <w:rPr>
          <w:rFonts w:asciiTheme="majorBidi" w:hAnsiTheme="majorBidi" w:cstheme="majorBidi" w:hint="cs"/>
          <w:sz w:val="30"/>
          <w:szCs w:val="30"/>
          <w:cs/>
        </w:rPr>
        <w:t>ที่ได้จากการดำเนินงาน</w:t>
      </w:r>
      <w:r w:rsidRPr="00811D0A">
        <w:rPr>
          <w:rFonts w:asciiTheme="majorBidi" w:hAnsiTheme="majorBidi" w:cstheme="majorBidi"/>
          <w:sz w:val="30"/>
          <w:szCs w:val="30"/>
          <w:cs/>
        </w:rPr>
        <w:t>ทุกครั้งที่มีการจ่ายเงินปันผล จนกว่าสำรองดังกล่าวมีจำนวน</w:t>
      </w:r>
      <w:r w:rsidR="00094BA1" w:rsidRPr="00811D0A">
        <w:rPr>
          <w:rFonts w:ascii="Angsana New" w:hAnsi="Angsana New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ไม่น้อยกว่าร้อยละ </w:t>
      </w:r>
      <w:r w:rsidR="001F0E13" w:rsidRPr="00811D0A">
        <w:rPr>
          <w:rFonts w:asciiTheme="majorBidi" w:hAnsiTheme="majorBidi" w:cstheme="majorBidi"/>
          <w:sz w:val="30"/>
          <w:szCs w:val="30"/>
        </w:rPr>
        <w:t>10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ของทุนจดทะเบียน เงินสำรองนี้จะนำไปจ่ายเป็นเงินปันผลไม่ได้</w:t>
      </w: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177F33B4" w14:textId="77777777" w:rsidR="00956774" w:rsidRPr="00956774" w:rsidRDefault="00956774" w:rsidP="0095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AFAF7D0" w14:textId="2BA94314" w:rsidR="00956774" w:rsidRPr="00DF7F07" w:rsidRDefault="00956774" w:rsidP="0095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F7F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รายการเคลื่อนไหวของสำรองตามกฎหมาย</w:t>
      </w:r>
    </w:p>
    <w:p w14:paraId="4901C1FA" w14:textId="77777777" w:rsidR="00956774" w:rsidRDefault="00956774" w:rsidP="009567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418"/>
        <w:gridCol w:w="283"/>
        <w:gridCol w:w="1460"/>
      </w:tblGrid>
      <w:tr w:rsidR="00956774" w:rsidRPr="00FE7FC7" w14:paraId="1AAC3566" w14:textId="77777777" w:rsidTr="00E21480">
        <w:trPr>
          <w:tblHeader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637B5E5F" w14:textId="77777777" w:rsidR="00956774" w:rsidRPr="00043C85" w:rsidRDefault="00956774" w:rsidP="00E214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387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E05874" w14:textId="77777777" w:rsidR="00956774" w:rsidRPr="00FE7FC7" w:rsidRDefault="00956774" w:rsidP="00E2148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FAE09DF" w14:textId="77777777" w:rsidR="00956774" w:rsidRPr="00043C85" w:rsidRDefault="00956774" w:rsidP="00E2148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62BD7E89" w14:textId="77777777" w:rsidR="00956774" w:rsidRPr="00FE7FC7" w:rsidRDefault="00956774" w:rsidP="00E2148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7FC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56774" w:rsidRPr="00043C85" w14:paraId="2EE986F5" w14:textId="77777777" w:rsidTr="00E21480">
        <w:trPr>
          <w:tblHeader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5B89458C" w14:textId="77777777" w:rsidR="00956774" w:rsidRPr="00043C85" w:rsidRDefault="00956774" w:rsidP="00E21480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right="387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3DEE3E" w14:textId="77777777" w:rsidR="00956774" w:rsidRPr="00043C85" w:rsidRDefault="00956774" w:rsidP="00E21480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043C85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956774" w:rsidRPr="001107D9" w14:paraId="21BC7857" w14:textId="77777777" w:rsidTr="00E21480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4FEB34F4" w14:textId="77777777" w:rsidR="00956774" w:rsidRPr="006B3F3A" w:rsidRDefault="00956774" w:rsidP="00E21480">
            <w:pPr>
              <w:tabs>
                <w:tab w:val="clear" w:pos="227"/>
                <w:tab w:val="clear" w:pos="454"/>
                <w:tab w:val="left" w:pos="540"/>
              </w:tabs>
              <w:ind w:left="75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B3F3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6B3F3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B3F3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5B4737" w14:textId="1BE89E6C" w:rsidR="00956774" w:rsidRPr="00184739" w:rsidRDefault="00AD7B05" w:rsidP="00E2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248"/>
                <w:tab w:val="left" w:pos="1460"/>
              </w:tabs>
              <w:spacing w:line="240" w:lineRule="auto"/>
              <w:ind w:left="-1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  <w:r w:rsidR="00956774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1C7C2E7" w14:textId="77777777" w:rsidR="00956774" w:rsidRPr="00043C85" w:rsidRDefault="00956774" w:rsidP="00E2148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678CDB0D" w14:textId="0E32995C" w:rsidR="00956774" w:rsidRPr="001107D9" w:rsidRDefault="00AD7B05" w:rsidP="00E2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174"/>
                <w:tab w:val="left" w:pos="1460"/>
              </w:tabs>
              <w:spacing w:line="240" w:lineRule="auto"/>
              <w:ind w:left="-18" w:right="7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  <w:r w:rsidR="00956774">
              <w:rPr>
                <w:rFonts w:asciiTheme="majorBidi" w:hAnsiTheme="majorBidi"/>
                <w:sz w:val="30"/>
                <w:szCs w:val="30"/>
              </w:rPr>
              <w:t>4</w:t>
            </w:r>
            <w:r>
              <w:rPr>
                <w:rFonts w:asciiTheme="majorBidi" w:hAnsiTheme="majorBidi"/>
                <w:sz w:val="30"/>
                <w:szCs w:val="30"/>
              </w:rPr>
              <w:t>0</w:t>
            </w:r>
            <w:r w:rsidR="00956774">
              <w:rPr>
                <w:rFonts w:asciiTheme="majorBidi" w:hAnsiTheme="majorBidi"/>
                <w:sz w:val="30"/>
                <w:szCs w:val="30"/>
              </w:rPr>
              <w:t>,000</w:t>
            </w:r>
          </w:p>
        </w:tc>
      </w:tr>
      <w:tr w:rsidR="00956774" w:rsidRPr="001107D9" w14:paraId="4423FB8B" w14:textId="77777777" w:rsidTr="00E21480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56615A53" w14:textId="77777777" w:rsidR="00956774" w:rsidRPr="003007FB" w:rsidRDefault="00956774" w:rsidP="00E21480">
            <w:pPr>
              <w:tabs>
                <w:tab w:val="clear" w:pos="227"/>
                <w:tab w:val="clear" w:pos="454"/>
                <w:tab w:val="left" w:pos="540"/>
              </w:tabs>
              <w:ind w:left="7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D30F3F" w14:textId="31F60EE7" w:rsidR="00956774" w:rsidRPr="00184739" w:rsidRDefault="00AD7B05" w:rsidP="00E2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248"/>
                <w:tab w:val="left" w:pos="1460"/>
              </w:tabs>
              <w:spacing w:line="240" w:lineRule="auto"/>
              <w:ind w:left="-1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  <w:r w:rsidR="009567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56774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FCCFB6" w14:textId="77777777" w:rsidR="00956774" w:rsidRPr="00043C85" w:rsidRDefault="00956774" w:rsidP="00E21480">
            <w:pPr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93B48" w14:textId="77777777" w:rsidR="00956774" w:rsidRPr="001107D9" w:rsidRDefault="00956774" w:rsidP="00E2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460"/>
              </w:tabs>
              <w:spacing w:line="240" w:lineRule="auto"/>
              <w:ind w:left="-18" w:right="338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6774" w:rsidRPr="00F74099" w14:paraId="13FF0184" w14:textId="77777777" w:rsidTr="00E21480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3375DACA" w14:textId="77777777" w:rsidR="00956774" w:rsidRPr="003007FB" w:rsidRDefault="00956774" w:rsidP="00E21480">
            <w:pPr>
              <w:tabs>
                <w:tab w:val="clear" w:pos="227"/>
                <w:tab w:val="clear" w:pos="454"/>
                <w:tab w:val="left" w:pos="540"/>
              </w:tabs>
              <w:ind w:left="75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574250" w14:textId="76C2F249" w:rsidR="00956774" w:rsidRPr="006B3F3A" w:rsidRDefault="00AD7B05" w:rsidP="00E2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248"/>
                <w:tab w:val="left" w:pos="1460"/>
              </w:tabs>
              <w:spacing w:line="240" w:lineRule="auto"/>
              <w:ind w:left="-1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331</w:t>
            </w:r>
            <w:r w:rsidR="00956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9567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D97C31D" w14:textId="77777777" w:rsidR="00956774" w:rsidRPr="006B3F3A" w:rsidRDefault="00956774" w:rsidP="00E21480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251762" w14:textId="7DB7B9DE" w:rsidR="00956774" w:rsidRPr="00EF2D07" w:rsidRDefault="00AD7B05" w:rsidP="00E21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248"/>
                <w:tab w:val="left" w:pos="1460"/>
              </w:tabs>
              <w:spacing w:line="240" w:lineRule="auto"/>
              <w:ind w:left="-1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956774" w:rsidRPr="00EF2D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56774" w:rsidRPr="00EF2D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,000</w:t>
            </w:r>
          </w:p>
        </w:tc>
      </w:tr>
    </w:tbl>
    <w:p w14:paraId="7C92204D" w14:textId="77777777" w:rsidR="002221B0" w:rsidRPr="00811D0A" w:rsidRDefault="002221B0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0929DD" w14:textId="5AA1C768" w:rsidR="002D4841" w:rsidRPr="00811D0A" w:rsidRDefault="002D4841" w:rsidP="00E8525F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รายได้ค่านายหน้า</w:t>
      </w:r>
    </w:p>
    <w:p w14:paraId="3731D427" w14:textId="77777777" w:rsidR="00A27E6F" w:rsidRPr="00811D0A" w:rsidRDefault="00A27E6F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A27E6F" w:rsidRPr="00811D0A" w14:paraId="2723F67E" w14:textId="77777777" w:rsidTr="00D62E78">
        <w:trPr>
          <w:trHeight w:val="70"/>
        </w:trPr>
        <w:tc>
          <w:tcPr>
            <w:tcW w:w="4680" w:type="dxa"/>
            <w:vAlign w:val="bottom"/>
          </w:tcPr>
          <w:p w14:paraId="0DA49DBC" w14:textId="50BC2B30" w:rsidR="00A27E6F" w:rsidRPr="00811D0A" w:rsidRDefault="00A27E6F" w:rsidP="00D62E78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F43E64C" w14:textId="77777777" w:rsidR="00A27E6F" w:rsidRPr="00811D0A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AE6E9DE" w14:textId="77777777" w:rsidR="00A27E6F" w:rsidRPr="00811D0A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7A6D805" w14:textId="2DB685EF" w:rsidR="00A27E6F" w:rsidRPr="00811D0A" w:rsidRDefault="00663657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16BA00B9" w14:textId="77777777" w:rsidR="00A27E6F" w:rsidRPr="00811D0A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8BA88ED" w14:textId="09E5610D" w:rsidR="00A27E6F" w:rsidRPr="00811D0A" w:rsidRDefault="00663657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A27E6F" w:rsidRPr="00811D0A" w14:paraId="217386CF" w14:textId="77777777" w:rsidTr="00D62E78">
        <w:tc>
          <w:tcPr>
            <w:tcW w:w="4680" w:type="dxa"/>
          </w:tcPr>
          <w:p w14:paraId="29B40622" w14:textId="77777777" w:rsidR="00A27E6F" w:rsidRPr="00811D0A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5C0F54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C50692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7999EF05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51E7" w:rsidRPr="00811D0A" w14:paraId="410DFE37" w14:textId="77777777" w:rsidTr="00D62E78">
        <w:tc>
          <w:tcPr>
            <w:tcW w:w="4680" w:type="dxa"/>
          </w:tcPr>
          <w:p w14:paraId="68076D91" w14:textId="75498E28" w:rsidR="00A151E7" w:rsidRPr="00811D0A" w:rsidRDefault="00A151E7" w:rsidP="00A1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b/>
                <w:sz w:val="30"/>
                <w:szCs w:val="30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170" w:type="dxa"/>
          </w:tcPr>
          <w:p w14:paraId="000340A0" w14:textId="77777777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D2F1A6" w14:textId="77777777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8D37A3" w14:textId="4B3C1938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995,829 </w:t>
            </w:r>
          </w:p>
        </w:tc>
        <w:tc>
          <w:tcPr>
            <w:tcW w:w="270" w:type="dxa"/>
          </w:tcPr>
          <w:p w14:paraId="4E9C30B5" w14:textId="77777777" w:rsidR="00A151E7" w:rsidRPr="00811D0A" w:rsidRDefault="00A151E7" w:rsidP="00A1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0572B2" w14:textId="22FA32F6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992,388 </w:t>
            </w:r>
          </w:p>
        </w:tc>
      </w:tr>
      <w:tr w:rsidR="00A151E7" w:rsidRPr="00811D0A" w14:paraId="125363DD" w14:textId="77777777" w:rsidTr="00D62E78">
        <w:tc>
          <w:tcPr>
            <w:tcW w:w="4680" w:type="dxa"/>
          </w:tcPr>
          <w:p w14:paraId="50DE5EDE" w14:textId="77777777" w:rsidR="00A151E7" w:rsidRPr="00811D0A" w:rsidRDefault="00A151E7" w:rsidP="00A1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170" w:type="dxa"/>
          </w:tcPr>
          <w:p w14:paraId="7DEA5126" w14:textId="77777777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80B3A" w14:textId="77777777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13839D" w14:textId="5BA05401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114,649 </w:t>
            </w:r>
          </w:p>
        </w:tc>
        <w:tc>
          <w:tcPr>
            <w:tcW w:w="270" w:type="dxa"/>
          </w:tcPr>
          <w:p w14:paraId="4DAD0C2E" w14:textId="77777777" w:rsidR="00A151E7" w:rsidRPr="00811D0A" w:rsidRDefault="00A151E7" w:rsidP="00A1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B91B27" w14:textId="539ED9FE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119,832 </w:t>
            </w:r>
          </w:p>
        </w:tc>
      </w:tr>
      <w:tr w:rsidR="00A151E7" w:rsidRPr="00811D0A" w14:paraId="73BE0C56" w14:textId="77777777" w:rsidTr="00D62E78">
        <w:tc>
          <w:tcPr>
            <w:tcW w:w="4680" w:type="dxa"/>
          </w:tcPr>
          <w:p w14:paraId="7122FFC0" w14:textId="7CF2CEDB" w:rsidR="00A151E7" w:rsidRPr="00811D0A" w:rsidRDefault="00A151E7" w:rsidP="00A1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ค่านายหน้าจากการซื้อขายสินทรัพย์ดิจิทัล</w:t>
            </w:r>
          </w:p>
        </w:tc>
        <w:tc>
          <w:tcPr>
            <w:tcW w:w="1170" w:type="dxa"/>
          </w:tcPr>
          <w:p w14:paraId="66BA6461" w14:textId="77777777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A9D25B" w14:textId="77777777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F79CDC" w14:textId="30C3A253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72,796 </w:t>
            </w:r>
          </w:p>
        </w:tc>
        <w:tc>
          <w:tcPr>
            <w:tcW w:w="270" w:type="dxa"/>
          </w:tcPr>
          <w:p w14:paraId="7E499FC6" w14:textId="77777777" w:rsidR="00A151E7" w:rsidRPr="00811D0A" w:rsidRDefault="00A151E7" w:rsidP="00A1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8378CC" w14:textId="61813E76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76,535 </w:t>
            </w:r>
          </w:p>
        </w:tc>
      </w:tr>
      <w:tr w:rsidR="00A151E7" w:rsidRPr="00811D0A" w14:paraId="3669D9C3" w14:textId="77777777" w:rsidTr="00A10BF2">
        <w:trPr>
          <w:trHeight w:val="70"/>
        </w:trPr>
        <w:tc>
          <w:tcPr>
            <w:tcW w:w="4680" w:type="dxa"/>
          </w:tcPr>
          <w:p w14:paraId="242ACDB6" w14:textId="6A65B295" w:rsidR="00A151E7" w:rsidRPr="00811D0A" w:rsidRDefault="00A151E7" w:rsidP="00A151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92280FB" w14:textId="77777777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BAEA0F" w14:textId="77777777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CB2293A" w14:textId="5C371C92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1,183,274 </w:t>
            </w:r>
          </w:p>
        </w:tc>
        <w:tc>
          <w:tcPr>
            <w:tcW w:w="270" w:type="dxa"/>
          </w:tcPr>
          <w:p w14:paraId="49E45F80" w14:textId="77777777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308BA3" w14:textId="3CF35648" w:rsidR="00A151E7" w:rsidRPr="00811D0A" w:rsidRDefault="00A151E7" w:rsidP="00A151E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1,188,755 </w:t>
            </w:r>
          </w:p>
        </w:tc>
      </w:tr>
    </w:tbl>
    <w:p w14:paraId="6D6E817A" w14:textId="45EF622F" w:rsidR="00544333" w:rsidRPr="00811D0A" w:rsidRDefault="00544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bidi="ar-SA"/>
        </w:rPr>
      </w:pPr>
    </w:p>
    <w:p w14:paraId="3C718294" w14:textId="7E090C60" w:rsidR="004504DE" w:rsidRPr="00811D0A" w:rsidRDefault="004504DE" w:rsidP="0085608E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รายได้</w:t>
      </w:r>
      <w:r w:rsidRPr="00811D0A">
        <w:rPr>
          <w:rFonts w:asciiTheme="majorBidi" w:hAnsiTheme="majorBidi"/>
          <w:b/>
          <w:bCs/>
          <w:sz w:val="30"/>
          <w:szCs w:val="30"/>
          <w:cs/>
          <w:lang w:bidi="th-TH"/>
        </w:rPr>
        <w:t>ค่าธรรมเนียมและบริการ</w:t>
      </w:r>
    </w:p>
    <w:p w14:paraId="28DE1A27" w14:textId="77777777" w:rsidR="00EF1FD3" w:rsidRPr="00811D0A" w:rsidRDefault="00EF1FD3" w:rsidP="00EF1FD3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CC693B" w:rsidRPr="00811D0A" w14:paraId="66975733" w14:textId="77777777" w:rsidTr="00A27E6F">
        <w:trPr>
          <w:trHeight w:val="70"/>
        </w:trPr>
        <w:tc>
          <w:tcPr>
            <w:tcW w:w="4680" w:type="dxa"/>
            <w:vAlign w:val="bottom"/>
          </w:tcPr>
          <w:p w14:paraId="5E2E6693" w14:textId="11A9992A" w:rsidR="00CC693B" w:rsidRPr="00811D0A" w:rsidRDefault="00CC693B" w:rsidP="00CC693B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21FC21" w14:textId="77777777" w:rsidR="00CC693B" w:rsidRPr="00811D0A" w:rsidRDefault="00CC693B" w:rsidP="00CC693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3D258F3" w14:textId="77777777" w:rsidR="00CC693B" w:rsidRPr="00811D0A" w:rsidRDefault="00CC693B" w:rsidP="00CC693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7AB4FBF" w14:textId="13140B81" w:rsidR="00CC693B" w:rsidRPr="00811D0A" w:rsidRDefault="00663657" w:rsidP="00CC693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321F3AC3" w14:textId="77777777" w:rsidR="00CC693B" w:rsidRPr="00811D0A" w:rsidRDefault="00CC693B" w:rsidP="00CC693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731E25A6" w14:textId="17B2B95C" w:rsidR="00CC693B" w:rsidRPr="00811D0A" w:rsidRDefault="00663657" w:rsidP="00CC693B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A27E6F" w:rsidRPr="00811D0A" w14:paraId="64A6969D" w14:textId="77777777" w:rsidTr="00D62E78">
        <w:tc>
          <w:tcPr>
            <w:tcW w:w="4680" w:type="dxa"/>
          </w:tcPr>
          <w:p w14:paraId="56F93025" w14:textId="77777777" w:rsidR="00A27E6F" w:rsidRPr="00811D0A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B8D582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E39C71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5FF56813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79BC" w:rsidRPr="00811D0A" w14:paraId="5B45E820" w14:textId="77777777" w:rsidTr="00A27E6F">
        <w:tc>
          <w:tcPr>
            <w:tcW w:w="4680" w:type="dxa"/>
          </w:tcPr>
          <w:p w14:paraId="65ECEC96" w14:textId="77777777" w:rsidR="003979BC" w:rsidRPr="00811D0A" w:rsidRDefault="003979BC" w:rsidP="0039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รายได้จากการเป็นตัวแทนจำหน่าย</w:t>
            </w:r>
          </w:p>
        </w:tc>
        <w:tc>
          <w:tcPr>
            <w:tcW w:w="1170" w:type="dxa"/>
          </w:tcPr>
          <w:p w14:paraId="4D3D1161" w14:textId="77777777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D09CBE" w14:textId="77777777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19EB14" w14:textId="76C6B494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1,206,422 </w:t>
            </w:r>
          </w:p>
        </w:tc>
        <w:tc>
          <w:tcPr>
            <w:tcW w:w="270" w:type="dxa"/>
          </w:tcPr>
          <w:p w14:paraId="2D5C581A" w14:textId="77777777" w:rsidR="003979BC" w:rsidRPr="00811D0A" w:rsidRDefault="003979BC" w:rsidP="0039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AAC9E68" w14:textId="412D3E7E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720,026 </w:t>
            </w:r>
          </w:p>
        </w:tc>
      </w:tr>
      <w:tr w:rsidR="003979BC" w:rsidRPr="00811D0A" w14:paraId="38D89405" w14:textId="77777777" w:rsidTr="00A27E6F">
        <w:tc>
          <w:tcPr>
            <w:tcW w:w="4680" w:type="dxa"/>
          </w:tcPr>
          <w:p w14:paraId="26185DA2" w14:textId="604042C2" w:rsidR="003979BC" w:rsidRPr="00811D0A" w:rsidRDefault="003979BC" w:rsidP="0039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รายได้ค่าธรรมเนียมการจัดการกองทุนส่วนบุคคล</w:t>
            </w:r>
          </w:p>
        </w:tc>
        <w:tc>
          <w:tcPr>
            <w:tcW w:w="1170" w:type="dxa"/>
          </w:tcPr>
          <w:p w14:paraId="0FCCC5A7" w14:textId="77777777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75B2E" w14:textId="77777777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01C071" w14:textId="400A83A8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378,189 </w:t>
            </w:r>
          </w:p>
        </w:tc>
        <w:tc>
          <w:tcPr>
            <w:tcW w:w="270" w:type="dxa"/>
          </w:tcPr>
          <w:p w14:paraId="72406286" w14:textId="77777777" w:rsidR="003979BC" w:rsidRPr="00811D0A" w:rsidRDefault="003979BC" w:rsidP="0039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B10A6B7" w14:textId="016E0D90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432,661 </w:t>
            </w:r>
          </w:p>
        </w:tc>
      </w:tr>
      <w:tr w:rsidR="003979BC" w:rsidRPr="00811D0A" w14:paraId="18444233" w14:textId="77777777" w:rsidTr="00A27E6F">
        <w:tc>
          <w:tcPr>
            <w:tcW w:w="4680" w:type="dxa"/>
          </w:tcPr>
          <w:p w14:paraId="3578087C" w14:textId="09D4050C" w:rsidR="003979BC" w:rsidRPr="00811D0A" w:rsidRDefault="003979BC" w:rsidP="0039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170" w:type="dxa"/>
          </w:tcPr>
          <w:p w14:paraId="58EA4E0B" w14:textId="77777777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C0E366" w14:textId="77777777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E08D02" w14:textId="6E69A177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1,936 </w:t>
            </w:r>
          </w:p>
        </w:tc>
        <w:tc>
          <w:tcPr>
            <w:tcW w:w="270" w:type="dxa"/>
          </w:tcPr>
          <w:p w14:paraId="628E4E1B" w14:textId="77777777" w:rsidR="003979BC" w:rsidRPr="00811D0A" w:rsidRDefault="003979BC" w:rsidP="0039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8574D7C" w14:textId="2071C851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15,168 </w:t>
            </w:r>
          </w:p>
        </w:tc>
      </w:tr>
      <w:tr w:rsidR="003979BC" w:rsidRPr="00811D0A" w14:paraId="3CAE59E4" w14:textId="77777777" w:rsidTr="00A27E6F">
        <w:tc>
          <w:tcPr>
            <w:tcW w:w="4680" w:type="dxa"/>
          </w:tcPr>
          <w:p w14:paraId="63D6183E" w14:textId="77777777" w:rsidR="003979BC" w:rsidRPr="00811D0A" w:rsidRDefault="003979BC" w:rsidP="0039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811D0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276CEA27" w14:textId="77777777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5F95AA" w14:textId="77777777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FD56C7" w14:textId="65643F79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17,580 </w:t>
            </w:r>
          </w:p>
        </w:tc>
        <w:tc>
          <w:tcPr>
            <w:tcW w:w="270" w:type="dxa"/>
          </w:tcPr>
          <w:p w14:paraId="02F6D6BB" w14:textId="77777777" w:rsidR="003979BC" w:rsidRPr="00811D0A" w:rsidRDefault="003979BC" w:rsidP="0039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2986D85" w14:textId="553672BE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13,096 </w:t>
            </w:r>
          </w:p>
        </w:tc>
      </w:tr>
      <w:tr w:rsidR="003979BC" w:rsidRPr="00811D0A" w14:paraId="492B6790" w14:textId="77777777" w:rsidTr="00A27E6F">
        <w:tc>
          <w:tcPr>
            <w:tcW w:w="4680" w:type="dxa"/>
          </w:tcPr>
          <w:p w14:paraId="07BB50C1" w14:textId="77777777" w:rsidR="003979BC" w:rsidRPr="00811D0A" w:rsidRDefault="003979BC" w:rsidP="003979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815B62F" w14:textId="77777777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3FAFA26" w14:textId="77777777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E5B4BD0" w14:textId="51E3FEDD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1,604,127 </w:t>
            </w:r>
          </w:p>
        </w:tc>
        <w:tc>
          <w:tcPr>
            <w:tcW w:w="270" w:type="dxa"/>
          </w:tcPr>
          <w:p w14:paraId="4F783364" w14:textId="77777777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1587272" w14:textId="46DE1293" w:rsidR="003979BC" w:rsidRPr="00811D0A" w:rsidRDefault="003979BC" w:rsidP="003979BC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1,180,951</w:t>
            </w:r>
          </w:p>
        </w:tc>
      </w:tr>
    </w:tbl>
    <w:p w14:paraId="19B284DF" w14:textId="4F3B7C21" w:rsidR="001F0E58" w:rsidRPr="00811D0A" w:rsidRDefault="00124B3C" w:rsidP="00026E7A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รายได้ดอกเบี้ย</w:t>
      </w:r>
    </w:p>
    <w:p w14:paraId="4A11DF74" w14:textId="77777777" w:rsidR="00A27E6F" w:rsidRPr="00811D0A" w:rsidRDefault="00A27E6F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D55B5E" w:rsidRPr="00811D0A" w14:paraId="36EB8270" w14:textId="77777777" w:rsidTr="00D62E78">
        <w:trPr>
          <w:trHeight w:val="70"/>
        </w:trPr>
        <w:tc>
          <w:tcPr>
            <w:tcW w:w="4680" w:type="dxa"/>
            <w:vAlign w:val="bottom"/>
          </w:tcPr>
          <w:p w14:paraId="2AB6504A" w14:textId="2D500E6F" w:rsidR="00D55B5E" w:rsidRPr="00811D0A" w:rsidRDefault="00D55B5E" w:rsidP="00D55B5E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32F6FC" w14:textId="77777777" w:rsidR="00D55B5E" w:rsidRPr="00811D0A" w:rsidRDefault="00D55B5E" w:rsidP="00D55B5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5139DBB1" w14:textId="77777777" w:rsidR="00D55B5E" w:rsidRPr="00811D0A" w:rsidRDefault="00D55B5E" w:rsidP="00D55B5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3ADED58" w14:textId="33BF9B28" w:rsidR="00D55B5E" w:rsidRPr="00811D0A" w:rsidRDefault="00663657" w:rsidP="00D55B5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32770CDB" w14:textId="77777777" w:rsidR="00D55B5E" w:rsidRPr="00811D0A" w:rsidRDefault="00D55B5E" w:rsidP="00D55B5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1C34F6C4" w14:textId="779D1088" w:rsidR="00D55B5E" w:rsidRPr="00811D0A" w:rsidRDefault="00663657" w:rsidP="00D55B5E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A27E6F" w:rsidRPr="00811D0A" w14:paraId="6702FEEA" w14:textId="77777777" w:rsidTr="00A27E6F">
        <w:tc>
          <w:tcPr>
            <w:tcW w:w="4680" w:type="dxa"/>
          </w:tcPr>
          <w:p w14:paraId="03F7D63D" w14:textId="77777777" w:rsidR="00A27E6F" w:rsidRPr="00811D0A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5E28394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E9F0D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1088B135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64BC5" w:rsidRPr="00811D0A" w14:paraId="265988B2" w14:textId="77777777" w:rsidTr="00D62E78">
        <w:trPr>
          <w:trHeight w:val="443"/>
        </w:trPr>
        <w:tc>
          <w:tcPr>
            <w:tcW w:w="4680" w:type="dxa"/>
          </w:tcPr>
          <w:p w14:paraId="6E535BDC" w14:textId="21DC40FD" w:rsidR="00764BC5" w:rsidRPr="00811D0A" w:rsidRDefault="00764BC5" w:rsidP="00764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</w:t>
            </w:r>
            <w:r w:rsidRPr="00811D0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บัญชีเงินสด</w:t>
            </w:r>
          </w:p>
        </w:tc>
        <w:tc>
          <w:tcPr>
            <w:tcW w:w="1170" w:type="dxa"/>
          </w:tcPr>
          <w:p w14:paraId="0EF7F0F3" w14:textId="77777777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E34EA7" w14:textId="77777777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4D353C" w14:textId="0C058B3C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168,997 </w:t>
            </w:r>
          </w:p>
        </w:tc>
        <w:tc>
          <w:tcPr>
            <w:tcW w:w="270" w:type="dxa"/>
          </w:tcPr>
          <w:p w14:paraId="64000D18" w14:textId="77777777" w:rsidR="00764BC5" w:rsidRPr="00811D0A" w:rsidRDefault="00764BC5" w:rsidP="00764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1034ACD" w14:textId="19B5FA16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132,427 </w:t>
            </w:r>
          </w:p>
        </w:tc>
      </w:tr>
      <w:tr w:rsidR="00764BC5" w:rsidRPr="00811D0A" w14:paraId="181A6289" w14:textId="77777777" w:rsidTr="005A39EE">
        <w:tc>
          <w:tcPr>
            <w:tcW w:w="4680" w:type="dxa"/>
          </w:tcPr>
          <w:p w14:paraId="2D573C12" w14:textId="518B5842" w:rsidR="00764BC5" w:rsidRPr="00811D0A" w:rsidRDefault="00764BC5" w:rsidP="00764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รายได้ดอกเบี้ยเงินให้กู้ยืมเพื่อซื้อหลักทรัพย์</w:t>
            </w:r>
          </w:p>
        </w:tc>
        <w:tc>
          <w:tcPr>
            <w:tcW w:w="1170" w:type="dxa"/>
          </w:tcPr>
          <w:p w14:paraId="06A84580" w14:textId="77777777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7EF381" w14:textId="77777777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505197" w14:textId="4BBB2C4D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112,117 </w:t>
            </w:r>
          </w:p>
        </w:tc>
        <w:tc>
          <w:tcPr>
            <w:tcW w:w="270" w:type="dxa"/>
          </w:tcPr>
          <w:p w14:paraId="2156CA67" w14:textId="77777777" w:rsidR="00764BC5" w:rsidRPr="00811D0A" w:rsidRDefault="00764BC5" w:rsidP="00764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99F8768" w14:textId="62837196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123,363 </w:t>
            </w:r>
          </w:p>
        </w:tc>
      </w:tr>
      <w:tr w:rsidR="00764BC5" w:rsidRPr="00811D0A" w14:paraId="3CD55105" w14:textId="77777777" w:rsidTr="005A39EE">
        <w:tc>
          <w:tcPr>
            <w:tcW w:w="4680" w:type="dxa"/>
          </w:tcPr>
          <w:p w14:paraId="38789DEA" w14:textId="175FE18D" w:rsidR="00764BC5" w:rsidRPr="00811D0A" w:rsidRDefault="00764BC5" w:rsidP="00764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รายได้ดอกเบี้ยจากเงินฝากในสถาบันการเงิน</w:t>
            </w:r>
          </w:p>
        </w:tc>
        <w:tc>
          <w:tcPr>
            <w:tcW w:w="1170" w:type="dxa"/>
          </w:tcPr>
          <w:p w14:paraId="064EFD98" w14:textId="77777777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6363B2" w14:textId="77777777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F47556" w14:textId="669F65F4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33,269 </w:t>
            </w:r>
          </w:p>
        </w:tc>
        <w:tc>
          <w:tcPr>
            <w:tcW w:w="270" w:type="dxa"/>
          </w:tcPr>
          <w:p w14:paraId="37463DA2" w14:textId="77777777" w:rsidR="00764BC5" w:rsidRPr="00811D0A" w:rsidRDefault="00764BC5" w:rsidP="00764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CB73E14" w14:textId="1E84C3A9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19,432 </w:t>
            </w:r>
          </w:p>
        </w:tc>
      </w:tr>
      <w:tr w:rsidR="00764BC5" w:rsidRPr="00811D0A" w14:paraId="3D1E31A6" w14:textId="77777777" w:rsidTr="005A39EE">
        <w:tc>
          <w:tcPr>
            <w:tcW w:w="4680" w:type="dxa"/>
          </w:tcPr>
          <w:p w14:paraId="43B937D2" w14:textId="77777777" w:rsidR="00764BC5" w:rsidRPr="00811D0A" w:rsidRDefault="00764BC5" w:rsidP="00764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รายได้ดอกเบี้ยจากเงินลงทุนในตราสารหนี้</w:t>
            </w:r>
          </w:p>
        </w:tc>
        <w:tc>
          <w:tcPr>
            <w:tcW w:w="1170" w:type="dxa"/>
          </w:tcPr>
          <w:p w14:paraId="339F3A8C" w14:textId="77777777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95DCBB" w14:textId="77777777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41E3E6" w14:textId="0C1735A2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71 </w:t>
            </w:r>
          </w:p>
        </w:tc>
        <w:tc>
          <w:tcPr>
            <w:tcW w:w="270" w:type="dxa"/>
          </w:tcPr>
          <w:p w14:paraId="38D0D309" w14:textId="77777777" w:rsidR="00764BC5" w:rsidRPr="00811D0A" w:rsidRDefault="00764BC5" w:rsidP="00764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E3CCA00" w14:textId="16D3E622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1,621 </w:t>
            </w:r>
          </w:p>
        </w:tc>
      </w:tr>
      <w:tr w:rsidR="00764BC5" w:rsidRPr="00811D0A" w14:paraId="42A4608C" w14:textId="77777777" w:rsidTr="005A39EE">
        <w:tc>
          <w:tcPr>
            <w:tcW w:w="4680" w:type="dxa"/>
          </w:tcPr>
          <w:p w14:paraId="556D1E6C" w14:textId="77777777" w:rsidR="00764BC5" w:rsidRPr="00811D0A" w:rsidRDefault="00764BC5" w:rsidP="00764B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5634EFF9" w14:textId="77777777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6FC06" w14:textId="77777777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5F407C" w14:textId="71714238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314,454 </w:t>
            </w:r>
          </w:p>
        </w:tc>
        <w:tc>
          <w:tcPr>
            <w:tcW w:w="270" w:type="dxa"/>
          </w:tcPr>
          <w:p w14:paraId="78398167" w14:textId="77777777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1263AA3" w14:textId="0AAB3A6F" w:rsidR="00764BC5" w:rsidRPr="00811D0A" w:rsidRDefault="00764BC5" w:rsidP="00764BC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276,843 </w:t>
            </w:r>
          </w:p>
        </w:tc>
      </w:tr>
    </w:tbl>
    <w:p w14:paraId="0E84445D" w14:textId="77777777" w:rsidR="002221B0" w:rsidRPr="00811D0A" w:rsidRDefault="002221B0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636B943" w14:textId="2BA5B101" w:rsidR="002D4841" w:rsidRPr="00811D0A" w:rsidRDefault="72C655A4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กำไรและผลตอบแทนจากเครื่องมือทางการเงิน</w:t>
      </w:r>
    </w:p>
    <w:p w14:paraId="73D0CD15" w14:textId="77777777" w:rsidR="00A27E6F" w:rsidRPr="00811D0A" w:rsidRDefault="00A27E6F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360"/>
        <w:gridCol w:w="270"/>
        <w:gridCol w:w="1350"/>
        <w:gridCol w:w="270"/>
        <w:gridCol w:w="1350"/>
      </w:tblGrid>
      <w:tr w:rsidR="00F740A6" w:rsidRPr="00811D0A" w14:paraId="0C37BB2E" w14:textId="77777777" w:rsidTr="00436191">
        <w:trPr>
          <w:trHeight w:val="70"/>
        </w:trPr>
        <w:tc>
          <w:tcPr>
            <w:tcW w:w="5490" w:type="dxa"/>
            <w:vAlign w:val="bottom"/>
          </w:tcPr>
          <w:p w14:paraId="2C5898B0" w14:textId="73468DAA" w:rsidR="00F740A6" w:rsidRPr="00811D0A" w:rsidRDefault="00F740A6" w:rsidP="00F740A6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DE66DBB" w14:textId="77777777" w:rsidR="00F740A6" w:rsidRPr="00811D0A" w:rsidRDefault="00F740A6" w:rsidP="00F740A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C0C77F2" w14:textId="77777777" w:rsidR="00F740A6" w:rsidRPr="00811D0A" w:rsidRDefault="00F740A6" w:rsidP="00F740A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35627706" w14:textId="777360BD" w:rsidR="00F740A6" w:rsidRPr="00811D0A" w:rsidRDefault="00663657" w:rsidP="00F740A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1D7D019D" w14:textId="77777777" w:rsidR="00F740A6" w:rsidRPr="00811D0A" w:rsidRDefault="00F740A6" w:rsidP="00F740A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FB3B51B" w14:textId="3B4D2E17" w:rsidR="00F740A6" w:rsidRPr="00811D0A" w:rsidRDefault="00663657" w:rsidP="00F740A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A27E6F" w:rsidRPr="00811D0A" w14:paraId="738AC10C" w14:textId="77777777" w:rsidTr="00436191">
        <w:tc>
          <w:tcPr>
            <w:tcW w:w="5490" w:type="dxa"/>
          </w:tcPr>
          <w:p w14:paraId="51149C8A" w14:textId="77777777" w:rsidR="00A27E6F" w:rsidRPr="00811D0A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EC64941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50467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4DB6A953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7E6F" w:rsidRPr="00811D0A" w14:paraId="3F78F79E" w14:textId="77777777" w:rsidTr="00436191">
        <w:tc>
          <w:tcPr>
            <w:tcW w:w="5490" w:type="dxa"/>
          </w:tcPr>
          <w:p w14:paraId="2D1CD8C7" w14:textId="7B9A3955" w:rsidR="00A27E6F" w:rsidRPr="00811D0A" w:rsidRDefault="000650BD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กำไร </w:t>
            </w:r>
            <w:r w:rsidRPr="00811D0A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A27E6F"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ขาดทุน</w:t>
            </w:r>
            <w:r w:rsidRPr="00811D0A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  <w:r w:rsidRPr="00811D0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="00A27E6F"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360" w:type="dxa"/>
          </w:tcPr>
          <w:p w14:paraId="46B52807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D774D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6687E3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77CACF" w14:textId="77777777" w:rsidR="00A27E6F" w:rsidRPr="00811D0A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AC3BA4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54DE" w:rsidRPr="00811D0A" w14:paraId="22997A46" w14:textId="77777777" w:rsidTr="00436191">
        <w:tc>
          <w:tcPr>
            <w:tcW w:w="5490" w:type="dxa"/>
          </w:tcPr>
          <w:p w14:paraId="1EC0379A" w14:textId="77777777" w:rsidR="001154DE" w:rsidRPr="00811D0A" w:rsidRDefault="001154DE" w:rsidP="0011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เงินลงทุนเพื่อค้า</w:t>
            </w:r>
          </w:p>
        </w:tc>
        <w:tc>
          <w:tcPr>
            <w:tcW w:w="360" w:type="dxa"/>
          </w:tcPr>
          <w:p w14:paraId="4F21C232" w14:textId="777777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23DB4B" w14:textId="777777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A0B200" w14:textId="1586D4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67,557 </w:t>
            </w:r>
          </w:p>
        </w:tc>
        <w:tc>
          <w:tcPr>
            <w:tcW w:w="270" w:type="dxa"/>
          </w:tcPr>
          <w:p w14:paraId="06D9771B" w14:textId="77777777" w:rsidR="001154DE" w:rsidRPr="00811D0A" w:rsidRDefault="001154DE" w:rsidP="0011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BAF6C3" w14:textId="378017C1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(39,256)</w:t>
            </w:r>
          </w:p>
        </w:tc>
      </w:tr>
      <w:tr w:rsidR="001154DE" w:rsidRPr="00811D0A" w14:paraId="4A3B049B" w14:textId="77777777" w:rsidTr="002D2917">
        <w:tc>
          <w:tcPr>
            <w:tcW w:w="5490" w:type="dxa"/>
          </w:tcPr>
          <w:p w14:paraId="1465B0CE" w14:textId="7C4A39C1" w:rsidR="001154DE" w:rsidRPr="00811D0A" w:rsidRDefault="001154DE" w:rsidP="0011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46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เงินลงทุน</w:t>
            </w:r>
            <w:r w:rsidRPr="00811D0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อื่น</w:t>
            </w:r>
          </w:p>
        </w:tc>
        <w:tc>
          <w:tcPr>
            <w:tcW w:w="360" w:type="dxa"/>
          </w:tcPr>
          <w:p w14:paraId="1C3C8516" w14:textId="777777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A63F3" w14:textId="777777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693BA4" w14:textId="709193F9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(2)</w:t>
            </w:r>
          </w:p>
        </w:tc>
        <w:tc>
          <w:tcPr>
            <w:tcW w:w="270" w:type="dxa"/>
          </w:tcPr>
          <w:p w14:paraId="4B21DEAA" w14:textId="77777777" w:rsidR="001154DE" w:rsidRPr="00811D0A" w:rsidRDefault="001154DE" w:rsidP="0011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6802A9" w14:textId="7AE6B9C6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(1)</w:t>
            </w:r>
          </w:p>
        </w:tc>
      </w:tr>
      <w:tr w:rsidR="001154DE" w:rsidRPr="00811D0A" w14:paraId="0022DF3D" w14:textId="77777777" w:rsidTr="00436191">
        <w:tc>
          <w:tcPr>
            <w:tcW w:w="5490" w:type="dxa"/>
          </w:tcPr>
          <w:p w14:paraId="5CFA5AB3" w14:textId="2D8C3C65" w:rsidR="001154DE" w:rsidRPr="00811D0A" w:rsidRDefault="001154DE" w:rsidP="0011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กำไรจากอนุพันธ์เพื่อค้า</w:t>
            </w:r>
          </w:p>
        </w:tc>
        <w:tc>
          <w:tcPr>
            <w:tcW w:w="360" w:type="dxa"/>
          </w:tcPr>
          <w:p w14:paraId="0B765A4D" w14:textId="777777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2E435" w14:textId="777777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A9B3DA" w14:textId="1BE6A0E2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779,643 </w:t>
            </w:r>
          </w:p>
        </w:tc>
        <w:tc>
          <w:tcPr>
            <w:tcW w:w="270" w:type="dxa"/>
          </w:tcPr>
          <w:p w14:paraId="59656991" w14:textId="77777777" w:rsidR="001154DE" w:rsidRPr="00811D0A" w:rsidRDefault="001154DE" w:rsidP="0011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8FC26F" w14:textId="2B412DD3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526,486 </w:t>
            </w:r>
          </w:p>
        </w:tc>
      </w:tr>
      <w:tr w:rsidR="001154DE" w:rsidRPr="00811D0A" w14:paraId="66A37252" w14:textId="77777777" w:rsidTr="002D2917">
        <w:tc>
          <w:tcPr>
            <w:tcW w:w="5490" w:type="dxa"/>
          </w:tcPr>
          <w:p w14:paraId="10486C98" w14:textId="61DB710D" w:rsidR="001154DE" w:rsidRPr="00811D0A" w:rsidRDefault="000650BD" w:rsidP="0011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Cs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 w:hint="cs"/>
                <w:b/>
                <w:sz w:val="30"/>
                <w:szCs w:val="30"/>
                <w:cs/>
              </w:rPr>
              <w:t>ขาดทุน</w:t>
            </w:r>
            <w:r w:rsidRPr="00811D0A">
              <w:rPr>
                <w:rFonts w:asciiTheme="majorBidi" w:hAnsiTheme="majorBidi"/>
                <w:bCs/>
                <w:sz w:val="30"/>
                <w:szCs w:val="30"/>
              </w:rPr>
              <w:t>)</w:t>
            </w:r>
            <w:r w:rsidRPr="00811D0A">
              <w:rPr>
                <w:rFonts w:asciiTheme="majorBidi" w:hAnsiTheme="majorBidi"/>
                <w:b/>
                <w:sz w:val="30"/>
                <w:szCs w:val="30"/>
              </w:rPr>
              <w:t xml:space="preserve"> </w:t>
            </w:r>
            <w:r w:rsidR="001154DE" w:rsidRPr="00811D0A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กำไรจากหนี้สินทางการเงินที่กำหนดให้</w:t>
            </w:r>
            <w:r w:rsidR="001154DE" w:rsidRPr="00811D0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360" w:type="dxa"/>
          </w:tcPr>
          <w:p w14:paraId="457AC17C" w14:textId="777777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D89B7" w14:textId="777777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9D5662" w14:textId="77777777" w:rsidR="000650BD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C78F8E3" w14:textId="620CC98F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(425,642)</w:t>
            </w:r>
          </w:p>
        </w:tc>
        <w:tc>
          <w:tcPr>
            <w:tcW w:w="270" w:type="dxa"/>
          </w:tcPr>
          <w:p w14:paraId="57F0FA46" w14:textId="77777777" w:rsidR="001154DE" w:rsidRPr="00811D0A" w:rsidRDefault="001154DE" w:rsidP="0011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F1EB7B" w14:textId="77777777" w:rsidR="000650BD" w:rsidRPr="00811D0A" w:rsidRDefault="000650BD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BE3927" w14:textId="7207A280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81,713 </w:t>
            </w:r>
          </w:p>
        </w:tc>
      </w:tr>
      <w:tr w:rsidR="001154DE" w:rsidRPr="00811D0A" w14:paraId="3C42C9A3" w14:textId="77777777" w:rsidTr="00436191">
        <w:tc>
          <w:tcPr>
            <w:tcW w:w="5490" w:type="dxa"/>
          </w:tcPr>
          <w:p w14:paraId="54DAE281" w14:textId="77777777" w:rsidR="001154DE" w:rsidRPr="00811D0A" w:rsidRDefault="001154DE" w:rsidP="0011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360" w:type="dxa"/>
          </w:tcPr>
          <w:p w14:paraId="6C30434E" w14:textId="777777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930AC3" w14:textId="777777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10A565" w14:textId="740EA6AC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72,292 </w:t>
            </w:r>
          </w:p>
        </w:tc>
        <w:tc>
          <w:tcPr>
            <w:tcW w:w="270" w:type="dxa"/>
          </w:tcPr>
          <w:p w14:paraId="4FA5E344" w14:textId="77777777" w:rsidR="001154DE" w:rsidRPr="00811D0A" w:rsidRDefault="001154DE" w:rsidP="0011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0C7DCC" w14:textId="005267BE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147,794 </w:t>
            </w:r>
          </w:p>
        </w:tc>
      </w:tr>
      <w:tr w:rsidR="001154DE" w:rsidRPr="00811D0A" w14:paraId="0963A31B" w14:textId="77777777" w:rsidTr="00436191">
        <w:tc>
          <w:tcPr>
            <w:tcW w:w="5490" w:type="dxa"/>
          </w:tcPr>
          <w:p w14:paraId="693E337A" w14:textId="77777777" w:rsidR="001154DE" w:rsidRPr="00811D0A" w:rsidRDefault="001154DE" w:rsidP="001154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1249B12E" w14:textId="777777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EEDBB" w14:textId="777777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92E55E" w14:textId="711D064C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493,848 </w:t>
            </w:r>
          </w:p>
        </w:tc>
        <w:tc>
          <w:tcPr>
            <w:tcW w:w="270" w:type="dxa"/>
          </w:tcPr>
          <w:p w14:paraId="77761718" w14:textId="77777777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860ECA8" w14:textId="050A5ECC" w:rsidR="001154DE" w:rsidRPr="00811D0A" w:rsidRDefault="001154DE" w:rsidP="001154DE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4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716,736</w:t>
            </w:r>
            <w:r w:rsidRPr="00811D0A">
              <w:t xml:space="preserve"> </w:t>
            </w:r>
          </w:p>
        </w:tc>
      </w:tr>
    </w:tbl>
    <w:p w14:paraId="6B143700" w14:textId="75807AC3" w:rsidR="00362A3C" w:rsidRPr="00811D0A" w:rsidRDefault="00362A3C" w:rsidP="00362A3C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bookmarkStart w:id="38" w:name="OLE_LINK9"/>
    </w:p>
    <w:p w14:paraId="5CF28D5D" w14:textId="77777777" w:rsidR="00362A3C" w:rsidRPr="00811D0A" w:rsidRDefault="00362A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4CEA6ECE" w14:textId="1038B8BF" w:rsidR="00F767BB" w:rsidRPr="00811D0A" w:rsidRDefault="122CDE8A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รายได้อื่น</w:t>
      </w:r>
    </w:p>
    <w:p w14:paraId="768C6CB2" w14:textId="77777777" w:rsidR="00EF1FD3" w:rsidRPr="00811D0A" w:rsidRDefault="00EF1FD3" w:rsidP="00EF1FD3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080"/>
        <w:gridCol w:w="1350"/>
        <w:gridCol w:w="270"/>
        <w:gridCol w:w="1352"/>
      </w:tblGrid>
      <w:tr w:rsidR="005A0BC0" w:rsidRPr="00811D0A" w14:paraId="61F601C4" w14:textId="77777777" w:rsidTr="007B659D">
        <w:trPr>
          <w:trHeight w:val="70"/>
        </w:trPr>
        <w:tc>
          <w:tcPr>
            <w:tcW w:w="5040" w:type="dxa"/>
            <w:vAlign w:val="bottom"/>
          </w:tcPr>
          <w:p w14:paraId="73485D25" w14:textId="40CD483C" w:rsidR="005A0BC0" w:rsidRPr="00811D0A" w:rsidRDefault="005A0BC0" w:rsidP="005A0BC0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2A3FF7" w14:textId="46739D58" w:rsidR="005A0BC0" w:rsidRPr="00811D0A" w:rsidRDefault="005A0BC0" w:rsidP="005A0BC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01E4B363" w14:textId="2FF61AF0" w:rsidR="005A0BC0" w:rsidRPr="00811D0A" w:rsidRDefault="00663657" w:rsidP="005A0BC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3DC28979" w14:textId="77777777" w:rsidR="005A0BC0" w:rsidRPr="00811D0A" w:rsidRDefault="005A0BC0" w:rsidP="005A0BC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6B20BCC0" w14:textId="368C78B6" w:rsidR="005A0BC0" w:rsidRPr="00811D0A" w:rsidRDefault="00663657" w:rsidP="005A0BC0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A27E6F" w:rsidRPr="00811D0A" w14:paraId="1F88BB67" w14:textId="77777777" w:rsidTr="007B659D">
        <w:tc>
          <w:tcPr>
            <w:tcW w:w="5040" w:type="dxa"/>
          </w:tcPr>
          <w:p w14:paraId="35AEAB53" w14:textId="77777777" w:rsidR="00A27E6F" w:rsidRPr="00811D0A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EF50F1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6000F375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0071" w:rsidRPr="00811D0A" w14:paraId="6350A423" w14:textId="77777777" w:rsidTr="00A50E61">
        <w:tc>
          <w:tcPr>
            <w:tcW w:w="5040" w:type="dxa"/>
          </w:tcPr>
          <w:p w14:paraId="555D4A69" w14:textId="07D3B363" w:rsidR="00000071" w:rsidRPr="00811D0A" w:rsidRDefault="00000071" w:rsidP="00000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รายได้ค่าบริการที่เกี่ยวข้องกับธุรกิจหลักทรัพย์</w:t>
            </w:r>
          </w:p>
        </w:tc>
        <w:tc>
          <w:tcPr>
            <w:tcW w:w="1080" w:type="dxa"/>
          </w:tcPr>
          <w:p w14:paraId="76FC8219" w14:textId="77777777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17DEC2" w14:textId="78FDC7CC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48,123 </w:t>
            </w:r>
          </w:p>
        </w:tc>
        <w:tc>
          <w:tcPr>
            <w:tcW w:w="270" w:type="dxa"/>
          </w:tcPr>
          <w:p w14:paraId="3EC9A50C" w14:textId="77777777" w:rsidR="00000071" w:rsidRPr="00811D0A" w:rsidRDefault="00000071" w:rsidP="00000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8CD9EC4" w14:textId="346E27AE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33,131 </w:t>
            </w:r>
          </w:p>
        </w:tc>
      </w:tr>
      <w:tr w:rsidR="00000071" w:rsidRPr="00811D0A" w14:paraId="4428B249" w14:textId="77777777" w:rsidTr="00A50E61">
        <w:tc>
          <w:tcPr>
            <w:tcW w:w="5040" w:type="dxa"/>
          </w:tcPr>
          <w:p w14:paraId="6EC65EB7" w14:textId="3C39A838" w:rsidR="00000071" w:rsidRPr="00811D0A" w:rsidRDefault="00000071" w:rsidP="00000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รายได้อื่นกับกิจการที่เกี่ยวข้องกัน</w:t>
            </w:r>
          </w:p>
        </w:tc>
        <w:tc>
          <w:tcPr>
            <w:tcW w:w="1080" w:type="dxa"/>
          </w:tcPr>
          <w:p w14:paraId="4B2C7DA1" w14:textId="0AF73301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37</w:t>
            </w:r>
          </w:p>
        </w:tc>
        <w:tc>
          <w:tcPr>
            <w:tcW w:w="1350" w:type="dxa"/>
          </w:tcPr>
          <w:p w14:paraId="04DC59BE" w14:textId="035C7D56" w:rsidR="00000071" w:rsidRPr="00811D0A" w:rsidRDefault="00692F0C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17,41</w:t>
            </w:r>
            <w:r w:rsidR="003D004E" w:rsidRPr="00811D0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00071"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46B6FBF" w14:textId="77777777" w:rsidR="00000071" w:rsidRPr="00811D0A" w:rsidRDefault="00000071" w:rsidP="00000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8AA9BD2" w14:textId="2B9B6379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3,823</w:t>
            </w:r>
          </w:p>
        </w:tc>
      </w:tr>
      <w:tr w:rsidR="00000071" w:rsidRPr="00811D0A" w14:paraId="4A00DE31" w14:textId="77777777" w:rsidTr="00A50E61">
        <w:tc>
          <w:tcPr>
            <w:tcW w:w="5040" w:type="dxa"/>
          </w:tcPr>
          <w:p w14:paraId="298F3105" w14:textId="5FDF76CF" w:rsidR="00000071" w:rsidRPr="00811D0A" w:rsidRDefault="00000071" w:rsidP="00000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รายได้ค่าบริการเพื่อสนับสนุนธุรกิจ</w:t>
            </w:r>
            <w:r w:rsidRPr="00811D0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ตามปกติ</w:t>
            </w:r>
          </w:p>
        </w:tc>
        <w:tc>
          <w:tcPr>
            <w:tcW w:w="1080" w:type="dxa"/>
          </w:tcPr>
          <w:p w14:paraId="75585C63" w14:textId="3A474266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37</w:t>
            </w:r>
          </w:p>
        </w:tc>
        <w:tc>
          <w:tcPr>
            <w:tcW w:w="1350" w:type="dxa"/>
          </w:tcPr>
          <w:p w14:paraId="59DD3E6B" w14:textId="323D4810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2495F" w:rsidRPr="00811D0A">
              <w:rPr>
                <w:rFonts w:asciiTheme="majorBidi" w:hAnsiTheme="majorBidi" w:cstheme="majorBidi"/>
                <w:sz w:val="30"/>
                <w:szCs w:val="30"/>
              </w:rPr>
              <w:t>2,244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7B083D6" w14:textId="77777777" w:rsidR="00000071" w:rsidRPr="00811D0A" w:rsidRDefault="00000071" w:rsidP="00000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9BE70F9" w14:textId="60AF4ED0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3,143 </w:t>
            </w:r>
          </w:p>
        </w:tc>
      </w:tr>
      <w:tr w:rsidR="00042E13" w:rsidRPr="00811D0A" w14:paraId="7BF0DE1E" w14:textId="77777777" w:rsidTr="00A50E61">
        <w:tc>
          <w:tcPr>
            <w:tcW w:w="5040" w:type="dxa"/>
          </w:tcPr>
          <w:p w14:paraId="4B3EDCD7" w14:textId="1961B7CD" w:rsidR="00042E13" w:rsidRPr="00811D0A" w:rsidRDefault="00042E13" w:rsidP="0004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b/>
                <w:sz w:val="30"/>
                <w:szCs w:val="30"/>
                <w:cs/>
              </w:rPr>
              <w:t>กำไรจากการแปลงค่าเงินตราต่างประเทศ</w:t>
            </w:r>
          </w:p>
        </w:tc>
        <w:tc>
          <w:tcPr>
            <w:tcW w:w="1080" w:type="dxa"/>
          </w:tcPr>
          <w:p w14:paraId="45AAF1BB" w14:textId="77777777" w:rsidR="00042E13" w:rsidRPr="00811D0A" w:rsidRDefault="00042E13" w:rsidP="00042E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0873AA" w14:textId="54D4F57C" w:rsidR="00042E13" w:rsidRPr="00811D0A" w:rsidRDefault="00042E13" w:rsidP="00BF56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414A2DB4" w14:textId="77777777" w:rsidR="00042E13" w:rsidRPr="00811D0A" w:rsidRDefault="00042E13" w:rsidP="0004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5C83046" w14:textId="08DA70DD" w:rsidR="00042E13" w:rsidRPr="00811D0A" w:rsidRDefault="00042E13" w:rsidP="00042E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13,285 </w:t>
            </w:r>
          </w:p>
        </w:tc>
      </w:tr>
      <w:tr w:rsidR="00042E13" w:rsidRPr="00811D0A" w14:paraId="530EDF59" w14:textId="77777777" w:rsidTr="00A50E61">
        <w:tc>
          <w:tcPr>
            <w:tcW w:w="5040" w:type="dxa"/>
          </w:tcPr>
          <w:p w14:paraId="1FB5EB46" w14:textId="695AEE52" w:rsidR="00042E13" w:rsidRPr="00811D0A" w:rsidRDefault="00042E13" w:rsidP="0004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กำไรจากการแลกเปลี่ยนสินทรัพย์ดิจิทัล</w:t>
            </w:r>
          </w:p>
        </w:tc>
        <w:tc>
          <w:tcPr>
            <w:tcW w:w="1080" w:type="dxa"/>
          </w:tcPr>
          <w:p w14:paraId="210F9AC6" w14:textId="77777777" w:rsidR="00042E13" w:rsidRPr="00811D0A" w:rsidRDefault="00042E13" w:rsidP="00042E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B15633" w14:textId="10E15DB0" w:rsidR="00042E13" w:rsidRPr="00811D0A" w:rsidRDefault="00042E13" w:rsidP="00BF563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70" w:type="dxa"/>
          </w:tcPr>
          <w:p w14:paraId="2444CC2E" w14:textId="77777777" w:rsidR="00042E13" w:rsidRPr="00811D0A" w:rsidRDefault="00042E13" w:rsidP="00042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E59B8AE" w14:textId="30D3D5AC" w:rsidR="00042E13" w:rsidRPr="00811D0A" w:rsidRDefault="00042E13" w:rsidP="00042E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8,876 </w:t>
            </w:r>
          </w:p>
        </w:tc>
      </w:tr>
      <w:tr w:rsidR="00000071" w:rsidRPr="00811D0A" w14:paraId="36E99F97" w14:textId="77777777" w:rsidTr="00A50E61">
        <w:tc>
          <w:tcPr>
            <w:tcW w:w="5040" w:type="dxa"/>
          </w:tcPr>
          <w:p w14:paraId="268DC605" w14:textId="0859CABA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  </w:t>
            </w: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811D0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080" w:type="dxa"/>
          </w:tcPr>
          <w:p w14:paraId="27F2626B" w14:textId="77777777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6757B" w14:textId="58A24F61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92F0C" w:rsidRPr="00811D0A">
              <w:rPr>
                <w:rFonts w:asciiTheme="majorBidi" w:hAnsiTheme="majorBidi" w:cstheme="majorBidi"/>
                <w:sz w:val="30"/>
                <w:szCs w:val="30"/>
              </w:rPr>
              <w:t>23,08</w:t>
            </w:r>
            <w:r w:rsidR="00744C6A" w:rsidRPr="00811D0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C5C045" w14:textId="77777777" w:rsidR="00000071" w:rsidRPr="00811D0A" w:rsidRDefault="00000071" w:rsidP="00000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F6DEB52" w14:textId="0FF1EEF8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20,566</w:t>
            </w:r>
          </w:p>
        </w:tc>
      </w:tr>
      <w:tr w:rsidR="00000071" w:rsidRPr="00811D0A" w14:paraId="51B920E1" w14:textId="77777777" w:rsidTr="00A50E61">
        <w:tc>
          <w:tcPr>
            <w:tcW w:w="5040" w:type="dxa"/>
          </w:tcPr>
          <w:p w14:paraId="3B9C2A37" w14:textId="77777777" w:rsidR="00000071" w:rsidRPr="00811D0A" w:rsidRDefault="00000071" w:rsidP="00000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710C48F5" w14:textId="77777777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57DC0E" w14:textId="52F72D49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90,867 </w:t>
            </w:r>
          </w:p>
        </w:tc>
        <w:tc>
          <w:tcPr>
            <w:tcW w:w="270" w:type="dxa"/>
          </w:tcPr>
          <w:p w14:paraId="68A20B6E" w14:textId="77777777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B9D6F07" w14:textId="1778710D" w:rsidR="00000071" w:rsidRPr="00811D0A" w:rsidRDefault="00000071" w:rsidP="000000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82,824</w:t>
            </w:r>
          </w:p>
        </w:tc>
      </w:tr>
      <w:bookmarkEnd w:id="38"/>
    </w:tbl>
    <w:p w14:paraId="07E246F7" w14:textId="77777777" w:rsidR="00EF1FD3" w:rsidRPr="00811D0A" w:rsidRDefault="00EF1FD3" w:rsidP="00EF1FD3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14:paraId="32CFF6FA" w14:textId="09B88C12" w:rsidR="002D4841" w:rsidRPr="00811D0A" w:rsidRDefault="72C655A4" w:rsidP="5E06E701">
      <w:pPr>
        <w:pStyle w:val="index"/>
        <w:numPr>
          <w:ilvl w:val="0"/>
          <w:numId w:val="7"/>
        </w:numPr>
        <w:tabs>
          <w:tab w:val="clear" w:pos="9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ค่าใช้จ่ายผลประโยชน์พนักงาน</w:t>
      </w:r>
    </w:p>
    <w:p w14:paraId="06D8814D" w14:textId="77777777" w:rsidR="00A27E6F" w:rsidRPr="00811D0A" w:rsidRDefault="00A27E6F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080"/>
        <w:gridCol w:w="1350"/>
        <w:gridCol w:w="270"/>
        <w:gridCol w:w="1352"/>
      </w:tblGrid>
      <w:tr w:rsidR="00D40451" w:rsidRPr="00811D0A" w14:paraId="3BB6899A" w14:textId="77777777" w:rsidTr="009C7F09">
        <w:trPr>
          <w:trHeight w:val="274"/>
        </w:trPr>
        <w:tc>
          <w:tcPr>
            <w:tcW w:w="3780" w:type="dxa"/>
            <w:vAlign w:val="bottom"/>
          </w:tcPr>
          <w:p w14:paraId="3AE51A4D" w14:textId="42C9C0CE" w:rsidR="00D40451" w:rsidRPr="00811D0A" w:rsidRDefault="00D40451" w:rsidP="00D40451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2EBFB6" w14:textId="057473DB" w:rsidR="00D40451" w:rsidRPr="00811D0A" w:rsidRDefault="00D40451" w:rsidP="00D4045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7D6462" w14:textId="1B58FB38" w:rsidR="00D40451" w:rsidRPr="00811D0A" w:rsidRDefault="009C7F09" w:rsidP="00D4045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2380F772" w14:textId="5C6C2871" w:rsidR="00D40451" w:rsidRPr="00811D0A" w:rsidRDefault="00663657" w:rsidP="00D4045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25A193DA" w14:textId="77777777" w:rsidR="00D40451" w:rsidRPr="00811D0A" w:rsidRDefault="00D40451" w:rsidP="00D4045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42B1D7F4" w14:textId="3F5CA70E" w:rsidR="00D40451" w:rsidRPr="00811D0A" w:rsidRDefault="00663657" w:rsidP="00D40451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A27E6F" w:rsidRPr="00811D0A" w14:paraId="31EE3BBB" w14:textId="77777777" w:rsidTr="009C7F09">
        <w:trPr>
          <w:trHeight w:val="274"/>
        </w:trPr>
        <w:tc>
          <w:tcPr>
            <w:tcW w:w="3780" w:type="dxa"/>
          </w:tcPr>
          <w:p w14:paraId="64C9AA3E" w14:textId="77777777" w:rsidR="00A27E6F" w:rsidRPr="00811D0A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794E970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CC2A28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317A0A69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7C26" w:rsidRPr="00811D0A" w14:paraId="78D14F3B" w14:textId="77777777" w:rsidTr="009C7F09">
        <w:trPr>
          <w:trHeight w:val="274"/>
        </w:trPr>
        <w:tc>
          <w:tcPr>
            <w:tcW w:w="3780" w:type="dxa"/>
          </w:tcPr>
          <w:p w14:paraId="1B7649C1" w14:textId="77777777" w:rsidR="00B77C26" w:rsidRPr="00811D0A" w:rsidRDefault="00B77C26" w:rsidP="00B7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เงินเดือนและโบนัส</w:t>
            </w:r>
          </w:p>
        </w:tc>
        <w:tc>
          <w:tcPr>
            <w:tcW w:w="1260" w:type="dxa"/>
          </w:tcPr>
          <w:p w14:paraId="23F83C45" w14:textId="77777777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2CDDAA" w14:textId="77777777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4077E2" w14:textId="1FF12806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908,260 </w:t>
            </w:r>
          </w:p>
        </w:tc>
        <w:tc>
          <w:tcPr>
            <w:tcW w:w="270" w:type="dxa"/>
          </w:tcPr>
          <w:p w14:paraId="3543EAA0" w14:textId="77777777" w:rsidR="00B77C26" w:rsidRPr="00811D0A" w:rsidRDefault="00B77C26" w:rsidP="00B7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98CC795" w14:textId="316177BB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954,256 </w:t>
            </w:r>
          </w:p>
        </w:tc>
      </w:tr>
      <w:tr w:rsidR="00B77C26" w:rsidRPr="00811D0A" w14:paraId="39C80D2E" w14:textId="77777777" w:rsidTr="009C7F09">
        <w:trPr>
          <w:trHeight w:val="274"/>
        </w:trPr>
        <w:tc>
          <w:tcPr>
            <w:tcW w:w="3780" w:type="dxa"/>
          </w:tcPr>
          <w:p w14:paraId="561B3FE1" w14:textId="0F81CB97" w:rsidR="00B77C26" w:rsidRPr="00811D0A" w:rsidRDefault="00B77C26" w:rsidP="00B7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ค่าเบี้ยเลี้ยงพนักงาน</w:t>
            </w:r>
          </w:p>
        </w:tc>
        <w:tc>
          <w:tcPr>
            <w:tcW w:w="1260" w:type="dxa"/>
          </w:tcPr>
          <w:p w14:paraId="6E6E87D5" w14:textId="77777777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5DE234" w14:textId="77777777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BBA70E" w14:textId="01993C1C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57,569 </w:t>
            </w:r>
          </w:p>
        </w:tc>
        <w:tc>
          <w:tcPr>
            <w:tcW w:w="270" w:type="dxa"/>
          </w:tcPr>
          <w:p w14:paraId="1F04867A" w14:textId="77777777" w:rsidR="00B77C26" w:rsidRPr="00811D0A" w:rsidRDefault="00B77C26" w:rsidP="00B7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BA7A741" w14:textId="09C49A8B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63,251 </w:t>
            </w:r>
          </w:p>
        </w:tc>
      </w:tr>
      <w:tr w:rsidR="00B77C26" w:rsidRPr="00811D0A" w14:paraId="49002133" w14:textId="77777777" w:rsidTr="009C7F09">
        <w:trPr>
          <w:trHeight w:val="274"/>
        </w:trPr>
        <w:tc>
          <w:tcPr>
            <w:tcW w:w="3780" w:type="dxa"/>
          </w:tcPr>
          <w:p w14:paraId="10D97BCE" w14:textId="77777777" w:rsidR="00B77C26" w:rsidRPr="00811D0A" w:rsidRDefault="00B77C26" w:rsidP="00B7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60" w:type="dxa"/>
          </w:tcPr>
          <w:p w14:paraId="026F3A92" w14:textId="77777777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26B761" w14:textId="77777777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55AA87" w14:textId="6EA3AE0C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33,857 </w:t>
            </w:r>
          </w:p>
        </w:tc>
        <w:tc>
          <w:tcPr>
            <w:tcW w:w="270" w:type="dxa"/>
          </w:tcPr>
          <w:p w14:paraId="397BE6E9" w14:textId="77777777" w:rsidR="00B77C26" w:rsidRPr="00811D0A" w:rsidRDefault="00B77C26" w:rsidP="00B7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1565B79" w14:textId="25798525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34,229 </w:t>
            </w:r>
          </w:p>
        </w:tc>
      </w:tr>
      <w:tr w:rsidR="00B77C26" w:rsidRPr="00811D0A" w14:paraId="1794FC27" w14:textId="77777777" w:rsidTr="009C7F09">
        <w:trPr>
          <w:trHeight w:val="274"/>
        </w:trPr>
        <w:tc>
          <w:tcPr>
            <w:tcW w:w="3780" w:type="dxa"/>
          </w:tcPr>
          <w:p w14:paraId="25067F1D" w14:textId="77777777" w:rsidR="00B77C26" w:rsidRPr="00811D0A" w:rsidRDefault="00B77C26" w:rsidP="00B7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60" w:type="dxa"/>
          </w:tcPr>
          <w:p w14:paraId="0547505C" w14:textId="573D56AF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E27E37" w14:textId="558042A1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22</w:t>
            </w:r>
          </w:p>
        </w:tc>
        <w:tc>
          <w:tcPr>
            <w:tcW w:w="1350" w:type="dxa"/>
          </w:tcPr>
          <w:p w14:paraId="5B10BE93" w14:textId="18590530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16,986 </w:t>
            </w:r>
          </w:p>
        </w:tc>
        <w:tc>
          <w:tcPr>
            <w:tcW w:w="270" w:type="dxa"/>
          </w:tcPr>
          <w:p w14:paraId="2C6BE8E4" w14:textId="77777777" w:rsidR="00B77C26" w:rsidRPr="00811D0A" w:rsidRDefault="00B77C26" w:rsidP="00B7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2D2445A" w14:textId="07597C9F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17,887 </w:t>
            </w:r>
          </w:p>
        </w:tc>
      </w:tr>
      <w:tr w:rsidR="00B77C26" w:rsidRPr="00811D0A" w14:paraId="3128A069" w14:textId="77777777" w:rsidTr="009C7F09">
        <w:trPr>
          <w:trHeight w:val="274"/>
        </w:trPr>
        <w:tc>
          <w:tcPr>
            <w:tcW w:w="3780" w:type="dxa"/>
          </w:tcPr>
          <w:p w14:paraId="499A1446" w14:textId="145F56C7" w:rsidR="00B77C26" w:rsidRPr="00811D0A" w:rsidRDefault="00B77C26" w:rsidP="00B7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260" w:type="dxa"/>
          </w:tcPr>
          <w:p w14:paraId="37088C6F" w14:textId="77777777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05158" w14:textId="77777777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3D80B3" w14:textId="2A28C700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2,773 </w:t>
            </w:r>
          </w:p>
        </w:tc>
        <w:tc>
          <w:tcPr>
            <w:tcW w:w="270" w:type="dxa"/>
          </w:tcPr>
          <w:p w14:paraId="4B7F23CD" w14:textId="77777777" w:rsidR="00B77C26" w:rsidRPr="00811D0A" w:rsidRDefault="00B77C26" w:rsidP="00B7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78D41F7" w14:textId="3C89C476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2,860 </w:t>
            </w:r>
          </w:p>
        </w:tc>
      </w:tr>
      <w:tr w:rsidR="00B77C26" w:rsidRPr="00811D0A" w14:paraId="2A43164A" w14:textId="77777777" w:rsidTr="009C7F09">
        <w:trPr>
          <w:trHeight w:val="274"/>
        </w:trPr>
        <w:tc>
          <w:tcPr>
            <w:tcW w:w="3780" w:type="dxa"/>
          </w:tcPr>
          <w:p w14:paraId="7E9EA366" w14:textId="77777777" w:rsidR="00B77C26" w:rsidRPr="00811D0A" w:rsidRDefault="00B77C26" w:rsidP="00B7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26EF764B" w14:textId="77777777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9E700" w14:textId="77777777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3FB6FA" w14:textId="79670631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28,327 </w:t>
            </w:r>
          </w:p>
        </w:tc>
        <w:tc>
          <w:tcPr>
            <w:tcW w:w="270" w:type="dxa"/>
          </w:tcPr>
          <w:p w14:paraId="295B75B4" w14:textId="77777777" w:rsidR="00B77C26" w:rsidRPr="00811D0A" w:rsidRDefault="00B77C26" w:rsidP="00B7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4BF4EE9" w14:textId="792E47D3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32,558 </w:t>
            </w:r>
          </w:p>
        </w:tc>
      </w:tr>
      <w:tr w:rsidR="00B77C26" w:rsidRPr="00811D0A" w14:paraId="38A2422F" w14:textId="77777777" w:rsidTr="009C7F09">
        <w:trPr>
          <w:trHeight w:val="274"/>
        </w:trPr>
        <w:tc>
          <w:tcPr>
            <w:tcW w:w="3780" w:type="dxa"/>
          </w:tcPr>
          <w:p w14:paraId="6ABADFF5" w14:textId="77777777" w:rsidR="00B77C26" w:rsidRPr="00811D0A" w:rsidRDefault="00B77C26" w:rsidP="00B77C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1E2EBA5C" w14:textId="77777777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  <w:tab w:val="decimal" w:pos="10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B014AC" w14:textId="77777777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15B544" w14:textId="006572AD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1,047,772 </w:t>
            </w:r>
          </w:p>
        </w:tc>
        <w:tc>
          <w:tcPr>
            <w:tcW w:w="270" w:type="dxa"/>
          </w:tcPr>
          <w:p w14:paraId="6AD7E70A" w14:textId="77777777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7C76CB5" w14:textId="62DFA4FF" w:rsidR="00B77C26" w:rsidRPr="00811D0A" w:rsidRDefault="00B77C26" w:rsidP="00B77C2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1,105,041 </w:t>
            </w:r>
          </w:p>
        </w:tc>
      </w:tr>
    </w:tbl>
    <w:p w14:paraId="3C7018F7" w14:textId="21576484" w:rsidR="00C863A5" w:rsidRPr="00811D0A" w:rsidRDefault="00C863A5" w:rsidP="00C863A5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0B7D25A" w14:textId="170D9B98" w:rsidR="001E2736" w:rsidRPr="00811D0A" w:rsidRDefault="001E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73CCFCA" w14:textId="3A81FC5C" w:rsidR="00F767BB" w:rsidRPr="00811D0A" w:rsidRDefault="72ED8CB8" w:rsidP="5E06E701">
      <w:pPr>
        <w:pStyle w:val="index"/>
        <w:numPr>
          <w:ilvl w:val="0"/>
          <w:numId w:val="7"/>
        </w:numPr>
        <w:tabs>
          <w:tab w:val="clear" w:pos="970"/>
          <w:tab w:val="num" w:pos="11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ค่าใช้จ่ายอื่น</w:t>
      </w:r>
    </w:p>
    <w:p w14:paraId="542049E4" w14:textId="77777777" w:rsidR="00A27E6F" w:rsidRPr="00811D0A" w:rsidRDefault="00A27E6F" w:rsidP="00F62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bookmarkStart w:id="39" w:name="OLE_LINK12"/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70"/>
        <w:gridCol w:w="1350"/>
        <w:gridCol w:w="270"/>
        <w:gridCol w:w="1352"/>
      </w:tblGrid>
      <w:tr w:rsidR="00907602" w:rsidRPr="00811D0A" w14:paraId="15A28956" w14:textId="77777777" w:rsidTr="00D62E78">
        <w:trPr>
          <w:trHeight w:val="274"/>
        </w:trPr>
        <w:tc>
          <w:tcPr>
            <w:tcW w:w="4950" w:type="dxa"/>
            <w:vAlign w:val="bottom"/>
          </w:tcPr>
          <w:p w14:paraId="75BF937B" w14:textId="47D0C75F" w:rsidR="00907602" w:rsidRPr="00811D0A" w:rsidRDefault="00907602" w:rsidP="00907602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89C5DA" w14:textId="1ACB5C97" w:rsidR="00907602" w:rsidRPr="00811D0A" w:rsidRDefault="00907602" w:rsidP="0090760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50" w:type="dxa"/>
          </w:tcPr>
          <w:p w14:paraId="2D7812E4" w14:textId="229A12B6" w:rsidR="00907602" w:rsidRPr="00811D0A" w:rsidRDefault="00663657" w:rsidP="0090760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72796E5F" w14:textId="77777777" w:rsidR="00907602" w:rsidRPr="00811D0A" w:rsidRDefault="00907602" w:rsidP="0090760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378C1F89" w14:textId="651BFB38" w:rsidR="00907602" w:rsidRPr="00811D0A" w:rsidRDefault="00663657" w:rsidP="00907602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A27E6F" w:rsidRPr="00811D0A" w14:paraId="4F253BBE" w14:textId="77777777" w:rsidTr="00D62E78">
        <w:trPr>
          <w:trHeight w:val="274"/>
        </w:trPr>
        <w:tc>
          <w:tcPr>
            <w:tcW w:w="4950" w:type="dxa"/>
          </w:tcPr>
          <w:p w14:paraId="177B756C" w14:textId="77777777" w:rsidR="00A27E6F" w:rsidRPr="00811D0A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546727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1F0648D8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7CB2" w:rsidRPr="00811D0A" w14:paraId="4BF49DE1" w14:textId="77777777" w:rsidTr="00421807">
        <w:trPr>
          <w:trHeight w:val="274"/>
        </w:trPr>
        <w:tc>
          <w:tcPr>
            <w:tcW w:w="4950" w:type="dxa"/>
          </w:tcPr>
          <w:p w14:paraId="5853588F" w14:textId="047FC9E8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14:paraId="10795BAA" w14:textId="4AD04591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13,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14,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350" w:type="dxa"/>
          </w:tcPr>
          <w:p w14:paraId="1ABE49F3" w14:textId="3B3DC5C6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170,</w:t>
            </w:r>
            <w:r w:rsidR="006E2990" w:rsidRPr="00811D0A"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="009F4960" w:rsidRPr="00811D0A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127A3CE" w14:textId="77777777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8C3D5FA" w14:textId="728CE88C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175,516 </w:t>
            </w:r>
          </w:p>
        </w:tc>
      </w:tr>
      <w:tr w:rsidR="00787CB2" w:rsidRPr="00811D0A" w14:paraId="16BC5D03" w14:textId="77777777" w:rsidTr="00421807">
        <w:trPr>
          <w:trHeight w:val="274"/>
        </w:trPr>
        <w:tc>
          <w:tcPr>
            <w:tcW w:w="4950" w:type="dxa"/>
          </w:tcPr>
          <w:p w14:paraId="00A9C101" w14:textId="5D2DD743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ค่าบริการและค่าบำรุงรักษา</w:t>
            </w:r>
          </w:p>
        </w:tc>
        <w:tc>
          <w:tcPr>
            <w:tcW w:w="1170" w:type="dxa"/>
          </w:tcPr>
          <w:p w14:paraId="0B5DEC34" w14:textId="7777777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3B3A25" w14:textId="2DFF0A59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164,548 </w:t>
            </w:r>
          </w:p>
        </w:tc>
        <w:tc>
          <w:tcPr>
            <w:tcW w:w="270" w:type="dxa"/>
          </w:tcPr>
          <w:p w14:paraId="543265B5" w14:textId="77777777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C74C528" w14:textId="11824F5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137,991 </w:t>
            </w:r>
          </w:p>
        </w:tc>
      </w:tr>
      <w:tr w:rsidR="004E6571" w:rsidRPr="00811D0A" w14:paraId="5EA23452" w14:textId="77777777" w:rsidTr="00421807">
        <w:trPr>
          <w:trHeight w:val="274"/>
        </w:trPr>
        <w:tc>
          <w:tcPr>
            <w:tcW w:w="4950" w:type="dxa"/>
          </w:tcPr>
          <w:p w14:paraId="0BB9C383" w14:textId="590EF0F4" w:rsidR="004E6571" w:rsidRPr="00811D0A" w:rsidRDefault="004E6571" w:rsidP="004E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ค่าบริการเพื่อสนับสนุนธุรกิจตามปกติ</w:t>
            </w:r>
          </w:p>
        </w:tc>
        <w:tc>
          <w:tcPr>
            <w:tcW w:w="1170" w:type="dxa"/>
          </w:tcPr>
          <w:p w14:paraId="708E282B" w14:textId="2D3EB3A8" w:rsidR="004E6571" w:rsidRPr="00811D0A" w:rsidRDefault="004E6571" w:rsidP="004E65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37</w:t>
            </w:r>
          </w:p>
        </w:tc>
        <w:tc>
          <w:tcPr>
            <w:tcW w:w="1350" w:type="dxa"/>
          </w:tcPr>
          <w:p w14:paraId="18A7E093" w14:textId="4124EAF7" w:rsidR="004E6571" w:rsidRPr="00811D0A" w:rsidRDefault="004E6571" w:rsidP="004E65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13</w:t>
            </w:r>
            <w:r w:rsidR="00160348" w:rsidRPr="00811D0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60348" w:rsidRPr="00811D0A">
              <w:rPr>
                <w:rFonts w:asciiTheme="majorBidi" w:hAnsiTheme="majorBidi" w:cstheme="majorBidi"/>
                <w:sz w:val="30"/>
                <w:szCs w:val="30"/>
              </w:rPr>
              <w:t>878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B5F310E" w14:textId="77777777" w:rsidR="004E6571" w:rsidRPr="00811D0A" w:rsidRDefault="004E6571" w:rsidP="004E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DE9D522" w14:textId="7938A1B5" w:rsidR="004E6571" w:rsidRPr="00811D0A" w:rsidRDefault="004E6571" w:rsidP="004E657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120,624 </w:t>
            </w:r>
          </w:p>
        </w:tc>
      </w:tr>
      <w:tr w:rsidR="00787CB2" w:rsidRPr="00811D0A" w14:paraId="49394846" w14:textId="77777777" w:rsidTr="00421807">
        <w:trPr>
          <w:trHeight w:val="274"/>
        </w:trPr>
        <w:tc>
          <w:tcPr>
            <w:tcW w:w="4950" w:type="dxa"/>
          </w:tcPr>
          <w:p w14:paraId="340973D1" w14:textId="415D003D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ค่าธรรมเนียมลิขสิทธิ์และการบริการข้อมูล</w:t>
            </w:r>
          </w:p>
        </w:tc>
        <w:tc>
          <w:tcPr>
            <w:tcW w:w="1170" w:type="dxa"/>
          </w:tcPr>
          <w:p w14:paraId="69ACF071" w14:textId="7777777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90FEE3" w14:textId="2C3CD253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122,991 </w:t>
            </w:r>
          </w:p>
        </w:tc>
        <w:tc>
          <w:tcPr>
            <w:tcW w:w="270" w:type="dxa"/>
          </w:tcPr>
          <w:p w14:paraId="178F0A28" w14:textId="77777777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65856324" w14:textId="2909939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133,952 </w:t>
            </w:r>
          </w:p>
        </w:tc>
      </w:tr>
      <w:tr w:rsidR="00787CB2" w:rsidRPr="00811D0A" w14:paraId="5777354D" w14:textId="77777777" w:rsidTr="00421807">
        <w:trPr>
          <w:trHeight w:val="274"/>
        </w:trPr>
        <w:tc>
          <w:tcPr>
            <w:tcW w:w="4950" w:type="dxa"/>
          </w:tcPr>
          <w:p w14:paraId="5BCF0DDD" w14:textId="1461208D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</w:tcPr>
          <w:p w14:paraId="3153C595" w14:textId="7777777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CFA6FD" w14:textId="69C459BC" w:rsidR="00787CB2" w:rsidRPr="00F6281C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628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F5065" w:rsidRPr="00F6281C">
              <w:rPr>
                <w:rFonts w:asciiTheme="majorBidi" w:hAnsiTheme="majorBidi" w:cstheme="majorBidi"/>
                <w:sz w:val="30"/>
                <w:szCs w:val="30"/>
              </w:rPr>
              <w:t>70,810</w:t>
            </w:r>
            <w:r w:rsidRPr="00F628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A462B27" w14:textId="77777777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0F238BB" w14:textId="774B3034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48,452 </w:t>
            </w:r>
          </w:p>
        </w:tc>
      </w:tr>
      <w:tr w:rsidR="00787CB2" w:rsidRPr="00811D0A" w14:paraId="0AAE610B" w14:textId="77777777" w:rsidTr="00421807">
        <w:trPr>
          <w:trHeight w:val="274"/>
        </w:trPr>
        <w:tc>
          <w:tcPr>
            <w:tcW w:w="4950" w:type="dxa"/>
          </w:tcPr>
          <w:p w14:paraId="694DD282" w14:textId="14388142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ค่าภาษีอากร</w:t>
            </w:r>
          </w:p>
        </w:tc>
        <w:tc>
          <w:tcPr>
            <w:tcW w:w="1170" w:type="dxa"/>
          </w:tcPr>
          <w:p w14:paraId="6991B23F" w14:textId="7777777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6FFFBE" w14:textId="086C56DE" w:rsidR="00787CB2" w:rsidRPr="00F6281C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6281C">
              <w:rPr>
                <w:rFonts w:asciiTheme="majorBidi" w:hAnsiTheme="majorBidi" w:cstheme="majorBidi"/>
                <w:sz w:val="30"/>
                <w:szCs w:val="30"/>
              </w:rPr>
              <w:t xml:space="preserve"> 29,173 </w:t>
            </w:r>
          </w:p>
        </w:tc>
        <w:tc>
          <w:tcPr>
            <w:tcW w:w="270" w:type="dxa"/>
          </w:tcPr>
          <w:p w14:paraId="04B2E23C" w14:textId="77777777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D9DD2D7" w14:textId="00FCFEB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35,549 </w:t>
            </w:r>
          </w:p>
        </w:tc>
      </w:tr>
      <w:tr w:rsidR="00787CB2" w:rsidRPr="00811D0A" w14:paraId="4B35D293" w14:textId="77777777" w:rsidTr="00421807">
        <w:trPr>
          <w:trHeight w:val="274"/>
        </w:trPr>
        <w:tc>
          <w:tcPr>
            <w:tcW w:w="4950" w:type="dxa"/>
          </w:tcPr>
          <w:p w14:paraId="663B6ABE" w14:textId="24A4C8D0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170" w:type="dxa"/>
          </w:tcPr>
          <w:p w14:paraId="107AEAAB" w14:textId="7777777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896E52" w14:textId="54C8CD2A" w:rsidR="00787CB2" w:rsidRPr="00F6281C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6281C">
              <w:rPr>
                <w:rFonts w:asciiTheme="majorBidi" w:hAnsiTheme="majorBidi" w:cstheme="majorBidi"/>
                <w:sz w:val="30"/>
                <w:szCs w:val="30"/>
              </w:rPr>
              <w:t xml:space="preserve"> 21,</w:t>
            </w:r>
            <w:r w:rsidR="001F0FC5" w:rsidRPr="00F6281C">
              <w:rPr>
                <w:rFonts w:asciiTheme="majorBidi" w:hAnsiTheme="majorBidi" w:cstheme="majorBidi"/>
                <w:sz w:val="30"/>
                <w:szCs w:val="30"/>
              </w:rPr>
              <w:t>414</w:t>
            </w:r>
            <w:r w:rsidRPr="00F628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15A3593" w14:textId="77777777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2CC636EC" w14:textId="7E26528F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22,932 </w:t>
            </w:r>
          </w:p>
        </w:tc>
      </w:tr>
      <w:tr w:rsidR="00787CB2" w:rsidRPr="00811D0A" w14:paraId="5CBBFD45" w14:textId="77777777" w:rsidTr="00421807">
        <w:trPr>
          <w:trHeight w:val="274"/>
        </w:trPr>
        <w:tc>
          <w:tcPr>
            <w:tcW w:w="4950" w:type="dxa"/>
          </w:tcPr>
          <w:p w14:paraId="3DBBA124" w14:textId="25297963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170" w:type="dxa"/>
          </w:tcPr>
          <w:p w14:paraId="6221B938" w14:textId="7777777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CB7CB3" w14:textId="12B76BEF" w:rsidR="00787CB2" w:rsidRPr="00F6281C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6281C">
              <w:rPr>
                <w:rFonts w:asciiTheme="majorBidi" w:hAnsiTheme="majorBidi" w:cstheme="majorBidi"/>
                <w:sz w:val="30"/>
                <w:szCs w:val="30"/>
              </w:rPr>
              <w:t xml:space="preserve"> 8,377 </w:t>
            </w:r>
          </w:p>
        </w:tc>
        <w:tc>
          <w:tcPr>
            <w:tcW w:w="270" w:type="dxa"/>
          </w:tcPr>
          <w:p w14:paraId="137BB353" w14:textId="77777777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B9B37E5" w14:textId="19B7EAB8" w:rsidR="00787CB2" w:rsidRPr="00811D0A" w:rsidRDefault="00787CB2" w:rsidP="00C144FA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5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9,586 </w:t>
            </w:r>
          </w:p>
        </w:tc>
      </w:tr>
      <w:tr w:rsidR="00787CB2" w:rsidRPr="00811D0A" w14:paraId="7245A2FF" w14:textId="77777777" w:rsidTr="00421807">
        <w:trPr>
          <w:trHeight w:val="274"/>
        </w:trPr>
        <w:tc>
          <w:tcPr>
            <w:tcW w:w="4950" w:type="dxa"/>
          </w:tcPr>
          <w:p w14:paraId="7C7CC4FD" w14:textId="4322A434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ขาดทุนจากการแปลงค่าเงินตราต่างประเทศ</w:t>
            </w:r>
          </w:p>
        </w:tc>
        <w:tc>
          <w:tcPr>
            <w:tcW w:w="1170" w:type="dxa"/>
          </w:tcPr>
          <w:p w14:paraId="599E254E" w14:textId="7777777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0A03DE" w14:textId="21B45A03" w:rsidR="00787CB2" w:rsidRPr="00F6281C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6281C">
              <w:rPr>
                <w:rFonts w:asciiTheme="majorBidi" w:hAnsiTheme="majorBidi" w:cstheme="majorBidi"/>
                <w:sz w:val="30"/>
                <w:szCs w:val="30"/>
              </w:rPr>
              <w:t xml:space="preserve"> 7,542 </w:t>
            </w:r>
          </w:p>
        </w:tc>
        <w:tc>
          <w:tcPr>
            <w:tcW w:w="270" w:type="dxa"/>
          </w:tcPr>
          <w:p w14:paraId="52433004" w14:textId="77777777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695F785" w14:textId="6E64394D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7CB2" w:rsidRPr="00811D0A" w14:paraId="3C67625E" w14:textId="77777777" w:rsidTr="00421807">
        <w:trPr>
          <w:trHeight w:val="274"/>
        </w:trPr>
        <w:tc>
          <w:tcPr>
            <w:tcW w:w="4950" w:type="dxa"/>
          </w:tcPr>
          <w:p w14:paraId="152A7649" w14:textId="0B48EE33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</w:t>
            </w:r>
            <w:r w:rsidR="0086122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แลกเปลี่ยนสินทรัพย์ดิจิทัล</w:t>
            </w:r>
          </w:p>
        </w:tc>
        <w:tc>
          <w:tcPr>
            <w:tcW w:w="1170" w:type="dxa"/>
          </w:tcPr>
          <w:p w14:paraId="190883B9" w14:textId="7777777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B20255" w14:textId="271E12E4" w:rsidR="00787CB2" w:rsidRPr="00F6281C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6281C">
              <w:rPr>
                <w:rFonts w:asciiTheme="majorBidi" w:hAnsiTheme="majorBidi" w:cstheme="majorBidi"/>
                <w:sz w:val="30"/>
                <w:szCs w:val="30"/>
              </w:rPr>
              <w:t xml:space="preserve"> 2,087 </w:t>
            </w:r>
          </w:p>
        </w:tc>
        <w:tc>
          <w:tcPr>
            <w:tcW w:w="270" w:type="dxa"/>
          </w:tcPr>
          <w:p w14:paraId="26106493" w14:textId="77777777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5DEF323E" w14:textId="47766795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4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7CB2" w:rsidRPr="00811D0A" w14:paraId="1DC50217" w14:textId="77777777" w:rsidTr="00E41363">
        <w:trPr>
          <w:trHeight w:val="274"/>
        </w:trPr>
        <w:tc>
          <w:tcPr>
            <w:tcW w:w="4950" w:type="dxa"/>
          </w:tcPr>
          <w:p w14:paraId="1957D26A" w14:textId="50027D46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อื่น</w:t>
            </w:r>
            <w:r w:rsidRPr="00811D0A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1170" w:type="dxa"/>
          </w:tcPr>
          <w:p w14:paraId="592FF0C4" w14:textId="7777777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347B41" w14:textId="59D727F3" w:rsidR="00787CB2" w:rsidRPr="00F6281C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628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E5D4A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2F5065" w:rsidRPr="00F6281C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DE5D4A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F5065" w:rsidRPr="00F6281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6281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B691D3E" w14:textId="77777777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A93A8F1" w14:textId="7CAB82AA" w:rsidR="00787CB2" w:rsidRPr="00811D0A" w:rsidRDefault="00C144FA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60E26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60E26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</w:tr>
      <w:tr w:rsidR="00787CB2" w:rsidRPr="00811D0A" w14:paraId="5E3DD89E" w14:textId="77777777" w:rsidTr="00E41363">
        <w:trPr>
          <w:trHeight w:val="274"/>
        </w:trPr>
        <w:tc>
          <w:tcPr>
            <w:tcW w:w="4950" w:type="dxa"/>
          </w:tcPr>
          <w:p w14:paraId="0A37E32E" w14:textId="77777777" w:rsidR="00787CB2" w:rsidRPr="00811D0A" w:rsidRDefault="00787CB2" w:rsidP="00787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D130EBD" w14:textId="7777777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  <w:tab w:val="decimal" w:pos="10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2936E2" w14:textId="4AC509CE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762,763 </w:t>
            </w:r>
          </w:p>
        </w:tc>
        <w:tc>
          <w:tcPr>
            <w:tcW w:w="270" w:type="dxa"/>
          </w:tcPr>
          <w:p w14:paraId="6B2B6E37" w14:textId="77777777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7C302665" w14:textId="383E4989" w:rsidR="00787CB2" w:rsidRPr="00811D0A" w:rsidRDefault="00787CB2" w:rsidP="00787CB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710,261</w:t>
            </w:r>
          </w:p>
        </w:tc>
      </w:tr>
    </w:tbl>
    <w:bookmarkEnd w:id="39"/>
    <w:p w14:paraId="4D2A6660" w14:textId="6C11AD7F" w:rsidR="00C863A5" w:rsidRPr="00811D0A" w:rsidRDefault="00382486" w:rsidP="00B530CA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</w:p>
    <w:p w14:paraId="37825B07" w14:textId="7CFB3B99" w:rsidR="00661512" w:rsidRPr="00811D0A" w:rsidRDefault="00835677" w:rsidP="0085608E">
      <w:pPr>
        <w:pStyle w:val="index"/>
        <w:numPr>
          <w:ilvl w:val="0"/>
          <w:numId w:val="7"/>
        </w:numPr>
        <w:tabs>
          <w:tab w:val="clear" w:pos="970"/>
          <w:tab w:val="num" w:pos="1170"/>
        </w:tabs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60014F3C" w14:textId="77777777" w:rsidR="00835677" w:rsidRPr="00811D0A" w:rsidRDefault="00835677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35236" w14:textId="77777777" w:rsidR="0023246C" w:rsidRPr="00811D0A" w:rsidRDefault="0023246C" w:rsidP="002324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</w:rPr>
      </w:pPr>
      <w:bookmarkStart w:id="40" w:name="OLE_LINK2"/>
      <w:r w:rsidRPr="00811D0A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bookmarkEnd w:id="40"/>
    <w:tbl>
      <w:tblPr>
        <w:tblW w:w="909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0"/>
      </w:tblGrid>
      <w:tr w:rsidR="00BA52EC" w:rsidRPr="00811D0A" w14:paraId="66845410" w14:textId="77777777" w:rsidTr="00D62E78">
        <w:trPr>
          <w:trHeight w:val="274"/>
        </w:trPr>
        <w:tc>
          <w:tcPr>
            <w:tcW w:w="4680" w:type="dxa"/>
            <w:vAlign w:val="bottom"/>
          </w:tcPr>
          <w:p w14:paraId="6970B657" w14:textId="0B7EADFF" w:rsidR="00BA52EC" w:rsidRPr="00811D0A" w:rsidRDefault="00BA52EC" w:rsidP="00BA52EC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101DEB" w14:textId="77777777" w:rsidR="00BA52EC" w:rsidRPr="00811D0A" w:rsidRDefault="00BA52EC" w:rsidP="00BA52E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195892F2" w14:textId="77777777" w:rsidR="00BA52EC" w:rsidRPr="00811D0A" w:rsidRDefault="00BA52EC" w:rsidP="00BA52E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760A07D5" w14:textId="74BC2718" w:rsidR="00BA52EC" w:rsidRPr="00811D0A" w:rsidRDefault="00663657" w:rsidP="00BA52E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79DB5FE0" w14:textId="77777777" w:rsidR="00BA52EC" w:rsidRPr="00811D0A" w:rsidRDefault="00BA52EC" w:rsidP="00BA52E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6FFA0AFC" w14:textId="3189B613" w:rsidR="00BA52EC" w:rsidRPr="00811D0A" w:rsidRDefault="00663657" w:rsidP="00BA52E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A27E6F" w:rsidRPr="00811D0A" w14:paraId="0E0F24FD" w14:textId="77777777" w:rsidTr="00D62E78">
        <w:trPr>
          <w:trHeight w:val="274"/>
        </w:trPr>
        <w:tc>
          <w:tcPr>
            <w:tcW w:w="4680" w:type="dxa"/>
          </w:tcPr>
          <w:p w14:paraId="7D99E704" w14:textId="77777777" w:rsidR="00A27E6F" w:rsidRPr="00811D0A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440724D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6DB28B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16672550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7E6F" w:rsidRPr="00811D0A" w14:paraId="0EF96D90" w14:textId="77777777" w:rsidTr="00D62E78">
        <w:trPr>
          <w:trHeight w:val="274"/>
        </w:trPr>
        <w:tc>
          <w:tcPr>
            <w:tcW w:w="4680" w:type="dxa"/>
          </w:tcPr>
          <w:p w14:paraId="760AB6DA" w14:textId="75FDF1F3" w:rsidR="00A27E6F" w:rsidRPr="00811D0A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</w:t>
            </w:r>
            <w:r w:rsidR="003F678A" w:rsidRPr="00811D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ปี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ปัจจุบัน</w:t>
            </w:r>
            <w:r w:rsidRPr="00811D0A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1415CB33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211CB3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56C935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71C959" w14:textId="77777777" w:rsidR="00A27E6F" w:rsidRPr="00811D0A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464607" w14:textId="77777777" w:rsidR="00A27E6F" w:rsidRPr="00811D0A" w:rsidRDefault="00A27E6F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25B28" w:rsidRPr="00811D0A" w14:paraId="6D014D9B" w14:textId="77777777" w:rsidTr="00BE4D4C">
        <w:trPr>
          <w:trHeight w:val="274"/>
        </w:trPr>
        <w:tc>
          <w:tcPr>
            <w:tcW w:w="4680" w:type="dxa"/>
          </w:tcPr>
          <w:p w14:paraId="11ECD9D3" w14:textId="1FB61481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ปัจจุบัน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466D2315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7B5A4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B304CB0" w14:textId="7713EBE3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0765CD" w:rsidRPr="00811D0A">
              <w:rPr>
                <w:rFonts w:asciiTheme="majorBidi" w:hAnsiTheme="majorBidi" w:cstheme="majorBidi"/>
                <w:sz w:val="30"/>
                <w:szCs w:val="30"/>
              </w:rPr>
              <w:t>84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765CD" w:rsidRPr="00811D0A">
              <w:rPr>
                <w:rFonts w:asciiTheme="majorBidi" w:hAnsiTheme="majorBidi" w:cstheme="majorBidi"/>
                <w:sz w:val="30"/>
                <w:szCs w:val="30"/>
              </w:rPr>
              <w:t>996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6FADC4C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0E219B7" w14:textId="32CF7ED9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145,995</w:t>
            </w:r>
          </w:p>
        </w:tc>
      </w:tr>
      <w:tr w:rsidR="00625B28" w:rsidRPr="00811D0A" w14:paraId="216C9F30" w14:textId="77777777" w:rsidTr="00BE4D4C">
        <w:trPr>
          <w:trHeight w:val="274"/>
        </w:trPr>
        <w:tc>
          <w:tcPr>
            <w:tcW w:w="4680" w:type="dxa"/>
          </w:tcPr>
          <w:p w14:paraId="660B2220" w14:textId="52B62AB4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ภาษีปีก่อน</w:t>
            </w:r>
            <w:r w:rsidRPr="00811D0A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</w:t>
            </w:r>
            <w:r w:rsidR="00722897">
              <w:rPr>
                <w:rFonts w:asciiTheme="majorBidi" w:hAnsiTheme="majorBidi" w:hint="cs"/>
                <w:sz w:val="30"/>
                <w:szCs w:val="30"/>
                <w:cs/>
              </w:rPr>
              <w:t xml:space="preserve">ต่ำไป </w:t>
            </w:r>
            <w:r w:rsidR="00722897">
              <w:rPr>
                <w:rFonts w:asciiTheme="majorBidi" w:hAnsiTheme="majorBidi"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สูงไป</w:t>
            </w:r>
            <w:r w:rsidR="00722897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</w:tcPr>
          <w:p w14:paraId="54291857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79EF7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EBA5003" w14:textId="62333066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460 </w:t>
            </w:r>
          </w:p>
        </w:tc>
        <w:tc>
          <w:tcPr>
            <w:tcW w:w="270" w:type="dxa"/>
          </w:tcPr>
          <w:p w14:paraId="6C9C343E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8D0E5B" w14:textId="4A6C66DA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327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(814)</w:t>
            </w:r>
          </w:p>
        </w:tc>
      </w:tr>
      <w:tr w:rsidR="00625B28" w:rsidRPr="00811D0A" w14:paraId="7837FBA9" w14:textId="77777777" w:rsidTr="00BE4D4C">
        <w:trPr>
          <w:trHeight w:val="274"/>
        </w:trPr>
        <w:tc>
          <w:tcPr>
            <w:tcW w:w="4680" w:type="dxa"/>
          </w:tcPr>
          <w:p w14:paraId="5F23BE04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3D8786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52B59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DCBEFD" w14:textId="5BD46218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="000765CD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765CD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97B898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915A0A" w14:textId="4F0CD76E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145,181 </w:t>
            </w:r>
          </w:p>
        </w:tc>
      </w:tr>
      <w:tr w:rsidR="00625B28" w:rsidRPr="00811D0A" w14:paraId="0A0E3178" w14:textId="77777777" w:rsidTr="00BE4D4C">
        <w:trPr>
          <w:trHeight w:val="274"/>
        </w:trPr>
        <w:tc>
          <w:tcPr>
            <w:tcW w:w="4680" w:type="dxa"/>
          </w:tcPr>
          <w:p w14:paraId="16BE6DEB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</w:tcPr>
          <w:p w14:paraId="228B9D06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13C20C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4E084284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C9AF8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6901EDD7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25B28" w:rsidRPr="00811D0A" w14:paraId="3B40DFA9" w14:textId="77777777" w:rsidTr="00CC066A">
        <w:trPr>
          <w:trHeight w:val="274"/>
        </w:trPr>
        <w:tc>
          <w:tcPr>
            <w:tcW w:w="4680" w:type="dxa"/>
          </w:tcPr>
          <w:p w14:paraId="5D8C6C55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70" w:type="dxa"/>
          </w:tcPr>
          <w:p w14:paraId="6F24EB5E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6663F7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115ED72" w14:textId="4A983AF5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0765CD"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43,061</w:t>
            </w: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430BD9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2A7115" w14:textId="44105C58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(32,074)</w:t>
            </w:r>
          </w:p>
        </w:tc>
      </w:tr>
      <w:tr w:rsidR="00625B28" w:rsidRPr="00811D0A" w14:paraId="708C63EF" w14:textId="77777777" w:rsidTr="00CC066A">
        <w:trPr>
          <w:trHeight w:val="274"/>
        </w:trPr>
        <w:tc>
          <w:tcPr>
            <w:tcW w:w="4680" w:type="dxa"/>
            <w:tcBorders>
              <w:bottom w:val="nil"/>
            </w:tcBorders>
          </w:tcPr>
          <w:p w14:paraId="42D1369A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F289479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2D4E0B2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CAE28" w14:textId="24AFA8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(4</w:t>
            </w:r>
            <w:r w:rsidR="000765CD"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765CD"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061</w:t>
            </w:r>
            <w:r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507215CA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3BACE62" w14:textId="78AA442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(32,074)</w:t>
            </w:r>
          </w:p>
        </w:tc>
      </w:tr>
      <w:tr w:rsidR="00625B28" w:rsidRPr="00811D0A" w14:paraId="4F2757C4" w14:textId="77777777" w:rsidTr="00CC066A">
        <w:trPr>
          <w:trHeight w:val="274"/>
        </w:trPr>
        <w:tc>
          <w:tcPr>
            <w:tcW w:w="4680" w:type="dxa"/>
            <w:tcBorders>
              <w:bottom w:val="nil"/>
            </w:tcBorders>
          </w:tcPr>
          <w:p w14:paraId="54E2BBF6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274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1170" w:type="dxa"/>
            <w:tcBorders>
              <w:bottom w:val="nil"/>
            </w:tcBorders>
          </w:tcPr>
          <w:p w14:paraId="1951BB30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46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86ECB6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633FEE0" w14:textId="577D6C4E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142,395</w:t>
            </w:r>
          </w:p>
        </w:tc>
        <w:tc>
          <w:tcPr>
            <w:tcW w:w="270" w:type="dxa"/>
            <w:tcBorders>
              <w:bottom w:val="nil"/>
            </w:tcBorders>
          </w:tcPr>
          <w:p w14:paraId="33C59B7C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EAC228" w14:textId="6C037D8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58"/>
              </w:tabs>
              <w:spacing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113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10</w:t>
            </w:r>
            <w:r w:rsidRPr="00811D0A">
              <w:rPr>
                <w:rFonts w:asciiTheme="majorBidi" w:hAnsi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51FEE980" w14:textId="6187668B" w:rsidR="00224948" w:rsidRPr="00811D0A" w:rsidRDefault="00224948" w:rsidP="00462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41" w:name="_Hlk110413997"/>
    </w:p>
    <w:p w14:paraId="10A4CCAC" w14:textId="730E135C" w:rsidR="00B33CAC" w:rsidRPr="00811D0A" w:rsidRDefault="00224948" w:rsidP="002B7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  <w:r w:rsidR="00B33CAC" w:rsidRPr="00811D0A">
        <w:rPr>
          <w:rFonts w:asciiTheme="majorBidi" w:hAnsiTheme="majorBidi" w:cstheme="majorBidi"/>
          <w:bCs/>
          <w:i/>
          <w:iCs/>
          <w:sz w:val="30"/>
          <w:szCs w:val="30"/>
          <w:cs/>
        </w:rPr>
        <w:lastRenderedPageBreak/>
        <w:t>ภาษีเงินได้ที่รับรู้ในกำไรขาดทุนเบ็ดเสร็จอื่น</w:t>
      </w:r>
    </w:p>
    <w:p w14:paraId="1D4C8BB3" w14:textId="77777777" w:rsidR="00B33CAC" w:rsidRPr="00811D0A" w:rsidRDefault="00B33CAC" w:rsidP="00B33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9" w:type="dxa"/>
        <w:tblInd w:w="401" w:type="dxa"/>
        <w:tblLayout w:type="fixed"/>
        <w:tblLook w:val="04A0" w:firstRow="1" w:lastRow="0" w:firstColumn="1" w:lastColumn="0" w:noHBand="0" w:noVBand="1"/>
      </w:tblPr>
      <w:tblGrid>
        <w:gridCol w:w="2569"/>
        <w:gridCol w:w="900"/>
        <w:gridCol w:w="236"/>
        <w:gridCol w:w="934"/>
        <w:gridCol w:w="270"/>
        <w:gridCol w:w="990"/>
        <w:gridCol w:w="236"/>
        <w:gridCol w:w="844"/>
        <w:gridCol w:w="236"/>
        <w:gridCol w:w="934"/>
        <w:gridCol w:w="236"/>
        <w:gridCol w:w="934"/>
      </w:tblGrid>
      <w:tr w:rsidR="00B33CAC" w:rsidRPr="00811D0A" w14:paraId="5FDDA390" w14:textId="77777777" w:rsidTr="002D2917">
        <w:trPr>
          <w:trHeight w:val="137"/>
        </w:trPr>
        <w:tc>
          <w:tcPr>
            <w:tcW w:w="2569" w:type="dxa"/>
          </w:tcPr>
          <w:p w14:paraId="1C9801C2" w14:textId="77777777" w:rsidR="00B33CAC" w:rsidRPr="00811D0A" w:rsidRDefault="00B33CAC" w:rsidP="002D2917">
            <w:pPr>
              <w:pStyle w:val="acctfourfigures"/>
              <w:tabs>
                <w:tab w:val="clear" w:pos="765"/>
                <w:tab w:val="decimal" w:pos="398"/>
              </w:tabs>
              <w:spacing w:line="240" w:lineRule="auto"/>
              <w:ind w:left="212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0E883E01" w14:textId="0FAEED86" w:rsidR="00B33CAC" w:rsidRPr="00811D0A" w:rsidRDefault="00663657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bCs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1BBF6DA1" w14:textId="77777777" w:rsidR="00B33CAC" w:rsidRPr="00811D0A" w:rsidRDefault="00B33CAC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84" w:type="dxa"/>
            <w:gridSpan w:val="5"/>
            <w:vAlign w:val="bottom"/>
          </w:tcPr>
          <w:p w14:paraId="19DD74FC" w14:textId="1C9C13A8" w:rsidR="00B33CAC" w:rsidRPr="00811D0A" w:rsidRDefault="00663657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bCs/>
                <w:sz w:val="30"/>
                <w:szCs w:val="30"/>
              </w:rPr>
              <w:t>2567</w:t>
            </w:r>
          </w:p>
        </w:tc>
      </w:tr>
      <w:tr w:rsidR="00B33CAC" w:rsidRPr="00811D0A" w14:paraId="51BFCCD6" w14:textId="77777777" w:rsidTr="002D2917">
        <w:tc>
          <w:tcPr>
            <w:tcW w:w="2569" w:type="dxa"/>
          </w:tcPr>
          <w:p w14:paraId="54D8B81C" w14:textId="77777777" w:rsidR="00B33CAC" w:rsidRPr="00811D0A" w:rsidRDefault="00B33CAC" w:rsidP="002D2917">
            <w:pPr>
              <w:spacing w:line="240" w:lineRule="auto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center"/>
          </w:tcPr>
          <w:p w14:paraId="191BDA20" w14:textId="77777777" w:rsidR="00B33CAC" w:rsidRPr="00811D0A" w:rsidRDefault="00B33CAC" w:rsidP="002D2917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5C8BA9D5" w14:textId="77777777" w:rsidR="00B33CAC" w:rsidRPr="00811D0A" w:rsidRDefault="00B33CAC" w:rsidP="002D2917">
            <w:pPr>
              <w:pStyle w:val="acctfourfigures"/>
              <w:tabs>
                <w:tab w:val="clear" w:pos="765"/>
              </w:tabs>
              <w:spacing w:line="240" w:lineRule="auto"/>
              <w:ind w:left="-111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vAlign w:val="center"/>
          </w:tcPr>
          <w:p w14:paraId="74FF30A9" w14:textId="77777777" w:rsidR="00B33CAC" w:rsidRPr="00811D0A" w:rsidRDefault="00B33CAC" w:rsidP="002D29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7CFAACE4" w14:textId="5B941D0D" w:rsidR="00B33CAC" w:rsidRPr="00811D0A" w:rsidRDefault="009473F9" w:rsidP="002D29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ค่าใช้จ่าย</w:t>
            </w:r>
            <w:r w:rsidR="00B33CAC" w:rsidRPr="00811D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70" w:type="dxa"/>
            <w:vAlign w:val="center"/>
          </w:tcPr>
          <w:p w14:paraId="37C79D71" w14:textId="77777777" w:rsidR="00B33CAC" w:rsidRPr="00811D0A" w:rsidRDefault="00B33CAC" w:rsidP="002D29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FEFC034" w14:textId="77777777" w:rsidR="00B33CAC" w:rsidRPr="00811D0A" w:rsidRDefault="00B33CAC" w:rsidP="002D2917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  <w:r w:rsidRPr="00811D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36" w:type="dxa"/>
            <w:vAlign w:val="center"/>
          </w:tcPr>
          <w:p w14:paraId="2BAD8806" w14:textId="77777777" w:rsidR="00B33CAC" w:rsidRPr="00811D0A" w:rsidRDefault="00B33CAC" w:rsidP="002D291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  <w:vAlign w:val="center"/>
          </w:tcPr>
          <w:p w14:paraId="3B480ED8" w14:textId="77777777" w:rsidR="00B33CAC" w:rsidRPr="00811D0A" w:rsidRDefault="00B33CAC" w:rsidP="002D2917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566E44F1" w14:textId="77777777" w:rsidR="00B33CAC" w:rsidRPr="00811D0A" w:rsidRDefault="00B33CAC" w:rsidP="002D2917">
            <w:pPr>
              <w:pStyle w:val="acctfourfigures"/>
              <w:tabs>
                <w:tab w:val="clear" w:pos="765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236" w:type="dxa"/>
            <w:vAlign w:val="center"/>
          </w:tcPr>
          <w:p w14:paraId="5F57AE89" w14:textId="77777777" w:rsidR="00B33CAC" w:rsidRPr="00811D0A" w:rsidRDefault="00B33CAC" w:rsidP="002D29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41CFA792" w14:textId="1642DA7E" w:rsidR="00B33CAC" w:rsidRPr="00811D0A" w:rsidRDefault="00750905" w:rsidP="002D29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</w:t>
            </w:r>
            <w:r w:rsidR="00B33CAC" w:rsidRPr="00811D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  <w:r w:rsidR="00B33CAC" w:rsidRPr="00811D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  <w:tc>
          <w:tcPr>
            <w:tcW w:w="236" w:type="dxa"/>
            <w:vAlign w:val="center"/>
          </w:tcPr>
          <w:p w14:paraId="565C51CC" w14:textId="77777777" w:rsidR="00B33CAC" w:rsidRPr="00811D0A" w:rsidRDefault="00B33CAC" w:rsidP="002D291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vAlign w:val="center"/>
          </w:tcPr>
          <w:p w14:paraId="2EBADD12" w14:textId="77777777" w:rsidR="00B33CAC" w:rsidRPr="00811D0A" w:rsidRDefault="00B33CAC" w:rsidP="002D2917">
            <w:pPr>
              <w:pStyle w:val="acctfourfigures"/>
              <w:tabs>
                <w:tab w:val="clear" w:pos="765"/>
              </w:tabs>
              <w:spacing w:line="240" w:lineRule="auto"/>
              <w:ind w:left="-129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สุทธิจาก</w:t>
            </w:r>
            <w:r w:rsidRPr="00811D0A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br/>
              <w:t>ภาษีเงินได้</w:t>
            </w:r>
          </w:p>
        </w:tc>
      </w:tr>
      <w:tr w:rsidR="00B33CAC" w:rsidRPr="00811D0A" w14:paraId="40977761" w14:textId="77777777" w:rsidTr="002D2917">
        <w:tc>
          <w:tcPr>
            <w:tcW w:w="2569" w:type="dxa"/>
          </w:tcPr>
          <w:p w14:paraId="46220AA7" w14:textId="77777777" w:rsidR="00B33CAC" w:rsidRPr="00811D0A" w:rsidRDefault="00B33CAC" w:rsidP="002D2917">
            <w:pPr>
              <w:spacing w:line="240" w:lineRule="auto"/>
              <w:ind w:right="-79" w:firstLine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50" w:type="dxa"/>
            <w:gridSpan w:val="11"/>
          </w:tcPr>
          <w:p w14:paraId="22FF8B80" w14:textId="77777777" w:rsidR="00B33CAC" w:rsidRPr="00811D0A" w:rsidRDefault="00B33CAC" w:rsidP="002D2917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11D0A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11D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25B28" w:rsidRPr="00811D0A" w14:paraId="07075250" w14:textId="77777777" w:rsidTr="002D2917">
        <w:tc>
          <w:tcPr>
            <w:tcW w:w="2569" w:type="dxa"/>
          </w:tcPr>
          <w:p w14:paraId="0DCBA1D4" w14:textId="6581169A" w:rsidR="00625B28" w:rsidRPr="00811D0A" w:rsidRDefault="000A2080" w:rsidP="00625B28">
            <w:pPr>
              <w:spacing w:line="240" w:lineRule="auto"/>
              <w:ind w:left="33" w:hanging="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25B28" w:rsidRPr="00811D0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 w:rsidR="00507AB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5B28" w:rsidRPr="00811D0A">
              <w:rPr>
                <w:rFonts w:ascii="Angsana New" w:hAnsi="Angsana New" w:hint="cs"/>
                <w:sz w:val="30"/>
                <w:szCs w:val="30"/>
                <w:cs/>
              </w:rPr>
              <w:t>จากการ</w:t>
            </w:r>
            <w:r w:rsidR="00625B28" w:rsidRPr="00811D0A">
              <w:rPr>
                <w:rFonts w:ascii="Angsana New" w:hAnsi="Angsana New"/>
                <w:sz w:val="30"/>
                <w:szCs w:val="30"/>
              </w:rPr>
              <w:br/>
            </w:r>
            <w:r w:rsidR="00625B28" w:rsidRPr="00811D0A">
              <w:rPr>
                <w:rFonts w:ascii="Angsana New" w:hAnsi="Angsana New" w:hint="cs"/>
                <w:sz w:val="30"/>
                <w:szCs w:val="30"/>
                <w:cs/>
              </w:rPr>
              <w:t xml:space="preserve">   ประมาณการตามหลัก</w:t>
            </w:r>
            <w:r w:rsidR="00625B28" w:rsidRPr="00811D0A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625B28" w:rsidRPr="00811D0A">
              <w:rPr>
                <w:rFonts w:ascii="Angsana New" w:hAnsi="Angsana New" w:hint="cs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900" w:type="dxa"/>
          </w:tcPr>
          <w:p w14:paraId="76887F54" w14:textId="77777777" w:rsidR="00625B28" w:rsidRPr="00811D0A" w:rsidRDefault="00625B28" w:rsidP="00625B28">
            <w:pPr>
              <w:pStyle w:val="acctfourfigures"/>
              <w:tabs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D899EE4" w14:textId="77777777" w:rsidR="00625B28" w:rsidRPr="00811D0A" w:rsidRDefault="00625B28" w:rsidP="00625B28">
            <w:pPr>
              <w:pStyle w:val="acctfourfigures"/>
              <w:tabs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0A9C22" w14:textId="53A187E3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1D0A">
              <w:rPr>
                <w:rFonts w:ascii="Angsana New" w:hAnsi="Angsana New"/>
                <w:sz w:val="30"/>
                <w:szCs w:val="30"/>
                <w:lang w:val="en-US" w:bidi="th-TH"/>
              </w:rPr>
              <w:t>3,495</w:t>
            </w:r>
          </w:p>
        </w:tc>
        <w:tc>
          <w:tcPr>
            <w:tcW w:w="236" w:type="dxa"/>
          </w:tcPr>
          <w:p w14:paraId="4814797A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76E7016E" w14:textId="77777777" w:rsidR="00625B28" w:rsidRPr="00811D0A" w:rsidRDefault="00625B28" w:rsidP="00625B28">
            <w:pPr>
              <w:pStyle w:val="acctfourfigures"/>
              <w:tabs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72EBD5E" w14:textId="77777777" w:rsidR="00625B28" w:rsidRPr="00811D0A" w:rsidRDefault="00625B28" w:rsidP="00625B28">
            <w:pPr>
              <w:pStyle w:val="acctfourfigures"/>
              <w:tabs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87C1734" w14:textId="772381E8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1D0A">
              <w:rPr>
                <w:rFonts w:ascii="Angsana New" w:hAnsi="Angsana New"/>
                <w:sz w:val="30"/>
                <w:szCs w:val="30"/>
                <w:lang w:val="en-US" w:bidi="th-TH"/>
              </w:rPr>
              <w:t>(699)</w:t>
            </w:r>
          </w:p>
        </w:tc>
        <w:tc>
          <w:tcPr>
            <w:tcW w:w="270" w:type="dxa"/>
          </w:tcPr>
          <w:p w14:paraId="0B92F0E6" w14:textId="77777777" w:rsidR="00625B28" w:rsidRPr="00811D0A" w:rsidRDefault="00625B28" w:rsidP="00625B28">
            <w:pPr>
              <w:pStyle w:val="acctfourfigures"/>
              <w:tabs>
                <w:tab w:val="decimal" w:pos="544"/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83B9B6B" w14:textId="77777777" w:rsidR="00625B28" w:rsidRPr="00811D0A" w:rsidRDefault="00625B28" w:rsidP="00625B28">
            <w:pPr>
              <w:pStyle w:val="acctfourfigures"/>
              <w:tabs>
                <w:tab w:val="decimal" w:pos="544"/>
                <w:tab w:val="decimal" w:pos="70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11C60E59" w14:textId="77777777" w:rsidR="00625B28" w:rsidRPr="00811D0A" w:rsidRDefault="00625B28" w:rsidP="00625B28">
            <w:pPr>
              <w:pStyle w:val="acctfourfigures"/>
              <w:tabs>
                <w:tab w:val="decimal" w:pos="544"/>
                <w:tab w:val="decimal" w:pos="70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5F14A1A" w14:textId="3F666268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  <w:tab w:val="decimal" w:pos="70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1D0A">
              <w:rPr>
                <w:rFonts w:ascii="Angsana New" w:hAnsi="Angsana New"/>
                <w:sz w:val="30"/>
                <w:szCs w:val="30"/>
                <w:lang w:val="en-US" w:bidi="th-TH"/>
              </w:rPr>
              <w:t>2,796</w:t>
            </w:r>
          </w:p>
        </w:tc>
        <w:tc>
          <w:tcPr>
            <w:tcW w:w="236" w:type="dxa"/>
          </w:tcPr>
          <w:p w14:paraId="74B4C04D" w14:textId="77777777" w:rsidR="00625B28" w:rsidRPr="00811D0A" w:rsidRDefault="00625B28" w:rsidP="00625B28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dxa"/>
          </w:tcPr>
          <w:p w14:paraId="0115CD91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C7BF371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C4A1DF8" w14:textId="7A36FFA1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1D0A">
              <w:rPr>
                <w:rFonts w:ascii="Angsana New" w:hAnsi="Angsana New"/>
                <w:sz w:val="30"/>
                <w:szCs w:val="30"/>
                <w:lang w:val="en-US" w:bidi="th-TH"/>
              </w:rPr>
              <w:t>(2,990)</w:t>
            </w:r>
          </w:p>
        </w:tc>
        <w:tc>
          <w:tcPr>
            <w:tcW w:w="236" w:type="dxa"/>
          </w:tcPr>
          <w:p w14:paraId="726CA535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48EF64FA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301B811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8427FB9" w14:textId="13FF3793" w:rsidR="00625B28" w:rsidRPr="00811D0A" w:rsidRDefault="00625B28" w:rsidP="00625B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1D0A">
              <w:rPr>
                <w:rFonts w:ascii="Angsana New" w:hAnsi="Angsana New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36" w:type="dxa"/>
          </w:tcPr>
          <w:p w14:paraId="0A2AD478" w14:textId="77777777" w:rsidR="00625B28" w:rsidRPr="00811D0A" w:rsidRDefault="00625B28" w:rsidP="00625B2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</w:tcPr>
          <w:p w14:paraId="47599F6B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  <w:tab w:val="decimal" w:pos="70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445A03D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  <w:tab w:val="decimal" w:pos="70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E275C28" w14:textId="0E21323C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  <w:tab w:val="decimal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1D0A">
              <w:rPr>
                <w:rFonts w:ascii="Angsana New" w:hAnsi="Angsana New"/>
                <w:sz w:val="30"/>
                <w:szCs w:val="30"/>
                <w:lang w:val="en-US" w:bidi="th-TH"/>
              </w:rPr>
              <w:t>(2,392)</w:t>
            </w:r>
          </w:p>
        </w:tc>
      </w:tr>
      <w:tr w:rsidR="00625B28" w:rsidRPr="00811D0A" w14:paraId="5B2ED455" w14:textId="77777777" w:rsidTr="00265E89">
        <w:tc>
          <w:tcPr>
            <w:tcW w:w="2569" w:type="dxa"/>
          </w:tcPr>
          <w:p w14:paraId="3EED6A21" w14:textId="77777777" w:rsidR="00625B28" w:rsidRPr="00811D0A" w:rsidRDefault="00625B28" w:rsidP="00625B28">
            <w:pPr>
              <w:spacing w:line="240" w:lineRule="auto"/>
              <w:ind w:left="33" w:hanging="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0D4E21" w14:textId="3DF01C80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3,495</w:t>
            </w:r>
          </w:p>
        </w:tc>
        <w:tc>
          <w:tcPr>
            <w:tcW w:w="236" w:type="dxa"/>
          </w:tcPr>
          <w:p w14:paraId="5A7B0F2B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  <w:tab w:val="decimal" w:pos="78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E01D3E4" w14:textId="3F8232C4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(699)</w:t>
            </w:r>
          </w:p>
        </w:tc>
        <w:tc>
          <w:tcPr>
            <w:tcW w:w="270" w:type="dxa"/>
          </w:tcPr>
          <w:p w14:paraId="672AA18D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  <w:tab w:val="decimal" w:pos="82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9848240" w14:textId="26FAFE18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  <w:tab w:val="decimal" w:pos="70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2,796</w:t>
            </w:r>
          </w:p>
        </w:tc>
        <w:tc>
          <w:tcPr>
            <w:tcW w:w="236" w:type="dxa"/>
            <w:vAlign w:val="bottom"/>
          </w:tcPr>
          <w:p w14:paraId="1B85BDE6" w14:textId="77777777" w:rsidR="00625B28" w:rsidRPr="00811D0A" w:rsidRDefault="00625B28" w:rsidP="00625B2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74D2E290" w14:textId="113EC95B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(2,990)</w:t>
            </w:r>
          </w:p>
        </w:tc>
        <w:tc>
          <w:tcPr>
            <w:tcW w:w="236" w:type="dxa"/>
          </w:tcPr>
          <w:p w14:paraId="594AAF7D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13B2DF2" w14:textId="3A12F254" w:rsidR="00625B28" w:rsidRPr="00811D0A" w:rsidRDefault="00625B28" w:rsidP="00625B2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36" w:type="dxa"/>
          </w:tcPr>
          <w:p w14:paraId="765E6717" w14:textId="77777777" w:rsidR="00625B28" w:rsidRPr="00811D0A" w:rsidRDefault="00625B28" w:rsidP="00625B28">
            <w:pPr>
              <w:pStyle w:val="acctfourfigures"/>
              <w:tabs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1EA5D6D1" w14:textId="5B519FF3" w:rsidR="00625B28" w:rsidRPr="00811D0A" w:rsidRDefault="00625B28" w:rsidP="00625B28">
            <w:pPr>
              <w:pStyle w:val="acctfourfigures"/>
              <w:tabs>
                <w:tab w:val="clear" w:pos="765"/>
                <w:tab w:val="decimal" w:pos="544"/>
                <w:tab w:val="decimal" w:pos="720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(2,392)</w:t>
            </w:r>
          </w:p>
        </w:tc>
      </w:tr>
    </w:tbl>
    <w:p w14:paraId="5AD6EF9F" w14:textId="77777777" w:rsidR="005E5F28" w:rsidRPr="00811D0A" w:rsidRDefault="005E5F28" w:rsidP="00C43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EA9C2A9" w14:textId="2C2D2451" w:rsidR="00A27E6F" w:rsidRPr="00811D0A" w:rsidRDefault="0023246C" w:rsidP="00C43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  <w:bookmarkEnd w:id="41"/>
    </w:p>
    <w:p w14:paraId="26741CB0" w14:textId="77777777" w:rsidR="00106E75" w:rsidRPr="00811D0A" w:rsidRDefault="00106E75" w:rsidP="001E2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i/>
          <w:iCs/>
          <w:sz w:val="28"/>
          <w:szCs w:val="28"/>
        </w:rPr>
      </w:pPr>
    </w:p>
    <w:tbl>
      <w:tblPr>
        <w:tblW w:w="9167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3654"/>
        <w:gridCol w:w="1179"/>
        <w:gridCol w:w="243"/>
        <w:gridCol w:w="1188"/>
        <w:gridCol w:w="243"/>
        <w:gridCol w:w="18"/>
        <w:gridCol w:w="1179"/>
        <w:gridCol w:w="239"/>
        <w:gridCol w:w="1224"/>
      </w:tblGrid>
      <w:tr w:rsidR="005F383A" w:rsidRPr="00811D0A" w14:paraId="3796284A" w14:textId="77777777" w:rsidTr="0076005E">
        <w:trPr>
          <w:cantSplit/>
          <w:trHeight w:val="297"/>
        </w:trPr>
        <w:tc>
          <w:tcPr>
            <w:tcW w:w="3654" w:type="dxa"/>
          </w:tcPr>
          <w:p w14:paraId="319DB89E" w14:textId="4E5F249A" w:rsidR="005F383A" w:rsidRPr="00811D0A" w:rsidRDefault="005F383A" w:rsidP="005F383A">
            <w:pPr>
              <w:tabs>
                <w:tab w:val="clear" w:pos="227"/>
                <w:tab w:val="clear" w:pos="3515"/>
                <w:tab w:val="left" w:pos="90"/>
                <w:tab w:val="left" w:pos="324"/>
                <w:tab w:val="left" w:pos="3245"/>
              </w:tabs>
              <w:spacing w:line="240" w:lineRule="auto"/>
              <w:ind w:right="-10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0AC05C78" w14:textId="07F1792C" w:rsidR="005F383A" w:rsidRPr="00811D0A" w:rsidRDefault="00663657" w:rsidP="005F3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="Angsana New" w:hAnsi="Angsana New"/>
                <w:bCs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43" w:type="dxa"/>
          </w:tcPr>
          <w:p w14:paraId="10A81D9F" w14:textId="77777777" w:rsidR="005F383A" w:rsidRPr="00811D0A" w:rsidRDefault="005F383A" w:rsidP="005F3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60" w:type="dxa"/>
            <w:gridSpan w:val="4"/>
          </w:tcPr>
          <w:p w14:paraId="1C850ED1" w14:textId="60864C1C" w:rsidR="005F383A" w:rsidRPr="00811D0A" w:rsidRDefault="00663657" w:rsidP="005F383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A27E6F" w:rsidRPr="00811D0A" w14:paraId="198DC60D" w14:textId="77777777" w:rsidTr="0076005E">
        <w:trPr>
          <w:cantSplit/>
        </w:trPr>
        <w:tc>
          <w:tcPr>
            <w:tcW w:w="3654" w:type="dxa"/>
          </w:tcPr>
          <w:p w14:paraId="169479D9" w14:textId="77777777" w:rsidR="00A27E6F" w:rsidRPr="00811D0A" w:rsidRDefault="00A27E6F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91340F0" w14:textId="77777777" w:rsidR="00A27E6F" w:rsidRPr="00811D0A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2AF1F7D" w14:textId="77777777" w:rsidR="00A27E6F" w:rsidRPr="00811D0A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43" w:type="dxa"/>
          </w:tcPr>
          <w:p w14:paraId="2357D242" w14:textId="77777777" w:rsidR="00A27E6F" w:rsidRPr="00811D0A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</w:tcPr>
          <w:p w14:paraId="7B29EB44" w14:textId="77777777" w:rsidR="00A27E6F" w:rsidRPr="00811D0A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12337FE0" w14:textId="77777777" w:rsidR="00A27E6F" w:rsidRPr="00811D0A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43" w:type="dxa"/>
          </w:tcPr>
          <w:p w14:paraId="5CBD64B4" w14:textId="77777777" w:rsidR="00A27E6F" w:rsidRPr="00811D0A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7" w:type="dxa"/>
            <w:gridSpan w:val="2"/>
          </w:tcPr>
          <w:p w14:paraId="68CD2D4C" w14:textId="77777777" w:rsidR="00A27E6F" w:rsidRPr="00811D0A" w:rsidRDefault="00A27E6F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24FA9A2" w14:textId="77777777" w:rsidR="00A27E6F" w:rsidRPr="00811D0A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9" w:type="dxa"/>
          </w:tcPr>
          <w:p w14:paraId="652B6A57" w14:textId="77777777" w:rsidR="00A27E6F" w:rsidRPr="00811D0A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D9B782D" w14:textId="77777777" w:rsidR="00A27E6F" w:rsidRPr="00811D0A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  <w:p w14:paraId="605E37C1" w14:textId="77777777" w:rsidR="00A27E6F" w:rsidRPr="00811D0A" w:rsidRDefault="00A27E6F" w:rsidP="00D62E7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5B28" w:rsidRPr="00811D0A" w14:paraId="29D97C4D" w14:textId="77777777" w:rsidTr="00AB5947">
        <w:trPr>
          <w:cantSplit/>
        </w:trPr>
        <w:tc>
          <w:tcPr>
            <w:tcW w:w="3654" w:type="dxa"/>
          </w:tcPr>
          <w:p w14:paraId="6EF39984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179" w:type="dxa"/>
          </w:tcPr>
          <w:p w14:paraId="12555105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E11EE3A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center"/>
          </w:tcPr>
          <w:p w14:paraId="40ED16DD" w14:textId="48BE17D0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716,530</w:t>
            </w:r>
          </w:p>
        </w:tc>
        <w:tc>
          <w:tcPr>
            <w:tcW w:w="261" w:type="dxa"/>
            <w:gridSpan w:val="2"/>
          </w:tcPr>
          <w:p w14:paraId="6292F66C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3B047AC8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35E71390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7CE64B08" w14:textId="3610C0C3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600,781 </w:t>
            </w:r>
          </w:p>
        </w:tc>
      </w:tr>
      <w:tr w:rsidR="00625B28" w:rsidRPr="00811D0A" w14:paraId="4D0DDF99" w14:textId="77777777" w:rsidTr="00AB5947">
        <w:trPr>
          <w:cantSplit/>
        </w:trPr>
        <w:tc>
          <w:tcPr>
            <w:tcW w:w="3654" w:type="dxa"/>
          </w:tcPr>
          <w:p w14:paraId="17825C55" w14:textId="75E50E53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</w:rPr>
            </w:pPr>
            <w:bookmarkStart w:id="42" w:name="_Hlk110414020"/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  <w:bookmarkEnd w:id="42"/>
          </w:p>
        </w:tc>
        <w:tc>
          <w:tcPr>
            <w:tcW w:w="1179" w:type="dxa"/>
          </w:tcPr>
          <w:p w14:paraId="7F1CF1DB" w14:textId="3FA46619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43" w:type="dxa"/>
          </w:tcPr>
          <w:p w14:paraId="14775B9E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center"/>
          </w:tcPr>
          <w:p w14:paraId="42027605" w14:textId="20ED9743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143,306 </w:t>
            </w:r>
          </w:p>
        </w:tc>
        <w:tc>
          <w:tcPr>
            <w:tcW w:w="261" w:type="dxa"/>
            <w:gridSpan w:val="2"/>
          </w:tcPr>
          <w:p w14:paraId="73766B70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2104AEC9" w14:textId="4A4F9FE1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20.0</w:t>
            </w:r>
          </w:p>
        </w:tc>
        <w:tc>
          <w:tcPr>
            <w:tcW w:w="239" w:type="dxa"/>
          </w:tcPr>
          <w:p w14:paraId="4BB21BAD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0ADCA0B4" w14:textId="2982A085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120,156 </w:t>
            </w:r>
          </w:p>
        </w:tc>
      </w:tr>
      <w:tr w:rsidR="00625B28" w:rsidRPr="00811D0A" w14:paraId="1BA8796C" w14:textId="77777777" w:rsidTr="00AB5947">
        <w:trPr>
          <w:cantSplit/>
        </w:trPr>
        <w:tc>
          <w:tcPr>
            <w:tcW w:w="3654" w:type="dxa"/>
          </w:tcPr>
          <w:p w14:paraId="0BBDA7CE" w14:textId="389929BB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firstLine="40"/>
              <w:rPr>
                <w:rFonts w:ascii="Angsana New" w:hAnsi="Angsana New"/>
                <w:sz w:val="30"/>
                <w:szCs w:val="30"/>
                <w:cs/>
              </w:rPr>
            </w:pP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1179" w:type="dxa"/>
          </w:tcPr>
          <w:p w14:paraId="05DB2E68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48FF178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612F7071" w14:textId="1F4C9B73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F4263" w:rsidRPr="00811D0A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F4263" w:rsidRPr="00811D0A">
              <w:rPr>
                <w:rFonts w:asciiTheme="majorBidi" w:hAnsiTheme="majorBidi" w:cstheme="majorBidi"/>
                <w:sz w:val="30"/>
                <w:szCs w:val="30"/>
              </w:rPr>
              <w:t>369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1" w:type="dxa"/>
            <w:gridSpan w:val="2"/>
          </w:tcPr>
          <w:p w14:paraId="73F995CF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48F52294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F3C75AF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D7BA652" w14:textId="3B44193D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(5,804) </w:t>
            </w:r>
          </w:p>
        </w:tc>
      </w:tr>
      <w:tr w:rsidR="00625B28" w:rsidRPr="00811D0A" w14:paraId="1D8C4499" w14:textId="77777777" w:rsidTr="00AB5947">
        <w:trPr>
          <w:cantSplit/>
        </w:trPr>
        <w:tc>
          <w:tcPr>
            <w:tcW w:w="3654" w:type="dxa"/>
          </w:tcPr>
          <w:p w14:paraId="0B44CB5D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179" w:type="dxa"/>
          </w:tcPr>
          <w:p w14:paraId="693A52E6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D8B3085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5FD15EE4" w14:textId="43406506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104  </w:t>
            </w:r>
          </w:p>
        </w:tc>
        <w:tc>
          <w:tcPr>
            <w:tcW w:w="261" w:type="dxa"/>
            <w:gridSpan w:val="2"/>
          </w:tcPr>
          <w:p w14:paraId="7E324557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699B05C0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7B388D5C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393F0DE" w14:textId="2ACA82C3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25B28" w:rsidRPr="00811D0A" w14:paraId="0279C921" w14:textId="77777777" w:rsidTr="00AB5947">
        <w:trPr>
          <w:cantSplit/>
        </w:trPr>
        <w:tc>
          <w:tcPr>
            <w:tcW w:w="3654" w:type="dxa"/>
          </w:tcPr>
          <w:p w14:paraId="29307428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ค่าใช้จ่ายที่มีสิทธิหักทางภาษีได้เพิ่มขึ้น</w:t>
            </w:r>
          </w:p>
        </w:tc>
        <w:tc>
          <w:tcPr>
            <w:tcW w:w="1179" w:type="dxa"/>
          </w:tcPr>
          <w:p w14:paraId="42E4DC73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60EA1146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vAlign w:val="center"/>
          </w:tcPr>
          <w:p w14:paraId="0EA5A10B" w14:textId="187063D6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      (106)</w:t>
            </w:r>
          </w:p>
        </w:tc>
        <w:tc>
          <w:tcPr>
            <w:tcW w:w="261" w:type="dxa"/>
            <w:gridSpan w:val="2"/>
          </w:tcPr>
          <w:p w14:paraId="031FEB15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72" w:right="-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7A8A2E10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</w:tcPr>
          <w:p w14:paraId="221606D1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14:paraId="421032CD" w14:textId="4D722AC9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(433) </w:t>
            </w:r>
          </w:p>
        </w:tc>
      </w:tr>
      <w:tr w:rsidR="00625B28" w:rsidRPr="00811D0A" w14:paraId="4AC93658" w14:textId="77777777" w:rsidTr="00AB5947">
        <w:trPr>
          <w:cantSplit/>
        </w:trPr>
        <w:tc>
          <w:tcPr>
            <w:tcW w:w="3654" w:type="dxa"/>
          </w:tcPr>
          <w:p w14:paraId="1525A49F" w14:textId="5DDF177D" w:rsidR="00625B28" w:rsidRPr="0032519F" w:rsidRDefault="00625B28" w:rsidP="00625B28">
            <w:pPr>
              <w:pStyle w:val="30"/>
              <w:tabs>
                <w:tab w:val="clear" w:pos="360"/>
                <w:tab w:val="clear" w:pos="720"/>
                <w:tab w:val="decimal" w:pos="900"/>
              </w:tabs>
              <w:ind w:left="-108"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ภาษีปีก่อน ๆ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ที่บันทึก</w:t>
            </w:r>
            <w:r w:rsidR="0032519F">
              <w:rPr>
                <w:rFonts w:asciiTheme="majorBidi" w:hAnsiTheme="majorBidi" w:hint="cs"/>
                <w:sz w:val="30"/>
                <w:szCs w:val="30"/>
                <w:cs/>
              </w:rPr>
              <w:t>ต่ำไป</w:t>
            </w:r>
            <w:r w:rsidR="0032519F">
              <w:rPr>
                <w:rFonts w:asciiTheme="majorBidi" w:hAnsiTheme="majorBidi"/>
                <w:sz w:val="30"/>
                <w:szCs w:val="30"/>
                <w:lang w:val="en-US"/>
              </w:rPr>
              <w:t xml:space="preserve"> (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สูงไป</w:t>
            </w:r>
            <w:r w:rsidR="0032519F">
              <w:rPr>
                <w:rFonts w:asciiTheme="majorBidi" w:hAnsi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602932FE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43" w:type="dxa"/>
          </w:tcPr>
          <w:p w14:paraId="279612D7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14:paraId="435D9068" w14:textId="2AB2B540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     460 </w:t>
            </w:r>
          </w:p>
        </w:tc>
        <w:tc>
          <w:tcPr>
            <w:tcW w:w="261" w:type="dxa"/>
            <w:gridSpan w:val="2"/>
          </w:tcPr>
          <w:p w14:paraId="7779B880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3A7F4B9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5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39" w:type="dxa"/>
          </w:tcPr>
          <w:p w14:paraId="2D64182D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4004E50" w14:textId="470E294D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  <w:tab w:val="decimal" w:pos="1002"/>
              </w:tabs>
              <w:ind w:left="-108" w:right="-63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(814) </w:t>
            </w:r>
          </w:p>
        </w:tc>
      </w:tr>
      <w:tr w:rsidR="00625B28" w:rsidRPr="00811D0A" w14:paraId="6DBAF351" w14:textId="77777777" w:rsidTr="00AB5947">
        <w:trPr>
          <w:cantSplit/>
        </w:trPr>
        <w:tc>
          <w:tcPr>
            <w:tcW w:w="3654" w:type="dxa"/>
          </w:tcPr>
          <w:p w14:paraId="24369B5F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DF35756" w14:textId="7579A2E2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108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19.</w:t>
            </w:r>
            <w:r w:rsidR="00560952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43" w:type="dxa"/>
          </w:tcPr>
          <w:p w14:paraId="5B6A778D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7938FC" w14:textId="60AE9EDA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14</w:t>
            </w:r>
            <w:r w:rsidR="00560952"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</w:t>
            </w:r>
            <w:r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560952" w:rsidRPr="00811D0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395</w:t>
            </w:r>
          </w:p>
        </w:tc>
        <w:tc>
          <w:tcPr>
            <w:tcW w:w="261" w:type="dxa"/>
            <w:gridSpan w:val="2"/>
          </w:tcPr>
          <w:p w14:paraId="2B8BF071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72"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293F12C" w14:textId="69450C6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18.8</w:t>
            </w:r>
          </w:p>
        </w:tc>
        <w:tc>
          <w:tcPr>
            <w:tcW w:w="239" w:type="dxa"/>
          </w:tcPr>
          <w:p w14:paraId="709801D1" w14:textId="77777777" w:rsidR="00625B28" w:rsidRPr="00811D0A" w:rsidRDefault="00625B28" w:rsidP="00625B28">
            <w:pPr>
              <w:pStyle w:val="30"/>
              <w:tabs>
                <w:tab w:val="clear" w:pos="360"/>
                <w:tab w:val="clear" w:pos="720"/>
              </w:tabs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14:paraId="128AB127" w14:textId="3E5C4E98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7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113,107 </w:t>
            </w:r>
          </w:p>
        </w:tc>
      </w:tr>
    </w:tbl>
    <w:p w14:paraId="243E6FF0" w14:textId="58787CC5" w:rsidR="00672BDF" w:rsidRPr="00811D0A" w:rsidRDefault="00672BDF" w:rsidP="00C863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0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236"/>
        <w:gridCol w:w="1204"/>
        <w:gridCol w:w="236"/>
        <w:gridCol w:w="1152"/>
        <w:gridCol w:w="236"/>
        <w:gridCol w:w="1157"/>
      </w:tblGrid>
      <w:tr w:rsidR="0023246C" w:rsidRPr="00811D0A" w14:paraId="179A98B8" w14:textId="77777777" w:rsidTr="00A21AEF">
        <w:tc>
          <w:tcPr>
            <w:tcW w:w="3600" w:type="dxa"/>
            <w:vAlign w:val="bottom"/>
          </w:tcPr>
          <w:p w14:paraId="7F52F291" w14:textId="77777777" w:rsidR="0023246C" w:rsidRPr="00811D0A" w:rsidRDefault="0023246C" w:rsidP="007D16B6">
            <w:pPr>
              <w:pStyle w:val="BodyText2"/>
              <w:ind w:left="0" w:right="-27" w:firstLine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3" w:name="_Hlk107905251"/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2700" w:type="dxa"/>
            <w:gridSpan w:val="3"/>
          </w:tcPr>
          <w:p w14:paraId="2C30AE19" w14:textId="77777777" w:rsidR="0023246C" w:rsidRPr="00811D0A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สินทรัพย์</w:t>
            </w:r>
          </w:p>
        </w:tc>
        <w:tc>
          <w:tcPr>
            <w:tcW w:w="236" w:type="dxa"/>
          </w:tcPr>
          <w:p w14:paraId="6293ADA7" w14:textId="77777777" w:rsidR="0023246C" w:rsidRPr="00811D0A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45" w:type="dxa"/>
            <w:gridSpan w:val="3"/>
          </w:tcPr>
          <w:p w14:paraId="5679BED3" w14:textId="77777777" w:rsidR="0023246C" w:rsidRPr="00811D0A" w:rsidRDefault="0023246C" w:rsidP="007D16B6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หนี้สิน</w:t>
            </w:r>
          </w:p>
        </w:tc>
      </w:tr>
      <w:tr w:rsidR="00AB292C" w:rsidRPr="00811D0A" w14:paraId="0EB0BE7F" w14:textId="77777777" w:rsidTr="00A21AEF">
        <w:tc>
          <w:tcPr>
            <w:tcW w:w="3600" w:type="dxa"/>
            <w:vAlign w:val="bottom"/>
          </w:tcPr>
          <w:p w14:paraId="7C037096" w14:textId="77777777" w:rsidR="00AB292C" w:rsidRPr="00811D0A" w:rsidRDefault="00AB292C" w:rsidP="00AB292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032C32" w14:textId="15B75CFE" w:rsidR="00AB292C" w:rsidRPr="00811D0A" w:rsidRDefault="00663657" w:rsidP="00AB292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33C33DD3" w14:textId="77777777" w:rsidR="00AB292C" w:rsidRPr="00811D0A" w:rsidRDefault="00AB292C" w:rsidP="00AB292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04" w:type="dxa"/>
          </w:tcPr>
          <w:p w14:paraId="6427A250" w14:textId="1C49649E" w:rsidR="00AB292C" w:rsidRPr="00811D0A" w:rsidRDefault="00663657" w:rsidP="00AB292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36" w:type="dxa"/>
          </w:tcPr>
          <w:p w14:paraId="5F8ACF05" w14:textId="77777777" w:rsidR="00AB292C" w:rsidRPr="00811D0A" w:rsidRDefault="00AB292C" w:rsidP="00AB292C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6B34EB99" w14:textId="1901C14D" w:rsidR="00AB292C" w:rsidRPr="00811D0A" w:rsidRDefault="00663657" w:rsidP="00AB292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683F454A" w14:textId="77777777" w:rsidR="00AB292C" w:rsidRPr="00811D0A" w:rsidRDefault="00AB292C" w:rsidP="00AB292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7" w:type="dxa"/>
          </w:tcPr>
          <w:p w14:paraId="5E5219B3" w14:textId="5F5D986E" w:rsidR="00AB292C" w:rsidRPr="00811D0A" w:rsidRDefault="00663657" w:rsidP="00AB292C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A27E6F" w:rsidRPr="00811D0A" w14:paraId="0747DADD" w14:textId="77777777" w:rsidTr="00882338">
        <w:tc>
          <w:tcPr>
            <w:tcW w:w="3600" w:type="dxa"/>
          </w:tcPr>
          <w:p w14:paraId="65ECB4A0" w14:textId="77777777" w:rsidR="00A27E6F" w:rsidRPr="00811D0A" w:rsidRDefault="00A27E6F" w:rsidP="00A27E6F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5481" w:type="dxa"/>
            <w:gridSpan w:val="7"/>
          </w:tcPr>
          <w:p w14:paraId="44DA56FC" w14:textId="77777777" w:rsidR="00A27E6F" w:rsidRPr="00811D0A" w:rsidRDefault="00A27E6F" w:rsidP="00A27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0"/>
                <w:tab w:val="left" w:pos="8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1067" w:rsidRPr="00811D0A" w14:paraId="6DF5A4AF" w14:textId="77777777" w:rsidTr="0014502B">
        <w:tc>
          <w:tcPr>
            <w:tcW w:w="3600" w:type="dxa"/>
          </w:tcPr>
          <w:p w14:paraId="6AA4178A" w14:textId="77777777" w:rsidR="00671067" w:rsidRPr="00811D0A" w:rsidRDefault="00671067" w:rsidP="00671067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811D0A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260" w:type="dxa"/>
          </w:tcPr>
          <w:p w14:paraId="3427FF5F" w14:textId="72CF2EA8" w:rsidR="00671067" w:rsidRPr="00811D0A" w:rsidRDefault="009C3185" w:rsidP="0067106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293,319</w:t>
            </w:r>
          </w:p>
        </w:tc>
        <w:tc>
          <w:tcPr>
            <w:tcW w:w="236" w:type="dxa"/>
          </w:tcPr>
          <w:p w14:paraId="7D7CAB1C" w14:textId="77777777" w:rsidR="00671067" w:rsidRPr="00811D0A" w:rsidRDefault="00671067" w:rsidP="0067106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2BD5BF1" w14:textId="49BD655A" w:rsidR="00671067" w:rsidRPr="00811D0A" w:rsidRDefault="00671067" w:rsidP="0067106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329,392</w:t>
            </w:r>
          </w:p>
        </w:tc>
        <w:tc>
          <w:tcPr>
            <w:tcW w:w="236" w:type="dxa"/>
            <w:vAlign w:val="bottom"/>
          </w:tcPr>
          <w:p w14:paraId="257CEF50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</w:tcPr>
          <w:p w14:paraId="44F5A3D5" w14:textId="447A8D86" w:rsidR="00671067" w:rsidRPr="00811D0A" w:rsidRDefault="009C3185" w:rsidP="0067106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(20,797)</w:t>
            </w:r>
          </w:p>
        </w:tc>
        <w:tc>
          <w:tcPr>
            <w:tcW w:w="236" w:type="dxa"/>
          </w:tcPr>
          <w:p w14:paraId="1E9AFF11" w14:textId="558F59D8" w:rsidR="00671067" w:rsidRPr="00811D0A" w:rsidRDefault="00671067" w:rsidP="0067106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B37FD1A" w14:textId="24EE7C7E" w:rsidR="00671067" w:rsidRPr="00811D0A" w:rsidRDefault="00671067" w:rsidP="0067106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(99,232)</w:t>
            </w:r>
          </w:p>
        </w:tc>
      </w:tr>
      <w:tr w:rsidR="00671067" w:rsidRPr="00811D0A" w14:paraId="390F453D" w14:textId="77777777" w:rsidTr="0014502B">
        <w:trPr>
          <w:trHeight w:val="70"/>
        </w:trPr>
        <w:tc>
          <w:tcPr>
            <w:tcW w:w="3600" w:type="dxa"/>
          </w:tcPr>
          <w:p w14:paraId="03BBD067" w14:textId="6C56D58C" w:rsidR="00671067" w:rsidRPr="00811D0A" w:rsidRDefault="00671067" w:rsidP="00671067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sz w:val="30"/>
                <w:szCs w:val="30"/>
                <w:cs/>
                <w:lang w:bidi="th-TH"/>
              </w:rPr>
            </w:pPr>
            <w:r w:rsidRPr="00811D0A">
              <w:rPr>
                <w:rFonts w:hint="cs"/>
                <w:sz w:val="30"/>
                <w:szCs w:val="30"/>
                <w:cs/>
                <w:lang w:bidi="th-TH"/>
              </w:rPr>
              <w:t>การหักกลบรายการของภาษี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736B896" w14:textId="035A9FBE" w:rsidR="00671067" w:rsidRPr="00811D0A" w:rsidRDefault="009C3185" w:rsidP="0067106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(20,797</w:t>
            </w:r>
            <w:r w:rsidR="00671067"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9544308" w14:textId="77777777" w:rsidR="00671067" w:rsidRPr="00811D0A" w:rsidRDefault="00671067" w:rsidP="0067106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09C835D" w14:textId="72B00DF0" w:rsidR="00671067" w:rsidRPr="00811D0A" w:rsidRDefault="00671067" w:rsidP="0067106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99,232)</w:t>
            </w:r>
          </w:p>
        </w:tc>
        <w:tc>
          <w:tcPr>
            <w:tcW w:w="236" w:type="dxa"/>
            <w:vAlign w:val="bottom"/>
          </w:tcPr>
          <w:p w14:paraId="6F68717B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D66EB4" w14:textId="6DEB816F" w:rsidR="00671067" w:rsidRPr="00811D0A" w:rsidRDefault="009C3185" w:rsidP="0067106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20,797</w:t>
            </w:r>
          </w:p>
        </w:tc>
        <w:tc>
          <w:tcPr>
            <w:tcW w:w="236" w:type="dxa"/>
          </w:tcPr>
          <w:p w14:paraId="01619BFA" w14:textId="77777777" w:rsidR="00671067" w:rsidRPr="00811D0A" w:rsidRDefault="00671067" w:rsidP="0067106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18A97C39" w14:textId="3B649B51" w:rsidR="00671067" w:rsidRPr="00811D0A" w:rsidRDefault="00671067" w:rsidP="0067106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99,232</w:t>
            </w:r>
          </w:p>
        </w:tc>
      </w:tr>
      <w:tr w:rsidR="00B66B03" w:rsidRPr="00811D0A" w14:paraId="0BBBE228" w14:textId="77777777" w:rsidTr="0014502B">
        <w:tc>
          <w:tcPr>
            <w:tcW w:w="3600" w:type="dxa"/>
          </w:tcPr>
          <w:p w14:paraId="19E012C9" w14:textId="3A5D06AE" w:rsidR="00B66B03" w:rsidRPr="00811D0A" w:rsidRDefault="00B66B03" w:rsidP="00B66B03">
            <w:pPr>
              <w:pStyle w:val="index"/>
              <w:tabs>
                <w:tab w:val="clear" w:pos="1134"/>
                <w:tab w:val="left" w:pos="252"/>
              </w:tabs>
              <w:spacing w:after="0" w:line="240" w:lineRule="auto"/>
              <w:ind w:left="250" w:hanging="250"/>
              <w:outlineLvl w:val="0"/>
              <w:rPr>
                <w:b/>
                <w:bCs/>
                <w:sz w:val="30"/>
                <w:szCs w:val="30"/>
                <w:cs/>
              </w:rPr>
            </w:pPr>
            <w:r w:rsidRPr="00811D0A">
              <w:rPr>
                <w:rFonts w:hint="cs"/>
                <w:b/>
                <w:bCs/>
                <w:sz w:val="30"/>
                <w:szCs w:val="30"/>
                <w:cs/>
                <w:lang w:bidi="th-TH"/>
              </w:rPr>
              <w:t>สินทรัพย์ภาษีเงินได้รอการตัดบัญชีสุทธิ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43D6E1A" w14:textId="18AF6E09" w:rsidR="00B66B03" w:rsidRPr="00811D0A" w:rsidRDefault="003F4DAD" w:rsidP="00B66B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1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272,522</w:t>
            </w:r>
          </w:p>
        </w:tc>
        <w:tc>
          <w:tcPr>
            <w:tcW w:w="236" w:type="dxa"/>
          </w:tcPr>
          <w:p w14:paraId="03B5C76C" w14:textId="77777777" w:rsidR="00B66B03" w:rsidRPr="00811D0A" w:rsidRDefault="00B66B03" w:rsidP="00B66B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FB023E4" w14:textId="7558038F" w:rsidR="00B66B03" w:rsidRPr="00811D0A" w:rsidRDefault="00B66B03" w:rsidP="00B66B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1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230,160</w:t>
            </w:r>
          </w:p>
        </w:tc>
        <w:tc>
          <w:tcPr>
            <w:tcW w:w="236" w:type="dxa"/>
            <w:vAlign w:val="bottom"/>
          </w:tcPr>
          <w:p w14:paraId="535DE1BB" w14:textId="77777777" w:rsidR="00B66B03" w:rsidRPr="00811D0A" w:rsidRDefault="00B66B03" w:rsidP="00B66B0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53A99F2B" w14:textId="1D1D0CCA" w:rsidR="00B66B03" w:rsidRPr="00811D0A" w:rsidRDefault="003F4DAD" w:rsidP="00B66B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4C2577" w14:textId="77777777" w:rsidR="00B66B03" w:rsidRPr="00811D0A" w:rsidRDefault="00B66B03" w:rsidP="00B66B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63B401F4" w14:textId="372E127A" w:rsidR="00B66B03" w:rsidRPr="00811D0A" w:rsidRDefault="00B66B03" w:rsidP="00B66B0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6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bookmarkEnd w:id="43"/>
    </w:tbl>
    <w:p w14:paraId="080B0BDC" w14:textId="4B7DB6F1" w:rsidR="00092A9A" w:rsidRPr="00811D0A" w:rsidRDefault="00092A9A" w:rsidP="0010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478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68"/>
        <w:gridCol w:w="1082"/>
        <w:gridCol w:w="241"/>
        <w:gridCol w:w="1207"/>
        <w:gridCol w:w="252"/>
        <w:gridCol w:w="1098"/>
        <w:gridCol w:w="267"/>
        <w:gridCol w:w="1183"/>
      </w:tblGrid>
      <w:tr w:rsidR="00D0400F" w:rsidRPr="00811D0A" w14:paraId="214310CE" w14:textId="77777777" w:rsidTr="002D2917">
        <w:trPr>
          <w:tblHeader/>
        </w:trPr>
        <w:tc>
          <w:tcPr>
            <w:tcW w:w="2103" w:type="pct"/>
          </w:tcPr>
          <w:p w14:paraId="19039844" w14:textId="77777777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44" w:name="_Hlk123129684"/>
          </w:p>
        </w:tc>
        <w:tc>
          <w:tcPr>
            <w:tcW w:w="588" w:type="pct"/>
            <w:vAlign w:val="bottom"/>
          </w:tcPr>
          <w:p w14:paraId="39F518CF" w14:textId="77777777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14:paraId="0AC58835" w14:textId="77777777" w:rsidR="00D0400F" w:rsidRPr="00811D0A" w:rsidRDefault="00D0400F" w:rsidP="002D291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pct"/>
            <w:gridSpan w:val="3"/>
            <w:tcBorders>
              <w:bottom w:val="single" w:sz="4" w:space="0" w:color="auto"/>
            </w:tcBorders>
            <w:vAlign w:val="bottom"/>
          </w:tcPr>
          <w:p w14:paraId="570705E9" w14:textId="77777777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50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Pr="00811D0A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 xml:space="preserve"> (รายจ่าย)</w:t>
            </w:r>
            <w:r w:rsidRPr="00811D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811D0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437A9F60" w14:textId="77777777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5240F6A6" w14:textId="77777777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0400F" w:rsidRPr="00811D0A" w14:paraId="31DBC8FA" w14:textId="77777777" w:rsidTr="002D2917">
        <w:trPr>
          <w:tblHeader/>
        </w:trPr>
        <w:tc>
          <w:tcPr>
            <w:tcW w:w="2103" w:type="pct"/>
          </w:tcPr>
          <w:p w14:paraId="24E861CA" w14:textId="77777777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01FC49A5" w14:textId="77777777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6A1E874" w14:textId="635916C3" w:rsidR="00D0400F" w:rsidRPr="00811D0A" w:rsidRDefault="00D0400F" w:rsidP="002D2917">
            <w:pPr>
              <w:pStyle w:val="acctfourfigures"/>
              <w:tabs>
                <w:tab w:val="clear" w:pos="765"/>
              </w:tabs>
              <w:spacing w:line="240" w:lineRule="auto"/>
              <w:ind w:left="-36"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63657" w:rsidRPr="00811D0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1" w:type="pct"/>
            <w:vAlign w:val="bottom"/>
          </w:tcPr>
          <w:p w14:paraId="4C5F75BF" w14:textId="77777777" w:rsidR="00D0400F" w:rsidRPr="00811D0A" w:rsidRDefault="00D0400F" w:rsidP="002D291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vAlign w:val="bottom"/>
          </w:tcPr>
          <w:p w14:paraId="0534F56F" w14:textId="77777777" w:rsidR="00D0400F" w:rsidRPr="00811D0A" w:rsidRDefault="00D0400F" w:rsidP="002D291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37" w:type="pct"/>
            <w:vAlign w:val="bottom"/>
          </w:tcPr>
          <w:p w14:paraId="5BB85D05" w14:textId="77777777" w:rsidR="00D0400F" w:rsidRPr="00811D0A" w:rsidRDefault="00D0400F" w:rsidP="002D291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4AD55D69" w14:textId="77777777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0" w:right="-2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66D61C1" w14:textId="77777777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0"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5" w:type="pct"/>
          </w:tcPr>
          <w:p w14:paraId="5D4C166F" w14:textId="77777777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4B057AC3" w14:textId="77777777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2C436DE6" w14:textId="6D02FE90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63657" w:rsidRPr="00811D0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D0400F" w:rsidRPr="00811D0A" w14:paraId="4CE2FD23" w14:textId="77777777" w:rsidTr="002D2917">
        <w:trPr>
          <w:tblHeader/>
        </w:trPr>
        <w:tc>
          <w:tcPr>
            <w:tcW w:w="2103" w:type="pct"/>
          </w:tcPr>
          <w:p w14:paraId="57B9F00B" w14:textId="77777777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</w:tcPr>
          <w:p w14:paraId="133AABF1" w14:textId="77777777" w:rsidR="00D0400F" w:rsidRPr="00811D0A" w:rsidRDefault="00D0400F" w:rsidP="002D291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11D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0400F" w:rsidRPr="00811D0A" w14:paraId="5F425729" w14:textId="77777777" w:rsidTr="002D2917">
        <w:tc>
          <w:tcPr>
            <w:tcW w:w="2103" w:type="pct"/>
          </w:tcPr>
          <w:p w14:paraId="3B161795" w14:textId="77777777" w:rsidR="00D0400F" w:rsidRPr="00811D0A" w:rsidRDefault="00D0400F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8" w:type="pct"/>
          </w:tcPr>
          <w:p w14:paraId="5993903C" w14:textId="77777777" w:rsidR="00D0400F" w:rsidRPr="00811D0A" w:rsidRDefault="00D0400F" w:rsidP="002D291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0D113739" w14:textId="77777777" w:rsidR="00D0400F" w:rsidRPr="00811D0A" w:rsidRDefault="00D0400F" w:rsidP="002D291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68804EFC" w14:textId="77777777" w:rsidR="00D0400F" w:rsidRPr="00811D0A" w:rsidRDefault="00D0400F" w:rsidP="002D2917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" w:type="pct"/>
          </w:tcPr>
          <w:p w14:paraId="1D630C1D" w14:textId="77777777" w:rsidR="00D0400F" w:rsidRPr="00811D0A" w:rsidRDefault="00D0400F" w:rsidP="002D291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7BD483F5" w14:textId="77777777" w:rsidR="00D0400F" w:rsidRPr="00811D0A" w:rsidRDefault="00D0400F" w:rsidP="002D291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22D73C86" w14:textId="77777777" w:rsidR="00D0400F" w:rsidRPr="00811D0A" w:rsidRDefault="00D0400F" w:rsidP="002D291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</w:tcPr>
          <w:p w14:paraId="3639B786" w14:textId="77777777" w:rsidR="00D0400F" w:rsidRPr="00811D0A" w:rsidRDefault="00D0400F" w:rsidP="002D291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625B28" w:rsidRPr="00811D0A" w14:paraId="62D8066A" w14:textId="77777777" w:rsidTr="002D4949">
        <w:tc>
          <w:tcPr>
            <w:tcW w:w="2103" w:type="pct"/>
          </w:tcPr>
          <w:p w14:paraId="313FE845" w14:textId="5A62046A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ธุรกิจ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588" w:type="pct"/>
          </w:tcPr>
          <w:p w14:paraId="7BBE7109" w14:textId="7E9EF493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22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32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1" w:type="pct"/>
          </w:tcPr>
          <w:p w14:paraId="54035B88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1FDB5496" w14:textId="267DB440" w:rsidR="00625B28" w:rsidRPr="00811D0A" w:rsidRDefault="00CE4C6E" w:rsidP="00CE4C6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(1,380)</w:t>
            </w:r>
          </w:p>
        </w:tc>
        <w:tc>
          <w:tcPr>
            <w:tcW w:w="137" w:type="pct"/>
          </w:tcPr>
          <w:p w14:paraId="3C48D2B6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27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50C87040" w14:textId="62B42ED6" w:rsidR="00625B28" w:rsidRPr="00811D0A" w:rsidRDefault="00625B28" w:rsidP="00625B28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348722D0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F4F5E0E" w14:textId="2D2EA7A2" w:rsidR="00625B28" w:rsidRPr="00811D0A" w:rsidRDefault="00CE4C6E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20,945</w:t>
            </w:r>
          </w:p>
        </w:tc>
      </w:tr>
      <w:tr w:rsidR="00625B28" w:rsidRPr="00811D0A" w14:paraId="60B5650C" w14:textId="77777777" w:rsidTr="00FE70CE">
        <w:tc>
          <w:tcPr>
            <w:tcW w:w="2103" w:type="pct"/>
          </w:tcPr>
          <w:p w14:paraId="0F16A4AD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588" w:type="pct"/>
          </w:tcPr>
          <w:p w14:paraId="72B84016" w14:textId="7A52110E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196,719</w:t>
            </w:r>
          </w:p>
        </w:tc>
        <w:tc>
          <w:tcPr>
            <w:tcW w:w="131" w:type="pct"/>
          </w:tcPr>
          <w:p w14:paraId="217F7186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3132D9F4" w14:textId="19854353" w:rsidR="00625B28" w:rsidRPr="00811D0A" w:rsidRDefault="00625B28" w:rsidP="00CE4C6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E4C6E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35,395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06E028EE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608EEA48" w14:textId="12250D85" w:rsidR="00625B28" w:rsidRPr="00811D0A" w:rsidRDefault="00625B28" w:rsidP="00625B28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65BEB25B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5FCD43F8" w14:textId="6A4B6B3D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E4C6E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61,324</w:t>
            </w:r>
          </w:p>
        </w:tc>
      </w:tr>
      <w:tr w:rsidR="00625B28" w:rsidRPr="00811D0A" w14:paraId="7E75F158" w14:textId="77777777" w:rsidTr="004C6E14">
        <w:tc>
          <w:tcPr>
            <w:tcW w:w="2103" w:type="pct"/>
          </w:tcPr>
          <w:p w14:paraId="6A5ED29B" w14:textId="57A026B2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588" w:type="pct"/>
          </w:tcPr>
          <w:p w14:paraId="52C27201" w14:textId="7D7CF43E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</w:t>
            </w:r>
          </w:p>
        </w:tc>
        <w:tc>
          <w:tcPr>
            <w:tcW w:w="131" w:type="pct"/>
          </w:tcPr>
          <w:p w14:paraId="089C6735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733023BC" w14:textId="1C56A701" w:rsidR="00625B28" w:rsidRPr="00811D0A" w:rsidRDefault="00625B28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1,810</w:t>
            </w:r>
          </w:p>
        </w:tc>
        <w:tc>
          <w:tcPr>
            <w:tcW w:w="137" w:type="pct"/>
          </w:tcPr>
          <w:p w14:paraId="18D7C814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29236695" w14:textId="4351A492" w:rsidR="00625B28" w:rsidRPr="00811D0A" w:rsidRDefault="00625B28" w:rsidP="00625B28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E232843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5CC6CC7" w14:textId="2E235702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2,206</w:t>
            </w:r>
          </w:p>
        </w:tc>
      </w:tr>
      <w:tr w:rsidR="00625B28" w:rsidRPr="00811D0A" w14:paraId="5017778E" w14:textId="77777777" w:rsidTr="00DE701C">
        <w:tc>
          <w:tcPr>
            <w:tcW w:w="2103" w:type="pct"/>
          </w:tcPr>
          <w:p w14:paraId="29F2630A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588" w:type="pct"/>
          </w:tcPr>
          <w:p w14:paraId="52CE3CC4" w14:textId="164632D5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31" w:type="pct"/>
          </w:tcPr>
          <w:p w14:paraId="4CFE05A4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482B47A2" w14:textId="1CCDC158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2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3F67F0A3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50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11876E71" w14:textId="1C7F09BD" w:rsidR="00625B28" w:rsidRPr="00811D0A" w:rsidRDefault="00625B28" w:rsidP="00625B28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3A494A2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50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2BE6CB71" w14:textId="50A5570C" w:rsidR="00625B28" w:rsidRPr="00811D0A" w:rsidRDefault="00625B28" w:rsidP="00625B28">
            <w:pPr>
              <w:pStyle w:val="acctfourfigures"/>
              <w:tabs>
                <w:tab w:val="clear" w:pos="765"/>
                <w:tab w:val="decimal" w:pos="950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625B28" w:rsidRPr="00811D0A" w14:paraId="3F6C9631" w14:textId="77777777" w:rsidTr="002D4949">
        <w:tc>
          <w:tcPr>
            <w:tcW w:w="2103" w:type="pct"/>
          </w:tcPr>
          <w:p w14:paraId="55EDA803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588" w:type="pct"/>
          </w:tcPr>
          <w:p w14:paraId="19536424" w14:textId="396DD941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131" w:type="pct"/>
          </w:tcPr>
          <w:p w14:paraId="2F3585E2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620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</w:tcPr>
          <w:p w14:paraId="335DE98C" w14:textId="599BB1F7" w:rsidR="00625B28" w:rsidRPr="00811D0A" w:rsidRDefault="00491184" w:rsidP="0049118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E4C6E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34D56D69" w14:textId="77777777" w:rsidR="00625B28" w:rsidRPr="00811D0A" w:rsidRDefault="00625B28" w:rsidP="0049118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7AD32EE8" w14:textId="6BEE26F8" w:rsidR="00625B28" w:rsidRPr="00811D0A" w:rsidRDefault="00625B28" w:rsidP="00491184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2BB6B5A" w14:textId="77777777" w:rsidR="00625B28" w:rsidRPr="00811D0A" w:rsidRDefault="00625B28" w:rsidP="0049118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B1212EB" w14:textId="4910F1ED" w:rsidR="00625B28" w:rsidRPr="00811D0A" w:rsidRDefault="00CE4C6E" w:rsidP="004A618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</w:p>
        </w:tc>
      </w:tr>
      <w:tr w:rsidR="00625B28" w:rsidRPr="00811D0A" w14:paraId="5CE5FA64" w14:textId="77777777" w:rsidTr="00ED1CA5">
        <w:tc>
          <w:tcPr>
            <w:tcW w:w="2103" w:type="pct"/>
          </w:tcPr>
          <w:p w14:paraId="43CAA0F4" w14:textId="199A81C5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8" w:type="pct"/>
          </w:tcPr>
          <w:p w14:paraId="4F8D9199" w14:textId="6484CC0F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131" w:type="pct"/>
          </w:tcPr>
          <w:p w14:paraId="05177613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620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</w:tcPr>
          <w:p w14:paraId="7019620F" w14:textId="2A37A831" w:rsidR="00625B28" w:rsidRPr="00811D0A" w:rsidRDefault="00CF254E" w:rsidP="00CF254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3,268</w:t>
            </w:r>
          </w:p>
        </w:tc>
        <w:tc>
          <w:tcPr>
            <w:tcW w:w="137" w:type="pct"/>
          </w:tcPr>
          <w:p w14:paraId="18D3CB45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1029C640" w14:textId="55E0A667" w:rsidR="00625B28" w:rsidRPr="00811D0A" w:rsidRDefault="00625B28" w:rsidP="00625B28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DA730DC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020A36D3" w14:textId="64D3DFC5" w:rsidR="00625B28" w:rsidRPr="00811D0A" w:rsidRDefault="00CF254E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CE4C6E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096</w:t>
            </w:r>
          </w:p>
        </w:tc>
      </w:tr>
      <w:tr w:rsidR="00625B28" w:rsidRPr="00811D0A" w14:paraId="753A536E" w14:textId="77777777" w:rsidTr="002D4949">
        <w:tc>
          <w:tcPr>
            <w:tcW w:w="2103" w:type="pct"/>
          </w:tcPr>
          <w:p w14:paraId="7DC3C1F1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88" w:type="pct"/>
          </w:tcPr>
          <w:p w14:paraId="59F435CE" w14:textId="5D2F0FBF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25,475</w:t>
            </w:r>
          </w:p>
        </w:tc>
        <w:tc>
          <w:tcPr>
            <w:tcW w:w="131" w:type="pct"/>
          </w:tcPr>
          <w:p w14:paraId="08C11866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72D1BE7E" w14:textId="4837DB41" w:rsidR="00625B28" w:rsidRPr="00811D0A" w:rsidRDefault="00625B28" w:rsidP="00CE4C6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(1,732)</w:t>
            </w:r>
          </w:p>
        </w:tc>
        <w:tc>
          <w:tcPr>
            <w:tcW w:w="137" w:type="pct"/>
          </w:tcPr>
          <w:p w14:paraId="7385E5E0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72D0B72F" w14:textId="21E31EA9" w:rsidR="00625B28" w:rsidRPr="00811D0A" w:rsidRDefault="00625B28" w:rsidP="00671067">
            <w:pPr>
              <w:pStyle w:val="acctfourfigures"/>
              <w:tabs>
                <w:tab w:val="clear" w:pos="765"/>
                <w:tab w:val="decimal" w:pos="709"/>
                <w:tab w:val="decimal" w:pos="799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(699)</w:t>
            </w:r>
          </w:p>
        </w:tc>
        <w:tc>
          <w:tcPr>
            <w:tcW w:w="145" w:type="pct"/>
          </w:tcPr>
          <w:p w14:paraId="4C108D2B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20497A5" w14:textId="211C0F44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23,044</w:t>
            </w:r>
          </w:p>
        </w:tc>
      </w:tr>
      <w:tr w:rsidR="00625B28" w:rsidRPr="00811D0A" w14:paraId="28B24FBB" w14:textId="77777777" w:rsidTr="002D4949">
        <w:tc>
          <w:tcPr>
            <w:tcW w:w="2103" w:type="pct"/>
          </w:tcPr>
          <w:p w14:paraId="599F8F88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588" w:type="pct"/>
          </w:tcPr>
          <w:p w14:paraId="595235E3" w14:textId="39F720AF" w:rsidR="00625B28" w:rsidRPr="00811D0A" w:rsidRDefault="00625B28" w:rsidP="00625B28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82,676</w:t>
            </w:r>
          </w:p>
        </w:tc>
        <w:tc>
          <w:tcPr>
            <w:tcW w:w="131" w:type="pct"/>
          </w:tcPr>
          <w:p w14:paraId="41EA2B5E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4F8E9030" w14:textId="434AFB05" w:rsidR="00625B28" w:rsidRPr="00811D0A" w:rsidRDefault="00625B28" w:rsidP="00CE4C6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E4C6E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E4C6E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778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2B3E4F84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107D38C6" w14:textId="404306C7" w:rsidR="00625B28" w:rsidRPr="00811D0A" w:rsidRDefault="00625B28" w:rsidP="00625B28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EF7B1CA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6F6C4C26" w14:textId="27F0F52F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80,</w:t>
            </w:r>
            <w:r w:rsidR="00CE4C6E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898</w:t>
            </w:r>
          </w:p>
        </w:tc>
      </w:tr>
      <w:tr w:rsidR="00625B28" w:rsidRPr="00811D0A" w14:paraId="228EC62F" w14:textId="77777777" w:rsidTr="00A357C3">
        <w:tc>
          <w:tcPr>
            <w:tcW w:w="2103" w:type="pct"/>
          </w:tcPr>
          <w:p w14:paraId="5BA99193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134289AC" w14:textId="187E5591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329,392 </w:t>
            </w:r>
          </w:p>
        </w:tc>
        <w:tc>
          <w:tcPr>
            <w:tcW w:w="131" w:type="pct"/>
          </w:tcPr>
          <w:p w14:paraId="7AA85A15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94C63A" w14:textId="2B21611E" w:rsidR="00625B28" w:rsidRPr="00811D0A" w:rsidRDefault="00625B28" w:rsidP="00CE4C6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CE4C6E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</w:t>
            </w:r>
            <w:r w:rsidR="00CE4C6E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374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7" w:type="pct"/>
            <w:vAlign w:val="bottom"/>
          </w:tcPr>
          <w:p w14:paraId="11855672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20FCE" w14:textId="7415F982" w:rsidR="00625B28" w:rsidRPr="00811D0A" w:rsidRDefault="00625B28" w:rsidP="00625B28">
            <w:pPr>
              <w:pStyle w:val="acctfourfigures"/>
              <w:tabs>
                <w:tab w:val="clear" w:pos="765"/>
                <w:tab w:val="decimal" w:pos="709"/>
                <w:tab w:val="decimal" w:pos="799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(699)</w:t>
            </w:r>
          </w:p>
        </w:tc>
        <w:tc>
          <w:tcPr>
            <w:tcW w:w="145" w:type="pct"/>
            <w:vAlign w:val="bottom"/>
          </w:tcPr>
          <w:p w14:paraId="3E353B1C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982E2" w14:textId="3DCCFCA5" w:rsidR="00625B28" w:rsidRPr="00811D0A" w:rsidRDefault="00CE4C6E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293,319</w:t>
            </w:r>
          </w:p>
        </w:tc>
      </w:tr>
      <w:tr w:rsidR="00FA799F" w:rsidRPr="00811D0A" w14:paraId="234219B7" w14:textId="77777777" w:rsidTr="00D50121">
        <w:tc>
          <w:tcPr>
            <w:tcW w:w="2103" w:type="pct"/>
          </w:tcPr>
          <w:p w14:paraId="5A55C7BF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7DCDFF3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F8846E4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0A147BF6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EE44BC2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273B1E94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210EA16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DF10B0E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99F" w:rsidRPr="00811D0A" w14:paraId="3A881970" w14:textId="77777777" w:rsidTr="00D50121">
        <w:tc>
          <w:tcPr>
            <w:tcW w:w="2103" w:type="pct"/>
          </w:tcPr>
          <w:p w14:paraId="39E13E3F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8" w:type="pct"/>
          </w:tcPr>
          <w:p w14:paraId="111DDCA4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1A64CAE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3D88588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4876F79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ACC5039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2B2E5753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BD8E2F8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71067" w:rsidRPr="00811D0A" w14:paraId="26FCC539" w14:textId="77777777" w:rsidTr="00D50121">
        <w:tc>
          <w:tcPr>
            <w:tcW w:w="2103" w:type="pct"/>
          </w:tcPr>
          <w:p w14:paraId="1244B342" w14:textId="77777777" w:rsidR="00671067" w:rsidRPr="00811D0A" w:rsidRDefault="00671067" w:rsidP="0067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588" w:type="pct"/>
          </w:tcPr>
          <w:p w14:paraId="709DAF15" w14:textId="7D4AA34D" w:rsidR="00671067" w:rsidRPr="00811D0A" w:rsidRDefault="00671067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(29,880)</w:t>
            </w:r>
          </w:p>
        </w:tc>
        <w:tc>
          <w:tcPr>
            <w:tcW w:w="131" w:type="pct"/>
          </w:tcPr>
          <w:p w14:paraId="6C52BD1A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3D2D6DAE" w14:textId="7DC74BC8" w:rsidR="00671067" w:rsidRPr="00811D0A" w:rsidRDefault="00CE4C6E" w:rsidP="00CE4C6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14,360</w:t>
            </w:r>
          </w:p>
        </w:tc>
        <w:tc>
          <w:tcPr>
            <w:tcW w:w="137" w:type="pct"/>
          </w:tcPr>
          <w:p w14:paraId="12D580F5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23C0FB31" w14:textId="3B7B5BC6" w:rsidR="00671067" w:rsidRPr="00811D0A" w:rsidRDefault="00671067" w:rsidP="00671067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3D714584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D84B411" w14:textId="2F814658" w:rsidR="00671067" w:rsidRPr="00811D0A" w:rsidRDefault="00671067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74FB3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C74FB3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520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71067" w:rsidRPr="00811D0A" w14:paraId="3A1FD0AC" w14:textId="77777777" w:rsidTr="00D50121">
        <w:tc>
          <w:tcPr>
            <w:tcW w:w="2103" w:type="pct"/>
          </w:tcPr>
          <w:p w14:paraId="4BC5313A" w14:textId="02563F21" w:rsidR="00671067" w:rsidRPr="00811D0A" w:rsidRDefault="00671067" w:rsidP="0067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8" w:type="pct"/>
          </w:tcPr>
          <w:p w14:paraId="66FE53DC" w14:textId="307B954D" w:rsidR="00671067" w:rsidRPr="00811D0A" w:rsidRDefault="00671067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(811)</w:t>
            </w:r>
          </w:p>
        </w:tc>
        <w:tc>
          <w:tcPr>
            <w:tcW w:w="131" w:type="pct"/>
          </w:tcPr>
          <w:p w14:paraId="45E41E4D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5B6B41B8" w14:textId="106DB385" w:rsidR="00671067" w:rsidRPr="00811D0A" w:rsidRDefault="00CF254E" w:rsidP="00CF254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(3,274)</w:t>
            </w:r>
          </w:p>
        </w:tc>
        <w:tc>
          <w:tcPr>
            <w:tcW w:w="137" w:type="pct"/>
          </w:tcPr>
          <w:p w14:paraId="3CC51034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6F0B64FE" w14:textId="737E2595" w:rsidR="00671067" w:rsidRPr="00811D0A" w:rsidRDefault="00671067" w:rsidP="00671067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32E56C4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3C365A9" w14:textId="0B230A4E" w:rsidR="00671067" w:rsidRPr="00811D0A" w:rsidRDefault="00671067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F254E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4,085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71067" w:rsidRPr="00811D0A" w14:paraId="76E95F6B" w14:textId="77777777" w:rsidTr="00D50121">
        <w:tc>
          <w:tcPr>
            <w:tcW w:w="2103" w:type="pct"/>
          </w:tcPr>
          <w:p w14:paraId="46CD98B0" w14:textId="240162DF" w:rsidR="00671067" w:rsidRPr="00811D0A" w:rsidRDefault="00671067" w:rsidP="0067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588" w:type="pct"/>
          </w:tcPr>
          <w:p w14:paraId="58676A48" w14:textId="075638AF" w:rsidR="00671067" w:rsidRPr="00811D0A" w:rsidRDefault="00671067" w:rsidP="00671067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12653DE7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5104700E" w14:textId="0F428823" w:rsidR="00671067" w:rsidRPr="00811D0A" w:rsidRDefault="00491184" w:rsidP="0049118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E4C6E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  <w:r w:rsidR="00C74FB3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7" w:type="pct"/>
          </w:tcPr>
          <w:p w14:paraId="324B9836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191B2244" w14:textId="4974B54C" w:rsidR="00671067" w:rsidRPr="00811D0A" w:rsidRDefault="00671067" w:rsidP="00671067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0FE4B97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76A6C53B" w14:textId="497F7729" w:rsidR="00671067" w:rsidRPr="00811D0A" w:rsidRDefault="00491184" w:rsidP="00491184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C74FB3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307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71067" w:rsidRPr="00811D0A" w14:paraId="74E6EDCB" w14:textId="77777777" w:rsidTr="00D50121">
        <w:tc>
          <w:tcPr>
            <w:tcW w:w="2103" w:type="pct"/>
          </w:tcPr>
          <w:p w14:paraId="06935CAA" w14:textId="40DD7719" w:rsidR="00671067" w:rsidRPr="00811D0A" w:rsidRDefault="00671067" w:rsidP="006710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หนี้สินทางการเงินที่กำหนดให้วัดมูลค่า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588" w:type="pct"/>
          </w:tcPr>
          <w:p w14:paraId="6FFDC5D1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E56A765" w14:textId="759AD4F7" w:rsidR="00671067" w:rsidRPr="00811D0A" w:rsidRDefault="00671067" w:rsidP="00671067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(68,541)</w:t>
            </w:r>
          </w:p>
        </w:tc>
        <w:tc>
          <w:tcPr>
            <w:tcW w:w="131" w:type="pct"/>
          </w:tcPr>
          <w:p w14:paraId="3D60AC07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24869E93" w14:textId="77777777" w:rsidR="00671067" w:rsidRPr="00811D0A" w:rsidRDefault="00671067" w:rsidP="00CF254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0B45652" w14:textId="7DDEDC84" w:rsidR="00671067" w:rsidRPr="00811D0A" w:rsidRDefault="00671067" w:rsidP="00CF254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67,</w:t>
            </w:r>
            <w:r w:rsidR="00CF254E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656</w:t>
            </w:r>
          </w:p>
        </w:tc>
        <w:tc>
          <w:tcPr>
            <w:tcW w:w="137" w:type="pct"/>
          </w:tcPr>
          <w:p w14:paraId="61605018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336BA05C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6ED8D6C" w14:textId="303D1C18" w:rsidR="00671067" w:rsidRPr="00811D0A" w:rsidRDefault="00671067" w:rsidP="00671067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25746DF" w14:textId="77777777" w:rsidR="00671067" w:rsidRPr="00811D0A" w:rsidRDefault="00671067" w:rsidP="00671067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E1DDE51" w14:textId="77777777" w:rsidR="00671067" w:rsidRPr="00811D0A" w:rsidRDefault="00671067" w:rsidP="00CF254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09469C4D" w14:textId="46F6B373" w:rsidR="00671067" w:rsidRPr="00811D0A" w:rsidRDefault="00671067" w:rsidP="00CF254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</w:t>
            </w:r>
            <w:r w:rsidR="00CF254E"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885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625B28" w:rsidRPr="00811D0A" w14:paraId="7ECB6734" w14:textId="77777777" w:rsidTr="0016564B">
        <w:tc>
          <w:tcPr>
            <w:tcW w:w="2103" w:type="pct"/>
          </w:tcPr>
          <w:p w14:paraId="1803F4FE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6ADA7DED" w14:textId="36C8D144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(99,232)</w:t>
            </w:r>
          </w:p>
        </w:tc>
        <w:tc>
          <w:tcPr>
            <w:tcW w:w="131" w:type="pct"/>
          </w:tcPr>
          <w:p w14:paraId="5B1DDC24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23933269" w14:textId="2B3E2614" w:rsidR="00625B28" w:rsidRPr="00811D0A" w:rsidRDefault="00CE4C6E" w:rsidP="00CF254E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  <w:r w:rsidR="00625B28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43</w:t>
            </w:r>
            <w:r w:rsidR="00C74FB3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7" w:type="pct"/>
          </w:tcPr>
          <w:p w14:paraId="6101BE1C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1AE71B74" w14:textId="5511EB69" w:rsidR="00625B28" w:rsidRPr="00811D0A" w:rsidRDefault="00625B28" w:rsidP="00625B28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F14FE78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53730674" w14:textId="3A04D3D2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74FB3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20,797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625B28" w:rsidRPr="00811D0A" w14:paraId="55F8A575" w14:textId="77777777" w:rsidTr="0016564B">
        <w:tc>
          <w:tcPr>
            <w:tcW w:w="2103" w:type="pct"/>
          </w:tcPr>
          <w:p w14:paraId="5C4338A4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9E0C412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5ECEADDF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39F11ADB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" w:type="pct"/>
          </w:tcPr>
          <w:p w14:paraId="71A00B0A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3D4636A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25F698D3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0519CCA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625B28" w:rsidRPr="00811D0A" w14:paraId="7216299D" w14:textId="77777777" w:rsidTr="0016564B">
        <w:tc>
          <w:tcPr>
            <w:tcW w:w="2103" w:type="pct"/>
          </w:tcPr>
          <w:p w14:paraId="3EF05C90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261BC71F" w14:textId="11EA0D33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230,160</w:t>
            </w:r>
          </w:p>
        </w:tc>
        <w:tc>
          <w:tcPr>
            <w:tcW w:w="131" w:type="pct"/>
          </w:tcPr>
          <w:p w14:paraId="12B2BCB1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6DFD9044" w14:textId="3724CF23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C74FB3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="00C74FB3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061</w:t>
            </w:r>
          </w:p>
        </w:tc>
        <w:tc>
          <w:tcPr>
            <w:tcW w:w="137" w:type="pct"/>
          </w:tcPr>
          <w:p w14:paraId="339462DC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5EA169F6" w14:textId="62EAF064" w:rsidR="00625B28" w:rsidRPr="00811D0A" w:rsidRDefault="00625B28" w:rsidP="00671067">
            <w:pPr>
              <w:pStyle w:val="acctfourfigures"/>
              <w:tabs>
                <w:tab w:val="clear" w:pos="765"/>
                <w:tab w:val="decimal" w:pos="709"/>
                <w:tab w:val="decimal" w:pos="799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(699)</w:t>
            </w:r>
          </w:p>
        </w:tc>
        <w:tc>
          <w:tcPr>
            <w:tcW w:w="145" w:type="pct"/>
          </w:tcPr>
          <w:p w14:paraId="716AEC9D" w14:textId="77777777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E04329B" w14:textId="7BF22B6F" w:rsidR="00625B28" w:rsidRPr="00811D0A" w:rsidRDefault="00625B28" w:rsidP="00625B28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F4DAD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72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F4DAD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522</w:t>
            </w:r>
          </w:p>
        </w:tc>
      </w:tr>
      <w:bookmarkEnd w:id="44"/>
    </w:tbl>
    <w:p w14:paraId="40A32E8E" w14:textId="37906E99" w:rsidR="00D0400F" w:rsidRPr="00811D0A" w:rsidRDefault="00D04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AEFB51B" w14:textId="0C511A39" w:rsidR="003D582D" w:rsidRPr="00811D0A" w:rsidRDefault="003D5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478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68"/>
        <w:gridCol w:w="1082"/>
        <w:gridCol w:w="241"/>
        <w:gridCol w:w="1207"/>
        <w:gridCol w:w="252"/>
        <w:gridCol w:w="1098"/>
        <w:gridCol w:w="267"/>
        <w:gridCol w:w="1183"/>
      </w:tblGrid>
      <w:tr w:rsidR="00C05C13" w:rsidRPr="00811D0A" w14:paraId="584A2376" w14:textId="77777777" w:rsidTr="002D2917">
        <w:trPr>
          <w:tblHeader/>
        </w:trPr>
        <w:tc>
          <w:tcPr>
            <w:tcW w:w="2103" w:type="pct"/>
          </w:tcPr>
          <w:p w14:paraId="452D6CE4" w14:textId="77777777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7AB737E6" w14:textId="77777777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vAlign w:val="bottom"/>
          </w:tcPr>
          <w:p w14:paraId="61E860EC" w14:textId="77777777" w:rsidR="00C05C13" w:rsidRPr="00811D0A" w:rsidRDefault="00C05C13" w:rsidP="002D291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pct"/>
            <w:gridSpan w:val="3"/>
            <w:tcBorders>
              <w:bottom w:val="single" w:sz="4" w:space="0" w:color="auto"/>
            </w:tcBorders>
            <w:vAlign w:val="bottom"/>
          </w:tcPr>
          <w:p w14:paraId="2ADB2D01" w14:textId="77777777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250" w:right="-2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บันทึกเป็นรายได้</w:t>
            </w:r>
            <w:r w:rsidRPr="00811D0A">
              <w:rPr>
                <w:rFonts w:ascii="Angsana New" w:hAnsi="Angsana New"/>
                <w:sz w:val="30"/>
                <w:szCs w:val="30"/>
              </w:rPr>
              <w:t xml:space="preserve"> /</w:t>
            </w:r>
            <w:r w:rsidRPr="00811D0A">
              <w:rPr>
                <w:rFonts w:ascii="Angsana New" w:hAnsi="Angsana New"/>
                <w:sz w:val="30"/>
                <w:szCs w:val="30"/>
                <w:cs/>
              </w:rPr>
              <w:t xml:space="preserve"> (รายจ่าย)</w:t>
            </w:r>
            <w:r w:rsidRPr="00811D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11D0A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811D0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355A4F17" w14:textId="77777777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6498E305" w14:textId="77777777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05C13" w:rsidRPr="00811D0A" w14:paraId="4966B0F4" w14:textId="77777777" w:rsidTr="002D2917">
        <w:trPr>
          <w:tblHeader/>
        </w:trPr>
        <w:tc>
          <w:tcPr>
            <w:tcW w:w="2103" w:type="pct"/>
          </w:tcPr>
          <w:p w14:paraId="2F3F4E3E" w14:textId="77777777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vAlign w:val="bottom"/>
          </w:tcPr>
          <w:p w14:paraId="2AA97B57" w14:textId="77777777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42ED71C7" w14:textId="3AFC70CF" w:rsidR="00C05C13" w:rsidRPr="00811D0A" w:rsidRDefault="00C05C13" w:rsidP="002D2917">
            <w:pPr>
              <w:pStyle w:val="acctfourfigures"/>
              <w:tabs>
                <w:tab w:val="clear" w:pos="765"/>
              </w:tabs>
              <w:spacing w:line="240" w:lineRule="auto"/>
              <w:ind w:left="-36" w:right="4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63657" w:rsidRPr="00811D0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1" w:type="pct"/>
            <w:vAlign w:val="bottom"/>
          </w:tcPr>
          <w:p w14:paraId="2A32A979" w14:textId="77777777" w:rsidR="00C05C13" w:rsidRPr="00811D0A" w:rsidRDefault="00C05C13" w:rsidP="002D291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vAlign w:val="bottom"/>
          </w:tcPr>
          <w:p w14:paraId="749C5A0D" w14:textId="77777777" w:rsidR="00C05C13" w:rsidRPr="00811D0A" w:rsidRDefault="00C05C13" w:rsidP="002D2917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36" w:right="7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ขาดทุน</w:t>
            </w:r>
          </w:p>
        </w:tc>
        <w:tc>
          <w:tcPr>
            <w:tcW w:w="137" w:type="pct"/>
            <w:vAlign w:val="bottom"/>
          </w:tcPr>
          <w:p w14:paraId="2D378F6C" w14:textId="77777777" w:rsidR="00C05C13" w:rsidRPr="00811D0A" w:rsidRDefault="00C05C13" w:rsidP="002D291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4785EEE3" w14:textId="77777777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0" w:right="-20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2A4D55" w14:textId="77777777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0" w:right="-20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5" w:type="pct"/>
          </w:tcPr>
          <w:p w14:paraId="09E5B20A" w14:textId="77777777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3" w:type="pct"/>
            <w:vAlign w:val="bottom"/>
          </w:tcPr>
          <w:p w14:paraId="4BEBDC5C" w14:textId="77777777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32718E23" w14:textId="3A4757F6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5" w:right="-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63657" w:rsidRPr="00811D0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05C13" w:rsidRPr="00811D0A" w14:paraId="6E219ADC" w14:textId="77777777" w:rsidTr="002D2917">
        <w:trPr>
          <w:tblHeader/>
        </w:trPr>
        <w:tc>
          <w:tcPr>
            <w:tcW w:w="2103" w:type="pct"/>
          </w:tcPr>
          <w:p w14:paraId="039F4B20" w14:textId="77777777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</w:tcPr>
          <w:p w14:paraId="1111ACDF" w14:textId="77777777" w:rsidR="00C05C13" w:rsidRPr="00811D0A" w:rsidRDefault="00C05C13" w:rsidP="002D291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811D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05C13" w:rsidRPr="00811D0A" w14:paraId="54280431" w14:textId="77777777" w:rsidTr="002D2917">
        <w:tc>
          <w:tcPr>
            <w:tcW w:w="2103" w:type="pct"/>
          </w:tcPr>
          <w:p w14:paraId="1A3EDE70" w14:textId="77777777" w:rsidR="00C05C13" w:rsidRPr="00811D0A" w:rsidRDefault="00C05C13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88" w:type="pct"/>
          </w:tcPr>
          <w:p w14:paraId="78E8338B" w14:textId="77777777" w:rsidR="00C05C13" w:rsidRPr="00811D0A" w:rsidRDefault="00C05C13" w:rsidP="002D291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1" w:type="pct"/>
          </w:tcPr>
          <w:p w14:paraId="7F0E58EC" w14:textId="77777777" w:rsidR="00C05C13" w:rsidRPr="00811D0A" w:rsidRDefault="00C05C13" w:rsidP="002D291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647658A2" w14:textId="77777777" w:rsidR="00C05C13" w:rsidRPr="00811D0A" w:rsidRDefault="00C05C13" w:rsidP="002D2917">
            <w:pPr>
              <w:pStyle w:val="acctfourfigures"/>
              <w:tabs>
                <w:tab w:val="clear" w:pos="765"/>
                <w:tab w:val="decimal" w:pos="842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" w:type="pct"/>
          </w:tcPr>
          <w:p w14:paraId="2B332548" w14:textId="77777777" w:rsidR="00C05C13" w:rsidRPr="00811D0A" w:rsidRDefault="00C05C13" w:rsidP="002D2917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97" w:type="pct"/>
          </w:tcPr>
          <w:p w14:paraId="6429FA3E" w14:textId="77777777" w:rsidR="00C05C13" w:rsidRPr="00811D0A" w:rsidRDefault="00C05C13" w:rsidP="002D291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5" w:type="pct"/>
          </w:tcPr>
          <w:p w14:paraId="39721A7B" w14:textId="77777777" w:rsidR="00C05C13" w:rsidRPr="00811D0A" w:rsidRDefault="00C05C13" w:rsidP="002D291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43" w:type="pct"/>
          </w:tcPr>
          <w:p w14:paraId="696EA11F" w14:textId="77777777" w:rsidR="00C05C13" w:rsidRPr="00811D0A" w:rsidRDefault="00C05C13" w:rsidP="002D2917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FA799F" w:rsidRPr="00811D0A" w14:paraId="721EFD1D" w14:textId="77777777" w:rsidTr="002D2917">
        <w:tc>
          <w:tcPr>
            <w:tcW w:w="2103" w:type="pct"/>
          </w:tcPr>
          <w:p w14:paraId="50FF261D" w14:textId="5FBC80D8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ธุรกิจ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588" w:type="pct"/>
          </w:tcPr>
          <w:p w14:paraId="67660060" w14:textId="061FE2D5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131" w:type="pct"/>
          </w:tcPr>
          <w:p w14:paraId="4F294003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</w:tcPr>
          <w:p w14:paraId="7C898475" w14:textId="10E4994B" w:rsidR="00FA799F" w:rsidRPr="00811D0A" w:rsidRDefault="00FA799F" w:rsidP="00E20ED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22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30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7" w:type="pct"/>
          </w:tcPr>
          <w:p w14:paraId="42AB86BF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495D2C2C" w14:textId="3216A2EC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6746536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0A5B7833" w14:textId="06E8D75A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22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32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FA799F" w:rsidRPr="00811D0A" w14:paraId="56AC20CA" w14:textId="77777777" w:rsidTr="002D2917">
        <w:tc>
          <w:tcPr>
            <w:tcW w:w="2103" w:type="pct"/>
          </w:tcPr>
          <w:p w14:paraId="1E35B527" w14:textId="12C70E38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588" w:type="pct"/>
          </w:tcPr>
          <w:p w14:paraId="0D735B7C" w14:textId="3C5D9ABE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167,879</w:t>
            </w:r>
          </w:p>
        </w:tc>
        <w:tc>
          <w:tcPr>
            <w:tcW w:w="131" w:type="pct"/>
          </w:tcPr>
          <w:p w14:paraId="1D894E02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378271C7" w14:textId="7F257FA1" w:rsidR="00FA799F" w:rsidRPr="00811D0A" w:rsidRDefault="00FA799F" w:rsidP="00E20ED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28,840</w:t>
            </w:r>
          </w:p>
        </w:tc>
        <w:tc>
          <w:tcPr>
            <w:tcW w:w="137" w:type="pct"/>
          </w:tcPr>
          <w:p w14:paraId="2253AAF9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7ED2D776" w14:textId="3E75309A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9A0D53B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2A2132F1" w14:textId="27BC7D84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196,719</w:t>
            </w:r>
          </w:p>
        </w:tc>
      </w:tr>
      <w:tr w:rsidR="00FA799F" w:rsidRPr="00811D0A" w14:paraId="6DB680C6" w14:textId="77777777" w:rsidTr="002D2917">
        <w:tc>
          <w:tcPr>
            <w:tcW w:w="2103" w:type="pct"/>
          </w:tcPr>
          <w:p w14:paraId="784780B8" w14:textId="6ABA505B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สินทรัพย์ดิจิทัล</w:t>
            </w:r>
          </w:p>
        </w:tc>
        <w:tc>
          <w:tcPr>
            <w:tcW w:w="588" w:type="pct"/>
          </w:tcPr>
          <w:p w14:paraId="6A2210B9" w14:textId="71A7FF00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513</w:t>
            </w:r>
          </w:p>
        </w:tc>
        <w:tc>
          <w:tcPr>
            <w:tcW w:w="131" w:type="pct"/>
          </w:tcPr>
          <w:p w14:paraId="37E8690B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6A128AAF" w14:textId="6000CA31" w:rsidR="00FA799F" w:rsidRPr="00811D0A" w:rsidRDefault="00FA799F" w:rsidP="00E20ED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(117)</w:t>
            </w:r>
          </w:p>
        </w:tc>
        <w:tc>
          <w:tcPr>
            <w:tcW w:w="137" w:type="pct"/>
          </w:tcPr>
          <w:p w14:paraId="645F448C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35D59B0F" w14:textId="21083822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EAA4D03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6595FA1" w14:textId="61937F84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396</w:t>
            </w:r>
          </w:p>
        </w:tc>
      </w:tr>
      <w:tr w:rsidR="00FA799F" w:rsidRPr="00811D0A" w14:paraId="536B9EC6" w14:textId="77777777" w:rsidTr="002D2917">
        <w:tc>
          <w:tcPr>
            <w:tcW w:w="2103" w:type="pct"/>
          </w:tcPr>
          <w:p w14:paraId="2472CC09" w14:textId="14296722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ทรัพย์สินรอการขาย</w:t>
            </w:r>
          </w:p>
        </w:tc>
        <w:tc>
          <w:tcPr>
            <w:tcW w:w="588" w:type="pct"/>
          </w:tcPr>
          <w:p w14:paraId="630A4943" w14:textId="5288FDBD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131" w:type="pct"/>
          </w:tcPr>
          <w:p w14:paraId="1CA980EF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DC41263" w14:textId="4BDFFF8C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2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7" w:type="pct"/>
          </w:tcPr>
          <w:p w14:paraId="56023755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50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2E1189C7" w14:textId="2F67DB90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71DF5F39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50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2154F5EF" w14:textId="5A933053" w:rsidR="00FA799F" w:rsidRPr="00811D0A" w:rsidRDefault="00FA799F" w:rsidP="00FA799F">
            <w:pPr>
              <w:pStyle w:val="acctfourfigures"/>
              <w:tabs>
                <w:tab w:val="clear" w:pos="765"/>
                <w:tab w:val="decimal" w:pos="950"/>
                <w:tab w:val="decimal" w:pos="1237"/>
              </w:tabs>
              <w:spacing w:line="240" w:lineRule="auto"/>
              <w:ind w:left="-36" w:right="4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668</w:t>
            </w:r>
          </w:p>
        </w:tc>
      </w:tr>
      <w:tr w:rsidR="00FA799F" w:rsidRPr="00811D0A" w14:paraId="5A3850E9" w14:textId="77777777" w:rsidTr="002D2917">
        <w:tc>
          <w:tcPr>
            <w:tcW w:w="2103" w:type="pct"/>
          </w:tcPr>
          <w:p w14:paraId="4AF47096" w14:textId="4EFC3721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588" w:type="pct"/>
          </w:tcPr>
          <w:p w14:paraId="1E8FF533" w14:textId="59A35F71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1" w:type="pct"/>
          </w:tcPr>
          <w:p w14:paraId="13BE5CAD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0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</w:tcPr>
          <w:p w14:paraId="08F626B4" w14:textId="4063F823" w:rsidR="00FA799F" w:rsidRPr="00811D0A" w:rsidRDefault="00FA799F" w:rsidP="00E20ED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137" w:type="pct"/>
          </w:tcPr>
          <w:p w14:paraId="6637704D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77DC1A8D" w14:textId="05F9FC54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1F39898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0931E55A" w14:textId="79F572A6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305</w:t>
            </w:r>
          </w:p>
        </w:tc>
      </w:tr>
      <w:tr w:rsidR="00FA799F" w:rsidRPr="00811D0A" w14:paraId="642DB69F" w14:textId="77777777" w:rsidTr="002D2917">
        <w:tc>
          <w:tcPr>
            <w:tcW w:w="2103" w:type="pct"/>
          </w:tcPr>
          <w:p w14:paraId="3D84E2B8" w14:textId="18DE5330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2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8" w:type="pct"/>
          </w:tcPr>
          <w:p w14:paraId="2DFA9226" w14:textId="7D84F140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2,588</w:t>
            </w:r>
          </w:p>
        </w:tc>
        <w:tc>
          <w:tcPr>
            <w:tcW w:w="131" w:type="pct"/>
          </w:tcPr>
          <w:p w14:paraId="00C58577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0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56" w:type="pct"/>
          </w:tcPr>
          <w:p w14:paraId="349DC88C" w14:textId="510810EC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(1,760)</w:t>
            </w:r>
          </w:p>
        </w:tc>
        <w:tc>
          <w:tcPr>
            <w:tcW w:w="137" w:type="pct"/>
          </w:tcPr>
          <w:p w14:paraId="2423840B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018D6F88" w14:textId="26D2E5A1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29FC61DA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5242B52F" w14:textId="7A237709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828</w:t>
            </w:r>
          </w:p>
        </w:tc>
      </w:tr>
      <w:tr w:rsidR="00FA799F" w:rsidRPr="00811D0A" w14:paraId="19F345E6" w14:textId="77777777" w:rsidTr="002D2917">
        <w:tc>
          <w:tcPr>
            <w:tcW w:w="2103" w:type="pct"/>
          </w:tcPr>
          <w:p w14:paraId="48C3D6D7" w14:textId="6CB7C94A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588" w:type="pct"/>
          </w:tcPr>
          <w:p w14:paraId="1C15D139" w14:textId="07A7786E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21,376</w:t>
            </w:r>
          </w:p>
        </w:tc>
        <w:tc>
          <w:tcPr>
            <w:tcW w:w="131" w:type="pct"/>
          </w:tcPr>
          <w:p w14:paraId="0C082664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FB58406" w14:textId="7A9864E5" w:rsidR="00FA799F" w:rsidRPr="00811D0A" w:rsidRDefault="00FA799F" w:rsidP="00E20ED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3,501</w:t>
            </w:r>
          </w:p>
        </w:tc>
        <w:tc>
          <w:tcPr>
            <w:tcW w:w="137" w:type="pct"/>
          </w:tcPr>
          <w:p w14:paraId="6196AEC6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6CBBBE8A" w14:textId="60F243AE" w:rsidR="00FA799F" w:rsidRPr="00811D0A" w:rsidRDefault="00FA799F" w:rsidP="00FA799F">
            <w:pPr>
              <w:pStyle w:val="acctfourfigures"/>
              <w:tabs>
                <w:tab w:val="clear" w:pos="765"/>
                <w:tab w:val="decimal" w:pos="709"/>
                <w:tab w:val="decimal" w:pos="799"/>
              </w:tabs>
              <w:spacing w:line="240" w:lineRule="auto"/>
              <w:ind w:left="-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45" w:type="pct"/>
          </w:tcPr>
          <w:p w14:paraId="7989A173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3003B995" w14:textId="39757136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25,475</w:t>
            </w:r>
          </w:p>
        </w:tc>
      </w:tr>
      <w:tr w:rsidR="00FA799F" w:rsidRPr="00811D0A" w14:paraId="363EFF50" w14:textId="77777777" w:rsidTr="002D2917">
        <w:tc>
          <w:tcPr>
            <w:tcW w:w="2103" w:type="pct"/>
          </w:tcPr>
          <w:p w14:paraId="24CD47F2" w14:textId="2AE9A54B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588" w:type="pct"/>
          </w:tcPr>
          <w:p w14:paraId="724DDC03" w14:textId="5072B1B1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43,726</w:t>
            </w:r>
          </w:p>
        </w:tc>
        <w:tc>
          <w:tcPr>
            <w:tcW w:w="131" w:type="pct"/>
          </w:tcPr>
          <w:p w14:paraId="2FFE5BC6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4C1377FF" w14:textId="363A712C" w:rsidR="00FA799F" w:rsidRPr="00811D0A" w:rsidRDefault="00FA799F" w:rsidP="00E20ED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38,950</w:t>
            </w:r>
          </w:p>
        </w:tc>
        <w:tc>
          <w:tcPr>
            <w:tcW w:w="137" w:type="pct"/>
          </w:tcPr>
          <w:p w14:paraId="21EF4CE7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7465F688" w14:textId="5D4C4B12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06AFBD97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1F08F8D6" w14:textId="4B83AF3B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82,676</w:t>
            </w:r>
          </w:p>
        </w:tc>
      </w:tr>
      <w:tr w:rsidR="00FA799F" w:rsidRPr="00811D0A" w14:paraId="6FAB60F0" w14:textId="77777777" w:rsidTr="002D2917">
        <w:tc>
          <w:tcPr>
            <w:tcW w:w="2103" w:type="pct"/>
          </w:tcPr>
          <w:p w14:paraId="29D5642D" w14:textId="40EF5F68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7A70CA17" w14:textId="44FBB8EE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236,769</w:t>
            </w:r>
          </w:p>
        </w:tc>
        <w:tc>
          <w:tcPr>
            <w:tcW w:w="131" w:type="pct"/>
          </w:tcPr>
          <w:p w14:paraId="5405D9F4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7F873A62" w14:textId="7980B3FC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92,025 </w:t>
            </w:r>
          </w:p>
        </w:tc>
        <w:tc>
          <w:tcPr>
            <w:tcW w:w="137" w:type="pct"/>
          </w:tcPr>
          <w:p w14:paraId="01D7AC27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49F41308" w14:textId="7ACBCFFF" w:rsidR="00FA799F" w:rsidRPr="00811D0A" w:rsidRDefault="00FA799F" w:rsidP="00FA799F">
            <w:pPr>
              <w:pStyle w:val="acctfourfigures"/>
              <w:tabs>
                <w:tab w:val="clear" w:pos="765"/>
                <w:tab w:val="decimal" w:pos="709"/>
                <w:tab w:val="decimal" w:pos="799"/>
              </w:tabs>
              <w:spacing w:line="240" w:lineRule="auto"/>
              <w:ind w:lef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598 </w:t>
            </w:r>
          </w:p>
        </w:tc>
        <w:tc>
          <w:tcPr>
            <w:tcW w:w="145" w:type="pct"/>
          </w:tcPr>
          <w:p w14:paraId="338B02F6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76FD54CE" w14:textId="68D817F5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329,392 </w:t>
            </w:r>
          </w:p>
        </w:tc>
      </w:tr>
      <w:tr w:rsidR="00FA799F" w:rsidRPr="00811D0A" w14:paraId="31EBD5F8" w14:textId="77777777" w:rsidTr="002D2917">
        <w:tc>
          <w:tcPr>
            <w:tcW w:w="2103" w:type="pct"/>
          </w:tcPr>
          <w:p w14:paraId="1CB2CC01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248FCBC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15147EE2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4E545B9F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54BD375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18FBEA2D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3537C71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4D9C875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99F" w:rsidRPr="00811D0A" w14:paraId="1A70A18A" w14:textId="77777777" w:rsidTr="002D2917">
        <w:tc>
          <w:tcPr>
            <w:tcW w:w="2103" w:type="pct"/>
          </w:tcPr>
          <w:p w14:paraId="3F7C5E0A" w14:textId="5EBFE646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87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588" w:type="pct"/>
          </w:tcPr>
          <w:p w14:paraId="21308265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D073195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7806199C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D1178E0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256DEF3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B3E540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56E7AFA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99F" w:rsidRPr="00811D0A" w14:paraId="3963E148" w14:textId="77777777" w:rsidTr="002D2917">
        <w:tc>
          <w:tcPr>
            <w:tcW w:w="2103" w:type="pct"/>
          </w:tcPr>
          <w:p w14:paraId="6DF1E101" w14:textId="153496E5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6" w:right="-79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588" w:type="pct"/>
          </w:tcPr>
          <w:p w14:paraId="7351D434" w14:textId="5C729969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(19,900)</w:t>
            </w:r>
          </w:p>
        </w:tc>
        <w:tc>
          <w:tcPr>
            <w:tcW w:w="131" w:type="pct"/>
          </w:tcPr>
          <w:p w14:paraId="2546BE03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25F43AF4" w14:textId="0CCC9E43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(9,980)</w:t>
            </w:r>
          </w:p>
        </w:tc>
        <w:tc>
          <w:tcPr>
            <w:tcW w:w="137" w:type="pct"/>
          </w:tcPr>
          <w:p w14:paraId="25866F85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317102BB" w14:textId="534369A8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5782895D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45DC8EED" w14:textId="17D9413F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(29,880)</w:t>
            </w:r>
          </w:p>
        </w:tc>
      </w:tr>
      <w:tr w:rsidR="00FA799F" w:rsidRPr="00811D0A" w14:paraId="0B490E7D" w14:textId="77777777" w:rsidTr="002D2917">
        <w:tc>
          <w:tcPr>
            <w:tcW w:w="2103" w:type="pct"/>
          </w:tcPr>
          <w:p w14:paraId="47C65010" w14:textId="5C8CD63C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88" w:type="pct"/>
          </w:tcPr>
          <w:p w14:paraId="1DFA458A" w14:textId="01E6197B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(2,557)</w:t>
            </w:r>
          </w:p>
        </w:tc>
        <w:tc>
          <w:tcPr>
            <w:tcW w:w="131" w:type="pct"/>
          </w:tcPr>
          <w:p w14:paraId="254A7CCD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35A28AC2" w14:textId="1A088C03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1,746</w:t>
            </w:r>
          </w:p>
        </w:tc>
        <w:tc>
          <w:tcPr>
            <w:tcW w:w="137" w:type="pct"/>
          </w:tcPr>
          <w:p w14:paraId="37B1F67D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4149F439" w14:textId="1671486B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D2B0E3D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07CE2AB5" w14:textId="359C8D30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(811)</w:t>
            </w:r>
          </w:p>
        </w:tc>
      </w:tr>
      <w:tr w:rsidR="00FA799F" w:rsidRPr="00811D0A" w14:paraId="27B98B05" w14:textId="77777777" w:rsidTr="002D2917">
        <w:tc>
          <w:tcPr>
            <w:tcW w:w="2103" w:type="pct"/>
          </w:tcPr>
          <w:p w14:paraId="60263E2B" w14:textId="4A9AA2BD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588" w:type="pct"/>
          </w:tcPr>
          <w:p w14:paraId="362BEBD6" w14:textId="32F05388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(168)</w:t>
            </w:r>
          </w:p>
        </w:tc>
        <w:tc>
          <w:tcPr>
            <w:tcW w:w="131" w:type="pct"/>
          </w:tcPr>
          <w:p w14:paraId="4E034004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6DBBBA09" w14:textId="3D13E5DF" w:rsidR="00FA799F" w:rsidRPr="00811D0A" w:rsidRDefault="00FA799F" w:rsidP="00E20ED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168</w:t>
            </w:r>
          </w:p>
        </w:tc>
        <w:tc>
          <w:tcPr>
            <w:tcW w:w="137" w:type="pct"/>
          </w:tcPr>
          <w:p w14:paraId="55DCCA47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1248EBEC" w14:textId="572BD03B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28F8651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27209324" w14:textId="25995C11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A799F" w:rsidRPr="00811D0A" w14:paraId="0DBE3307" w14:textId="77777777" w:rsidTr="002D2917">
        <w:tc>
          <w:tcPr>
            <w:tcW w:w="2103" w:type="pct"/>
          </w:tcPr>
          <w:p w14:paraId="0CBD95C0" w14:textId="19360B1D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หนี้สินทางการเงินที่กำหนดให้วัดมูลค่า</w:t>
            </w:r>
            <w:r w:rsidRPr="00811D0A">
              <w:rPr>
                <w:rFonts w:ascii="Angsana New" w:hAnsi="Angsana New"/>
                <w:sz w:val="30"/>
                <w:szCs w:val="30"/>
              </w:rPr>
              <w:br/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ด้วยมูลค่ายุติธรรมผ่านกำไรหรือขาดทุน</w:t>
            </w:r>
          </w:p>
        </w:tc>
        <w:tc>
          <w:tcPr>
            <w:tcW w:w="588" w:type="pct"/>
          </w:tcPr>
          <w:p w14:paraId="60043335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1FD8B81" w14:textId="1C2D5B3D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(16,656)</w:t>
            </w:r>
          </w:p>
        </w:tc>
        <w:tc>
          <w:tcPr>
            <w:tcW w:w="131" w:type="pct"/>
          </w:tcPr>
          <w:p w14:paraId="36DDA9A8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</w:tcPr>
          <w:p w14:paraId="307C3061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D917D1B" w14:textId="2758CECF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(51,885)</w:t>
            </w:r>
          </w:p>
        </w:tc>
        <w:tc>
          <w:tcPr>
            <w:tcW w:w="137" w:type="pct"/>
          </w:tcPr>
          <w:p w14:paraId="0179553F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</w:tcPr>
          <w:p w14:paraId="20A677D0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1352175" w14:textId="2D4F1F6F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4E517C14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</w:tcPr>
          <w:p w14:paraId="726D28DA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44171F8" w14:textId="60C51C65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(68,541)</w:t>
            </w:r>
          </w:p>
        </w:tc>
      </w:tr>
      <w:tr w:rsidR="00FA799F" w:rsidRPr="00811D0A" w14:paraId="4C3D8775" w14:textId="77777777" w:rsidTr="002D2917">
        <w:tc>
          <w:tcPr>
            <w:tcW w:w="2103" w:type="pct"/>
          </w:tcPr>
          <w:p w14:paraId="448DE49C" w14:textId="00453988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single" w:sz="4" w:space="0" w:color="auto"/>
            </w:tcBorders>
          </w:tcPr>
          <w:p w14:paraId="12880C44" w14:textId="35DF08B1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(39,281)</w:t>
            </w:r>
          </w:p>
        </w:tc>
        <w:tc>
          <w:tcPr>
            <w:tcW w:w="131" w:type="pct"/>
          </w:tcPr>
          <w:p w14:paraId="084B4D25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BDB4002" w14:textId="3D1B64F5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(59,951)</w:t>
            </w:r>
          </w:p>
        </w:tc>
        <w:tc>
          <w:tcPr>
            <w:tcW w:w="137" w:type="pct"/>
          </w:tcPr>
          <w:p w14:paraId="35337614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12459F95" w14:textId="27B8BA93" w:rsidR="00FA799F" w:rsidRPr="00811D0A" w:rsidRDefault="00FA799F" w:rsidP="00FA799F">
            <w:pPr>
              <w:pStyle w:val="acctfourfigures"/>
              <w:tabs>
                <w:tab w:val="clear" w:pos="765"/>
                <w:tab w:val="decimal" w:pos="621"/>
                <w:tab w:val="decimal" w:pos="1237"/>
              </w:tabs>
              <w:spacing w:line="240" w:lineRule="auto"/>
              <w:ind w:left="-36" w:right="-2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5" w:type="pct"/>
          </w:tcPr>
          <w:p w14:paraId="1407C117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</w:tcPr>
          <w:p w14:paraId="08875E69" w14:textId="75FDA2D2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(99,232)</w:t>
            </w:r>
          </w:p>
        </w:tc>
      </w:tr>
      <w:tr w:rsidR="00FA799F" w:rsidRPr="00811D0A" w14:paraId="543C1871" w14:textId="77777777" w:rsidTr="002D2917">
        <w:tc>
          <w:tcPr>
            <w:tcW w:w="2103" w:type="pct"/>
          </w:tcPr>
          <w:p w14:paraId="6F827EE0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C4A3C60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-1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1" w:type="pct"/>
          </w:tcPr>
          <w:p w14:paraId="46FB2962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C6F6DD8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7" w:type="pct"/>
          </w:tcPr>
          <w:p w14:paraId="49D5B7C2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6F76179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5" w:type="pct"/>
          </w:tcPr>
          <w:p w14:paraId="7B632A2F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26563500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6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FA799F" w:rsidRPr="00811D0A" w14:paraId="2B6A8872" w14:textId="77777777" w:rsidTr="002D2917">
        <w:tc>
          <w:tcPr>
            <w:tcW w:w="2103" w:type="pct"/>
          </w:tcPr>
          <w:p w14:paraId="20827FEB" w14:textId="55EF87DE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49721E2E" w14:textId="5AB4A1BB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197,488</w:t>
            </w:r>
          </w:p>
        </w:tc>
        <w:tc>
          <w:tcPr>
            <w:tcW w:w="131" w:type="pct"/>
          </w:tcPr>
          <w:p w14:paraId="39FCB350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36"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2E77CD6B" w14:textId="3BB8CA82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7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32,074</w:t>
            </w:r>
          </w:p>
        </w:tc>
        <w:tc>
          <w:tcPr>
            <w:tcW w:w="137" w:type="pct"/>
          </w:tcPr>
          <w:p w14:paraId="4510550B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</w:tcPr>
          <w:p w14:paraId="1E9B524D" w14:textId="48268A0C" w:rsidR="00FA799F" w:rsidRPr="00811D0A" w:rsidRDefault="00FA799F" w:rsidP="00FA799F">
            <w:pPr>
              <w:pStyle w:val="acctfourfigures"/>
              <w:tabs>
                <w:tab w:val="clear" w:pos="765"/>
                <w:tab w:val="decimal" w:pos="709"/>
                <w:tab w:val="decimal" w:pos="799"/>
              </w:tabs>
              <w:spacing w:line="240" w:lineRule="auto"/>
              <w:ind w:lef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45" w:type="pct"/>
          </w:tcPr>
          <w:p w14:paraId="47B11C81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709F541B" w14:textId="2DC46BF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237"/>
              </w:tabs>
              <w:spacing w:line="240" w:lineRule="auto"/>
              <w:ind w:left="-36" w:right="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230,160</w:t>
            </w:r>
          </w:p>
        </w:tc>
      </w:tr>
    </w:tbl>
    <w:p w14:paraId="57A09288" w14:textId="46224279" w:rsidR="003D582D" w:rsidRPr="00811D0A" w:rsidRDefault="003D5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B5CF858" w14:textId="77777777" w:rsidR="003D582D" w:rsidRPr="00811D0A" w:rsidRDefault="003D58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4F6D34E" w14:textId="77777777" w:rsidR="0065247B" w:rsidRPr="00811D0A" w:rsidRDefault="00652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5B10B044" w14:textId="043CDCB9" w:rsidR="00975AF5" w:rsidRPr="00811D0A" w:rsidRDefault="0F957249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กำไรต่อหุ้นขั้นพื้นฐาน</w:t>
      </w:r>
    </w:p>
    <w:p w14:paraId="679248D2" w14:textId="77777777" w:rsidR="00247855" w:rsidRPr="00811D0A" w:rsidRDefault="00247855" w:rsidP="002478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BBDEF7C" w14:textId="77777777" w:rsidR="00247855" w:rsidRPr="00811D0A" w:rsidRDefault="00247855" w:rsidP="00247855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hint="cs"/>
          <w:sz w:val="30"/>
          <w:szCs w:val="30"/>
          <w:cs/>
        </w:rPr>
        <w:t>การ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คำนวณกำไรต่อหุ้นขั้นพื้นฐานมาจากกำไรของผู้ถือหุ้นสามัญของบริษัทกับจำนวนหุ้นสามัญที่ออกจำหน่ายแล้ว</w:t>
      </w:r>
    </w:p>
    <w:p w14:paraId="1CBAF7B7" w14:textId="77777777" w:rsidR="00247855" w:rsidRPr="00811D0A" w:rsidRDefault="00247855" w:rsidP="00247855">
      <w:pPr>
        <w:tabs>
          <w:tab w:val="clear" w:pos="454"/>
          <w:tab w:val="clear" w:pos="680"/>
          <w:tab w:val="left" w:pos="360"/>
          <w:tab w:val="left" w:pos="126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43"/>
        <w:gridCol w:w="1287"/>
        <w:gridCol w:w="270"/>
        <w:gridCol w:w="1172"/>
      </w:tblGrid>
      <w:tr w:rsidR="00FA779C" w:rsidRPr="00811D0A" w14:paraId="12571FFE" w14:textId="77777777" w:rsidTr="00D62E78">
        <w:trPr>
          <w:trHeight w:val="70"/>
          <w:tblHeader/>
        </w:trPr>
        <w:tc>
          <w:tcPr>
            <w:tcW w:w="4860" w:type="dxa"/>
            <w:vAlign w:val="bottom"/>
          </w:tcPr>
          <w:p w14:paraId="2540CBF7" w14:textId="2F1D1302" w:rsidR="00FA779C" w:rsidRPr="00811D0A" w:rsidRDefault="00FA779C" w:rsidP="00D62E78">
            <w:pPr>
              <w:pStyle w:val="acctfourfigures"/>
              <w:tabs>
                <w:tab w:val="clear" w:pos="765"/>
              </w:tabs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1DD9574" w14:textId="77777777" w:rsidR="00FA779C" w:rsidRPr="00811D0A" w:rsidRDefault="00FA779C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CBB4AFF" w14:textId="77777777" w:rsidR="00FA779C" w:rsidRPr="00811D0A" w:rsidRDefault="00FA779C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6838F9E4" w14:textId="0134490E" w:rsidR="00FA779C" w:rsidRPr="00811D0A" w:rsidRDefault="00663657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6CD79756" w14:textId="77777777" w:rsidR="00FA779C" w:rsidRPr="00811D0A" w:rsidRDefault="00FA779C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2" w:type="dxa"/>
          </w:tcPr>
          <w:p w14:paraId="25D5B395" w14:textId="355E4371" w:rsidR="00FA779C" w:rsidRPr="00811D0A" w:rsidRDefault="00663657" w:rsidP="00D62E78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</w:tr>
      <w:tr w:rsidR="00FA779C" w:rsidRPr="00811D0A" w14:paraId="2BB4F0CC" w14:textId="77777777" w:rsidTr="00D62E78">
        <w:tc>
          <w:tcPr>
            <w:tcW w:w="4860" w:type="dxa"/>
          </w:tcPr>
          <w:p w14:paraId="337303FA" w14:textId="77777777" w:rsidR="00FA779C" w:rsidRPr="00811D0A" w:rsidRDefault="00FA779C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6C6A35" w14:textId="77777777" w:rsidR="00FA779C" w:rsidRPr="00811D0A" w:rsidRDefault="00FA779C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0334BAC" w14:textId="77777777" w:rsidR="00FA779C" w:rsidRPr="00811D0A" w:rsidRDefault="00FA779C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9" w:type="dxa"/>
            <w:gridSpan w:val="3"/>
          </w:tcPr>
          <w:p w14:paraId="4AEAC5D9" w14:textId="77777777" w:rsidR="00FA779C" w:rsidRPr="00811D0A" w:rsidRDefault="00FA779C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-11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811D0A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 / </w:t>
            </w:r>
            <w:r w:rsidRPr="00811D0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A799F" w:rsidRPr="00811D0A" w14:paraId="5D392A04" w14:textId="77777777" w:rsidTr="00D62E78">
        <w:tc>
          <w:tcPr>
            <w:tcW w:w="4860" w:type="dxa"/>
          </w:tcPr>
          <w:p w14:paraId="5786979A" w14:textId="77777777" w:rsidR="00FA799F" w:rsidRPr="00811D0A" w:rsidRDefault="00FA799F" w:rsidP="00FA799F">
            <w:pPr>
              <w:tabs>
                <w:tab w:val="left" w:pos="90"/>
              </w:tabs>
              <w:spacing w:line="240" w:lineRule="auto"/>
              <w:ind w:left="-18" w:right="-105" w:firstLine="3"/>
              <w:rPr>
                <w:rFonts w:asciiTheme="majorBidi" w:hAnsi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vAlign w:val="bottom"/>
          </w:tcPr>
          <w:p w14:paraId="6172D273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7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D006803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63A2F395" w14:textId="1042FB17" w:rsidR="00FA799F" w:rsidRPr="00811D0A" w:rsidRDefault="00886CB5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574</w:t>
            </w:r>
            <w:r w:rsidR="002C1A82" w:rsidRPr="00811D0A">
              <w:rPr>
                <w:rFonts w:asciiTheme="majorBidi" w:hAnsiTheme="majorBidi"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13</w:t>
            </w:r>
            <w:r w:rsidRPr="00811D0A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7D6799AE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0A7FA066" w14:textId="4DC19AC0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487,675</w:t>
            </w:r>
          </w:p>
        </w:tc>
      </w:tr>
      <w:tr w:rsidR="00FA799F" w:rsidRPr="00811D0A" w14:paraId="77D14064" w14:textId="77777777" w:rsidTr="00D62E78">
        <w:tc>
          <w:tcPr>
            <w:tcW w:w="4860" w:type="dxa"/>
          </w:tcPr>
          <w:p w14:paraId="1350491A" w14:textId="18870371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11" w:right="-12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60" w:type="dxa"/>
            <w:vAlign w:val="bottom"/>
          </w:tcPr>
          <w:p w14:paraId="0A11353A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133B02F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6FAEB2B" w14:textId="2ABF7C37" w:rsidR="00FA799F" w:rsidRPr="00811D0A" w:rsidRDefault="002C1A82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331,500</w:t>
            </w:r>
          </w:p>
        </w:tc>
        <w:tc>
          <w:tcPr>
            <w:tcW w:w="270" w:type="dxa"/>
            <w:vAlign w:val="bottom"/>
          </w:tcPr>
          <w:p w14:paraId="231CA046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1C3D5421" w14:textId="0A6A6A31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47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331,500</w:t>
            </w:r>
          </w:p>
        </w:tc>
      </w:tr>
      <w:tr w:rsidR="00FA799F" w:rsidRPr="00811D0A" w14:paraId="5ED587F5" w14:textId="77777777" w:rsidTr="00D62E78">
        <w:tc>
          <w:tcPr>
            <w:tcW w:w="4860" w:type="dxa"/>
          </w:tcPr>
          <w:p w14:paraId="7A4EB682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11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811D0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60" w:type="dxa"/>
            <w:vAlign w:val="bottom"/>
          </w:tcPr>
          <w:p w14:paraId="38BC98D5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0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363FE3BE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double" w:sz="4" w:space="0" w:color="auto"/>
              <w:bottom w:val="double" w:sz="4" w:space="0" w:color="auto"/>
            </w:tcBorders>
          </w:tcPr>
          <w:p w14:paraId="4C10CAFC" w14:textId="6DC581DF" w:rsidR="00FA799F" w:rsidRPr="00811D0A" w:rsidRDefault="005B67A8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80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1.73</w:t>
            </w:r>
          </w:p>
        </w:tc>
        <w:tc>
          <w:tcPr>
            <w:tcW w:w="270" w:type="dxa"/>
            <w:vAlign w:val="bottom"/>
          </w:tcPr>
          <w:p w14:paraId="3B481305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</w:tcPr>
          <w:p w14:paraId="570E68C1" w14:textId="4054BD02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2"/>
              </w:tabs>
              <w:spacing w:line="240" w:lineRule="auto"/>
              <w:ind w:left="-108" w:right="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1.47</w:t>
            </w:r>
          </w:p>
        </w:tc>
      </w:tr>
    </w:tbl>
    <w:p w14:paraId="36DA4691" w14:textId="77777777" w:rsidR="00B530CA" w:rsidRPr="00811D0A" w:rsidRDefault="00B530CA" w:rsidP="00E30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06E1144" w14:textId="7F1D77D9" w:rsidR="002042DB" w:rsidRPr="00811D0A" w:rsidRDefault="002042DB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เงินปันผล</w:t>
      </w:r>
    </w:p>
    <w:p w14:paraId="11F7462E" w14:textId="77777777" w:rsidR="002042DB" w:rsidRPr="00811D0A" w:rsidRDefault="002042DB" w:rsidP="002042DB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F49E6D4" w14:textId="77777777" w:rsidR="00DB1852" w:rsidRPr="00811D0A" w:rsidRDefault="00DB1852" w:rsidP="00DB18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6"/>
          <w:szCs w:val="16"/>
          <w:shd w:val="clear" w:color="auto" w:fill="D9D9D9"/>
          <w: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4"/>
        <w:gridCol w:w="1985"/>
        <w:gridCol w:w="1437"/>
        <w:gridCol w:w="1066"/>
        <w:gridCol w:w="231"/>
        <w:gridCol w:w="1277"/>
      </w:tblGrid>
      <w:tr w:rsidR="00DB1852" w:rsidRPr="00811D0A" w14:paraId="32B2694A" w14:textId="77777777" w:rsidTr="00DD7F72">
        <w:trPr>
          <w:tblHeader/>
        </w:trPr>
        <w:tc>
          <w:tcPr>
            <w:tcW w:w="3094" w:type="dxa"/>
            <w:vAlign w:val="bottom"/>
          </w:tcPr>
          <w:p w14:paraId="21291568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5" w:type="dxa"/>
            <w:vAlign w:val="bottom"/>
          </w:tcPr>
          <w:p w14:paraId="4026E7B6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37" w:type="dxa"/>
            <w:vAlign w:val="bottom"/>
          </w:tcPr>
          <w:p w14:paraId="2F93FC0C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5B392469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A36B7FF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603D8208" w14:textId="77777777" w:rsidR="00DB1852" w:rsidRPr="00811D0A" w:rsidDel="00D43E7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B1852" w:rsidRPr="00811D0A" w14:paraId="20BB40A6" w14:textId="77777777" w:rsidTr="00DD7F72">
        <w:trPr>
          <w:tblHeader/>
        </w:trPr>
        <w:tc>
          <w:tcPr>
            <w:tcW w:w="3094" w:type="dxa"/>
          </w:tcPr>
          <w:p w14:paraId="017E0372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5" w:type="dxa"/>
          </w:tcPr>
          <w:p w14:paraId="5A56CB6F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7" w:type="dxa"/>
          </w:tcPr>
          <w:p w14:paraId="4EC742CE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4D5ACA34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F0BFFEA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7" w:type="dxa"/>
          </w:tcPr>
          <w:p w14:paraId="7A65715F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811D0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1852" w:rsidRPr="00811D0A" w14:paraId="7B4D7707" w14:textId="77777777" w:rsidTr="00DD7F72">
        <w:tc>
          <w:tcPr>
            <w:tcW w:w="3094" w:type="dxa"/>
          </w:tcPr>
          <w:p w14:paraId="4AABF2F3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985" w:type="dxa"/>
          </w:tcPr>
          <w:p w14:paraId="41943B87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437" w:type="dxa"/>
          </w:tcPr>
          <w:p w14:paraId="6EBC8F6B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52D6F2DB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1B2FA67C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0E129E3E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B1852" w:rsidRPr="00811D0A" w14:paraId="52B2FF60" w14:textId="77777777" w:rsidTr="00DD7F72">
        <w:tc>
          <w:tcPr>
            <w:tcW w:w="3094" w:type="dxa"/>
          </w:tcPr>
          <w:p w14:paraId="65DC44D2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2567</w:t>
            </w:r>
          </w:p>
        </w:tc>
        <w:tc>
          <w:tcPr>
            <w:tcW w:w="1985" w:type="dxa"/>
          </w:tcPr>
          <w:p w14:paraId="4E49211A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37" w:type="dxa"/>
          </w:tcPr>
          <w:p w14:paraId="6687C31A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066" w:type="dxa"/>
          </w:tcPr>
          <w:p w14:paraId="0154A26D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1.195</w:t>
            </w:r>
          </w:p>
        </w:tc>
        <w:tc>
          <w:tcPr>
            <w:tcW w:w="231" w:type="dxa"/>
          </w:tcPr>
          <w:p w14:paraId="26E7EB3E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</w:tcPr>
          <w:p w14:paraId="2A38737B" w14:textId="77777777" w:rsidR="00DB1852" w:rsidRPr="00811D0A" w:rsidRDefault="00DB1852" w:rsidP="00DD7F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396,143</w:t>
            </w:r>
          </w:p>
        </w:tc>
      </w:tr>
    </w:tbl>
    <w:p w14:paraId="799F4E5A" w14:textId="77777777" w:rsidR="002042DB" w:rsidRPr="00811D0A" w:rsidRDefault="002042DB" w:rsidP="002042DB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109046D5" w14:textId="21B03856" w:rsidR="006D52EE" w:rsidRPr="00811D0A" w:rsidRDefault="04C85CD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ค่าตอบแทนที่จ่ายให้ผู้บริหารสำคัญ</w:t>
      </w:r>
    </w:p>
    <w:p w14:paraId="5D0B72B9" w14:textId="77777777" w:rsidR="006D52EE" w:rsidRPr="00811D0A" w:rsidRDefault="006D52EE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5908534" w14:textId="200DCA56" w:rsidR="0057712E" w:rsidRPr="00811D0A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บริษัทไม่มีการจ่ายผลประโยชน์อื่นแก่</w:t>
      </w:r>
      <w:r w:rsidR="00AA1A91" w:rsidRPr="00811D0A">
        <w:rPr>
          <w:rFonts w:asciiTheme="majorBidi" w:hAnsiTheme="majorBidi" w:cstheme="majorBidi" w:hint="cs"/>
          <w:sz w:val="30"/>
          <w:szCs w:val="30"/>
          <w:cs/>
        </w:rPr>
        <w:t>ผู้บริหารสำคัญ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นอกเหนือจากผลประโยชน์ที่พึงจ่ายตามปกติซึ่งได้แก่ เงินเดือน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โบนัส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ค่ายานพาหนะ ค่าตอบแทนกรรมการ และสวัสดิการต่าง ๆ</w:t>
      </w:r>
    </w:p>
    <w:p w14:paraId="6CCDBC7A" w14:textId="77777777" w:rsidR="005979A0" w:rsidRPr="00811D0A" w:rsidRDefault="005979A0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0"/>
        <w:gridCol w:w="270"/>
        <w:gridCol w:w="1350"/>
        <w:gridCol w:w="270"/>
        <w:gridCol w:w="1352"/>
      </w:tblGrid>
      <w:tr w:rsidR="00877005" w:rsidRPr="00811D0A" w14:paraId="47E88D01" w14:textId="77777777" w:rsidTr="00D62E78">
        <w:trPr>
          <w:trHeight w:val="77"/>
        </w:trPr>
        <w:tc>
          <w:tcPr>
            <w:tcW w:w="4680" w:type="dxa"/>
            <w:vAlign w:val="bottom"/>
          </w:tcPr>
          <w:p w14:paraId="2459E9A3" w14:textId="4057986F" w:rsidR="00877005" w:rsidRPr="00811D0A" w:rsidRDefault="00877005" w:rsidP="00877005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64C997" w14:textId="77777777" w:rsidR="00877005" w:rsidRPr="00811D0A" w:rsidRDefault="00877005" w:rsidP="0087700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3D966240" w14:textId="77777777" w:rsidR="00877005" w:rsidRPr="00811D0A" w:rsidRDefault="00877005" w:rsidP="0087700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D43F429" w14:textId="2449D829" w:rsidR="00877005" w:rsidRPr="00811D0A" w:rsidRDefault="00663657" w:rsidP="0087700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42FAAA9A" w14:textId="77777777" w:rsidR="00877005" w:rsidRPr="00811D0A" w:rsidRDefault="00877005" w:rsidP="0087700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2" w:type="dxa"/>
          </w:tcPr>
          <w:p w14:paraId="256FAA64" w14:textId="589548C1" w:rsidR="00877005" w:rsidRPr="00811D0A" w:rsidRDefault="00663657" w:rsidP="00877005">
            <w:pPr>
              <w:pStyle w:val="acctfourfigures"/>
              <w:tabs>
                <w:tab w:val="clear" w:pos="765"/>
              </w:tabs>
              <w:spacing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2567</w:t>
            </w:r>
          </w:p>
        </w:tc>
      </w:tr>
      <w:tr w:rsidR="005979A0" w:rsidRPr="00811D0A" w14:paraId="742577E7" w14:textId="77777777" w:rsidTr="00D62E78">
        <w:tc>
          <w:tcPr>
            <w:tcW w:w="4680" w:type="dxa"/>
          </w:tcPr>
          <w:p w14:paraId="3F762E90" w14:textId="77777777" w:rsidR="005979A0" w:rsidRPr="00811D0A" w:rsidRDefault="005979A0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3E523EE" w14:textId="77777777" w:rsidR="005979A0" w:rsidRPr="00811D0A" w:rsidRDefault="005979A0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A01E3A" w14:textId="77777777" w:rsidR="005979A0" w:rsidRPr="00811D0A" w:rsidRDefault="005979A0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2" w:type="dxa"/>
            <w:gridSpan w:val="3"/>
          </w:tcPr>
          <w:p w14:paraId="31B47CD3" w14:textId="77777777" w:rsidR="005979A0" w:rsidRPr="00811D0A" w:rsidRDefault="005979A0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A799F" w:rsidRPr="00811D0A" w14:paraId="3069F87A" w14:textId="77777777" w:rsidTr="00D62E78">
        <w:trPr>
          <w:trHeight w:val="236"/>
        </w:trPr>
        <w:tc>
          <w:tcPr>
            <w:tcW w:w="4680" w:type="dxa"/>
          </w:tcPr>
          <w:p w14:paraId="5C75BD2C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2BE71C53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365FBC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03A95B" w14:textId="5582E0D7" w:rsidR="00FA799F" w:rsidRPr="00811D0A" w:rsidRDefault="007519D0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263,987</w:t>
            </w:r>
          </w:p>
        </w:tc>
        <w:tc>
          <w:tcPr>
            <w:tcW w:w="270" w:type="dxa"/>
          </w:tcPr>
          <w:p w14:paraId="0084DDC8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043CED58" w14:textId="78381C88" w:rsidR="00FA799F" w:rsidRPr="00811D0A" w:rsidRDefault="00C76728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297,523</w:t>
            </w:r>
          </w:p>
        </w:tc>
      </w:tr>
      <w:tr w:rsidR="00FA799F" w:rsidRPr="00811D0A" w14:paraId="23476EAD" w14:textId="77777777" w:rsidTr="00D62E78">
        <w:tc>
          <w:tcPr>
            <w:tcW w:w="4680" w:type="dxa"/>
          </w:tcPr>
          <w:p w14:paraId="6C6E256F" w14:textId="31E7E9B5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589F0E51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F52CBD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C23D68" w14:textId="1E6A14FB" w:rsidR="00FA799F" w:rsidRPr="00811D0A" w:rsidRDefault="007519D0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2,751</w:t>
            </w:r>
          </w:p>
        </w:tc>
        <w:tc>
          <w:tcPr>
            <w:tcW w:w="270" w:type="dxa"/>
          </w:tcPr>
          <w:p w14:paraId="56BA8417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20" w:firstLine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4C6A40DE" w14:textId="5A8AF5D4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3,023</w:t>
            </w:r>
          </w:p>
        </w:tc>
      </w:tr>
      <w:tr w:rsidR="00FA799F" w:rsidRPr="00811D0A" w14:paraId="5DAD7F0D" w14:textId="77777777" w:rsidTr="00D62E78">
        <w:tc>
          <w:tcPr>
            <w:tcW w:w="4680" w:type="dxa"/>
          </w:tcPr>
          <w:p w14:paraId="066D9727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354C5E67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E67D7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727575" w14:textId="5FEB8950" w:rsidR="00FA799F" w:rsidRPr="00811D0A" w:rsidRDefault="00770A2E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266,738</w:t>
            </w:r>
          </w:p>
        </w:tc>
        <w:tc>
          <w:tcPr>
            <w:tcW w:w="270" w:type="dxa"/>
          </w:tcPr>
          <w:p w14:paraId="7C10AE84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2703F3D2" w14:textId="4C7159A8" w:rsidR="00FA799F" w:rsidRPr="00811D0A" w:rsidRDefault="00C76728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510"/>
              </w:tabs>
              <w:spacing w:line="240" w:lineRule="auto"/>
              <w:ind w:left="-108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300,546</w:t>
            </w:r>
          </w:p>
        </w:tc>
      </w:tr>
    </w:tbl>
    <w:p w14:paraId="0970C3AE" w14:textId="0BDD07CE" w:rsidR="009F63D9" w:rsidRPr="00811D0A" w:rsidRDefault="009F63D9" w:rsidP="00C43017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398112AC" w14:textId="77777777" w:rsidR="009F63D9" w:rsidRPr="00811D0A" w:rsidRDefault="009F6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GB" w:bidi="ar-SA"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58F5B12" w14:textId="2177A9E0" w:rsidR="006244F8" w:rsidRPr="00811D0A" w:rsidRDefault="776AAC50" w:rsidP="001B0EAE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bookmarkStart w:id="45" w:name="_Hlk109724525"/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bookmarkEnd w:id="45"/>
    <w:p w14:paraId="164C359A" w14:textId="175B668D" w:rsidR="006244F8" w:rsidRPr="00811D0A" w:rsidRDefault="006244F8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565D372F" w14:textId="72EBAE88" w:rsidR="0057712E" w:rsidRPr="00811D0A" w:rsidRDefault="009829C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811D0A">
        <w:rPr>
          <w:rFonts w:asciiTheme="majorBidi" w:hAnsiTheme="majorBidi" w:cstheme="majorBidi" w:hint="cs"/>
          <w:b/>
          <w:sz w:val="30"/>
          <w:szCs w:val="30"/>
          <w:cs/>
        </w:rPr>
        <w:t xml:space="preserve">ความสัมพันธ์ที่มีกับบริษัทใหญ่ของกลุ่มบริษัทได้เปิดเผยในหมายเหตุข้อ </w:t>
      </w:r>
      <w:r w:rsidRPr="00811D0A">
        <w:rPr>
          <w:rFonts w:asciiTheme="majorBidi" w:hAnsiTheme="majorBidi" w:cstheme="majorBidi"/>
          <w:bCs/>
          <w:sz w:val="30"/>
          <w:szCs w:val="30"/>
        </w:rPr>
        <w:t>1</w:t>
      </w:r>
      <w:r w:rsidRPr="00811D0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811D0A">
        <w:rPr>
          <w:rFonts w:asciiTheme="majorBidi" w:hAnsiTheme="majorBidi" w:cstheme="majorBidi" w:hint="cs"/>
          <w:b/>
          <w:sz w:val="30"/>
          <w:szCs w:val="30"/>
          <w:cs/>
        </w:rPr>
        <w:t>สำหรับ</w:t>
      </w:r>
      <w:r w:rsidR="007D16B6" w:rsidRPr="00811D0A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="007D16B6" w:rsidRPr="00811D0A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9D6DBB" w:rsidRPr="00811D0A">
        <w:rPr>
          <w:rFonts w:asciiTheme="majorBidi" w:hAnsiTheme="majorBidi" w:cstheme="majorBidi"/>
          <w:sz w:val="30"/>
          <w:szCs w:val="30"/>
          <w:cs/>
        </w:rPr>
        <w:t>อื่น</w:t>
      </w:r>
      <w:r w:rsidR="007D16B6" w:rsidRPr="00811D0A">
        <w:rPr>
          <w:rFonts w:asciiTheme="majorBidi" w:hAnsiTheme="majorBidi" w:cstheme="majorBidi"/>
          <w:sz w:val="30"/>
          <w:szCs w:val="30"/>
          <w:cs/>
        </w:rPr>
        <w:t>ที่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</w:r>
      <w:r w:rsidR="007D16B6" w:rsidRPr="00811D0A">
        <w:rPr>
          <w:rFonts w:asciiTheme="majorBidi" w:hAnsiTheme="majorBidi" w:cstheme="majorBidi"/>
          <w:sz w:val="30"/>
          <w:szCs w:val="30"/>
          <w:cs/>
        </w:rPr>
        <w:t>เกี่ยวข้องกันที่</w:t>
      </w:r>
      <w:r w:rsidR="004D09F9" w:rsidRPr="00811D0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D16B6" w:rsidRPr="00811D0A">
        <w:rPr>
          <w:rFonts w:asciiTheme="majorBidi" w:hAnsiTheme="majorBidi" w:cstheme="majorBidi"/>
          <w:sz w:val="30"/>
          <w:szCs w:val="30"/>
          <w:cs/>
        </w:rPr>
        <w:t>มีรายการระหว่างกันที่มีนัยสำคัญกับบริษัทใน</w:t>
      </w:r>
      <w:r w:rsidR="00651FD1" w:rsidRPr="00811D0A">
        <w:rPr>
          <w:rFonts w:asciiTheme="majorBidi" w:hAnsiTheme="majorBidi" w:cstheme="majorBidi"/>
          <w:sz w:val="30"/>
          <w:szCs w:val="30"/>
          <w:cs/>
        </w:rPr>
        <w:t>ระหว่าง</w:t>
      </w:r>
      <w:r w:rsidR="00DD47DF" w:rsidRPr="00811D0A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7D16B6" w:rsidRPr="00811D0A">
        <w:rPr>
          <w:rFonts w:asciiTheme="majorBidi" w:hAnsiTheme="majorBidi" w:cstheme="majorBidi"/>
          <w:sz w:val="30"/>
          <w:szCs w:val="30"/>
          <w:cs/>
        </w:rPr>
        <w:t>มี</w:t>
      </w:r>
      <w:r w:rsidR="007D16B6" w:rsidRPr="00811D0A">
        <w:rPr>
          <w:rFonts w:asciiTheme="majorBidi" w:hAnsiTheme="majorBidi" w:cstheme="majorBidi"/>
          <w:b/>
          <w:sz w:val="30"/>
          <w:szCs w:val="30"/>
          <w:cs/>
        </w:rPr>
        <w:t xml:space="preserve">ดังต่อไปนี้ </w:t>
      </w:r>
    </w:p>
    <w:p w14:paraId="1F65250B" w14:textId="0DE245B6" w:rsidR="00A92F90" w:rsidRPr="00811D0A" w:rsidRDefault="00A92F90" w:rsidP="005771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188"/>
        <w:gridCol w:w="3960"/>
      </w:tblGrid>
      <w:tr w:rsidR="007D16B6" w:rsidRPr="00811D0A" w14:paraId="1359A372" w14:textId="77777777" w:rsidTr="009B0297">
        <w:trPr>
          <w:trHeight w:val="20"/>
          <w:tblHeader/>
        </w:trPr>
        <w:tc>
          <w:tcPr>
            <w:tcW w:w="4122" w:type="dxa"/>
          </w:tcPr>
          <w:p w14:paraId="112F0D1C" w14:textId="77777777" w:rsidR="007D16B6" w:rsidRPr="00811D0A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516B4D3" w14:textId="77777777" w:rsidR="007D16B6" w:rsidRPr="00811D0A" w:rsidRDefault="007D16B6" w:rsidP="007D16B6">
            <w:pPr>
              <w:spacing w:line="240" w:lineRule="auto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188" w:type="dxa"/>
          </w:tcPr>
          <w:p w14:paraId="6323F1B2" w14:textId="4FD70698" w:rsidR="007D16B6" w:rsidRPr="00811D0A" w:rsidRDefault="007D16B6" w:rsidP="007D16B6">
            <w:pPr>
              <w:spacing w:line="240" w:lineRule="auto"/>
              <w:ind w:left="-126" w:right="-108" w:firstLine="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</w:tcPr>
          <w:p w14:paraId="74FC1AD8" w14:textId="77777777" w:rsidR="007D16B6" w:rsidRPr="00811D0A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69EC0DD" w14:textId="77777777" w:rsidR="007D16B6" w:rsidRPr="00811D0A" w:rsidRDefault="007D16B6" w:rsidP="007D16B6">
            <w:pPr>
              <w:spacing w:line="240" w:lineRule="auto"/>
              <w:ind w:left="-18"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0297" w:rsidRPr="00811D0A" w14:paraId="72A20FB0" w14:textId="77777777" w:rsidTr="009B0297">
        <w:trPr>
          <w:trHeight w:val="423"/>
        </w:trPr>
        <w:tc>
          <w:tcPr>
            <w:tcW w:w="4122" w:type="dxa"/>
          </w:tcPr>
          <w:p w14:paraId="50693258" w14:textId="77777777" w:rsidR="009B0297" w:rsidRPr="00811D0A" w:rsidRDefault="009B0297" w:rsidP="009B029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ธนาคารไทยพาณิชย์ จำกัด (มหาชน)</w:t>
            </w:r>
          </w:p>
        </w:tc>
        <w:tc>
          <w:tcPr>
            <w:tcW w:w="1188" w:type="dxa"/>
          </w:tcPr>
          <w:p w14:paraId="6EBD3FF2" w14:textId="77777777" w:rsidR="009B0297" w:rsidRPr="00811D0A" w:rsidRDefault="009B0297" w:rsidP="009B0297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D4B08EB" w14:textId="03171E34" w:rsidR="009B0297" w:rsidRPr="00811D0A" w:rsidRDefault="009B0297" w:rsidP="009B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="002C08C6" w:rsidRPr="00811D0A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9B0297" w:rsidRPr="00811D0A" w14:paraId="5EE11A83" w14:textId="77777777" w:rsidTr="009B0297">
        <w:trPr>
          <w:trHeight w:val="423"/>
        </w:trPr>
        <w:tc>
          <w:tcPr>
            <w:tcW w:w="4122" w:type="dxa"/>
          </w:tcPr>
          <w:p w14:paraId="7401BE0E" w14:textId="2C3BBC43" w:rsidR="009B0297" w:rsidRPr="00811D0A" w:rsidRDefault="009B0297" w:rsidP="009B0297">
            <w:pPr>
              <w:spacing w:line="240" w:lineRule="auto"/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บริษัท เอสซีบี เท็นเอกซ์ จำกัด</w:t>
            </w:r>
          </w:p>
        </w:tc>
        <w:tc>
          <w:tcPr>
            <w:tcW w:w="1188" w:type="dxa"/>
          </w:tcPr>
          <w:p w14:paraId="01E51687" w14:textId="68AD7C2B" w:rsidR="009B0297" w:rsidRPr="00811D0A" w:rsidRDefault="009B0297" w:rsidP="009B0297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C9DDAD6" w14:textId="28EE6E69" w:rsidR="009B0297" w:rsidRPr="00811D0A" w:rsidRDefault="009B0297" w:rsidP="009B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="002C08C6" w:rsidRPr="00811D0A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702166" w:rsidRPr="00811D0A" w14:paraId="6C160E77" w14:textId="77777777" w:rsidTr="009B0297">
        <w:trPr>
          <w:trHeight w:val="423"/>
        </w:trPr>
        <w:tc>
          <w:tcPr>
            <w:tcW w:w="4122" w:type="dxa"/>
          </w:tcPr>
          <w:p w14:paraId="6C97CD7D" w14:textId="4867FD64" w:rsidR="00702166" w:rsidRPr="00811D0A" w:rsidRDefault="00702166" w:rsidP="00702166">
            <w:pPr>
              <w:spacing w:line="240" w:lineRule="auto"/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color w:val="000000"/>
                <w:sz w:val="30"/>
                <w:szCs w:val="30"/>
                <w:cs/>
              </w:rPr>
              <w:t>บริษัท เอสซีบี เดต้า เอกซ์ จำกัด</w:t>
            </w:r>
          </w:p>
        </w:tc>
        <w:tc>
          <w:tcPr>
            <w:tcW w:w="1188" w:type="dxa"/>
          </w:tcPr>
          <w:p w14:paraId="16B32F98" w14:textId="5870CEC0" w:rsidR="00702166" w:rsidRPr="00811D0A" w:rsidRDefault="00702166" w:rsidP="0070216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7335A55E" w14:textId="6A184507" w:rsidR="00702166" w:rsidRPr="00811D0A" w:rsidRDefault="00702166" w:rsidP="0070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="002C08C6" w:rsidRPr="00811D0A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9B0297" w:rsidRPr="00811D0A" w14:paraId="0B2D688C" w14:textId="77777777" w:rsidTr="009B0297">
        <w:trPr>
          <w:trHeight w:val="423"/>
        </w:trPr>
        <w:tc>
          <w:tcPr>
            <w:tcW w:w="4122" w:type="dxa"/>
          </w:tcPr>
          <w:p w14:paraId="2EF3AD07" w14:textId="2F1375AE" w:rsidR="009B0297" w:rsidRPr="00811D0A" w:rsidRDefault="009B0297" w:rsidP="009B0297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เอสซีบี เทคเอกซ์ จำกัด</w:t>
            </w:r>
          </w:p>
        </w:tc>
        <w:tc>
          <w:tcPr>
            <w:tcW w:w="1188" w:type="dxa"/>
          </w:tcPr>
          <w:p w14:paraId="5541AF1F" w14:textId="76F98D6D" w:rsidR="009B0297" w:rsidRPr="00811D0A" w:rsidRDefault="009B0297" w:rsidP="009B0297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3E82056" w14:textId="401D14E7" w:rsidR="009B0297" w:rsidRPr="00811D0A" w:rsidRDefault="009B0297" w:rsidP="009B0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="002C08C6" w:rsidRPr="00811D0A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702166" w:rsidRPr="00811D0A" w14:paraId="4C8719F2" w14:textId="77777777" w:rsidTr="009B0297">
        <w:trPr>
          <w:trHeight w:val="423"/>
        </w:trPr>
        <w:tc>
          <w:tcPr>
            <w:tcW w:w="4122" w:type="dxa"/>
          </w:tcPr>
          <w:p w14:paraId="0D67B6E7" w14:textId="7C21C2C2" w:rsidR="00702166" w:rsidRPr="00811D0A" w:rsidRDefault="00702166" w:rsidP="00702166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โทเคน</w:t>
            </w: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เอกซ์</w:t>
            </w: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  <w:r w:rsidRPr="00811D0A">
              <w:rPr>
                <w:rFonts w:asciiTheme="majorBidi" w:hAnsiTheme="majorBidi" w:hint="eastAsia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188" w:type="dxa"/>
          </w:tcPr>
          <w:p w14:paraId="5EE07D41" w14:textId="363988DC" w:rsidR="00702166" w:rsidRPr="00811D0A" w:rsidRDefault="00702166" w:rsidP="00702166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5320F70" w14:textId="36B7C952" w:rsidR="00702166" w:rsidRPr="00811D0A" w:rsidRDefault="00702166" w:rsidP="007021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="002C08C6" w:rsidRPr="00811D0A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617770" w:rsidRPr="00811D0A" w14:paraId="78618E41" w14:textId="77777777" w:rsidTr="009B0297">
        <w:trPr>
          <w:trHeight w:val="423"/>
        </w:trPr>
        <w:tc>
          <w:tcPr>
            <w:tcW w:w="4122" w:type="dxa"/>
          </w:tcPr>
          <w:p w14:paraId="77F150D2" w14:textId="04670306" w:rsidR="00617770" w:rsidRPr="00811D0A" w:rsidRDefault="00617770" w:rsidP="00617770">
            <w:pPr>
              <w:spacing w:line="240" w:lineRule="auto"/>
              <w:ind w:right="-108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พอยท์เอกซ์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88" w:type="dxa"/>
          </w:tcPr>
          <w:p w14:paraId="7FB66E30" w14:textId="7EEB9F1E" w:rsidR="00617770" w:rsidRPr="00811D0A" w:rsidRDefault="00617770" w:rsidP="00617770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14AE28D7" w14:textId="30444CF7" w:rsidR="00617770" w:rsidRPr="00811D0A" w:rsidRDefault="00617770" w:rsidP="006177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เป็นบริษัทย่อยของบริษัทใหญ่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F6775D" w:rsidRPr="00811D0A" w14:paraId="63256C8E" w14:textId="77777777" w:rsidTr="009B0297">
        <w:trPr>
          <w:trHeight w:val="423"/>
        </w:trPr>
        <w:tc>
          <w:tcPr>
            <w:tcW w:w="4122" w:type="dxa"/>
          </w:tcPr>
          <w:p w14:paraId="27659D58" w14:textId="35BEA00C" w:rsidR="00F6775D" w:rsidRPr="00811D0A" w:rsidRDefault="00F6775D" w:rsidP="00F6775D">
            <w:pPr>
              <w:spacing w:line="240" w:lineRule="auto"/>
              <w:ind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88" w:type="dxa"/>
          </w:tcPr>
          <w:p w14:paraId="00520FF7" w14:textId="6D0ECC44" w:rsidR="00F6775D" w:rsidRPr="00811D0A" w:rsidRDefault="00F6775D" w:rsidP="00F6775D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73B25C9" w14:textId="6BBF39B9" w:rsidR="00F6775D" w:rsidRPr="00811D0A" w:rsidRDefault="00F6775D" w:rsidP="0090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ย่อย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ทางอ้อม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ของบริษัทใหญ่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FF6745" w:rsidRPr="00811D0A" w14:paraId="0489D734" w14:textId="77777777" w:rsidTr="009B0297">
        <w:tc>
          <w:tcPr>
            <w:tcW w:w="4122" w:type="dxa"/>
          </w:tcPr>
          <w:p w14:paraId="433AE2FD" w14:textId="6F798FD6" w:rsidR="00FF6745" w:rsidRPr="00811D0A" w:rsidRDefault="00FF6745" w:rsidP="00FF674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88" w:type="dxa"/>
          </w:tcPr>
          <w:p w14:paraId="4522D522" w14:textId="258FF91C" w:rsidR="00FF6745" w:rsidRPr="00811D0A" w:rsidRDefault="00FF6745" w:rsidP="00FF6745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64574F4B" w14:textId="49B1E0E4" w:rsidR="00FF6745" w:rsidRPr="00811D0A" w:rsidRDefault="00FF6745" w:rsidP="00FF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ย่อย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ทางอ้อม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ของบริษัทใหญ่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FF6745" w:rsidRPr="00811D0A" w14:paraId="7E7FDA65" w14:textId="77777777" w:rsidTr="009B0297">
        <w:tc>
          <w:tcPr>
            <w:tcW w:w="4122" w:type="dxa"/>
          </w:tcPr>
          <w:p w14:paraId="465FCEBF" w14:textId="7D246631" w:rsidR="00FF6745" w:rsidRPr="00811D0A" w:rsidRDefault="00FF6745" w:rsidP="00FF674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88" w:type="dxa"/>
          </w:tcPr>
          <w:p w14:paraId="648B4E8D" w14:textId="02C8ADD1" w:rsidR="00FF6745" w:rsidRPr="00811D0A" w:rsidRDefault="00FF6745" w:rsidP="00FF6745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4F5156E8" w14:textId="18E0E857" w:rsidR="00FF6745" w:rsidRPr="00811D0A" w:rsidRDefault="00FF6745" w:rsidP="00FF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เป็น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บริษัท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ย่อย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ทางอ้อม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ของบริษัทใหญ่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ของกลุ่มบริษัท</w:t>
            </w:r>
          </w:p>
        </w:tc>
      </w:tr>
      <w:tr w:rsidR="006972E9" w:rsidRPr="00811D0A" w14:paraId="2B64F18C" w14:textId="77777777" w:rsidTr="009B0297">
        <w:tc>
          <w:tcPr>
            <w:tcW w:w="4122" w:type="dxa"/>
          </w:tcPr>
          <w:p w14:paraId="46967093" w14:textId="2914491E" w:rsidR="006972E9" w:rsidRPr="00811D0A" w:rsidRDefault="006972E9" w:rsidP="00FF674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เอ็ม เอฟ อี ซี จำกัด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88" w:type="dxa"/>
          </w:tcPr>
          <w:p w14:paraId="146982DC" w14:textId="4A55B8A9" w:rsidR="006972E9" w:rsidRPr="00811D0A" w:rsidRDefault="006972E9" w:rsidP="00FF6745">
            <w:pPr>
              <w:spacing w:line="240" w:lineRule="auto"/>
              <w:ind w:right="-8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2ECDE207" w14:textId="12CE36BF" w:rsidR="006972E9" w:rsidRPr="00811D0A" w:rsidRDefault="003637EC" w:rsidP="00FF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44884966" w14:textId="64CE8626" w:rsidR="001B0E87" w:rsidRPr="00811D0A" w:rsidRDefault="001B0E87" w:rsidP="008B0A6B">
      <w:pPr>
        <w:tabs>
          <w:tab w:val="clear" w:pos="680"/>
          <w:tab w:val="left" w:pos="0"/>
          <w:tab w:val="left" w:pos="340"/>
          <w:tab w:val="left" w:pos="810"/>
        </w:tabs>
        <w:suppressAutoHyphens/>
        <w:spacing w:line="240" w:lineRule="auto"/>
        <w:ind w:left="810" w:right="-117" w:hanging="270"/>
        <w:jc w:val="thaiDistribute"/>
        <w:rPr>
          <w:rFonts w:asciiTheme="majorBidi" w:eastAsia="Times New Roman" w:hAnsiTheme="majorBidi" w:cstheme="majorBidi"/>
          <w:color w:val="000000"/>
          <w:sz w:val="16"/>
          <w:szCs w:val="16"/>
          <w:lang w:val="en-GB" w:eastAsia="zh-CN"/>
        </w:rPr>
      </w:pPr>
    </w:p>
    <w:p w14:paraId="61FD4AF3" w14:textId="771B202E" w:rsidR="001B0E87" w:rsidRPr="00811D0A" w:rsidRDefault="001B0E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color w:val="000000"/>
          <w:sz w:val="16"/>
          <w:szCs w:val="16"/>
          <w:lang w:val="en-GB" w:eastAsia="zh-C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1350"/>
        <w:gridCol w:w="270"/>
        <w:gridCol w:w="1350"/>
      </w:tblGrid>
      <w:tr w:rsidR="00FA779C" w:rsidRPr="00811D0A" w14:paraId="036B4C19" w14:textId="77777777" w:rsidTr="00712D1C">
        <w:trPr>
          <w:trHeight w:val="70"/>
          <w:tblHeader/>
        </w:trPr>
        <w:tc>
          <w:tcPr>
            <w:tcW w:w="5040" w:type="dxa"/>
            <w:vAlign w:val="bottom"/>
          </w:tcPr>
          <w:p w14:paraId="43119B15" w14:textId="499839AA" w:rsidR="003A413C" w:rsidRPr="00811D0A" w:rsidRDefault="003A413C" w:rsidP="00D62E78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  <w:p w14:paraId="209533AC" w14:textId="2687D384" w:rsidR="003A413C" w:rsidRPr="00811D0A" w:rsidRDefault="00FA779C" w:rsidP="003A413C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</w:t>
            </w:r>
            <w:r w:rsidR="003D4133" w:rsidRPr="00811D0A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บ</w:t>
            </w:r>
            <w:r w:rsidR="008B0C77" w:rsidRPr="00811D0A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ปี</w:t>
            </w:r>
            <w:r w:rsidR="003D4133" w:rsidRPr="00811D0A">
              <w:rPr>
                <w:rFonts w:asciiTheme="majorBidi" w:hAnsi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สิ้น</w:t>
            </w:r>
            <w:r w:rsidR="004119CF" w:rsidRPr="00811D0A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สุด</w:t>
            </w:r>
            <w:r w:rsidRPr="00811D0A"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วันที่ </w:t>
            </w:r>
            <w:r w:rsidR="004119CF" w:rsidRPr="00811D0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>3</w:t>
            </w:r>
            <w:r w:rsidR="008B0C77" w:rsidRPr="00811D0A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1 </w:t>
            </w:r>
            <w:r w:rsidR="008B0C77" w:rsidRPr="00811D0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ธันวาคม</w:t>
            </w:r>
            <w:r w:rsidR="00552792" w:rsidRPr="00811D0A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16EC20F5" w14:textId="77777777" w:rsidR="00FA779C" w:rsidRPr="00811D0A" w:rsidRDefault="00FA779C" w:rsidP="00D62E78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BB917D0" w14:textId="2DC10E35" w:rsidR="00FA779C" w:rsidRPr="00811D0A" w:rsidRDefault="00663657" w:rsidP="00712D1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06D38B57" w14:textId="77777777" w:rsidR="00FA779C" w:rsidRPr="00811D0A" w:rsidRDefault="00FA779C" w:rsidP="00712D1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C9536FC" w14:textId="64A68FF3" w:rsidR="00FA779C" w:rsidRPr="00811D0A" w:rsidRDefault="00663657" w:rsidP="00712D1C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FA779C" w:rsidRPr="00811D0A" w:rsidDel="004F3E40" w14:paraId="4258DB4A" w14:textId="77777777" w:rsidTr="00D62E78">
        <w:trPr>
          <w:trHeight w:val="70"/>
          <w:tblHeader/>
        </w:trPr>
        <w:tc>
          <w:tcPr>
            <w:tcW w:w="5040" w:type="dxa"/>
            <w:vAlign w:val="bottom"/>
          </w:tcPr>
          <w:p w14:paraId="465319F2" w14:textId="77777777" w:rsidR="00FA779C" w:rsidRPr="00811D0A" w:rsidRDefault="00FA779C" w:rsidP="00D62E78">
            <w:pPr>
              <w:tabs>
                <w:tab w:val="left" w:pos="90"/>
              </w:tabs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1741F6" w14:textId="77777777" w:rsidR="00FA779C" w:rsidRPr="00811D0A" w:rsidRDefault="00FA779C" w:rsidP="00D62E78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004A6D89" w14:textId="77777777" w:rsidR="00FA779C" w:rsidRPr="00811D0A" w:rsidDel="004F3E40" w:rsidRDefault="00FA779C" w:rsidP="00D62E78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A779C" w:rsidRPr="00811D0A" w14:paraId="75EE07C3" w14:textId="77777777" w:rsidTr="00D62E78">
        <w:tc>
          <w:tcPr>
            <w:tcW w:w="5040" w:type="dxa"/>
          </w:tcPr>
          <w:p w14:paraId="65E17A67" w14:textId="77777777" w:rsidR="00FA779C" w:rsidRPr="00811D0A" w:rsidRDefault="00FA779C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70" w:type="dxa"/>
            <w:vAlign w:val="bottom"/>
          </w:tcPr>
          <w:p w14:paraId="1621A573" w14:textId="77777777" w:rsidR="00FA779C" w:rsidRPr="00811D0A" w:rsidRDefault="00FA779C" w:rsidP="00D62E78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3D4F310" w14:textId="77777777" w:rsidR="00FA779C" w:rsidRPr="00811D0A" w:rsidRDefault="00FA779C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B7D6ED3" w14:textId="77777777" w:rsidR="00FA779C" w:rsidRPr="00811D0A" w:rsidRDefault="00FA779C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6116F77" w14:textId="77777777" w:rsidR="00FA779C" w:rsidRPr="00811D0A" w:rsidRDefault="00FA779C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1484967C" w14:textId="77777777" w:rsidTr="002D2917">
        <w:tc>
          <w:tcPr>
            <w:tcW w:w="5040" w:type="dxa"/>
          </w:tcPr>
          <w:p w14:paraId="47ACB462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790E6D9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F4E51B" w14:textId="23F84156" w:rsidR="00FA799F" w:rsidRPr="00811D0A" w:rsidRDefault="00670308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13,163</w:t>
            </w:r>
          </w:p>
        </w:tc>
        <w:tc>
          <w:tcPr>
            <w:tcW w:w="270" w:type="dxa"/>
            <w:vAlign w:val="bottom"/>
          </w:tcPr>
          <w:p w14:paraId="7A060137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6994F6" w14:textId="29AEBD7A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5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912</w:t>
            </w:r>
          </w:p>
        </w:tc>
      </w:tr>
      <w:tr w:rsidR="00FA799F" w:rsidRPr="00811D0A" w14:paraId="09E5DED7" w14:textId="77777777" w:rsidTr="00D62E78">
        <w:tc>
          <w:tcPr>
            <w:tcW w:w="5040" w:type="dxa"/>
          </w:tcPr>
          <w:p w14:paraId="712E483A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795D7DA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A86868E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5E4F6EA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E1361D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2DBAAFDD" w14:textId="77777777" w:rsidTr="00D62E78">
        <w:tc>
          <w:tcPr>
            <w:tcW w:w="5040" w:type="dxa"/>
          </w:tcPr>
          <w:p w14:paraId="7B0E8032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รายได้ค่าธรรมเนียมและบริการ</w:t>
            </w:r>
          </w:p>
        </w:tc>
        <w:tc>
          <w:tcPr>
            <w:tcW w:w="1170" w:type="dxa"/>
            <w:vAlign w:val="bottom"/>
          </w:tcPr>
          <w:p w14:paraId="7658E56A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B65F909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20FACE8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690391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7FFCE14B" w14:textId="77777777" w:rsidTr="002D2917">
        <w:tc>
          <w:tcPr>
            <w:tcW w:w="5040" w:type="dxa"/>
          </w:tcPr>
          <w:p w14:paraId="6DF9711F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1575A92D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DE7E103" w14:textId="69F7C2A5" w:rsidR="00FA799F" w:rsidRPr="00811D0A" w:rsidRDefault="00C64F25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1,836</w:t>
            </w:r>
          </w:p>
        </w:tc>
        <w:tc>
          <w:tcPr>
            <w:tcW w:w="270" w:type="dxa"/>
            <w:vAlign w:val="bottom"/>
          </w:tcPr>
          <w:p w14:paraId="23B01CBD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4B40AC" w14:textId="511BAD3B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1,755 </w:t>
            </w:r>
          </w:p>
        </w:tc>
      </w:tr>
      <w:tr w:rsidR="00FA799F" w:rsidRPr="00811D0A" w14:paraId="1795F9BB" w14:textId="77777777" w:rsidTr="002D2917">
        <w:tc>
          <w:tcPr>
            <w:tcW w:w="5040" w:type="dxa"/>
          </w:tcPr>
          <w:p w14:paraId="235C0025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70" w:type="dxa"/>
            <w:vAlign w:val="bottom"/>
          </w:tcPr>
          <w:p w14:paraId="1B7E55B3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AA67BA" w14:textId="67F89DF7" w:rsidR="00FA799F" w:rsidRPr="00811D0A" w:rsidRDefault="003D1272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120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478</w:t>
            </w:r>
          </w:p>
        </w:tc>
        <w:tc>
          <w:tcPr>
            <w:tcW w:w="270" w:type="dxa"/>
            <w:vAlign w:val="bottom"/>
          </w:tcPr>
          <w:p w14:paraId="1C5A3126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1C4BD5" w14:textId="5E69E64B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65,237 </w:t>
            </w:r>
          </w:p>
        </w:tc>
      </w:tr>
      <w:tr w:rsidR="00FA799F" w:rsidRPr="00811D0A" w14:paraId="6E475D08" w14:textId="77777777" w:rsidTr="002D2917">
        <w:tc>
          <w:tcPr>
            <w:tcW w:w="5040" w:type="dxa"/>
          </w:tcPr>
          <w:p w14:paraId="024DAE8B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92DAEAF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8936583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9AA3FC2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5CE845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55AD6DBF" w14:textId="77777777" w:rsidTr="00D62E78">
        <w:tc>
          <w:tcPr>
            <w:tcW w:w="5040" w:type="dxa"/>
          </w:tcPr>
          <w:p w14:paraId="229A1F9A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รายได้ดอกเบี้ย</w:t>
            </w:r>
          </w:p>
        </w:tc>
        <w:tc>
          <w:tcPr>
            <w:tcW w:w="1170" w:type="dxa"/>
            <w:vAlign w:val="bottom"/>
          </w:tcPr>
          <w:p w14:paraId="0DBB0F12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C3DDAE3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C031CE4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783C48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6F1AF3CA" w14:textId="77777777" w:rsidTr="00D62E78">
        <w:tc>
          <w:tcPr>
            <w:tcW w:w="5040" w:type="dxa"/>
          </w:tcPr>
          <w:p w14:paraId="79581F2F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4B1565E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4B3D92" w14:textId="023751E0" w:rsidR="00FA799F" w:rsidRPr="00811D0A" w:rsidRDefault="007C1B49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7,627</w:t>
            </w:r>
          </w:p>
        </w:tc>
        <w:tc>
          <w:tcPr>
            <w:tcW w:w="270" w:type="dxa"/>
            <w:vAlign w:val="bottom"/>
          </w:tcPr>
          <w:p w14:paraId="7B85F9AE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C87AC6" w14:textId="72A95215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9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292</w:t>
            </w:r>
          </w:p>
        </w:tc>
      </w:tr>
      <w:tr w:rsidR="00FA799F" w:rsidRPr="00811D0A" w14:paraId="330A7BC3" w14:textId="77777777" w:rsidTr="00D62E78">
        <w:tc>
          <w:tcPr>
            <w:tcW w:w="5040" w:type="dxa"/>
          </w:tcPr>
          <w:p w14:paraId="0DE9DF14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01FB43E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B52A549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C9BB789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DCF0B1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7DFD6C95" w14:textId="77777777" w:rsidTr="00D62E78">
        <w:tc>
          <w:tcPr>
            <w:tcW w:w="5040" w:type="dxa"/>
          </w:tcPr>
          <w:p w14:paraId="351FF855" w14:textId="7378EB59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รายได้ค่าบริการเพื่อสนับสนุนธุรกิจตามปกติ</w:t>
            </w:r>
          </w:p>
        </w:tc>
        <w:tc>
          <w:tcPr>
            <w:tcW w:w="1170" w:type="dxa"/>
            <w:vAlign w:val="bottom"/>
          </w:tcPr>
          <w:p w14:paraId="2686AC9F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7991E24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825FE67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9D9F85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629A08BF" w14:textId="77777777" w:rsidTr="002D2917">
        <w:tc>
          <w:tcPr>
            <w:tcW w:w="5040" w:type="dxa"/>
          </w:tcPr>
          <w:p w14:paraId="563BB2DB" w14:textId="00E9ADF9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เอสซีบี เอกซ์ จำกัด (มหาชน)</w:t>
            </w:r>
          </w:p>
        </w:tc>
        <w:tc>
          <w:tcPr>
            <w:tcW w:w="1170" w:type="dxa"/>
            <w:vAlign w:val="bottom"/>
          </w:tcPr>
          <w:p w14:paraId="4B495386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7161EF5" w14:textId="716A7DF2" w:rsidR="00FA799F" w:rsidRPr="00811D0A" w:rsidRDefault="00FE0325" w:rsidP="00FE03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06AE90B2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F1C185" w14:textId="07B0E1FF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350 </w:t>
            </w:r>
          </w:p>
        </w:tc>
      </w:tr>
      <w:tr w:rsidR="00FA799F" w:rsidRPr="00811D0A" w14:paraId="379B8723" w14:textId="77777777" w:rsidTr="002D2917">
        <w:tc>
          <w:tcPr>
            <w:tcW w:w="5040" w:type="dxa"/>
          </w:tcPr>
          <w:p w14:paraId="5EC1242D" w14:textId="0BED0A15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3295AA9D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2BF21D4" w14:textId="266E5A54" w:rsidR="00FA799F" w:rsidRPr="00811D0A" w:rsidRDefault="00FE0325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586</w:t>
            </w:r>
          </w:p>
        </w:tc>
        <w:tc>
          <w:tcPr>
            <w:tcW w:w="270" w:type="dxa"/>
            <w:vAlign w:val="bottom"/>
          </w:tcPr>
          <w:p w14:paraId="69817EDB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EC8448" w14:textId="089D887B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800 </w:t>
            </w:r>
          </w:p>
        </w:tc>
      </w:tr>
      <w:tr w:rsidR="00FA799F" w:rsidRPr="00811D0A" w14:paraId="03ABE24E" w14:textId="77777777" w:rsidTr="002D2917">
        <w:tc>
          <w:tcPr>
            <w:tcW w:w="5040" w:type="dxa"/>
          </w:tcPr>
          <w:p w14:paraId="605C1692" w14:textId="3614DD4E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โทเคน</w:t>
            </w: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เอกซ์</w:t>
            </w: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  <w:r w:rsidRPr="00811D0A">
              <w:rPr>
                <w:rFonts w:asciiTheme="majorBidi" w:hAnsiTheme="majorBidi" w:hint="eastAsia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170" w:type="dxa"/>
            <w:vAlign w:val="bottom"/>
          </w:tcPr>
          <w:p w14:paraId="47DAC1CB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E497206" w14:textId="415B0F4B" w:rsidR="00FA799F" w:rsidRPr="00811D0A" w:rsidRDefault="00113853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1,070</w:t>
            </w:r>
          </w:p>
        </w:tc>
        <w:tc>
          <w:tcPr>
            <w:tcW w:w="270" w:type="dxa"/>
            <w:vAlign w:val="bottom"/>
          </w:tcPr>
          <w:p w14:paraId="52A80B86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CEE820" w14:textId="1D7D78F5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1,269 </w:t>
            </w:r>
          </w:p>
        </w:tc>
      </w:tr>
      <w:tr w:rsidR="00FA799F" w:rsidRPr="00811D0A" w14:paraId="28D0E1BE" w14:textId="77777777" w:rsidTr="002D2917">
        <w:tc>
          <w:tcPr>
            <w:tcW w:w="5040" w:type="dxa"/>
          </w:tcPr>
          <w:p w14:paraId="1D4D12EA" w14:textId="5E30DFF6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70" w:type="dxa"/>
            <w:vAlign w:val="bottom"/>
          </w:tcPr>
          <w:p w14:paraId="30DB61F7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B4A1B17" w14:textId="57233E96" w:rsidR="00FA799F" w:rsidRPr="00811D0A" w:rsidRDefault="009A2F59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588</w:t>
            </w:r>
          </w:p>
        </w:tc>
        <w:tc>
          <w:tcPr>
            <w:tcW w:w="270" w:type="dxa"/>
            <w:vAlign w:val="bottom"/>
          </w:tcPr>
          <w:p w14:paraId="14FE43CF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7C18D0" w14:textId="24B305CB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724 </w:t>
            </w:r>
          </w:p>
        </w:tc>
      </w:tr>
      <w:tr w:rsidR="00FA799F" w:rsidRPr="00811D0A" w14:paraId="03C22D66" w14:textId="77777777" w:rsidTr="00D62E78">
        <w:tc>
          <w:tcPr>
            <w:tcW w:w="5040" w:type="dxa"/>
          </w:tcPr>
          <w:p w14:paraId="649C2068" w14:textId="309D17CC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49415B0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010EDF5" w14:textId="60000A4F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485B4DC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8782222" w14:textId="15A6AB01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5D1F3EFA" w14:textId="77777777" w:rsidTr="00D62E78">
        <w:tc>
          <w:tcPr>
            <w:tcW w:w="5040" w:type="dxa"/>
          </w:tcPr>
          <w:p w14:paraId="4B545AA0" w14:textId="785CDF72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E258B48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5D3D39" w14:textId="7C986AA9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102751E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53EFB2" w14:textId="1DF51AB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C64F25" w:rsidRPr="00811D0A" w14:paraId="55EEDF2A" w14:textId="77777777" w:rsidTr="002D2917">
        <w:tc>
          <w:tcPr>
            <w:tcW w:w="5040" w:type="dxa"/>
          </w:tcPr>
          <w:p w14:paraId="12BFE952" w14:textId="5F0EB386" w:rsidR="00C64F25" w:rsidRPr="00811D0A" w:rsidRDefault="00C64F25" w:rsidP="00C6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6766A2DD" w14:textId="77777777" w:rsidR="00C64F25" w:rsidRPr="00811D0A" w:rsidRDefault="00C64F25" w:rsidP="00C64F25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782DB57" w14:textId="4435E2EB" w:rsidR="00C64F25" w:rsidRPr="00811D0A" w:rsidRDefault="00C64F25" w:rsidP="00C64F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15,173</w:t>
            </w:r>
          </w:p>
        </w:tc>
        <w:tc>
          <w:tcPr>
            <w:tcW w:w="270" w:type="dxa"/>
            <w:vAlign w:val="bottom"/>
          </w:tcPr>
          <w:p w14:paraId="22257764" w14:textId="77777777" w:rsidR="00C64F25" w:rsidRPr="00811D0A" w:rsidRDefault="00C64F25" w:rsidP="00C64F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62088E" w14:textId="1BD5101E" w:rsidR="00C64F25" w:rsidRPr="00811D0A" w:rsidRDefault="00C64F25" w:rsidP="00C64F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1,094 </w:t>
            </w:r>
          </w:p>
        </w:tc>
      </w:tr>
      <w:tr w:rsidR="00C64F25" w:rsidRPr="00811D0A" w14:paraId="65CFC727" w14:textId="77777777" w:rsidTr="002D2917">
        <w:tc>
          <w:tcPr>
            <w:tcW w:w="5040" w:type="dxa"/>
          </w:tcPr>
          <w:p w14:paraId="45EA69A3" w14:textId="6ABAFB62" w:rsidR="00C64F25" w:rsidRPr="00811D0A" w:rsidRDefault="00C64F25" w:rsidP="00C64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</w:rPr>
            </w:pPr>
            <w:r w:rsidRPr="00811D0A">
              <w:rPr>
                <w:color w:val="000000"/>
                <w:sz w:val="30"/>
                <w:szCs w:val="30"/>
                <w:cs/>
              </w:rPr>
              <w:t>บริษัท เอสซีบี เดต้า เอกซ์ จำกัด</w:t>
            </w:r>
          </w:p>
        </w:tc>
        <w:tc>
          <w:tcPr>
            <w:tcW w:w="1170" w:type="dxa"/>
            <w:vAlign w:val="bottom"/>
          </w:tcPr>
          <w:p w14:paraId="4CE3769E" w14:textId="77777777" w:rsidR="00C64F25" w:rsidRPr="00811D0A" w:rsidRDefault="00C64F25" w:rsidP="00C64F25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4A7486" w14:textId="624F394B" w:rsidR="00C64F25" w:rsidRPr="00811D0A" w:rsidRDefault="00C64F25" w:rsidP="00C64F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3C650C73" w14:textId="77777777" w:rsidR="00C64F25" w:rsidRPr="00811D0A" w:rsidRDefault="00C64F25" w:rsidP="00C64F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B9B7478" w14:textId="14788A35" w:rsidR="00C64F25" w:rsidRPr="00811D0A" w:rsidRDefault="00C64F25" w:rsidP="00C64F2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 </w:t>
            </w:r>
          </w:p>
        </w:tc>
      </w:tr>
      <w:tr w:rsidR="00F556AD" w:rsidRPr="00811D0A" w14:paraId="57A1A2A8" w14:textId="77777777" w:rsidTr="002D2917">
        <w:tc>
          <w:tcPr>
            <w:tcW w:w="5040" w:type="dxa"/>
          </w:tcPr>
          <w:p w14:paraId="4CB0AF4D" w14:textId="0A4C5CFB" w:rsidR="00F556AD" w:rsidRPr="00811D0A" w:rsidRDefault="00F556AD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</w:t>
            </w: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โทเคน</w:t>
            </w: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เอกซ์</w:t>
            </w: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จำกัด</w:t>
            </w:r>
            <w:r w:rsidRPr="00811D0A">
              <w:rPr>
                <w:rFonts w:asciiTheme="majorBidi" w:hAnsiTheme="majorBidi" w:hint="eastAsia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170" w:type="dxa"/>
            <w:vAlign w:val="bottom"/>
          </w:tcPr>
          <w:p w14:paraId="3141EEB8" w14:textId="77777777" w:rsidR="00F556AD" w:rsidRPr="00811D0A" w:rsidRDefault="00F556AD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96FE934" w14:textId="7B2CB345" w:rsidR="00F556AD" w:rsidRPr="00811D0A" w:rsidRDefault="00394586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1,173</w:t>
            </w:r>
          </w:p>
        </w:tc>
        <w:tc>
          <w:tcPr>
            <w:tcW w:w="270" w:type="dxa"/>
            <w:vAlign w:val="bottom"/>
          </w:tcPr>
          <w:p w14:paraId="655239FE" w14:textId="77777777" w:rsidR="00F556AD" w:rsidRPr="00811D0A" w:rsidRDefault="00F556AD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87B7C4" w14:textId="37C0C813" w:rsidR="00F556AD" w:rsidRPr="00811D0A" w:rsidRDefault="00F556AD" w:rsidP="00F556AD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-</w:t>
            </w:r>
          </w:p>
        </w:tc>
      </w:tr>
      <w:tr w:rsidR="003D1272" w:rsidRPr="00811D0A" w14:paraId="3F40C395" w14:textId="77777777" w:rsidTr="002D2917">
        <w:tc>
          <w:tcPr>
            <w:tcW w:w="5040" w:type="dxa"/>
          </w:tcPr>
          <w:p w14:paraId="52293696" w14:textId="05A90443" w:rsidR="003D1272" w:rsidRPr="00811D0A" w:rsidRDefault="003D1272" w:rsidP="003D1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70" w:type="dxa"/>
            <w:vAlign w:val="bottom"/>
          </w:tcPr>
          <w:p w14:paraId="121FF3E8" w14:textId="77777777" w:rsidR="003D1272" w:rsidRPr="00811D0A" w:rsidRDefault="003D1272" w:rsidP="003D1272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EDCD5D5" w14:textId="22CDA8EF" w:rsidR="003D1272" w:rsidRPr="00811D0A" w:rsidRDefault="003D1272" w:rsidP="003D12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860</w:t>
            </w:r>
          </w:p>
        </w:tc>
        <w:tc>
          <w:tcPr>
            <w:tcW w:w="270" w:type="dxa"/>
            <w:vAlign w:val="bottom"/>
          </w:tcPr>
          <w:p w14:paraId="29044251" w14:textId="77777777" w:rsidR="003D1272" w:rsidRPr="00811D0A" w:rsidRDefault="003D1272" w:rsidP="003D12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370F3AC" w14:textId="40152647" w:rsidR="003D1272" w:rsidRPr="00811D0A" w:rsidRDefault="003D1272" w:rsidP="003D127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2,548 </w:t>
            </w:r>
          </w:p>
        </w:tc>
      </w:tr>
      <w:tr w:rsidR="00FA799F" w:rsidRPr="00811D0A" w14:paraId="0DC7956A" w14:textId="77777777" w:rsidTr="002D2917">
        <w:tc>
          <w:tcPr>
            <w:tcW w:w="5040" w:type="dxa"/>
          </w:tcPr>
          <w:p w14:paraId="0DB24C98" w14:textId="63C1CBA9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70" w:type="dxa"/>
            <w:vAlign w:val="bottom"/>
          </w:tcPr>
          <w:p w14:paraId="0C3127A2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4CA1F1B" w14:textId="75B0DA9E" w:rsidR="00FA799F" w:rsidRPr="00811D0A" w:rsidRDefault="009A2F59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210</w:t>
            </w:r>
          </w:p>
        </w:tc>
        <w:tc>
          <w:tcPr>
            <w:tcW w:w="270" w:type="dxa"/>
            <w:vAlign w:val="bottom"/>
          </w:tcPr>
          <w:p w14:paraId="691843EB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F28AE6" w14:textId="0C15FC9D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180 </w:t>
            </w:r>
          </w:p>
        </w:tc>
      </w:tr>
      <w:tr w:rsidR="00FA799F" w:rsidRPr="00811D0A" w14:paraId="4F45268C" w14:textId="77777777" w:rsidTr="00D62E78">
        <w:tc>
          <w:tcPr>
            <w:tcW w:w="5040" w:type="dxa"/>
          </w:tcPr>
          <w:p w14:paraId="7B6AFF93" w14:textId="49D1E64A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DBA1D6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DC7D43" w14:textId="33CB208D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BBE4A1A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2DD4AF" w14:textId="147C7A14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08C2A753" w14:textId="77777777" w:rsidTr="00D62E78">
        <w:tc>
          <w:tcPr>
            <w:tcW w:w="5040" w:type="dxa"/>
          </w:tcPr>
          <w:p w14:paraId="65BC1C78" w14:textId="491BFBE8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811D0A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ค่าธรรมเนียมและบริการจ่าย</w:t>
            </w:r>
          </w:p>
        </w:tc>
        <w:tc>
          <w:tcPr>
            <w:tcW w:w="1170" w:type="dxa"/>
            <w:vAlign w:val="bottom"/>
          </w:tcPr>
          <w:p w14:paraId="7C9D1DE7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2911FDA" w14:textId="12AC90F3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047FCEA2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26C790" w14:textId="519BD0A4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002604C6" w14:textId="77777777" w:rsidTr="00D62E78">
        <w:tc>
          <w:tcPr>
            <w:tcW w:w="5040" w:type="dxa"/>
          </w:tcPr>
          <w:p w14:paraId="233B2A36" w14:textId="61A009DA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2FCF0D65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541A2E0" w14:textId="78DB8CDF" w:rsidR="00FA799F" w:rsidRPr="00811D0A" w:rsidRDefault="009E2DB5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276,621</w:t>
            </w:r>
          </w:p>
        </w:tc>
        <w:tc>
          <w:tcPr>
            <w:tcW w:w="270" w:type="dxa"/>
            <w:vAlign w:val="bottom"/>
          </w:tcPr>
          <w:p w14:paraId="32123448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F6C7DE0" w14:textId="565E6DAB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158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545</w:t>
            </w:r>
          </w:p>
        </w:tc>
      </w:tr>
      <w:tr w:rsidR="00FA799F" w:rsidRPr="00811D0A" w14:paraId="6D40D0D8" w14:textId="77777777" w:rsidTr="00D62E78">
        <w:tc>
          <w:tcPr>
            <w:tcW w:w="5040" w:type="dxa"/>
          </w:tcPr>
          <w:p w14:paraId="1424E398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63BE8ED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363BA78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3F5566D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6015C5B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0E8B1100" w14:textId="77777777" w:rsidTr="00D62E78">
        <w:tc>
          <w:tcPr>
            <w:tcW w:w="5040" w:type="dxa"/>
          </w:tcPr>
          <w:p w14:paraId="77715D75" w14:textId="6A13E74E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ค่าใช้จ่ายดอกเบี้ย</w:t>
            </w:r>
          </w:p>
        </w:tc>
        <w:tc>
          <w:tcPr>
            <w:tcW w:w="1170" w:type="dxa"/>
            <w:vAlign w:val="bottom"/>
          </w:tcPr>
          <w:p w14:paraId="531B37C8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637CB3F" w14:textId="38DE76E1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57D16B0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1350" w:type="dxa"/>
            <w:vAlign w:val="bottom"/>
          </w:tcPr>
          <w:p w14:paraId="1ADC3FDF" w14:textId="189D8789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7059DD3D" w14:textId="77777777" w:rsidTr="00D62E78">
        <w:tc>
          <w:tcPr>
            <w:tcW w:w="5040" w:type="dxa"/>
          </w:tcPr>
          <w:p w14:paraId="0817EF51" w14:textId="6E655155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1944A063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8C9C503" w14:textId="2DE4D496" w:rsidR="00FA799F" w:rsidRPr="00811D0A" w:rsidRDefault="007C0D75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19,377</w:t>
            </w:r>
          </w:p>
        </w:tc>
        <w:tc>
          <w:tcPr>
            <w:tcW w:w="270" w:type="dxa"/>
            <w:vAlign w:val="bottom"/>
          </w:tcPr>
          <w:p w14:paraId="6F97F621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CA3B83" w14:textId="0B059348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23,078</w:t>
            </w:r>
          </w:p>
        </w:tc>
      </w:tr>
      <w:tr w:rsidR="00FA799F" w:rsidRPr="00811D0A" w14:paraId="7307A357" w14:textId="77777777" w:rsidTr="00D62E78">
        <w:tc>
          <w:tcPr>
            <w:tcW w:w="5040" w:type="dxa"/>
          </w:tcPr>
          <w:p w14:paraId="5F9DB29C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FD9ECFA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66518A6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0F6F6C61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09D7112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1ADF4D19" w14:textId="77777777" w:rsidTr="00D62E78">
        <w:tc>
          <w:tcPr>
            <w:tcW w:w="5040" w:type="dxa"/>
          </w:tcPr>
          <w:p w14:paraId="1BADFDDA" w14:textId="012F578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ค่าบริการเพื่อสนับสนุนธุรกิจตามปกติ</w:t>
            </w:r>
          </w:p>
        </w:tc>
        <w:tc>
          <w:tcPr>
            <w:tcW w:w="1170" w:type="dxa"/>
            <w:vAlign w:val="bottom"/>
          </w:tcPr>
          <w:p w14:paraId="7CF0675D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DBA4C74" w14:textId="1C43A4AB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F13C6BF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4BC679A" w14:textId="103D8FE4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58A7C98F" w14:textId="77777777" w:rsidTr="002D2917">
        <w:tc>
          <w:tcPr>
            <w:tcW w:w="5040" w:type="dxa"/>
          </w:tcPr>
          <w:p w14:paraId="22F60F48" w14:textId="7EC958DF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เอสซีบี เอกซ์ จำกัด (มหาชน)</w:t>
            </w:r>
          </w:p>
        </w:tc>
        <w:tc>
          <w:tcPr>
            <w:tcW w:w="1170" w:type="dxa"/>
            <w:vAlign w:val="bottom"/>
          </w:tcPr>
          <w:p w14:paraId="54B5084F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00C9FA8" w14:textId="30D7E0B8" w:rsidR="00FA799F" w:rsidRPr="00811D0A" w:rsidRDefault="0054226D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59,475</w:t>
            </w:r>
          </w:p>
        </w:tc>
        <w:tc>
          <w:tcPr>
            <w:tcW w:w="270" w:type="dxa"/>
            <w:vAlign w:val="bottom"/>
          </w:tcPr>
          <w:p w14:paraId="3F55CB85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96D7ED6" w14:textId="18F86076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41,750 </w:t>
            </w:r>
          </w:p>
        </w:tc>
      </w:tr>
      <w:tr w:rsidR="00FA799F" w:rsidRPr="00811D0A" w14:paraId="0F90CBA7" w14:textId="77777777" w:rsidTr="002D2917">
        <w:tc>
          <w:tcPr>
            <w:tcW w:w="5040" w:type="dxa"/>
          </w:tcPr>
          <w:p w14:paraId="039D7CDF" w14:textId="24C5DA00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BCC20BF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1111FE4" w14:textId="4EDF6DB5" w:rsidR="00FA799F" w:rsidRPr="00811D0A" w:rsidRDefault="00935F2C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70,027</w:t>
            </w:r>
          </w:p>
        </w:tc>
        <w:tc>
          <w:tcPr>
            <w:tcW w:w="270" w:type="dxa"/>
            <w:vAlign w:val="bottom"/>
          </w:tcPr>
          <w:p w14:paraId="39016C3C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A1FDC3" w14:textId="113F9F65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74,846 </w:t>
            </w:r>
          </w:p>
        </w:tc>
      </w:tr>
      <w:tr w:rsidR="00FA799F" w:rsidRPr="00811D0A" w14:paraId="63B3F493" w14:textId="77777777" w:rsidTr="002D2917">
        <w:tc>
          <w:tcPr>
            <w:tcW w:w="5040" w:type="dxa"/>
          </w:tcPr>
          <w:p w14:paraId="0CAB2604" w14:textId="4D161A9C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บริษัทหลักทรัพย์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ไทยพาณิชย์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จูเลียส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แบร์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1CDE1A08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F996FB0" w14:textId="04693731" w:rsidR="00FA799F" w:rsidRPr="00811D0A" w:rsidRDefault="00E76295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1,376</w:t>
            </w:r>
          </w:p>
        </w:tc>
        <w:tc>
          <w:tcPr>
            <w:tcW w:w="270" w:type="dxa"/>
            <w:vAlign w:val="bottom"/>
          </w:tcPr>
          <w:p w14:paraId="0C5E710E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23EFD1" w14:textId="63316C2F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4,028 </w:t>
            </w:r>
          </w:p>
        </w:tc>
      </w:tr>
      <w:tr w:rsidR="00FA799F" w:rsidRPr="00811D0A" w14:paraId="76C3DBD7" w14:textId="77777777" w:rsidTr="002D2917">
        <w:tc>
          <w:tcPr>
            <w:tcW w:w="5040" w:type="dxa"/>
          </w:tcPr>
          <w:p w14:paraId="7BBF247D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EE7D441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EC6C3C3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A50FD50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12A800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484120" w:rsidRPr="00811D0A" w14:paraId="5C34F799" w14:textId="77777777" w:rsidTr="002D2917">
        <w:tc>
          <w:tcPr>
            <w:tcW w:w="5040" w:type="dxa"/>
          </w:tcPr>
          <w:p w14:paraId="3BDC2C6A" w14:textId="77777777" w:rsidR="00484120" w:rsidRPr="00811D0A" w:rsidRDefault="00484120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8A0B55A" w14:textId="77777777" w:rsidR="00484120" w:rsidRPr="00811D0A" w:rsidRDefault="00484120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85A052E" w14:textId="77777777" w:rsidR="00484120" w:rsidRPr="00811D0A" w:rsidRDefault="00484120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0857420" w14:textId="77777777" w:rsidR="00484120" w:rsidRPr="00811D0A" w:rsidRDefault="00484120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C4D53B" w14:textId="77777777" w:rsidR="00484120" w:rsidRPr="00811D0A" w:rsidRDefault="00484120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484120" w:rsidRPr="00811D0A" w14:paraId="716D885E" w14:textId="77777777" w:rsidTr="002D2917">
        <w:tc>
          <w:tcPr>
            <w:tcW w:w="5040" w:type="dxa"/>
          </w:tcPr>
          <w:p w14:paraId="16B8BB43" w14:textId="77777777" w:rsidR="00484120" w:rsidRPr="00811D0A" w:rsidRDefault="00484120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7F4A88B" w14:textId="77777777" w:rsidR="00484120" w:rsidRPr="00811D0A" w:rsidRDefault="00484120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FF2C6F9" w14:textId="77777777" w:rsidR="00484120" w:rsidRPr="00811D0A" w:rsidRDefault="00484120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FC7F633" w14:textId="77777777" w:rsidR="00484120" w:rsidRPr="00811D0A" w:rsidRDefault="00484120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3D081F" w14:textId="77777777" w:rsidR="00484120" w:rsidRPr="00811D0A" w:rsidRDefault="00484120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03BC1472" w14:textId="77777777" w:rsidTr="00D62E78">
        <w:tc>
          <w:tcPr>
            <w:tcW w:w="5040" w:type="dxa"/>
          </w:tcPr>
          <w:p w14:paraId="213F88F9" w14:textId="1E228444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ค่าใช้จ่ายอื่น</w:t>
            </w:r>
          </w:p>
        </w:tc>
        <w:tc>
          <w:tcPr>
            <w:tcW w:w="1170" w:type="dxa"/>
            <w:vAlign w:val="bottom"/>
          </w:tcPr>
          <w:p w14:paraId="1D767873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F78BE6" w14:textId="5C2FB360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07BED245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E956121" w14:textId="2D38D40F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039C2E68" w14:textId="77777777" w:rsidTr="002D2917">
        <w:tc>
          <w:tcPr>
            <w:tcW w:w="5040" w:type="dxa"/>
          </w:tcPr>
          <w:p w14:paraId="1FDCB315" w14:textId="223353AB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เอสซีบี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เอกซ์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70CEE486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C21D5DA" w14:textId="34DD1B3B" w:rsidR="00FA799F" w:rsidRPr="00811D0A" w:rsidRDefault="0054226D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12,115</w:t>
            </w:r>
          </w:p>
        </w:tc>
        <w:tc>
          <w:tcPr>
            <w:tcW w:w="270" w:type="dxa"/>
            <w:vAlign w:val="bottom"/>
          </w:tcPr>
          <w:p w14:paraId="4915D8B2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270FF6" w14:textId="5C352FDA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9,890 </w:t>
            </w:r>
          </w:p>
        </w:tc>
      </w:tr>
      <w:tr w:rsidR="00FA799F" w:rsidRPr="00811D0A" w14:paraId="5FBA02F6" w14:textId="77777777" w:rsidTr="002D2917">
        <w:tc>
          <w:tcPr>
            <w:tcW w:w="5040" w:type="dxa"/>
          </w:tcPr>
          <w:p w14:paraId="5A0B3003" w14:textId="782C157E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7A3DD341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0DE6198" w14:textId="6A810F90" w:rsidR="00FA799F" w:rsidRPr="00811D0A" w:rsidRDefault="00E865EA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26,010</w:t>
            </w:r>
          </w:p>
        </w:tc>
        <w:tc>
          <w:tcPr>
            <w:tcW w:w="270" w:type="dxa"/>
            <w:vAlign w:val="bottom"/>
          </w:tcPr>
          <w:p w14:paraId="5E52DD28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FB38AD" w14:textId="7B3CAFBA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24,325 </w:t>
            </w:r>
          </w:p>
        </w:tc>
      </w:tr>
      <w:tr w:rsidR="00FA799F" w:rsidRPr="00811D0A" w14:paraId="30405F15" w14:textId="77777777" w:rsidTr="002D2917">
        <w:tc>
          <w:tcPr>
            <w:tcW w:w="5040" w:type="dxa"/>
          </w:tcPr>
          <w:p w14:paraId="7F9405E0" w14:textId="6AEEC8B2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เอสซีบี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เท็นเอกซ์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6CB2546A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05D5208" w14:textId="0F923A26" w:rsidR="00FA799F" w:rsidRPr="00811D0A" w:rsidRDefault="000E4684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14</w:t>
            </w:r>
          </w:p>
        </w:tc>
        <w:tc>
          <w:tcPr>
            <w:tcW w:w="270" w:type="dxa"/>
            <w:vAlign w:val="bottom"/>
          </w:tcPr>
          <w:p w14:paraId="6720C98E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E145D1" w14:textId="27D10BE4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40 </w:t>
            </w:r>
          </w:p>
        </w:tc>
      </w:tr>
      <w:tr w:rsidR="00FA799F" w:rsidRPr="00811D0A" w14:paraId="779CCBE4" w14:textId="77777777" w:rsidTr="002D2917">
        <w:tc>
          <w:tcPr>
            <w:tcW w:w="5040" w:type="dxa"/>
          </w:tcPr>
          <w:p w14:paraId="2B713BFB" w14:textId="378285F9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เอสซีบี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เดต้า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เอกซ์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216D5D7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11661CA" w14:textId="0F033747" w:rsidR="00FA799F" w:rsidRPr="00811D0A" w:rsidRDefault="00FE291A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422</w:t>
            </w:r>
          </w:p>
        </w:tc>
        <w:tc>
          <w:tcPr>
            <w:tcW w:w="270" w:type="dxa"/>
            <w:vAlign w:val="bottom"/>
          </w:tcPr>
          <w:p w14:paraId="42B23D34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E2BDEB" w14:textId="7E0147DF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211 </w:t>
            </w:r>
          </w:p>
        </w:tc>
      </w:tr>
      <w:tr w:rsidR="00FA799F" w:rsidRPr="00811D0A" w14:paraId="6E214C70" w14:textId="77777777" w:rsidTr="002D2917">
        <w:tc>
          <w:tcPr>
            <w:tcW w:w="5040" w:type="dxa"/>
          </w:tcPr>
          <w:p w14:paraId="1B3E2A6C" w14:textId="1E0EBD53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เอสซีบี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เทคเอกซ์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3AEE2456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CF4CC6F" w14:textId="0BF3773A" w:rsidR="00FA799F" w:rsidRPr="00811D0A" w:rsidRDefault="0054226D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875</w:t>
            </w:r>
          </w:p>
        </w:tc>
        <w:tc>
          <w:tcPr>
            <w:tcW w:w="270" w:type="dxa"/>
            <w:vAlign w:val="bottom"/>
          </w:tcPr>
          <w:p w14:paraId="3653AC52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069224" w14:textId="381A4F7C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1,264 </w:t>
            </w:r>
          </w:p>
        </w:tc>
      </w:tr>
      <w:tr w:rsidR="00FA799F" w:rsidRPr="00811D0A" w14:paraId="3C1185B6" w14:textId="77777777" w:rsidTr="002D2917">
        <w:tc>
          <w:tcPr>
            <w:tcW w:w="5040" w:type="dxa"/>
          </w:tcPr>
          <w:p w14:paraId="1C25E972" w14:textId="154BAD0E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7579790D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25E23B" w14:textId="0FA41631" w:rsidR="00FA799F" w:rsidRPr="00811D0A" w:rsidRDefault="00EB67F6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9,756</w:t>
            </w:r>
          </w:p>
        </w:tc>
        <w:tc>
          <w:tcPr>
            <w:tcW w:w="270" w:type="dxa"/>
            <w:vAlign w:val="bottom"/>
          </w:tcPr>
          <w:p w14:paraId="5864CAAC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C00F23" w14:textId="0F53D2E1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10,117 </w:t>
            </w:r>
          </w:p>
        </w:tc>
      </w:tr>
      <w:tr w:rsidR="00FA799F" w:rsidRPr="00811D0A" w14:paraId="4628E986" w14:textId="77777777" w:rsidTr="002D2917">
        <w:tc>
          <w:tcPr>
            <w:tcW w:w="5040" w:type="dxa"/>
          </w:tcPr>
          <w:p w14:paraId="07E98C84" w14:textId="2A939C49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เอ็ม เอฟ อี ซี จำกัด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5C05A47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240" w:lineRule="atLeas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F5423B8" w14:textId="0337FAD8" w:rsidR="00FA799F" w:rsidRPr="00811D0A" w:rsidRDefault="0011220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946</w:t>
            </w:r>
          </w:p>
        </w:tc>
        <w:tc>
          <w:tcPr>
            <w:tcW w:w="270" w:type="dxa"/>
            <w:vAlign w:val="bottom"/>
          </w:tcPr>
          <w:p w14:paraId="39EB2016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3AC875" w14:textId="7A685139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26"/>
              </w:tabs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5,586</w:t>
            </w:r>
          </w:p>
        </w:tc>
      </w:tr>
    </w:tbl>
    <w:p w14:paraId="395DFAE9" w14:textId="7B4AF5BA" w:rsidR="00927D91" w:rsidRPr="00811D0A" w:rsidRDefault="00927D91" w:rsidP="00C856EF">
      <w:pPr>
        <w:tabs>
          <w:tab w:val="clear" w:pos="227"/>
          <w:tab w:val="clear" w:pos="454"/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0"/>
        <w:gridCol w:w="1350"/>
        <w:gridCol w:w="270"/>
        <w:gridCol w:w="1350"/>
      </w:tblGrid>
      <w:tr w:rsidR="006A2B6A" w:rsidRPr="00811D0A" w14:paraId="27E87624" w14:textId="77777777" w:rsidTr="00D62E78">
        <w:trPr>
          <w:trHeight w:val="70"/>
          <w:tblHeader/>
        </w:trPr>
        <w:tc>
          <w:tcPr>
            <w:tcW w:w="5040" w:type="dxa"/>
            <w:vAlign w:val="bottom"/>
          </w:tcPr>
          <w:p w14:paraId="304D6C40" w14:textId="77777777" w:rsidR="006A2B6A" w:rsidRPr="00811D0A" w:rsidRDefault="006A2B6A" w:rsidP="006A2B6A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ยอดคงเหลือที่สำคัญกับกิจการที่เกี่ยวข้องกัน</w:t>
            </w:r>
          </w:p>
        </w:tc>
        <w:tc>
          <w:tcPr>
            <w:tcW w:w="1170" w:type="dxa"/>
          </w:tcPr>
          <w:p w14:paraId="253EAA65" w14:textId="77777777" w:rsidR="006A2B6A" w:rsidRPr="00811D0A" w:rsidRDefault="006A2B6A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1BA1AE" w14:textId="413A6A6E" w:rsidR="006A2B6A" w:rsidRPr="00811D0A" w:rsidRDefault="006A2B6A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F168ADE" w14:textId="77777777" w:rsidR="006A2B6A" w:rsidRPr="00811D0A" w:rsidRDefault="006A2B6A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4EDA4DD3" w14:textId="20037F61" w:rsidR="006A2B6A" w:rsidRPr="00811D0A" w:rsidRDefault="006A2B6A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A2B6A" w:rsidRPr="00811D0A" w14:paraId="1B3BE700" w14:textId="77777777" w:rsidTr="00D62E78">
        <w:trPr>
          <w:trHeight w:val="70"/>
          <w:tblHeader/>
        </w:trPr>
        <w:tc>
          <w:tcPr>
            <w:tcW w:w="5040" w:type="dxa"/>
            <w:vAlign w:val="bottom"/>
          </w:tcPr>
          <w:p w14:paraId="1C08F86E" w14:textId="09E39A24" w:rsidR="006A2B6A" w:rsidRPr="00811D0A" w:rsidRDefault="00A032A5" w:rsidP="006A2B6A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811D0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</w:tcPr>
          <w:p w14:paraId="1F2F5407" w14:textId="77777777" w:rsidR="006A2B6A" w:rsidRPr="00811D0A" w:rsidRDefault="006A2B6A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5B74FA1" w14:textId="6D28CD35" w:rsidR="006A2B6A" w:rsidRPr="00811D0A" w:rsidRDefault="00663657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2568</w:t>
            </w:r>
          </w:p>
        </w:tc>
        <w:tc>
          <w:tcPr>
            <w:tcW w:w="270" w:type="dxa"/>
          </w:tcPr>
          <w:p w14:paraId="1476D172" w14:textId="77777777" w:rsidR="006A2B6A" w:rsidRPr="00811D0A" w:rsidRDefault="006A2B6A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2D4DC2EE" w14:textId="7DF7AE15" w:rsidR="006A2B6A" w:rsidRPr="00811D0A" w:rsidRDefault="00663657" w:rsidP="006A2B6A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F6281A" w:rsidRPr="00811D0A" w:rsidDel="004F3E40" w14:paraId="1A5A42CE" w14:textId="77777777" w:rsidTr="00D62E78">
        <w:trPr>
          <w:trHeight w:val="70"/>
          <w:tblHeader/>
        </w:trPr>
        <w:tc>
          <w:tcPr>
            <w:tcW w:w="5040" w:type="dxa"/>
            <w:vAlign w:val="bottom"/>
          </w:tcPr>
          <w:p w14:paraId="6419A9DD" w14:textId="77777777" w:rsidR="00F6281A" w:rsidRPr="00811D0A" w:rsidRDefault="00F6281A" w:rsidP="00D62E78">
            <w:pPr>
              <w:tabs>
                <w:tab w:val="left" w:pos="90"/>
              </w:tabs>
              <w:spacing w:line="240" w:lineRule="auto"/>
              <w:ind w:left="-18" w:right="-105" w:firstLine="18"/>
              <w:rPr>
                <w:rFonts w:asciiTheme="majorBidi" w:hAnsi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7966C56" w14:textId="77777777" w:rsidR="00F6281A" w:rsidRPr="00811D0A" w:rsidRDefault="00F6281A" w:rsidP="00D62E7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0C6EC0B" w14:textId="77777777" w:rsidR="00F6281A" w:rsidRPr="00811D0A" w:rsidDel="004F3E40" w:rsidRDefault="00F6281A" w:rsidP="00D62E7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F6281A" w:rsidRPr="00811D0A" w14:paraId="63F88E82" w14:textId="77777777" w:rsidTr="00D62E78">
        <w:tc>
          <w:tcPr>
            <w:tcW w:w="5040" w:type="dxa"/>
          </w:tcPr>
          <w:p w14:paraId="13C1A664" w14:textId="77777777" w:rsidR="00F6281A" w:rsidRPr="00811D0A" w:rsidRDefault="00F6281A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170" w:type="dxa"/>
            <w:vAlign w:val="bottom"/>
          </w:tcPr>
          <w:p w14:paraId="0718FDBC" w14:textId="77777777" w:rsidR="00F6281A" w:rsidRPr="00811D0A" w:rsidRDefault="00F6281A" w:rsidP="00D62E7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4CAB9A3" w14:textId="77777777" w:rsidR="00F6281A" w:rsidRPr="00811D0A" w:rsidRDefault="00F6281A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407FBA" w14:textId="77777777" w:rsidR="00F6281A" w:rsidRPr="00811D0A" w:rsidRDefault="00F6281A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70D06B" w14:textId="77777777" w:rsidR="00F6281A" w:rsidRPr="00811D0A" w:rsidRDefault="00F6281A" w:rsidP="00D62E7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C1FC8" w:rsidRPr="00811D0A" w14:paraId="4BEA9552" w14:textId="77777777" w:rsidTr="00D62E78">
        <w:tc>
          <w:tcPr>
            <w:tcW w:w="5040" w:type="dxa"/>
          </w:tcPr>
          <w:p w14:paraId="517FF1CF" w14:textId="77777777" w:rsidR="005C1FC8" w:rsidRPr="00811D0A" w:rsidRDefault="005C1FC8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346C7136" w14:textId="77777777" w:rsidR="005C1FC8" w:rsidRPr="00811D0A" w:rsidRDefault="005C1FC8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F3FE462" w14:textId="57C1C5A8" w:rsidR="005C1FC8" w:rsidRPr="00811D0A" w:rsidRDefault="00C8773E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527,258</w:t>
            </w:r>
          </w:p>
        </w:tc>
        <w:tc>
          <w:tcPr>
            <w:tcW w:w="270" w:type="dxa"/>
            <w:vAlign w:val="bottom"/>
          </w:tcPr>
          <w:p w14:paraId="11294D2F" w14:textId="77777777" w:rsidR="005C1FC8" w:rsidRPr="00811D0A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882C5C9" w14:textId="07643B61" w:rsidR="005C1FC8" w:rsidRPr="00811D0A" w:rsidRDefault="00FA799F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848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811D0A">
              <w:rPr>
                <w:rFonts w:asciiTheme="majorBidi" w:hAnsiTheme="majorBidi"/>
                <w:sz w:val="30"/>
                <w:szCs w:val="30"/>
                <w:cs/>
                <w:lang w:eastAsia="ja-JP"/>
              </w:rPr>
              <w:t>981</w:t>
            </w:r>
          </w:p>
        </w:tc>
      </w:tr>
      <w:tr w:rsidR="00F958F9" w:rsidRPr="00811D0A" w14:paraId="1D8BD480" w14:textId="77777777" w:rsidTr="00D62E78">
        <w:tc>
          <w:tcPr>
            <w:tcW w:w="5040" w:type="dxa"/>
          </w:tcPr>
          <w:p w14:paraId="79E9D170" w14:textId="77777777" w:rsidR="00F958F9" w:rsidRPr="00811D0A" w:rsidRDefault="00F958F9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A14AE06" w14:textId="77777777" w:rsidR="00F958F9" w:rsidRPr="00811D0A" w:rsidRDefault="00F958F9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664EB3B" w14:textId="77777777" w:rsidR="00F958F9" w:rsidRPr="00811D0A" w:rsidRDefault="00F958F9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08A1021D" w14:textId="77777777" w:rsidR="00F958F9" w:rsidRPr="00811D0A" w:rsidRDefault="00F958F9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DAD78C" w14:textId="77777777" w:rsidR="00F958F9" w:rsidRPr="00811D0A" w:rsidRDefault="00F958F9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5C1FC8" w:rsidRPr="00811D0A" w14:paraId="3001B1DA" w14:textId="77777777" w:rsidTr="00D62E78">
        <w:tc>
          <w:tcPr>
            <w:tcW w:w="5040" w:type="dxa"/>
          </w:tcPr>
          <w:p w14:paraId="6C7C05C1" w14:textId="77777777" w:rsidR="005C1FC8" w:rsidRPr="00811D0A" w:rsidRDefault="005C1FC8" w:rsidP="005C1F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6CF5BA17" w14:textId="77777777" w:rsidR="005C1FC8" w:rsidRPr="00811D0A" w:rsidRDefault="005C1FC8" w:rsidP="005C1FC8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9F103A9" w14:textId="77777777" w:rsidR="005C1FC8" w:rsidRPr="00811D0A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E263540" w14:textId="77777777" w:rsidR="005C1FC8" w:rsidRPr="00811D0A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AD59D56" w14:textId="77777777" w:rsidR="005C1FC8" w:rsidRPr="00811D0A" w:rsidRDefault="005C1FC8" w:rsidP="005C1FC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3774B3" w:rsidRPr="00811D0A" w14:paraId="21F9A677" w14:textId="77777777" w:rsidTr="00D62E78">
        <w:tc>
          <w:tcPr>
            <w:tcW w:w="5040" w:type="dxa"/>
          </w:tcPr>
          <w:p w14:paraId="4C10C838" w14:textId="77777777" w:rsidR="003774B3" w:rsidRPr="00811D0A" w:rsidRDefault="003774B3" w:rsidP="00377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เอสซีบี เอกซ์ จำกัด (มหาชน)</w:t>
            </w:r>
          </w:p>
        </w:tc>
        <w:tc>
          <w:tcPr>
            <w:tcW w:w="1170" w:type="dxa"/>
            <w:vAlign w:val="bottom"/>
          </w:tcPr>
          <w:p w14:paraId="3ADDE5E2" w14:textId="77777777" w:rsidR="003774B3" w:rsidRPr="00811D0A" w:rsidRDefault="003774B3" w:rsidP="003774B3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DC8EB43" w14:textId="3F10B619" w:rsidR="003774B3" w:rsidRPr="00811D0A" w:rsidRDefault="003774B3" w:rsidP="00377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4FF65336" w14:textId="77777777" w:rsidR="003774B3" w:rsidRPr="00811D0A" w:rsidRDefault="003774B3" w:rsidP="00377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E331C8" w14:textId="2242F4CB" w:rsidR="003774B3" w:rsidRPr="00811D0A" w:rsidRDefault="003774B3" w:rsidP="003774B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54 </w:t>
            </w:r>
          </w:p>
        </w:tc>
      </w:tr>
      <w:tr w:rsidR="00FA799F" w:rsidRPr="00811D0A" w14:paraId="7E64E348" w14:textId="77777777" w:rsidTr="00D62E78">
        <w:tc>
          <w:tcPr>
            <w:tcW w:w="5040" w:type="dxa"/>
          </w:tcPr>
          <w:p w14:paraId="0173F0C9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57E9026B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10EB3F1" w14:textId="5B6B7E88" w:rsidR="00FA799F" w:rsidRPr="00811D0A" w:rsidRDefault="00642013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18,831</w:t>
            </w:r>
          </w:p>
        </w:tc>
        <w:tc>
          <w:tcPr>
            <w:tcW w:w="270" w:type="dxa"/>
            <w:vAlign w:val="bottom"/>
          </w:tcPr>
          <w:p w14:paraId="4C19E729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C5FC18" w14:textId="42D3EF03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1,513 </w:t>
            </w:r>
          </w:p>
        </w:tc>
      </w:tr>
      <w:tr w:rsidR="00FA799F" w:rsidRPr="00811D0A" w14:paraId="703822B0" w14:textId="77777777" w:rsidTr="002D2917">
        <w:tc>
          <w:tcPr>
            <w:tcW w:w="5040" w:type="dxa"/>
          </w:tcPr>
          <w:p w14:paraId="26EC4748" w14:textId="4515C4C0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sz w:val="30"/>
                <w:szCs w:val="30"/>
                <w:cs/>
              </w:rPr>
              <w:t>บริษัท โทเคน เอกซ์ จำกัด</w:t>
            </w:r>
          </w:p>
        </w:tc>
        <w:tc>
          <w:tcPr>
            <w:tcW w:w="1170" w:type="dxa"/>
            <w:vAlign w:val="bottom"/>
          </w:tcPr>
          <w:p w14:paraId="51774F13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217566" w14:textId="6D57C6F8" w:rsidR="00FA799F" w:rsidRPr="00811D0A" w:rsidRDefault="00394586" w:rsidP="0039458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43A1C0AB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692834" w14:textId="304DDEA4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309 </w:t>
            </w:r>
          </w:p>
        </w:tc>
      </w:tr>
      <w:tr w:rsidR="000A5BE0" w:rsidRPr="00811D0A" w14:paraId="15C2A6AF" w14:textId="77777777" w:rsidTr="002D2917">
        <w:tc>
          <w:tcPr>
            <w:tcW w:w="5040" w:type="dxa"/>
          </w:tcPr>
          <w:p w14:paraId="2ED12A0A" w14:textId="01CC9ABF" w:rsidR="000A5BE0" w:rsidRPr="00811D0A" w:rsidRDefault="000A5BE0" w:rsidP="000A5B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บริษัทหลักทรัพย์จัดการกองทุน ไทยพาณิชย์ จำกัด</w:t>
            </w:r>
          </w:p>
        </w:tc>
        <w:tc>
          <w:tcPr>
            <w:tcW w:w="1170" w:type="dxa"/>
            <w:vAlign w:val="bottom"/>
          </w:tcPr>
          <w:p w14:paraId="2946A0CB" w14:textId="77777777" w:rsidR="000A5BE0" w:rsidRPr="00811D0A" w:rsidRDefault="000A5BE0" w:rsidP="000A5BE0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5935973" w14:textId="6CC3B28D" w:rsidR="000A5BE0" w:rsidRPr="00811D0A" w:rsidRDefault="003D1272" w:rsidP="000A5B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9,215</w:t>
            </w:r>
          </w:p>
        </w:tc>
        <w:tc>
          <w:tcPr>
            <w:tcW w:w="270" w:type="dxa"/>
            <w:vAlign w:val="bottom"/>
          </w:tcPr>
          <w:p w14:paraId="50DB521D" w14:textId="77777777" w:rsidR="000A5BE0" w:rsidRPr="00811D0A" w:rsidRDefault="000A5BE0" w:rsidP="000A5B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8EA0B5D" w14:textId="21593DAC" w:rsidR="000A5BE0" w:rsidRPr="00811D0A" w:rsidRDefault="000A5BE0" w:rsidP="000A5BE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11,545 </w:t>
            </w:r>
          </w:p>
        </w:tc>
      </w:tr>
      <w:tr w:rsidR="00FA799F" w:rsidRPr="00811D0A" w14:paraId="0E1B4394" w14:textId="77777777" w:rsidTr="00D62E78">
        <w:tc>
          <w:tcPr>
            <w:tcW w:w="5040" w:type="dxa"/>
          </w:tcPr>
          <w:p w14:paraId="571798B4" w14:textId="171C255D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บริษัทหลักทรัพย์ ไทยพาณิชย์ จูเลียส แบร์ จำกัด</w:t>
            </w:r>
          </w:p>
        </w:tc>
        <w:tc>
          <w:tcPr>
            <w:tcW w:w="1170" w:type="dxa"/>
            <w:vAlign w:val="bottom"/>
          </w:tcPr>
          <w:p w14:paraId="3F4A151F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819170A" w14:textId="1F3DFEE4" w:rsidR="00FA799F" w:rsidRPr="00811D0A" w:rsidRDefault="00EE1B88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157</w:t>
            </w:r>
          </w:p>
        </w:tc>
        <w:tc>
          <w:tcPr>
            <w:tcW w:w="270" w:type="dxa"/>
            <w:vAlign w:val="bottom"/>
          </w:tcPr>
          <w:p w14:paraId="159586C5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5FE685" w14:textId="10EFCCED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194 </w:t>
            </w:r>
          </w:p>
        </w:tc>
      </w:tr>
      <w:tr w:rsidR="001B0EAE" w:rsidRPr="00811D0A" w14:paraId="70CF2D6A" w14:textId="77777777" w:rsidTr="00D62E78">
        <w:tc>
          <w:tcPr>
            <w:tcW w:w="5040" w:type="dxa"/>
          </w:tcPr>
          <w:p w14:paraId="55DC6CF9" w14:textId="77777777" w:rsidR="001B0EAE" w:rsidRPr="00811D0A" w:rsidRDefault="001B0EAE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44D5DE8" w14:textId="77777777" w:rsidR="001B0EAE" w:rsidRPr="00811D0A" w:rsidRDefault="001B0EAE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71851C4" w14:textId="77777777" w:rsidR="001B0EAE" w:rsidRPr="00811D0A" w:rsidRDefault="001B0EAE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6B05A6CA" w14:textId="77777777" w:rsidR="001B0EAE" w:rsidRPr="00811D0A" w:rsidRDefault="001B0EAE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DC8460" w14:textId="77777777" w:rsidR="001B0EAE" w:rsidRPr="00811D0A" w:rsidRDefault="001B0EAE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330CB369" w14:textId="77777777" w:rsidTr="00D62E78">
        <w:tc>
          <w:tcPr>
            <w:tcW w:w="5040" w:type="dxa"/>
          </w:tcPr>
          <w:p w14:paraId="115779A0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เงินประกันการเช่า</w:t>
            </w:r>
          </w:p>
        </w:tc>
        <w:tc>
          <w:tcPr>
            <w:tcW w:w="1170" w:type="dxa"/>
            <w:vAlign w:val="bottom"/>
          </w:tcPr>
          <w:p w14:paraId="63E1A778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2E29736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9CFCCAF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3EC15CA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1700C37A" w14:textId="77777777" w:rsidTr="00D62E78">
        <w:tc>
          <w:tcPr>
            <w:tcW w:w="5040" w:type="dxa"/>
          </w:tcPr>
          <w:p w14:paraId="094B927F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333FD353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29AF20B" w14:textId="7A62B3AF" w:rsidR="00FA799F" w:rsidRPr="00811D0A" w:rsidRDefault="00642013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5,572</w:t>
            </w:r>
          </w:p>
        </w:tc>
        <w:tc>
          <w:tcPr>
            <w:tcW w:w="270" w:type="dxa"/>
            <w:vAlign w:val="bottom"/>
          </w:tcPr>
          <w:p w14:paraId="7D445022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0C314C6" w14:textId="73EA834B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5,572 </w:t>
            </w:r>
          </w:p>
        </w:tc>
      </w:tr>
      <w:tr w:rsidR="00FA799F" w:rsidRPr="00811D0A" w14:paraId="7B60BF82" w14:textId="77777777" w:rsidTr="00D62E78">
        <w:tc>
          <w:tcPr>
            <w:tcW w:w="5040" w:type="dxa"/>
          </w:tcPr>
          <w:p w14:paraId="1357E71B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2E49AABC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B27C36A" w14:textId="6EFC070E" w:rsidR="00FA799F" w:rsidRPr="00811D0A" w:rsidRDefault="00EB67F6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2,663</w:t>
            </w:r>
          </w:p>
        </w:tc>
        <w:tc>
          <w:tcPr>
            <w:tcW w:w="270" w:type="dxa"/>
            <w:vAlign w:val="bottom"/>
          </w:tcPr>
          <w:p w14:paraId="1F80A089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9B783F" w14:textId="6E2B5906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2,663 </w:t>
            </w:r>
          </w:p>
        </w:tc>
      </w:tr>
      <w:tr w:rsidR="00FA799F" w:rsidRPr="00811D0A" w14:paraId="6813FD02" w14:textId="77777777" w:rsidTr="00D62E78">
        <w:tc>
          <w:tcPr>
            <w:tcW w:w="5040" w:type="dxa"/>
          </w:tcPr>
          <w:p w14:paraId="45045560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24C189E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C594FF2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95CDBFF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707A64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5A950DAD" w14:textId="77777777" w:rsidTr="00D62E78">
        <w:tc>
          <w:tcPr>
            <w:tcW w:w="5040" w:type="dxa"/>
          </w:tcPr>
          <w:p w14:paraId="25591CB3" w14:textId="4D0332AC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66AEB6B2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7A3C94B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16E1B09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100B7A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148E6D18" w14:textId="77777777" w:rsidTr="00D62E78">
        <w:tc>
          <w:tcPr>
            <w:tcW w:w="5040" w:type="dxa"/>
          </w:tcPr>
          <w:p w14:paraId="233A9531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197A4F7F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44874B0" w14:textId="0EF731BD" w:rsidR="00FA799F" w:rsidRPr="00811D0A" w:rsidRDefault="007C1B49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600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000</w:t>
            </w:r>
          </w:p>
        </w:tc>
        <w:tc>
          <w:tcPr>
            <w:tcW w:w="270" w:type="dxa"/>
            <w:vAlign w:val="bottom"/>
          </w:tcPr>
          <w:p w14:paraId="6AB1243B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C7D04A" w14:textId="639777F9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1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850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000</w:t>
            </w:r>
          </w:p>
        </w:tc>
      </w:tr>
      <w:tr w:rsidR="00FA799F" w:rsidRPr="00811D0A" w14:paraId="27C3F57F" w14:textId="77777777" w:rsidTr="00D62E78">
        <w:tc>
          <w:tcPr>
            <w:tcW w:w="5040" w:type="dxa"/>
          </w:tcPr>
          <w:p w14:paraId="36FBECC3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9B6D3C5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5E73216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41796A35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EC429A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4D9016E2" w14:textId="77777777" w:rsidTr="00D62E78">
        <w:tc>
          <w:tcPr>
            <w:tcW w:w="5040" w:type="dxa"/>
          </w:tcPr>
          <w:p w14:paraId="23ADE407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6111A0AE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4E1FA1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5C205D52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A8FA1D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4956DBC5" w14:textId="77777777" w:rsidTr="00D62E78">
        <w:tc>
          <w:tcPr>
            <w:tcW w:w="5040" w:type="dxa"/>
          </w:tcPr>
          <w:p w14:paraId="2BCAA89B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18B3073F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729B38F" w14:textId="5D3D8C63" w:rsidR="00FA799F" w:rsidRPr="00811D0A" w:rsidRDefault="007C1B49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19,801</w:t>
            </w:r>
          </w:p>
        </w:tc>
        <w:tc>
          <w:tcPr>
            <w:tcW w:w="270" w:type="dxa"/>
            <w:vAlign w:val="bottom"/>
          </w:tcPr>
          <w:p w14:paraId="05DA4D38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D10FC6" w14:textId="41E3C644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3,212</w:t>
            </w:r>
          </w:p>
        </w:tc>
      </w:tr>
      <w:tr w:rsidR="00FA799F" w:rsidRPr="00811D0A" w14:paraId="570B55D0" w14:textId="77777777" w:rsidTr="00D62E78">
        <w:tc>
          <w:tcPr>
            <w:tcW w:w="5040" w:type="dxa"/>
          </w:tcPr>
          <w:p w14:paraId="283513AE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740BC9A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99010E0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16E42C4E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847863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59723EC2" w14:textId="77777777" w:rsidTr="00D62E78">
        <w:tc>
          <w:tcPr>
            <w:tcW w:w="5040" w:type="dxa"/>
          </w:tcPr>
          <w:p w14:paraId="3C541C66" w14:textId="16E709CB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ค่าบริการเพื่อสนับสนุนธุรกิจตามปกติค้างจ่าย</w:t>
            </w:r>
          </w:p>
        </w:tc>
        <w:tc>
          <w:tcPr>
            <w:tcW w:w="1170" w:type="dxa"/>
            <w:vAlign w:val="bottom"/>
          </w:tcPr>
          <w:p w14:paraId="01D2514C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8574B9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26DBCC2E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34CB90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31F8855A" w14:textId="77777777" w:rsidTr="002D2917">
        <w:tc>
          <w:tcPr>
            <w:tcW w:w="5040" w:type="dxa"/>
          </w:tcPr>
          <w:p w14:paraId="0EDE8474" w14:textId="242EAAE0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เอสซีบี เอกซ์ จำกัด (มหาชน)</w:t>
            </w:r>
          </w:p>
        </w:tc>
        <w:tc>
          <w:tcPr>
            <w:tcW w:w="1170" w:type="dxa"/>
            <w:vAlign w:val="bottom"/>
          </w:tcPr>
          <w:p w14:paraId="098BFFCE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AE13503" w14:textId="2212D67E" w:rsidR="00FA799F" w:rsidRPr="00811D0A" w:rsidRDefault="0054226D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42,775</w:t>
            </w:r>
          </w:p>
        </w:tc>
        <w:tc>
          <w:tcPr>
            <w:tcW w:w="270" w:type="dxa"/>
            <w:vAlign w:val="bottom"/>
          </w:tcPr>
          <w:p w14:paraId="0CBB9041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99D120" w14:textId="7BEFAA73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35,733 </w:t>
            </w:r>
          </w:p>
        </w:tc>
      </w:tr>
      <w:tr w:rsidR="00FA799F" w:rsidRPr="00811D0A" w14:paraId="4CBDAAD6" w14:textId="77777777" w:rsidTr="002D2917">
        <w:tc>
          <w:tcPr>
            <w:tcW w:w="5040" w:type="dxa"/>
          </w:tcPr>
          <w:p w14:paraId="2620A789" w14:textId="3B1BC5E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DC80471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D5F3C72" w14:textId="7497BCC3" w:rsidR="00FA799F" w:rsidRPr="00811D0A" w:rsidRDefault="00642013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70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388</w:t>
            </w:r>
          </w:p>
        </w:tc>
        <w:tc>
          <w:tcPr>
            <w:tcW w:w="270" w:type="dxa"/>
            <w:vAlign w:val="bottom"/>
          </w:tcPr>
          <w:p w14:paraId="199E8947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205348B" w14:textId="08BAEB35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464 </w:t>
            </w:r>
          </w:p>
        </w:tc>
      </w:tr>
      <w:tr w:rsidR="00642013" w:rsidRPr="00811D0A" w14:paraId="4810CA90" w14:textId="77777777" w:rsidTr="002D2917">
        <w:tc>
          <w:tcPr>
            <w:tcW w:w="5040" w:type="dxa"/>
          </w:tcPr>
          <w:p w14:paraId="311F8C6E" w14:textId="7E309FCD" w:rsidR="00642013" w:rsidRPr="00811D0A" w:rsidRDefault="00642013" w:rsidP="0064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บริษัทหลักทรัพย์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ไทยพาณิชย์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จูเลียส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แบร์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225B20A5" w14:textId="77777777" w:rsidR="00642013" w:rsidRPr="00811D0A" w:rsidRDefault="00642013" w:rsidP="00642013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0014C3" w14:textId="10B9107A" w:rsidR="00642013" w:rsidRPr="00811D0A" w:rsidRDefault="00642013" w:rsidP="006420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270" w:type="dxa"/>
            <w:vAlign w:val="bottom"/>
          </w:tcPr>
          <w:p w14:paraId="272946DF" w14:textId="77777777" w:rsidR="00642013" w:rsidRPr="00811D0A" w:rsidRDefault="00642013" w:rsidP="006420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909E2B" w14:textId="2FA1215C" w:rsidR="00642013" w:rsidRPr="00811D0A" w:rsidRDefault="00642013" w:rsidP="00642013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4,028 </w:t>
            </w:r>
          </w:p>
        </w:tc>
      </w:tr>
      <w:tr w:rsidR="00FA799F" w:rsidRPr="00811D0A" w14:paraId="31478256" w14:textId="77777777" w:rsidTr="002D2917">
        <w:tc>
          <w:tcPr>
            <w:tcW w:w="5040" w:type="dxa"/>
          </w:tcPr>
          <w:p w14:paraId="745A1203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3E71F161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445EC7B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798E0724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B4F5D3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314C8101" w14:textId="77777777" w:rsidTr="00D62E78">
        <w:tc>
          <w:tcPr>
            <w:tcW w:w="5040" w:type="dxa"/>
          </w:tcPr>
          <w:p w14:paraId="117262AF" w14:textId="3C816205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1170" w:type="dxa"/>
            <w:vAlign w:val="bottom"/>
          </w:tcPr>
          <w:p w14:paraId="6C4081F4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C65831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24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  <w:tc>
          <w:tcPr>
            <w:tcW w:w="270" w:type="dxa"/>
            <w:vAlign w:val="bottom"/>
          </w:tcPr>
          <w:p w14:paraId="31320EAB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86978CF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2A972450" w14:textId="77777777" w:rsidTr="00D62E78">
        <w:tc>
          <w:tcPr>
            <w:tcW w:w="5040" w:type="dxa"/>
          </w:tcPr>
          <w:p w14:paraId="2FF1E9DB" w14:textId="0EC9E06A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เอสซีบี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เอกซ์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มหาชน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6EA54621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805C71" w14:textId="35F2E6AE" w:rsidR="00FA799F" w:rsidRPr="00811D0A" w:rsidRDefault="0054226D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12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115</w:t>
            </w:r>
          </w:p>
        </w:tc>
        <w:tc>
          <w:tcPr>
            <w:tcW w:w="270" w:type="dxa"/>
            <w:vAlign w:val="bottom"/>
          </w:tcPr>
          <w:p w14:paraId="38675004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7571AE" w14:textId="27259B7F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9,890 </w:t>
            </w:r>
          </w:p>
        </w:tc>
      </w:tr>
      <w:tr w:rsidR="00FA799F" w:rsidRPr="00811D0A" w14:paraId="5EFC9CD7" w14:textId="77777777" w:rsidTr="00D62E78">
        <w:tc>
          <w:tcPr>
            <w:tcW w:w="5040" w:type="dxa"/>
          </w:tcPr>
          <w:p w14:paraId="5EFDDB1A" w14:textId="4A9A20A0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4BCB692F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58F09C3" w14:textId="6E85AB44" w:rsidR="00FA799F" w:rsidRPr="00811D0A" w:rsidRDefault="00A23E64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56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176</w:t>
            </w:r>
          </w:p>
        </w:tc>
        <w:tc>
          <w:tcPr>
            <w:tcW w:w="270" w:type="dxa"/>
            <w:vAlign w:val="bottom"/>
          </w:tcPr>
          <w:p w14:paraId="6B7667F0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7E43D2" w14:textId="528971F1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41,984 </w:t>
            </w:r>
          </w:p>
        </w:tc>
      </w:tr>
      <w:tr w:rsidR="00FA799F" w:rsidRPr="00811D0A" w14:paraId="0CC44324" w14:textId="77777777" w:rsidTr="00D62E78">
        <w:tc>
          <w:tcPr>
            <w:tcW w:w="5040" w:type="dxa"/>
          </w:tcPr>
          <w:p w14:paraId="1C19BDDF" w14:textId="714BEA60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เอสซีบี เท็นเอกซ์ จำกัด</w:t>
            </w:r>
          </w:p>
        </w:tc>
        <w:tc>
          <w:tcPr>
            <w:tcW w:w="1170" w:type="dxa"/>
            <w:vAlign w:val="bottom"/>
          </w:tcPr>
          <w:p w14:paraId="2295DEB8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A8DEFFD" w14:textId="4C9D0874" w:rsidR="00FA799F" w:rsidRPr="00811D0A" w:rsidRDefault="000E4684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9</w:t>
            </w:r>
          </w:p>
        </w:tc>
        <w:tc>
          <w:tcPr>
            <w:tcW w:w="270" w:type="dxa"/>
            <w:vAlign w:val="bottom"/>
          </w:tcPr>
          <w:p w14:paraId="623CB11F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  <w:tab w:val="decimal" w:pos="124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63E7E6" w14:textId="556AA78F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40 </w:t>
            </w:r>
          </w:p>
        </w:tc>
      </w:tr>
      <w:tr w:rsidR="00FA799F" w:rsidRPr="00811D0A" w14:paraId="7DD38C02" w14:textId="77777777" w:rsidTr="00D62E78">
        <w:tc>
          <w:tcPr>
            <w:tcW w:w="5040" w:type="dxa"/>
          </w:tcPr>
          <w:p w14:paraId="605074B9" w14:textId="568ECC4A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เอสซีบี 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เทคเอกซ์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099AC357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14483D3" w14:textId="623BF14B" w:rsidR="00FA799F" w:rsidRPr="00811D0A" w:rsidRDefault="0054226D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224</w:t>
            </w:r>
          </w:p>
        </w:tc>
        <w:tc>
          <w:tcPr>
            <w:tcW w:w="270" w:type="dxa"/>
            <w:vAlign w:val="bottom"/>
          </w:tcPr>
          <w:p w14:paraId="0C81F75E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FB9016" w14:textId="77B1D8B4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70 </w:t>
            </w:r>
          </w:p>
        </w:tc>
      </w:tr>
      <w:tr w:rsidR="00D45074" w:rsidRPr="00811D0A" w14:paraId="4CAAEAA9" w14:textId="77777777" w:rsidTr="00D62E78">
        <w:tc>
          <w:tcPr>
            <w:tcW w:w="5040" w:type="dxa"/>
          </w:tcPr>
          <w:p w14:paraId="46F2FE90" w14:textId="1B4256E5" w:rsidR="00D45074" w:rsidRPr="00811D0A" w:rsidRDefault="00D45074" w:rsidP="00D450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พอยท์เอกซ์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vAlign w:val="bottom"/>
          </w:tcPr>
          <w:p w14:paraId="731CAF81" w14:textId="77777777" w:rsidR="00D45074" w:rsidRPr="00811D0A" w:rsidRDefault="00D45074" w:rsidP="00D45074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E85D5DC" w14:textId="1E118330" w:rsidR="00D45074" w:rsidRPr="00811D0A" w:rsidRDefault="0054226D" w:rsidP="00D45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284</w:t>
            </w:r>
          </w:p>
        </w:tc>
        <w:tc>
          <w:tcPr>
            <w:tcW w:w="270" w:type="dxa"/>
            <w:vAlign w:val="bottom"/>
          </w:tcPr>
          <w:p w14:paraId="5F6A2546" w14:textId="77777777" w:rsidR="00D45074" w:rsidRPr="00811D0A" w:rsidRDefault="00D45074" w:rsidP="00D45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24CBCB" w14:textId="7F835602" w:rsidR="00D45074" w:rsidRPr="00811D0A" w:rsidRDefault="00D45074" w:rsidP="00D45074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  <w:lang w:eastAsia="ja-JP"/>
              </w:rPr>
              <w:t>-</w:t>
            </w:r>
          </w:p>
        </w:tc>
      </w:tr>
      <w:tr w:rsidR="00FA799F" w:rsidRPr="00811D0A" w14:paraId="57E4E20A" w14:textId="77777777" w:rsidTr="00BD31C7">
        <w:trPr>
          <w:trHeight w:val="443"/>
        </w:trPr>
        <w:tc>
          <w:tcPr>
            <w:tcW w:w="5040" w:type="dxa"/>
          </w:tcPr>
          <w:p w14:paraId="37AF17D9" w14:textId="1A6EAA00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มหิศร จำกัด</w:t>
            </w:r>
          </w:p>
        </w:tc>
        <w:tc>
          <w:tcPr>
            <w:tcW w:w="1170" w:type="dxa"/>
            <w:vAlign w:val="bottom"/>
          </w:tcPr>
          <w:p w14:paraId="5332A1B1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71F68A" w14:textId="1E2FA2B7" w:rsidR="00FA799F" w:rsidRPr="00811D0A" w:rsidRDefault="00EB67F6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87</w:t>
            </w:r>
          </w:p>
        </w:tc>
        <w:tc>
          <w:tcPr>
            <w:tcW w:w="270" w:type="dxa"/>
            <w:vAlign w:val="bottom"/>
          </w:tcPr>
          <w:p w14:paraId="270BF3E9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98FB14" w14:textId="53B748A0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 xml:space="preserve"> 89 </w:t>
            </w:r>
          </w:p>
        </w:tc>
      </w:tr>
      <w:tr w:rsidR="00AE23B5" w:rsidRPr="00811D0A" w14:paraId="4FE266A5" w14:textId="77777777" w:rsidTr="00BD31C7">
        <w:trPr>
          <w:trHeight w:val="443"/>
        </w:trPr>
        <w:tc>
          <w:tcPr>
            <w:tcW w:w="5040" w:type="dxa"/>
          </w:tcPr>
          <w:p w14:paraId="34192833" w14:textId="25F00F78" w:rsidR="00AE23B5" w:rsidRPr="00811D0A" w:rsidRDefault="00AE23B5" w:rsidP="00AE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เอ็ม เอฟ อี ซี จำกัด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มหาชน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4427F116" w14:textId="77777777" w:rsidR="00AE23B5" w:rsidRPr="00811D0A" w:rsidRDefault="00AE23B5" w:rsidP="00AE23B5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58BA8C" w14:textId="058E3AE1" w:rsidR="00AE23B5" w:rsidRPr="00811D0A" w:rsidRDefault="00AE23B5" w:rsidP="00AE23B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592</w:t>
            </w:r>
          </w:p>
        </w:tc>
        <w:tc>
          <w:tcPr>
            <w:tcW w:w="270" w:type="dxa"/>
            <w:vAlign w:val="bottom"/>
          </w:tcPr>
          <w:p w14:paraId="25F979BB" w14:textId="77777777" w:rsidR="00AE23B5" w:rsidRPr="00811D0A" w:rsidRDefault="00AE23B5" w:rsidP="00AE23B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BFD1D9" w14:textId="3C756A68" w:rsidR="00AE23B5" w:rsidRPr="00811D0A" w:rsidRDefault="00AE23B5" w:rsidP="00AE23B5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876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-</w:t>
            </w:r>
          </w:p>
        </w:tc>
      </w:tr>
      <w:tr w:rsidR="00FA799F" w:rsidRPr="00811D0A" w14:paraId="1545E9EB" w14:textId="77777777" w:rsidTr="00D62E78">
        <w:tc>
          <w:tcPr>
            <w:tcW w:w="5040" w:type="dxa"/>
          </w:tcPr>
          <w:p w14:paraId="5DCE103C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551BD37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BD4C4A3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C88A35D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F01442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40E48D5E" w14:textId="77777777" w:rsidTr="00D62E78">
        <w:tc>
          <w:tcPr>
            <w:tcW w:w="5040" w:type="dxa"/>
          </w:tcPr>
          <w:p w14:paraId="1F2615CE" w14:textId="7DF39C25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อนุพันธ์</w:t>
            </w: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จำนวนเงินตามสัญญา)</w:t>
            </w:r>
          </w:p>
        </w:tc>
        <w:tc>
          <w:tcPr>
            <w:tcW w:w="1170" w:type="dxa"/>
            <w:vAlign w:val="bottom"/>
          </w:tcPr>
          <w:p w14:paraId="131F5448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3F11CD5" w14:textId="4580C553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3EBE694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F99561" w14:textId="05BA2DC2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FA799F" w:rsidRPr="00811D0A" w14:paraId="59E5415A" w14:textId="77777777" w:rsidTr="00D62E78">
        <w:tc>
          <w:tcPr>
            <w:tcW w:w="5040" w:type="dxa"/>
          </w:tcPr>
          <w:p w14:paraId="1B1034E7" w14:textId="527A17C2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 w:right="6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ธนาคารไทยพาณิชย์ จำกัด (มหาชน)</w:t>
            </w:r>
          </w:p>
        </w:tc>
        <w:tc>
          <w:tcPr>
            <w:tcW w:w="1170" w:type="dxa"/>
            <w:vAlign w:val="bottom"/>
          </w:tcPr>
          <w:p w14:paraId="57CA4F05" w14:textId="77777777" w:rsidR="00FA799F" w:rsidRPr="00811D0A" w:rsidRDefault="00FA799F" w:rsidP="00FA799F">
            <w:pPr>
              <w:pStyle w:val="acctfourfigures"/>
              <w:tabs>
                <w:tab w:val="clear" w:pos="765"/>
              </w:tabs>
              <w:spacing w:line="380" w:lineRule="exact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7464923" w14:textId="0882607A" w:rsidR="00FA799F" w:rsidRPr="00811D0A" w:rsidRDefault="00670308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3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160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eastAsia="ja-JP"/>
              </w:rPr>
              <w:t>857</w:t>
            </w:r>
          </w:p>
        </w:tc>
        <w:tc>
          <w:tcPr>
            <w:tcW w:w="270" w:type="dxa"/>
            <w:vAlign w:val="bottom"/>
          </w:tcPr>
          <w:p w14:paraId="2E7080C8" w14:textId="77777777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5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D0953EC" w14:textId="31BA86FD" w:rsidR="00FA799F" w:rsidRPr="00811D0A" w:rsidRDefault="00FA799F" w:rsidP="00FA799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5"/>
              </w:tabs>
              <w:spacing w:line="240" w:lineRule="auto"/>
              <w:ind w:left="-45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eastAsia="ja-JP"/>
              </w:rPr>
              <w:t>4,927,968</w:t>
            </w:r>
          </w:p>
        </w:tc>
      </w:tr>
    </w:tbl>
    <w:p w14:paraId="24B1F577" w14:textId="77777777" w:rsidR="00787D4A" w:rsidRPr="00811D0A" w:rsidRDefault="00787D4A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CE163F0" w14:textId="701FD2D1" w:rsidR="007D16B6" w:rsidRPr="00811D0A" w:rsidRDefault="007D16B6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5D31D6E3" w14:textId="005BD2FC" w:rsidR="00986450" w:rsidRPr="00811D0A" w:rsidRDefault="00986450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3C864FE" w14:textId="77777777" w:rsidR="0049072B" w:rsidRPr="00811D0A" w:rsidRDefault="0049072B" w:rsidP="00F048D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สัญญาการให้บริการ</w:t>
      </w:r>
    </w:p>
    <w:p w14:paraId="79D74B26" w14:textId="77777777" w:rsidR="0049072B" w:rsidRPr="00811D0A" w:rsidRDefault="0049072B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36AD9B4" w14:textId="41A8A4BC" w:rsidR="0049072B" w:rsidRPr="00811D0A" w:rsidRDefault="0049072B" w:rsidP="00F048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/>
          <w:sz w:val="30"/>
          <w:szCs w:val="30"/>
          <w:cs/>
        </w:rPr>
        <w:t>บริษัทได้ทำสัญญาการให้บริการสนับสนุนงานวาณิชธนกิจกับ</w:t>
      </w:r>
      <w:r w:rsidRPr="00811D0A">
        <w:rPr>
          <w:rFonts w:asciiTheme="majorBidi" w:hAnsiTheme="majorBidi" w:cstheme="majorBidi"/>
          <w:sz w:val="30"/>
          <w:szCs w:val="30"/>
          <w:cs/>
        </w:rPr>
        <w:t>ธนาคารไทยพาณิชย์ จำกัด (มหาชน) สัญญานี้จะมี</w:t>
      </w:r>
      <w:r w:rsidR="008304E9"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ผลบังคับใช้ต่อไปจนกว่าจะมีการ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บอกเลิก</w:t>
      </w:r>
      <w:r w:rsidRPr="00811D0A">
        <w:rPr>
          <w:rFonts w:asciiTheme="majorBidi" w:hAnsiTheme="majorBidi" w:cstheme="majorBidi"/>
          <w:sz w:val="30"/>
          <w:szCs w:val="30"/>
          <w:cs/>
        </w:rPr>
        <w:t>สัญญาระหว่างกันเป็นลายลักษณ์อักษร</w:t>
      </w:r>
      <w:r w:rsidRPr="00811D0A">
        <w:rPr>
          <w:rFonts w:ascii="Angsana New" w:hAnsi="Angsana New"/>
          <w:sz w:val="30"/>
          <w:szCs w:val="30"/>
        </w:rPr>
        <w:t xml:space="preserve"> </w:t>
      </w:r>
      <w:r w:rsidRPr="00811D0A">
        <w:rPr>
          <w:rFonts w:ascii="Angsana New" w:hAnsi="Angsana New"/>
          <w:sz w:val="30"/>
          <w:szCs w:val="30"/>
          <w:cs/>
        </w:rPr>
        <w:t xml:space="preserve">ขอบเขตการให้บริการคือสนับสนุนงานวาณิชธนกิจ ตลาดทุน และ </w:t>
      </w:r>
      <w:r w:rsidRPr="00811D0A">
        <w:rPr>
          <w:rFonts w:ascii="Angsana New" w:hAnsi="Angsana New"/>
          <w:sz w:val="30"/>
          <w:szCs w:val="30"/>
        </w:rPr>
        <w:t xml:space="preserve">Primary Distribution </w:t>
      </w:r>
      <w:r w:rsidRPr="00811D0A">
        <w:rPr>
          <w:rFonts w:ascii="Angsana New" w:hAnsi="Angsana New"/>
          <w:sz w:val="30"/>
          <w:szCs w:val="30"/>
          <w:cs/>
        </w:rPr>
        <w:t>ของธนาคาร บริษัทได้รับค่าบริการตามที่ระบุในสัญญา</w:t>
      </w:r>
    </w:p>
    <w:p w14:paraId="411E685A" w14:textId="002457FF" w:rsidR="00642730" w:rsidRPr="00811D0A" w:rsidRDefault="00642730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</w:t>
      </w:r>
      <w:r w:rsidR="00E073E6" w:rsidRPr="00811D0A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811D0A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ข้อมูลลูกค้าผ่านช่องทางโทรศัพท์</w:t>
      </w:r>
      <w:r w:rsidRPr="00811D0A">
        <w:rPr>
          <w:rFonts w:asciiTheme="majorBidi" w:hAnsiTheme="majorBidi" w:cstheme="majorBidi"/>
          <w:sz w:val="30"/>
          <w:szCs w:val="30"/>
          <w:cs/>
        </w:rPr>
        <w:t>กับ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บริษัท โทเคน เอกซ์ จำกัด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โดยสัญญามีระยะเวลา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/>
          <w:sz w:val="30"/>
          <w:szCs w:val="30"/>
        </w:rPr>
        <w:t>1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ปี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เมื่อสิ้นสุดระยะเวลาตามสัญญา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หากไม่มีคู่สัญญารายใดบอกเลิกสัญญาให้ถือว่าสัญญานี้มีผลบังคับใช้ต่อไปอีก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/>
          <w:sz w:val="30"/>
          <w:szCs w:val="30"/>
        </w:rPr>
        <w:t>1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ปี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นับแต่วันที่ครบกำหนดอายุดังกล่าวเป็นคราว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ๆ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ไป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กรณีที่คู่สัญญาฝ่ายใดไม่ประสงค์จะต่ออายุสัญญาเมื่อสัญญาครบกำหนดในคราวใด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ให้คู่สัญญาฝ่ายนั้นบอกกล่าวเป็นลายลักษณ์อักษรให้คู่สัญญาอีกฝ่ายหนึ่งทราบล่วงหน้าไม่น้อยกว่า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/>
          <w:sz w:val="30"/>
          <w:szCs w:val="30"/>
        </w:rPr>
        <w:t>90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วันก่อนครบกำหนดระยะเวลาสิ้นสุดสัญญาดังกล่าว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/>
          <w:sz w:val="30"/>
          <w:szCs w:val="30"/>
        </w:rPr>
        <w:t>30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วัน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บริษัทได้รับค่าบริการตามที่ระบุในสัญญา</w:t>
      </w:r>
    </w:p>
    <w:p w14:paraId="73F80531" w14:textId="77777777" w:rsidR="00642730" w:rsidRPr="00811D0A" w:rsidRDefault="00642730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EC7B59" w14:textId="77777777" w:rsidR="00FA799F" w:rsidRPr="00811D0A" w:rsidRDefault="00FA799F" w:rsidP="00FA799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บริษัทได้ทำสัญญาการ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ให้</w:t>
      </w:r>
      <w:r w:rsidRPr="00811D0A">
        <w:rPr>
          <w:rFonts w:asciiTheme="majorBidi" w:hAnsiTheme="majorBidi" w:cstheme="majorBidi"/>
          <w:sz w:val="30"/>
          <w:szCs w:val="30"/>
          <w:cs/>
        </w:rPr>
        <w:t>บริการ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งานตรวจสอบภายใน</w:t>
      </w:r>
      <w:r w:rsidRPr="00811D0A">
        <w:rPr>
          <w:rFonts w:asciiTheme="majorBidi" w:hAnsiTheme="majorBidi" w:cstheme="majorBidi"/>
          <w:sz w:val="30"/>
          <w:szCs w:val="30"/>
          <w:cs/>
        </w:rPr>
        <w:t>กับ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บริษัท โทเคน เอกซ์ จำกัด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โดยสัญญามีผลตั้งแต่วันที่ 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</w:rPr>
        <w:t xml:space="preserve">1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811D0A">
        <w:rPr>
          <w:rFonts w:asciiTheme="majorBidi" w:hAnsiTheme="majorBidi" w:cstheme="majorBidi"/>
          <w:sz w:val="30"/>
          <w:szCs w:val="30"/>
        </w:rPr>
        <w:t xml:space="preserve">2567 </w:t>
      </w:r>
      <w:r w:rsidRPr="00811D0A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</w:rPr>
        <w:t xml:space="preserve">30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811D0A">
        <w:rPr>
          <w:rFonts w:asciiTheme="majorBidi" w:hAnsiTheme="majorBidi" w:cstheme="majorBidi"/>
          <w:sz w:val="30"/>
          <w:szCs w:val="30"/>
        </w:rPr>
        <w:t>2567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บริษัทได้รับค่าบริการตามที่ระบุในสัญญา</w:t>
      </w:r>
    </w:p>
    <w:p w14:paraId="1A9E4E90" w14:textId="77777777" w:rsidR="00880ADB" w:rsidRPr="00811D0A" w:rsidRDefault="00880ADB" w:rsidP="00FA799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20C60CD" w14:textId="77777777" w:rsidR="00880ADB" w:rsidRPr="00811D0A" w:rsidRDefault="00880ADB" w:rsidP="00880ADB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บริษัทได้ทำสัญญาการให้บริการเพื่อสนับสนุนธุรกิจตามปกติกับบริษัทหลักทรัพย์ ไทยพาณิชย์ จูเลียส แบร์ จำกัด สัญญานี้จะมีผลบังคับใช้ต่อไปจนกว่าจะมีการ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811D0A">
        <w:rPr>
          <w:rFonts w:asciiTheme="majorBidi" w:hAnsiTheme="majorBidi" w:cstheme="majorBidi"/>
          <w:sz w:val="30"/>
          <w:szCs w:val="30"/>
          <w:cs/>
        </w:rPr>
        <w:t>เลิกสัญญาระหว่างกันเป็นลายลักษณ์อักษร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ขอบเขต</w:t>
      </w:r>
      <w:r w:rsidRPr="00811D0A">
        <w:rPr>
          <w:rFonts w:asciiTheme="majorBidi" w:hAnsiTheme="majorBidi" w:cstheme="majorBidi"/>
          <w:sz w:val="30"/>
          <w:szCs w:val="30"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การให้บริการประกอบด้วย งานสนับสนุนเทคโนโลยีสารสนเทศเกี่ยวกับการลงทุนในหลักทรัพย์ที่จดทะเบียนในตลาดหลักทรัพย์และระบบงานสนับสนุน งานผลิตภัณฑ์และการให้คำปรึกษา และงานกำกับดูแลความเสี่ยงด้าน</w:t>
      </w:r>
      <w:r w:rsidRPr="00811D0A">
        <w:rPr>
          <w:rFonts w:asciiTheme="majorBidi" w:hAnsiTheme="majorBidi" w:cstheme="majorBidi"/>
          <w:sz w:val="30"/>
          <w:szCs w:val="30"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การลงทุน บริษัทได้รับค่าบริการเพื่อสนับสนุนธุรกิจตามที่ระบุในสัญญา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</w:p>
    <w:p w14:paraId="770C9484" w14:textId="0F41E1A6" w:rsidR="004B7BD2" w:rsidRPr="00811D0A" w:rsidRDefault="004B7BD2" w:rsidP="00880ADB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F9D81C" w14:textId="4D2DA154" w:rsidR="0049072B" w:rsidRPr="00811D0A" w:rsidRDefault="0049072B" w:rsidP="00F048D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Pr="00811D0A">
        <w:rPr>
          <w:rFonts w:asciiTheme="majorBidi" w:hAnsiTheme="majorBidi" w:cstheme="majorBidi" w:hint="cs"/>
          <w:i/>
          <w:iCs/>
          <w:sz w:val="30"/>
          <w:szCs w:val="30"/>
          <w:cs/>
        </w:rPr>
        <w:t>แนะนำผลิตภัณฑ์และบริการ</w:t>
      </w:r>
    </w:p>
    <w:p w14:paraId="160F3539" w14:textId="60799B21" w:rsidR="0049072B" w:rsidRPr="00811D0A" w:rsidRDefault="0049072B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A2A27B" w14:textId="73F9AACA" w:rsidR="000D43A0" w:rsidRPr="00811D0A" w:rsidRDefault="0049072B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ธนาคารไทยพาณิชย์ จำกัด (มหาชน) ได้ทำสัญญา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แนะนำผลิตภัณฑ์และบริการ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กับบริษัท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811D0A">
        <w:rPr>
          <w:rFonts w:asciiTheme="majorBidi" w:hAnsiTheme="majorBidi" w:cstheme="majorBidi"/>
          <w:sz w:val="30"/>
          <w:szCs w:val="30"/>
          <w:cs/>
        </w:rPr>
        <w:t>สัญญานี้จะมีผลบังคับใช้ต่อไปจนกว่าจะมีการ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811D0A">
        <w:rPr>
          <w:rFonts w:asciiTheme="majorBidi" w:hAnsiTheme="majorBidi" w:cstheme="majorBidi"/>
          <w:sz w:val="30"/>
          <w:szCs w:val="30"/>
          <w:cs/>
        </w:rPr>
        <w:t>เลิกสัญญาระหว่างกันเป็นลายลักษณ์อักษร</w:t>
      </w:r>
      <w:r w:rsidRPr="00811D0A">
        <w:rPr>
          <w:rFonts w:ascii="Angsana New" w:hAnsi="Angsana New"/>
          <w:sz w:val="30"/>
          <w:szCs w:val="30"/>
        </w:rPr>
        <w:t xml:space="preserve"> </w:t>
      </w:r>
      <w:r w:rsidRPr="00811D0A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811D0A">
        <w:rPr>
          <w:rFonts w:asciiTheme="majorBidi" w:hAnsiTheme="majorBidi"/>
          <w:sz w:val="30"/>
          <w:szCs w:val="30"/>
        </w:rPr>
        <w:t xml:space="preserve">30 </w:t>
      </w:r>
      <w:r w:rsidRPr="00811D0A">
        <w:rPr>
          <w:rFonts w:asciiTheme="majorBidi" w:hAnsiTheme="majorBidi"/>
          <w:sz w:val="30"/>
          <w:szCs w:val="30"/>
          <w:cs/>
        </w:rPr>
        <w:t>วัน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บริษัทตกลง</w:t>
      </w:r>
      <w:r w:rsidRPr="00811D0A">
        <w:rPr>
          <w:rFonts w:asciiTheme="majorBidi" w:hAnsiTheme="majorBidi" w:cstheme="majorBidi"/>
          <w:sz w:val="30"/>
          <w:szCs w:val="30"/>
          <w:cs/>
        </w:rPr>
        <w:t>ชำระ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ค่าบริการ</w:t>
      </w:r>
      <w:r w:rsidRPr="00811D0A">
        <w:rPr>
          <w:rFonts w:asciiTheme="majorBidi" w:hAnsiTheme="majorBidi" w:cstheme="majorBidi"/>
          <w:sz w:val="30"/>
          <w:szCs w:val="30"/>
          <w:cs/>
        </w:rPr>
        <w:t>เป็นรายเดือนตามที่ระบุในสัญญา</w:t>
      </w:r>
    </w:p>
    <w:p w14:paraId="4C19F920" w14:textId="375D8330" w:rsidR="000D43A0" w:rsidRPr="00811D0A" w:rsidRDefault="000D4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193575" w14:textId="77777777" w:rsidR="007D16B6" w:rsidRPr="00811D0A" w:rsidRDefault="007D16B6" w:rsidP="00F048D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t>สัญญาการรับบริการเพื่อสนับสนุนธุรกิจตามปกติ</w:t>
      </w:r>
    </w:p>
    <w:p w14:paraId="057F31A5" w14:textId="77777777" w:rsidR="00986450" w:rsidRPr="00811D0A" w:rsidRDefault="00986450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12EB8" w14:textId="31603D52" w:rsidR="00FA799F" w:rsidRPr="00811D0A" w:rsidRDefault="00FA799F" w:rsidP="00FA799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บริษัทได้ทำสัญญายืมบุคลากร</w:t>
      </w:r>
      <w:r w:rsidR="00880ADB" w:rsidRPr="00811D0A">
        <w:rPr>
          <w:rFonts w:asciiTheme="majorBidi" w:hAnsiTheme="majorBidi" w:cstheme="majorBidi" w:hint="cs"/>
          <w:sz w:val="30"/>
          <w:szCs w:val="30"/>
          <w:cs/>
        </w:rPr>
        <w:t>หลายฉบับ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จากบริษัท เอสซีบี เอกซ์ จำกัด (มหาชน)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โดยสัญญามีผลตั้งแต่วันที่</w:t>
      </w:r>
      <w:r w:rsidR="00880ADB" w:rsidRPr="00811D0A">
        <w:rPr>
          <w:rFonts w:asciiTheme="majorBidi" w:hAnsiTheme="majorBidi" w:cstheme="majorBidi"/>
          <w:sz w:val="30"/>
          <w:szCs w:val="30"/>
        </w:rPr>
        <w:br/>
      </w:r>
      <w:r w:rsidRPr="00811D0A">
        <w:rPr>
          <w:rFonts w:asciiTheme="majorBidi" w:hAnsiTheme="majorBidi" w:cstheme="majorBidi"/>
          <w:sz w:val="30"/>
          <w:szCs w:val="30"/>
        </w:rPr>
        <w:t xml:space="preserve">1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811D0A">
        <w:rPr>
          <w:rFonts w:asciiTheme="majorBidi" w:hAnsiTheme="majorBidi" w:cstheme="majorBidi"/>
          <w:sz w:val="30"/>
          <w:szCs w:val="30"/>
        </w:rPr>
        <w:t>256</w:t>
      </w:r>
      <w:r w:rsidRPr="00811D0A">
        <w:rPr>
          <w:rFonts w:asciiTheme="majorBidi" w:hAnsiTheme="majorBidi" w:cstheme="majorBidi"/>
          <w:sz w:val="30"/>
          <w:szCs w:val="30"/>
          <w:lang w:val="en-GB"/>
        </w:rPr>
        <w:t>6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</w:rPr>
        <w:t xml:space="preserve">31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811D0A">
        <w:rPr>
          <w:rFonts w:asciiTheme="majorBidi" w:hAnsiTheme="majorBidi" w:cstheme="majorBidi"/>
          <w:sz w:val="30"/>
          <w:szCs w:val="30"/>
        </w:rPr>
        <w:t xml:space="preserve">2570 </w:t>
      </w:r>
      <w:r w:rsidRPr="00811D0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ตกลงชำระ</w:t>
      </w:r>
      <w:r w:rsidRPr="00811D0A">
        <w:rPr>
          <w:rFonts w:asciiTheme="majorBidi" w:hAnsiTheme="majorBidi" w:cstheme="majorBidi"/>
          <w:sz w:val="30"/>
          <w:szCs w:val="30"/>
          <w:cs/>
        </w:rPr>
        <w:t>ค่าบริการตามที่ระบุในสัญญา</w:t>
      </w:r>
    </w:p>
    <w:p w14:paraId="072F9191" w14:textId="0906B3FF" w:rsidR="00642730" w:rsidRPr="00811D0A" w:rsidRDefault="00642730" w:rsidP="00A1483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9497E89" w14:textId="111D8C9C" w:rsidR="00FA799F" w:rsidRPr="00811D0A" w:rsidRDefault="00FA799F" w:rsidP="00FA799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บริษัทได้ทำสัญญาแต่งตั้งที่ปรึกษา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การบริหารเชิงกลยุทธ์</w:t>
      </w:r>
      <w:r w:rsidRPr="00811D0A">
        <w:rPr>
          <w:rFonts w:asciiTheme="majorBidi" w:hAnsiTheme="majorBidi" w:cstheme="majorBidi"/>
          <w:sz w:val="30"/>
          <w:szCs w:val="30"/>
          <w:cs/>
        </w:rPr>
        <w:t>กับ</w:t>
      </w:r>
      <w:r w:rsidRPr="00811D0A">
        <w:rPr>
          <w:rFonts w:asciiTheme="majorBidi" w:hAnsiTheme="majorBidi" w:hint="cs"/>
          <w:sz w:val="30"/>
          <w:szCs w:val="30"/>
          <w:cs/>
        </w:rPr>
        <w:t>บริษัท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เอสซีบี เอกซ์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จำกัด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(มหาชน)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โดยสัญญามีผลตั้งแต่วันที่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</w:rPr>
        <w:t xml:space="preserve">1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811D0A">
        <w:rPr>
          <w:rFonts w:asciiTheme="majorBidi" w:hAnsiTheme="majorBidi" w:cstheme="majorBidi"/>
          <w:sz w:val="30"/>
          <w:szCs w:val="30"/>
        </w:rPr>
        <w:t>256</w:t>
      </w:r>
      <w:r w:rsidR="004A6DB4" w:rsidRPr="00811D0A">
        <w:rPr>
          <w:rFonts w:asciiTheme="majorBidi" w:hAnsiTheme="majorBidi" w:cstheme="majorBidi" w:hint="cs"/>
          <w:sz w:val="30"/>
          <w:szCs w:val="30"/>
          <w:cs/>
          <w:lang w:val="en-GB"/>
        </w:rPr>
        <w:t>8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</w:rPr>
        <w:t xml:space="preserve">31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811D0A">
        <w:rPr>
          <w:rFonts w:asciiTheme="majorBidi" w:hAnsiTheme="majorBidi" w:cstheme="majorBidi"/>
          <w:sz w:val="30"/>
          <w:szCs w:val="30"/>
        </w:rPr>
        <w:t>256</w:t>
      </w:r>
      <w:r w:rsidR="004A6DB4" w:rsidRPr="00811D0A">
        <w:rPr>
          <w:rFonts w:asciiTheme="majorBidi" w:hAnsiTheme="majorBidi" w:cstheme="majorBidi" w:hint="cs"/>
          <w:sz w:val="30"/>
          <w:szCs w:val="30"/>
          <w:cs/>
        </w:rPr>
        <w:t>8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หากไม่มีคู่สัญญารายใดบอกเลิกสัญญาให้ถือว่าสัญญานี้มีผลบังคับ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ต่อไปอีก </w:t>
      </w:r>
      <w:r w:rsidRPr="00811D0A">
        <w:rPr>
          <w:rFonts w:asciiTheme="majorBidi" w:hAnsiTheme="majorBidi" w:cstheme="majorBidi"/>
          <w:sz w:val="30"/>
          <w:szCs w:val="30"/>
        </w:rPr>
        <w:t xml:space="preserve">1 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นับแต่วันที่ครบกำหนดอายุดังกล่าวเป็นคราว ๆ ไป </w:t>
      </w:r>
      <w:r w:rsidRPr="00811D0A">
        <w:rPr>
          <w:rFonts w:asciiTheme="majorBidi" w:hAnsiTheme="majorBidi"/>
          <w:sz w:val="30"/>
          <w:szCs w:val="30"/>
          <w:cs/>
        </w:rPr>
        <w:t xml:space="preserve">กรณีที่คู่สัญญาฝ่ายใดไม่ประสงค์จะต่ออายุสัญญาเมื่อสัญญาครบกำหนดในคราวใด ให้คู่สัญญาฝ่ายนั้นบอกกล่าวเป็นลายลักษณ์อักษรให้คู่สัญญาอีกฝ่ายหนึ่งทราบล่วงหน้าไม่น้อยกว่า </w:t>
      </w:r>
      <w:r w:rsidRPr="00811D0A">
        <w:rPr>
          <w:rFonts w:asciiTheme="majorBidi" w:hAnsiTheme="majorBidi"/>
          <w:sz w:val="30"/>
          <w:szCs w:val="30"/>
        </w:rPr>
        <w:t>30</w:t>
      </w:r>
      <w:r w:rsidRPr="00811D0A">
        <w:rPr>
          <w:rFonts w:asciiTheme="majorBidi" w:hAnsiTheme="majorBidi"/>
          <w:sz w:val="30"/>
          <w:szCs w:val="30"/>
          <w:cs/>
        </w:rPr>
        <w:t xml:space="preserve"> วันก่อนครบกำหนดระยะเวลาสิ้นสุดสัญญาดังกล่าว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บริษัทตกลงชำระค่าบริการ</w:t>
      </w:r>
      <w:r w:rsidRPr="00811D0A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</w:p>
    <w:p w14:paraId="68A5A024" w14:textId="77777777" w:rsidR="0045606B" w:rsidRPr="00811D0A" w:rsidRDefault="0045606B" w:rsidP="00FA799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A6C4F" w14:textId="6BA4B408" w:rsidR="0045606B" w:rsidRPr="00811D0A" w:rsidRDefault="0045606B" w:rsidP="00FA799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113C1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2113C1">
        <w:rPr>
          <w:rFonts w:asciiTheme="majorBidi" w:hAnsiTheme="majorBidi" w:hint="cs"/>
          <w:sz w:val="30"/>
          <w:szCs w:val="30"/>
          <w:cs/>
        </w:rPr>
        <w:t>การบริหารจัดการการจัดซื้อจัดจ้าง</w:t>
      </w:r>
      <w:r w:rsidRPr="002113C1">
        <w:rPr>
          <w:rFonts w:asciiTheme="majorBidi" w:hAnsiTheme="majorBidi" w:cstheme="majorBidi"/>
          <w:sz w:val="30"/>
          <w:szCs w:val="30"/>
          <w:cs/>
        </w:rPr>
        <w:t>กับ</w:t>
      </w:r>
      <w:r w:rsidRPr="002113C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บริษัท เอสซีบี เอกซ์ จำกัด </w:t>
      </w:r>
      <w:r w:rsidRPr="002113C1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2113C1">
        <w:rPr>
          <w:rFonts w:asciiTheme="majorBidi" w:hAnsiTheme="majorBidi" w:cstheme="majorBidi" w:hint="cs"/>
          <w:color w:val="000000"/>
          <w:sz w:val="30"/>
          <w:szCs w:val="30"/>
          <w:cs/>
        </w:rPr>
        <w:t>มหาชน</w:t>
      </w:r>
      <w:r w:rsidRPr="002113C1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2113C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2113C1">
        <w:rPr>
          <w:rFonts w:asciiTheme="majorBidi" w:hAnsiTheme="majorBidi" w:hint="cs"/>
          <w:color w:val="000000"/>
          <w:sz w:val="30"/>
          <w:szCs w:val="30"/>
          <w:cs/>
        </w:rPr>
        <w:t>โดยสัญญามีผลตั้งแต่วันที่</w:t>
      </w:r>
      <w:r w:rsidRPr="002113C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2113C1">
        <w:rPr>
          <w:rFonts w:asciiTheme="majorBidi" w:hAnsiTheme="majorBidi"/>
          <w:color w:val="000000"/>
          <w:sz w:val="30"/>
          <w:szCs w:val="30"/>
        </w:rPr>
        <w:t>1</w:t>
      </w:r>
      <w:r w:rsidRPr="002113C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2113C1">
        <w:rPr>
          <w:rFonts w:asciiTheme="majorBidi" w:hAnsiTheme="majorBidi" w:hint="cs"/>
          <w:color w:val="000000"/>
          <w:sz w:val="30"/>
          <w:szCs w:val="30"/>
          <w:cs/>
        </w:rPr>
        <w:t>สิงหาคม</w:t>
      </w:r>
      <w:r w:rsidRPr="002113C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2113C1">
        <w:rPr>
          <w:rFonts w:asciiTheme="majorBidi" w:hAnsiTheme="majorBidi"/>
          <w:color w:val="000000"/>
          <w:sz w:val="30"/>
          <w:szCs w:val="30"/>
        </w:rPr>
        <w:t>2568</w:t>
      </w:r>
      <w:r w:rsidRPr="002113C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2113C1">
        <w:rPr>
          <w:rFonts w:asciiTheme="majorBidi" w:hAnsiTheme="majorBidi" w:hint="cs"/>
          <w:color w:val="000000"/>
          <w:sz w:val="30"/>
          <w:szCs w:val="30"/>
          <w:cs/>
        </w:rPr>
        <w:t>ถึงวันที่</w:t>
      </w:r>
      <w:r w:rsidRPr="002113C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2113C1">
        <w:rPr>
          <w:rFonts w:asciiTheme="majorBidi" w:hAnsiTheme="majorBidi"/>
          <w:color w:val="000000"/>
          <w:sz w:val="30"/>
          <w:szCs w:val="30"/>
        </w:rPr>
        <w:t>31</w:t>
      </w:r>
      <w:r w:rsidRPr="002113C1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2113C1">
        <w:rPr>
          <w:rFonts w:asciiTheme="majorBidi" w:hAnsiTheme="majorBidi" w:hint="cs"/>
          <w:color w:val="000000"/>
          <w:sz w:val="30"/>
          <w:szCs w:val="30"/>
          <w:cs/>
        </w:rPr>
        <w:t>กรกฎาคม</w:t>
      </w:r>
      <w:r w:rsidRPr="002113C1">
        <w:rPr>
          <w:rFonts w:asciiTheme="majorBidi" w:hAnsiTheme="majorBidi"/>
          <w:color w:val="000000"/>
          <w:sz w:val="30"/>
          <w:szCs w:val="30"/>
        </w:rPr>
        <w:t xml:space="preserve"> 2570 </w:t>
      </w:r>
      <w:r w:rsidRPr="002113C1">
        <w:rPr>
          <w:rFonts w:asciiTheme="majorBidi" w:hAnsiTheme="majorBidi" w:cstheme="majorBidi"/>
          <w:sz w:val="30"/>
          <w:szCs w:val="30"/>
          <w:cs/>
        </w:rPr>
        <w:t>หากไม่มีคู่สัญญารายใดบอกเลิกสัญญาให้ถือว่าสัญญานี้มีผลบังคับ</w:t>
      </w:r>
      <w:r w:rsidRPr="002113C1">
        <w:rPr>
          <w:rFonts w:asciiTheme="majorBidi" w:hAnsiTheme="majorBidi" w:cstheme="majorBidi" w:hint="cs"/>
          <w:sz w:val="30"/>
          <w:szCs w:val="30"/>
          <w:cs/>
        </w:rPr>
        <w:t>ใช้</w:t>
      </w:r>
      <w:r w:rsidRPr="002113C1">
        <w:rPr>
          <w:rFonts w:asciiTheme="majorBidi" w:hAnsiTheme="majorBidi" w:cstheme="majorBidi"/>
          <w:sz w:val="30"/>
          <w:szCs w:val="30"/>
          <w:cs/>
        </w:rPr>
        <w:t xml:space="preserve">ต่อไปอีก </w:t>
      </w:r>
      <w:r w:rsidRPr="002113C1">
        <w:rPr>
          <w:rFonts w:asciiTheme="majorBidi" w:hAnsiTheme="majorBidi" w:cstheme="majorBidi"/>
          <w:sz w:val="30"/>
          <w:szCs w:val="30"/>
        </w:rPr>
        <w:t xml:space="preserve">1 </w:t>
      </w:r>
      <w:r w:rsidRPr="002113C1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2113C1">
        <w:rPr>
          <w:rFonts w:asciiTheme="majorBidi" w:hAnsiTheme="majorBidi" w:hint="cs"/>
          <w:sz w:val="30"/>
          <w:szCs w:val="30"/>
          <w:cs/>
        </w:rPr>
        <w:t>กรณีที่คู่สัญญาฝ่ายใดไม่ประสงค์จะต่ออายุสัญญาเมื่อสัญญาครบกำหนดในคราวใด</w:t>
      </w:r>
      <w:r w:rsidRPr="002113C1">
        <w:rPr>
          <w:rFonts w:asciiTheme="majorBidi" w:hAnsiTheme="majorBidi"/>
          <w:sz w:val="30"/>
          <w:szCs w:val="30"/>
          <w:cs/>
        </w:rPr>
        <w:t xml:space="preserve"> </w:t>
      </w:r>
      <w:r w:rsidRPr="002113C1">
        <w:rPr>
          <w:rFonts w:asciiTheme="majorBidi" w:hAnsiTheme="majorBidi" w:hint="cs"/>
          <w:sz w:val="30"/>
          <w:szCs w:val="30"/>
          <w:cs/>
        </w:rPr>
        <w:t>ให้คู่สัญญาฝ่ายนั้นบอกกล่าวเป็นลายลักษณ์อักษรให้คู่สัญญาอีกฝ่ายหนึ่งทราบล่วงหน้าไม่น้อยกว่า</w:t>
      </w:r>
      <w:r w:rsidRPr="002113C1">
        <w:rPr>
          <w:rFonts w:asciiTheme="majorBidi" w:hAnsiTheme="majorBidi"/>
          <w:sz w:val="30"/>
          <w:szCs w:val="30"/>
          <w:cs/>
        </w:rPr>
        <w:t xml:space="preserve"> </w:t>
      </w:r>
      <w:r w:rsidRPr="002113C1">
        <w:rPr>
          <w:rFonts w:asciiTheme="majorBidi" w:hAnsiTheme="majorBidi"/>
          <w:sz w:val="30"/>
          <w:szCs w:val="30"/>
        </w:rPr>
        <w:t>60</w:t>
      </w:r>
      <w:r w:rsidRPr="002113C1">
        <w:rPr>
          <w:rFonts w:asciiTheme="majorBidi" w:hAnsiTheme="majorBidi"/>
          <w:sz w:val="30"/>
          <w:szCs w:val="30"/>
          <w:cs/>
        </w:rPr>
        <w:t xml:space="preserve"> </w:t>
      </w:r>
      <w:r w:rsidRPr="002113C1">
        <w:rPr>
          <w:rFonts w:asciiTheme="majorBidi" w:hAnsiTheme="majorBidi" w:hint="cs"/>
          <w:sz w:val="30"/>
          <w:szCs w:val="30"/>
          <w:cs/>
        </w:rPr>
        <w:t>วันก่อนครบกำหนดระยะเวลาสิ้นสุดสัญญาดังกล่าว</w:t>
      </w:r>
      <w:r w:rsidRPr="002113C1">
        <w:rPr>
          <w:rFonts w:asciiTheme="majorBidi" w:hAnsiTheme="majorBidi"/>
          <w:sz w:val="30"/>
          <w:szCs w:val="30"/>
          <w:cs/>
        </w:rPr>
        <w:t xml:space="preserve"> </w:t>
      </w:r>
      <w:r w:rsidRPr="002113C1">
        <w:rPr>
          <w:rFonts w:asciiTheme="majorBidi" w:hAnsiTheme="majorBidi" w:hint="cs"/>
          <w:sz w:val="30"/>
          <w:szCs w:val="30"/>
          <w:cs/>
        </w:rPr>
        <w:t>บริษัทตกลงชำระค่าบริการตามที่ระบุในสัญญา</w:t>
      </w:r>
    </w:p>
    <w:p w14:paraId="27C05CF4" w14:textId="77777777" w:rsidR="00642730" w:rsidRPr="00811D0A" w:rsidRDefault="00642730" w:rsidP="00A14839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193B6" w14:textId="13F78117" w:rsidR="000B4C05" w:rsidRPr="00811D0A" w:rsidRDefault="00296055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บริษัทได้ทำสัญญาการรับบริการเพื่อสนับสนุนธุรกิจตามปกติกับธนาคารไทยพาณิชย์ จำกัด (มหาชน) โดยสัญญามีระยะเวลา </w:t>
      </w:r>
      <w:r w:rsidRPr="00811D0A">
        <w:rPr>
          <w:rFonts w:asciiTheme="majorBidi" w:hAnsiTheme="majorBidi" w:cstheme="majorBidi"/>
          <w:sz w:val="30"/>
          <w:szCs w:val="30"/>
        </w:rPr>
        <w:t xml:space="preserve">1 </w:t>
      </w:r>
      <w:r w:rsidRPr="00811D0A">
        <w:rPr>
          <w:rFonts w:asciiTheme="majorBidi" w:hAnsiTheme="majorBidi" w:cstheme="majorBidi"/>
          <w:sz w:val="30"/>
          <w:szCs w:val="30"/>
          <w:cs/>
        </w:rPr>
        <w:t>ปี เมื่อสิ้นสุดระยะเวลาตามสัญญา หากไม่มีคู่สัญญารายใดบอกเลิกสัญญาให้ถือว่าสัญญานี้มีผล</w:t>
      </w:r>
      <w:r w:rsidRPr="00811D0A">
        <w:rPr>
          <w:rFonts w:asciiTheme="majorBidi" w:hAnsiTheme="majorBidi" w:cstheme="majorBidi"/>
          <w:sz w:val="30"/>
          <w:szCs w:val="30"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บังคับใช้ต่อไปอีก </w:t>
      </w:r>
      <w:r w:rsidRPr="00811D0A">
        <w:rPr>
          <w:rFonts w:asciiTheme="majorBidi" w:hAnsiTheme="majorBidi" w:cstheme="majorBidi"/>
          <w:sz w:val="30"/>
          <w:szCs w:val="30"/>
        </w:rPr>
        <w:t xml:space="preserve">1 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ปี นับแต่วันที่ครบกำหนดอายุดังกล่าวเป็นคราว ๆ ไป </w:t>
      </w:r>
      <w:r w:rsidRPr="00811D0A">
        <w:rPr>
          <w:rFonts w:asciiTheme="majorBidi" w:hAnsiTheme="majorBidi"/>
          <w:sz w:val="30"/>
          <w:szCs w:val="30"/>
          <w:cs/>
        </w:rPr>
        <w:t xml:space="preserve">กรณีที่คู่สัญญาฝ่ายใดไม่ประสงค์จะต่ออายุสัญญาเมื่อสัญญาครบกำหนดในคราวใด ให้คู่สัญญาฝ่ายนั้นบอกกล่าวเป็นลายลักษณ์อักษรให้คู่สัญญาอีกฝ่ายหนึ่งทราบล่วงหน้าไม่น้อยกว่า </w:t>
      </w:r>
      <w:r w:rsidRPr="00811D0A">
        <w:rPr>
          <w:rFonts w:asciiTheme="majorBidi" w:hAnsiTheme="majorBidi"/>
          <w:sz w:val="30"/>
          <w:szCs w:val="30"/>
        </w:rPr>
        <w:t>90</w:t>
      </w:r>
      <w:r w:rsidRPr="00811D0A">
        <w:rPr>
          <w:rFonts w:asciiTheme="majorBidi" w:hAnsiTheme="majorBidi"/>
          <w:sz w:val="30"/>
          <w:szCs w:val="30"/>
          <w:cs/>
        </w:rPr>
        <w:t xml:space="preserve"> วันก่อนครบกำหนดระยะเวลาสิ้นสุดสัญญาดังกล่าว คู่สัญญาฝ่ายใดฝ่ายหนึ่ง</w:t>
      </w:r>
      <w:r w:rsidRPr="00811D0A">
        <w:rPr>
          <w:rFonts w:asciiTheme="majorBidi" w:hAnsiTheme="majorBidi" w:cstheme="majorBidi"/>
          <w:sz w:val="30"/>
          <w:szCs w:val="30"/>
        </w:rPr>
        <w:br/>
      </w:r>
      <w:r w:rsidRPr="00811D0A">
        <w:rPr>
          <w:rFonts w:asciiTheme="majorBidi" w:hAnsiTheme="majorBidi"/>
          <w:sz w:val="30"/>
          <w:szCs w:val="30"/>
          <w:cs/>
        </w:rPr>
        <w:t xml:space="preserve">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811D0A">
        <w:rPr>
          <w:rFonts w:asciiTheme="majorBidi" w:hAnsiTheme="majorBidi"/>
          <w:sz w:val="30"/>
          <w:szCs w:val="30"/>
        </w:rPr>
        <w:t xml:space="preserve">30 </w:t>
      </w:r>
      <w:r w:rsidRPr="00811D0A">
        <w:rPr>
          <w:rFonts w:asciiTheme="majorBidi" w:hAnsiTheme="majorBidi"/>
          <w:sz w:val="30"/>
          <w:szCs w:val="30"/>
          <w:cs/>
        </w:rPr>
        <w:t xml:space="preserve">วัน </w:t>
      </w:r>
      <w:r w:rsidRPr="00811D0A">
        <w:rPr>
          <w:rFonts w:asciiTheme="majorBidi" w:hAnsiTheme="majorBidi" w:cstheme="majorBidi"/>
          <w:sz w:val="30"/>
          <w:szCs w:val="30"/>
          <w:cs/>
        </w:rPr>
        <w:t>ขอบเขตการรับบริการประกอบด้วย งานทรัพยากรบุคคล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งาน</w:t>
      </w:r>
      <w:r w:rsidRPr="00811D0A">
        <w:rPr>
          <w:rFonts w:asciiTheme="majorBidi" w:hAnsiTheme="majorBidi" w:cstheme="majorBidi"/>
          <w:sz w:val="30"/>
          <w:szCs w:val="30"/>
        </w:rPr>
        <w:t xml:space="preserve"> Wealth Academy (License)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งาน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ฝ่าย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บริการกลาง </w:t>
      </w:r>
      <w:r w:rsidRPr="00811D0A">
        <w:rPr>
          <w:rFonts w:asciiTheme="majorBidi" w:hAnsiTheme="majorBidi" w:cstheme="majorBidi"/>
          <w:sz w:val="30"/>
          <w:szCs w:val="30"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งานบริหารงานจัดซื้อ</w:t>
      </w:r>
      <w:r w:rsidR="002F69EF" w:rsidRPr="00811D0A">
        <w:rPr>
          <w:rFonts w:asciiTheme="majorBidi" w:hAnsiTheme="majorBidi" w:cstheme="majorBidi" w:hint="cs"/>
          <w:sz w:val="30"/>
          <w:szCs w:val="30"/>
          <w:cs/>
        </w:rPr>
        <w:t>จัดจ้าง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งานบริหารจัดการอาคาร งานบริหาร</w:t>
      </w:r>
      <w:r w:rsidR="002F69EF" w:rsidRPr="00811D0A">
        <w:rPr>
          <w:rFonts w:asciiTheme="majorBidi" w:hAnsiTheme="majorBidi" w:cstheme="majorBidi" w:hint="cs"/>
          <w:sz w:val="30"/>
          <w:szCs w:val="30"/>
          <w:cs/>
        </w:rPr>
        <w:t xml:space="preserve">งานชีวอนามัย </w:t>
      </w:r>
      <w:r w:rsidRPr="00811D0A">
        <w:rPr>
          <w:rFonts w:asciiTheme="majorBidi" w:hAnsiTheme="majorBidi" w:cstheme="majorBidi"/>
          <w:sz w:val="30"/>
          <w:szCs w:val="30"/>
          <w:cs/>
        </w:rPr>
        <w:t>ความปลอดภัยและ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และสิ่งแวดล้อม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69EF" w:rsidRPr="00811D0A">
        <w:rPr>
          <w:rFonts w:asciiTheme="majorBidi" w:hAnsiTheme="majorBidi" w:cstheme="majorBidi" w:hint="cs"/>
          <w:sz w:val="30"/>
          <w:szCs w:val="30"/>
          <w:cs/>
        </w:rPr>
        <w:t xml:space="preserve">บริหารงานรักษาความปลอดภัย </w:t>
      </w:r>
      <w:r w:rsidRPr="00811D0A">
        <w:rPr>
          <w:rFonts w:asciiTheme="majorBidi" w:hAnsiTheme="majorBidi" w:cstheme="majorBidi"/>
          <w:sz w:val="30"/>
          <w:szCs w:val="30"/>
          <w:cs/>
        </w:rPr>
        <w:t>งานเทคโนโลยี งาน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ให้บริการระบบบริหารจัดการทาง</w:t>
      </w:r>
      <w:r w:rsidRPr="00811D0A">
        <w:rPr>
          <w:rFonts w:asciiTheme="majorBidi" w:hAnsiTheme="majorBidi" w:cstheme="majorBidi"/>
          <w:sz w:val="30"/>
          <w:szCs w:val="30"/>
          <w:cs/>
        </w:rPr>
        <w:t>การเงิน งานกฎหมาย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344030" w:rsidRPr="00811D0A">
        <w:rPr>
          <w:rFonts w:asciiTheme="majorBidi" w:hAnsiTheme="majorBidi" w:cstheme="majorBidi"/>
          <w:sz w:val="30"/>
          <w:szCs w:val="30"/>
        </w:rPr>
        <w:br/>
      </w:r>
      <w:r w:rsidR="00344030" w:rsidRPr="00811D0A">
        <w:rPr>
          <w:rFonts w:asciiTheme="majorBidi" w:hAnsiTheme="majorBidi" w:cstheme="majorBidi" w:hint="cs"/>
          <w:sz w:val="30"/>
          <w:szCs w:val="30"/>
          <w:cs/>
        </w:rPr>
        <w:t xml:space="preserve">งานตรวจสอบ งาน </w:t>
      </w:r>
      <w:r w:rsidR="00344030" w:rsidRPr="00811D0A">
        <w:rPr>
          <w:rFonts w:asciiTheme="majorBidi" w:hAnsiTheme="majorBidi" w:cstheme="majorBidi"/>
          <w:sz w:val="30"/>
          <w:szCs w:val="30"/>
        </w:rPr>
        <w:t xml:space="preserve">SCB Academy </w:t>
      </w:r>
      <w:r w:rsidRPr="00811D0A">
        <w:rPr>
          <w:rFonts w:asciiTheme="majorBidi" w:hAnsiTheme="majorBidi" w:cstheme="majorBidi"/>
          <w:sz w:val="30"/>
          <w:szCs w:val="30"/>
          <w:cs/>
        </w:rPr>
        <w:t>และ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งานบริการโดยฝ่ายมาตราการปฏิบัติงานธนาคาร</w:t>
      </w:r>
      <w:r w:rsidR="007D16B6"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="007D16B6" w:rsidRPr="00811D0A">
        <w:rPr>
          <w:rFonts w:asciiTheme="majorBidi" w:hAnsiTheme="majorBidi" w:cstheme="majorBidi"/>
          <w:sz w:val="30"/>
          <w:szCs w:val="30"/>
          <w:cs/>
        </w:rPr>
        <w:t>บริษัทตกลงชำระค่าบริการเพื่อสนับสนุนธุรกิจตามปกติตามที่ระบุในสัญญา</w:t>
      </w:r>
      <w:r w:rsidR="007D16B6" w:rsidRPr="00811D0A">
        <w:rPr>
          <w:rFonts w:asciiTheme="majorBidi" w:hAnsiTheme="majorBidi" w:cstheme="majorBidi"/>
          <w:sz w:val="30"/>
          <w:szCs w:val="30"/>
        </w:rPr>
        <w:t xml:space="preserve"> </w:t>
      </w:r>
    </w:p>
    <w:p w14:paraId="6748A1F2" w14:textId="77777777" w:rsidR="00346060" w:rsidRPr="00811D0A" w:rsidRDefault="00346060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BB01C" w14:textId="5A2F6528" w:rsidR="005B7D93" w:rsidRPr="00811D0A" w:rsidRDefault="005B7D93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บริษัทได้ทำสัญญาแต่งตั้งที่ปรึกษาการลงทุนกับ</w:t>
      </w:r>
      <w:r w:rsidRPr="00811D0A">
        <w:rPr>
          <w:rFonts w:asciiTheme="majorBidi" w:hAnsiTheme="majorBidi" w:hint="cs"/>
          <w:sz w:val="30"/>
          <w:szCs w:val="30"/>
          <w:cs/>
        </w:rPr>
        <w:t>บริษัท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เอสซีบี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เท็นเอกซ์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จำกัด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สัญญา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นี้จะ</w:t>
      </w:r>
      <w:r w:rsidRPr="00811D0A">
        <w:rPr>
          <w:rFonts w:asciiTheme="majorBidi" w:hAnsiTheme="majorBidi" w:cstheme="majorBidi"/>
          <w:sz w:val="30"/>
          <w:szCs w:val="30"/>
          <w:cs/>
        </w:rPr>
        <w:t>มีผลบังคับ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ใช้ต่อ</w:t>
      </w:r>
      <w:r w:rsidRPr="00811D0A">
        <w:rPr>
          <w:rFonts w:asciiTheme="majorBidi" w:hAnsiTheme="majorBidi" w:cstheme="majorBidi"/>
          <w:sz w:val="30"/>
          <w:szCs w:val="30"/>
          <w:cs/>
        </w:rPr>
        <w:t>ไปจนกว่าจะมีการ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บอก</w:t>
      </w:r>
      <w:r w:rsidRPr="00811D0A">
        <w:rPr>
          <w:rFonts w:asciiTheme="majorBidi" w:hAnsiTheme="majorBidi" w:cstheme="majorBidi"/>
          <w:sz w:val="30"/>
          <w:szCs w:val="30"/>
          <w:cs/>
        </w:rPr>
        <w:t>เลิกสัญญา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ระหว่างกันเป็นลายลักษณ์อักษร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Pr="00811D0A">
        <w:rPr>
          <w:rFonts w:asciiTheme="majorBidi" w:hAnsiTheme="majorBidi"/>
          <w:sz w:val="30"/>
          <w:szCs w:val="30"/>
        </w:rPr>
        <w:t xml:space="preserve">30 </w:t>
      </w:r>
      <w:r w:rsidRPr="00811D0A">
        <w:rPr>
          <w:rFonts w:asciiTheme="majorBidi" w:hAnsiTheme="majorBidi"/>
          <w:sz w:val="30"/>
          <w:szCs w:val="30"/>
          <w:cs/>
        </w:rPr>
        <w:t>วัน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บริษัทตกลงชำระค่าบริการ</w:t>
      </w:r>
      <w:r w:rsidRPr="00811D0A">
        <w:rPr>
          <w:rFonts w:asciiTheme="majorBidi" w:hAnsiTheme="majorBidi" w:cstheme="majorBidi"/>
          <w:sz w:val="30"/>
          <w:szCs w:val="30"/>
          <w:cs/>
        </w:rPr>
        <w:t>เป็นรายครึ่งปีตามที่ระบุในสัญญา</w:t>
      </w:r>
    </w:p>
    <w:p w14:paraId="7CA343C8" w14:textId="77777777" w:rsidR="00F958F9" w:rsidRPr="00811D0A" w:rsidRDefault="00F958F9" w:rsidP="00F048D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701141" w14:textId="77777777" w:rsidR="00FA799F" w:rsidRPr="00811D0A" w:rsidRDefault="00FA799F" w:rsidP="00FA799F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บริษัทได้ทำสัญญายืมบุคลากร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บริษัทหลักทรัพย์ ไทยพาณิชย์ จูเลียส แบร์ จำกัด โดยสัญญามีผลตั้งแต่วันที่ </w:t>
      </w:r>
      <w:r w:rsidRPr="00811D0A">
        <w:rPr>
          <w:rFonts w:asciiTheme="majorBidi" w:hAnsiTheme="majorBidi" w:cstheme="majorBidi"/>
          <w:sz w:val="30"/>
          <w:szCs w:val="30"/>
          <w:cs/>
        </w:rPr>
        <w:br/>
      </w:r>
      <w:r w:rsidRPr="00811D0A">
        <w:rPr>
          <w:rFonts w:asciiTheme="majorBidi" w:hAnsiTheme="majorBidi" w:cstheme="majorBidi"/>
          <w:sz w:val="30"/>
          <w:szCs w:val="30"/>
        </w:rPr>
        <w:t xml:space="preserve">1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811D0A">
        <w:rPr>
          <w:rFonts w:asciiTheme="majorBidi" w:hAnsiTheme="majorBidi" w:cstheme="majorBidi"/>
          <w:sz w:val="30"/>
          <w:szCs w:val="30"/>
        </w:rPr>
        <w:t xml:space="preserve">2567 </w:t>
      </w:r>
      <w:r w:rsidRPr="00811D0A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</w:rPr>
        <w:t xml:space="preserve">30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811D0A">
        <w:rPr>
          <w:rFonts w:asciiTheme="majorBidi" w:hAnsiTheme="majorBidi" w:cstheme="majorBidi"/>
          <w:sz w:val="30"/>
          <w:szCs w:val="30"/>
        </w:rPr>
        <w:t>256</w:t>
      </w:r>
      <w:r w:rsidRPr="00811D0A">
        <w:rPr>
          <w:rFonts w:asciiTheme="majorBidi" w:hAnsiTheme="majorBidi" w:cstheme="majorBidi"/>
          <w:sz w:val="30"/>
          <w:szCs w:val="30"/>
          <w:lang w:val="en-GB"/>
        </w:rPr>
        <w:t>8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ตกลงชำระ</w:t>
      </w:r>
      <w:r w:rsidRPr="00811D0A">
        <w:rPr>
          <w:rFonts w:asciiTheme="majorBidi" w:hAnsiTheme="majorBidi" w:cstheme="majorBidi"/>
          <w:sz w:val="30"/>
          <w:szCs w:val="30"/>
          <w:cs/>
        </w:rPr>
        <w:t>ค่าบริการตามที่ระบุในสัญญา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</w:p>
    <w:p w14:paraId="5968A2FE" w14:textId="7E350BBC" w:rsidR="007D16B6" w:rsidRPr="00811D0A" w:rsidRDefault="007D16B6" w:rsidP="00E8525F">
      <w:pPr>
        <w:pStyle w:val="ListParagraph"/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</w:t>
      </w:r>
      <w:r w:rsidR="00447846" w:rsidRPr="00811D0A">
        <w:rPr>
          <w:rFonts w:asciiTheme="majorBidi" w:hAnsiTheme="majorBidi" w:cstheme="majorBidi"/>
          <w:i/>
          <w:iCs/>
          <w:sz w:val="30"/>
          <w:szCs w:val="30"/>
          <w:cs/>
        </w:rPr>
        <w:t>บริการ</w:t>
      </w:r>
    </w:p>
    <w:p w14:paraId="1E41DB91" w14:textId="77777777" w:rsidR="007D16B6" w:rsidRPr="00811D0A" w:rsidRDefault="007D16B6" w:rsidP="002B10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p w14:paraId="1BA1E0D8" w14:textId="77777777" w:rsidR="00344030" w:rsidRDefault="00344030" w:rsidP="0034403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บริหารความปลอดภัยด้านปฏิบัติการ (</w:t>
      </w:r>
      <w:r w:rsidRPr="00811D0A">
        <w:rPr>
          <w:rFonts w:asciiTheme="majorBidi" w:hAnsiTheme="majorBidi" w:cstheme="majorBidi"/>
          <w:sz w:val="30"/>
          <w:szCs w:val="30"/>
        </w:rPr>
        <w:t xml:space="preserve">Managed Security Operations Services) </w:t>
      </w:r>
      <w:r w:rsidRPr="00811D0A">
        <w:rPr>
          <w:rFonts w:asciiTheme="majorBidi" w:hAnsiTheme="majorBidi" w:cstheme="majorBidi"/>
          <w:sz w:val="30"/>
          <w:szCs w:val="30"/>
          <w:cs/>
        </w:rPr>
        <w:t>กับ</w:t>
      </w:r>
      <w:r w:rsidRPr="00811D0A">
        <w:rPr>
          <w:rFonts w:asciiTheme="majorBidi" w:hAnsiTheme="majorBidi" w:hint="cs"/>
          <w:sz w:val="30"/>
          <w:szCs w:val="30"/>
          <w:cs/>
        </w:rPr>
        <w:t>บริษัท</w:t>
      </w:r>
      <w:r w:rsidRPr="00811D0A">
        <w:rPr>
          <w:rFonts w:asciiTheme="majorBidi" w:hAnsiTheme="majorBidi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เอสซีบี เอกซ์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hint="cs"/>
          <w:sz w:val="30"/>
          <w:szCs w:val="30"/>
          <w:cs/>
        </w:rPr>
        <w:t>จำกัด</w:t>
      </w:r>
      <w:r w:rsidRPr="00811D0A">
        <w:rPr>
          <w:rFonts w:asciiTheme="majorBidi" w:hAnsi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(มหาชน) 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โดยสัญญามีผลตั้งแต่วันที่ </w:t>
      </w:r>
      <w:r w:rsidRPr="00811D0A">
        <w:rPr>
          <w:rFonts w:asciiTheme="majorBidi" w:hAnsiTheme="majorBidi" w:cstheme="majorBidi"/>
          <w:sz w:val="30"/>
          <w:szCs w:val="30"/>
        </w:rPr>
        <w:t xml:space="preserve">1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811D0A">
        <w:rPr>
          <w:rFonts w:asciiTheme="majorBidi" w:hAnsiTheme="majorBidi" w:cstheme="majorBidi"/>
          <w:sz w:val="30"/>
          <w:szCs w:val="30"/>
        </w:rPr>
        <w:t>256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8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ถึงวันที่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</w:rPr>
        <w:t>3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1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811D0A">
        <w:rPr>
          <w:rFonts w:asciiTheme="majorBidi" w:hAnsiTheme="majorBidi" w:cstheme="majorBidi"/>
          <w:sz w:val="30"/>
          <w:szCs w:val="30"/>
        </w:rPr>
        <w:t>256</w:t>
      </w:r>
      <w:r w:rsidRPr="00811D0A">
        <w:rPr>
          <w:rFonts w:asciiTheme="majorBidi" w:hAnsiTheme="majorBidi" w:cstheme="majorBidi"/>
          <w:sz w:val="30"/>
          <w:szCs w:val="30"/>
          <w:lang w:val="en-GB"/>
        </w:rPr>
        <w:t>8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  <w:r w:rsidRPr="00811D0A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ตกลงชำระ</w:t>
      </w:r>
      <w:r w:rsidRPr="00811D0A">
        <w:rPr>
          <w:rFonts w:asciiTheme="majorBidi" w:hAnsiTheme="majorBidi" w:cstheme="majorBidi"/>
          <w:sz w:val="30"/>
          <w:szCs w:val="30"/>
          <w:cs/>
        </w:rPr>
        <w:t>ค่าบริการตามที่ระบุในสัญญา</w:t>
      </w:r>
    </w:p>
    <w:p w14:paraId="26C292D4" w14:textId="77777777" w:rsidR="00F34AE1" w:rsidRPr="00811D0A" w:rsidRDefault="00F34AE1" w:rsidP="00344030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F9115BA" w14:textId="2EA29D88" w:rsidR="007D16B6" w:rsidRPr="00811D0A" w:rsidRDefault="007D16B6" w:rsidP="00DB1FF4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บริษัทได้ทำสัญญ</w:t>
      </w:r>
      <w:r w:rsidR="00C16E1B" w:rsidRPr="00811D0A">
        <w:rPr>
          <w:rFonts w:asciiTheme="majorBidi" w:hAnsiTheme="majorBidi" w:cstheme="majorBidi"/>
          <w:sz w:val="30"/>
          <w:szCs w:val="30"/>
          <w:cs/>
        </w:rPr>
        <w:t>า</w:t>
      </w:r>
      <w:r w:rsidRPr="00811D0A">
        <w:rPr>
          <w:rFonts w:asciiTheme="majorBidi" w:hAnsiTheme="majorBidi" w:cstheme="majorBidi"/>
          <w:sz w:val="30"/>
          <w:szCs w:val="30"/>
          <w:cs/>
        </w:rPr>
        <w:t>บริการ</w:t>
      </w:r>
      <w:r w:rsidR="009D6DBB" w:rsidRPr="00811D0A">
        <w:rPr>
          <w:rFonts w:asciiTheme="majorBidi" w:hAnsiTheme="majorBidi" w:cstheme="majorBidi"/>
          <w:sz w:val="30"/>
          <w:szCs w:val="30"/>
          <w:cs/>
        </w:rPr>
        <w:t>หลาย</w:t>
      </w:r>
      <w:r w:rsidR="00C16E1B" w:rsidRPr="00811D0A">
        <w:rPr>
          <w:rFonts w:asciiTheme="majorBidi" w:hAnsiTheme="majorBidi" w:cstheme="majorBidi"/>
          <w:sz w:val="30"/>
          <w:szCs w:val="30"/>
          <w:cs/>
        </w:rPr>
        <w:t>ฉบับ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กับธนาคารไทยพาณิชย์ จำกัด (มหาชน) และบริษัท มหิศร จำกัด โดยสัญญามีระยะเวลา </w:t>
      </w:r>
      <w:r w:rsidRPr="00811D0A">
        <w:rPr>
          <w:rFonts w:asciiTheme="majorBidi" w:hAnsiTheme="majorBidi" w:cstheme="majorBidi"/>
          <w:sz w:val="30"/>
          <w:szCs w:val="30"/>
        </w:rPr>
        <w:t>3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ปี </w:t>
      </w:r>
      <w:r w:rsidR="00D77A03" w:rsidRPr="00811D0A">
        <w:rPr>
          <w:rFonts w:asciiTheme="majorBidi" w:hAnsiTheme="majorBidi"/>
          <w:sz w:val="30"/>
          <w:szCs w:val="30"/>
          <w:cs/>
        </w:rPr>
        <w:t xml:space="preserve">คู่สัญญาฝ่ายใดฝ่ายหนึ่งมีสิทธิบอกเลิกสัญญาเมื่อใดก็ได้โดยแจ้งให้คู่สัญญาอีกฝ่ายหนึ่งทราบล่วงหน้าเป็นระยะเวลาไม่น้อยกว่า </w:t>
      </w:r>
      <w:r w:rsidR="00FF0E04" w:rsidRPr="00811D0A">
        <w:rPr>
          <w:rFonts w:asciiTheme="majorBidi" w:hAnsiTheme="majorBidi"/>
          <w:sz w:val="30"/>
          <w:szCs w:val="30"/>
        </w:rPr>
        <w:t xml:space="preserve">90 </w:t>
      </w:r>
      <w:r w:rsidR="00D77A03" w:rsidRPr="00811D0A">
        <w:rPr>
          <w:rFonts w:asciiTheme="majorBidi" w:hAnsiTheme="majorBidi"/>
          <w:sz w:val="30"/>
          <w:szCs w:val="30"/>
          <w:cs/>
        </w:rPr>
        <w:t>วัน</w:t>
      </w:r>
      <w:r w:rsidRPr="00811D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B7D93" w:rsidRPr="00811D0A">
        <w:rPr>
          <w:rFonts w:asciiTheme="majorBidi" w:hAnsiTheme="majorBidi" w:cstheme="majorBidi" w:hint="cs"/>
          <w:sz w:val="30"/>
          <w:szCs w:val="30"/>
          <w:cs/>
        </w:rPr>
        <w:t>บริษัทตกลงชำระ</w:t>
      </w:r>
      <w:r w:rsidRPr="00811D0A">
        <w:rPr>
          <w:rFonts w:asciiTheme="majorBidi" w:hAnsiTheme="majorBidi" w:cstheme="majorBidi"/>
          <w:sz w:val="30"/>
          <w:szCs w:val="30"/>
          <w:cs/>
        </w:rPr>
        <w:t>ค่าบริการ</w:t>
      </w:r>
      <w:r w:rsidR="005F289F" w:rsidRPr="00811D0A">
        <w:rPr>
          <w:rFonts w:asciiTheme="majorBidi" w:hAnsiTheme="majorBidi" w:cstheme="majorBidi"/>
          <w:sz w:val="30"/>
          <w:szCs w:val="30"/>
          <w:cs/>
        </w:rPr>
        <w:t>เป็นรายเดือน</w:t>
      </w:r>
      <w:r w:rsidRPr="00811D0A">
        <w:rPr>
          <w:rFonts w:asciiTheme="majorBidi" w:hAnsiTheme="majorBidi" w:cstheme="majorBidi"/>
          <w:sz w:val="30"/>
          <w:szCs w:val="30"/>
          <w:cs/>
        </w:rPr>
        <w:t>ตามที่ระบุในสัญญา</w:t>
      </w:r>
    </w:p>
    <w:p w14:paraId="6F6062D9" w14:textId="17F6CF25" w:rsidR="00FE469D" w:rsidRPr="00811D0A" w:rsidRDefault="00FE4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bookmarkStart w:id="46" w:name="_Hlk109724543"/>
    </w:p>
    <w:p w14:paraId="09665DAB" w14:textId="02DC8AD3" w:rsidR="00C16E1B" w:rsidRPr="00811D0A" w:rsidRDefault="00C16E1B" w:rsidP="00DB1F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38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811D0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ภาระผูกพันกับกิจการที่เกี่ยวข้องกัน</w:t>
      </w:r>
    </w:p>
    <w:bookmarkEnd w:id="46"/>
    <w:p w14:paraId="37241747" w14:textId="77777777" w:rsidR="00C16E1B" w:rsidRPr="00811D0A" w:rsidRDefault="00C16E1B" w:rsidP="00856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389" w:firstLine="706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270"/>
        <w:gridCol w:w="1260"/>
      </w:tblGrid>
      <w:tr w:rsidR="00B26F5E" w:rsidRPr="00811D0A" w14:paraId="388A04CA" w14:textId="77777777" w:rsidTr="0056209C">
        <w:trPr>
          <w:trHeight w:val="274"/>
        </w:trPr>
        <w:tc>
          <w:tcPr>
            <w:tcW w:w="6300" w:type="dxa"/>
          </w:tcPr>
          <w:p w14:paraId="472C4BA8" w14:textId="77777777" w:rsidR="00B26F5E" w:rsidRPr="00811D0A" w:rsidRDefault="00B26F5E" w:rsidP="00B26F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95F4161" w14:textId="54AE188B" w:rsidR="00B26F5E" w:rsidRPr="00811D0A" w:rsidRDefault="00663657" w:rsidP="00B26F5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0" w:type="dxa"/>
          </w:tcPr>
          <w:p w14:paraId="265BD572" w14:textId="77777777" w:rsidR="00B26F5E" w:rsidRPr="00811D0A" w:rsidRDefault="00B26F5E" w:rsidP="00B26F5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2C183A87" w14:textId="7488AA64" w:rsidR="00B26F5E" w:rsidRPr="00811D0A" w:rsidRDefault="00663657" w:rsidP="00B26F5E">
            <w:pPr>
              <w:pStyle w:val="acctfourfigures"/>
              <w:tabs>
                <w:tab w:val="clear" w:pos="765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8733F7" w:rsidRPr="00811D0A" w14:paraId="2F1C6D95" w14:textId="77777777" w:rsidTr="0056209C">
        <w:trPr>
          <w:trHeight w:val="274"/>
        </w:trPr>
        <w:tc>
          <w:tcPr>
            <w:tcW w:w="6300" w:type="dxa"/>
          </w:tcPr>
          <w:p w14:paraId="38107075" w14:textId="77777777" w:rsidR="008733F7" w:rsidRPr="00811D0A" w:rsidRDefault="008733F7" w:rsidP="00873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65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9B71137" w14:textId="77777777" w:rsidR="008733F7" w:rsidRPr="00811D0A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953"/>
                <w:tab w:val="decimal" w:pos="1152"/>
              </w:tabs>
              <w:spacing w:line="240" w:lineRule="auto"/>
              <w:ind w:left="-108" w:right="-18" w:firstLine="63"/>
              <w:jc w:val="center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  <w:r w:rsidRPr="00811D0A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733F7" w:rsidRPr="00811D0A" w14:paraId="1D655A49" w14:textId="77777777" w:rsidTr="0056209C">
        <w:trPr>
          <w:trHeight w:val="274"/>
        </w:trPr>
        <w:tc>
          <w:tcPr>
            <w:tcW w:w="6300" w:type="dxa"/>
          </w:tcPr>
          <w:p w14:paraId="70A4B79B" w14:textId="16E4E051" w:rsidR="008733F7" w:rsidRPr="00811D0A" w:rsidRDefault="008733F7" w:rsidP="00243C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0" w:right="389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จำนวนเงินขั้นต่ำที่ต้องจ่ายในอนาคตทั้งสิ้นภายใต้สัญญาบริการ</w:t>
            </w:r>
            <w:r w:rsidR="00243CB9"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1260" w:type="dxa"/>
            <w:vAlign w:val="bottom"/>
          </w:tcPr>
          <w:p w14:paraId="7A24A446" w14:textId="77777777" w:rsidR="008733F7" w:rsidRPr="00811D0A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BF1214" w14:textId="77777777" w:rsidR="008733F7" w:rsidRPr="00811D0A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F2584D3" w14:textId="77777777" w:rsidR="008733F7" w:rsidRPr="00811D0A" w:rsidRDefault="008733F7" w:rsidP="008733F7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152"/>
              </w:tabs>
              <w:spacing w:line="240" w:lineRule="auto"/>
              <w:ind w:left="-108" w:right="87" w:firstLine="63"/>
              <w:rPr>
                <w:rFonts w:asciiTheme="majorBidi" w:hAnsiTheme="majorBidi" w:cstheme="majorBidi"/>
                <w:sz w:val="30"/>
                <w:szCs w:val="30"/>
                <w:lang w:eastAsia="ja-JP"/>
              </w:rPr>
            </w:pPr>
          </w:p>
        </w:tc>
      </w:tr>
      <w:tr w:rsidR="00625B28" w:rsidRPr="00811D0A" w14:paraId="12806B64" w14:textId="77777777" w:rsidTr="00621613">
        <w:trPr>
          <w:trHeight w:val="274"/>
        </w:trPr>
        <w:tc>
          <w:tcPr>
            <w:tcW w:w="6300" w:type="dxa"/>
          </w:tcPr>
          <w:p w14:paraId="54456EDF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06BB3E60" w14:textId="791E4C8E" w:rsidR="00625B28" w:rsidRPr="00811D0A" w:rsidRDefault="00A17295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8,628</w:t>
            </w:r>
            <w:r w:rsidR="00625B28"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854A8CA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DC24E6" w14:textId="0356343B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4,203</w:t>
            </w:r>
          </w:p>
        </w:tc>
      </w:tr>
      <w:tr w:rsidR="00625B28" w:rsidRPr="00811D0A" w14:paraId="784AE805" w14:textId="77777777" w:rsidTr="00621613">
        <w:trPr>
          <w:trHeight w:val="274"/>
        </w:trPr>
        <w:tc>
          <w:tcPr>
            <w:tcW w:w="6300" w:type="dxa"/>
          </w:tcPr>
          <w:p w14:paraId="63A49B04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1 - 5 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DBD16E" w14:textId="1CB15D18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="00A17295" w:rsidRPr="00811D0A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77FF3" w:rsidRPr="00811D0A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A17295" w:rsidRPr="00811D0A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57FE2ECB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5606AD" w14:textId="34B40541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625B28" w:rsidRPr="00811D0A" w14:paraId="6C224AD8" w14:textId="77777777" w:rsidTr="00621613">
        <w:trPr>
          <w:trHeight w:val="274"/>
        </w:trPr>
        <w:tc>
          <w:tcPr>
            <w:tcW w:w="6300" w:type="dxa"/>
          </w:tcPr>
          <w:p w14:paraId="6CB40B77" w14:textId="77777777" w:rsidR="00625B28" w:rsidRPr="00811D0A" w:rsidRDefault="00625B28" w:rsidP="00625B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8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228B39D" w14:textId="6C644768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6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377FF3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377FF3"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572</w:t>
            </w: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E7F70B6" w14:textId="77777777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99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A13FEC8" w14:textId="519212A1" w:rsidR="00625B28" w:rsidRPr="00811D0A" w:rsidRDefault="00625B28" w:rsidP="00625B28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decimal" w:pos="1046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4,407</w:t>
            </w:r>
          </w:p>
        </w:tc>
      </w:tr>
    </w:tbl>
    <w:p w14:paraId="3D9C4CF2" w14:textId="77777777" w:rsidR="00F958F9" w:rsidRPr="00811D0A" w:rsidRDefault="00F958F9" w:rsidP="00F95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bookmarkStart w:id="47" w:name="_Hlk65053378"/>
      <w:bookmarkStart w:id="48" w:name="_Hlk77673706"/>
    </w:p>
    <w:p w14:paraId="75E4D661" w14:textId="1E6C58ED" w:rsidR="007D16B6" w:rsidRPr="007766F6" w:rsidRDefault="776AAC50" w:rsidP="5E06E701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7766F6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ข้อมูลทางการเงินจำแนกตามส่วนงาน</w:t>
      </w:r>
    </w:p>
    <w:p w14:paraId="6701409F" w14:textId="77777777" w:rsidR="007D16B6" w:rsidRPr="00811D0A" w:rsidRDefault="007D16B6" w:rsidP="00F95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71A512" w14:textId="53AF4F0E" w:rsidR="0038004E" w:rsidRPr="00811D0A" w:rsidRDefault="0038004E" w:rsidP="0038004E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ผลการดำเนินงานของส่วนงานที่รายงานต่อคณะกรรมการบริหารของบริษัท</w:t>
      </w:r>
      <w:r w:rsidRPr="00811D0A">
        <w:rPr>
          <w:rFonts w:ascii="Angsana New" w:hAnsi="Angsana New"/>
          <w:sz w:val="30"/>
          <w:szCs w:val="30"/>
          <w:cs/>
        </w:rPr>
        <w:t xml:space="preserve"> (</w:t>
      </w:r>
      <w:r w:rsidRPr="00811D0A">
        <w:rPr>
          <w:rFonts w:ascii="Angsana New" w:hAnsi="Angsana New" w:hint="cs"/>
          <w:sz w:val="30"/>
          <w:szCs w:val="30"/>
          <w:cs/>
        </w:rPr>
        <w:t>ผู้มีอำนาจตัดสินใจสูงสุดด้าน</w:t>
      </w:r>
      <w:r w:rsidRPr="00811D0A">
        <w:rPr>
          <w:rFonts w:ascii="Angsana New" w:hAnsi="Angsana New"/>
          <w:sz w:val="30"/>
          <w:szCs w:val="30"/>
          <w:cs/>
        </w:rPr>
        <w:br/>
      </w:r>
      <w:r w:rsidRPr="00811D0A">
        <w:rPr>
          <w:rFonts w:ascii="Angsana New" w:hAnsi="Angsana New" w:hint="cs"/>
          <w:sz w:val="30"/>
          <w:szCs w:val="30"/>
          <w:cs/>
        </w:rPr>
        <w:t>การดำเนินงาน</w:t>
      </w:r>
      <w:r w:rsidRPr="00811D0A">
        <w:rPr>
          <w:rFonts w:ascii="Angsana New" w:hAnsi="Angsana New"/>
          <w:sz w:val="30"/>
          <w:szCs w:val="30"/>
          <w:cs/>
        </w:rPr>
        <w:t xml:space="preserve">) </w:t>
      </w:r>
      <w:r w:rsidRPr="00811D0A">
        <w:rPr>
          <w:rFonts w:ascii="Angsana New" w:hAnsi="Angsana New" w:hint="cs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CED3B90" w14:textId="77777777" w:rsidR="00C82048" w:rsidRPr="00811D0A" w:rsidRDefault="00C82048" w:rsidP="0038004E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40B2A4B" w14:textId="6D852198" w:rsidR="00C82048" w:rsidRPr="00811D0A" w:rsidRDefault="00C82048" w:rsidP="00C82048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 w:hint="cs"/>
          <w:sz w:val="30"/>
          <w:szCs w:val="30"/>
          <w:cs/>
        </w:rPr>
        <w:t>ผู้บริหารพิจารณาว่าบริษัทมี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="008D6F93" w:rsidRPr="00811D0A">
        <w:rPr>
          <w:rFonts w:ascii="Angsana New" w:hAnsi="Angsana New"/>
          <w:sz w:val="30"/>
          <w:szCs w:val="30"/>
        </w:rPr>
        <w:t>2</w:t>
      </w:r>
      <w:r w:rsidRPr="00811D0A">
        <w:rPr>
          <w:rFonts w:ascii="Angsana New" w:hAnsi="Angsana New"/>
          <w:sz w:val="30"/>
          <w:szCs w:val="30"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ส่วนงานที่รายงาน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ซึ่งเป็นหน่วยงานธุรกิจที่สำคัญของบริษัทที่มีสินค้าและการบริการที่แตกต่างกัน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และมีการบริหารจัดการแยกต่างหาก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เนื่องจากใช้เทคโนโลยีและกลยุทธ์ทางการตลาดที่แตกต่างกัน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การดำเนินงานของแต่ละส่วนงานที่รายงานของบริษัท</w:t>
      </w:r>
      <w:r w:rsidR="008905DC" w:rsidRPr="00811D0A">
        <w:rPr>
          <w:rFonts w:ascii="Angsana New" w:hAnsi="Angsana New" w:hint="cs"/>
          <w:sz w:val="30"/>
          <w:szCs w:val="30"/>
          <w:cs/>
        </w:rPr>
        <w:t xml:space="preserve"> </w:t>
      </w:r>
      <w:r w:rsidRPr="00811D0A">
        <w:rPr>
          <w:rFonts w:ascii="Angsana New" w:hAnsi="Angsana New" w:hint="cs"/>
          <w:sz w:val="30"/>
          <w:szCs w:val="30"/>
          <w:cs/>
        </w:rPr>
        <w:t>โดยสรุปมีดังนี้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</w:p>
    <w:p w14:paraId="26562C27" w14:textId="77777777" w:rsidR="008905DC" w:rsidRPr="00811D0A" w:rsidRDefault="008905DC" w:rsidP="00F95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B62623A" w14:textId="255196D2" w:rsidR="00C82048" w:rsidRPr="00811D0A" w:rsidRDefault="00C82048" w:rsidP="007E6D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Courier New" w:hAnsi="Courier New" w:cs="Courier New"/>
          <w:sz w:val="30"/>
          <w:szCs w:val="30"/>
        </w:rPr>
        <w:t>•</w:t>
      </w:r>
      <w:r w:rsidRPr="00811D0A">
        <w:rPr>
          <w:rFonts w:ascii="Angsana New" w:hAnsi="Angsana New"/>
          <w:sz w:val="30"/>
          <w:szCs w:val="30"/>
        </w:rPr>
        <w:tab/>
      </w:r>
      <w:r w:rsidRPr="00811D0A">
        <w:rPr>
          <w:rFonts w:ascii="Angsana New" w:hAnsi="Angsana New" w:hint="cs"/>
          <w:sz w:val="30"/>
          <w:szCs w:val="30"/>
          <w:cs/>
        </w:rPr>
        <w:t>ส่วนงาน</w:t>
      </w:r>
      <w:r w:rsidR="008905DC" w:rsidRPr="00811D0A">
        <w:rPr>
          <w:rFonts w:ascii="Angsana New" w:hAnsi="Angsana New" w:hint="cs"/>
          <w:sz w:val="30"/>
          <w:szCs w:val="30"/>
          <w:cs/>
        </w:rPr>
        <w:t>นายหน้าซื้อขายหลักทรัพย์</w:t>
      </w:r>
      <w:r w:rsidR="007E6D79" w:rsidRPr="00811D0A">
        <w:rPr>
          <w:rFonts w:ascii="Angsana New" w:hAnsi="Angsana New" w:hint="cs"/>
          <w:sz w:val="30"/>
          <w:szCs w:val="30"/>
          <w:cs/>
        </w:rPr>
        <w:t>และวาณิชธนกิจ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="00793A4A" w:rsidRPr="00811D0A">
        <w:rPr>
          <w:rFonts w:ascii="Angsana New" w:hAnsi="Angsana New" w:hint="cs"/>
          <w:sz w:val="30"/>
          <w:szCs w:val="30"/>
          <w:cs/>
        </w:rPr>
        <w:t>รวม</w:t>
      </w:r>
      <w:r w:rsidR="00170269" w:rsidRPr="00811D0A">
        <w:rPr>
          <w:rFonts w:ascii="Angsana New" w:hAnsi="Angsana New" w:hint="cs"/>
          <w:sz w:val="30"/>
          <w:szCs w:val="30"/>
          <w:cs/>
        </w:rPr>
        <w:t>ธุรกิจสินทรัพย์ดิจิทัล</w:t>
      </w:r>
    </w:p>
    <w:p w14:paraId="1413E353" w14:textId="55B143E9" w:rsidR="00C82048" w:rsidRPr="00811D0A" w:rsidRDefault="008D6F93" w:rsidP="008D6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30"/>
          <w:szCs w:val="30"/>
          <w:cs/>
        </w:rPr>
      </w:pPr>
      <w:r w:rsidRPr="00811D0A">
        <w:rPr>
          <w:rFonts w:ascii="Courier New" w:hAnsi="Courier New" w:cs="Courier New"/>
          <w:sz w:val="30"/>
          <w:szCs w:val="30"/>
        </w:rPr>
        <w:t>•</w:t>
      </w:r>
      <w:r w:rsidRPr="00811D0A">
        <w:rPr>
          <w:rFonts w:ascii="Angsana New" w:hAnsi="Angsana New"/>
          <w:sz w:val="30"/>
          <w:szCs w:val="30"/>
        </w:rPr>
        <w:tab/>
      </w:r>
      <w:r w:rsidRPr="00811D0A">
        <w:rPr>
          <w:rFonts w:ascii="Angsana New" w:hAnsi="Angsana New" w:hint="cs"/>
          <w:sz w:val="30"/>
          <w:szCs w:val="30"/>
          <w:cs/>
        </w:rPr>
        <w:t xml:space="preserve">ส่วนงานอื่น </w:t>
      </w:r>
      <w:proofErr w:type="gramStart"/>
      <w:r w:rsidRPr="00811D0A">
        <w:rPr>
          <w:rFonts w:ascii="Angsana New" w:hAnsi="Angsana New" w:hint="cs"/>
          <w:sz w:val="30"/>
          <w:szCs w:val="30"/>
          <w:cs/>
        </w:rPr>
        <w:t>ๆ</w:t>
      </w:r>
      <w:r w:rsidRPr="00811D0A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811D0A">
        <w:rPr>
          <w:rFonts w:ascii="Angsana New" w:hAnsi="Angsana New"/>
          <w:sz w:val="30"/>
          <w:szCs w:val="30"/>
          <w:cs/>
        </w:rPr>
        <w:t xml:space="preserve"> </w:t>
      </w:r>
      <w:r w:rsidR="00691E12" w:rsidRPr="00811D0A">
        <w:rPr>
          <w:rFonts w:ascii="Angsana New" w:hAnsi="Angsana New" w:hint="cs"/>
          <w:sz w:val="30"/>
          <w:szCs w:val="30"/>
          <w:cs/>
        </w:rPr>
        <w:t>ได้แก่</w:t>
      </w:r>
      <w:proofErr w:type="gramEnd"/>
      <w:r w:rsidR="00691E12" w:rsidRPr="00811D0A">
        <w:rPr>
          <w:rFonts w:ascii="Angsana New" w:hAnsi="Angsana New" w:hint="cs"/>
          <w:sz w:val="30"/>
          <w:szCs w:val="30"/>
          <w:cs/>
        </w:rPr>
        <w:t xml:space="preserve"> </w:t>
      </w:r>
      <w:r w:rsidR="008905DC" w:rsidRPr="00811D0A">
        <w:rPr>
          <w:rFonts w:ascii="Angsana New" w:hAnsi="Angsana New" w:hint="cs"/>
          <w:sz w:val="30"/>
          <w:szCs w:val="30"/>
          <w:cs/>
        </w:rPr>
        <w:t>ธุรกิจการเป็นตัวแทนซื้อขายหน่วยลงทุน</w:t>
      </w:r>
      <w:r w:rsidR="008905DC" w:rsidRPr="00811D0A">
        <w:rPr>
          <w:rFonts w:ascii="Angsana New" w:hAnsi="Angsana New"/>
          <w:sz w:val="30"/>
          <w:szCs w:val="30"/>
          <w:cs/>
        </w:rPr>
        <w:t xml:space="preserve"> </w:t>
      </w:r>
      <w:r w:rsidR="008905DC" w:rsidRPr="00811D0A">
        <w:rPr>
          <w:rFonts w:ascii="Angsana New" w:hAnsi="Angsana New" w:hint="cs"/>
          <w:sz w:val="30"/>
          <w:szCs w:val="30"/>
          <w:cs/>
        </w:rPr>
        <w:t>ธุรกิจการบริหารกองทุนส่วนบุคคล</w:t>
      </w:r>
      <w:r w:rsidR="00680BED" w:rsidRPr="00811D0A">
        <w:rPr>
          <w:rFonts w:ascii="Angsana New" w:hAnsi="Angsana New"/>
          <w:sz w:val="30"/>
          <w:szCs w:val="30"/>
        </w:rPr>
        <w:t xml:space="preserve"> </w:t>
      </w:r>
      <w:r w:rsidR="00680BED" w:rsidRPr="00811D0A">
        <w:rPr>
          <w:rFonts w:ascii="Angsana New" w:hAnsi="Angsana New" w:hint="cs"/>
          <w:sz w:val="30"/>
          <w:szCs w:val="30"/>
          <w:cs/>
        </w:rPr>
        <w:t>และอื่น ๆ</w:t>
      </w:r>
    </w:p>
    <w:p w14:paraId="070BAA38" w14:textId="7A3B7872" w:rsidR="002A6A83" w:rsidRPr="00811D0A" w:rsidRDefault="007D16B6" w:rsidP="003B6A4F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11D0A">
        <w:rPr>
          <w:rFonts w:ascii="Angsana New" w:hAnsi="Angsana New"/>
          <w:sz w:val="30"/>
          <w:szCs w:val="30"/>
          <w:cs/>
        </w:rPr>
        <w:lastRenderedPageBreak/>
        <w:t>ผลการดำเนินงานของแต่ละส่วนงานวัดโดยใช้กำไรจากการดำเนินงานตามส่วนงาน ซึ่งนำเสนอในรายงาน</w:t>
      </w:r>
      <w:r w:rsidR="008B755B" w:rsidRPr="00811D0A">
        <w:rPr>
          <w:rFonts w:ascii="Angsana New" w:hAnsi="Angsana New"/>
          <w:sz w:val="30"/>
          <w:szCs w:val="30"/>
          <w:cs/>
        </w:rPr>
        <w:br/>
      </w:r>
      <w:r w:rsidRPr="00811D0A">
        <w:rPr>
          <w:rFonts w:ascii="Angsana New" w:hAnsi="Angsana New"/>
          <w:sz w:val="30"/>
          <w:szCs w:val="30"/>
          <w:cs/>
        </w:rPr>
        <w:t>การจัดการภายในและสอบทานโดยผู้มีอำนาจตัดสินใจสูงสุดด้านการดำเนินงานของบริษัท</w:t>
      </w:r>
    </w:p>
    <w:bookmarkEnd w:id="47"/>
    <w:p w14:paraId="465F850C" w14:textId="5D8F0B91" w:rsidR="00F103A0" w:rsidRPr="00811D0A" w:rsidRDefault="00F103A0" w:rsidP="00F05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page" w:tblpX="1513" w:tblpY="33"/>
        <w:tblW w:w="932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7"/>
        <w:gridCol w:w="992"/>
        <w:gridCol w:w="190"/>
        <w:gridCol w:w="937"/>
        <w:gridCol w:w="180"/>
        <w:gridCol w:w="996"/>
        <w:gridCol w:w="180"/>
        <w:gridCol w:w="989"/>
        <w:gridCol w:w="181"/>
        <w:gridCol w:w="988"/>
        <w:gridCol w:w="180"/>
        <w:gridCol w:w="973"/>
        <w:gridCol w:w="21"/>
      </w:tblGrid>
      <w:tr w:rsidR="008733F7" w:rsidRPr="00811D0A" w14:paraId="7C981DF0" w14:textId="77777777" w:rsidTr="00D62E78">
        <w:trPr>
          <w:cantSplit/>
          <w:trHeight w:val="274"/>
          <w:tblHeader/>
        </w:trPr>
        <w:tc>
          <w:tcPr>
            <w:tcW w:w="2517" w:type="dxa"/>
            <w:vAlign w:val="bottom"/>
          </w:tcPr>
          <w:p w14:paraId="623093E3" w14:textId="17360383" w:rsidR="008733F7" w:rsidRPr="00811D0A" w:rsidRDefault="008733F7" w:rsidP="00D62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65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95" w:type="dxa"/>
            <w:gridSpan w:val="5"/>
            <w:vAlign w:val="bottom"/>
          </w:tcPr>
          <w:p w14:paraId="7CA65410" w14:textId="61A9ED63" w:rsidR="008733F7" w:rsidRPr="00811D0A" w:rsidRDefault="00663657" w:rsidP="00D62E7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Align w:val="bottom"/>
          </w:tcPr>
          <w:p w14:paraId="13F3D989" w14:textId="77777777" w:rsidR="008733F7" w:rsidRPr="00811D0A" w:rsidRDefault="008733F7" w:rsidP="00D62E78">
            <w:pPr>
              <w:tabs>
                <w:tab w:val="left" w:pos="90"/>
              </w:tabs>
              <w:spacing w:line="240" w:lineRule="auto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2" w:type="dxa"/>
            <w:gridSpan w:val="6"/>
            <w:vAlign w:val="bottom"/>
          </w:tcPr>
          <w:p w14:paraId="0CED09A8" w14:textId="5757EF95" w:rsidR="008733F7" w:rsidRPr="00811D0A" w:rsidRDefault="00663657" w:rsidP="00D62E78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1D0A">
              <w:rPr>
                <w:rFonts w:asciiTheme="majorBidi" w:hAnsiTheme="majorBidi"/>
                <w:sz w:val="28"/>
                <w:szCs w:val="28"/>
                <w:lang w:bidi="th-TH"/>
              </w:rPr>
              <w:t>2567</w:t>
            </w:r>
          </w:p>
        </w:tc>
      </w:tr>
      <w:tr w:rsidR="008733F7" w:rsidRPr="00811D0A" w14:paraId="76112DCC" w14:textId="77777777" w:rsidTr="00D62E78">
        <w:trPr>
          <w:gridAfter w:val="1"/>
          <w:wAfter w:w="21" w:type="dxa"/>
          <w:cantSplit/>
          <w:trHeight w:val="274"/>
          <w:tblHeader/>
        </w:trPr>
        <w:tc>
          <w:tcPr>
            <w:tcW w:w="2517" w:type="dxa"/>
          </w:tcPr>
          <w:p w14:paraId="72C16AF5" w14:textId="77777777" w:rsidR="008733F7" w:rsidRPr="00811D0A" w:rsidRDefault="008733F7" w:rsidP="00D62E7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1313311" w14:textId="77777777" w:rsidR="008733F7" w:rsidRPr="00811D0A" w:rsidRDefault="008733F7" w:rsidP="00D62E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8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ส่วนงานนายหน้า</w:t>
            </w:r>
          </w:p>
          <w:p w14:paraId="5780C29B" w14:textId="77777777" w:rsidR="008733F7" w:rsidRPr="00811D0A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61" w:right="-106" w:hanging="6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ซื้อขายหลักทรัพย์และ</w:t>
            </w:r>
          </w:p>
          <w:p w14:paraId="01B68D54" w14:textId="3BA8BD26" w:rsidR="008733F7" w:rsidRPr="00811D0A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วาณิชธนกิจ</w:t>
            </w:r>
          </w:p>
        </w:tc>
        <w:tc>
          <w:tcPr>
            <w:tcW w:w="190" w:type="dxa"/>
            <w:vAlign w:val="bottom"/>
          </w:tcPr>
          <w:p w14:paraId="5358865D" w14:textId="77777777" w:rsidR="008733F7" w:rsidRPr="00811D0A" w:rsidRDefault="008733F7" w:rsidP="00D62E7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06277622" w14:textId="77777777" w:rsidR="008733F7" w:rsidRPr="00811D0A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2EBA063" w14:textId="77777777" w:rsidR="008733F7" w:rsidRPr="00811D0A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474CBFC" w14:textId="77777777" w:rsidR="008733F7" w:rsidRPr="00811D0A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FC24A1A" w14:textId="77777777" w:rsidR="008733F7" w:rsidRPr="00811D0A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BA1B331" w14:textId="77777777" w:rsidR="008733F7" w:rsidRPr="00811D0A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5644048" w14:textId="1CF44D5C" w:rsidR="008733F7" w:rsidRPr="00811D0A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3202F00F" w14:textId="77777777" w:rsidR="008733F7" w:rsidRPr="00811D0A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6" w:type="dxa"/>
          </w:tcPr>
          <w:p w14:paraId="35C04A7D" w14:textId="77777777" w:rsidR="008733F7" w:rsidRPr="00811D0A" w:rsidRDefault="008733F7" w:rsidP="00D62E78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CF66B7D" w14:textId="77777777" w:rsidR="008733F7" w:rsidRPr="00811D0A" w:rsidRDefault="008733F7" w:rsidP="00D62E78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486583B" w14:textId="77777777" w:rsidR="008733F7" w:rsidRPr="00811D0A" w:rsidRDefault="008733F7" w:rsidP="00D62E78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F37D4A" w14:textId="77777777" w:rsidR="008733F7" w:rsidRPr="00811D0A" w:rsidRDefault="008733F7" w:rsidP="00D62E78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81A6005" w14:textId="77777777" w:rsidR="008733F7" w:rsidRPr="00811D0A" w:rsidRDefault="008733F7" w:rsidP="00D62E78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6E25503" w14:textId="77777777" w:rsidR="008733F7" w:rsidRPr="00811D0A" w:rsidRDefault="008733F7" w:rsidP="00D62E78">
            <w:pPr>
              <w:pStyle w:val="acctfourfigures"/>
              <w:tabs>
                <w:tab w:val="clear" w:pos="765"/>
                <w:tab w:val="decimal" w:pos="2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0" w:type="dxa"/>
          </w:tcPr>
          <w:p w14:paraId="63E452F1" w14:textId="77777777" w:rsidR="008733F7" w:rsidRPr="00811D0A" w:rsidRDefault="008733F7" w:rsidP="00D62E7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94ED552" w14:textId="77777777" w:rsidR="008733F7" w:rsidRPr="00811D0A" w:rsidRDefault="008733F7" w:rsidP="00D62E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13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ส่วนงานนายหน้า</w:t>
            </w:r>
          </w:p>
          <w:p w14:paraId="705A8899" w14:textId="77777777" w:rsidR="008733F7" w:rsidRPr="00811D0A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130" w:right="-10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ซื้อขายหลักทรัพย์และ</w:t>
            </w:r>
          </w:p>
          <w:p w14:paraId="5C373F4E" w14:textId="63489092" w:rsidR="008733F7" w:rsidRPr="00811D0A" w:rsidRDefault="008733F7" w:rsidP="00D62E78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13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วาณิชธนกิจ</w:t>
            </w:r>
          </w:p>
        </w:tc>
        <w:tc>
          <w:tcPr>
            <w:tcW w:w="181" w:type="dxa"/>
          </w:tcPr>
          <w:p w14:paraId="4E847890" w14:textId="77777777" w:rsidR="008733F7" w:rsidRPr="00811D0A" w:rsidRDefault="008733F7" w:rsidP="00D62E7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4B12155D" w14:textId="77777777" w:rsidR="008733F7" w:rsidRPr="00811D0A" w:rsidRDefault="008733F7" w:rsidP="00D62E7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FCA5D97" w14:textId="77777777" w:rsidR="008733F7" w:rsidRPr="00811D0A" w:rsidRDefault="008733F7" w:rsidP="00D62E7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175244C" w14:textId="77777777" w:rsidR="008733F7" w:rsidRPr="00811D0A" w:rsidRDefault="008733F7" w:rsidP="00D62E7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5FE6B85" w14:textId="77777777" w:rsidR="008733F7" w:rsidRPr="00811D0A" w:rsidRDefault="008733F7" w:rsidP="00D62E7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C6FCD71" w14:textId="77777777" w:rsidR="008733F7" w:rsidRPr="00811D0A" w:rsidRDefault="008733F7" w:rsidP="00D62E78">
            <w:pPr>
              <w:pStyle w:val="acctfourfigures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829591F" w14:textId="39C5A217" w:rsidR="008733F7" w:rsidRPr="00811D0A" w:rsidRDefault="008733F7" w:rsidP="00D62E78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อื่น ๆ</w:t>
            </w:r>
          </w:p>
        </w:tc>
        <w:tc>
          <w:tcPr>
            <w:tcW w:w="180" w:type="dxa"/>
            <w:vAlign w:val="bottom"/>
          </w:tcPr>
          <w:p w14:paraId="054CB17D" w14:textId="77777777" w:rsidR="008733F7" w:rsidRPr="00811D0A" w:rsidRDefault="008733F7" w:rsidP="00D62E78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6A41B6DD" w14:textId="77777777" w:rsidR="008733F7" w:rsidRPr="00811D0A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733F7" w:rsidRPr="00811D0A" w14:paraId="4C646A0A" w14:textId="77777777" w:rsidTr="00D62E78">
        <w:trPr>
          <w:gridAfter w:val="1"/>
          <w:wAfter w:w="21" w:type="dxa"/>
          <w:cantSplit/>
          <w:trHeight w:val="274"/>
          <w:tblHeader/>
        </w:trPr>
        <w:tc>
          <w:tcPr>
            <w:tcW w:w="2517" w:type="dxa"/>
          </w:tcPr>
          <w:p w14:paraId="0C16F26F" w14:textId="77777777" w:rsidR="008733F7" w:rsidRPr="00811D0A" w:rsidRDefault="008733F7" w:rsidP="00D62E7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86" w:type="dxa"/>
            <w:gridSpan w:val="11"/>
          </w:tcPr>
          <w:p w14:paraId="675F4199" w14:textId="77777777" w:rsidR="008733F7" w:rsidRPr="00811D0A" w:rsidRDefault="008733F7" w:rsidP="00D62E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A799F" w:rsidRPr="00811D0A" w14:paraId="08CA95A0" w14:textId="77777777" w:rsidTr="002B0071">
        <w:trPr>
          <w:gridAfter w:val="1"/>
          <w:wAfter w:w="21" w:type="dxa"/>
          <w:cantSplit/>
          <w:trHeight w:val="274"/>
        </w:trPr>
        <w:tc>
          <w:tcPr>
            <w:tcW w:w="2517" w:type="dxa"/>
          </w:tcPr>
          <w:p w14:paraId="4344EB35" w14:textId="77777777" w:rsidR="00FA799F" w:rsidRPr="00811D0A" w:rsidRDefault="00FA799F" w:rsidP="00FA799F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92" w:type="dxa"/>
          </w:tcPr>
          <w:p w14:paraId="46002778" w14:textId="41574C14" w:rsidR="00FA799F" w:rsidRPr="00811D0A" w:rsidRDefault="00B87765" w:rsidP="00FA79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1,481,294</w:t>
            </w:r>
          </w:p>
        </w:tc>
        <w:tc>
          <w:tcPr>
            <w:tcW w:w="190" w:type="dxa"/>
          </w:tcPr>
          <w:p w14:paraId="0EF710EC" w14:textId="3BD25F76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3750D78C" w14:textId="003D22B8" w:rsidR="00FA799F" w:rsidRPr="00811D0A" w:rsidRDefault="00B87765" w:rsidP="00FA799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2,237,398</w:t>
            </w:r>
          </w:p>
        </w:tc>
        <w:tc>
          <w:tcPr>
            <w:tcW w:w="180" w:type="dxa"/>
            <w:vAlign w:val="bottom"/>
          </w:tcPr>
          <w:p w14:paraId="3369D6F9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996" w:type="dxa"/>
          </w:tcPr>
          <w:p w14:paraId="7E68E260" w14:textId="3CED8BA4" w:rsidR="00FA799F" w:rsidRPr="00811D0A" w:rsidRDefault="007766F6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EA3444">
              <w:rPr>
                <w:rFonts w:asciiTheme="majorBidi" w:hAnsiTheme="majorBidi" w:cstheme="majorBidi"/>
                <w:sz w:val="28"/>
                <w:szCs w:val="28"/>
              </w:rPr>
              <w:t>3,718,</w:t>
            </w:r>
            <w:r w:rsidRPr="00EA34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80" w:type="dxa"/>
          </w:tcPr>
          <w:p w14:paraId="18C16780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</w:tcPr>
          <w:p w14:paraId="4EAC5F42" w14:textId="0ECA2893" w:rsidR="00FA799F" w:rsidRPr="00811D0A" w:rsidRDefault="00FA799F" w:rsidP="00FA79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1,</w:t>
            </w:r>
            <w:r w:rsidR="00883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362</w:t>
            </w: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3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929</w:t>
            </w:r>
          </w:p>
        </w:tc>
        <w:tc>
          <w:tcPr>
            <w:tcW w:w="181" w:type="dxa"/>
          </w:tcPr>
          <w:p w14:paraId="45CF44F0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3B947C7C" w14:textId="601FD55D" w:rsidR="00FA799F" w:rsidRPr="00811D0A" w:rsidRDefault="00FA799F" w:rsidP="00FA799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 </w:t>
            </w:r>
            <w:r w:rsidR="00883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3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033</w:t>
            </w: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3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523</w:t>
            </w:r>
          </w:p>
        </w:tc>
        <w:tc>
          <w:tcPr>
            <w:tcW w:w="180" w:type="dxa"/>
            <w:vAlign w:val="bottom"/>
          </w:tcPr>
          <w:p w14:paraId="4A787DF5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0B8502D6" w14:textId="5122F725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</w:rPr>
              <w:t xml:space="preserve">  3,396,452</w:t>
            </w:r>
          </w:p>
        </w:tc>
      </w:tr>
      <w:tr w:rsidR="00FA799F" w:rsidRPr="00811D0A" w14:paraId="2CE9F774" w14:textId="77777777" w:rsidTr="002B0071">
        <w:trPr>
          <w:gridAfter w:val="1"/>
          <w:wAfter w:w="21" w:type="dxa"/>
          <w:cantSplit/>
          <w:trHeight w:val="274"/>
        </w:trPr>
        <w:tc>
          <w:tcPr>
            <w:tcW w:w="2517" w:type="dxa"/>
          </w:tcPr>
          <w:p w14:paraId="5EDAD258" w14:textId="77777777" w:rsidR="00FA799F" w:rsidRPr="00811D0A" w:rsidRDefault="00FA799F" w:rsidP="00FA799F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C47528" w14:textId="2DF33878" w:rsidR="00FA799F" w:rsidRPr="00B87765" w:rsidRDefault="00B87765" w:rsidP="00FA799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877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(733,86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B877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90" w:type="dxa"/>
          </w:tcPr>
          <w:p w14:paraId="0ACF2453" w14:textId="77777777" w:rsidR="00FA799F" w:rsidRPr="00B87765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47B13EBF" w14:textId="1C3B0168" w:rsidR="00FA799F" w:rsidRPr="00B87765" w:rsidRDefault="00B87765" w:rsidP="00FA799F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43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B87765">
              <w:rPr>
                <w:rFonts w:asciiTheme="majorBidi" w:hAnsiTheme="majorBidi" w:cstheme="majorBidi"/>
                <w:sz w:val="28"/>
                <w:szCs w:val="28"/>
              </w:rPr>
              <w:t>(1,165,686)</w:t>
            </w:r>
          </w:p>
        </w:tc>
        <w:tc>
          <w:tcPr>
            <w:tcW w:w="180" w:type="dxa"/>
            <w:vAlign w:val="bottom"/>
          </w:tcPr>
          <w:p w14:paraId="75C100DF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084B62E7" w14:textId="4AA24824" w:rsidR="00FA799F" w:rsidRPr="00811D0A" w:rsidRDefault="00EF5E2A" w:rsidP="00FA799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(1,899,554)</w:t>
            </w:r>
          </w:p>
        </w:tc>
        <w:tc>
          <w:tcPr>
            <w:tcW w:w="180" w:type="dxa"/>
          </w:tcPr>
          <w:p w14:paraId="4F1DDD02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</w:tcPr>
          <w:p w14:paraId="47B46C32" w14:textId="65B218C9" w:rsidR="00FA799F" w:rsidRPr="00811D0A" w:rsidRDefault="00FA799F" w:rsidP="00FA79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883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656</w:t>
            </w: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3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313</w:t>
            </w: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6FA7852A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</w:tcPr>
          <w:p w14:paraId="08AC95A5" w14:textId="6B8BEC49" w:rsidR="00FA799F" w:rsidRPr="00811D0A" w:rsidRDefault="00FA799F" w:rsidP="00FA799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(9</w:t>
            </w:r>
            <w:r w:rsidR="00883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3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016</w:t>
            </w: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FF5984E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BE0DF78" w14:textId="6FE039EC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</w:rPr>
              <w:t xml:space="preserve"> (1,604,329)</w:t>
            </w:r>
          </w:p>
        </w:tc>
      </w:tr>
      <w:tr w:rsidR="00FA799F" w:rsidRPr="00811D0A" w14:paraId="121FBA48" w14:textId="77777777" w:rsidTr="002B0071">
        <w:trPr>
          <w:gridAfter w:val="1"/>
          <w:wAfter w:w="21" w:type="dxa"/>
          <w:cantSplit/>
          <w:trHeight w:val="274"/>
        </w:trPr>
        <w:tc>
          <w:tcPr>
            <w:tcW w:w="2517" w:type="dxa"/>
          </w:tcPr>
          <w:p w14:paraId="26C6F688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75" w:right="-79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</w:t>
            </w:r>
            <w:r w:rsidRPr="00811D0A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ตามส่วนงาน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69A703F" w14:textId="77777777" w:rsidR="00FA799F" w:rsidRPr="00B87765" w:rsidRDefault="00FA799F" w:rsidP="00FA79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39EC8DA2" w14:textId="3EB908B7" w:rsidR="00B87765" w:rsidRPr="00B87765" w:rsidRDefault="00B87765" w:rsidP="00FA79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8776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747,426</w:t>
            </w:r>
          </w:p>
        </w:tc>
        <w:tc>
          <w:tcPr>
            <w:tcW w:w="190" w:type="dxa"/>
            <w:vAlign w:val="bottom"/>
          </w:tcPr>
          <w:p w14:paraId="43024B9B" w14:textId="77777777" w:rsidR="00FA799F" w:rsidRPr="00B87765" w:rsidRDefault="00FA799F" w:rsidP="00FA799F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42F50C7D" w14:textId="77777777" w:rsidR="00FA799F" w:rsidRPr="00B87765" w:rsidRDefault="00FA799F" w:rsidP="00FA799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1B4549" w14:textId="6482762F" w:rsidR="00B87765" w:rsidRPr="00B87765" w:rsidRDefault="00B87765" w:rsidP="00FA799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B87765">
              <w:rPr>
                <w:rFonts w:asciiTheme="majorBidi" w:hAnsiTheme="majorBidi" w:cstheme="majorBidi"/>
                <w:sz w:val="28"/>
                <w:szCs w:val="28"/>
              </w:rPr>
              <w:t>1,071,712</w:t>
            </w:r>
          </w:p>
        </w:tc>
        <w:tc>
          <w:tcPr>
            <w:tcW w:w="180" w:type="dxa"/>
            <w:vAlign w:val="bottom"/>
          </w:tcPr>
          <w:p w14:paraId="133DE268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</w:tcPr>
          <w:p w14:paraId="4B82764B" w14:textId="77777777" w:rsidR="00FA799F" w:rsidRPr="00EF5E2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235DF0" w14:textId="54050DD5" w:rsidR="00564BA1" w:rsidRPr="00EF5E2A" w:rsidRDefault="00564BA1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EF5E2A">
              <w:rPr>
                <w:rFonts w:asciiTheme="majorBidi" w:hAnsiTheme="majorBidi" w:cstheme="majorBidi"/>
                <w:sz w:val="28"/>
                <w:szCs w:val="28"/>
              </w:rPr>
              <w:t>1,819,138</w:t>
            </w:r>
          </w:p>
        </w:tc>
        <w:tc>
          <w:tcPr>
            <w:tcW w:w="180" w:type="dxa"/>
          </w:tcPr>
          <w:p w14:paraId="0FD795D5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1FA2FA1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C9BD775" w14:textId="4F68BF8E" w:rsidR="00FA799F" w:rsidRPr="00811D0A" w:rsidRDefault="00FA799F" w:rsidP="00FA799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883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</w:t>
            </w: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883E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616</w:t>
            </w:r>
          </w:p>
        </w:tc>
        <w:tc>
          <w:tcPr>
            <w:tcW w:w="181" w:type="dxa"/>
            <w:vAlign w:val="bottom"/>
          </w:tcPr>
          <w:p w14:paraId="61A57D7E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1EC25CDD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4CC2A62" w14:textId="43AE0091" w:rsidR="00FA799F" w:rsidRPr="00811D0A" w:rsidRDefault="00FA799F" w:rsidP="00FA799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</w:t>
            </w:r>
            <w:r w:rsidR="00883E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</w:t>
            </w:r>
            <w:r w:rsidRPr="00811D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883E2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507</w:t>
            </w:r>
          </w:p>
        </w:tc>
        <w:tc>
          <w:tcPr>
            <w:tcW w:w="180" w:type="dxa"/>
            <w:vAlign w:val="bottom"/>
          </w:tcPr>
          <w:p w14:paraId="4782C2C0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B88AE2C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760EB9" w14:textId="658E9E4E" w:rsidR="00FA799F" w:rsidRPr="00811D0A" w:rsidRDefault="00FA799F" w:rsidP="00FA799F">
            <w:pPr>
              <w:pStyle w:val="acctfourfigures"/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</w:rPr>
              <w:t>1,792,123</w:t>
            </w:r>
          </w:p>
        </w:tc>
      </w:tr>
      <w:tr w:rsidR="00FA799F" w:rsidRPr="00811D0A" w14:paraId="4F96112B" w14:textId="77777777" w:rsidTr="00CC7DCB">
        <w:trPr>
          <w:gridAfter w:val="1"/>
          <w:wAfter w:w="21" w:type="dxa"/>
          <w:cantSplit/>
          <w:trHeight w:val="274"/>
        </w:trPr>
        <w:tc>
          <w:tcPr>
            <w:tcW w:w="2517" w:type="dxa"/>
          </w:tcPr>
          <w:p w14:paraId="663A255C" w14:textId="77777777" w:rsidR="00FA799F" w:rsidRPr="00811D0A" w:rsidRDefault="00FA799F" w:rsidP="00FA799F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2" w:type="dxa"/>
            <w:vAlign w:val="bottom"/>
          </w:tcPr>
          <w:p w14:paraId="5FB82604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3697615D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687EF490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7938F6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</w:tcPr>
          <w:p w14:paraId="6A8B30D9" w14:textId="7A6CE636" w:rsidR="00FA799F" w:rsidRPr="00EF5E2A" w:rsidRDefault="007766F6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F5E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90,867</w:t>
            </w:r>
          </w:p>
        </w:tc>
        <w:tc>
          <w:tcPr>
            <w:tcW w:w="180" w:type="dxa"/>
          </w:tcPr>
          <w:p w14:paraId="78DDDBDB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72485764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C4D9AD3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8398877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23501B7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068FA413" w14:textId="053B906E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82,824</w:t>
            </w:r>
          </w:p>
        </w:tc>
      </w:tr>
      <w:tr w:rsidR="00FA799F" w:rsidRPr="00811D0A" w14:paraId="6BA6884C" w14:textId="77777777" w:rsidTr="00F975CA">
        <w:trPr>
          <w:gridAfter w:val="1"/>
          <w:wAfter w:w="21" w:type="dxa"/>
          <w:cantSplit/>
          <w:trHeight w:val="274"/>
        </w:trPr>
        <w:tc>
          <w:tcPr>
            <w:tcW w:w="2517" w:type="dxa"/>
          </w:tcPr>
          <w:p w14:paraId="4B1D752A" w14:textId="77777777" w:rsidR="00FA799F" w:rsidRPr="00811D0A" w:rsidRDefault="00FA799F" w:rsidP="00FA799F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ค่าใช้จ่ายที่ไม่ได้ปันส่วน</w:t>
            </w:r>
          </w:p>
        </w:tc>
        <w:tc>
          <w:tcPr>
            <w:tcW w:w="992" w:type="dxa"/>
            <w:vAlign w:val="bottom"/>
          </w:tcPr>
          <w:p w14:paraId="44249E3B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4BD70C55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1400FCFC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4F61CCD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6" w:type="dxa"/>
          </w:tcPr>
          <w:p w14:paraId="70BBA25C" w14:textId="45B9C100" w:rsidR="00FA799F" w:rsidRPr="00EF5E2A" w:rsidRDefault="00EF5E2A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542F1" w:rsidRPr="00EF5E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1,193,475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950A4F8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55D5C08B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04487768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6B197B43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B9AB92B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</w:tcPr>
          <w:p w14:paraId="09BE7BF8" w14:textId="51665F19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(1,274,165)</w:t>
            </w:r>
          </w:p>
        </w:tc>
      </w:tr>
      <w:tr w:rsidR="00FA799F" w:rsidRPr="00811D0A" w14:paraId="639B1563" w14:textId="77777777" w:rsidTr="00CC7DCB">
        <w:trPr>
          <w:gridAfter w:val="1"/>
          <w:wAfter w:w="21" w:type="dxa"/>
          <w:cantSplit/>
          <w:trHeight w:val="274"/>
        </w:trPr>
        <w:tc>
          <w:tcPr>
            <w:tcW w:w="2517" w:type="dxa"/>
          </w:tcPr>
          <w:p w14:paraId="6EC7B614" w14:textId="77777777" w:rsidR="00FA799F" w:rsidRPr="00811D0A" w:rsidRDefault="00FA799F" w:rsidP="00FA799F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92" w:type="dxa"/>
            <w:vAlign w:val="bottom"/>
          </w:tcPr>
          <w:p w14:paraId="7EA121CF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0" w:type="dxa"/>
            <w:vAlign w:val="bottom"/>
          </w:tcPr>
          <w:p w14:paraId="069B0ED8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37" w:type="dxa"/>
          </w:tcPr>
          <w:p w14:paraId="059525B3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5D40477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</w:tcPr>
          <w:p w14:paraId="71BC2B29" w14:textId="2214A2FF" w:rsidR="00FA799F" w:rsidRPr="00EF5E2A" w:rsidRDefault="004E62A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F5E2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(142,395)</w:t>
            </w:r>
          </w:p>
        </w:tc>
        <w:tc>
          <w:tcPr>
            <w:tcW w:w="180" w:type="dxa"/>
          </w:tcPr>
          <w:p w14:paraId="5AD0AD3E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2930C5A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vAlign w:val="bottom"/>
          </w:tcPr>
          <w:p w14:paraId="2E4D9098" w14:textId="77777777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88" w:type="dxa"/>
          </w:tcPr>
          <w:p w14:paraId="70B0DE06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C427EF8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E0DD46D" w14:textId="4470883C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11D0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(113,107)</w:t>
            </w:r>
          </w:p>
        </w:tc>
      </w:tr>
      <w:tr w:rsidR="00FA799F" w:rsidRPr="00811D0A" w14:paraId="52FAE97B" w14:textId="77777777" w:rsidTr="00CC7DCB">
        <w:trPr>
          <w:gridAfter w:val="1"/>
          <w:wAfter w:w="21" w:type="dxa"/>
          <w:cantSplit/>
          <w:trHeight w:val="274"/>
        </w:trPr>
        <w:tc>
          <w:tcPr>
            <w:tcW w:w="2517" w:type="dxa"/>
          </w:tcPr>
          <w:p w14:paraId="4F907538" w14:textId="098CA0DA" w:rsidR="00FA799F" w:rsidRPr="00811D0A" w:rsidRDefault="00FA799F" w:rsidP="00FA799F">
            <w:pPr>
              <w:spacing w:line="240" w:lineRule="auto"/>
              <w:ind w:left="180" w:right="-79" w:hanging="7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</w:t>
            </w:r>
            <w:r w:rsidRPr="00811D0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92" w:type="dxa"/>
            <w:vAlign w:val="bottom"/>
          </w:tcPr>
          <w:p w14:paraId="73EDC1A7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0" w:type="dxa"/>
            <w:vAlign w:val="bottom"/>
          </w:tcPr>
          <w:p w14:paraId="032B1B7B" w14:textId="77777777" w:rsidR="00FA799F" w:rsidRPr="00811D0A" w:rsidRDefault="00FA799F" w:rsidP="00FA799F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7" w:type="dxa"/>
          </w:tcPr>
          <w:p w14:paraId="27CA023F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BC4E616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bottom w:val="double" w:sz="4" w:space="0" w:color="auto"/>
            </w:tcBorders>
          </w:tcPr>
          <w:p w14:paraId="1BBB9124" w14:textId="719AC2A9" w:rsidR="00FA799F" w:rsidRPr="00EF5E2A" w:rsidRDefault="004E62A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F5E2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574,135</w:t>
            </w:r>
          </w:p>
        </w:tc>
        <w:tc>
          <w:tcPr>
            <w:tcW w:w="180" w:type="dxa"/>
          </w:tcPr>
          <w:p w14:paraId="05BBDFEF" w14:textId="77777777" w:rsidR="00FA799F" w:rsidRPr="00811D0A" w:rsidRDefault="00FA799F" w:rsidP="00FA799F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9" w:type="dxa"/>
            <w:vAlign w:val="bottom"/>
          </w:tcPr>
          <w:p w14:paraId="138A7CBD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42E018E1" w14:textId="77777777" w:rsidR="00FA799F" w:rsidRPr="00811D0A" w:rsidRDefault="00FA799F" w:rsidP="00FA799F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</w:tcPr>
          <w:p w14:paraId="2A274EC0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04DB84" w14:textId="77777777" w:rsidR="00FA799F" w:rsidRPr="00811D0A" w:rsidRDefault="00FA799F" w:rsidP="00FA799F">
            <w:pPr>
              <w:pStyle w:val="acctfourfigures"/>
              <w:tabs>
                <w:tab w:val="clear" w:pos="765"/>
                <w:tab w:val="decimal" w:pos="71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72662088" w14:textId="79A157CC" w:rsidR="00FA799F" w:rsidRPr="00811D0A" w:rsidRDefault="00FA799F" w:rsidP="00FA799F">
            <w:pPr>
              <w:pStyle w:val="acctfourfigures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11D0A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487</w:t>
            </w:r>
            <w:r w:rsidRPr="00811D0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11D0A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67</w:t>
            </w:r>
            <w:r w:rsidRPr="00811D0A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5</w:t>
            </w:r>
          </w:p>
        </w:tc>
      </w:tr>
    </w:tbl>
    <w:p w14:paraId="5626D9DE" w14:textId="77777777" w:rsidR="00C82048" w:rsidRPr="00811D0A" w:rsidRDefault="00C82048" w:rsidP="007D16B6">
      <w:pPr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</w:p>
    <w:p w14:paraId="27AB8977" w14:textId="18E64D0E" w:rsidR="007D16B6" w:rsidRPr="00811D0A" w:rsidRDefault="007D16B6" w:rsidP="007D16B6">
      <w:pPr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811D0A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ส่วนงานภูมิศาสตร์</w:t>
      </w:r>
    </w:p>
    <w:p w14:paraId="7AC571E5" w14:textId="0496B3ED" w:rsidR="007D16B6" w:rsidRPr="00811D0A" w:rsidRDefault="007D16B6" w:rsidP="00F873D3">
      <w:pPr>
        <w:tabs>
          <w:tab w:val="clear" w:pos="454"/>
        </w:tabs>
        <w:ind w:left="540"/>
        <w:rPr>
          <w:rFonts w:ascii="Angsana New" w:hAnsi="Angsana New"/>
          <w:sz w:val="30"/>
          <w:szCs w:val="30"/>
        </w:rPr>
      </w:pPr>
    </w:p>
    <w:p w14:paraId="03AF4BF7" w14:textId="5524FCC4" w:rsidR="007D16B6" w:rsidRPr="00811D0A" w:rsidRDefault="007D16B6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811D0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003EBED5" w14:textId="0188568E" w:rsidR="00642730" w:rsidRPr="00811D0A" w:rsidRDefault="00642730" w:rsidP="007D1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</w:pPr>
      <w:r w:rsidRPr="00811D0A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br w:type="page"/>
      </w:r>
    </w:p>
    <w:bookmarkEnd w:id="48"/>
    <w:p w14:paraId="1F6FD342" w14:textId="5246E6B7" w:rsidR="0046255E" w:rsidRPr="00811D0A" w:rsidRDefault="0046255E" w:rsidP="00D72689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การวัดมูลค่ายุติธรรม</w:t>
      </w:r>
      <w:r w:rsidR="00D72689" w:rsidRPr="00811D0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br/>
      </w:r>
    </w:p>
    <w:p w14:paraId="41FA0214" w14:textId="77777777" w:rsidR="0046255E" w:rsidRPr="00811D0A" w:rsidRDefault="0046255E" w:rsidP="00C64093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</w:t>
      </w:r>
      <w:r w:rsidRPr="00811D0A">
        <w:rPr>
          <w:rFonts w:asciiTheme="majorBidi" w:hAnsiTheme="majorBidi" w:cstheme="majorBidi"/>
          <w:sz w:val="30"/>
          <w:szCs w:val="30"/>
        </w:rPr>
        <w:br/>
      </w:r>
      <w:r w:rsidRPr="00811D0A">
        <w:rPr>
          <w:rFonts w:asciiTheme="majorBidi" w:hAnsiTheme="majorBidi" w:cstheme="majorBidi"/>
          <w:sz w:val="30"/>
          <w:szCs w:val="30"/>
          <w:cs/>
        </w:rPr>
        <w:t>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F2E9E58" w14:textId="77777777" w:rsidR="0046255E" w:rsidRPr="00811D0A" w:rsidRDefault="0046255E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170"/>
        <w:gridCol w:w="1170"/>
      </w:tblGrid>
      <w:tr w:rsidR="0046255E" w:rsidRPr="00811D0A" w14:paraId="16FB318C" w14:textId="77777777" w:rsidTr="002D2917">
        <w:trPr>
          <w:cantSplit/>
          <w:tblHeader/>
        </w:trPr>
        <w:tc>
          <w:tcPr>
            <w:tcW w:w="5040" w:type="dxa"/>
          </w:tcPr>
          <w:p w14:paraId="2A7D7115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296807AD" w14:textId="04901A23" w:rsidR="0046255E" w:rsidRPr="00811D0A" w:rsidRDefault="00663657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6255E" w:rsidRPr="00811D0A" w14:paraId="2E14ED0D" w14:textId="77777777" w:rsidTr="002D2917">
        <w:trPr>
          <w:cantSplit/>
          <w:tblHeader/>
        </w:trPr>
        <w:tc>
          <w:tcPr>
            <w:tcW w:w="5040" w:type="dxa"/>
          </w:tcPr>
          <w:p w14:paraId="3DA87617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02C72CF9" w14:textId="77777777" w:rsidR="0046255E" w:rsidRPr="00811D0A" w:rsidRDefault="0046255E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6255E" w:rsidRPr="00811D0A" w14:paraId="717255F1" w14:textId="77777777" w:rsidTr="002D2917">
        <w:trPr>
          <w:cantSplit/>
          <w:tblHeader/>
        </w:trPr>
        <w:tc>
          <w:tcPr>
            <w:tcW w:w="5040" w:type="dxa"/>
          </w:tcPr>
          <w:p w14:paraId="73D6E616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45CD16" w14:textId="77777777" w:rsidR="0046255E" w:rsidRPr="00811D0A" w:rsidRDefault="0046255E" w:rsidP="002D2917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0ED97879" w14:textId="77777777" w:rsidR="0046255E" w:rsidRPr="00811D0A" w:rsidRDefault="0046255E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47EF6544" w14:textId="77777777" w:rsidR="0046255E" w:rsidRPr="00811D0A" w:rsidRDefault="0046255E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460CBB18" w14:textId="77777777" w:rsidR="0046255E" w:rsidRPr="00811D0A" w:rsidRDefault="0046255E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6255E" w:rsidRPr="00811D0A" w14:paraId="074C2BD7" w14:textId="77777777" w:rsidTr="002D2917">
        <w:trPr>
          <w:cantSplit/>
          <w:tblHeader/>
        </w:trPr>
        <w:tc>
          <w:tcPr>
            <w:tcW w:w="5040" w:type="dxa"/>
          </w:tcPr>
          <w:p w14:paraId="4A57F0AB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2AB89C2D" w14:textId="77777777" w:rsidR="0046255E" w:rsidRPr="00811D0A" w:rsidRDefault="0046255E" w:rsidP="002D2917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6255E" w:rsidRPr="00811D0A" w14:paraId="4544BECF" w14:textId="77777777" w:rsidTr="002D2917">
        <w:trPr>
          <w:cantSplit/>
        </w:trPr>
        <w:tc>
          <w:tcPr>
            <w:tcW w:w="5040" w:type="dxa"/>
          </w:tcPr>
          <w:p w14:paraId="103A8125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F791819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9E3EA3" w14:textId="77777777" w:rsidR="0046255E" w:rsidRPr="00811D0A" w:rsidRDefault="0046255E" w:rsidP="002D291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D5DEF5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D764D9" w14:textId="77777777" w:rsidR="0046255E" w:rsidRPr="00811D0A" w:rsidRDefault="0046255E" w:rsidP="002D291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45F2" w:rsidRPr="00811D0A" w14:paraId="0A7E2445" w14:textId="77777777" w:rsidTr="005C4FA0">
        <w:trPr>
          <w:cantSplit/>
        </w:trPr>
        <w:tc>
          <w:tcPr>
            <w:tcW w:w="5040" w:type="dxa"/>
          </w:tcPr>
          <w:p w14:paraId="7958ED34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6390D435" w14:textId="178D1D51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4629D9E2" w14:textId="4C4474C0" w:rsidR="00D645F2" w:rsidRPr="00811D0A" w:rsidRDefault="0074791C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1,503,268</w:t>
            </w:r>
          </w:p>
        </w:tc>
        <w:tc>
          <w:tcPr>
            <w:tcW w:w="1170" w:type="dxa"/>
          </w:tcPr>
          <w:p w14:paraId="4E988AC4" w14:textId="7489976E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4D106EF9" w14:textId="7EBEEFFB" w:rsidR="00D645F2" w:rsidRPr="00811D0A" w:rsidRDefault="0074791C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1,503,268</w:t>
            </w:r>
          </w:p>
        </w:tc>
      </w:tr>
      <w:tr w:rsidR="00D645F2" w:rsidRPr="00811D0A" w14:paraId="7F29B7DA" w14:textId="77777777" w:rsidTr="005C4FA0">
        <w:trPr>
          <w:cantSplit/>
        </w:trPr>
        <w:tc>
          <w:tcPr>
            <w:tcW w:w="5040" w:type="dxa"/>
          </w:tcPr>
          <w:p w14:paraId="24422E6E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19FBF0C1" w14:textId="77777777" w:rsidR="00D645F2" w:rsidRPr="00811D0A" w:rsidRDefault="00D645F2" w:rsidP="00D645F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4FD7D4" w14:textId="77777777" w:rsidR="00D645F2" w:rsidRPr="00811D0A" w:rsidRDefault="00D645F2" w:rsidP="00D645F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17D74E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AB8567" w14:textId="77777777" w:rsidR="00D645F2" w:rsidRPr="00811D0A" w:rsidRDefault="00D645F2" w:rsidP="00D645F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D645F2" w:rsidRPr="00811D0A" w14:paraId="1287640F" w14:textId="77777777" w:rsidTr="005C4FA0">
        <w:trPr>
          <w:cantSplit/>
        </w:trPr>
        <w:tc>
          <w:tcPr>
            <w:tcW w:w="5040" w:type="dxa"/>
          </w:tcPr>
          <w:p w14:paraId="7E7F14B6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6C4A8752" w14:textId="5C731D28" w:rsidR="00D645F2" w:rsidRPr="00811D0A" w:rsidRDefault="00D9214E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 w:rsidR="00F61F08" w:rsidRPr="00811D0A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61F08" w:rsidRPr="00811D0A">
              <w:rPr>
                <w:rFonts w:asciiTheme="majorBidi" w:hAnsiTheme="majorBidi" w:cstheme="majorBidi"/>
                <w:sz w:val="30"/>
                <w:szCs w:val="30"/>
              </w:rPr>
              <w:t>511</w:t>
            </w:r>
          </w:p>
        </w:tc>
        <w:tc>
          <w:tcPr>
            <w:tcW w:w="1260" w:type="dxa"/>
            <w:vAlign w:val="bottom"/>
          </w:tcPr>
          <w:p w14:paraId="023642B7" w14:textId="4B66EFFB" w:rsidR="00D645F2" w:rsidRPr="00811D0A" w:rsidRDefault="00F61F08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3C61CE"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524</w:t>
            </w:r>
            <w:r w:rsidR="00D645F2" w:rsidRPr="00811D0A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vAlign w:val="bottom"/>
          </w:tcPr>
          <w:p w14:paraId="76AA0593" w14:textId="28A51B64" w:rsidR="00D645F2" w:rsidRPr="00811D0A" w:rsidRDefault="007A76BA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2,124</w:t>
            </w:r>
          </w:p>
        </w:tc>
        <w:tc>
          <w:tcPr>
            <w:tcW w:w="1170" w:type="dxa"/>
            <w:vAlign w:val="bottom"/>
          </w:tcPr>
          <w:p w14:paraId="73A4C0DA" w14:textId="6992D4BA" w:rsidR="00D645F2" w:rsidRPr="00811D0A" w:rsidRDefault="0097158A" w:rsidP="00D645F2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1,50</w:t>
            </w:r>
            <w:r w:rsidR="00F61F08" w:rsidRPr="00811D0A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61F08" w:rsidRPr="00811D0A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</w:tr>
      <w:tr w:rsidR="00D645F2" w:rsidRPr="00811D0A" w14:paraId="62B0695B" w14:textId="77777777" w:rsidTr="005C4FA0">
        <w:trPr>
          <w:cantSplit/>
        </w:trPr>
        <w:tc>
          <w:tcPr>
            <w:tcW w:w="5040" w:type="dxa"/>
          </w:tcPr>
          <w:p w14:paraId="6F164679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70" w:type="dxa"/>
          </w:tcPr>
          <w:p w14:paraId="3E7F0593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76DBBA9C" w14:textId="2A05C12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9CFCC76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688520" w14:textId="73E395CB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CF67F29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D1D83F" w14:textId="17792FD3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  <w:tc>
          <w:tcPr>
            <w:tcW w:w="1170" w:type="dxa"/>
          </w:tcPr>
          <w:p w14:paraId="1F2C62BC" w14:textId="77777777" w:rsidR="00D645F2" w:rsidRPr="00811D0A" w:rsidRDefault="00D645F2" w:rsidP="00D645F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5EA36C" w14:textId="04D478CD" w:rsidR="00D645F2" w:rsidRPr="00811D0A" w:rsidRDefault="00D645F2" w:rsidP="00D645F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</w:tr>
      <w:tr w:rsidR="00D645F2" w:rsidRPr="00811D0A" w14:paraId="59B43EE9" w14:textId="77777777" w:rsidTr="005C4FA0">
        <w:trPr>
          <w:cantSplit/>
        </w:trPr>
        <w:tc>
          <w:tcPr>
            <w:tcW w:w="5040" w:type="dxa"/>
          </w:tcPr>
          <w:p w14:paraId="24C6C378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458C49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23C77B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A87002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DDCAA6" w14:textId="77777777" w:rsidR="00D645F2" w:rsidRPr="00811D0A" w:rsidRDefault="00D645F2" w:rsidP="00D645F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D645F2" w:rsidRPr="00811D0A" w14:paraId="451C02D7" w14:textId="77777777" w:rsidTr="005C4FA0">
        <w:trPr>
          <w:cantSplit/>
        </w:trPr>
        <w:tc>
          <w:tcPr>
            <w:tcW w:w="5040" w:type="dxa"/>
          </w:tcPr>
          <w:p w14:paraId="72DE4D2E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5543C410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3C57873" w14:textId="77777777" w:rsidR="00D645F2" w:rsidRPr="00811D0A" w:rsidRDefault="00D645F2" w:rsidP="00D645F2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AA9710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721EFF" w14:textId="77777777" w:rsidR="00D645F2" w:rsidRPr="00811D0A" w:rsidRDefault="00D645F2" w:rsidP="00D645F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</w:tr>
      <w:tr w:rsidR="00D645F2" w:rsidRPr="00811D0A" w14:paraId="3FAC8C3C" w14:textId="77777777" w:rsidTr="005C4FA0">
        <w:trPr>
          <w:cantSplit/>
        </w:trPr>
        <w:tc>
          <w:tcPr>
            <w:tcW w:w="5040" w:type="dxa"/>
          </w:tcPr>
          <w:p w14:paraId="3A8C3140" w14:textId="17151E4E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23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662B1448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4A303B" w14:textId="1DB5F6C2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8C839D4" w14:textId="77777777" w:rsidR="00D645F2" w:rsidRPr="00811D0A" w:rsidRDefault="00D645F2" w:rsidP="00D645F2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4C290D6B" w14:textId="2710A4D6" w:rsidR="00D645F2" w:rsidRPr="00811D0A" w:rsidRDefault="00E8705A" w:rsidP="00D645F2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>239,574</w:t>
            </w:r>
          </w:p>
        </w:tc>
        <w:tc>
          <w:tcPr>
            <w:tcW w:w="1170" w:type="dxa"/>
          </w:tcPr>
          <w:p w14:paraId="3CE0B387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DF48E5F" w14:textId="13540A94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A267CA6" w14:textId="77777777" w:rsidR="00D645F2" w:rsidRPr="00811D0A" w:rsidRDefault="00D645F2" w:rsidP="00D645F2">
            <w:pPr>
              <w:spacing w:line="240" w:lineRule="auto"/>
              <w:ind w:right="10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0A06BDD0" w14:textId="0C9D98A6" w:rsidR="00D645F2" w:rsidRPr="00811D0A" w:rsidRDefault="00E8705A" w:rsidP="00D645F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>239,574</w:t>
            </w:r>
          </w:p>
        </w:tc>
      </w:tr>
      <w:tr w:rsidR="00D645F2" w:rsidRPr="00811D0A" w14:paraId="3D9313A5" w14:textId="77777777" w:rsidTr="005C4FA0">
        <w:trPr>
          <w:cantSplit/>
        </w:trPr>
        <w:tc>
          <w:tcPr>
            <w:tcW w:w="5040" w:type="dxa"/>
          </w:tcPr>
          <w:p w14:paraId="5EA5C2A7" w14:textId="77777777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182964A0" w14:textId="0603F82E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7060D71" w14:textId="09355D8A" w:rsidR="00D645F2" w:rsidRPr="00811D0A" w:rsidRDefault="008F2EDA" w:rsidP="00D645F2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54,145</w:t>
            </w:r>
          </w:p>
        </w:tc>
        <w:tc>
          <w:tcPr>
            <w:tcW w:w="1170" w:type="dxa"/>
          </w:tcPr>
          <w:p w14:paraId="0E3E6E30" w14:textId="08095DD9" w:rsidR="00D645F2" w:rsidRPr="00811D0A" w:rsidRDefault="00D645F2" w:rsidP="00D64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C15DB84" w14:textId="3D9B9FB1" w:rsidR="00D645F2" w:rsidRPr="00811D0A" w:rsidRDefault="008F2EDA" w:rsidP="00D645F2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54,145</w:t>
            </w:r>
          </w:p>
        </w:tc>
      </w:tr>
    </w:tbl>
    <w:p w14:paraId="4E657FBA" w14:textId="00D16905" w:rsidR="00642730" w:rsidRPr="00811D0A" w:rsidRDefault="00642730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11D0A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81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170"/>
        <w:gridCol w:w="1260"/>
        <w:gridCol w:w="1170"/>
        <w:gridCol w:w="1170"/>
      </w:tblGrid>
      <w:tr w:rsidR="00A36881" w:rsidRPr="00811D0A" w14:paraId="0E2030CA" w14:textId="77777777" w:rsidTr="002D2917">
        <w:trPr>
          <w:cantSplit/>
          <w:tblHeader/>
        </w:trPr>
        <w:tc>
          <w:tcPr>
            <w:tcW w:w="5040" w:type="dxa"/>
          </w:tcPr>
          <w:p w14:paraId="59E849B9" w14:textId="77777777" w:rsidR="00A36881" w:rsidRPr="00811D0A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3F612DA0" w14:textId="61D1675B" w:rsidR="00A36881" w:rsidRPr="00811D0A" w:rsidRDefault="00663657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36881" w:rsidRPr="00811D0A" w14:paraId="0BB80EC5" w14:textId="77777777" w:rsidTr="002D2917">
        <w:trPr>
          <w:cantSplit/>
          <w:tblHeader/>
        </w:trPr>
        <w:tc>
          <w:tcPr>
            <w:tcW w:w="5040" w:type="dxa"/>
          </w:tcPr>
          <w:p w14:paraId="03FC6AD0" w14:textId="77777777" w:rsidR="00A36881" w:rsidRPr="00811D0A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059A4E3C" w14:textId="77777777" w:rsidR="00A36881" w:rsidRPr="00811D0A" w:rsidRDefault="00A36881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36881" w:rsidRPr="00811D0A" w14:paraId="7A2DADAD" w14:textId="77777777" w:rsidTr="002D2917">
        <w:trPr>
          <w:cantSplit/>
          <w:tblHeader/>
        </w:trPr>
        <w:tc>
          <w:tcPr>
            <w:tcW w:w="5040" w:type="dxa"/>
          </w:tcPr>
          <w:p w14:paraId="2F1B4D2C" w14:textId="77777777" w:rsidR="00A36881" w:rsidRPr="00811D0A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6C4DE7" w14:textId="77777777" w:rsidR="00A36881" w:rsidRPr="00811D0A" w:rsidRDefault="00A36881" w:rsidP="002D2917">
            <w:pPr>
              <w:pStyle w:val="acctfourfigures"/>
              <w:tabs>
                <w:tab w:val="clear" w:pos="765"/>
                <w:tab w:val="decimal" w:pos="-85"/>
                <w:tab w:val="decimal" w:pos="630"/>
              </w:tabs>
              <w:spacing w:line="240" w:lineRule="auto"/>
              <w:ind w:left="-85" w:right="-68" w:hanging="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260" w:type="dxa"/>
          </w:tcPr>
          <w:p w14:paraId="66F5643E" w14:textId="77777777" w:rsidR="00A36881" w:rsidRPr="00811D0A" w:rsidRDefault="00A36881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170" w:type="dxa"/>
          </w:tcPr>
          <w:p w14:paraId="6F1389BE" w14:textId="77777777" w:rsidR="00A36881" w:rsidRPr="00811D0A" w:rsidRDefault="00A36881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-6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811D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170" w:type="dxa"/>
          </w:tcPr>
          <w:p w14:paraId="5B983B74" w14:textId="77777777" w:rsidR="00A36881" w:rsidRPr="00811D0A" w:rsidRDefault="00A36881" w:rsidP="002D2917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36881" w:rsidRPr="00811D0A" w14:paraId="0E47B18C" w14:textId="77777777" w:rsidTr="002D2917">
        <w:trPr>
          <w:cantSplit/>
          <w:tblHeader/>
        </w:trPr>
        <w:tc>
          <w:tcPr>
            <w:tcW w:w="5040" w:type="dxa"/>
          </w:tcPr>
          <w:p w14:paraId="456CAC33" w14:textId="77777777" w:rsidR="00A36881" w:rsidRPr="00811D0A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7516FF29" w14:textId="77777777" w:rsidR="00A36881" w:rsidRPr="00811D0A" w:rsidRDefault="00A36881" w:rsidP="002D2917">
            <w:pPr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881" w:rsidRPr="00811D0A" w14:paraId="24661A6A" w14:textId="77777777" w:rsidTr="002D2917">
        <w:trPr>
          <w:cantSplit/>
        </w:trPr>
        <w:tc>
          <w:tcPr>
            <w:tcW w:w="5040" w:type="dxa"/>
          </w:tcPr>
          <w:p w14:paraId="6F72FFD4" w14:textId="77777777" w:rsidR="00A36881" w:rsidRPr="00811D0A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29CD5C28" w14:textId="77777777" w:rsidR="00A36881" w:rsidRPr="00811D0A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5532FD" w14:textId="77777777" w:rsidR="00A36881" w:rsidRPr="00811D0A" w:rsidRDefault="00A36881" w:rsidP="002D291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1E030" w14:textId="77777777" w:rsidR="00A36881" w:rsidRPr="00811D0A" w:rsidRDefault="00A36881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5267D4" w14:textId="77777777" w:rsidR="00A36881" w:rsidRPr="00811D0A" w:rsidRDefault="00A36881" w:rsidP="002D2917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99F" w:rsidRPr="00811D0A" w14:paraId="0C157F90" w14:textId="77777777" w:rsidTr="002D2917">
        <w:trPr>
          <w:cantSplit/>
        </w:trPr>
        <w:tc>
          <w:tcPr>
            <w:tcW w:w="5040" w:type="dxa"/>
          </w:tcPr>
          <w:p w14:paraId="7C102BA5" w14:textId="0C787880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170" w:type="dxa"/>
          </w:tcPr>
          <w:p w14:paraId="136762AA" w14:textId="77521B59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040C1D8" w14:textId="4CBAA316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1,320,910</w:t>
            </w:r>
          </w:p>
        </w:tc>
        <w:tc>
          <w:tcPr>
            <w:tcW w:w="1170" w:type="dxa"/>
          </w:tcPr>
          <w:p w14:paraId="4F5923C8" w14:textId="7EBEE2A3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29BE7EDC" w14:textId="15188022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1,320,910</w:t>
            </w:r>
          </w:p>
        </w:tc>
      </w:tr>
      <w:tr w:rsidR="00FA799F" w:rsidRPr="00811D0A" w14:paraId="565DE403" w14:textId="77777777" w:rsidTr="002D2917">
        <w:trPr>
          <w:cantSplit/>
        </w:trPr>
        <w:tc>
          <w:tcPr>
            <w:tcW w:w="5040" w:type="dxa"/>
          </w:tcPr>
          <w:p w14:paraId="2FCB6F49" w14:textId="3FBAA510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170" w:type="dxa"/>
          </w:tcPr>
          <w:p w14:paraId="2A79114C" w14:textId="77777777" w:rsidR="00FA799F" w:rsidRPr="00811D0A" w:rsidRDefault="00FA799F" w:rsidP="00FA799F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9958EB" w14:textId="77777777" w:rsidR="00FA799F" w:rsidRPr="00811D0A" w:rsidRDefault="00FA799F" w:rsidP="00FA799F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4EDB5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503DC1" w14:textId="77777777" w:rsidR="00FA799F" w:rsidRPr="00811D0A" w:rsidRDefault="00FA799F" w:rsidP="00FA799F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99F" w:rsidRPr="00811D0A" w14:paraId="536057BA" w14:textId="77777777" w:rsidTr="002D2917">
        <w:trPr>
          <w:cantSplit/>
        </w:trPr>
        <w:tc>
          <w:tcPr>
            <w:tcW w:w="5040" w:type="dxa"/>
          </w:tcPr>
          <w:p w14:paraId="6B012B31" w14:textId="211622FC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กำไรหรือขาดทุน</w:t>
            </w:r>
          </w:p>
        </w:tc>
        <w:tc>
          <w:tcPr>
            <w:tcW w:w="1170" w:type="dxa"/>
            <w:vAlign w:val="bottom"/>
          </w:tcPr>
          <w:p w14:paraId="26E2EA6B" w14:textId="2A341D18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3,811,598</w:t>
            </w:r>
          </w:p>
        </w:tc>
        <w:tc>
          <w:tcPr>
            <w:tcW w:w="1260" w:type="dxa"/>
            <w:vAlign w:val="bottom"/>
          </w:tcPr>
          <w:p w14:paraId="6A47C8D6" w14:textId="1DBACCE3" w:rsidR="00FA799F" w:rsidRPr="00811D0A" w:rsidRDefault="00FA799F" w:rsidP="00FA799F">
            <w:pPr>
              <w:tabs>
                <w:tab w:val="clear" w:pos="680"/>
                <w:tab w:val="clear" w:pos="907"/>
                <w:tab w:val="decimal" w:pos="640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175,004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  <w:vAlign w:val="bottom"/>
          </w:tcPr>
          <w:p w14:paraId="5EF09BE6" w14:textId="5F518DF2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3,375</w:t>
            </w:r>
          </w:p>
        </w:tc>
        <w:tc>
          <w:tcPr>
            <w:tcW w:w="1170" w:type="dxa"/>
            <w:vAlign w:val="bottom"/>
          </w:tcPr>
          <w:p w14:paraId="4F999E72" w14:textId="0616B44A" w:rsidR="00FA799F" w:rsidRPr="00811D0A" w:rsidRDefault="00FA799F" w:rsidP="00FA799F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>3,989,977</w:t>
            </w:r>
          </w:p>
        </w:tc>
      </w:tr>
      <w:tr w:rsidR="00FA799F" w:rsidRPr="00811D0A" w14:paraId="3E51EDE2" w14:textId="77777777" w:rsidTr="002D2917">
        <w:trPr>
          <w:cantSplit/>
        </w:trPr>
        <w:tc>
          <w:tcPr>
            <w:tcW w:w="5040" w:type="dxa"/>
          </w:tcPr>
          <w:p w14:paraId="32124C05" w14:textId="500DE121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เงินลงทุนตามวิธีมูลค่ายุติธรรมผ่าน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กำไรขาดทุนเบ็ดเสร็จอื่น</w:t>
            </w:r>
          </w:p>
        </w:tc>
        <w:tc>
          <w:tcPr>
            <w:tcW w:w="1170" w:type="dxa"/>
          </w:tcPr>
          <w:p w14:paraId="0F8E2A42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7713048F" w14:textId="5BF7DA0D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AB83C13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83552D" w14:textId="08E59C7E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098B8CA7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62EB86" w14:textId="499F85F5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  <w:tc>
          <w:tcPr>
            <w:tcW w:w="1170" w:type="dxa"/>
          </w:tcPr>
          <w:p w14:paraId="292C688B" w14:textId="77777777" w:rsidR="00FA799F" w:rsidRPr="00811D0A" w:rsidRDefault="00FA799F" w:rsidP="00FA799F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2A06C1" w14:textId="27B36687" w:rsidR="00FA799F" w:rsidRPr="00811D0A" w:rsidRDefault="00FA799F" w:rsidP="00FA799F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</w:rPr>
              <w:t>3,393</w:t>
            </w:r>
          </w:p>
        </w:tc>
      </w:tr>
      <w:tr w:rsidR="00FA799F" w:rsidRPr="00811D0A" w14:paraId="5775DBA1" w14:textId="77777777" w:rsidTr="002D2917">
        <w:trPr>
          <w:cantSplit/>
        </w:trPr>
        <w:tc>
          <w:tcPr>
            <w:tcW w:w="5040" w:type="dxa"/>
          </w:tcPr>
          <w:p w14:paraId="5988EEC3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3C95A3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459683" w14:textId="77777777" w:rsidR="00FA799F" w:rsidRPr="00811D0A" w:rsidRDefault="00FA799F" w:rsidP="00FA799F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ABE2A6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22E9F2" w14:textId="77777777" w:rsidR="00FA799F" w:rsidRPr="00811D0A" w:rsidRDefault="00FA799F" w:rsidP="00FA799F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99F" w:rsidRPr="00811D0A" w14:paraId="7042D521" w14:textId="77777777" w:rsidTr="002D2917">
        <w:trPr>
          <w:cantSplit/>
        </w:trPr>
        <w:tc>
          <w:tcPr>
            <w:tcW w:w="5040" w:type="dxa"/>
          </w:tcPr>
          <w:p w14:paraId="0EFBC5A7" w14:textId="143AAD78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170" w:type="dxa"/>
          </w:tcPr>
          <w:p w14:paraId="6BDA5B40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EBA04F" w14:textId="77777777" w:rsidR="00FA799F" w:rsidRPr="00811D0A" w:rsidRDefault="00FA799F" w:rsidP="00FA799F">
            <w:pPr>
              <w:tabs>
                <w:tab w:val="clear" w:pos="907"/>
                <w:tab w:val="left" w:pos="821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71CC7F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BED6C9" w14:textId="77777777" w:rsidR="00FA799F" w:rsidRPr="00811D0A" w:rsidRDefault="00FA799F" w:rsidP="00FA799F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799F" w:rsidRPr="00811D0A" w14:paraId="2EDF76E0" w14:textId="77777777" w:rsidTr="002D2917">
        <w:trPr>
          <w:cantSplit/>
        </w:trPr>
        <w:tc>
          <w:tcPr>
            <w:tcW w:w="5040" w:type="dxa"/>
          </w:tcPr>
          <w:p w14:paraId="4EF7336C" w14:textId="4DA3020D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23" w:hanging="2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6D13160D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628993" w14:textId="1041E5B1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EC83050" w14:textId="77777777" w:rsidR="00FA799F" w:rsidRPr="00811D0A" w:rsidRDefault="00FA799F" w:rsidP="00FA799F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3A454C31" w14:textId="30F236DE" w:rsidR="00FA799F" w:rsidRPr="00811D0A" w:rsidRDefault="00FA799F" w:rsidP="00FA799F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>1,747,295</w:t>
            </w:r>
          </w:p>
        </w:tc>
        <w:tc>
          <w:tcPr>
            <w:tcW w:w="1170" w:type="dxa"/>
          </w:tcPr>
          <w:p w14:paraId="5CE33EA4" w14:textId="77777777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AD5999" w14:textId="14E70AB9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C3F4EE1" w14:textId="77777777" w:rsidR="00FA799F" w:rsidRPr="00811D0A" w:rsidRDefault="00FA799F" w:rsidP="00FA799F">
            <w:pPr>
              <w:spacing w:line="240" w:lineRule="auto"/>
              <w:ind w:right="101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  <w:p w14:paraId="2968A71B" w14:textId="53C203C0" w:rsidR="00FA799F" w:rsidRPr="00811D0A" w:rsidRDefault="00FA799F" w:rsidP="00FA799F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/>
                <w:sz w:val="30"/>
                <w:szCs w:val="30"/>
              </w:rPr>
              <w:t>1,747,295</w:t>
            </w:r>
          </w:p>
        </w:tc>
      </w:tr>
      <w:tr w:rsidR="00FA799F" w:rsidRPr="00811D0A" w14:paraId="6F8DB331" w14:textId="77777777" w:rsidTr="002D2917">
        <w:trPr>
          <w:cantSplit/>
        </w:trPr>
        <w:tc>
          <w:tcPr>
            <w:tcW w:w="5040" w:type="dxa"/>
          </w:tcPr>
          <w:p w14:paraId="4DE02E77" w14:textId="63E60AD6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170" w:type="dxa"/>
          </w:tcPr>
          <w:p w14:paraId="2C6362D3" w14:textId="61D78D78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BD2F916" w14:textId="34AF62AF" w:rsidR="00FA799F" w:rsidRPr="00811D0A" w:rsidRDefault="00FA799F" w:rsidP="00FA799F">
            <w:pPr>
              <w:tabs>
                <w:tab w:val="clear" w:pos="907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187,704</w:t>
            </w:r>
          </w:p>
        </w:tc>
        <w:tc>
          <w:tcPr>
            <w:tcW w:w="1170" w:type="dxa"/>
          </w:tcPr>
          <w:p w14:paraId="67AAC949" w14:textId="38577969" w:rsidR="00FA799F" w:rsidRPr="00811D0A" w:rsidRDefault="00FA799F" w:rsidP="00FA7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1DF8DEF2" w14:textId="49234953" w:rsidR="00FA799F" w:rsidRPr="00811D0A" w:rsidRDefault="00FA799F" w:rsidP="00FA799F">
            <w:pPr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</w:rPr>
              <w:t>187,704</w:t>
            </w:r>
          </w:p>
        </w:tc>
      </w:tr>
    </w:tbl>
    <w:p w14:paraId="38C6198D" w14:textId="77777777" w:rsidR="0046255E" w:rsidRPr="00811D0A" w:rsidRDefault="0046255E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2CF104A" w14:textId="77777777" w:rsidR="0046255E" w:rsidRPr="00811D0A" w:rsidRDefault="0046255E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9"/>
        <w:jc w:val="thaiDistribute"/>
        <w:rPr>
          <w:rFonts w:asciiTheme="majorBidi" w:hAnsiTheme="majorBidi" w:cstheme="majorBidi"/>
          <w:sz w:val="30"/>
          <w:szCs w:val="30"/>
        </w:rPr>
      </w:pPr>
      <w:r w:rsidRPr="00811D0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811D0A">
        <w:rPr>
          <w:rFonts w:asciiTheme="majorBidi" w:hAnsiTheme="majorBidi" w:cstheme="majorBidi"/>
          <w:sz w:val="30"/>
          <w:szCs w:val="30"/>
          <w:cs/>
        </w:rPr>
        <w:t>ใช้วิธีการและข้อสมมติ</w:t>
      </w:r>
      <w:r w:rsidRPr="00811D0A">
        <w:rPr>
          <w:rFonts w:asciiTheme="majorBidi" w:hAnsiTheme="majorBidi" w:cstheme="majorBidi" w:hint="cs"/>
          <w:sz w:val="30"/>
          <w:szCs w:val="30"/>
          <w:cs/>
        </w:rPr>
        <w:t>ในการประมาณมูลค่ายุติธรรมของเครื่องมือทางการเงินสรุปได้ดังนี้</w:t>
      </w:r>
      <w:r w:rsidRPr="00811D0A">
        <w:rPr>
          <w:rFonts w:asciiTheme="majorBidi" w:hAnsiTheme="majorBidi" w:cstheme="majorBidi"/>
          <w:sz w:val="30"/>
          <w:szCs w:val="30"/>
        </w:rPr>
        <w:t xml:space="preserve"> </w:t>
      </w:r>
    </w:p>
    <w:p w14:paraId="7CB0A718" w14:textId="77777777" w:rsidR="0046255E" w:rsidRPr="00811D0A" w:rsidRDefault="0046255E" w:rsidP="00462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9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6300"/>
      </w:tblGrid>
      <w:tr w:rsidR="0046255E" w:rsidRPr="00811D0A" w14:paraId="78B961DD" w14:textId="77777777" w:rsidTr="002D2917">
        <w:tc>
          <w:tcPr>
            <w:tcW w:w="2880" w:type="dxa"/>
          </w:tcPr>
          <w:p w14:paraId="2007371C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6300" w:type="dxa"/>
          </w:tcPr>
          <w:p w14:paraId="4FD9FC85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46255E" w:rsidRPr="00811D0A" w14:paraId="14135570" w14:textId="77777777" w:rsidTr="002D2917">
        <w:tc>
          <w:tcPr>
            <w:tcW w:w="2880" w:type="dxa"/>
          </w:tcPr>
          <w:p w14:paraId="7AEC5C88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58A6DA58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811D0A" w14:paraId="28D743FE" w14:textId="77777777" w:rsidTr="002D2917">
        <w:tc>
          <w:tcPr>
            <w:tcW w:w="2880" w:type="dxa"/>
          </w:tcPr>
          <w:p w14:paraId="44C159A4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สำนักหักบัญชีและบริษัท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หลักทรัพย์</w:t>
            </w:r>
          </w:p>
        </w:tc>
        <w:tc>
          <w:tcPr>
            <w:tcW w:w="6300" w:type="dxa"/>
          </w:tcPr>
          <w:p w14:paraId="4898CC02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46255E" w:rsidRPr="00811D0A" w14:paraId="368FC449" w14:textId="77777777" w:rsidTr="002D2917">
        <w:tc>
          <w:tcPr>
            <w:tcW w:w="2880" w:type="dxa"/>
          </w:tcPr>
          <w:p w14:paraId="655823E3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0165B9A6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811D0A" w14:paraId="5485678D" w14:textId="77777777" w:rsidTr="002D2917">
        <w:tc>
          <w:tcPr>
            <w:tcW w:w="2880" w:type="dxa"/>
          </w:tcPr>
          <w:p w14:paraId="4469FA17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ลูกหนี้ธุรกิจหลักทรัพย์</w:t>
            </w:r>
          </w:p>
        </w:tc>
        <w:tc>
          <w:tcPr>
            <w:tcW w:w="6300" w:type="dxa"/>
          </w:tcPr>
          <w:p w14:paraId="30AC13EE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โดยประมาณแสดงตาม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เนื่องจากลูกหนี้ธุรกิจหลักทรัพย์มีระยะเวลาสั้นและอัตราดอกเบี้ยเป็นไปตามราคาตลาด</w:t>
            </w:r>
          </w:p>
        </w:tc>
      </w:tr>
      <w:tr w:rsidR="00EC6846" w:rsidRPr="00811D0A" w14:paraId="7E7CB57D" w14:textId="77777777" w:rsidTr="002D2917">
        <w:tc>
          <w:tcPr>
            <w:tcW w:w="2880" w:type="dxa"/>
          </w:tcPr>
          <w:p w14:paraId="65C23573" w14:textId="77777777" w:rsidR="00EC6846" w:rsidRPr="00811D0A" w:rsidRDefault="00EC6846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09315C" w14:textId="77777777" w:rsidR="00642730" w:rsidRPr="00811D0A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74ED60" w14:textId="77777777" w:rsidR="00642730" w:rsidRPr="00811D0A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C7079A" w14:textId="77777777" w:rsidR="00642730" w:rsidRPr="00811D0A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3FB804" w14:textId="77777777" w:rsidR="00642730" w:rsidRPr="00811D0A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0283345E" w14:textId="77777777" w:rsidR="00EC6846" w:rsidRPr="00811D0A" w:rsidRDefault="00EC6846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811D0A" w14:paraId="64FC8B0A" w14:textId="77777777" w:rsidTr="002D2917">
        <w:tc>
          <w:tcPr>
            <w:tcW w:w="2880" w:type="dxa"/>
          </w:tcPr>
          <w:p w14:paraId="4C22D31C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สินทรัพย์อนุพันธ์</w:t>
            </w:r>
          </w:p>
        </w:tc>
        <w:tc>
          <w:tcPr>
            <w:tcW w:w="6300" w:type="dxa"/>
          </w:tcPr>
          <w:p w14:paraId="6F09C5F7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ของออปชั่น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ที่ซื้อขายนอกตลาดหลักทรัพย์อ้างอิงราคาจากนายหน้าในตลาดที่มีสภาพคล่อง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หรือจากผู้ให้บริการข้อมูลที่มีความน่าเชื่อถือและสามารถทดสอบหาความสมเหตุสมผลได้โดยการคิดลดประมาณการกระแสเงินสดในอนาคต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มูลค่ายุติธรรมสะท้อนผลกระทบของความเสี่ยงด้านเครดิตของคู่สัญญา </w:t>
            </w:r>
          </w:p>
        </w:tc>
      </w:tr>
      <w:tr w:rsidR="00EC6846" w:rsidRPr="00811D0A" w14:paraId="17B6B3B8" w14:textId="77777777" w:rsidTr="002D2917">
        <w:tc>
          <w:tcPr>
            <w:tcW w:w="2880" w:type="dxa"/>
          </w:tcPr>
          <w:p w14:paraId="6B87C252" w14:textId="77777777" w:rsidR="00EC6846" w:rsidRPr="00811D0A" w:rsidRDefault="00EC6846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5236B47B" w14:textId="77777777" w:rsidR="00EC6846" w:rsidRPr="00811D0A" w:rsidRDefault="00EC6846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811D0A" w14:paraId="447DC5F0" w14:textId="77777777" w:rsidTr="002D2917">
        <w:tc>
          <w:tcPr>
            <w:tcW w:w="2880" w:type="dxa"/>
          </w:tcPr>
          <w:p w14:paraId="48335250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1" w:right="-108" w:hanging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6300" w:type="dxa"/>
          </w:tcPr>
          <w:p w14:paraId="73E9B1FB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ภาครัฐคำนวณโดยใช้อัตราผลตอบแทนหรือราคาที่ประกาศโดยสมาคมตลาดตราสารหนี้ไทย</w:t>
            </w:r>
            <w:r w:rsidRPr="00811D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</w:t>
            </w:r>
            <w:r w:rsidRPr="00811D0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br/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ตราสารหนี้ไทย</w:t>
            </w:r>
            <w:r w:rsidRPr="00811D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ปรับด้วยปัจจัยความเสี่ยงตามความเหมาะสม</w:t>
            </w:r>
          </w:p>
          <w:p w14:paraId="675DF21A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pacing w:val="-2"/>
                <w:sz w:val="22"/>
                <w:szCs w:val="22"/>
                <w:lang w:eastAsia="zh-CN"/>
              </w:rPr>
            </w:pPr>
          </w:p>
          <w:p w14:paraId="1A1DBC78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811D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สำหรับเงินลงทุนในตราสารทุนที่อยู่ในความต้องการของตลาดจะใช้ราคาเสนอซื้อครั้งสุดท้ายของตลาดหลักทรัพย์แห่งประเทศไทย</w:t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ณ วันที่รายงาน </w:t>
            </w:r>
            <w:r w:rsidRPr="00811D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มูลค่ายุติธรรมของหน่วยลงทุนใช้มูลค่าสินทรัพย์สุทธิที่ประกาศ ณ วัน</w:t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ที่</w:t>
            </w:r>
            <w:r w:rsidRPr="00811D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รายงาน</w:t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 xml:space="preserve"> 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ที่ใช้แพร่หลายในตลาดได้แก่วิธีราคาทุน (</w:t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 xml:space="preserve">Cost Approach) </w:t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หรือการปรับปรุงมูลค่าตามบัญชี (</w:t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lang w:eastAsia="zh-CN"/>
              </w:rPr>
              <w:t>Adjusted Book Value)</w:t>
            </w:r>
            <w:r w:rsidRPr="00811D0A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</w:t>
            </w:r>
            <w:r w:rsidRPr="00811D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>วิธีการอ้างอิงจากราคาเสนอซื้อขายครั้งล่าสุดและปรับปรุงปัจจัยต่าง ๆ ที่มีผลกระทบต่อมูลค่ายุติธรรมของเงินลงทุน</w:t>
            </w:r>
          </w:p>
          <w:p w14:paraId="01D40617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  <w:p w14:paraId="3DFA4033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40" w:lineRule="auto"/>
              <w:contextualSpacing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มูลค่ายุติธรรมของเงินลงทุนในตราสารหนี้ต่างประเทศคำนวณจากราคาปิด</w:t>
            </w:r>
            <w:r w:rsidRPr="00811D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811D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วันที่รายงาน</w:t>
            </w:r>
            <w:r w:rsidRPr="00811D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หรือดัชนีกลุ่มหลักทรัพย์อ้างอิงจากผู้ให้บริการข้อมูลที่มี</w:t>
            </w:r>
            <w:r w:rsidRPr="00811D0A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br/>
            </w:r>
            <w:r w:rsidRPr="00811D0A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ความน่าเชื่อถือ</w:t>
            </w:r>
          </w:p>
        </w:tc>
      </w:tr>
      <w:tr w:rsidR="0046255E" w:rsidRPr="00811D0A" w14:paraId="44620459" w14:textId="77777777" w:rsidTr="002D2917">
        <w:tc>
          <w:tcPr>
            <w:tcW w:w="2880" w:type="dxa"/>
          </w:tcPr>
          <w:p w14:paraId="281F57C3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5576A9EE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450"/>
                <w:tab w:val="decimal" w:pos="9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811D0A" w14:paraId="376F0B74" w14:textId="77777777" w:rsidTr="002D2917">
        <w:tc>
          <w:tcPr>
            <w:tcW w:w="2880" w:type="dxa"/>
          </w:tcPr>
          <w:p w14:paraId="7F4DB1F4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6300" w:type="dxa"/>
          </w:tcPr>
          <w:p w14:paraId="62B0E5DC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46255E" w:rsidRPr="00811D0A" w14:paraId="0ECDF8EF" w14:textId="77777777" w:rsidTr="002D2917">
        <w:tc>
          <w:tcPr>
            <w:tcW w:w="2880" w:type="dxa"/>
          </w:tcPr>
          <w:p w14:paraId="3A173583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276CAA4C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42730" w:rsidRPr="00811D0A" w14:paraId="326E8B01" w14:textId="77777777" w:rsidTr="002D2917">
        <w:tc>
          <w:tcPr>
            <w:tcW w:w="2880" w:type="dxa"/>
          </w:tcPr>
          <w:p w14:paraId="025CF531" w14:textId="77777777" w:rsidR="00642730" w:rsidRPr="00811D0A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43371006" w14:textId="77777777" w:rsidR="00642730" w:rsidRPr="00811D0A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811D0A" w14:paraId="609ECF34" w14:textId="77777777" w:rsidTr="002D2917">
        <w:tc>
          <w:tcPr>
            <w:tcW w:w="2880" w:type="dxa"/>
          </w:tcPr>
          <w:p w14:paraId="0ED39BB4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เงินกู้ยืมจากสถาบันการเงิน</w:t>
            </w:r>
          </w:p>
        </w:tc>
        <w:tc>
          <w:tcPr>
            <w:tcW w:w="6300" w:type="dxa"/>
          </w:tcPr>
          <w:p w14:paraId="670908AD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มูลค่ายุติธรรมของเงิน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กู้ยืมจากสถาบันการเงิน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ที่ต้องจ่ายคืนเมื่อทวงถาม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โดยประมาณ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แสดงตาม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ี</w:t>
            </w:r>
          </w:p>
        </w:tc>
      </w:tr>
      <w:tr w:rsidR="00642730" w:rsidRPr="00811D0A" w14:paraId="67FFB92E" w14:textId="77777777" w:rsidTr="002D2917">
        <w:tc>
          <w:tcPr>
            <w:tcW w:w="2880" w:type="dxa"/>
          </w:tcPr>
          <w:p w14:paraId="0470F28D" w14:textId="77777777" w:rsidR="00642730" w:rsidRPr="00811D0A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7C15B64E" w14:textId="77777777" w:rsidR="00642730" w:rsidRPr="00811D0A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811D0A" w14:paraId="33DEDA78" w14:textId="77777777" w:rsidTr="002D2917">
        <w:tc>
          <w:tcPr>
            <w:tcW w:w="2880" w:type="dxa"/>
          </w:tcPr>
          <w:p w14:paraId="44D6DA88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เจ้าหนี้สำนักหักบัญชีและบริษัท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หลักทรัพย์</w:t>
            </w:r>
          </w:p>
        </w:tc>
        <w:tc>
          <w:tcPr>
            <w:tcW w:w="6300" w:type="dxa"/>
          </w:tcPr>
          <w:p w14:paraId="018A5B57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มูลค่ายุติธรรมโดยประมาณแสดงตามมูลค่าตามบัญชี</w:t>
            </w:r>
          </w:p>
        </w:tc>
      </w:tr>
      <w:tr w:rsidR="0046255E" w:rsidRPr="00811D0A" w14:paraId="153C0318" w14:textId="77777777" w:rsidTr="002D2917">
        <w:tc>
          <w:tcPr>
            <w:tcW w:w="2880" w:type="dxa"/>
          </w:tcPr>
          <w:p w14:paraId="076FFA7A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</w:tcPr>
          <w:p w14:paraId="6DE8C0DE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55E" w:rsidRPr="00811D0A" w14:paraId="05737C0B" w14:textId="77777777" w:rsidTr="002D2917">
        <w:tc>
          <w:tcPr>
            <w:tcW w:w="2880" w:type="dxa"/>
          </w:tcPr>
          <w:p w14:paraId="3A4F63F2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เจ้าหนี้ธุรกิจหลักทรัพย์</w:t>
            </w:r>
          </w:p>
        </w:tc>
        <w:tc>
          <w:tcPr>
            <w:tcW w:w="6300" w:type="dxa"/>
          </w:tcPr>
          <w:p w14:paraId="12BA058C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โดยประมาณแสดงตาม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เนื่องจากเจ้าหนี้ธุรกิจหลักทรัพย์มีระยะเวลาสั้น</w:t>
            </w:r>
          </w:p>
        </w:tc>
      </w:tr>
      <w:tr w:rsidR="0046255E" w:rsidRPr="00811D0A" w14:paraId="17AE1F5C" w14:textId="77777777" w:rsidTr="002D2917">
        <w:tc>
          <w:tcPr>
            <w:tcW w:w="2880" w:type="dxa"/>
          </w:tcPr>
          <w:p w14:paraId="3A6A5D9B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1D95D236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811D0A" w14:paraId="13AD50DA" w14:textId="77777777" w:rsidTr="002D2917">
        <w:tc>
          <w:tcPr>
            <w:tcW w:w="2880" w:type="dxa"/>
          </w:tcPr>
          <w:p w14:paraId="0DF5D9AD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ภาระที่ต้องส่งมอบหลักทรัพย์</w:t>
            </w:r>
          </w:p>
        </w:tc>
        <w:tc>
          <w:tcPr>
            <w:tcW w:w="6300" w:type="dxa"/>
          </w:tcPr>
          <w:p w14:paraId="2BAC7FBD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มูลค่ายุติธรรมสำหรับภาระที่ต้องส่งมอบหลักทรัพย์จะใช้ราคาเสนอซื้อ</w:t>
            </w:r>
            <w:r w:rsidRPr="00811D0A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ครั้งสุดท้ายของตลาดหลักทรัพย์แห่งประเทศไทย ณ วันที่รายงาน</w:t>
            </w:r>
          </w:p>
        </w:tc>
      </w:tr>
      <w:tr w:rsidR="00642730" w:rsidRPr="00811D0A" w14:paraId="6010B52A" w14:textId="77777777" w:rsidTr="002D2917">
        <w:tc>
          <w:tcPr>
            <w:tcW w:w="2880" w:type="dxa"/>
          </w:tcPr>
          <w:p w14:paraId="1BDD9E4A" w14:textId="77777777" w:rsidR="00642730" w:rsidRPr="00811D0A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200E4F9B" w14:textId="77777777" w:rsidR="00642730" w:rsidRPr="00811D0A" w:rsidRDefault="00642730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4250" w:rsidRPr="00811D0A" w14:paraId="4254352B" w14:textId="77777777" w:rsidTr="002D2917">
        <w:tc>
          <w:tcPr>
            <w:tcW w:w="2880" w:type="dxa"/>
          </w:tcPr>
          <w:p w14:paraId="6F9A7B6D" w14:textId="32C97247" w:rsidR="00494250" w:rsidRPr="00811D0A" w:rsidRDefault="00494250" w:rsidP="0049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หนี้สินทางการเงินที่กำหนดให้</w:t>
            </w:r>
            <w:r w:rsidR="00C84B56"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84B56"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วัดมูลค่าด้วยมูลค่ายุติธรรม</w:t>
            </w:r>
            <w:r w:rsidR="00C84B56"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C84B56" w:rsidRPr="00811D0A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6300" w:type="dxa"/>
          </w:tcPr>
          <w:p w14:paraId="147E0A0C" w14:textId="14A9F78E" w:rsidR="00494250" w:rsidRPr="00811D0A" w:rsidRDefault="00B60B67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</w:t>
            </w:r>
            <w:r w:rsidR="009F5E2C"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หนี้สินทางการเงินที่กำหนดให้วัดมูลค่าด้วยมูลค่ายุติธรรมผ่านกำไรหรือขาดทุน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อ้างอิงราคาจากนายหน้าในตลาดที่มีสภาพคล่อ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หรือจากผู้ให้บริการข้อมูลที่มีความน่าเชื่อถือและสามารถทดสอบหาความสมเหตุสมผลได้โดยการคิดลดประมาณการกระแสเงินสดในอนาคต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มูลค่ายุติธรรมสะท้อนผลกระทบของความเสี่ย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ด้านเครดิตของคู่สัญญา</w:t>
            </w:r>
          </w:p>
        </w:tc>
      </w:tr>
      <w:tr w:rsidR="0046255E" w:rsidRPr="00811D0A" w14:paraId="60896CD3" w14:textId="77777777" w:rsidTr="002D2917">
        <w:tc>
          <w:tcPr>
            <w:tcW w:w="2880" w:type="dxa"/>
          </w:tcPr>
          <w:p w14:paraId="7B0370D7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4E0CEA68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811D0A" w14:paraId="2B8C2F31" w14:textId="77777777" w:rsidTr="002D2917">
        <w:tc>
          <w:tcPr>
            <w:tcW w:w="2880" w:type="dxa"/>
          </w:tcPr>
          <w:p w14:paraId="1320BAB7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6300" w:type="dxa"/>
          </w:tcPr>
          <w:p w14:paraId="40A343AD" w14:textId="17393F74" w:rsidR="0046255E" w:rsidRPr="00811D0A" w:rsidRDefault="0046255E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มูลค่ายุติธรรมสำหรับหนี้สินอนุพันธ์ซึ่งไม่มีสภาพคล่องคำนวณจากราคา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ปิด ณ วันที่รายงาน หรือดัชนีกลุ่มหลักทรัพย์อ้างอิงจากผู้ให้บริการข้อมูลที่มีความน่าเชื่อถือ</w:t>
            </w:r>
          </w:p>
          <w:p w14:paraId="0A440CED" w14:textId="77777777" w:rsidR="007816B4" w:rsidRPr="00811D0A" w:rsidRDefault="007816B4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6B32E5" w14:textId="52680D20" w:rsidR="007816B4" w:rsidRPr="00811D0A" w:rsidRDefault="007816B4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ของออปชั่น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ที่ซื้อขายนอกตลาดหลักทรัพย์อ้างอิงราคาจากนายหน้าในตลาดที่มีสภาพคล่อ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หรือจากผู้ให้บริการข้อมูลที่มีความน่าเชื่อถือและสามารถทดสอบหาความสมเหตุสมผลได้โดยการคิดลดประมาณการกระแสเงินสดในอนาคต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ภายใต้ข้อกำหนดต่าง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ๆ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ของแต่ละสัญญา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และใช้อัตราดอกเบี้ยในตลาดของเครื่องมือทางการเงินที่คล้ายคลึงกัน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วันที่รายงาน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โดย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มูลค่ายุติธรรมสะท้อนผลกระทบของความเสี่ย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ง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ด้านเครดิตของคู่สัญญา</w:t>
            </w:r>
          </w:p>
        </w:tc>
      </w:tr>
      <w:tr w:rsidR="00EC6846" w:rsidRPr="00811D0A" w14:paraId="67994314" w14:textId="77777777" w:rsidTr="002D2917">
        <w:tc>
          <w:tcPr>
            <w:tcW w:w="2880" w:type="dxa"/>
          </w:tcPr>
          <w:p w14:paraId="3A975DAF" w14:textId="77777777" w:rsidR="00EC6846" w:rsidRPr="00811D0A" w:rsidRDefault="00EC6846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00" w:type="dxa"/>
          </w:tcPr>
          <w:p w14:paraId="5BF1D585" w14:textId="77777777" w:rsidR="00EC6846" w:rsidRPr="00811D0A" w:rsidRDefault="00EC6846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6255E" w:rsidRPr="00811D0A" w14:paraId="5A4FC4CF" w14:textId="77777777" w:rsidTr="002D2917">
        <w:tc>
          <w:tcPr>
            <w:tcW w:w="2880" w:type="dxa"/>
          </w:tcPr>
          <w:p w14:paraId="150A272C" w14:textId="77777777" w:rsidR="0046255E" w:rsidRPr="00811D0A" w:rsidRDefault="0046255E" w:rsidP="002D2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ตราสารหนี้ที่ออก</w:t>
            </w:r>
          </w:p>
        </w:tc>
        <w:tc>
          <w:tcPr>
            <w:tcW w:w="6300" w:type="dxa"/>
          </w:tcPr>
          <w:p w14:paraId="418D73D6" w14:textId="77777777" w:rsidR="0046255E" w:rsidRPr="00811D0A" w:rsidRDefault="0046255E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โดยประมาณแสดงตาม</w:t>
            </w:r>
            <w:r w:rsidRPr="00811D0A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811D0A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เนื่องจากตราสารหนี้ที่ออกมีระยะเวลาสั้นและอัตราดอกเบี้ยเป็นไปตามราคาตลาด</w:t>
            </w:r>
          </w:p>
          <w:p w14:paraId="6AA1C310" w14:textId="77777777" w:rsidR="0046255E" w:rsidRPr="00811D0A" w:rsidRDefault="0046255E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AC53359" w14:textId="77777777" w:rsidR="0046255E" w:rsidRPr="00811D0A" w:rsidRDefault="0046255E" w:rsidP="002D2917">
            <w:pPr>
              <w:pStyle w:val="BodyText2"/>
              <w:spacing w:line="200" w:lineRule="atLeast"/>
              <w:ind w:left="0" w:firstLin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มูลค่ายุติธรรมของอนุพันธ์แฝงคำนวณโดยใช้แบบจำลองที่เหมาะสม</w:t>
            </w:r>
            <w:r w:rsidRPr="00811D0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11D0A">
              <w:rPr>
                <w:rFonts w:asciiTheme="majorBidi" w:hAnsiTheme="majorBidi" w:hint="cs"/>
                <w:sz w:val="30"/>
                <w:szCs w:val="30"/>
                <w:cs/>
              </w:rPr>
              <w:t>ซึ่งใช้ข้อมูลที่หาได้จากตลาดอ้างอิง</w:t>
            </w:r>
          </w:p>
        </w:tc>
      </w:tr>
    </w:tbl>
    <w:p w14:paraId="1FB0A204" w14:textId="77777777" w:rsidR="00642730" w:rsidRPr="00811D0A" w:rsidRDefault="00642730" w:rsidP="00642730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78A2572" w14:textId="77777777" w:rsidR="0076657A" w:rsidRPr="00811D0A" w:rsidRDefault="0076657A" w:rsidP="0076657A">
      <w:pPr>
        <w:pStyle w:val="index"/>
        <w:numPr>
          <w:ilvl w:val="0"/>
          <w:numId w:val="7"/>
        </w:numPr>
        <w:spacing w:after="0" w:line="390" w:lineRule="exac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811D0A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205D52" w14:textId="77777777" w:rsidR="0076657A" w:rsidRDefault="0076657A" w:rsidP="00AF196B">
      <w:pPr>
        <w:pStyle w:val="index"/>
        <w:tabs>
          <w:tab w:val="clear" w:pos="1134"/>
        </w:tabs>
        <w:spacing w:after="0" w:line="390" w:lineRule="exact"/>
        <w:ind w:left="540" w:firstLine="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</w:p>
    <w:p w14:paraId="08E3114F" w14:textId="5171FA80" w:rsidR="00AF196B" w:rsidRPr="00A87D5E" w:rsidRDefault="00AF196B" w:rsidP="00AF196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F196B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AF196B">
        <w:rPr>
          <w:rFonts w:asciiTheme="majorBidi" w:hAnsiTheme="majorBidi" w:cstheme="majorBidi"/>
          <w:sz w:val="30"/>
          <w:szCs w:val="30"/>
        </w:rPr>
        <w:t>20</w:t>
      </w:r>
      <w:r w:rsidRPr="00AF196B"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Pr="00AF196B">
        <w:rPr>
          <w:rFonts w:asciiTheme="majorBidi" w:hAnsiTheme="majorBidi" w:cstheme="majorBidi"/>
          <w:sz w:val="30"/>
          <w:szCs w:val="30"/>
        </w:rPr>
        <w:t xml:space="preserve">2569 </w:t>
      </w:r>
      <w:r w:rsidRPr="00AF196B">
        <w:rPr>
          <w:rFonts w:asciiTheme="majorBidi" w:hAnsiTheme="majorBidi" w:cstheme="majorBidi" w:hint="cs"/>
          <w:sz w:val="30"/>
          <w:szCs w:val="30"/>
          <w:cs/>
        </w:rPr>
        <w:t xml:space="preserve">การประชุมคณะกรรมการบริษัทได้มีมติเห็นชอบการจ่ายเงินปันผลจากผลการดำเนินงานปี </w:t>
      </w:r>
      <w:r w:rsidRPr="00AF196B">
        <w:rPr>
          <w:rFonts w:asciiTheme="majorBidi" w:hAnsiTheme="majorBidi" w:cstheme="majorBidi"/>
          <w:sz w:val="30"/>
          <w:szCs w:val="30"/>
        </w:rPr>
        <w:t xml:space="preserve">2568 </w:t>
      </w:r>
      <w:r w:rsidRPr="00AF196B">
        <w:rPr>
          <w:rFonts w:asciiTheme="majorBidi" w:hAnsiTheme="majorBidi" w:cstheme="majorBidi" w:hint="cs"/>
          <w:sz w:val="30"/>
          <w:szCs w:val="30"/>
          <w:cs/>
        </w:rPr>
        <w:t>เป็นเงินปันผลจ่ายในอัตราหุ้น</w:t>
      </w:r>
      <w:r w:rsidRPr="00A74C86">
        <w:rPr>
          <w:rFonts w:asciiTheme="majorBidi" w:hAnsiTheme="majorBidi" w:cstheme="majorBidi" w:hint="cs"/>
          <w:sz w:val="30"/>
          <w:szCs w:val="30"/>
          <w:cs/>
        </w:rPr>
        <w:t xml:space="preserve">ละ </w:t>
      </w:r>
      <w:r w:rsidR="00A74C86" w:rsidRPr="00A74C86">
        <w:rPr>
          <w:rFonts w:asciiTheme="majorBidi" w:hAnsiTheme="majorBidi" w:cstheme="majorBidi"/>
          <w:sz w:val="30"/>
          <w:szCs w:val="30"/>
        </w:rPr>
        <w:t>1</w:t>
      </w:r>
      <w:r w:rsidRPr="00A74C86">
        <w:rPr>
          <w:rFonts w:asciiTheme="majorBidi" w:hAnsiTheme="majorBidi" w:cstheme="majorBidi"/>
          <w:sz w:val="30"/>
          <w:szCs w:val="30"/>
        </w:rPr>
        <w:t>.</w:t>
      </w:r>
      <w:r w:rsidR="00A74C86" w:rsidRPr="00A74C86">
        <w:rPr>
          <w:rFonts w:asciiTheme="majorBidi" w:hAnsiTheme="majorBidi" w:cstheme="majorBidi"/>
          <w:sz w:val="30"/>
          <w:szCs w:val="30"/>
        </w:rPr>
        <w:t>73</w:t>
      </w:r>
      <w:r w:rsidR="00776202">
        <w:rPr>
          <w:rFonts w:asciiTheme="majorBidi" w:hAnsiTheme="majorBidi" w:cstheme="majorBidi"/>
          <w:sz w:val="30"/>
          <w:szCs w:val="30"/>
        </w:rPr>
        <w:t>19</w:t>
      </w:r>
      <w:r w:rsidRPr="00A74C86">
        <w:rPr>
          <w:rFonts w:asciiTheme="majorBidi" w:hAnsiTheme="majorBidi" w:cstheme="majorBidi"/>
          <w:sz w:val="30"/>
          <w:szCs w:val="30"/>
        </w:rPr>
        <w:t xml:space="preserve"> </w:t>
      </w:r>
      <w:r w:rsidRPr="00A74C86">
        <w:rPr>
          <w:rFonts w:asciiTheme="majorBidi" w:hAnsiTheme="majorBidi" w:cstheme="majorBidi" w:hint="cs"/>
          <w:sz w:val="30"/>
          <w:szCs w:val="30"/>
          <w:cs/>
        </w:rPr>
        <w:t>บาท เป็นจำนวนเงินทั้งสิ้น</w:t>
      </w:r>
      <w:r w:rsidRPr="00A74C86">
        <w:rPr>
          <w:rFonts w:asciiTheme="majorBidi" w:hAnsiTheme="majorBidi" w:cstheme="majorBidi"/>
          <w:sz w:val="30"/>
          <w:szCs w:val="30"/>
        </w:rPr>
        <w:t xml:space="preserve"> </w:t>
      </w:r>
      <w:r w:rsidR="00776202">
        <w:rPr>
          <w:rFonts w:asciiTheme="majorBidi" w:hAnsiTheme="majorBidi" w:cstheme="majorBidi"/>
          <w:sz w:val="30"/>
          <w:szCs w:val="30"/>
        </w:rPr>
        <w:t>574</w:t>
      </w:r>
      <w:r w:rsidRPr="00A74C86">
        <w:rPr>
          <w:rFonts w:asciiTheme="majorBidi" w:hAnsiTheme="majorBidi" w:cstheme="majorBidi"/>
          <w:sz w:val="30"/>
          <w:szCs w:val="30"/>
        </w:rPr>
        <w:t>.</w:t>
      </w:r>
      <w:r w:rsidR="00776202">
        <w:rPr>
          <w:rFonts w:asciiTheme="majorBidi" w:hAnsiTheme="majorBidi" w:cstheme="majorBidi"/>
          <w:sz w:val="30"/>
          <w:szCs w:val="30"/>
        </w:rPr>
        <w:t>1</w:t>
      </w:r>
      <w:r w:rsidRPr="00AF196B">
        <w:rPr>
          <w:rFonts w:asciiTheme="majorBidi" w:hAnsiTheme="majorBidi" w:cstheme="majorBidi"/>
          <w:sz w:val="30"/>
          <w:szCs w:val="30"/>
        </w:rPr>
        <w:t xml:space="preserve"> </w:t>
      </w:r>
      <w:r w:rsidRPr="00AF196B">
        <w:rPr>
          <w:rFonts w:asciiTheme="majorBidi" w:hAnsiTheme="majorBidi" w:cstheme="majorBidi" w:hint="cs"/>
          <w:sz w:val="30"/>
          <w:szCs w:val="30"/>
          <w:cs/>
        </w:rPr>
        <w:t>ล้านบาท มติดังกล่าวจะถูกนำเสนอในการประชุมสามัญประจำปีของผู้ถือหุ้นบริษัท</w:t>
      </w:r>
      <w:r w:rsidR="005A71CB">
        <w:rPr>
          <w:rFonts w:asciiTheme="majorBidi" w:hAnsiTheme="majorBidi" w:cstheme="majorBidi" w:hint="cs"/>
          <w:sz w:val="30"/>
          <w:szCs w:val="30"/>
          <w:cs/>
        </w:rPr>
        <w:t xml:space="preserve">เพื่อขออนุมัติในวันที่ </w:t>
      </w:r>
      <w:r w:rsidR="005A71CB">
        <w:rPr>
          <w:rFonts w:asciiTheme="majorBidi" w:hAnsiTheme="majorBidi" w:cstheme="majorBidi"/>
          <w:sz w:val="30"/>
          <w:szCs w:val="30"/>
        </w:rPr>
        <w:t xml:space="preserve">23 </w:t>
      </w:r>
      <w:r w:rsidR="005A71CB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5A71CB">
        <w:rPr>
          <w:rFonts w:asciiTheme="majorBidi" w:hAnsiTheme="majorBidi" w:cstheme="majorBidi"/>
          <w:sz w:val="30"/>
          <w:szCs w:val="30"/>
        </w:rPr>
        <w:t>2569</w:t>
      </w:r>
    </w:p>
    <w:sectPr w:rsidR="00AF196B" w:rsidRPr="00A87D5E" w:rsidSect="00785CE5">
      <w:headerReference w:type="default" r:id="rId15"/>
      <w:footerReference w:type="default" r:id="rId16"/>
      <w:headerReference w:type="first" r:id="rId17"/>
      <w:pgSz w:w="11907" w:h="16839" w:code="9"/>
      <w:pgMar w:top="691" w:right="1152" w:bottom="720" w:left="1152" w:header="720" w:footer="720" w:gutter="0"/>
      <w:pgNumType w:start="14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99FDA4" w14:textId="77777777" w:rsidR="00174B20" w:rsidRDefault="00174B20">
      <w:r>
        <w:separator/>
      </w:r>
    </w:p>
  </w:endnote>
  <w:endnote w:type="continuationSeparator" w:id="0">
    <w:p w14:paraId="3251A480" w14:textId="77777777" w:rsidR="00174B20" w:rsidRDefault="00174B20">
      <w:r>
        <w:continuationSeparator/>
      </w:r>
    </w:p>
  </w:endnote>
  <w:endnote w:type="continuationNotice" w:id="1">
    <w:p w14:paraId="574EF2FD" w14:textId="77777777" w:rsidR="00174B20" w:rsidRDefault="00174B2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0000000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78780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43644BAC" w14:textId="6651B4D0" w:rsidR="00AE7F2C" w:rsidRPr="0085608E" w:rsidRDefault="00AE7F2C" w:rsidP="0085608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85608E">
          <w:rPr>
            <w:rFonts w:ascii="Angsana New" w:hAnsi="Angsana New"/>
            <w:sz w:val="30"/>
            <w:szCs w:val="30"/>
          </w:rPr>
          <w:fldChar w:fldCharType="begin"/>
        </w:r>
        <w:r w:rsidRPr="0085608E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85608E">
          <w:rPr>
            <w:rFonts w:ascii="Angsana New" w:hAnsi="Angsana New"/>
            <w:sz w:val="30"/>
            <w:szCs w:val="30"/>
          </w:rPr>
          <w:fldChar w:fldCharType="separate"/>
        </w:r>
        <w:r w:rsidRPr="0085608E">
          <w:rPr>
            <w:rFonts w:ascii="Angsana New" w:hAnsi="Angsana New"/>
            <w:noProof/>
            <w:sz w:val="30"/>
            <w:szCs w:val="30"/>
          </w:rPr>
          <w:t>2</w:t>
        </w:r>
        <w:r w:rsidRPr="0085608E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E6661" w14:textId="2E45DF54" w:rsidR="00AE7F2C" w:rsidRPr="0063090A" w:rsidRDefault="00AE7F2C" w:rsidP="00536A0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17103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553EEB" w14:textId="30C57DF4" w:rsidR="00AE7F2C" w:rsidRPr="00E12B51" w:rsidRDefault="00AE7F2C" w:rsidP="0085608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12B51">
          <w:rPr>
            <w:rFonts w:ascii="Angsana New" w:hAnsi="Angsana New"/>
            <w:sz w:val="30"/>
            <w:szCs w:val="30"/>
          </w:rPr>
          <w:fldChar w:fldCharType="begin"/>
        </w:r>
        <w:r w:rsidRPr="00E12B51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12B51">
          <w:rPr>
            <w:rFonts w:ascii="Angsana New" w:hAnsi="Angsana New"/>
            <w:sz w:val="30"/>
            <w:szCs w:val="30"/>
          </w:rPr>
          <w:fldChar w:fldCharType="separate"/>
        </w:r>
        <w:r w:rsidRPr="00E12B51">
          <w:rPr>
            <w:rFonts w:ascii="Angsana New" w:hAnsi="Angsana New"/>
            <w:noProof/>
            <w:sz w:val="30"/>
            <w:szCs w:val="30"/>
          </w:rPr>
          <w:t>2</w:t>
        </w:r>
        <w:r w:rsidRPr="00E12B51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3314" w14:textId="77777777" w:rsidR="00174B20" w:rsidRDefault="00174B20">
      <w:r>
        <w:separator/>
      </w:r>
    </w:p>
  </w:footnote>
  <w:footnote w:type="continuationSeparator" w:id="0">
    <w:p w14:paraId="2B41D029" w14:textId="77777777" w:rsidR="00174B20" w:rsidRDefault="00174B20">
      <w:r>
        <w:continuationSeparator/>
      </w:r>
    </w:p>
  </w:footnote>
  <w:footnote w:type="continuationNotice" w:id="1">
    <w:p w14:paraId="7F9258E1" w14:textId="77777777" w:rsidR="00174B20" w:rsidRDefault="00174B2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75D8" w14:textId="3C7479D7" w:rsidR="00AE7F2C" w:rsidRPr="00A104A3" w:rsidRDefault="00AE7F2C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731435" w14:textId="68DB0CB1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682E188" w14:textId="5612E237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D7D4095" w14:textId="77777777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59579" w14:textId="132A605F" w:rsidR="00AE7F2C" w:rsidRPr="00A104A3" w:rsidRDefault="00AE7F2C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BFC98B" w14:textId="67A3B9B4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F1810ED" w14:textId="294E021B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B38D84" w14:textId="7348D445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C045AAB" w14:textId="5E1738D9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ECB7CC" w14:textId="0353D438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2012A48" w14:textId="41BFE001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9015AA8" w14:textId="77777777" w:rsidR="00A104A3" w:rsidRPr="00A104A3" w:rsidRDefault="00A104A3" w:rsidP="00A104A3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899BD" w14:textId="1F68D58D" w:rsidR="00AE7F2C" w:rsidRDefault="0065509B" w:rsidP="002B413A">
    <w:pPr>
      <w:tabs>
        <w:tab w:val="clear" w:pos="454"/>
        <w:tab w:val="clear" w:pos="680"/>
        <w:tab w:val="left" w:pos="45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บริษัทหลักทรัพย์ อินโนเวสท์ เอกซ์ จำกัด </w:t>
    </w:r>
  </w:p>
  <w:p w14:paraId="0CDE92BF" w14:textId="0722B35E" w:rsidR="00AE7F2C" w:rsidRDefault="00AE7F2C" w:rsidP="002B413A">
    <w:pPr>
      <w:tabs>
        <w:tab w:val="clear" w:pos="227"/>
        <w:tab w:val="clear" w:pos="454"/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</w:t>
    </w:r>
    <w:r w:rsidR="004119CF">
      <w:rPr>
        <w:rFonts w:ascii="Angsana New" w:hAnsi="Angsana New"/>
        <w:b/>
        <w:bCs/>
        <w:sz w:val="32"/>
        <w:szCs w:val="32"/>
        <w:cs/>
      </w:rPr>
      <w:t>งบการเงิน</w:t>
    </w:r>
  </w:p>
  <w:p w14:paraId="0723C30C" w14:textId="7F363C5F" w:rsidR="00D6427E" w:rsidRDefault="00D6427E" w:rsidP="00D6427E">
    <w:pPr>
      <w:tabs>
        <w:tab w:val="clear" w:pos="680"/>
        <w:tab w:val="left" w:pos="63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 w:rsidR="00B0198B">
      <w:rPr>
        <w:rFonts w:ascii="Angsana New" w:hAnsi="Angsana New" w:hint="cs"/>
        <w:b/>
        <w:bCs/>
        <w:sz w:val="32"/>
        <w:szCs w:val="32"/>
        <w:cs/>
      </w:rPr>
      <w:t>ปี</w:t>
    </w:r>
    <w:r w:rsidR="004119CF">
      <w:rPr>
        <w:rFonts w:ascii="Angsana New" w:hAnsi="Angsana New" w:hint="cs"/>
        <w:b/>
        <w:bCs/>
        <w:sz w:val="32"/>
        <w:szCs w:val="32"/>
        <w:cs/>
      </w:rPr>
      <w:t>สิ้นสุด</w:t>
    </w:r>
    <w:r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 w:rsidR="004119CF">
      <w:rPr>
        <w:rFonts w:ascii="Angsana New" w:hAnsi="Angsana New"/>
        <w:b/>
        <w:bCs/>
        <w:sz w:val="32"/>
        <w:szCs w:val="32"/>
      </w:rPr>
      <w:t>3</w:t>
    </w:r>
    <w:r w:rsidR="00B0198B">
      <w:rPr>
        <w:rFonts w:ascii="Angsana New" w:hAnsi="Angsana New" w:hint="cs"/>
        <w:b/>
        <w:bCs/>
        <w:sz w:val="32"/>
        <w:szCs w:val="32"/>
        <w:cs/>
      </w:rPr>
      <w:t>1</w:t>
    </w:r>
    <w:r w:rsidR="00902FF8">
      <w:rPr>
        <w:rFonts w:ascii="Angsana New" w:hAnsi="Angsana New"/>
        <w:b/>
        <w:bCs/>
        <w:sz w:val="32"/>
        <w:szCs w:val="32"/>
      </w:rPr>
      <w:t xml:space="preserve"> </w:t>
    </w:r>
    <w:r w:rsidR="00B0198B"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663657">
      <w:rPr>
        <w:rFonts w:ascii="Angsana New" w:hAnsi="Angsana New"/>
        <w:b/>
        <w:bCs/>
        <w:sz w:val="32"/>
        <w:szCs w:val="32"/>
      </w:rPr>
      <w:t>2568</w:t>
    </w:r>
  </w:p>
  <w:p w14:paraId="7873DE99" w14:textId="77777777" w:rsidR="00AE7F2C" w:rsidRPr="000E0B3D" w:rsidRDefault="00AE7F2C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95"/>
      <w:gridCol w:w="3195"/>
      <w:gridCol w:w="3195"/>
    </w:tblGrid>
    <w:tr w:rsidR="00AE7F2C" w14:paraId="1DDEF762" w14:textId="77777777" w:rsidTr="5E06E701">
      <w:tc>
        <w:tcPr>
          <w:tcW w:w="3195" w:type="dxa"/>
        </w:tcPr>
        <w:p w14:paraId="40B6EFC1" w14:textId="18D15D8C" w:rsidR="00AE7F2C" w:rsidRDefault="00AE7F2C" w:rsidP="5E06E701">
          <w:pPr>
            <w:pStyle w:val="Header"/>
            <w:ind w:left="-115"/>
          </w:pPr>
        </w:p>
      </w:tc>
      <w:tc>
        <w:tcPr>
          <w:tcW w:w="3195" w:type="dxa"/>
        </w:tcPr>
        <w:p w14:paraId="6DB00499" w14:textId="4AD9043E" w:rsidR="00AE7F2C" w:rsidRDefault="00AE7F2C" w:rsidP="5E06E701">
          <w:pPr>
            <w:pStyle w:val="Header"/>
            <w:jc w:val="center"/>
          </w:pPr>
        </w:p>
      </w:tc>
      <w:tc>
        <w:tcPr>
          <w:tcW w:w="3195" w:type="dxa"/>
        </w:tcPr>
        <w:p w14:paraId="2D88359E" w14:textId="14095E21" w:rsidR="00AE7F2C" w:rsidRDefault="00AE7F2C" w:rsidP="5E06E701">
          <w:pPr>
            <w:pStyle w:val="Header"/>
            <w:ind w:right="-115"/>
            <w:jc w:val="right"/>
          </w:pPr>
        </w:p>
      </w:tc>
    </w:tr>
  </w:tbl>
  <w:p w14:paraId="0A58CC42" w14:textId="0E66F576" w:rsidR="00AE7F2C" w:rsidRDefault="00AE7F2C" w:rsidP="5E06E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9867D46"/>
    <w:multiLevelType w:val="multilevel"/>
    <w:tmpl w:val="2C4854F6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99548E5"/>
    <w:multiLevelType w:val="hybridMultilevel"/>
    <w:tmpl w:val="7FD0ECF4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9B47A04"/>
    <w:multiLevelType w:val="multilevel"/>
    <w:tmpl w:val="6A3ABAF0"/>
    <w:lvl w:ilvl="0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Angsana New" w:eastAsia="MS Mincho" w:hAnsi="Angsana New" w:cs="Angsana New" w:hint="default"/>
        <w:bCs w:val="0"/>
        <w:iCs w:val="0"/>
        <w:sz w:val="28"/>
        <w:szCs w:val="28"/>
      </w:rPr>
    </w:lvl>
    <w:lvl w:ilvl="1">
      <w:start w:val="16"/>
      <w:numFmt w:val="decimal"/>
      <w:lvlText w:val="%1.%2"/>
      <w:lvlJc w:val="left"/>
      <w:pPr>
        <w:tabs>
          <w:tab w:val="num" w:pos="2190"/>
        </w:tabs>
        <w:ind w:left="219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2700"/>
        </w:tabs>
        <w:ind w:left="270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20"/>
        </w:tabs>
        <w:ind w:left="3420" w:hanging="1800"/>
      </w:pPr>
      <w:rPr>
        <w:rFonts w:ascii="FreesiaUPC" w:hAnsi="FreesiaUPC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3046AD"/>
    <w:multiLevelType w:val="hybridMultilevel"/>
    <w:tmpl w:val="6F207D5C"/>
    <w:lvl w:ilvl="0" w:tplc="3280BD1E">
      <w:start w:val="1"/>
      <w:numFmt w:val="decimal"/>
      <w:lvlText w:val="4.%1"/>
      <w:lvlJc w:val="left"/>
      <w:pPr>
        <w:ind w:left="360" w:hanging="360"/>
      </w:pPr>
      <w:rPr>
        <w:rFonts w:ascii="Angsana New" w:hAnsi="Angsana New" w:cs="Angsana New" w:hint="default"/>
        <w:i/>
        <w:iCs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610239"/>
    <w:multiLevelType w:val="multilevel"/>
    <w:tmpl w:val="E35A8E02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color w:val="auto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0A40B2A"/>
    <w:multiLevelType w:val="multilevel"/>
    <w:tmpl w:val="52805B9C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5A51068"/>
    <w:multiLevelType w:val="hybridMultilevel"/>
    <w:tmpl w:val="F154A252"/>
    <w:lvl w:ilvl="0" w:tplc="7458DD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3246013"/>
    <w:multiLevelType w:val="hybridMultilevel"/>
    <w:tmpl w:val="10920D88"/>
    <w:lvl w:ilvl="0" w:tplc="C7083B12">
      <w:start w:val="1"/>
      <w:numFmt w:val="bullet"/>
      <w:lvlText w:val="-"/>
      <w:lvlJc w:val="left"/>
      <w:pPr>
        <w:ind w:left="126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0FF668B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4697E"/>
    <w:multiLevelType w:val="hybridMultilevel"/>
    <w:tmpl w:val="EC065D66"/>
    <w:lvl w:ilvl="0" w:tplc="BE427D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31B2C57"/>
    <w:multiLevelType w:val="multilevel"/>
    <w:tmpl w:val="1C401E5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6" w15:restartNumberingAfterBreak="0">
    <w:nsid w:val="4F907FEB"/>
    <w:multiLevelType w:val="multilevel"/>
    <w:tmpl w:val="7D0A7A4A"/>
    <w:lvl w:ilvl="0">
      <w:start w:val="3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17" w15:restartNumberingAfterBreak="0">
    <w:nsid w:val="57A654FB"/>
    <w:multiLevelType w:val="hybridMultilevel"/>
    <w:tmpl w:val="E2A45FF4"/>
    <w:lvl w:ilvl="0" w:tplc="A8F8D6A2">
      <w:numFmt w:val="bullet"/>
      <w:lvlText w:val="•"/>
      <w:lvlJc w:val="left"/>
      <w:pPr>
        <w:ind w:left="720" w:hanging="360"/>
      </w:pPr>
      <w:rPr>
        <w:rFonts w:ascii="Batang" w:eastAsia="Batang" w:hAnsi="Batang" w:cs="Angsana New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269A6"/>
    <w:multiLevelType w:val="hybridMultilevel"/>
    <w:tmpl w:val="98880716"/>
    <w:lvl w:ilvl="0" w:tplc="0278ED5E">
      <w:start w:val="23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4004"/>
    <w:multiLevelType w:val="hybridMultilevel"/>
    <w:tmpl w:val="A04E6A0C"/>
    <w:lvl w:ilvl="0" w:tplc="B39E3FC8">
      <w:start w:val="1"/>
      <w:numFmt w:val="decimal"/>
      <w:lvlText w:val="3.%1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5D5749"/>
    <w:multiLevelType w:val="multilevel"/>
    <w:tmpl w:val="52805B9C"/>
    <w:lvl w:ilvl="0">
      <w:start w:val="1"/>
      <w:numFmt w:val="decimal"/>
      <w:lvlText w:val="%1"/>
      <w:lvlJc w:val="left"/>
      <w:pPr>
        <w:tabs>
          <w:tab w:val="num" w:pos="970"/>
        </w:tabs>
        <w:ind w:left="97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66923F3A"/>
    <w:multiLevelType w:val="multilevel"/>
    <w:tmpl w:val="DA885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Bidi" w:hAnsiTheme="majorBidi" w:cstheme="majorBidi" w:hint="default"/>
        <w:bCs w:val="0"/>
        <w:iCs w:val="0"/>
        <w:sz w:val="30"/>
        <w:szCs w:val="30"/>
      </w:rPr>
    </w:lvl>
    <w:lvl w:ilvl="1">
      <w:start w:val="16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ascii="FreesiaUPC" w:hAnsi="FreesiaUPC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ascii="FreesiaUPC" w:hAnsi="FreesiaUPC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ascii="FreesiaUPC" w:hAnsi="FreesiaUPC"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ascii="FreesiaUPC" w:hAnsi="FreesiaUP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ascii="FreesiaUPC" w:hAnsi="FreesiaUPC" w:hint="default"/>
      </w:rPr>
    </w:lvl>
  </w:abstractNum>
  <w:abstractNum w:abstractNumId="22" w15:restartNumberingAfterBreak="0">
    <w:nsid w:val="66AA4221"/>
    <w:multiLevelType w:val="hybridMultilevel"/>
    <w:tmpl w:val="6876FD72"/>
    <w:lvl w:ilvl="0" w:tplc="6316CFBA">
      <w:start w:val="19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7F4CBE"/>
    <w:multiLevelType w:val="hybridMultilevel"/>
    <w:tmpl w:val="ADF86DA4"/>
    <w:lvl w:ilvl="0" w:tplc="6A386054">
      <w:start w:val="2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8F17997"/>
    <w:multiLevelType w:val="hybridMultilevel"/>
    <w:tmpl w:val="EADCAF78"/>
    <w:lvl w:ilvl="0" w:tplc="128CF338">
      <w:start w:val="1"/>
      <w:numFmt w:val="bullet"/>
      <w:lvlText w:val="-"/>
      <w:lvlJc w:val="left"/>
      <w:pPr>
        <w:ind w:left="4590" w:hanging="360"/>
      </w:pPr>
      <w:rPr>
        <w:rFonts w:ascii="Calibri" w:eastAsia="Calibri" w:hAnsi="Calibri" w:cs="Cordia New" w:hint="default"/>
      </w:rPr>
    </w:lvl>
    <w:lvl w:ilvl="1" w:tplc="04090003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7B1B132D"/>
    <w:multiLevelType w:val="hybridMultilevel"/>
    <w:tmpl w:val="A1BC2642"/>
    <w:lvl w:ilvl="0" w:tplc="1166E7D2">
      <w:start w:val="11"/>
      <w:numFmt w:val="decimal"/>
      <w:lvlText w:val="4.%1"/>
      <w:lvlJc w:val="left"/>
      <w:pPr>
        <w:ind w:left="720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904510">
    <w:abstractNumId w:val="12"/>
  </w:num>
  <w:num w:numId="2" w16cid:durableId="46876958">
    <w:abstractNumId w:val="7"/>
  </w:num>
  <w:num w:numId="3" w16cid:durableId="1169715309">
    <w:abstractNumId w:val="4"/>
  </w:num>
  <w:num w:numId="4" w16cid:durableId="744499908">
    <w:abstractNumId w:val="14"/>
  </w:num>
  <w:num w:numId="5" w16cid:durableId="339820914">
    <w:abstractNumId w:val="6"/>
  </w:num>
  <w:num w:numId="6" w16cid:durableId="1015618783">
    <w:abstractNumId w:val="8"/>
  </w:num>
  <w:num w:numId="7" w16cid:durableId="1394229629">
    <w:abstractNumId w:val="1"/>
  </w:num>
  <w:num w:numId="8" w16cid:durableId="988097715">
    <w:abstractNumId w:val="5"/>
  </w:num>
  <w:num w:numId="9" w16cid:durableId="236400938">
    <w:abstractNumId w:val="25"/>
  </w:num>
  <w:num w:numId="10" w16cid:durableId="1750469124">
    <w:abstractNumId w:val="19"/>
  </w:num>
  <w:num w:numId="11" w16cid:durableId="411974142">
    <w:abstractNumId w:val="17"/>
  </w:num>
  <w:num w:numId="12" w16cid:durableId="1037772986">
    <w:abstractNumId w:val="9"/>
  </w:num>
  <w:num w:numId="13" w16cid:durableId="1733700061">
    <w:abstractNumId w:val="22"/>
  </w:num>
  <w:num w:numId="14" w16cid:durableId="1597208613">
    <w:abstractNumId w:val="18"/>
  </w:num>
  <w:num w:numId="15" w16cid:durableId="1385182993">
    <w:abstractNumId w:val="26"/>
  </w:num>
  <w:num w:numId="16" w16cid:durableId="1171480660">
    <w:abstractNumId w:val="23"/>
  </w:num>
  <w:num w:numId="17" w16cid:durableId="31276196">
    <w:abstractNumId w:val="24"/>
  </w:num>
  <w:num w:numId="18" w16cid:durableId="2048723849">
    <w:abstractNumId w:val="10"/>
  </w:num>
  <w:num w:numId="19" w16cid:durableId="1779332293">
    <w:abstractNumId w:val="0"/>
  </w:num>
  <w:num w:numId="20" w16cid:durableId="1434548984">
    <w:abstractNumId w:val="13"/>
  </w:num>
  <w:num w:numId="21" w16cid:durableId="128910830">
    <w:abstractNumId w:val="16"/>
  </w:num>
  <w:num w:numId="22" w16cid:durableId="680745341">
    <w:abstractNumId w:val="15"/>
  </w:num>
  <w:num w:numId="23" w16cid:durableId="616449517">
    <w:abstractNumId w:val="2"/>
  </w:num>
  <w:num w:numId="24" w16cid:durableId="1153333646">
    <w:abstractNumId w:val="20"/>
  </w:num>
  <w:num w:numId="25" w16cid:durableId="2047752732">
    <w:abstractNumId w:val="3"/>
  </w:num>
  <w:num w:numId="26" w16cid:durableId="168565361">
    <w:abstractNumId w:val="11"/>
  </w:num>
  <w:num w:numId="27" w16cid:durableId="423648719">
    <w:abstractNumId w:val="2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9908C1"/>
    <w:rsid w:val="00000071"/>
    <w:rsid w:val="0000011A"/>
    <w:rsid w:val="00000130"/>
    <w:rsid w:val="0000028B"/>
    <w:rsid w:val="00000291"/>
    <w:rsid w:val="00000315"/>
    <w:rsid w:val="000005E5"/>
    <w:rsid w:val="000009CF"/>
    <w:rsid w:val="00000BDA"/>
    <w:rsid w:val="00000C03"/>
    <w:rsid w:val="00000C46"/>
    <w:rsid w:val="00000F80"/>
    <w:rsid w:val="00000FDC"/>
    <w:rsid w:val="000010F7"/>
    <w:rsid w:val="000011BC"/>
    <w:rsid w:val="00001450"/>
    <w:rsid w:val="000015C8"/>
    <w:rsid w:val="0000176F"/>
    <w:rsid w:val="00001772"/>
    <w:rsid w:val="000018E6"/>
    <w:rsid w:val="00001BCA"/>
    <w:rsid w:val="00001DBA"/>
    <w:rsid w:val="00002417"/>
    <w:rsid w:val="00002447"/>
    <w:rsid w:val="0000282F"/>
    <w:rsid w:val="00002897"/>
    <w:rsid w:val="0000290A"/>
    <w:rsid w:val="00002B9B"/>
    <w:rsid w:val="00002CB9"/>
    <w:rsid w:val="00002D5F"/>
    <w:rsid w:val="00002D76"/>
    <w:rsid w:val="00002E13"/>
    <w:rsid w:val="00002E8C"/>
    <w:rsid w:val="000031CB"/>
    <w:rsid w:val="00003591"/>
    <w:rsid w:val="0000359B"/>
    <w:rsid w:val="0000363C"/>
    <w:rsid w:val="00003917"/>
    <w:rsid w:val="00003A4F"/>
    <w:rsid w:val="00003A58"/>
    <w:rsid w:val="00004546"/>
    <w:rsid w:val="00004632"/>
    <w:rsid w:val="00004F8F"/>
    <w:rsid w:val="000050B0"/>
    <w:rsid w:val="000051AA"/>
    <w:rsid w:val="00005329"/>
    <w:rsid w:val="00005904"/>
    <w:rsid w:val="000059B1"/>
    <w:rsid w:val="00005C7B"/>
    <w:rsid w:val="00005DB9"/>
    <w:rsid w:val="0000613C"/>
    <w:rsid w:val="00006403"/>
    <w:rsid w:val="00006987"/>
    <w:rsid w:val="000069A9"/>
    <w:rsid w:val="00006B5F"/>
    <w:rsid w:val="00006E08"/>
    <w:rsid w:val="00007133"/>
    <w:rsid w:val="000072A4"/>
    <w:rsid w:val="0000769D"/>
    <w:rsid w:val="00007ACF"/>
    <w:rsid w:val="00007AED"/>
    <w:rsid w:val="00007BD2"/>
    <w:rsid w:val="00007D7C"/>
    <w:rsid w:val="00007E52"/>
    <w:rsid w:val="000100A1"/>
    <w:rsid w:val="00010458"/>
    <w:rsid w:val="000105A8"/>
    <w:rsid w:val="00010CB5"/>
    <w:rsid w:val="00010F3A"/>
    <w:rsid w:val="000110B5"/>
    <w:rsid w:val="000111CC"/>
    <w:rsid w:val="00011238"/>
    <w:rsid w:val="000112F4"/>
    <w:rsid w:val="00011570"/>
    <w:rsid w:val="000117E5"/>
    <w:rsid w:val="00011BD0"/>
    <w:rsid w:val="00011CC9"/>
    <w:rsid w:val="00011E02"/>
    <w:rsid w:val="00011F73"/>
    <w:rsid w:val="00012234"/>
    <w:rsid w:val="0001235C"/>
    <w:rsid w:val="0001266A"/>
    <w:rsid w:val="00012793"/>
    <w:rsid w:val="00012FCB"/>
    <w:rsid w:val="000131F6"/>
    <w:rsid w:val="00013215"/>
    <w:rsid w:val="000135A2"/>
    <w:rsid w:val="000135AB"/>
    <w:rsid w:val="00013A3F"/>
    <w:rsid w:val="00013AD1"/>
    <w:rsid w:val="00014725"/>
    <w:rsid w:val="000147B7"/>
    <w:rsid w:val="0001493A"/>
    <w:rsid w:val="00014F0A"/>
    <w:rsid w:val="00015109"/>
    <w:rsid w:val="00015115"/>
    <w:rsid w:val="0001547D"/>
    <w:rsid w:val="0001584D"/>
    <w:rsid w:val="00015985"/>
    <w:rsid w:val="00015A02"/>
    <w:rsid w:val="00015D49"/>
    <w:rsid w:val="00015D71"/>
    <w:rsid w:val="00015EFB"/>
    <w:rsid w:val="000160D9"/>
    <w:rsid w:val="00016580"/>
    <w:rsid w:val="00016C5F"/>
    <w:rsid w:val="00016F39"/>
    <w:rsid w:val="00017021"/>
    <w:rsid w:val="0001710E"/>
    <w:rsid w:val="00017458"/>
    <w:rsid w:val="000176A7"/>
    <w:rsid w:val="000176BC"/>
    <w:rsid w:val="0001795E"/>
    <w:rsid w:val="00017BF5"/>
    <w:rsid w:val="00017C89"/>
    <w:rsid w:val="00020233"/>
    <w:rsid w:val="00020286"/>
    <w:rsid w:val="000202F5"/>
    <w:rsid w:val="0002050C"/>
    <w:rsid w:val="00020602"/>
    <w:rsid w:val="00020676"/>
    <w:rsid w:val="000207AE"/>
    <w:rsid w:val="0002083B"/>
    <w:rsid w:val="00020A44"/>
    <w:rsid w:val="00020CCA"/>
    <w:rsid w:val="00020D50"/>
    <w:rsid w:val="00021082"/>
    <w:rsid w:val="00021127"/>
    <w:rsid w:val="000213FA"/>
    <w:rsid w:val="00021439"/>
    <w:rsid w:val="0002178F"/>
    <w:rsid w:val="00021A8B"/>
    <w:rsid w:val="00021F31"/>
    <w:rsid w:val="000223D4"/>
    <w:rsid w:val="000227C1"/>
    <w:rsid w:val="00022A53"/>
    <w:rsid w:val="000234F0"/>
    <w:rsid w:val="00023765"/>
    <w:rsid w:val="000238E8"/>
    <w:rsid w:val="0002404C"/>
    <w:rsid w:val="00024184"/>
    <w:rsid w:val="00024463"/>
    <w:rsid w:val="00024789"/>
    <w:rsid w:val="00024940"/>
    <w:rsid w:val="000251B9"/>
    <w:rsid w:val="000254D9"/>
    <w:rsid w:val="00025581"/>
    <w:rsid w:val="00025D5B"/>
    <w:rsid w:val="00025D72"/>
    <w:rsid w:val="00025E67"/>
    <w:rsid w:val="0002637B"/>
    <w:rsid w:val="0002648A"/>
    <w:rsid w:val="00026601"/>
    <w:rsid w:val="00026691"/>
    <w:rsid w:val="0002694F"/>
    <w:rsid w:val="00026BD3"/>
    <w:rsid w:val="00026E7A"/>
    <w:rsid w:val="0002710E"/>
    <w:rsid w:val="00027135"/>
    <w:rsid w:val="00027434"/>
    <w:rsid w:val="000277C4"/>
    <w:rsid w:val="00027C42"/>
    <w:rsid w:val="00027C74"/>
    <w:rsid w:val="00027EC0"/>
    <w:rsid w:val="00030270"/>
    <w:rsid w:val="000303A4"/>
    <w:rsid w:val="000307D1"/>
    <w:rsid w:val="00030815"/>
    <w:rsid w:val="000308B9"/>
    <w:rsid w:val="000308D6"/>
    <w:rsid w:val="00030B94"/>
    <w:rsid w:val="00030C78"/>
    <w:rsid w:val="00030F01"/>
    <w:rsid w:val="000311BF"/>
    <w:rsid w:val="00031BEF"/>
    <w:rsid w:val="00032097"/>
    <w:rsid w:val="000326C2"/>
    <w:rsid w:val="00032923"/>
    <w:rsid w:val="00032DB1"/>
    <w:rsid w:val="00033192"/>
    <w:rsid w:val="000335EA"/>
    <w:rsid w:val="00033672"/>
    <w:rsid w:val="000337F5"/>
    <w:rsid w:val="000338AE"/>
    <w:rsid w:val="000338D9"/>
    <w:rsid w:val="0003397D"/>
    <w:rsid w:val="00033BEC"/>
    <w:rsid w:val="00033CAE"/>
    <w:rsid w:val="00034130"/>
    <w:rsid w:val="0003428F"/>
    <w:rsid w:val="0003430E"/>
    <w:rsid w:val="00034507"/>
    <w:rsid w:val="00034ABD"/>
    <w:rsid w:val="00034CDA"/>
    <w:rsid w:val="00034FE8"/>
    <w:rsid w:val="00035472"/>
    <w:rsid w:val="0003568C"/>
    <w:rsid w:val="00035795"/>
    <w:rsid w:val="00035A5F"/>
    <w:rsid w:val="00035B05"/>
    <w:rsid w:val="00035C03"/>
    <w:rsid w:val="00035C9C"/>
    <w:rsid w:val="000360B9"/>
    <w:rsid w:val="000361B0"/>
    <w:rsid w:val="000366C0"/>
    <w:rsid w:val="00036A17"/>
    <w:rsid w:val="00036BCE"/>
    <w:rsid w:val="00036DDE"/>
    <w:rsid w:val="00036F7C"/>
    <w:rsid w:val="000371BA"/>
    <w:rsid w:val="000371E3"/>
    <w:rsid w:val="000372CC"/>
    <w:rsid w:val="000373E1"/>
    <w:rsid w:val="0003758E"/>
    <w:rsid w:val="000375DF"/>
    <w:rsid w:val="00037620"/>
    <w:rsid w:val="00037723"/>
    <w:rsid w:val="00037C68"/>
    <w:rsid w:val="00037E11"/>
    <w:rsid w:val="00037EE2"/>
    <w:rsid w:val="00037FD4"/>
    <w:rsid w:val="000401F2"/>
    <w:rsid w:val="00040518"/>
    <w:rsid w:val="00040704"/>
    <w:rsid w:val="000409DA"/>
    <w:rsid w:val="00040AE3"/>
    <w:rsid w:val="000415FC"/>
    <w:rsid w:val="000417D4"/>
    <w:rsid w:val="000417F5"/>
    <w:rsid w:val="00041A9E"/>
    <w:rsid w:val="00041AD4"/>
    <w:rsid w:val="0004222B"/>
    <w:rsid w:val="00042494"/>
    <w:rsid w:val="00042622"/>
    <w:rsid w:val="0004272D"/>
    <w:rsid w:val="00042919"/>
    <w:rsid w:val="00042A6E"/>
    <w:rsid w:val="00042E13"/>
    <w:rsid w:val="00043123"/>
    <w:rsid w:val="00043261"/>
    <w:rsid w:val="00043A61"/>
    <w:rsid w:val="00043AC4"/>
    <w:rsid w:val="00043E9A"/>
    <w:rsid w:val="00044010"/>
    <w:rsid w:val="000440BC"/>
    <w:rsid w:val="00044585"/>
    <w:rsid w:val="00044BB4"/>
    <w:rsid w:val="00044D0A"/>
    <w:rsid w:val="00044E8C"/>
    <w:rsid w:val="00044F4B"/>
    <w:rsid w:val="00044F78"/>
    <w:rsid w:val="00045014"/>
    <w:rsid w:val="00045866"/>
    <w:rsid w:val="000459DE"/>
    <w:rsid w:val="00045BCC"/>
    <w:rsid w:val="00045C18"/>
    <w:rsid w:val="0004647A"/>
    <w:rsid w:val="00046739"/>
    <w:rsid w:val="00046821"/>
    <w:rsid w:val="000468CB"/>
    <w:rsid w:val="00046A91"/>
    <w:rsid w:val="00046B9F"/>
    <w:rsid w:val="00046D49"/>
    <w:rsid w:val="00047093"/>
    <w:rsid w:val="00047433"/>
    <w:rsid w:val="000474A7"/>
    <w:rsid w:val="0004753E"/>
    <w:rsid w:val="00047581"/>
    <w:rsid w:val="00047BD5"/>
    <w:rsid w:val="00050000"/>
    <w:rsid w:val="0005020E"/>
    <w:rsid w:val="0005037F"/>
    <w:rsid w:val="000503D2"/>
    <w:rsid w:val="00050B45"/>
    <w:rsid w:val="00050C6B"/>
    <w:rsid w:val="00050E11"/>
    <w:rsid w:val="00050EE4"/>
    <w:rsid w:val="00051228"/>
    <w:rsid w:val="0005181C"/>
    <w:rsid w:val="0005191E"/>
    <w:rsid w:val="00051E1E"/>
    <w:rsid w:val="00051EF8"/>
    <w:rsid w:val="000520AA"/>
    <w:rsid w:val="00052243"/>
    <w:rsid w:val="00052307"/>
    <w:rsid w:val="00052686"/>
    <w:rsid w:val="00052890"/>
    <w:rsid w:val="00052B2A"/>
    <w:rsid w:val="00052D09"/>
    <w:rsid w:val="00052D91"/>
    <w:rsid w:val="00052DF5"/>
    <w:rsid w:val="00052F19"/>
    <w:rsid w:val="000538F0"/>
    <w:rsid w:val="000539DB"/>
    <w:rsid w:val="00053C0A"/>
    <w:rsid w:val="00053DB4"/>
    <w:rsid w:val="00053F4D"/>
    <w:rsid w:val="0005419A"/>
    <w:rsid w:val="000542F1"/>
    <w:rsid w:val="00054541"/>
    <w:rsid w:val="00054C5C"/>
    <w:rsid w:val="00054D5D"/>
    <w:rsid w:val="00054D70"/>
    <w:rsid w:val="00054DE4"/>
    <w:rsid w:val="00054DF1"/>
    <w:rsid w:val="00054FBA"/>
    <w:rsid w:val="00055086"/>
    <w:rsid w:val="0005516F"/>
    <w:rsid w:val="00055384"/>
    <w:rsid w:val="00055595"/>
    <w:rsid w:val="00055941"/>
    <w:rsid w:val="00055976"/>
    <w:rsid w:val="00055D25"/>
    <w:rsid w:val="0005621E"/>
    <w:rsid w:val="0005648D"/>
    <w:rsid w:val="0005653B"/>
    <w:rsid w:val="00056588"/>
    <w:rsid w:val="0005658D"/>
    <w:rsid w:val="000565F1"/>
    <w:rsid w:val="00056795"/>
    <w:rsid w:val="00056A54"/>
    <w:rsid w:val="00056B23"/>
    <w:rsid w:val="00056D2F"/>
    <w:rsid w:val="00056FE0"/>
    <w:rsid w:val="000579E9"/>
    <w:rsid w:val="00057A1B"/>
    <w:rsid w:val="00057DD8"/>
    <w:rsid w:val="00060190"/>
    <w:rsid w:val="0006041B"/>
    <w:rsid w:val="00060718"/>
    <w:rsid w:val="000608D5"/>
    <w:rsid w:val="000609D1"/>
    <w:rsid w:val="00060C56"/>
    <w:rsid w:val="00060F16"/>
    <w:rsid w:val="000612E1"/>
    <w:rsid w:val="000614DB"/>
    <w:rsid w:val="00061815"/>
    <w:rsid w:val="00061BC4"/>
    <w:rsid w:val="00061C68"/>
    <w:rsid w:val="00062056"/>
    <w:rsid w:val="00062118"/>
    <w:rsid w:val="000621A3"/>
    <w:rsid w:val="000623A6"/>
    <w:rsid w:val="000627EE"/>
    <w:rsid w:val="0006280C"/>
    <w:rsid w:val="00062827"/>
    <w:rsid w:val="00062948"/>
    <w:rsid w:val="00062A53"/>
    <w:rsid w:val="00062B33"/>
    <w:rsid w:val="00062EEC"/>
    <w:rsid w:val="00062FD2"/>
    <w:rsid w:val="00063001"/>
    <w:rsid w:val="0006325B"/>
    <w:rsid w:val="0006327B"/>
    <w:rsid w:val="00063311"/>
    <w:rsid w:val="0006347D"/>
    <w:rsid w:val="000634F4"/>
    <w:rsid w:val="00063752"/>
    <w:rsid w:val="00063D10"/>
    <w:rsid w:val="00063E05"/>
    <w:rsid w:val="00063FD7"/>
    <w:rsid w:val="00064032"/>
    <w:rsid w:val="00064357"/>
    <w:rsid w:val="000646D8"/>
    <w:rsid w:val="000647A2"/>
    <w:rsid w:val="000648DF"/>
    <w:rsid w:val="00064E2F"/>
    <w:rsid w:val="00064F4F"/>
    <w:rsid w:val="00065023"/>
    <w:rsid w:val="000650B1"/>
    <w:rsid w:val="000650BD"/>
    <w:rsid w:val="00065135"/>
    <w:rsid w:val="00065871"/>
    <w:rsid w:val="00065986"/>
    <w:rsid w:val="00065D2F"/>
    <w:rsid w:val="00065E0A"/>
    <w:rsid w:val="00065E5E"/>
    <w:rsid w:val="00065ED2"/>
    <w:rsid w:val="00065FC9"/>
    <w:rsid w:val="0006610D"/>
    <w:rsid w:val="00066328"/>
    <w:rsid w:val="00067142"/>
    <w:rsid w:val="00067270"/>
    <w:rsid w:val="000677A3"/>
    <w:rsid w:val="000679A3"/>
    <w:rsid w:val="00067FED"/>
    <w:rsid w:val="00070133"/>
    <w:rsid w:val="00070143"/>
    <w:rsid w:val="00070166"/>
    <w:rsid w:val="00070256"/>
    <w:rsid w:val="000703B5"/>
    <w:rsid w:val="0007064E"/>
    <w:rsid w:val="00070A2F"/>
    <w:rsid w:val="00070D45"/>
    <w:rsid w:val="00070E4C"/>
    <w:rsid w:val="0007126A"/>
    <w:rsid w:val="000712A2"/>
    <w:rsid w:val="000713D2"/>
    <w:rsid w:val="00071532"/>
    <w:rsid w:val="000716BC"/>
    <w:rsid w:val="00071729"/>
    <w:rsid w:val="000717B0"/>
    <w:rsid w:val="00071C02"/>
    <w:rsid w:val="00071CE5"/>
    <w:rsid w:val="00072117"/>
    <w:rsid w:val="00072425"/>
    <w:rsid w:val="000724EE"/>
    <w:rsid w:val="0007250A"/>
    <w:rsid w:val="000726FB"/>
    <w:rsid w:val="00072A37"/>
    <w:rsid w:val="00072B4A"/>
    <w:rsid w:val="00072BB3"/>
    <w:rsid w:val="00072BDC"/>
    <w:rsid w:val="00072CD5"/>
    <w:rsid w:val="00072E8D"/>
    <w:rsid w:val="00073040"/>
    <w:rsid w:val="0007311D"/>
    <w:rsid w:val="00073179"/>
    <w:rsid w:val="000734D8"/>
    <w:rsid w:val="000736B1"/>
    <w:rsid w:val="000737FC"/>
    <w:rsid w:val="00073840"/>
    <w:rsid w:val="00074189"/>
    <w:rsid w:val="000743CA"/>
    <w:rsid w:val="000743FA"/>
    <w:rsid w:val="000746B3"/>
    <w:rsid w:val="00074B82"/>
    <w:rsid w:val="00074B8E"/>
    <w:rsid w:val="00074EA0"/>
    <w:rsid w:val="00074F87"/>
    <w:rsid w:val="00074FA1"/>
    <w:rsid w:val="0007596D"/>
    <w:rsid w:val="00075A5A"/>
    <w:rsid w:val="00075B86"/>
    <w:rsid w:val="00075CF3"/>
    <w:rsid w:val="00075D9A"/>
    <w:rsid w:val="00076373"/>
    <w:rsid w:val="000765CD"/>
    <w:rsid w:val="00076666"/>
    <w:rsid w:val="000768DA"/>
    <w:rsid w:val="00076AC4"/>
    <w:rsid w:val="00076C37"/>
    <w:rsid w:val="00076F96"/>
    <w:rsid w:val="0007718E"/>
    <w:rsid w:val="0007719B"/>
    <w:rsid w:val="00077235"/>
    <w:rsid w:val="000772A4"/>
    <w:rsid w:val="00077987"/>
    <w:rsid w:val="00077C5B"/>
    <w:rsid w:val="00077D31"/>
    <w:rsid w:val="00077F1F"/>
    <w:rsid w:val="0008057E"/>
    <w:rsid w:val="000808C6"/>
    <w:rsid w:val="000813CD"/>
    <w:rsid w:val="00081600"/>
    <w:rsid w:val="0008167F"/>
    <w:rsid w:val="00081973"/>
    <w:rsid w:val="00081A75"/>
    <w:rsid w:val="00081AD8"/>
    <w:rsid w:val="00081DB4"/>
    <w:rsid w:val="00081F5A"/>
    <w:rsid w:val="00081FAD"/>
    <w:rsid w:val="000823E6"/>
    <w:rsid w:val="00082762"/>
    <w:rsid w:val="00082888"/>
    <w:rsid w:val="00082A54"/>
    <w:rsid w:val="00082D25"/>
    <w:rsid w:val="00082EA3"/>
    <w:rsid w:val="0008303F"/>
    <w:rsid w:val="00083167"/>
    <w:rsid w:val="0008321A"/>
    <w:rsid w:val="00083366"/>
    <w:rsid w:val="0008344D"/>
    <w:rsid w:val="000834DB"/>
    <w:rsid w:val="000837AF"/>
    <w:rsid w:val="00083A76"/>
    <w:rsid w:val="00083B5D"/>
    <w:rsid w:val="00083C92"/>
    <w:rsid w:val="00083EC8"/>
    <w:rsid w:val="00084265"/>
    <w:rsid w:val="00084385"/>
    <w:rsid w:val="000844F8"/>
    <w:rsid w:val="00084AF3"/>
    <w:rsid w:val="00084C7D"/>
    <w:rsid w:val="00084E4A"/>
    <w:rsid w:val="00084E71"/>
    <w:rsid w:val="00085056"/>
    <w:rsid w:val="00085124"/>
    <w:rsid w:val="000851FC"/>
    <w:rsid w:val="000852CB"/>
    <w:rsid w:val="000854C8"/>
    <w:rsid w:val="00085991"/>
    <w:rsid w:val="00085C25"/>
    <w:rsid w:val="00085F95"/>
    <w:rsid w:val="000860EA"/>
    <w:rsid w:val="000864F6"/>
    <w:rsid w:val="0008655F"/>
    <w:rsid w:val="00086BCF"/>
    <w:rsid w:val="00086E8F"/>
    <w:rsid w:val="00087061"/>
    <w:rsid w:val="00087127"/>
    <w:rsid w:val="000874F1"/>
    <w:rsid w:val="0008757D"/>
    <w:rsid w:val="0008768D"/>
    <w:rsid w:val="00087AE5"/>
    <w:rsid w:val="00087B3E"/>
    <w:rsid w:val="00087C09"/>
    <w:rsid w:val="00087D98"/>
    <w:rsid w:val="00087E01"/>
    <w:rsid w:val="00090022"/>
    <w:rsid w:val="00090A0B"/>
    <w:rsid w:val="00091164"/>
    <w:rsid w:val="00091673"/>
    <w:rsid w:val="00091781"/>
    <w:rsid w:val="0009188A"/>
    <w:rsid w:val="00091904"/>
    <w:rsid w:val="00091C1D"/>
    <w:rsid w:val="00091CB5"/>
    <w:rsid w:val="00091F9C"/>
    <w:rsid w:val="0009221D"/>
    <w:rsid w:val="00092883"/>
    <w:rsid w:val="00092A85"/>
    <w:rsid w:val="00092A9A"/>
    <w:rsid w:val="00092CD0"/>
    <w:rsid w:val="000930AE"/>
    <w:rsid w:val="00093255"/>
    <w:rsid w:val="000937E5"/>
    <w:rsid w:val="000938D9"/>
    <w:rsid w:val="00093AD0"/>
    <w:rsid w:val="00093CA7"/>
    <w:rsid w:val="00093CF7"/>
    <w:rsid w:val="000940FD"/>
    <w:rsid w:val="0009457A"/>
    <w:rsid w:val="00094591"/>
    <w:rsid w:val="00094919"/>
    <w:rsid w:val="00094965"/>
    <w:rsid w:val="000949F9"/>
    <w:rsid w:val="00094A59"/>
    <w:rsid w:val="00094BA1"/>
    <w:rsid w:val="00094F22"/>
    <w:rsid w:val="000954EE"/>
    <w:rsid w:val="000956C2"/>
    <w:rsid w:val="000956FF"/>
    <w:rsid w:val="00096055"/>
    <w:rsid w:val="000961BE"/>
    <w:rsid w:val="000961F7"/>
    <w:rsid w:val="00096292"/>
    <w:rsid w:val="00096367"/>
    <w:rsid w:val="0009656B"/>
    <w:rsid w:val="000965E9"/>
    <w:rsid w:val="000966CE"/>
    <w:rsid w:val="000967DA"/>
    <w:rsid w:val="000968EA"/>
    <w:rsid w:val="0009693D"/>
    <w:rsid w:val="00096ED8"/>
    <w:rsid w:val="000970AC"/>
    <w:rsid w:val="000974FC"/>
    <w:rsid w:val="000976F8"/>
    <w:rsid w:val="0009776A"/>
    <w:rsid w:val="00097DD5"/>
    <w:rsid w:val="00097DE2"/>
    <w:rsid w:val="00097EDB"/>
    <w:rsid w:val="00097FDE"/>
    <w:rsid w:val="000A05E2"/>
    <w:rsid w:val="000A0893"/>
    <w:rsid w:val="000A0933"/>
    <w:rsid w:val="000A0951"/>
    <w:rsid w:val="000A0AD3"/>
    <w:rsid w:val="000A0DBF"/>
    <w:rsid w:val="000A0E7D"/>
    <w:rsid w:val="000A1119"/>
    <w:rsid w:val="000A1235"/>
    <w:rsid w:val="000A1344"/>
    <w:rsid w:val="000A1468"/>
    <w:rsid w:val="000A1579"/>
    <w:rsid w:val="000A164F"/>
    <w:rsid w:val="000A16F2"/>
    <w:rsid w:val="000A1C7E"/>
    <w:rsid w:val="000A1D00"/>
    <w:rsid w:val="000A1F08"/>
    <w:rsid w:val="000A1FA7"/>
    <w:rsid w:val="000A2025"/>
    <w:rsid w:val="000A2080"/>
    <w:rsid w:val="000A21BC"/>
    <w:rsid w:val="000A2333"/>
    <w:rsid w:val="000A26AD"/>
    <w:rsid w:val="000A2904"/>
    <w:rsid w:val="000A2B6D"/>
    <w:rsid w:val="000A2C6F"/>
    <w:rsid w:val="000A2D91"/>
    <w:rsid w:val="000A2FEC"/>
    <w:rsid w:val="000A3F2F"/>
    <w:rsid w:val="000A40DE"/>
    <w:rsid w:val="000A41A2"/>
    <w:rsid w:val="000A4266"/>
    <w:rsid w:val="000A47E5"/>
    <w:rsid w:val="000A48E8"/>
    <w:rsid w:val="000A4C5C"/>
    <w:rsid w:val="000A508E"/>
    <w:rsid w:val="000A51CA"/>
    <w:rsid w:val="000A5470"/>
    <w:rsid w:val="000A54E6"/>
    <w:rsid w:val="000A56D3"/>
    <w:rsid w:val="000A5780"/>
    <w:rsid w:val="000A578B"/>
    <w:rsid w:val="000A5AA6"/>
    <w:rsid w:val="000A5B56"/>
    <w:rsid w:val="000A5BE0"/>
    <w:rsid w:val="000A5C68"/>
    <w:rsid w:val="000A5C71"/>
    <w:rsid w:val="000A60CD"/>
    <w:rsid w:val="000A64DC"/>
    <w:rsid w:val="000A65E5"/>
    <w:rsid w:val="000A667C"/>
    <w:rsid w:val="000A6767"/>
    <w:rsid w:val="000A6DCE"/>
    <w:rsid w:val="000A70E3"/>
    <w:rsid w:val="000A736B"/>
    <w:rsid w:val="000A75EC"/>
    <w:rsid w:val="000A7A55"/>
    <w:rsid w:val="000A7AB4"/>
    <w:rsid w:val="000B00ED"/>
    <w:rsid w:val="000B0170"/>
    <w:rsid w:val="000B01EE"/>
    <w:rsid w:val="000B0399"/>
    <w:rsid w:val="000B0511"/>
    <w:rsid w:val="000B07E2"/>
    <w:rsid w:val="000B08A4"/>
    <w:rsid w:val="000B0CCB"/>
    <w:rsid w:val="000B1018"/>
    <w:rsid w:val="000B1246"/>
    <w:rsid w:val="000B128B"/>
    <w:rsid w:val="000B13E0"/>
    <w:rsid w:val="000B15A2"/>
    <w:rsid w:val="000B1AD1"/>
    <w:rsid w:val="000B1E41"/>
    <w:rsid w:val="000B1F87"/>
    <w:rsid w:val="000B20A0"/>
    <w:rsid w:val="000B23D0"/>
    <w:rsid w:val="000B25F7"/>
    <w:rsid w:val="000B2667"/>
    <w:rsid w:val="000B26D0"/>
    <w:rsid w:val="000B281B"/>
    <w:rsid w:val="000B294B"/>
    <w:rsid w:val="000B2DFF"/>
    <w:rsid w:val="000B30AE"/>
    <w:rsid w:val="000B3322"/>
    <w:rsid w:val="000B344B"/>
    <w:rsid w:val="000B3837"/>
    <w:rsid w:val="000B392C"/>
    <w:rsid w:val="000B39EE"/>
    <w:rsid w:val="000B39F2"/>
    <w:rsid w:val="000B3D07"/>
    <w:rsid w:val="000B3D45"/>
    <w:rsid w:val="000B3FCB"/>
    <w:rsid w:val="000B4259"/>
    <w:rsid w:val="000B4873"/>
    <w:rsid w:val="000B4881"/>
    <w:rsid w:val="000B48AE"/>
    <w:rsid w:val="000B4BE7"/>
    <w:rsid w:val="000B4C05"/>
    <w:rsid w:val="000B54E7"/>
    <w:rsid w:val="000B567A"/>
    <w:rsid w:val="000B58C6"/>
    <w:rsid w:val="000B58E4"/>
    <w:rsid w:val="000B5BE3"/>
    <w:rsid w:val="000B5CFB"/>
    <w:rsid w:val="000B5DBF"/>
    <w:rsid w:val="000B5E62"/>
    <w:rsid w:val="000B605F"/>
    <w:rsid w:val="000B6127"/>
    <w:rsid w:val="000B6552"/>
    <w:rsid w:val="000B6775"/>
    <w:rsid w:val="000B6B5B"/>
    <w:rsid w:val="000B7059"/>
    <w:rsid w:val="000B7434"/>
    <w:rsid w:val="000B749E"/>
    <w:rsid w:val="000B7744"/>
    <w:rsid w:val="000B77E4"/>
    <w:rsid w:val="000B7CEA"/>
    <w:rsid w:val="000C0237"/>
    <w:rsid w:val="000C02CF"/>
    <w:rsid w:val="000C0587"/>
    <w:rsid w:val="000C06E9"/>
    <w:rsid w:val="000C0739"/>
    <w:rsid w:val="000C0AA4"/>
    <w:rsid w:val="000C1178"/>
    <w:rsid w:val="000C119E"/>
    <w:rsid w:val="000C1559"/>
    <w:rsid w:val="000C15C2"/>
    <w:rsid w:val="000C15C7"/>
    <w:rsid w:val="000C16D0"/>
    <w:rsid w:val="000C1A7C"/>
    <w:rsid w:val="000C1B6C"/>
    <w:rsid w:val="000C1CAA"/>
    <w:rsid w:val="000C1F81"/>
    <w:rsid w:val="000C2175"/>
    <w:rsid w:val="000C29C0"/>
    <w:rsid w:val="000C29C6"/>
    <w:rsid w:val="000C29D6"/>
    <w:rsid w:val="000C313B"/>
    <w:rsid w:val="000C32F6"/>
    <w:rsid w:val="000C34CD"/>
    <w:rsid w:val="000C3742"/>
    <w:rsid w:val="000C392A"/>
    <w:rsid w:val="000C3988"/>
    <w:rsid w:val="000C3BC8"/>
    <w:rsid w:val="000C3C50"/>
    <w:rsid w:val="000C3E25"/>
    <w:rsid w:val="000C3F01"/>
    <w:rsid w:val="000C44D0"/>
    <w:rsid w:val="000C454F"/>
    <w:rsid w:val="000C4878"/>
    <w:rsid w:val="000C4C41"/>
    <w:rsid w:val="000C4D63"/>
    <w:rsid w:val="000C5000"/>
    <w:rsid w:val="000C51D9"/>
    <w:rsid w:val="000C5283"/>
    <w:rsid w:val="000C5339"/>
    <w:rsid w:val="000C5432"/>
    <w:rsid w:val="000C571C"/>
    <w:rsid w:val="000C575E"/>
    <w:rsid w:val="000C59AA"/>
    <w:rsid w:val="000C5CB5"/>
    <w:rsid w:val="000C5F09"/>
    <w:rsid w:val="000C61E7"/>
    <w:rsid w:val="000C638A"/>
    <w:rsid w:val="000C63C5"/>
    <w:rsid w:val="000C641D"/>
    <w:rsid w:val="000C68EA"/>
    <w:rsid w:val="000C6946"/>
    <w:rsid w:val="000C69BE"/>
    <w:rsid w:val="000C6AE6"/>
    <w:rsid w:val="000C6C63"/>
    <w:rsid w:val="000C6CBE"/>
    <w:rsid w:val="000C7062"/>
    <w:rsid w:val="000C726E"/>
    <w:rsid w:val="000C735E"/>
    <w:rsid w:val="000C754C"/>
    <w:rsid w:val="000C794A"/>
    <w:rsid w:val="000C7C57"/>
    <w:rsid w:val="000C7D7E"/>
    <w:rsid w:val="000C7FE5"/>
    <w:rsid w:val="000D0259"/>
    <w:rsid w:val="000D07CC"/>
    <w:rsid w:val="000D084A"/>
    <w:rsid w:val="000D09B5"/>
    <w:rsid w:val="000D0A82"/>
    <w:rsid w:val="000D0B91"/>
    <w:rsid w:val="000D0BC1"/>
    <w:rsid w:val="000D0BD6"/>
    <w:rsid w:val="000D0BEC"/>
    <w:rsid w:val="000D0DDB"/>
    <w:rsid w:val="000D1256"/>
    <w:rsid w:val="000D171C"/>
    <w:rsid w:val="000D1817"/>
    <w:rsid w:val="000D1B59"/>
    <w:rsid w:val="000D1C39"/>
    <w:rsid w:val="000D1D6C"/>
    <w:rsid w:val="000D2141"/>
    <w:rsid w:val="000D245F"/>
    <w:rsid w:val="000D261F"/>
    <w:rsid w:val="000D26C8"/>
    <w:rsid w:val="000D2816"/>
    <w:rsid w:val="000D2951"/>
    <w:rsid w:val="000D2A2E"/>
    <w:rsid w:val="000D2B11"/>
    <w:rsid w:val="000D31B7"/>
    <w:rsid w:val="000D322F"/>
    <w:rsid w:val="000D3DDE"/>
    <w:rsid w:val="000D4136"/>
    <w:rsid w:val="000D43A0"/>
    <w:rsid w:val="000D4438"/>
    <w:rsid w:val="000D46C0"/>
    <w:rsid w:val="000D484E"/>
    <w:rsid w:val="000D48E5"/>
    <w:rsid w:val="000D4950"/>
    <w:rsid w:val="000D4981"/>
    <w:rsid w:val="000D4D89"/>
    <w:rsid w:val="000D4DF3"/>
    <w:rsid w:val="000D4EC8"/>
    <w:rsid w:val="000D4F09"/>
    <w:rsid w:val="000D53F4"/>
    <w:rsid w:val="000D543F"/>
    <w:rsid w:val="000D57A4"/>
    <w:rsid w:val="000D588B"/>
    <w:rsid w:val="000D58C1"/>
    <w:rsid w:val="000D59FC"/>
    <w:rsid w:val="000D5A31"/>
    <w:rsid w:val="000D5D04"/>
    <w:rsid w:val="000D5EB7"/>
    <w:rsid w:val="000D6820"/>
    <w:rsid w:val="000D6A69"/>
    <w:rsid w:val="000D6CD3"/>
    <w:rsid w:val="000D6F93"/>
    <w:rsid w:val="000D72D9"/>
    <w:rsid w:val="000D74AE"/>
    <w:rsid w:val="000D75D9"/>
    <w:rsid w:val="000D79A5"/>
    <w:rsid w:val="000D79AE"/>
    <w:rsid w:val="000D7B1C"/>
    <w:rsid w:val="000D7C9E"/>
    <w:rsid w:val="000D7D79"/>
    <w:rsid w:val="000E02DB"/>
    <w:rsid w:val="000E075D"/>
    <w:rsid w:val="000E0903"/>
    <w:rsid w:val="000E0961"/>
    <w:rsid w:val="000E0A82"/>
    <w:rsid w:val="000E0B2F"/>
    <w:rsid w:val="000E0B3D"/>
    <w:rsid w:val="000E0C3D"/>
    <w:rsid w:val="000E0CA3"/>
    <w:rsid w:val="000E0CE1"/>
    <w:rsid w:val="000E0D61"/>
    <w:rsid w:val="000E0E1A"/>
    <w:rsid w:val="000E100E"/>
    <w:rsid w:val="000E13F5"/>
    <w:rsid w:val="000E1403"/>
    <w:rsid w:val="000E1626"/>
    <w:rsid w:val="000E1931"/>
    <w:rsid w:val="000E1A67"/>
    <w:rsid w:val="000E1AFD"/>
    <w:rsid w:val="000E1D0E"/>
    <w:rsid w:val="000E1D63"/>
    <w:rsid w:val="000E1F09"/>
    <w:rsid w:val="000E246C"/>
    <w:rsid w:val="000E29A9"/>
    <w:rsid w:val="000E2B4A"/>
    <w:rsid w:val="000E2BAB"/>
    <w:rsid w:val="000E2BFF"/>
    <w:rsid w:val="000E2EA5"/>
    <w:rsid w:val="000E2ED7"/>
    <w:rsid w:val="000E31C8"/>
    <w:rsid w:val="000E3395"/>
    <w:rsid w:val="000E33EB"/>
    <w:rsid w:val="000E3636"/>
    <w:rsid w:val="000E36FD"/>
    <w:rsid w:val="000E3815"/>
    <w:rsid w:val="000E3ABE"/>
    <w:rsid w:val="000E3BAF"/>
    <w:rsid w:val="000E3BE5"/>
    <w:rsid w:val="000E4503"/>
    <w:rsid w:val="000E45F0"/>
    <w:rsid w:val="000E461C"/>
    <w:rsid w:val="000E4684"/>
    <w:rsid w:val="000E488C"/>
    <w:rsid w:val="000E49C6"/>
    <w:rsid w:val="000E4A90"/>
    <w:rsid w:val="000E4D14"/>
    <w:rsid w:val="000E4DAB"/>
    <w:rsid w:val="000E5128"/>
    <w:rsid w:val="000E525E"/>
    <w:rsid w:val="000E533B"/>
    <w:rsid w:val="000E5570"/>
    <w:rsid w:val="000E584E"/>
    <w:rsid w:val="000E5C3D"/>
    <w:rsid w:val="000E5CEF"/>
    <w:rsid w:val="000E5FFF"/>
    <w:rsid w:val="000E6028"/>
    <w:rsid w:val="000E6941"/>
    <w:rsid w:val="000E6BC7"/>
    <w:rsid w:val="000E6E03"/>
    <w:rsid w:val="000E6E0A"/>
    <w:rsid w:val="000E7188"/>
    <w:rsid w:val="000E7371"/>
    <w:rsid w:val="000E7392"/>
    <w:rsid w:val="000E7559"/>
    <w:rsid w:val="000E7A29"/>
    <w:rsid w:val="000E7B79"/>
    <w:rsid w:val="000E7BA2"/>
    <w:rsid w:val="000E7D43"/>
    <w:rsid w:val="000F014B"/>
    <w:rsid w:val="000F0303"/>
    <w:rsid w:val="000F07E1"/>
    <w:rsid w:val="000F0868"/>
    <w:rsid w:val="000F087B"/>
    <w:rsid w:val="000F0912"/>
    <w:rsid w:val="000F0D27"/>
    <w:rsid w:val="000F1024"/>
    <w:rsid w:val="000F1817"/>
    <w:rsid w:val="000F18FD"/>
    <w:rsid w:val="000F19D7"/>
    <w:rsid w:val="000F1D4A"/>
    <w:rsid w:val="000F224A"/>
    <w:rsid w:val="000F23F1"/>
    <w:rsid w:val="000F2BD4"/>
    <w:rsid w:val="000F2E80"/>
    <w:rsid w:val="000F32B2"/>
    <w:rsid w:val="000F3413"/>
    <w:rsid w:val="000F382C"/>
    <w:rsid w:val="000F3B16"/>
    <w:rsid w:val="000F3B78"/>
    <w:rsid w:val="000F3B83"/>
    <w:rsid w:val="000F3C1A"/>
    <w:rsid w:val="000F3CAE"/>
    <w:rsid w:val="000F3D3B"/>
    <w:rsid w:val="000F426B"/>
    <w:rsid w:val="000F4329"/>
    <w:rsid w:val="000F4623"/>
    <w:rsid w:val="000F48EA"/>
    <w:rsid w:val="000F4932"/>
    <w:rsid w:val="000F5010"/>
    <w:rsid w:val="000F5134"/>
    <w:rsid w:val="000F548F"/>
    <w:rsid w:val="000F5816"/>
    <w:rsid w:val="000F5A63"/>
    <w:rsid w:val="000F5D98"/>
    <w:rsid w:val="000F5D9A"/>
    <w:rsid w:val="000F5E28"/>
    <w:rsid w:val="000F624F"/>
    <w:rsid w:val="000F6320"/>
    <w:rsid w:val="000F642D"/>
    <w:rsid w:val="000F6444"/>
    <w:rsid w:val="000F6515"/>
    <w:rsid w:val="000F6592"/>
    <w:rsid w:val="000F67EE"/>
    <w:rsid w:val="000F69D3"/>
    <w:rsid w:val="000F6D3F"/>
    <w:rsid w:val="000F6F39"/>
    <w:rsid w:val="000F7203"/>
    <w:rsid w:val="000F7258"/>
    <w:rsid w:val="000F7592"/>
    <w:rsid w:val="000F79B0"/>
    <w:rsid w:val="000F79F6"/>
    <w:rsid w:val="000F7A08"/>
    <w:rsid w:val="000F7A7F"/>
    <w:rsid w:val="000F7BA4"/>
    <w:rsid w:val="000F7CC9"/>
    <w:rsid w:val="000F7D66"/>
    <w:rsid w:val="000F7D8A"/>
    <w:rsid w:val="000F7E3B"/>
    <w:rsid w:val="0010033B"/>
    <w:rsid w:val="0010066E"/>
    <w:rsid w:val="00100696"/>
    <w:rsid w:val="0010076E"/>
    <w:rsid w:val="001008A9"/>
    <w:rsid w:val="001008EC"/>
    <w:rsid w:val="00100996"/>
    <w:rsid w:val="00100CAD"/>
    <w:rsid w:val="00100D48"/>
    <w:rsid w:val="00100F11"/>
    <w:rsid w:val="00100F19"/>
    <w:rsid w:val="001010EE"/>
    <w:rsid w:val="00101233"/>
    <w:rsid w:val="00101349"/>
    <w:rsid w:val="0010135C"/>
    <w:rsid w:val="0010149F"/>
    <w:rsid w:val="00101648"/>
    <w:rsid w:val="0010170B"/>
    <w:rsid w:val="001018BD"/>
    <w:rsid w:val="00101A2A"/>
    <w:rsid w:val="00101B1B"/>
    <w:rsid w:val="00101CEA"/>
    <w:rsid w:val="00101D7A"/>
    <w:rsid w:val="00101F86"/>
    <w:rsid w:val="00102079"/>
    <w:rsid w:val="0010254E"/>
    <w:rsid w:val="00102638"/>
    <w:rsid w:val="0010278F"/>
    <w:rsid w:val="00102A8C"/>
    <w:rsid w:val="00102D19"/>
    <w:rsid w:val="00102EEF"/>
    <w:rsid w:val="00102FE9"/>
    <w:rsid w:val="00103028"/>
    <w:rsid w:val="0010305A"/>
    <w:rsid w:val="001030ED"/>
    <w:rsid w:val="00103142"/>
    <w:rsid w:val="00103261"/>
    <w:rsid w:val="001034A0"/>
    <w:rsid w:val="00103693"/>
    <w:rsid w:val="00103B97"/>
    <w:rsid w:val="00104064"/>
    <w:rsid w:val="001040B4"/>
    <w:rsid w:val="0010455F"/>
    <w:rsid w:val="00104805"/>
    <w:rsid w:val="001049EA"/>
    <w:rsid w:val="00104C04"/>
    <w:rsid w:val="00104C6F"/>
    <w:rsid w:val="00104E92"/>
    <w:rsid w:val="00105008"/>
    <w:rsid w:val="001050B8"/>
    <w:rsid w:val="0010522E"/>
    <w:rsid w:val="00105431"/>
    <w:rsid w:val="0010560B"/>
    <w:rsid w:val="0010565B"/>
    <w:rsid w:val="00105810"/>
    <w:rsid w:val="0010591E"/>
    <w:rsid w:val="00105A0C"/>
    <w:rsid w:val="00106054"/>
    <w:rsid w:val="00106124"/>
    <w:rsid w:val="001063B6"/>
    <w:rsid w:val="0010645C"/>
    <w:rsid w:val="00106629"/>
    <w:rsid w:val="001066B1"/>
    <w:rsid w:val="001066F3"/>
    <w:rsid w:val="00106954"/>
    <w:rsid w:val="00106ACA"/>
    <w:rsid w:val="00106B7E"/>
    <w:rsid w:val="00106D49"/>
    <w:rsid w:val="00106E03"/>
    <w:rsid w:val="00106E4E"/>
    <w:rsid w:val="00106E75"/>
    <w:rsid w:val="00106F38"/>
    <w:rsid w:val="00106F9B"/>
    <w:rsid w:val="0010703A"/>
    <w:rsid w:val="00107143"/>
    <w:rsid w:val="001072D1"/>
    <w:rsid w:val="001072F8"/>
    <w:rsid w:val="0010736B"/>
    <w:rsid w:val="00107408"/>
    <w:rsid w:val="001074A1"/>
    <w:rsid w:val="001074A9"/>
    <w:rsid w:val="001074DC"/>
    <w:rsid w:val="00107821"/>
    <w:rsid w:val="00107A2A"/>
    <w:rsid w:val="00107B27"/>
    <w:rsid w:val="00107D2D"/>
    <w:rsid w:val="00107FC3"/>
    <w:rsid w:val="001103AF"/>
    <w:rsid w:val="00110609"/>
    <w:rsid w:val="001107F3"/>
    <w:rsid w:val="00110862"/>
    <w:rsid w:val="001109C8"/>
    <w:rsid w:val="00110B1E"/>
    <w:rsid w:val="00110BA5"/>
    <w:rsid w:val="00110CF9"/>
    <w:rsid w:val="00110E36"/>
    <w:rsid w:val="00111074"/>
    <w:rsid w:val="001112FA"/>
    <w:rsid w:val="00111503"/>
    <w:rsid w:val="00111554"/>
    <w:rsid w:val="00111687"/>
    <w:rsid w:val="001118B9"/>
    <w:rsid w:val="00111A99"/>
    <w:rsid w:val="00111B9E"/>
    <w:rsid w:val="00111DFD"/>
    <w:rsid w:val="00111E17"/>
    <w:rsid w:val="001120A6"/>
    <w:rsid w:val="00112108"/>
    <w:rsid w:val="001121A4"/>
    <w:rsid w:val="0011220F"/>
    <w:rsid w:val="00112341"/>
    <w:rsid w:val="00112511"/>
    <w:rsid w:val="0011261F"/>
    <w:rsid w:val="00112A5C"/>
    <w:rsid w:val="00112B2F"/>
    <w:rsid w:val="00112B3C"/>
    <w:rsid w:val="00112CFA"/>
    <w:rsid w:val="00112E1C"/>
    <w:rsid w:val="00112E29"/>
    <w:rsid w:val="00112E8B"/>
    <w:rsid w:val="001134A9"/>
    <w:rsid w:val="0011365C"/>
    <w:rsid w:val="00113853"/>
    <w:rsid w:val="00113CF7"/>
    <w:rsid w:val="00113D23"/>
    <w:rsid w:val="00113D74"/>
    <w:rsid w:val="0011412F"/>
    <w:rsid w:val="0011414E"/>
    <w:rsid w:val="0011467F"/>
    <w:rsid w:val="001146AC"/>
    <w:rsid w:val="0011498D"/>
    <w:rsid w:val="00114C24"/>
    <w:rsid w:val="00114DE6"/>
    <w:rsid w:val="00114E47"/>
    <w:rsid w:val="0011511B"/>
    <w:rsid w:val="001152E0"/>
    <w:rsid w:val="00115339"/>
    <w:rsid w:val="001154DE"/>
    <w:rsid w:val="00115613"/>
    <w:rsid w:val="00115A41"/>
    <w:rsid w:val="00115B7F"/>
    <w:rsid w:val="00115EF3"/>
    <w:rsid w:val="001163D3"/>
    <w:rsid w:val="00116410"/>
    <w:rsid w:val="001164EA"/>
    <w:rsid w:val="00116867"/>
    <w:rsid w:val="00116A45"/>
    <w:rsid w:val="00116BC4"/>
    <w:rsid w:val="00116CA5"/>
    <w:rsid w:val="00117473"/>
    <w:rsid w:val="001175E8"/>
    <w:rsid w:val="00117629"/>
    <w:rsid w:val="00117B7F"/>
    <w:rsid w:val="00117C28"/>
    <w:rsid w:val="00117DCF"/>
    <w:rsid w:val="00117FCF"/>
    <w:rsid w:val="001201AE"/>
    <w:rsid w:val="001202F0"/>
    <w:rsid w:val="001208C0"/>
    <w:rsid w:val="00120948"/>
    <w:rsid w:val="00120A48"/>
    <w:rsid w:val="00120FD0"/>
    <w:rsid w:val="0012115D"/>
    <w:rsid w:val="001212E7"/>
    <w:rsid w:val="00121426"/>
    <w:rsid w:val="001216ED"/>
    <w:rsid w:val="00121711"/>
    <w:rsid w:val="001217BC"/>
    <w:rsid w:val="0012180D"/>
    <w:rsid w:val="0012189D"/>
    <w:rsid w:val="00121C46"/>
    <w:rsid w:val="00122400"/>
    <w:rsid w:val="001224D9"/>
    <w:rsid w:val="00122795"/>
    <w:rsid w:val="00122920"/>
    <w:rsid w:val="00122EFA"/>
    <w:rsid w:val="0012318D"/>
    <w:rsid w:val="0012321E"/>
    <w:rsid w:val="0012332C"/>
    <w:rsid w:val="0012342B"/>
    <w:rsid w:val="001234B1"/>
    <w:rsid w:val="001235A6"/>
    <w:rsid w:val="00123839"/>
    <w:rsid w:val="00123872"/>
    <w:rsid w:val="00123C9A"/>
    <w:rsid w:val="00123F2D"/>
    <w:rsid w:val="00124098"/>
    <w:rsid w:val="0012427C"/>
    <w:rsid w:val="001242F7"/>
    <w:rsid w:val="00124415"/>
    <w:rsid w:val="001246B6"/>
    <w:rsid w:val="00124766"/>
    <w:rsid w:val="00124AAE"/>
    <w:rsid w:val="00124B3C"/>
    <w:rsid w:val="00124B65"/>
    <w:rsid w:val="00124C81"/>
    <w:rsid w:val="00124EB4"/>
    <w:rsid w:val="00124F73"/>
    <w:rsid w:val="0012523A"/>
    <w:rsid w:val="001252FD"/>
    <w:rsid w:val="00125415"/>
    <w:rsid w:val="00125484"/>
    <w:rsid w:val="0012572E"/>
    <w:rsid w:val="00125751"/>
    <w:rsid w:val="00125B49"/>
    <w:rsid w:val="001266DF"/>
    <w:rsid w:val="00126B90"/>
    <w:rsid w:val="00126F06"/>
    <w:rsid w:val="00127066"/>
    <w:rsid w:val="00127072"/>
    <w:rsid w:val="00127216"/>
    <w:rsid w:val="001273F7"/>
    <w:rsid w:val="0012773D"/>
    <w:rsid w:val="00127897"/>
    <w:rsid w:val="001279AC"/>
    <w:rsid w:val="001279B2"/>
    <w:rsid w:val="00127C43"/>
    <w:rsid w:val="0013010E"/>
    <w:rsid w:val="00130335"/>
    <w:rsid w:val="00130336"/>
    <w:rsid w:val="00130A6E"/>
    <w:rsid w:val="00130C20"/>
    <w:rsid w:val="00130CBF"/>
    <w:rsid w:val="00130CCE"/>
    <w:rsid w:val="00130D5F"/>
    <w:rsid w:val="0013113B"/>
    <w:rsid w:val="0013119B"/>
    <w:rsid w:val="001315F2"/>
    <w:rsid w:val="00131AB2"/>
    <w:rsid w:val="00131CAF"/>
    <w:rsid w:val="0013210E"/>
    <w:rsid w:val="00132BC2"/>
    <w:rsid w:val="0013311F"/>
    <w:rsid w:val="0013316E"/>
    <w:rsid w:val="00133BDF"/>
    <w:rsid w:val="00133F08"/>
    <w:rsid w:val="001340D7"/>
    <w:rsid w:val="001342E9"/>
    <w:rsid w:val="001343E5"/>
    <w:rsid w:val="00134571"/>
    <w:rsid w:val="001345B7"/>
    <w:rsid w:val="001346E2"/>
    <w:rsid w:val="001347A1"/>
    <w:rsid w:val="00134890"/>
    <w:rsid w:val="0013489C"/>
    <w:rsid w:val="00134E0D"/>
    <w:rsid w:val="00134F8B"/>
    <w:rsid w:val="00135128"/>
    <w:rsid w:val="00135488"/>
    <w:rsid w:val="00135816"/>
    <w:rsid w:val="00135938"/>
    <w:rsid w:val="00135D64"/>
    <w:rsid w:val="00135E28"/>
    <w:rsid w:val="0013616F"/>
    <w:rsid w:val="0013654B"/>
    <w:rsid w:val="0013672D"/>
    <w:rsid w:val="00136809"/>
    <w:rsid w:val="00136B0D"/>
    <w:rsid w:val="00137219"/>
    <w:rsid w:val="00137236"/>
    <w:rsid w:val="00137BF7"/>
    <w:rsid w:val="00137DAB"/>
    <w:rsid w:val="00140268"/>
    <w:rsid w:val="00140277"/>
    <w:rsid w:val="00140381"/>
    <w:rsid w:val="0014056F"/>
    <w:rsid w:val="00140578"/>
    <w:rsid w:val="00140A28"/>
    <w:rsid w:val="00141044"/>
    <w:rsid w:val="001410F1"/>
    <w:rsid w:val="00141163"/>
    <w:rsid w:val="001411F5"/>
    <w:rsid w:val="00141351"/>
    <w:rsid w:val="00141477"/>
    <w:rsid w:val="00141AD1"/>
    <w:rsid w:val="00141BCB"/>
    <w:rsid w:val="00141BED"/>
    <w:rsid w:val="00141D67"/>
    <w:rsid w:val="00141ED8"/>
    <w:rsid w:val="00142917"/>
    <w:rsid w:val="00142A1B"/>
    <w:rsid w:val="00142A22"/>
    <w:rsid w:val="00142E17"/>
    <w:rsid w:val="00142FA5"/>
    <w:rsid w:val="0014334F"/>
    <w:rsid w:val="00143468"/>
    <w:rsid w:val="00143680"/>
    <w:rsid w:val="00143683"/>
    <w:rsid w:val="0014369C"/>
    <w:rsid w:val="001437DC"/>
    <w:rsid w:val="0014396C"/>
    <w:rsid w:val="00143C40"/>
    <w:rsid w:val="00143EEF"/>
    <w:rsid w:val="0014410B"/>
    <w:rsid w:val="0014466C"/>
    <w:rsid w:val="00144847"/>
    <w:rsid w:val="00144A8C"/>
    <w:rsid w:val="00144EC2"/>
    <w:rsid w:val="0014502B"/>
    <w:rsid w:val="0014536C"/>
    <w:rsid w:val="001453F1"/>
    <w:rsid w:val="0014545A"/>
    <w:rsid w:val="001455A3"/>
    <w:rsid w:val="001455B1"/>
    <w:rsid w:val="00145874"/>
    <w:rsid w:val="001459F6"/>
    <w:rsid w:val="00145AAA"/>
    <w:rsid w:val="00145BDE"/>
    <w:rsid w:val="00145C88"/>
    <w:rsid w:val="00145CF3"/>
    <w:rsid w:val="00145DEF"/>
    <w:rsid w:val="00145E8C"/>
    <w:rsid w:val="001460EF"/>
    <w:rsid w:val="001462C8"/>
    <w:rsid w:val="0014665D"/>
    <w:rsid w:val="00146A97"/>
    <w:rsid w:val="00146B99"/>
    <w:rsid w:val="00146D26"/>
    <w:rsid w:val="00147169"/>
    <w:rsid w:val="00147201"/>
    <w:rsid w:val="00147237"/>
    <w:rsid w:val="00147271"/>
    <w:rsid w:val="001474D8"/>
    <w:rsid w:val="00147564"/>
    <w:rsid w:val="00147A74"/>
    <w:rsid w:val="00147DE9"/>
    <w:rsid w:val="00147F49"/>
    <w:rsid w:val="001501F7"/>
    <w:rsid w:val="001501FB"/>
    <w:rsid w:val="001502AB"/>
    <w:rsid w:val="00150415"/>
    <w:rsid w:val="00150688"/>
    <w:rsid w:val="0015084A"/>
    <w:rsid w:val="00150969"/>
    <w:rsid w:val="00150AB5"/>
    <w:rsid w:val="00150F7E"/>
    <w:rsid w:val="001511A6"/>
    <w:rsid w:val="001513DB"/>
    <w:rsid w:val="001513DF"/>
    <w:rsid w:val="001518EF"/>
    <w:rsid w:val="00151A78"/>
    <w:rsid w:val="00151B5A"/>
    <w:rsid w:val="00151C75"/>
    <w:rsid w:val="00152074"/>
    <w:rsid w:val="00152166"/>
    <w:rsid w:val="00152277"/>
    <w:rsid w:val="001524EF"/>
    <w:rsid w:val="00152506"/>
    <w:rsid w:val="00152BCE"/>
    <w:rsid w:val="00152CA4"/>
    <w:rsid w:val="00152DB6"/>
    <w:rsid w:val="00153203"/>
    <w:rsid w:val="001538B8"/>
    <w:rsid w:val="001539E2"/>
    <w:rsid w:val="00153FED"/>
    <w:rsid w:val="001542D1"/>
    <w:rsid w:val="001542F4"/>
    <w:rsid w:val="001543AB"/>
    <w:rsid w:val="00154827"/>
    <w:rsid w:val="00154ADA"/>
    <w:rsid w:val="00154C13"/>
    <w:rsid w:val="00154C92"/>
    <w:rsid w:val="00155040"/>
    <w:rsid w:val="001552FA"/>
    <w:rsid w:val="00155351"/>
    <w:rsid w:val="00155357"/>
    <w:rsid w:val="0015539A"/>
    <w:rsid w:val="00155810"/>
    <w:rsid w:val="00155B17"/>
    <w:rsid w:val="00156197"/>
    <w:rsid w:val="001562E5"/>
    <w:rsid w:val="001563E5"/>
    <w:rsid w:val="001565E5"/>
    <w:rsid w:val="00156A9E"/>
    <w:rsid w:val="001571D1"/>
    <w:rsid w:val="001574CA"/>
    <w:rsid w:val="00157698"/>
    <w:rsid w:val="00157AED"/>
    <w:rsid w:val="00157B01"/>
    <w:rsid w:val="00157B59"/>
    <w:rsid w:val="00157BAE"/>
    <w:rsid w:val="00157D76"/>
    <w:rsid w:val="00157F65"/>
    <w:rsid w:val="00160348"/>
    <w:rsid w:val="001604FA"/>
    <w:rsid w:val="00160523"/>
    <w:rsid w:val="001605D6"/>
    <w:rsid w:val="001606B8"/>
    <w:rsid w:val="001607DE"/>
    <w:rsid w:val="00160874"/>
    <w:rsid w:val="00160A3C"/>
    <w:rsid w:val="00160CE1"/>
    <w:rsid w:val="00160CF6"/>
    <w:rsid w:val="00160E3D"/>
    <w:rsid w:val="00160F4D"/>
    <w:rsid w:val="00160F83"/>
    <w:rsid w:val="001611A4"/>
    <w:rsid w:val="00161286"/>
    <w:rsid w:val="00161391"/>
    <w:rsid w:val="001618E3"/>
    <w:rsid w:val="00161918"/>
    <w:rsid w:val="00161BDD"/>
    <w:rsid w:val="00161C3B"/>
    <w:rsid w:val="00161D8D"/>
    <w:rsid w:val="00161FF1"/>
    <w:rsid w:val="0016221E"/>
    <w:rsid w:val="00162619"/>
    <w:rsid w:val="00162C2C"/>
    <w:rsid w:val="00162C64"/>
    <w:rsid w:val="00162DDB"/>
    <w:rsid w:val="0016308B"/>
    <w:rsid w:val="00163936"/>
    <w:rsid w:val="00163C19"/>
    <w:rsid w:val="00163CDC"/>
    <w:rsid w:val="00163E92"/>
    <w:rsid w:val="00164042"/>
    <w:rsid w:val="00164102"/>
    <w:rsid w:val="00164792"/>
    <w:rsid w:val="00164946"/>
    <w:rsid w:val="00164992"/>
    <w:rsid w:val="00164AC8"/>
    <w:rsid w:val="00164BD8"/>
    <w:rsid w:val="00164D4C"/>
    <w:rsid w:val="00164E43"/>
    <w:rsid w:val="00164ED2"/>
    <w:rsid w:val="0016512C"/>
    <w:rsid w:val="0016515A"/>
    <w:rsid w:val="00165272"/>
    <w:rsid w:val="001653A4"/>
    <w:rsid w:val="001654C1"/>
    <w:rsid w:val="0016564B"/>
    <w:rsid w:val="0016590E"/>
    <w:rsid w:val="001659AC"/>
    <w:rsid w:val="001659DE"/>
    <w:rsid w:val="00165D27"/>
    <w:rsid w:val="00165EA3"/>
    <w:rsid w:val="00165F65"/>
    <w:rsid w:val="0016616B"/>
    <w:rsid w:val="00166234"/>
    <w:rsid w:val="00166473"/>
    <w:rsid w:val="0016657E"/>
    <w:rsid w:val="00166B47"/>
    <w:rsid w:val="00166EAB"/>
    <w:rsid w:val="00167096"/>
    <w:rsid w:val="0016750E"/>
    <w:rsid w:val="001675C8"/>
    <w:rsid w:val="00167893"/>
    <w:rsid w:val="00167984"/>
    <w:rsid w:val="00170008"/>
    <w:rsid w:val="00170269"/>
    <w:rsid w:val="00170CFA"/>
    <w:rsid w:val="00170D70"/>
    <w:rsid w:val="00170DA7"/>
    <w:rsid w:val="00170FB3"/>
    <w:rsid w:val="00171025"/>
    <w:rsid w:val="001711C7"/>
    <w:rsid w:val="0017153A"/>
    <w:rsid w:val="00171570"/>
    <w:rsid w:val="0017162D"/>
    <w:rsid w:val="00171862"/>
    <w:rsid w:val="001718B8"/>
    <w:rsid w:val="0017196E"/>
    <w:rsid w:val="00171A84"/>
    <w:rsid w:val="00171C10"/>
    <w:rsid w:val="00171D1D"/>
    <w:rsid w:val="00171DCD"/>
    <w:rsid w:val="001722B0"/>
    <w:rsid w:val="0017243D"/>
    <w:rsid w:val="001724B9"/>
    <w:rsid w:val="001724E1"/>
    <w:rsid w:val="001726A9"/>
    <w:rsid w:val="001729AE"/>
    <w:rsid w:val="00172ABA"/>
    <w:rsid w:val="00172CC5"/>
    <w:rsid w:val="00173083"/>
    <w:rsid w:val="00173289"/>
    <w:rsid w:val="001732F4"/>
    <w:rsid w:val="0017330F"/>
    <w:rsid w:val="0017339C"/>
    <w:rsid w:val="001733B9"/>
    <w:rsid w:val="001737A1"/>
    <w:rsid w:val="0017393C"/>
    <w:rsid w:val="00173B10"/>
    <w:rsid w:val="00173EC6"/>
    <w:rsid w:val="001741E4"/>
    <w:rsid w:val="001742BE"/>
    <w:rsid w:val="0017437D"/>
    <w:rsid w:val="00174501"/>
    <w:rsid w:val="0017466D"/>
    <w:rsid w:val="001748E8"/>
    <w:rsid w:val="00174A45"/>
    <w:rsid w:val="00174B20"/>
    <w:rsid w:val="00174C7F"/>
    <w:rsid w:val="00174EB5"/>
    <w:rsid w:val="00174F58"/>
    <w:rsid w:val="00175091"/>
    <w:rsid w:val="00175174"/>
    <w:rsid w:val="0017524A"/>
    <w:rsid w:val="0017532D"/>
    <w:rsid w:val="00175755"/>
    <w:rsid w:val="00175A2A"/>
    <w:rsid w:val="00175AA4"/>
    <w:rsid w:val="00175ACB"/>
    <w:rsid w:val="00175ADF"/>
    <w:rsid w:val="00175B59"/>
    <w:rsid w:val="00175D80"/>
    <w:rsid w:val="00175D88"/>
    <w:rsid w:val="00175EF6"/>
    <w:rsid w:val="00175FA7"/>
    <w:rsid w:val="00176141"/>
    <w:rsid w:val="00176231"/>
    <w:rsid w:val="00176409"/>
    <w:rsid w:val="0017648E"/>
    <w:rsid w:val="0017657F"/>
    <w:rsid w:val="00176DC0"/>
    <w:rsid w:val="00176ECB"/>
    <w:rsid w:val="00176F1E"/>
    <w:rsid w:val="001776EB"/>
    <w:rsid w:val="0017772B"/>
    <w:rsid w:val="0018012B"/>
    <w:rsid w:val="001802FF"/>
    <w:rsid w:val="0018053D"/>
    <w:rsid w:val="001807F8"/>
    <w:rsid w:val="00180E81"/>
    <w:rsid w:val="00180F8C"/>
    <w:rsid w:val="001810DA"/>
    <w:rsid w:val="0018120B"/>
    <w:rsid w:val="0018129C"/>
    <w:rsid w:val="00181514"/>
    <w:rsid w:val="001816EC"/>
    <w:rsid w:val="00181A38"/>
    <w:rsid w:val="00181BC4"/>
    <w:rsid w:val="00181D96"/>
    <w:rsid w:val="00181DE1"/>
    <w:rsid w:val="00182426"/>
    <w:rsid w:val="001824CF"/>
    <w:rsid w:val="001826B9"/>
    <w:rsid w:val="00182A0E"/>
    <w:rsid w:val="00182A7D"/>
    <w:rsid w:val="00182A94"/>
    <w:rsid w:val="00182ADF"/>
    <w:rsid w:val="00182C3B"/>
    <w:rsid w:val="00182FC3"/>
    <w:rsid w:val="001834D4"/>
    <w:rsid w:val="001834EA"/>
    <w:rsid w:val="00183779"/>
    <w:rsid w:val="00183CB6"/>
    <w:rsid w:val="0018405D"/>
    <w:rsid w:val="00184165"/>
    <w:rsid w:val="00184834"/>
    <w:rsid w:val="00184917"/>
    <w:rsid w:val="00184A1C"/>
    <w:rsid w:val="00184B65"/>
    <w:rsid w:val="00184CD7"/>
    <w:rsid w:val="00184F5E"/>
    <w:rsid w:val="00185075"/>
    <w:rsid w:val="00185123"/>
    <w:rsid w:val="001851B0"/>
    <w:rsid w:val="00185521"/>
    <w:rsid w:val="00185B15"/>
    <w:rsid w:val="00185B3F"/>
    <w:rsid w:val="00185C6E"/>
    <w:rsid w:val="00185E97"/>
    <w:rsid w:val="00186500"/>
    <w:rsid w:val="0018687E"/>
    <w:rsid w:val="00186F8F"/>
    <w:rsid w:val="0018707D"/>
    <w:rsid w:val="0018737B"/>
    <w:rsid w:val="001874A9"/>
    <w:rsid w:val="00187507"/>
    <w:rsid w:val="001875F5"/>
    <w:rsid w:val="00187BE4"/>
    <w:rsid w:val="00187C28"/>
    <w:rsid w:val="00187C63"/>
    <w:rsid w:val="001900C1"/>
    <w:rsid w:val="00190237"/>
    <w:rsid w:val="00190492"/>
    <w:rsid w:val="0019051E"/>
    <w:rsid w:val="0019065B"/>
    <w:rsid w:val="001906C2"/>
    <w:rsid w:val="001907CA"/>
    <w:rsid w:val="00190E92"/>
    <w:rsid w:val="00191041"/>
    <w:rsid w:val="00191061"/>
    <w:rsid w:val="00191448"/>
    <w:rsid w:val="00191792"/>
    <w:rsid w:val="001918A4"/>
    <w:rsid w:val="001918D3"/>
    <w:rsid w:val="00191918"/>
    <w:rsid w:val="001919F3"/>
    <w:rsid w:val="00191C81"/>
    <w:rsid w:val="00191C98"/>
    <w:rsid w:val="00191DC1"/>
    <w:rsid w:val="00191EB2"/>
    <w:rsid w:val="00191FF5"/>
    <w:rsid w:val="00192019"/>
    <w:rsid w:val="00192244"/>
    <w:rsid w:val="001922AD"/>
    <w:rsid w:val="001922EB"/>
    <w:rsid w:val="001924FB"/>
    <w:rsid w:val="00192561"/>
    <w:rsid w:val="00192A3C"/>
    <w:rsid w:val="00192BE5"/>
    <w:rsid w:val="00192D23"/>
    <w:rsid w:val="001930C0"/>
    <w:rsid w:val="001931BA"/>
    <w:rsid w:val="0019340E"/>
    <w:rsid w:val="001934EC"/>
    <w:rsid w:val="00193592"/>
    <w:rsid w:val="00193680"/>
    <w:rsid w:val="00193864"/>
    <w:rsid w:val="0019390A"/>
    <w:rsid w:val="00193E9B"/>
    <w:rsid w:val="00193F89"/>
    <w:rsid w:val="00194032"/>
    <w:rsid w:val="00194219"/>
    <w:rsid w:val="00194610"/>
    <w:rsid w:val="001948F3"/>
    <w:rsid w:val="00194C42"/>
    <w:rsid w:val="00194C68"/>
    <w:rsid w:val="00194C90"/>
    <w:rsid w:val="00194CA6"/>
    <w:rsid w:val="00194D92"/>
    <w:rsid w:val="00194E92"/>
    <w:rsid w:val="0019520F"/>
    <w:rsid w:val="001954CB"/>
    <w:rsid w:val="00195687"/>
    <w:rsid w:val="001958BD"/>
    <w:rsid w:val="00195F1F"/>
    <w:rsid w:val="00195FB0"/>
    <w:rsid w:val="00196020"/>
    <w:rsid w:val="001962B2"/>
    <w:rsid w:val="00196950"/>
    <w:rsid w:val="00196BA8"/>
    <w:rsid w:val="00196E50"/>
    <w:rsid w:val="00196E7D"/>
    <w:rsid w:val="00196FAF"/>
    <w:rsid w:val="001976D2"/>
    <w:rsid w:val="0019771D"/>
    <w:rsid w:val="001A003A"/>
    <w:rsid w:val="001A008C"/>
    <w:rsid w:val="001A00B4"/>
    <w:rsid w:val="001A02E6"/>
    <w:rsid w:val="001A044C"/>
    <w:rsid w:val="001A04C0"/>
    <w:rsid w:val="001A069C"/>
    <w:rsid w:val="001A07A7"/>
    <w:rsid w:val="001A08F5"/>
    <w:rsid w:val="001A0CC8"/>
    <w:rsid w:val="001A0E03"/>
    <w:rsid w:val="001A1030"/>
    <w:rsid w:val="001A10FC"/>
    <w:rsid w:val="001A117D"/>
    <w:rsid w:val="001A1400"/>
    <w:rsid w:val="001A15E1"/>
    <w:rsid w:val="001A17A8"/>
    <w:rsid w:val="001A1A5B"/>
    <w:rsid w:val="001A1ABA"/>
    <w:rsid w:val="001A1B04"/>
    <w:rsid w:val="001A2261"/>
    <w:rsid w:val="001A22B0"/>
    <w:rsid w:val="001A23EB"/>
    <w:rsid w:val="001A25F3"/>
    <w:rsid w:val="001A2814"/>
    <w:rsid w:val="001A2962"/>
    <w:rsid w:val="001A2A72"/>
    <w:rsid w:val="001A2F2B"/>
    <w:rsid w:val="001A30D8"/>
    <w:rsid w:val="001A3119"/>
    <w:rsid w:val="001A32D8"/>
    <w:rsid w:val="001A3359"/>
    <w:rsid w:val="001A33BF"/>
    <w:rsid w:val="001A34D1"/>
    <w:rsid w:val="001A37BD"/>
    <w:rsid w:val="001A37F7"/>
    <w:rsid w:val="001A3874"/>
    <w:rsid w:val="001A3AE6"/>
    <w:rsid w:val="001A3D23"/>
    <w:rsid w:val="001A3DAB"/>
    <w:rsid w:val="001A3FC3"/>
    <w:rsid w:val="001A422A"/>
    <w:rsid w:val="001A42A6"/>
    <w:rsid w:val="001A43DB"/>
    <w:rsid w:val="001A48A5"/>
    <w:rsid w:val="001A4ABE"/>
    <w:rsid w:val="001A4C2E"/>
    <w:rsid w:val="001A4CFE"/>
    <w:rsid w:val="001A50DB"/>
    <w:rsid w:val="001A548A"/>
    <w:rsid w:val="001A57A7"/>
    <w:rsid w:val="001A5CAC"/>
    <w:rsid w:val="001A5FA8"/>
    <w:rsid w:val="001A6299"/>
    <w:rsid w:val="001A6565"/>
    <w:rsid w:val="001A6997"/>
    <w:rsid w:val="001A6BE6"/>
    <w:rsid w:val="001A6C7B"/>
    <w:rsid w:val="001A7014"/>
    <w:rsid w:val="001A7037"/>
    <w:rsid w:val="001A7167"/>
    <w:rsid w:val="001A7B33"/>
    <w:rsid w:val="001A7F9E"/>
    <w:rsid w:val="001A7FF5"/>
    <w:rsid w:val="001B01AF"/>
    <w:rsid w:val="001B032F"/>
    <w:rsid w:val="001B06C5"/>
    <w:rsid w:val="001B0A0D"/>
    <w:rsid w:val="001B0CA9"/>
    <w:rsid w:val="001B0DE6"/>
    <w:rsid w:val="001B0E87"/>
    <w:rsid w:val="001B0EA3"/>
    <w:rsid w:val="001B0EAE"/>
    <w:rsid w:val="001B1089"/>
    <w:rsid w:val="001B122D"/>
    <w:rsid w:val="001B126E"/>
    <w:rsid w:val="001B14D2"/>
    <w:rsid w:val="001B1549"/>
    <w:rsid w:val="001B15C7"/>
    <w:rsid w:val="001B1766"/>
    <w:rsid w:val="001B19DB"/>
    <w:rsid w:val="001B1F0B"/>
    <w:rsid w:val="001B1F6D"/>
    <w:rsid w:val="001B207B"/>
    <w:rsid w:val="001B2150"/>
    <w:rsid w:val="001B22B4"/>
    <w:rsid w:val="001B25C1"/>
    <w:rsid w:val="001B291F"/>
    <w:rsid w:val="001B2BC4"/>
    <w:rsid w:val="001B2DC7"/>
    <w:rsid w:val="001B2E24"/>
    <w:rsid w:val="001B2EB7"/>
    <w:rsid w:val="001B30A4"/>
    <w:rsid w:val="001B3683"/>
    <w:rsid w:val="001B3AC5"/>
    <w:rsid w:val="001B3D20"/>
    <w:rsid w:val="001B3EAB"/>
    <w:rsid w:val="001B3F24"/>
    <w:rsid w:val="001B42DC"/>
    <w:rsid w:val="001B4308"/>
    <w:rsid w:val="001B43B8"/>
    <w:rsid w:val="001B441E"/>
    <w:rsid w:val="001B4672"/>
    <w:rsid w:val="001B4817"/>
    <w:rsid w:val="001B482D"/>
    <w:rsid w:val="001B4A95"/>
    <w:rsid w:val="001B4CB2"/>
    <w:rsid w:val="001B4D12"/>
    <w:rsid w:val="001B5041"/>
    <w:rsid w:val="001B50FD"/>
    <w:rsid w:val="001B540D"/>
    <w:rsid w:val="001B5951"/>
    <w:rsid w:val="001B5C37"/>
    <w:rsid w:val="001B5D2A"/>
    <w:rsid w:val="001B5E61"/>
    <w:rsid w:val="001B61F6"/>
    <w:rsid w:val="001B6505"/>
    <w:rsid w:val="001B6534"/>
    <w:rsid w:val="001B6991"/>
    <w:rsid w:val="001B6A63"/>
    <w:rsid w:val="001B6AB7"/>
    <w:rsid w:val="001B6AE9"/>
    <w:rsid w:val="001B6F01"/>
    <w:rsid w:val="001B70EF"/>
    <w:rsid w:val="001B7382"/>
    <w:rsid w:val="001B7888"/>
    <w:rsid w:val="001B7931"/>
    <w:rsid w:val="001B79F9"/>
    <w:rsid w:val="001B7A54"/>
    <w:rsid w:val="001B7BC9"/>
    <w:rsid w:val="001B7DCC"/>
    <w:rsid w:val="001C0169"/>
    <w:rsid w:val="001C01C7"/>
    <w:rsid w:val="001C0483"/>
    <w:rsid w:val="001C04AE"/>
    <w:rsid w:val="001C0632"/>
    <w:rsid w:val="001C066D"/>
    <w:rsid w:val="001C076B"/>
    <w:rsid w:val="001C08C4"/>
    <w:rsid w:val="001C0DD5"/>
    <w:rsid w:val="001C1847"/>
    <w:rsid w:val="001C1A75"/>
    <w:rsid w:val="001C1B4A"/>
    <w:rsid w:val="001C1B74"/>
    <w:rsid w:val="001C1D4F"/>
    <w:rsid w:val="001C2104"/>
    <w:rsid w:val="001C28C8"/>
    <w:rsid w:val="001C2FA6"/>
    <w:rsid w:val="001C300B"/>
    <w:rsid w:val="001C315E"/>
    <w:rsid w:val="001C345C"/>
    <w:rsid w:val="001C3497"/>
    <w:rsid w:val="001C35C5"/>
    <w:rsid w:val="001C3743"/>
    <w:rsid w:val="001C384B"/>
    <w:rsid w:val="001C3F73"/>
    <w:rsid w:val="001C436B"/>
    <w:rsid w:val="001C45C8"/>
    <w:rsid w:val="001C48F7"/>
    <w:rsid w:val="001C49DF"/>
    <w:rsid w:val="001C4D04"/>
    <w:rsid w:val="001C4DE8"/>
    <w:rsid w:val="001C5268"/>
    <w:rsid w:val="001C5473"/>
    <w:rsid w:val="001C5597"/>
    <w:rsid w:val="001C5A91"/>
    <w:rsid w:val="001C5BD4"/>
    <w:rsid w:val="001C67B3"/>
    <w:rsid w:val="001C6882"/>
    <w:rsid w:val="001C69E8"/>
    <w:rsid w:val="001C6B25"/>
    <w:rsid w:val="001C6B78"/>
    <w:rsid w:val="001C6C9E"/>
    <w:rsid w:val="001C7156"/>
    <w:rsid w:val="001C7BFE"/>
    <w:rsid w:val="001C7E0E"/>
    <w:rsid w:val="001C7F07"/>
    <w:rsid w:val="001D0125"/>
    <w:rsid w:val="001D015E"/>
    <w:rsid w:val="001D04C5"/>
    <w:rsid w:val="001D06C6"/>
    <w:rsid w:val="001D076B"/>
    <w:rsid w:val="001D0E63"/>
    <w:rsid w:val="001D0F93"/>
    <w:rsid w:val="001D10CC"/>
    <w:rsid w:val="001D1227"/>
    <w:rsid w:val="001D1244"/>
    <w:rsid w:val="001D160D"/>
    <w:rsid w:val="001D18C4"/>
    <w:rsid w:val="001D1966"/>
    <w:rsid w:val="001D1E83"/>
    <w:rsid w:val="001D1EEC"/>
    <w:rsid w:val="001D2032"/>
    <w:rsid w:val="001D2404"/>
    <w:rsid w:val="001D243A"/>
    <w:rsid w:val="001D24E7"/>
    <w:rsid w:val="001D2576"/>
    <w:rsid w:val="001D2710"/>
    <w:rsid w:val="001D288B"/>
    <w:rsid w:val="001D29AF"/>
    <w:rsid w:val="001D2F47"/>
    <w:rsid w:val="001D325F"/>
    <w:rsid w:val="001D33DE"/>
    <w:rsid w:val="001D34E3"/>
    <w:rsid w:val="001D35D6"/>
    <w:rsid w:val="001D36D8"/>
    <w:rsid w:val="001D3829"/>
    <w:rsid w:val="001D399D"/>
    <w:rsid w:val="001D3B78"/>
    <w:rsid w:val="001D3F7F"/>
    <w:rsid w:val="001D4025"/>
    <w:rsid w:val="001D4515"/>
    <w:rsid w:val="001D4614"/>
    <w:rsid w:val="001D4C57"/>
    <w:rsid w:val="001D50E1"/>
    <w:rsid w:val="001D50F1"/>
    <w:rsid w:val="001D515D"/>
    <w:rsid w:val="001D5177"/>
    <w:rsid w:val="001D5450"/>
    <w:rsid w:val="001D552A"/>
    <w:rsid w:val="001D5D74"/>
    <w:rsid w:val="001D5E39"/>
    <w:rsid w:val="001D61D3"/>
    <w:rsid w:val="001D61E1"/>
    <w:rsid w:val="001D6CA1"/>
    <w:rsid w:val="001D6D02"/>
    <w:rsid w:val="001D6DA8"/>
    <w:rsid w:val="001D6EA8"/>
    <w:rsid w:val="001D6F4A"/>
    <w:rsid w:val="001D720A"/>
    <w:rsid w:val="001D72DD"/>
    <w:rsid w:val="001D7339"/>
    <w:rsid w:val="001D7686"/>
    <w:rsid w:val="001D7A82"/>
    <w:rsid w:val="001D7AC3"/>
    <w:rsid w:val="001D7B68"/>
    <w:rsid w:val="001D7D91"/>
    <w:rsid w:val="001D7FBC"/>
    <w:rsid w:val="001D7FDA"/>
    <w:rsid w:val="001D7FE9"/>
    <w:rsid w:val="001E01F1"/>
    <w:rsid w:val="001E0288"/>
    <w:rsid w:val="001E03BA"/>
    <w:rsid w:val="001E0457"/>
    <w:rsid w:val="001E0918"/>
    <w:rsid w:val="001E0E38"/>
    <w:rsid w:val="001E0F2F"/>
    <w:rsid w:val="001E0FEA"/>
    <w:rsid w:val="001E119E"/>
    <w:rsid w:val="001E129B"/>
    <w:rsid w:val="001E1676"/>
    <w:rsid w:val="001E1802"/>
    <w:rsid w:val="001E19D0"/>
    <w:rsid w:val="001E1BF7"/>
    <w:rsid w:val="001E2004"/>
    <w:rsid w:val="001E2633"/>
    <w:rsid w:val="001E2709"/>
    <w:rsid w:val="001E2736"/>
    <w:rsid w:val="001E28F9"/>
    <w:rsid w:val="001E2AA5"/>
    <w:rsid w:val="001E2AE8"/>
    <w:rsid w:val="001E2B03"/>
    <w:rsid w:val="001E2B59"/>
    <w:rsid w:val="001E2B65"/>
    <w:rsid w:val="001E2BA3"/>
    <w:rsid w:val="001E2D8F"/>
    <w:rsid w:val="001E2E7C"/>
    <w:rsid w:val="001E3163"/>
    <w:rsid w:val="001E35C3"/>
    <w:rsid w:val="001E3615"/>
    <w:rsid w:val="001E377F"/>
    <w:rsid w:val="001E37DA"/>
    <w:rsid w:val="001E3944"/>
    <w:rsid w:val="001E3B52"/>
    <w:rsid w:val="001E3DD6"/>
    <w:rsid w:val="001E4153"/>
    <w:rsid w:val="001E43FA"/>
    <w:rsid w:val="001E464E"/>
    <w:rsid w:val="001E4B89"/>
    <w:rsid w:val="001E4C87"/>
    <w:rsid w:val="001E4D1C"/>
    <w:rsid w:val="001E4ECD"/>
    <w:rsid w:val="001E4EF3"/>
    <w:rsid w:val="001E51F5"/>
    <w:rsid w:val="001E554F"/>
    <w:rsid w:val="001E5572"/>
    <w:rsid w:val="001E57C8"/>
    <w:rsid w:val="001E58C1"/>
    <w:rsid w:val="001E597F"/>
    <w:rsid w:val="001E5AD1"/>
    <w:rsid w:val="001E5C67"/>
    <w:rsid w:val="001E5C6C"/>
    <w:rsid w:val="001E5D21"/>
    <w:rsid w:val="001E5F53"/>
    <w:rsid w:val="001E6362"/>
    <w:rsid w:val="001E6370"/>
    <w:rsid w:val="001E63D6"/>
    <w:rsid w:val="001E6490"/>
    <w:rsid w:val="001E6852"/>
    <w:rsid w:val="001E6973"/>
    <w:rsid w:val="001E6BA8"/>
    <w:rsid w:val="001E6C92"/>
    <w:rsid w:val="001E6CCA"/>
    <w:rsid w:val="001E6D68"/>
    <w:rsid w:val="001E6D9E"/>
    <w:rsid w:val="001E6DED"/>
    <w:rsid w:val="001E7024"/>
    <w:rsid w:val="001E717B"/>
    <w:rsid w:val="001E71C6"/>
    <w:rsid w:val="001E722E"/>
    <w:rsid w:val="001E7384"/>
    <w:rsid w:val="001E7508"/>
    <w:rsid w:val="001E78C1"/>
    <w:rsid w:val="001E7A8E"/>
    <w:rsid w:val="001E7B34"/>
    <w:rsid w:val="001E7C72"/>
    <w:rsid w:val="001E7D36"/>
    <w:rsid w:val="001E7FAE"/>
    <w:rsid w:val="001F0198"/>
    <w:rsid w:val="001F0695"/>
    <w:rsid w:val="001F0797"/>
    <w:rsid w:val="001F0976"/>
    <w:rsid w:val="001F09F5"/>
    <w:rsid w:val="001F0C4C"/>
    <w:rsid w:val="001F0E13"/>
    <w:rsid w:val="001F0E58"/>
    <w:rsid w:val="001F0FC5"/>
    <w:rsid w:val="001F1231"/>
    <w:rsid w:val="001F12D0"/>
    <w:rsid w:val="001F1352"/>
    <w:rsid w:val="001F14A5"/>
    <w:rsid w:val="001F171B"/>
    <w:rsid w:val="001F19B5"/>
    <w:rsid w:val="001F1AF7"/>
    <w:rsid w:val="001F1D2F"/>
    <w:rsid w:val="001F209E"/>
    <w:rsid w:val="001F2115"/>
    <w:rsid w:val="001F274C"/>
    <w:rsid w:val="001F2770"/>
    <w:rsid w:val="001F28D1"/>
    <w:rsid w:val="001F2AD4"/>
    <w:rsid w:val="001F2DDD"/>
    <w:rsid w:val="001F32FE"/>
    <w:rsid w:val="001F3587"/>
    <w:rsid w:val="001F3CC9"/>
    <w:rsid w:val="001F3D23"/>
    <w:rsid w:val="001F448E"/>
    <w:rsid w:val="001F469D"/>
    <w:rsid w:val="001F4714"/>
    <w:rsid w:val="001F49AB"/>
    <w:rsid w:val="001F4C03"/>
    <w:rsid w:val="001F4D5E"/>
    <w:rsid w:val="001F4EAB"/>
    <w:rsid w:val="001F512B"/>
    <w:rsid w:val="001F53D1"/>
    <w:rsid w:val="001F54D5"/>
    <w:rsid w:val="001F5742"/>
    <w:rsid w:val="001F578F"/>
    <w:rsid w:val="001F57F4"/>
    <w:rsid w:val="001F5B20"/>
    <w:rsid w:val="001F5C60"/>
    <w:rsid w:val="001F6030"/>
    <w:rsid w:val="001F617A"/>
    <w:rsid w:val="001F6863"/>
    <w:rsid w:val="001F6952"/>
    <w:rsid w:val="001F6B72"/>
    <w:rsid w:val="001F6C25"/>
    <w:rsid w:val="001F6CB9"/>
    <w:rsid w:val="001F6FC8"/>
    <w:rsid w:val="001F7082"/>
    <w:rsid w:val="001F7193"/>
    <w:rsid w:val="001F7217"/>
    <w:rsid w:val="001F798A"/>
    <w:rsid w:val="001F79F4"/>
    <w:rsid w:val="001F7E46"/>
    <w:rsid w:val="001F7F99"/>
    <w:rsid w:val="0020007F"/>
    <w:rsid w:val="002004AC"/>
    <w:rsid w:val="00200CAF"/>
    <w:rsid w:val="00200E0A"/>
    <w:rsid w:val="0020135D"/>
    <w:rsid w:val="002014D1"/>
    <w:rsid w:val="0020151A"/>
    <w:rsid w:val="002015C7"/>
    <w:rsid w:val="00201823"/>
    <w:rsid w:val="0020193C"/>
    <w:rsid w:val="00201BA5"/>
    <w:rsid w:val="00201C15"/>
    <w:rsid w:val="00201C3F"/>
    <w:rsid w:val="002022E8"/>
    <w:rsid w:val="00202976"/>
    <w:rsid w:val="00202B41"/>
    <w:rsid w:val="00202D79"/>
    <w:rsid w:val="00202E6A"/>
    <w:rsid w:val="00202E78"/>
    <w:rsid w:val="00203391"/>
    <w:rsid w:val="00203446"/>
    <w:rsid w:val="002034D0"/>
    <w:rsid w:val="0020361B"/>
    <w:rsid w:val="00203812"/>
    <w:rsid w:val="00203D49"/>
    <w:rsid w:val="002042DB"/>
    <w:rsid w:val="0020432B"/>
    <w:rsid w:val="002043CC"/>
    <w:rsid w:val="00204673"/>
    <w:rsid w:val="00204744"/>
    <w:rsid w:val="00204877"/>
    <w:rsid w:val="00204A7F"/>
    <w:rsid w:val="00204DA7"/>
    <w:rsid w:val="00204FA5"/>
    <w:rsid w:val="00205109"/>
    <w:rsid w:val="0020512B"/>
    <w:rsid w:val="00205186"/>
    <w:rsid w:val="002052FB"/>
    <w:rsid w:val="002055B8"/>
    <w:rsid w:val="002055D0"/>
    <w:rsid w:val="00205798"/>
    <w:rsid w:val="00205976"/>
    <w:rsid w:val="00205C0C"/>
    <w:rsid w:val="00205FE9"/>
    <w:rsid w:val="0020609E"/>
    <w:rsid w:val="00206218"/>
    <w:rsid w:val="0020630E"/>
    <w:rsid w:val="002067FE"/>
    <w:rsid w:val="002069E1"/>
    <w:rsid w:val="00206A15"/>
    <w:rsid w:val="00206AAE"/>
    <w:rsid w:val="00206B6E"/>
    <w:rsid w:val="00206BE5"/>
    <w:rsid w:val="00206EBC"/>
    <w:rsid w:val="00206F16"/>
    <w:rsid w:val="00207249"/>
    <w:rsid w:val="002073EC"/>
    <w:rsid w:val="0020743A"/>
    <w:rsid w:val="002075D8"/>
    <w:rsid w:val="00207BDA"/>
    <w:rsid w:val="00207C94"/>
    <w:rsid w:val="00207EFF"/>
    <w:rsid w:val="0021022D"/>
    <w:rsid w:val="0021034F"/>
    <w:rsid w:val="0021043A"/>
    <w:rsid w:val="0021058F"/>
    <w:rsid w:val="002106A9"/>
    <w:rsid w:val="00210818"/>
    <w:rsid w:val="00210A11"/>
    <w:rsid w:val="00210A5C"/>
    <w:rsid w:val="00210B05"/>
    <w:rsid w:val="00210E84"/>
    <w:rsid w:val="00210E92"/>
    <w:rsid w:val="00210FC1"/>
    <w:rsid w:val="002111B8"/>
    <w:rsid w:val="002111F7"/>
    <w:rsid w:val="00211357"/>
    <w:rsid w:val="002113C1"/>
    <w:rsid w:val="00211718"/>
    <w:rsid w:val="00211970"/>
    <w:rsid w:val="00211B05"/>
    <w:rsid w:val="00211C7C"/>
    <w:rsid w:val="00211E0A"/>
    <w:rsid w:val="00211E13"/>
    <w:rsid w:val="002120D3"/>
    <w:rsid w:val="0021216E"/>
    <w:rsid w:val="002124F2"/>
    <w:rsid w:val="002125F1"/>
    <w:rsid w:val="00212653"/>
    <w:rsid w:val="002127B6"/>
    <w:rsid w:val="00212BC7"/>
    <w:rsid w:val="00212CD7"/>
    <w:rsid w:val="00212DD0"/>
    <w:rsid w:val="00213073"/>
    <w:rsid w:val="00213341"/>
    <w:rsid w:val="002133C7"/>
    <w:rsid w:val="00213453"/>
    <w:rsid w:val="002135CF"/>
    <w:rsid w:val="00213B90"/>
    <w:rsid w:val="00214016"/>
    <w:rsid w:val="002140F9"/>
    <w:rsid w:val="002142C1"/>
    <w:rsid w:val="00214373"/>
    <w:rsid w:val="0021456E"/>
    <w:rsid w:val="0021488E"/>
    <w:rsid w:val="002149F8"/>
    <w:rsid w:val="00214B8A"/>
    <w:rsid w:val="00214DDF"/>
    <w:rsid w:val="002152F2"/>
    <w:rsid w:val="0021531B"/>
    <w:rsid w:val="002153EB"/>
    <w:rsid w:val="0021566A"/>
    <w:rsid w:val="00215807"/>
    <w:rsid w:val="0021598A"/>
    <w:rsid w:val="00215AB8"/>
    <w:rsid w:val="00215B42"/>
    <w:rsid w:val="00215BA3"/>
    <w:rsid w:val="00215BA4"/>
    <w:rsid w:val="00215DB1"/>
    <w:rsid w:val="00215F36"/>
    <w:rsid w:val="002161F0"/>
    <w:rsid w:val="0021620D"/>
    <w:rsid w:val="002163BD"/>
    <w:rsid w:val="00216701"/>
    <w:rsid w:val="00216716"/>
    <w:rsid w:val="002169B0"/>
    <w:rsid w:val="002169BB"/>
    <w:rsid w:val="00216B7A"/>
    <w:rsid w:val="00216BDF"/>
    <w:rsid w:val="0021738D"/>
    <w:rsid w:val="002173A9"/>
    <w:rsid w:val="002176A4"/>
    <w:rsid w:val="002176A8"/>
    <w:rsid w:val="0021785E"/>
    <w:rsid w:val="00217919"/>
    <w:rsid w:val="00217986"/>
    <w:rsid w:val="00217987"/>
    <w:rsid w:val="00217CEB"/>
    <w:rsid w:val="00217DC6"/>
    <w:rsid w:val="00220005"/>
    <w:rsid w:val="0022035A"/>
    <w:rsid w:val="00220396"/>
    <w:rsid w:val="00220511"/>
    <w:rsid w:val="002206E9"/>
    <w:rsid w:val="002208E5"/>
    <w:rsid w:val="00220DDE"/>
    <w:rsid w:val="00220EFA"/>
    <w:rsid w:val="002211FA"/>
    <w:rsid w:val="00221B74"/>
    <w:rsid w:val="00221CEC"/>
    <w:rsid w:val="00221F39"/>
    <w:rsid w:val="00221F9B"/>
    <w:rsid w:val="002221B0"/>
    <w:rsid w:val="002227F6"/>
    <w:rsid w:val="002229BF"/>
    <w:rsid w:val="00222AB1"/>
    <w:rsid w:val="00222B7A"/>
    <w:rsid w:val="00222D10"/>
    <w:rsid w:val="00222DCC"/>
    <w:rsid w:val="00222FB7"/>
    <w:rsid w:val="0022307C"/>
    <w:rsid w:val="00223086"/>
    <w:rsid w:val="0022316F"/>
    <w:rsid w:val="0022321C"/>
    <w:rsid w:val="00223266"/>
    <w:rsid w:val="00223382"/>
    <w:rsid w:val="00223804"/>
    <w:rsid w:val="00223A3C"/>
    <w:rsid w:val="002240E9"/>
    <w:rsid w:val="002243AA"/>
    <w:rsid w:val="002248C0"/>
    <w:rsid w:val="00224948"/>
    <w:rsid w:val="0022495B"/>
    <w:rsid w:val="00224BAF"/>
    <w:rsid w:val="00224F94"/>
    <w:rsid w:val="0022501F"/>
    <w:rsid w:val="00225231"/>
    <w:rsid w:val="00225247"/>
    <w:rsid w:val="00225277"/>
    <w:rsid w:val="002254D2"/>
    <w:rsid w:val="002255B9"/>
    <w:rsid w:val="00225754"/>
    <w:rsid w:val="00225763"/>
    <w:rsid w:val="00225822"/>
    <w:rsid w:val="00225AFC"/>
    <w:rsid w:val="00225C25"/>
    <w:rsid w:val="0022610C"/>
    <w:rsid w:val="002261CC"/>
    <w:rsid w:val="0022651A"/>
    <w:rsid w:val="0022693F"/>
    <w:rsid w:val="00226B89"/>
    <w:rsid w:val="00226BA3"/>
    <w:rsid w:val="00226CBD"/>
    <w:rsid w:val="00226EF2"/>
    <w:rsid w:val="0022716B"/>
    <w:rsid w:val="00227242"/>
    <w:rsid w:val="002274B7"/>
    <w:rsid w:val="00227627"/>
    <w:rsid w:val="002278A2"/>
    <w:rsid w:val="00227F13"/>
    <w:rsid w:val="002302E0"/>
    <w:rsid w:val="002305AB"/>
    <w:rsid w:val="002307B0"/>
    <w:rsid w:val="00230A39"/>
    <w:rsid w:val="00230CF7"/>
    <w:rsid w:val="00230F29"/>
    <w:rsid w:val="00230FAB"/>
    <w:rsid w:val="0023107B"/>
    <w:rsid w:val="0023125A"/>
    <w:rsid w:val="00231804"/>
    <w:rsid w:val="00231A84"/>
    <w:rsid w:val="00231C1F"/>
    <w:rsid w:val="00231CDF"/>
    <w:rsid w:val="00232039"/>
    <w:rsid w:val="0023218F"/>
    <w:rsid w:val="00232410"/>
    <w:rsid w:val="0023246C"/>
    <w:rsid w:val="002324D6"/>
    <w:rsid w:val="002325B6"/>
    <w:rsid w:val="00232722"/>
    <w:rsid w:val="002327C6"/>
    <w:rsid w:val="002327D8"/>
    <w:rsid w:val="0023292C"/>
    <w:rsid w:val="00232FB1"/>
    <w:rsid w:val="00232FE4"/>
    <w:rsid w:val="00233127"/>
    <w:rsid w:val="0023321F"/>
    <w:rsid w:val="00233253"/>
    <w:rsid w:val="0023386B"/>
    <w:rsid w:val="00233953"/>
    <w:rsid w:val="002339B8"/>
    <w:rsid w:val="00233A85"/>
    <w:rsid w:val="00233DD0"/>
    <w:rsid w:val="00233E10"/>
    <w:rsid w:val="00233E7A"/>
    <w:rsid w:val="00234033"/>
    <w:rsid w:val="0023416A"/>
    <w:rsid w:val="00234230"/>
    <w:rsid w:val="002343F1"/>
    <w:rsid w:val="00234499"/>
    <w:rsid w:val="002347C6"/>
    <w:rsid w:val="00234859"/>
    <w:rsid w:val="0023556F"/>
    <w:rsid w:val="00235571"/>
    <w:rsid w:val="00235708"/>
    <w:rsid w:val="0023583F"/>
    <w:rsid w:val="00235C72"/>
    <w:rsid w:val="00235F21"/>
    <w:rsid w:val="0023624E"/>
    <w:rsid w:val="00236378"/>
    <w:rsid w:val="002366DF"/>
    <w:rsid w:val="00236721"/>
    <w:rsid w:val="002367A0"/>
    <w:rsid w:val="00236B1D"/>
    <w:rsid w:val="00236BB5"/>
    <w:rsid w:val="00236FC0"/>
    <w:rsid w:val="00236FDF"/>
    <w:rsid w:val="00236FFF"/>
    <w:rsid w:val="002373A5"/>
    <w:rsid w:val="002375E2"/>
    <w:rsid w:val="002376B6"/>
    <w:rsid w:val="002378A6"/>
    <w:rsid w:val="00237AA3"/>
    <w:rsid w:val="00237BB2"/>
    <w:rsid w:val="00237DBD"/>
    <w:rsid w:val="0024006D"/>
    <w:rsid w:val="00240368"/>
    <w:rsid w:val="00240811"/>
    <w:rsid w:val="0024093C"/>
    <w:rsid w:val="00240B23"/>
    <w:rsid w:val="00240B7B"/>
    <w:rsid w:val="00240DE5"/>
    <w:rsid w:val="002411A3"/>
    <w:rsid w:val="002418D5"/>
    <w:rsid w:val="0024250A"/>
    <w:rsid w:val="002428D9"/>
    <w:rsid w:val="002429CC"/>
    <w:rsid w:val="002429DD"/>
    <w:rsid w:val="00242CAB"/>
    <w:rsid w:val="00242E29"/>
    <w:rsid w:val="00242EE7"/>
    <w:rsid w:val="00242F17"/>
    <w:rsid w:val="00242F9B"/>
    <w:rsid w:val="00242FC8"/>
    <w:rsid w:val="0024316D"/>
    <w:rsid w:val="002431F7"/>
    <w:rsid w:val="00243578"/>
    <w:rsid w:val="0024388B"/>
    <w:rsid w:val="0024396A"/>
    <w:rsid w:val="00243A1B"/>
    <w:rsid w:val="00243CB9"/>
    <w:rsid w:val="00243FE0"/>
    <w:rsid w:val="00244599"/>
    <w:rsid w:val="0024464C"/>
    <w:rsid w:val="00244874"/>
    <w:rsid w:val="00244AEC"/>
    <w:rsid w:val="00244D3C"/>
    <w:rsid w:val="00244F0D"/>
    <w:rsid w:val="00245154"/>
    <w:rsid w:val="002454E5"/>
    <w:rsid w:val="00245513"/>
    <w:rsid w:val="002456FF"/>
    <w:rsid w:val="00245A97"/>
    <w:rsid w:val="00245BEE"/>
    <w:rsid w:val="00245D01"/>
    <w:rsid w:val="00245D7D"/>
    <w:rsid w:val="00245D89"/>
    <w:rsid w:val="00246029"/>
    <w:rsid w:val="00246201"/>
    <w:rsid w:val="0024694C"/>
    <w:rsid w:val="00246F33"/>
    <w:rsid w:val="00246F41"/>
    <w:rsid w:val="00247393"/>
    <w:rsid w:val="002476DD"/>
    <w:rsid w:val="002477B2"/>
    <w:rsid w:val="00247855"/>
    <w:rsid w:val="002478AA"/>
    <w:rsid w:val="00247AA2"/>
    <w:rsid w:val="00247C37"/>
    <w:rsid w:val="00247CAD"/>
    <w:rsid w:val="00247DD9"/>
    <w:rsid w:val="00247DE5"/>
    <w:rsid w:val="00247EE0"/>
    <w:rsid w:val="00250100"/>
    <w:rsid w:val="00250432"/>
    <w:rsid w:val="00250651"/>
    <w:rsid w:val="0025092E"/>
    <w:rsid w:val="00250EB3"/>
    <w:rsid w:val="0025124D"/>
    <w:rsid w:val="00251348"/>
    <w:rsid w:val="002517D9"/>
    <w:rsid w:val="00251821"/>
    <w:rsid w:val="00251C81"/>
    <w:rsid w:val="00251DFA"/>
    <w:rsid w:val="0025233F"/>
    <w:rsid w:val="00252500"/>
    <w:rsid w:val="00252CF4"/>
    <w:rsid w:val="00252E7D"/>
    <w:rsid w:val="00252EBA"/>
    <w:rsid w:val="002532CD"/>
    <w:rsid w:val="00253343"/>
    <w:rsid w:val="00253432"/>
    <w:rsid w:val="00253837"/>
    <w:rsid w:val="00253CD4"/>
    <w:rsid w:val="00253F21"/>
    <w:rsid w:val="002541D9"/>
    <w:rsid w:val="002548B5"/>
    <w:rsid w:val="002548C7"/>
    <w:rsid w:val="00254B6A"/>
    <w:rsid w:val="00254DD6"/>
    <w:rsid w:val="002554F4"/>
    <w:rsid w:val="00255D39"/>
    <w:rsid w:val="00255E36"/>
    <w:rsid w:val="002562CA"/>
    <w:rsid w:val="0025632D"/>
    <w:rsid w:val="002563A9"/>
    <w:rsid w:val="00256470"/>
    <w:rsid w:val="00256528"/>
    <w:rsid w:val="0025669E"/>
    <w:rsid w:val="00256B74"/>
    <w:rsid w:val="00256BCF"/>
    <w:rsid w:val="00256C3A"/>
    <w:rsid w:val="00256D65"/>
    <w:rsid w:val="00256E0C"/>
    <w:rsid w:val="00257066"/>
    <w:rsid w:val="002571B5"/>
    <w:rsid w:val="00257370"/>
    <w:rsid w:val="00257457"/>
    <w:rsid w:val="002576E1"/>
    <w:rsid w:val="00257930"/>
    <w:rsid w:val="0025796D"/>
    <w:rsid w:val="00257A6D"/>
    <w:rsid w:val="00257B61"/>
    <w:rsid w:val="00257EB7"/>
    <w:rsid w:val="00257F99"/>
    <w:rsid w:val="00260368"/>
    <w:rsid w:val="0026037C"/>
    <w:rsid w:val="00260593"/>
    <w:rsid w:val="00260995"/>
    <w:rsid w:val="002609A4"/>
    <w:rsid w:val="00260D5D"/>
    <w:rsid w:val="002610EF"/>
    <w:rsid w:val="0026110E"/>
    <w:rsid w:val="002611E8"/>
    <w:rsid w:val="00261618"/>
    <w:rsid w:val="002617FF"/>
    <w:rsid w:val="00261D70"/>
    <w:rsid w:val="00262433"/>
    <w:rsid w:val="002625B5"/>
    <w:rsid w:val="002628B9"/>
    <w:rsid w:val="00262C4B"/>
    <w:rsid w:val="00262C70"/>
    <w:rsid w:val="00262CBD"/>
    <w:rsid w:val="00262DFC"/>
    <w:rsid w:val="00263180"/>
    <w:rsid w:val="00263971"/>
    <w:rsid w:val="00263B5A"/>
    <w:rsid w:val="00263BE3"/>
    <w:rsid w:val="00263CE9"/>
    <w:rsid w:val="00263EE5"/>
    <w:rsid w:val="00263EF9"/>
    <w:rsid w:val="00264602"/>
    <w:rsid w:val="0026461B"/>
    <w:rsid w:val="00264837"/>
    <w:rsid w:val="00264A19"/>
    <w:rsid w:val="00264CAC"/>
    <w:rsid w:val="00264DB7"/>
    <w:rsid w:val="00264FE2"/>
    <w:rsid w:val="002652A4"/>
    <w:rsid w:val="0026540A"/>
    <w:rsid w:val="00265B61"/>
    <w:rsid w:val="00265BD1"/>
    <w:rsid w:val="00265E89"/>
    <w:rsid w:val="00265F8B"/>
    <w:rsid w:val="00266163"/>
    <w:rsid w:val="00266278"/>
    <w:rsid w:val="002662C2"/>
    <w:rsid w:val="00266374"/>
    <w:rsid w:val="00266638"/>
    <w:rsid w:val="00266907"/>
    <w:rsid w:val="002669E1"/>
    <w:rsid w:val="00266D6C"/>
    <w:rsid w:val="00266E81"/>
    <w:rsid w:val="002675D6"/>
    <w:rsid w:val="002701F0"/>
    <w:rsid w:val="00270201"/>
    <w:rsid w:val="0027051B"/>
    <w:rsid w:val="0027073A"/>
    <w:rsid w:val="00270B37"/>
    <w:rsid w:val="00270E66"/>
    <w:rsid w:val="00270F3A"/>
    <w:rsid w:val="00271039"/>
    <w:rsid w:val="0027104F"/>
    <w:rsid w:val="0027121C"/>
    <w:rsid w:val="00271263"/>
    <w:rsid w:val="0027170C"/>
    <w:rsid w:val="00271CA8"/>
    <w:rsid w:val="00272185"/>
    <w:rsid w:val="002727AC"/>
    <w:rsid w:val="00272924"/>
    <w:rsid w:val="0027295D"/>
    <w:rsid w:val="00272B68"/>
    <w:rsid w:val="00272C24"/>
    <w:rsid w:val="00272D0C"/>
    <w:rsid w:val="00272D92"/>
    <w:rsid w:val="00272EE9"/>
    <w:rsid w:val="00272F7C"/>
    <w:rsid w:val="002732FD"/>
    <w:rsid w:val="00273533"/>
    <w:rsid w:val="002736B0"/>
    <w:rsid w:val="0027371D"/>
    <w:rsid w:val="00273DFD"/>
    <w:rsid w:val="00274253"/>
    <w:rsid w:val="00274267"/>
    <w:rsid w:val="00274316"/>
    <w:rsid w:val="002746FE"/>
    <w:rsid w:val="0027484E"/>
    <w:rsid w:val="00274E6F"/>
    <w:rsid w:val="00275314"/>
    <w:rsid w:val="002755AF"/>
    <w:rsid w:val="00275B2E"/>
    <w:rsid w:val="00275F87"/>
    <w:rsid w:val="00275FCC"/>
    <w:rsid w:val="002762B7"/>
    <w:rsid w:val="002767D3"/>
    <w:rsid w:val="00276AFA"/>
    <w:rsid w:val="00276AFB"/>
    <w:rsid w:val="00276B5F"/>
    <w:rsid w:val="00276CD1"/>
    <w:rsid w:val="00276E73"/>
    <w:rsid w:val="00276F65"/>
    <w:rsid w:val="00276FD6"/>
    <w:rsid w:val="002770CC"/>
    <w:rsid w:val="0027740E"/>
    <w:rsid w:val="002775E2"/>
    <w:rsid w:val="00277676"/>
    <w:rsid w:val="002777B5"/>
    <w:rsid w:val="0027789E"/>
    <w:rsid w:val="00277DD3"/>
    <w:rsid w:val="002800FE"/>
    <w:rsid w:val="00280178"/>
    <w:rsid w:val="00280329"/>
    <w:rsid w:val="00280441"/>
    <w:rsid w:val="0028060E"/>
    <w:rsid w:val="00280851"/>
    <w:rsid w:val="0028092D"/>
    <w:rsid w:val="00280968"/>
    <w:rsid w:val="00280A05"/>
    <w:rsid w:val="00280ACB"/>
    <w:rsid w:val="00280BE3"/>
    <w:rsid w:val="00280F29"/>
    <w:rsid w:val="002810AB"/>
    <w:rsid w:val="00281552"/>
    <w:rsid w:val="00281668"/>
    <w:rsid w:val="00281F10"/>
    <w:rsid w:val="00281F33"/>
    <w:rsid w:val="002821EF"/>
    <w:rsid w:val="00282228"/>
    <w:rsid w:val="00282282"/>
    <w:rsid w:val="002824B7"/>
    <w:rsid w:val="002826C7"/>
    <w:rsid w:val="002826E1"/>
    <w:rsid w:val="0028270C"/>
    <w:rsid w:val="00282767"/>
    <w:rsid w:val="002827B6"/>
    <w:rsid w:val="00282A11"/>
    <w:rsid w:val="00282AFE"/>
    <w:rsid w:val="00282E98"/>
    <w:rsid w:val="00282F07"/>
    <w:rsid w:val="002831B8"/>
    <w:rsid w:val="00283365"/>
    <w:rsid w:val="002833F1"/>
    <w:rsid w:val="00283502"/>
    <w:rsid w:val="0028377C"/>
    <w:rsid w:val="002837DA"/>
    <w:rsid w:val="00283ADA"/>
    <w:rsid w:val="00283C5C"/>
    <w:rsid w:val="00283D19"/>
    <w:rsid w:val="00283DB5"/>
    <w:rsid w:val="00283DD7"/>
    <w:rsid w:val="00283FA7"/>
    <w:rsid w:val="0028433D"/>
    <w:rsid w:val="00284354"/>
    <w:rsid w:val="00284614"/>
    <w:rsid w:val="0028462A"/>
    <w:rsid w:val="002846C3"/>
    <w:rsid w:val="00284C69"/>
    <w:rsid w:val="00284F03"/>
    <w:rsid w:val="00284F5B"/>
    <w:rsid w:val="002850BA"/>
    <w:rsid w:val="0028514B"/>
    <w:rsid w:val="0028534E"/>
    <w:rsid w:val="002854A3"/>
    <w:rsid w:val="00285702"/>
    <w:rsid w:val="002857EB"/>
    <w:rsid w:val="00285A29"/>
    <w:rsid w:val="00285D89"/>
    <w:rsid w:val="00285E44"/>
    <w:rsid w:val="002860B3"/>
    <w:rsid w:val="002863EF"/>
    <w:rsid w:val="002869F3"/>
    <w:rsid w:val="00286EBA"/>
    <w:rsid w:val="00286F33"/>
    <w:rsid w:val="00286FEC"/>
    <w:rsid w:val="0028702D"/>
    <w:rsid w:val="00287153"/>
    <w:rsid w:val="002874CE"/>
    <w:rsid w:val="00287563"/>
    <w:rsid w:val="00287777"/>
    <w:rsid w:val="00287781"/>
    <w:rsid w:val="00287EC2"/>
    <w:rsid w:val="0029029C"/>
    <w:rsid w:val="00290421"/>
    <w:rsid w:val="002904BE"/>
    <w:rsid w:val="00290899"/>
    <w:rsid w:val="002909EC"/>
    <w:rsid w:val="00290AF2"/>
    <w:rsid w:val="00290B30"/>
    <w:rsid w:val="00290BDD"/>
    <w:rsid w:val="00290F3F"/>
    <w:rsid w:val="00291197"/>
    <w:rsid w:val="0029175D"/>
    <w:rsid w:val="00291764"/>
    <w:rsid w:val="00291CEC"/>
    <w:rsid w:val="0029204F"/>
    <w:rsid w:val="002922A2"/>
    <w:rsid w:val="00292353"/>
    <w:rsid w:val="00292661"/>
    <w:rsid w:val="002927B9"/>
    <w:rsid w:val="00292959"/>
    <w:rsid w:val="00292B37"/>
    <w:rsid w:val="002930FE"/>
    <w:rsid w:val="0029381B"/>
    <w:rsid w:val="002938BA"/>
    <w:rsid w:val="00293B8F"/>
    <w:rsid w:val="00293E07"/>
    <w:rsid w:val="00293F32"/>
    <w:rsid w:val="00293FA2"/>
    <w:rsid w:val="00294022"/>
    <w:rsid w:val="002940B8"/>
    <w:rsid w:val="0029428A"/>
    <w:rsid w:val="0029439B"/>
    <w:rsid w:val="00294417"/>
    <w:rsid w:val="002945AF"/>
    <w:rsid w:val="002947BD"/>
    <w:rsid w:val="00294AA8"/>
    <w:rsid w:val="00295065"/>
    <w:rsid w:val="0029513A"/>
    <w:rsid w:val="0029525A"/>
    <w:rsid w:val="002956DE"/>
    <w:rsid w:val="00295848"/>
    <w:rsid w:val="002958EB"/>
    <w:rsid w:val="00295B59"/>
    <w:rsid w:val="00295B8C"/>
    <w:rsid w:val="00295C85"/>
    <w:rsid w:val="00296055"/>
    <w:rsid w:val="00296279"/>
    <w:rsid w:val="00296610"/>
    <w:rsid w:val="00296656"/>
    <w:rsid w:val="002966FA"/>
    <w:rsid w:val="002967DB"/>
    <w:rsid w:val="00296DF3"/>
    <w:rsid w:val="00296E97"/>
    <w:rsid w:val="00296F9C"/>
    <w:rsid w:val="0029753A"/>
    <w:rsid w:val="0029777B"/>
    <w:rsid w:val="00297817"/>
    <w:rsid w:val="0029786B"/>
    <w:rsid w:val="002978C7"/>
    <w:rsid w:val="00297C38"/>
    <w:rsid w:val="00297D57"/>
    <w:rsid w:val="00297DB5"/>
    <w:rsid w:val="00297E3D"/>
    <w:rsid w:val="002A00D8"/>
    <w:rsid w:val="002A00E8"/>
    <w:rsid w:val="002A03E2"/>
    <w:rsid w:val="002A0457"/>
    <w:rsid w:val="002A079D"/>
    <w:rsid w:val="002A0BB4"/>
    <w:rsid w:val="002A0DF9"/>
    <w:rsid w:val="002A0F5C"/>
    <w:rsid w:val="002A133F"/>
    <w:rsid w:val="002A13D1"/>
    <w:rsid w:val="002A17FF"/>
    <w:rsid w:val="002A195B"/>
    <w:rsid w:val="002A1AA8"/>
    <w:rsid w:val="002A20CB"/>
    <w:rsid w:val="002A2422"/>
    <w:rsid w:val="002A2462"/>
    <w:rsid w:val="002A2628"/>
    <w:rsid w:val="002A2809"/>
    <w:rsid w:val="002A2ABA"/>
    <w:rsid w:val="002A2F06"/>
    <w:rsid w:val="002A3315"/>
    <w:rsid w:val="002A3CD6"/>
    <w:rsid w:val="002A3FBB"/>
    <w:rsid w:val="002A3FDB"/>
    <w:rsid w:val="002A3FF0"/>
    <w:rsid w:val="002A452D"/>
    <w:rsid w:val="002A4982"/>
    <w:rsid w:val="002A4A53"/>
    <w:rsid w:val="002A4F0A"/>
    <w:rsid w:val="002A5335"/>
    <w:rsid w:val="002A54DE"/>
    <w:rsid w:val="002A5718"/>
    <w:rsid w:val="002A57C7"/>
    <w:rsid w:val="002A5A22"/>
    <w:rsid w:val="002A60A4"/>
    <w:rsid w:val="002A626E"/>
    <w:rsid w:val="002A6380"/>
    <w:rsid w:val="002A63EF"/>
    <w:rsid w:val="002A646E"/>
    <w:rsid w:val="002A64B3"/>
    <w:rsid w:val="002A6647"/>
    <w:rsid w:val="002A6803"/>
    <w:rsid w:val="002A690E"/>
    <w:rsid w:val="002A6A83"/>
    <w:rsid w:val="002A6B42"/>
    <w:rsid w:val="002A6C6E"/>
    <w:rsid w:val="002A6F13"/>
    <w:rsid w:val="002A6F7E"/>
    <w:rsid w:val="002A6F8D"/>
    <w:rsid w:val="002A70D0"/>
    <w:rsid w:val="002A7136"/>
    <w:rsid w:val="002A7454"/>
    <w:rsid w:val="002A750D"/>
    <w:rsid w:val="002A7763"/>
    <w:rsid w:val="002A79B0"/>
    <w:rsid w:val="002A7EFC"/>
    <w:rsid w:val="002B0071"/>
    <w:rsid w:val="002B03B3"/>
    <w:rsid w:val="002B0B3B"/>
    <w:rsid w:val="002B0CD4"/>
    <w:rsid w:val="002B1060"/>
    <w:rsid w:val="002B106E"/>
    <w:rsid w:val="002B142F"/>
    <w:rsid w:val="002B1669"/>
    <w:rsid w:val="002B1B14"/>
    <w:rsid w:val="002B1DCC"/>
    <w:rsid w:val="002B1F7D"/>
    <w:rsid w:val="002B25B0"/>
    <w:rsid w:val="002B28A9"/>
    <w:rsid w:val="002B293A"/>
    <w:rsid w:val="002B2987"/>
    <w:rsid w:val="002B2B00"/>
    <w:rsid w:val="002B2CD9"/>
    <w:rsid w:val="002B2DA3"/>
    <w:rsid w:val="002B2DD1"/>
    <w:rsid w:val="002B2E56"/>
    <w:rsid w:val="002B3103"/>
    <w:rsid w:val="002B34E9"/>
    <w:rsid w:val="002B3648"/>
    <w:rsid w:val="002B3A61"/>
    <w:rsid w:val="002B3C20"/>
    <w:rsid w:val="002B3DC7"/>
    <w:rsid w:val="002B413A"/>
    <w:rsid w:val="002B43A4"/>
    <w:rsid w:val="002B4A0F"/>
    <w:rsid w:val="002B4A64"/>
    <w:rsid w:val="002B4A9B"/>
    <w:rsid w:val="002B4B26"/>
    <w:rsid w:val="002B4CA9"/>
    <w:rsid w:val="002B4E8C"/>
    <w:rsid w:val="002B5197"/>
    <w:rsid w:val="002B5381"/>
    <w:rsid w:val="002B539A"/>
    <w:rsid w:val="002B5888"/>
    <w:rsid w:val="002B5941"/>
    <w:rsid w:val="002B59E2"/>
    <w:rsid w:val="002B5DCF"/>
    <w:rsid w:val="002B5E80"/>
    <w:rsid w:val="002B6040"/>
    <w:rsid w:val="002B622C"/>
    <w:rsid w:val="002B63B4"/>
    <w:rsid w:val="002B68EC"/>
    <w:rsid w:val="002B693A"/>
    <w:rsid w:val="002B6A1A"/>
    <w:rsid w:val="002B6DAB"/>
    <w:rsid w:val="002B6FE8"/>
    <w:rsid w:val="002B70B8"/>
    <w:rsid w:val="002B7187"/>
    <w:rsid w:val="002B71BC"/>
    <w:rsid w:val="002B760A"/>
    <w:rsid w:val="002B76E1"/>
    <w:rsid w:val="002B7758"/>
    <w:rsid w:val="002B7903"/>
    <w:rsid w:val="002B7A9F"/>
    <w:rsid w:val="002B7F0D"/>
    <w:rsid w:val="002B7F6F"/>
    <w:rsid w:val="002C01DB"/>
    <w:rsid w:val="002C0252"/>
    <w:rsid w:val="002C04E9"/>
    <w:rsid w:val="002C055E"/>
    <w:rsid w:val="002C08B8"/>
    <w:rsid w:val="002C08C6"/>
    <w:rsid w:val="002C0CC5"/>
    <w:rsid w:val="002C126B"/>
    <w:rsid w:val="002C13BF"/>
    <w:rsid w:val="002C148F"/>
    <w:rsid w:val="002C15DA"/>
    <w:rsid w:val="002C1688"/>
    <w:rsid w:val="002C16A1"/>
    <w:rsid w:val="002C16B9"/>
    <w:rsid w:val="002C1827"/>
    <w:rsid w:val="002C1913"/>
    <w:rsid w:val="002C1A1A"/>
    <w:rsid w:val="002C1A82"/>
    <w:rsid w:val="002C1C92"/>
    <w:rsid w:val="002C1EF7"/>
    <w:rsid w:val="002C220E"/>
    <w:rsid w:val="002C232F"/>
    <w:rsid w:val="002C260B"/>
    <w:rsid w:val="002C27B0"/>
    <w:rsid w:val="002C291F"/>
    <w:rsid w:val="002C29F5"/>
    <w:rsid w:val="002C2B70"/>
    <w:rsid w:val="002C2BDE"/>
    <w:rsid w:val="002C2CF5"/>
    <w:rsid w:val="002C2E9D"/>
    <w:rsid w:val="002C2ED5"/>
    <w:rsid w:val="002C376F"/>
    <w:rsid w:val="002C37F9"/>
    <w:rsid w:val="002C38AB"/>
    <w:rsid w:val="002C3C31"/>
    <w:rsid w:val="002C3C70"/>
    <w:rsid w:val="002C3C99"/>
    <w:rsid w:val="002C413D"/>
    <w:rsid w:val="002C47C7"/>
    <w:rsid w:val="002C4878"/>
    <w:rsid w:val="002C48BE"/>
    <w:rsid w:val="002C4AE1"/>
    <w:rsid w:val="002C4BBF"/>
    <w:rsid w:val="002C4BCC"/>
    <w:rsid w:val="002C5239"/>
    <w:rsid w:val="002C549F"/>
    <w:rsid w:val="002C54D8"/>
    <w:rsid w:val="002C580B"/>
    <w:rsid w:val="002C5881"/>
    <w:rsid w:val="002C58BE"/>
    <w:rsid w:val="002C632E"/>
    <w:rsid w:val="002C662C"/>
    <w:rsid w:val="002C6695"/>
    <w:rsid w:val="002C699C"/>
    <w:rsid w:val="002C6A9A"/>
    <w:rsid w:val="002C6F71"/>
    <w:rsid w:val="002C703B"/>
    <w:rsid w:val="002C73F0"/>
    <w:rsid w:val="002C7750"/>
    <w:rsid w:val="002C7A59"/>
    <w:rsid w:val="002C7CDC"/>
    <w:rsid w:val="002C7D79"/>
    <w:rsid w:val="002C7D87"/>
    <w:rsid w:val="002C7E11"/>
    <w:rsid w:val="002C7F43"/>
    <w:rsid w:val="002D0452"/>
    <w:rsid w:val="002D05D7"/>
    <w:rsid w:val="002D0665"/>
    <w:rsid w:val="002D0745"/>
    <w:rsid w:val="002D0938"/>
    <w:rsid w:val="002D0AB5"/>
    <w:rsid w:val="002D0B96"/>
    <w:rsid w:val="002D0BDC"/>
    <w:rsid w:val="002D0E4D"/>
    <w:rsid w:val="002D0F74"/>
    <w:rsid w:val="002D1023"/>
    <w:rsid w:val="002D135C"/>
    <w:rsid w:val="002D149F"/>
    <w:rsid w:val="002D150F"/>
    <w:rsid w:val="002D1A4D"/>
    <w:rsid w:val="002D1A5B"/>
    <w:rsid w:val="002D1CFF"/>
    <w:rsid w:val="002D217C"/>
    <w:rsid w:val="002D2520"/>
    <w:rsid w:val="002D270B"/>
    <w:rsid w:val="002D2903"/>
    <w:rsid w:val="002D2917"/>
    <w:rsid w:val="002D2A31"/>
    <w:rsid w:val="002D2A37"/>
    <w:rsid w:val="002D2BF3"/>
    <w:rsid w:val="002D2C7F"/>
    <w:rsid w:val="002D2C85"/>
    <w:rsid w:val="002D2FDD"/>
    <w:rsid w:val="002D3392"/>
    <w:rsid w:val="002D364D"/>
    <w:rsid w:val="002D36C9"/>
    <w:rsid w:val="002D375D"/>
    <w:rsid w:val="002D3809"/>
    <w:rsid w:val="002D3EC0"/>
    <w:rsid w:val="002D3ED3"/>
    <w:rsid w:val="002D46BB"/>
    <w:rsid w:val="002D4739"/>
    <w:rsid w:val="002D4841"/>
    <w:rsid w:val="002D4949"/>
    <w:rsid w:val="002D4AA9"/>
    <w:rsid w:val="002D4CC9"/>
    <w:rsid w:val="002D50A4"/>
    <w:rsid w:val="002D50D3"/>
    <w:rsid w:val="002D50EE"/>
    <w:rsid w:val="002D552F"/>
    <w:rsid w:val="002D567E"/>
    <w:rsid w:val="002D579E"/>
    <w:rsid w:val="002D5983"/>
    <w:rsid w:val="002D5A66"/>
    <w:rsid w:val="002D5A72"/>
    <w:rsid w:val="002D5C90"/>
    <w:rsid w:val="002D5CF1"/>
    <w:rsid w:val="002D5DE8"/>
    <w:rsid w:val="002D6088"/>
    <w:rsid w:val="002D61F6"/>
    <w:rsid w:val="002D6287"/>
    <w:rsid w:val="002D645D"/>
    <w:rsid w:val="002D6530"/>
    <w:rsid w:val="002D6BA5"/>
    <w:rsid w:val="002D6CB0"/>
    <w:rsid w:val="002D6D1C"/>
    <w:rsid w:val="002D6FB6"/>
    <w:rsid w:val="002D723F"/>
    <w:rsid w:val="002D7321"/>
    <w:rsid w:val="002D7390"/>
    <w:rsid w:val="002D750D"/>
    <w:rsid w:val="002D76ED"/>
    <w:rsid w:val="002D77DC"/>
    <w:rsid w:val="002D7882"/>
    <w:rsid w:val="002D7A06"/>
    <w:rsid w:val="002E0034"/>
    <w:rsid w:val="002E0151"/>
    <w:rsid w:val="002E05EE"/>
    <w:rsid w:val="002E098F"/>
    <w:rsid w:val="002E0FB9"/>
    <w:rsid w:val="002E1509"/>
    <w:rsid w:val="002E15BF"/>
    <w:rsid w:val="002E17F8"/>
    <w:rsid w:val="002E1A0F"/>
    <w:rsid w:val="002E1D15"/>
    <w:rsid w:val="002E1E3B"/>
    <w:rsid w:val="002E210B"/>
    <w:rsid w:val="002E215D"/>
    <w:rsid w:val="002E2167"/>
    <w:rsid w:val="002E21CF"/>
    <w:rsid w:val="002E21E1"/>
    <w:rsid w:val="002E22F2"/>
    <w:rsid w:val="002E24F9"/>
    <w:rsid w:val="002E283E"/>
    <w:rsid w:val="002E291A"/>
    <w:rsid w:val="002E2D15"/>
    <w:rsid w:val="002E2F47"/>
    <w:rsid w:val="002E308F"/>
    <w:rsid w:val="002E30CF"/>
    <w:rsid w:val="002E31AA"/>
    <w:rsid w:val="002E32B1"/>
    <w:rsid w:val="002E35AD"/>
    <w:rsid w:val="002E3677"/>
    <w:rsid w:val="002E3786"/>
    <w:rsid w:val="002E3A16"/>
    <w:rsid w:val="002E3A66"/>
    <w:rsid w:val="002E3EE2"/>
    <w:rsid w:val="002E3F6E"/>
    <w:rsid w:val="002E403A"/>
    <w:rsid w:val="002E40FF"/>
    <w:rsid w:val="002E4152"/>
    <w:rsid w:val="002E4253"/>
    <w:rsid w:val="002E4BD4"/>
    <w:rsid w:val="002E4EA2"/>
    <w:rsid w:val="002E4FF8"/>
    <w:rsid w:val="002E50A6"/>
    <w:rsid w:val="002E50A8"/>
    <w:rsid w:val="002E50AA"/>
    <w:rsid w:val="002E5115"/>
    <w:rsid w:val="002E5437"/>
    <w:rsid w:val="002E5566"/>
    <w:rsid w:val="002E5761"/>
    <w:rsid w:val="002E5979"/>
    <w:rsid w:val="002E59FF"/>
    <w:rsid w:val="002E5A6A"/>
    <w:rsid w:val="002E5A7A"/>
    <w:rsid w:val="002E5AD4"/>
    <w:rsid w:val="002E5D05"/>
    <w:rsid w:val="002E5EB7"/>
    <w:rsid w:val="002E60CA"/>
    <w:rsid w:val="002E6231"/>
    <w:rsid w:val="002E663B"/>
    <w:rsid w:val="002E67BD"/>
    <w:rsid w:val="002E6A15"/>
    <w:rsid w:val="002E73B9"/>
    <w:rsid w:val="002E7491"/>
    <w:rsid w:val="002E797C"/>
    <w:rsid w:val="002E79D8"/>
    <w:rsid w:val="002E7B35"/>
    <w:rsid w:val="002E7C4A"/>
    <w:rsid w:val="002F0046"/>
    <w:rsid w:val="002F00A1"/>
    <w:rsid w:val="002F00CF"/>
    <w:rsid w:val="002F0197"/>
    <w:rsid w:val="002F0B4C"/>
    <w:rsid w:val="002F0B9B"/>
    <w:rsid w:val="002F0C86"/>
    <w:rsid w:val="002F0C91"/>
    <w:rsid w:val="002F0FD8"/>
    <w:rsid w:val="002F11F2"/>
    <w:rsid w:val="002F1942"/>
    <w:rsid w:val="002F1AE5"/>
    <w:rsid w:val="002F1B05"/>
    <w:rsid w:val="002F1B07"/>
    <w:rsid w:val="002F1C66"/>
    <w:rsid w:val="002F1C8B"/>
    <w:rsid w:val="002F1E09"/>
    <w:rsid w:val="002F1E49"/>
    <w:rsid w:val="002F1E8C"/>
    <w:rsid w:val="002F1F26"/>
    <w:rsid w:val="002F1F5A"/>
    <w:rsid w:val="002F1FE8"/>
    <w:rsid w:val="002F21D8"/>
    <w:rsid w:val="002F2473"/>
    <w:rsid w:val="002F2495"/>
    <w:rsid w:val="002F24D7"/>
    <w:rsid w:val="002F26C0"/>
    <w:rsid w:val="002F2A88"/>
    <w:rsid w:val="002F2D41"/>
    <w:rsid w:val="002F2D77"/>
    <w:rsid w:val="002F2F5F"/>
    <w:rsid w:val="002F320A"/>
    <w:rsid w:val="002F33DB"/>
    <w:rsid w:val="002F340B"/>
    <w:rsid w:val="002F34A8"/>
    <w:rsid w:val="002F3824"/>
    <w:rsid w:val="002F385D"/>
    <w:rsid w:val="002F3A0F"/>
    <w:rsid w:val="002F40F3"/>
    <w:rsid w:val="002F4415"/>
    <w:rsid w:val="002F456F"/>
    <w:rsid w:val="002F4638"/>
    <w:rsid w:val="002F466D"/>
    <w:rsid w:val="002F4678"/>
    <w:rsid w:val="002F46BE"/>
    <w:rsid w:val="002F4763"/>
    <w:rsid w:val="002F48A8"/>
    <w:rsid w:val="002F49E6"/>
    <w:rsid w:val="002F4D9D"/>
    <w:rsid w:val="002F4EAE"/>
    <w:rsid w:val="002F505A"/>
    <w:rsid w:val="002F5065"/>
    <w:rsid w:val="002F51E2"/>
    <w:rsid w:val="002F53D2"/>
    <w:rsid w:val="002F55BB"/>
    <w:rsid w:val="002F5852"/>
    <w:rsid w:val="002F5AE2"/>
    <w:rsid w:val="002F639B"/>
    <w:rsid w:val="002F6438"/>
    <w:rsid w:val="002F6654"/>
    <w:rsid w:val="002F6686"/>
    <w:rsid w:val="002F69EF"/>
    <w:rsid w:val="002F6F98"/>
    <w:rsid w:val="002F7110"/>
    <w:rsid w:val="002F72EA"/>
    <w:rsid w:val="002F731E"/>
    <w:rsid w:val="002F74B3"/>
    <w:rsid w:val="002F7664"/>
    <w:rsid w:val="002F7952"/>
    <w:rsid w:val="002F7B5F"/>
    <w:rsid w:val="002F7C05"/>
    <w:rsid w:val="002F7DE6"/>
    <w:rsid w:val="002F7E96"/>
    <w:rsid w:val="002F7F94"/>
    <w:rsid w:val="00300063"/>
    <w:rsid w:val="00300168"/>
    <w:rsid w:val="003001E5"/>
    <w:rsid w:val="00300415"/>
    <w:rsid w:val="003006CA"/>
    <w:rsid w:val="00300CC7"/>
    <w:rsid w:val="00300E7B"/>
    <w:rsid w:val="003016B2"/>
    <w:rsid w:val="003016F8"/>
    <w:rsid w:val="003019AD"/>
    <w:rsid w:val="00301B49"/>
    <w:rsid w:val="00302114"/>
    <w:rsid w:val="00302143"/>
    <w:rsid w:val="003026BC"/>
    <w:rsid w:val="0030279C"/>
    <w:rsid w:val="00303F03"/>
    <w:rsid w:val="0030419B"/>
    <w:rsid w:val="003041FF"/>
    <w:rsid w:val="003043F6"/>
    <w:rsid w:val="00304485"/>
    <w:rsid w:val="003044C2"/>
    <w:rsid w:val="00304D51"/>
    <w:rsid w:val="00304E7B"/>
    <w:rsid w:val="0030503D"/>
    <w:rsid w:val="003050B6"/>
    <w:rsid w:val="00305114"/>
    <w:rsid w:val="0030522B"/>
    <w:rsid w:val="00305385"/>
    <w:rsid w:val="0030538E"/>
    <w:rsid w:val="003057CC"/>
    <w:rsid w:val="00305A35"/>
    <w:rsid w:val="00305FD5"/>
    <w:rsid w:val="003062FD"/>
    <w:rsid w:val="00306709"/>
    <w:rsid w:val="003067DF"/>
    <w:rsid w:val="003068FB"/>
    <w:rsid w:val="00306D76"/>
    <w:rsid w:val="00306FBE"/>
    <w:rsid w:val="0030742F"/>
    <w:rsid w:val="00307D43"/>
    <w:rsid w:val="00307DEC"/>
    <w:rsid w:val="00307EF4"/>
    <w:rsid w:val="00310095"/>
    <w:rsid w:val="003105B1"/>
    <w:rsid w:val="0031064A"/>
    <w:rsid w:val="003108AD"/>
    <w:rsid w:val="00310CB1"/>
    <w:rsid w:val="00310D08"/>
    <w:rsid w:val="00310D9D"/>
    <w:rsid w:val="00310DBB"/>
    <w:rsid w:val="00310FFC"/>
    <w:rsid w:val="0031100B"/>
    <w:rsid w:val="0031104C"/>
    <w:rsid w:val="003112A8"/>
    <w:rsid w:val="00311494"/>
    <w:rsid w:val="00311A37"/>
    <w:rsid w:val="00311B40"/>
    <w:rsid w:val="00311B67"/>
    <w:rsid w:val="00311CF3"/>
    <w:rsid w:val="00312093"/>
    <w:rsid w:val="003123F0"/>
    <w:rsid w:val="0031248F"/>
    <w:rsid w:val="00312717"/>
    <w:rsid w:val="00312825"/>
    <w:rsid w:val="00312A37"/>
    <w:rsid w:val="00312B68"/>
    <w:rsid w:val="00312FD1"/>
    <w:rsid w:val="0031300B"/>
    <w:rsid w:val="0031307D"/>
    <w:rsid w:val="0031380B"/>
    <w:rsid w:val="00313A82"/>
    <w:rsid w:val="00313AB5"/>
    <w:rsid w:val="00313B67"/>
    <w:rsid w:val="00313C5F"/>
    <w:rsid w:val="00313C7C"/>
    <w:rsid w:val="00314048"/>
    <w:rsid w:val="003141A3"/>
    <w:rsid w:val="003141EE"/>
    <w:rsid w:val="003142F8"/>
    <w:rsid w:val="0031443C"/>
    <w:rsid w:val="00314A3B"/>
    <w:rsid w:val="00314FAE"/>
    <w:rsid w:val="00315044"/>
    <w:rsid w:val="00315185"/>
    <w:rsid w:val="003152C6"/>
    <w:rsid w:val="003157C7"/>
    <w:rsid w:val="003158BF"/>
    <w:rsid w:val="00315934"/>
    <w:rsid w:val="003159C0"/>
    <w:rsid w:val="00316113"/>
    <w:rsid w:val="00316180"/>
    <w:rsid w:val="0031619E"/>
    <w:rsid w:val="00316600"/>
    <w:rsid w:val="0031662C"/>
    <w:rsid w:val="0031667E"/>
    <w:rsid w:val="00316974"/>
    <w:rsid w:val="00316CAD"/>
    <w:rsid w:val="00316DEA"/>
    <w:rsid w:val="00316E1E"/>
    <w:rsid w:val="00316ECF"/>
    <w:rsid w:val="00316FF2"/>
    <w:rsid w:val="00317037"/>
    <w:rsid w:val="0031763F"/>
    <w:rsid w:val="0031780C"/>
    <w:rsid w:val="0031795A"/>
    <w:rsid w:val="00317A89"/>
    <w:rsid w:val="00317C2D"/>
    <w:rsid w:val="00317D57"/>
    <w:rsid w:val="00317E84"/>
    <w:rsid w:val="00320076"/>
    <w:rsid w:val="003201DE"/>
    <w:rsid w:val="003202B6"/>
    <w:rsid w:val="003203FF"/>
    <w:rsid w:val="00320701"/>
    <w:rsid w:val="0032079F"/>
    <w:rsid w:val="00320891"/>
    <w:rsid w:val="00320AC5"/>
    <w:rsid w:val="00320BDE"/>
    <w:rsid w:val="0032158B"/>
    <w:rsid w:val="00321800"/>
    <w:rsid w:val="00321F95"/>
    <w:rsid w:val="0032214E"/>
    <w:rsid w:val="0032222B"/>
    <w:rsid w:val="00322295"/>
    <w:rsid w:val="003222C4"/>
    <w:rsid w:val="003224E2"/>
    <w:rsid w:val="003224E3"/>
    <w:rsid w:val="00322565"/>
    <w:rsid w:val="0032267F"/>
    <w:rsid w:val="003226D8"/>
    <w:rsid w:val="003228B6"/>
    <w:rsid w:val="00322A58"/>
    <w:rsid w:val="00322BBB"/>
    <w:rsid w:val="00322D9C"/>
    <w:rsid w:val="00323889"/>
    <w:rsid w:val="00323A06"/>
    <w:rsid w:val="00323C43"/>
    <w:rsid w:val="00323CFB"/>
    <w:rsid w:val="0032461A"/>
    <w:rsid w:val="003248B1"/>
    <w:rsid w:val="003248CC"/>
    <w:rsid w:val="003248D3"/>
    <w:rsid w:val="003248E6"/>
    <w:rsid w:val="00324A71"/>
    <w:rsid w:val="00324B98"/>
    <w:rsid w:val="00324D17"/>
    <w:rsid w:val="0032519F"/>
    <w:rsid w:val="003252DD"/>
    <w:rsid w:val="003255BB"/>
    <w:rsid w:val="0032569D"/>
    <w:rsid w:val="003259D3"/>
    <w:rsid w:val="00325E28"/>
    <w:rsid w:val="00325E3B"/>
    <w:rsid w:val="00325E4D"/>
    <w:rsid w:val="00325F20"/>
    <w:rsid w:val="00326220"/>
    <w:rsid w:val="00326327"/>
    <w:rsid w:val="003268A3"/>
    <w:rsid w:val="003268FD"/>
    <w:rsid w:val="0032690B"/>
    <w:rsid w:val="003269C3"/>
    <w:rsid w:val="00326C2A"/>
    <w:rsid w:val="00326D88"/>
    <w:rsid w:val="0032732E"/>
    <w:rsid w:val="00327459"/>
    <w:rsid w:val="0032761F"/>
    <w:rsid w:val="00327781"/>
    <w:rsid w:val="003277FD"/>
    <w:rsid w:val="00327900"/>
    <w:rsid w:val="00327AA3"/>
    <w:rsid w:val="00327E4D"/>
    <w:rsid w:val="0033009C"/>
    <w:rsid w:val="00330192"/>
    <w:rsid w:val="00330548"/>
    <w:rsid w:val="003307FC"/>
    <w:rsid w:val="00330893"/>
    <w:rsid w:val="00330A29"/>
    <w:rsid w:val="00330DAD"/>
    <w:rsid w:val="00330EA9"/>
    <w:rsid w:val="00330ED9"/>
    <w:rsid w:val="00330F80"/>
    <w:rsid w:val="003311E8"/>
    <w:rsid w:val="003312F5"/>
    <w:rsid w:val="003314FD"/>
    <w:rsid w:val="0033161E"/>
    <w:rsid w:val="0033171E"/>
    <w:rsid w:val="00331727"/>
    <w:rsid w:val="00331772"/>
    <w:rsid w:val="00331BD0"/>
    <w:rsid w:val="00331CA4"/>
    <w:rsid w:val="00331CDA"/>
    <w:rsid w:val="00331D7E"/>
    <w:rsid w:val="00331DA3"/>
    <w:rsid w:val="00331DB4"/>
    <w:rsid w:val="00331E08"/>
    <w:rsid w:val="00331E5B"/>
    <w:rsid w:val="00331F4E"/>
    <w:rsid w:val="003321A5"/>
    <w:rsid w:val="0033283D"/>
    <w:rsid w:val="00332B00"/>
    <w:rsid w:val="00332C3E"/>
    <w:rsid w:val="00332C9A"/>
    <w:rsid w:val="00332FC5"/>
    <w:rsid w:val="00333080"/>
    <w:rsid w:val="00333220"/>
    <w:rsid w:val="0033342D"/>
    <w:rsid w:val="00333606"/>
    <w:rsid w:val="003336E1"/>
    <w:rsid w:val="00333ABA"/>
    <w:rsid w:val="00333B7A"/>
    <w:rsid w:val="00333BC6"/>
    <w:rsid w:val="00333C34"/>
    <w:rsid w:val="00333C87"/>
    <w:rsid w:val="00333F6A"/>
    <w:rsid w:val="003340C5"/>
    <w:rsid w:val="00334301"/>
    <w:rsid w:val="00334401"/>
    <w:rsid w:val="003345E8"/>
    <w:rsid w:val="003346DF"/>
    <w:rsid w:val="0033490F"/>
    <w:rsid w:val="00334A21"/>
    <w:rsid w:val="00334CD3"/>
    <w:rsid w:val="0033506A"/>
    <w:rsid w:val="003358B1"/>
    <w:rsid w:val="00335C54"/>
    <w:rsid w:val="00335E1A"/>
    <w:rsid w:val="003363AF"/>
    <w:rsid w:val="00336541"/>
    <w:rsid w:val="00336547"/>
    <w:rsid w:val="003367D1"/>
    <w:rsid w:val="00336818"/>
    <w:rsid w:val="003368DE"/>
    <w:rsid w:val="003368F3"/>
    <w:rsid w:val="00336C65"/>
    <w:rsid w:val="00336D23"/>
    <w:rsid w:val="00336D28"/>
    <w:rsid w:val="00337101"/>
    <w:rsid w:val="00337778"/>
    <w:rsid w:val="0033796E"/>
    <w:rsid w:val="00337C86"/>
    <w:rsid w:val="00337C88"/>
    <w:rsid w:val="00337D5C"/>
    <w:rsid w:val="00337E97"/>
    <w:rsid w:val="00337E9E"/>
    <w:rsid w:val="003400C8"/>
    <w:rsid w:val="0034019E"/>
    <w:rsid w:val="00340653"/>
    <w:rsid w:val="00340730"/>
    <w:rsid w:val="00340B2B"/>
    <w:rsid w:val="00340DB8"/>
    <w:rsid w:val="00340E20"/>
    <w:rsid w:val="00340F67"/>
    <w:rsid w:val="0034118E"/>
    <w:rsid w:val="00341218"/>
    <w:rsid w:val="0034148F"/>
    <w:rsid w:val="003414E3"/>
    <w:rsid w:val="00341BB9"/>
    <w:rsid w:val="00341E5B"/>
    <w:rsid w:val="003420DB"/>
    <w:rsid w:val="00342328"/>
    <w:rsid w:val="00342332"/>
    <w:rsid w:val="003425DD"/>
    <w:rsid w:val="0034296D"/>
    <w:rsid w:val="00342A05"/>
    <w:rsid w:val="00342BF2"/>
    <w:rsid w:val="00342D9B"/>
    <w:rsid w:val="003430C2"/>
    <w:rsid w:val="00343108"/>
    <w:rsid w:val="003434DD"/>
    <w:rsid w:val="003434F0"/>
    <w:rsid w:val="003438B4"/>
    <w:rsid w:val="00343921"/>
    <w:rsid w:val="003439B0"/>
    <w:rsid w:val="00343BD8"/>
    <w:rsid w:val="00343DC6"/>
    <w:rsid w:val="00343ED2"/>
    <w:rsid w:val="00344030"/>
    <w:rsid w:val="003441A5"/>
    <w:rsid w:val="00344450"/>
    <w:rsid w:val="00344583"/>
    <w:rsid w:val="00344D62"/>
    <w:rsid w:val="00345016"/>
    <w:rsid w:val="0034515B"/>
    <w:rsid w:val="003458B4"/>
    <w:rsid w:val="00345B87"/>
    <w:rsid w:val="00345B9F"/>
    <w:rsid w:val="00345C43"/>
    <w:rsid w:val="00345F85"/>
    <w:rsid w:val="00346060"/>
    <w:rsid w:val="00346604"/>
    <w:rsid w:val="00346889"/>
    <w:rsid w:val="00346B74"/>
    <w:rsid w:val="00346CED"/>
    <w:rsid w:val="00346EF1"/>
    <w:rsid w:val="00346F55"/>
    <w:rsid w:val="00346FA9"/>
    <w:rsid w:val="00347446"/>
    <w:rsid w:val="00347494"/>
    <w:rsid w:val="0034752F"/>
    <w:rsid w:val="0034758E"/>
    <w:rsid w:val="003475A4"/>
    <w:rsid w:val="003476F3"/>
    <w:rsid w:val="0034796E"/>
    <w:rsid w:val="00347A4C"/>
    <w:rsid w:val="00347BF0"/>
    <w:rsid w:val="00347C0F"/>
    <w:rsid w:val="00347DA3"/>
    <w:rsid w:val="003502FA"/>
    <w:rsid w:val="0035052E"/>
    <w:rsid w:val="00350607"/>
    <w:rsid w:val="00350E00"/>
    <w:rsid w:val="00350F69"/>
    <w:rsid w:val="00351053"/>
    <w:rsid w:val="003514E6"/>
    <w:rsid w:val="00351BEB"/>
    <w:rsid w:val="00351CF0"/>
    <w:rsid w:val="00352115"/>
    <w:rsid w:val="003523EE"/>
    <w:rsid w:val="0035292F"/>
    <w:rsid w:val="003529FB"/>
    <w:rsid w:val="00352C3A"/>
    <w:rsid w:val="00352E87"/>
    <w:rsid w:val="00352F2A"/>
    <w:rsid w:val="00352FBF"/>
    <w:rsid w:val="00353359"/>
    <w:rsid w:val="003533D5"/>
    <w:rsid w:val="003534A6"/>
    <w:rsid w:val="003536D5"/>
    <w:rsid w:val="00353771"/>
    <w:rsid w:val="00353809"/>
    <w:rsid w:val="00353996"/>
    <w:rsid w:val="003539D5"/>
    <w:rsid w:val="00353AAD"/>
    <w:rsid w:val="00353B13"/>
    <w:rsid w:val="00353BD7"/>
    <w:rsid w:val="00354050"/>
    <w:rsid w:val="00354296"/>
    <w:rsid w:val="003543FD"/>
    <w:rsid w:val="00354790"/>
    <w:rsid w:val="00354B98"/>
    <w:rsid w:val="00354E00"/>
    <w:rsid w:val="00355106"/>
    <w:rsid w:val="0035521A"/>
    <w:rsid w:val="003554A6"/>
    <w:rsid w:val="003557FB"/>
    <w:rsid w:val="00355A30"/>
    <w:rsid w:val="00355A33"/>
    <w:rsid w:val="00355C08"/>
    <w:rsid w:val="00355C7B"/>
    <w:rsid w:val="00355D93"/>
    <w:rsid w:val="00355F27"/>
    <w:rsid w:val="00356012"/>
    <w:rsid w:val="003560C5"/>
    <w:rsid w:val="00356641"/>
    <w:rsid w:val="0035690A"/>
    <w:rsid w:val="00356B48"/>
    <w:rsid w:val="00356B6F"/>
    <w:rsid w:val="00356C4F"/>
    <w:rsid w:val="0035722F"/>
    <w:rsid w:val="00357CC5"/>
    <w:rsid w:val="00357CEE"/>
    <w:rsid w:val="00357D34"/>
    <w:rsid w:val="003601C0"/>
    <w:rsid w:val="0036020A"/>
    <w:rsid w:val="0036086D"/>
    <w:rsid w:val="00360874"/>
    <w:rsid w:val="003608D6"/>
    <w:rsid w:val="003610A5"/>
    <w:rsid w:val="00361497"/>
    <w:rsid w:val="003616B8"/>
    <w:rsid w:val="00361890"/>
    <w:rsid w:val="003619CC"/>
    <w:rsid w:val="003619F9"/>
    <w:rsid w:val="00361A48"/>
    <w:rsid w:val="0036200D"/>
    <w:rsid w:val="003627A3"/>
    <w:rsid w:val="00362A3C"/>
    <w:rsid w:val="00362B9E"/>
    <w:rsid w:val="00362DB8"/>
    <w:rsid w:val="00362EE7"/>
    <w:rsid w:val="00363071"/>
    <w:rsid w:val="00363202"/>
    <w:rsid w:val="003632E9"/>
    <w:rsid w:val="00363562"/>
    <w:rsid w:val="00363600"/>
    <w:rsid w:val="003637EC"/>
    <w:rsid w:val="0036399D"/>
    <w:rsid w:val="00363BF6"/>
    <w:rsid w:val="00363F46"/>
    <w:rsid w:val="00364534"/>
    <w:rsid w:val="00364A14"/>
    <w:rsid w:val="00364A78"/>
    <w:rsid w:val="00364BB4"/>
    <w:rsid w:val="00364D7A"/>
    <w:rsid w:val="00364D7E"/>
    <w:rsid w:val="00365680"/>
    <w:rsid w:val="00365DC4"/>
    <w:rsid w:val="00365EB3"/>
    <w:rsid w:val="00366121"/>
    <w:rsid w:val="0036619E"/>
    <w:rsid w:val="00366411"/>
    <w:rsid w:val="003664DD"/>
    <w:rsid w:val="003668B3"/>
    <w:rsid w:val="00366A72"/>
    <w:rsid w:val="00366BC9"/>
    <w:rsid w:val="00366E49"/>
    <w:rsid w:val="00366F9B"/>
    <w:rsid w:val="0036714D"/>
    <w:rsid w:val="0036720C"/>
    <w:rsid w:val="003675DF"/>
    <w:rsid w:val="00367EF1"/>
    <w:rsid w:val="00367F6B"/>
    <w:rsid w:val="00367F79"/>
    <w:rsid w:val="0037001A"/>
    <w:rsid w:val="0037007B"/>
    <w:rsid w:val="0037035D"/>
    <w:rsid w:val="00370559"/>
    <w:rsid w:val="00370C00"/>
    <w:rsid w:val="00370CDE"/>
    <w:rsid w:val="00371015"/>
    <w:rsid w:val="0037124A"/>
    <w:rsid w:val="0037124D"/>
    <w:rsid w:val="0037133C"/>
    <w:rsid w:val="00371832"/>
    <w:rsid w:val="00371B04"/>
    <w:rsid w:val="00371EA5"/>
    <w:rsid w:val="00372048"/>
    <w:rsid w:val="00372180"/>
    <w:rsid w:val="0037232F"/>
    <w:rsid w:val="00372357"/>
    <w:rsid w:val="003724C6"/>
    <w:rsid w:val="003727F1"/>
    <w:rsid w:val="00372901"/>
    <w:rsid w:val="00372A66"/>
    <w:rsid w:val="00372E1B"/>
    <w:rsid w:val="0037310D"/>
    <w:rsid w:val="003731E1"/>
    <w:rsid w:val="00373320"/>
    <w:rsid w:val="00373542"/>
    <w:rsid w:val="00373606"/>
    <w:rsid w:val="00373676"/>
    <w:rsid w:val="003738CE"/>
    <w:rsid w:val="00373D41"/>
    <w:rsid w:val="00374173"/>
    <w:rsid w:val="00374184"/>
    <w:rsid w:val="003742CF"/>
    <w:rsid w:val="003743CD"/>
    <w:rsid w:val="00374569"/>
    <w:rsid w:val="0037458D"/>
    <w:rsid w:val="0037460C"/>
    <w:rsid w:val="0037465F"/>
    <w:rsid w:val="003748F5"/>
    <w:rsid w:val="00374974"/>
    <w:rsid w:val="00374A87"/>
    <w:rsid w:val="00374ABF"/>
    <w:rsid w:val="0037549B"/>
    <w:rsid w:val="003754E0"/>
    <w:rsid w:val="003754E6"/>
    <w:rsid w:val="0037557F"/>
    <w:rsid w:val="00375588"/>
    <w:rsid w:val="0037562C"/>
    <w:rsid w:val="003758CE"/>
    <w:rsid w:val="0037592A"/>
    <w:rsid w:val="00375A01"/>
    <w:rsid w:val="00375BE1"/>
    <w:rsid w:val="00375E44"/>
    <w:rsid w:val="003762E8"/>
    <w:rsid w:val="00376CDB"/>
    <w:rsid w:val="00376F2F"/>
    <w:rsid w:val="00376FD7"/>
    <w:rsid w:val="00377197"/>
    <w:rsid w:val="003774B3"/>
    <w:rsid w:val="003779B1"/>
    <w:rsid w:val="00377C3B"/>
    <w:rsid w:val="00377E61"/>
    <w:rsid w:val="00377FF3"/>
    <w:rsid w:val="0038004E"/>
    <w:rsid w:val="003801EF"/>
    <w:rsid w:val="00380269"/>
    <w:rsid w:val="0038029C"/>
    <w:rsid w:val="00380383"/>
    <w:rsid w:val="00380476"/>
    <w:rsid w:val="003804CE"/>
    <w:rsid w:val="00380769"/>
    <w:rsid w:val="00380783"/>
    <w:rsid w:val="00380E53"/>
    <w:rsid w:val="00381059"/>
    <w:rsid w:val="0038108B"/>
    <w:rsid w:val="003811EE"/>
    <w:rsid w:val="003814D7"/>
    <w:rsid w:val="00381857"/>
    <w:rsid w:val="00381E49"/>
    <w:rsid w:val="00381FB3"/>
    <w:rsid w:val="003820CF"/>
    <w:rsid w:val="003822CD"/>
    <w:rsid w:val="00382472"/>
    <w:rsid w:val="00382486"/>
    <w:rsid w:val="003826AB"/>
    <w:rsid w:val="00382AB6"/>
    <w:rsid w:val="00382E2E"/>
    <w:rsid w:val="00382FDB"/>
    <w:rsid w:val="0038318E"/>
    <w:rsid w:val="003831D8"/>
    <w:rsid w:val="00383482"/>
    <w:rsid w:val="00383894"/>
    <w:rsid w:val="003839C8"/>
    <w:rsid w:val="00383D5D"/>
    <w:rsid w:val="00384005"/>
    <w:rsid w:val="003840EA"/>
    <w:rsid w:val="00384243"/>
    <w:rsid w:val="00384261"/>
    <w:rsid w:val="003846A1"/>
    <w:rsid w:val="00384718"/>
    <w:rsid w:val="00384908"/>
    <w:rsid w:val="00384B1A"/>
    <w:rsid w:val="00384E17"/>
    <w:rsid w:val="003850DD"/>
    <w:rsid w:val="003852B8"/>
    <w:rsid w:val="003855CA"/>
    <w:rsid w:val="003857CB"/>
    <w:rsid w:val="00385ABF"/>
    <w:rsid w:val="00386227"/>
    <w:rsid w:val="00386267"/>
    <w:rsid w:val="00386316"/>
    <w:rsid w:val="003869C4"/>
    <w:rsid w:val="003869EF"/>
    <w:rsid w:val="00386BF6"/>
    <w:rsid w:val="00386F16"/>
    <w:rsid w:val="00387033"/>
    <w:rsid w:val="0038704D"/>
    <w:rsid w:val="00387130"/>
    <w:rsid w:val="00387348"/>
    <w:rsid w:val="00387371"/>
    <w:rsid w:val="00387B34"/>
    <w:rsid w:val="00387E7D"/>
    <w:rsid w:val="0039021A"/>
    <w:rsid w:val="003902B5"/>
    <w:rsid w:val="00390666"/>
    <w:rsid w:val="00390728"/>
    <w:rsid w:val="00390B11"/>
    <w:rsid w:val="00390BE5"/>
    <w:rsid w:val="00390BF7"/>
    <w:rsid w:val="00391159"/>
    <w:rsid w:val="0039120B"/>
    <w:rsid w:val="003912FD"/>
    <w:rsid w:val="0039137E"/>
    <w:rsid w:val="003913B8"/>
    <w:rsid w:val="003915F3"/>
    <w:rsid w:val="0039190C"/>
    <w:rsid w:val="00392153"/>
    <w:rsid w:val="0039236B"/>
    <w:rsid w:val="003923A3"/>
    <w:rsid w:val="00392527"/>
    <w:rsid w:val="003927B5"/>
    <w:rsid w:val="003928CE"/>
    <w:rsid w:val="003929AE"/>
    <w:rsid w:val="00392B5A"/>
    <w:rsid w:val="00392E14"/>
    <w:rsid w:val="00392F82"/>
    <w:rsid w:val="00393003"/>
    <w:rsid w:val="00393280"/>
    <w:rsid w:val="00393742"/>
    <w:rsid w:val="0039381B"/>
    <w:rsid w:val="00393BF1"/>
    <w:rsid w:val="00393D40"/>
    <w:rsid w:val="00393E3D"/>
    <w:rsid w:val="00393E5C"/>
    <w:rsid w:val="00394068"/>
    <w:rsid w:val="00394586"/>
    <w:rsid w:val="00394981"/>
    <w:rsid w:val="00394BFC"/>
    <w:rsid w:val="00394CF4"/>
    <w:rsid w:val="00394D96"/>
    <w:rsid w:val="00394F2E"/>
    <w:rsid w:val="00395177"/>
    <w:rsid w:val="0039529B"/>
    <w:rsid w:val="003957BD"/>
    <w:rsid w:val="0039586F"/>
    <w:rsid w:val="00395AE8"/>
    <w:rsid w:val="00395B49"/>
    <w:rsid w:val="00395C37"/>
    <w:rsid w:val="00395CED"/>
    <w:rsid w:val="00395D63"/>
    <w:rsid w:val="00395D6D"/>
    <w:rsid w:val="00395FD1"/>
    <w:rsid w:val="0039658C"/>
    <w:rsid w:val="003967D4"/>
    <w:rsid w:val="003967DD"/>
    <w:rsid w:val="00396AC2"/>
    <w:rsid w:val="00396AD8"/>
    <w:rsid w:val="00396BC1"/>
    <w:rsid w:val="00396CCD"/>
    <w:rsid w:val="00396F76"/>
    <w:rsid w:val="00397185"/>
    <w:rsid w:val="0039724B"/>
    <w:rsid w:val="00397518"/>
    <w:rsid w:val="0039757C"/>
    <w:rsid w:val="003975C4"/>
    <w:rsid w:val="003976F4"/>
    <w:rsid w:val="00397761"/>
    <w:rsid w:val="003979BC"/>
    <w:rsid w:val="00397AD5"/>
    <w:rsid w:val="00397C2B"/>
    <w:rsid w:val="00397F4D"/>
    <w:rsid w:val="003A0290"/>
    <w:rsid w:val="003A0308"/>
    <w:rsid w:val="003A0956"/>
    <w:rsid w:val="003A09CE"/>
    <w:rsid w:val="003A12C5"/>
    <w:rsid w:val="003A1A42"/>
    <w:rsid w:val="003A1A97"/>
    <w:rsid w:val="003A1D13"/>
    <w:rsid w:val="003A1D35"/>
    <w:rsid w:val="003A207C"/>
    <w:rsid w:val="003A26EF"/>
    <w:rsid w:val="003A2776"/>
    <w:rsid w:val="003A2966"/>
    <w:rsid w:val="003A29E4"/>
    <w:rsid w:val="003A2E97"/>
    <w:rsid w:val="003A2EA9"/>
    <w:rsid w:val="003A2FBF"/>
    <w:rsid w:val="003A324C"/>
    <w:rsid w:val="003A3653"/>
    <w:rsid w:val="003A374E"/>
    <w:rsid w:val="003A3B44"/>
    <w:rsid w:val="003A3C53"/>
    <w:rsid w:val="003A3CB0"/>
    <w:rsid w:val="003A3F7D"/>
    <w:rsid w:val="003A403E"/>
    <w:rsid w:val="003A413C"/>
    <w:rsid w:val="003A4373"/>
    <w:rsid w:val="003A44D6"/>
    <w:rsid w:val="003A4829"/>
    <w:rsid w:val="003A4BCD"/>
    <w:rsid w:val="003A4D9F"/>
    <w:rsid w:val="003A4EA2"/>
    <w:rsid w:val="003A5402"/>
    <w:rsid w:val="003A548A"/>
    <w:rsid w:val="003A5DE7"/>
    <w:rsid w:val="003A5E56"/>
    <w:rsid w:val="003A5EA1"/>
    <w:rsid w:val="003A633B"/>
    <w:rsid w:val="003A71FC"/>
    <w:rsid w:val="003A72CC"/>
    <w:rsid w:val="003A744D"/>
    <w:rsid w:val="003A7FDC"/>
    <w:rsid w:val="003B00A8"/>
    <w:rsid w:val="003B0531"/>
    <w:rsid w:val="003B05D1"/>
    <w:rsid w:val="003B0A72"/>
    <w:rsid w:val="003B103A"/>
    <w:rsid w:val="003B19D4"/>
    <w:rsid w:val="003B1CF6"/>
    <w:rsid w:val="003B1E8A"/>
    <w:rsid w:val="003B1F94"/>
    <w:rsid w:val="003B2ADE"/>
    <w:rsid w:val="003B3167"/>
    <w:rsid w:val="003B344E"/>
    <w:rsid w:val="003B36D6"/>
    <w:rsid w:val="003B37D0"/>
    <w:rsid w:val="003B38BF"/>
    <w:rsid w:val="003B399D"/>
    <w:rsid w:val="003B3D06"/>
    <w:rsid w:val="003B3D2E"/>
    <w:rsid w:val="003B3DA2"/>
    <w:rsid w:val="003B3DAC"/>
    <w:rsid w:val="003B3DDA"/>
    <w:rsid w:val="003B3FA9"/>
    <w:rsid w:val="003B3FDB"/>
    <w:rsid w:val="003B47E2"/>
    <w:rsid w:val="003B4E99"/>
    <w:rsid w:val="003B5294"/>
    <w:rsid w:val="003B54B6"/>
    <w:rsid w:val="003B561E"/>
    <w:rsid w:val="003B56F8"/>
    <w:rsid w:val="003B5902"/>
    <w:rsid w:val="003B5DD3"/>
    <w:rsid w:val="003B5E40"/>
    <w:rsid w:val="003B5E55"/>
    <w:rsid w:val="003B5FD4"/>
    <w:rsid w:val="003B64C2"/>
    <w:rsid w:val="003B6633"/>
    <w:rsid w:val="003B684F"/>
    <w:rsid w:val="003B6A17"/>
    <w:rsid w:val="003B6A2A"/>
    <w:rsid w:val="003B6A4F"/>
    <w:rsid w:val="003B6A8D"/>
    <w:rsid w:val="003B74B4"/>
    <w:rsid w:val="003B7535"/>
    <w:rsid w:val="003C023A"/>
    <w:rsid w:val="003C028E"/>
    <w:rsid w:val="003C07E6"/>
    <w:rsid w:val="003C0A47"/>
    <w:rsid w:val="003C0B15"/>
    <w:rsid w:val="003C0BE8"/>
    <w:rsid w:val="003C116C"/>
    <w:rsid w:val="003C117B"/>
    <w:rsid w:val="003C1224"/>
    <w:rsid w:val="003C1476"/>
    <w:rsid w:val="003C18DB"/>
    <w:rsid w:val="003C19D6"/>
    <w:rsid w:val="003C1C5E"/>
    <w:rsid w:val="003C1CAC"/>
    <w:rsid w:val="003C1DBC"/>
    <w:rsid w:val="003C1E9E"/>
    <w:rsid w:val="003C1EF0"/>
    <w:rsid w:val="003C1F75"/>
    <w:rsid w:val="003C1FB7"/>
    <w:rsid w:val="003C22D0"/>
    <w:rsid w:val="003C2443"/>
    <w:rsid w:val="003C26E9"/>
    <w:rsid w:val="003C2DE1"/>
    <w:rsid w:val="003C3029"/>
    <w:rsid w:val="003C304E"/>
    <w:rsid w:val="003C3108"/>
    <w:rsid w:val="003C33F0"/>
    <w:rsid w:val="003C3417"/>
    <w:rsid w:val="003C38CE"/>
    <w:rsid w:val="003C3E4C"/>
    <w:rsid w:val="003C4331"/>
    <w:rsid w:val="003C4545"/>
    <w:rsid w:val="003C4BC7"/>
    <w:rsid w:val="003C4C85"/>
    <w:rsid w:val="003C4F11"/>
    <w:rsid w:val="003C5000"/>
    <w:rsid w:val="003C5265"/>
    <w:rsid w:val="003C5307"/>
    <w:rsid w:val="003C53DB"/>
    <w:rsid w:val="003C547B"/>
    <w:rsid w:val="003C550D"/>
    <w:rsid w:val="003C5618"/>
    <w:rsid w:val="003C57F9"/>
    <w:rsid w:val="003C58C8"/>
    <w:rsid w:val="003C5951"/>
    <w:rsid w:val="003C5B3C"/>
    <w:rsid w:val="003C5B4C"/>
    <w:rsid w:val="003C5D0F"/>
    <w:rsid w:val="003C61CE"/>
    <w:rsid w:val="003C664D"/>
    <w:rsid w:val="003C6D01"/>
    <w:rsid w:val="003C6D05"/>
    <w:rsid w:val="003C6F09"/>
    <w:rsid w:val="003C6F70"/>
    <w:rsid w:val="003C70F0"/>
    <w:rsid w:val="003C73C9"/>
    <w:rsid w:val="003C7567"/>
    <w:rsid w:val="003C7630"/>
    <w:rsid w:val="003C768B"/>
    <w:rsid w:val="003C7784"/>
    <w:rsid w:val="003C7845"/>
    <w:rsid w:val="003C7942"/>
    <w:rsid w:val="003C7E02"/>
    <w:rsid w:val="003D004E"/>
    <w:rsid w:val="003D0162"/>
    <w:rsid w:val="003D0446"/>
    <w:rsid w:val="003D09B4"/>
    <w:rsid w:val="003D0C18"/>
    <w:rsid w:val="003D0D92"/>
    <w:rsid w:val="003D10C5"/>
    <w:rsid w:val="003D1145"/>
    <w:rsid w:val="003D1272"/>
    <w:rsid w:val="003D13E6"/>
    <w:rsid w:val="003D14E2"/>
    <w:rsid w:val="003D1651"/>
    <w:rsid w:val="003D16DA"/>
    <w:rsid w:val="003D1704"/>
    <w:rsid w:val="003D1758"/>
    <w:rsid w:val="003D1BC1"/>
    <w:rsid w:val="003D1D86"/>
    <w:rsid w:val="003D1F7A"/>
    <w:rsid w:val="003D2273"/>
    <w:rsid w:val="003D2620"/>
    <w:rsid w:val="003D268C"/>
    <w:rsid w:val="003D26BC"/>
    <w:rsid w:val="003D26C5"/>
    <w:rsid w:val="003D2921"/>
    <w:rsid w:val="003D2954"/>
    <w:rsid w:val="003D2C84"/>
    <w:rsid w:val="003D2E5F"/>
    <w:rsid w:val="003D2E9C"/>
    <w:rsid w:val="003D2EDF"/>
    <w:rsid w:val="003D2F1F"/>
    <w:rsid w:val="003D3354"/>
    <w:rsid w:val="003D33C2"/>
    <w:rsid w:val="003D372B"/>
    <w:rsid w:val="003D3A84"/>
    <w:rsid w:val="003D4133"/>
    <w:rsid w:val="003D4820"/>
    <w:rsid w:val="003D4BC9"/>
    <w:rsid w:val="003D4D51"/>
    <w:rsid w:val="003D50F0"/>
    <w:rsid w:val="003D51C0"/>
    <w:rsid w:val="003D51EA"/>
    <w:rsid w:val="003D5333"/>
    <w:rsid w:val="003D540A"/>
    <w:rsid w:val="003D5725"/>
    <w:rsid w:val="003D582D"/>
    <w:rsid w:val="003D5BDB"/>
    <w:rsid w:val="003D5C3C"/>
    <w:rsid w:val="003D5EE4"/>
    <w:rsid w:val="003D614A"/>
    <w:rsid w:val="003D61F8"/>
    <w:rsid w:val="003D6340"/>
    <w:rsid w:val="003D65D1"/>
    <w:rsid w:val="003D6C14"/>
    <w:rsid w:val="003D7025"/>
    <w:rsid w:val="003D709F"/>
    <w:rsid w:val="003D7141"/>
    <w:rsid w:val="003D7310"/>
    <w:rsid w:val="003D757D"/>
    <w:rsid w:val="003D7778"/>
    <w:rsid w:val="003D783E"/>
    <w:rsid w:val="003D78AC"/>
    <w:rsid w:val="003D7C0B"/>
    <w:rsid w:val="003D7E83"/>
    <w:rsid w:val="003E01A8"/>
    <w:rsid w:val="003E02ED"/>
    <w:rsid w:val="003E0418"/>
    <w:rsid w:val="003E065B"/>
    <w:rsid w:val="003E0938"/>
    <w:rsid w:val="003E0EC6"/>
    <w:rsid w:val="003E1211"/>
    <w:rsid w:val="003E12BF"/>
    <w:rsid w:val="003E1455"/>
    <w:rsid w:val="003E147E"/>
    <w:rsid w:val="003E14E0"/>
    <w:rsid w:val="003E15BC"/>
    <w:rsid w:val="003E1750"/>
    <w:rsid w:val="003E1A22"/>
    <w:rsid w:val="003E1C66"/>
    <w:rsid w:val="003E1C78"/>
    <w:rsid w:val="003E1F64"/>
    <w:rsid w:val="003E2A7D"/>
    <w:rsid w:val="003E2AA6"/>
    <w:rsid w:val="003E2E41"/>
    <w:rsid w:val="003E30AF"/>
    <w:rsid w:val="003E37AE"/>
    <w:rsid w:val="003E3992"/>
    <w:rsid w:val="003E3A4D"/>
    <w:rsid w:val="003E3D7B"/>
    <w:rsid w:val="003E40D4"/>
    <w:rsid w:val="003E475E"/>
    <w:rsid w:val="003E4944"/>
    <w:rsid w:val="003E5503"/>
    <w:rsid w:val="003E55EE"/>
    <w:rsid w:val="003E58FC"/>
    <w:rsid w:val="003E5E98"/>
    <w:rsid w:val="003E610D"/>
    <w:rsid w:val="003E61FC"/>
    <w:rsid w:val="003E62E6"/>
    <w:rsid w:val="003E6552"/>
    <w:rsid w:val="003E6906"/>
    <w:rsid w:val="003E6A2A"/>
    <w:rsid w:val="003E748E"/>
    <w:rsid w:val="003E75D1"/>
    <w:rsid w:val="003E7A53"/>
    <w:rsid w:val="003F000C"/>
    <w:rsid w:val="003F0133"/>
    <w:rsid w:val="003F03E9"/>
    <w:rsid w:val="003F0748"/>
    <w:rsid w:val="003F0822"/>
    <w:rsid w:val="003F093F"/>
    <w:rsid w:val="003F0980"/>
    <w:rsid w:val="003F0A75"/>
    <w:rsid w:val="003F0C5D"/>
    <w:rsid w:val="003F10FF"/>
    <w:rsid w:val="003F120B"/>
    <w:rsid w:val="003F17CD"/>
    <w:rsid w:val="003F180B"/>
    <w:rsid w:val="003F18DB"/>
    <w:rsid w:val="003F1EA7"/>
    <w:rsid w:val="003F1F94"/>
    <w:rsid w:val="003F2015"/>
    <w:rsid w:val="003F20CE"/>
    <w:rsid w:val="003F2108"/>
    <w:rsid w:val="003F2385"/>
    <w:rsid w:val="003F26C5"/>
    <w:rsid w:val="003F2915"/>
    <w:rsid w:val="003F2CDA"/>
    <w:rsid w:val="003F31A6"/>
    <w:rsid w:val="003F3236"/>
    <w:rsid w:val="003F3722"/>
    <w:rsid w:val="003F37D9"/>
    <w:rsid w:val="003F3FE0"/>
    <w:rsid w:val="003F4462"/>
    <w:rsid w:val="003F4648"/>
    <w:rsid w:val="003F4771"/>
    <w:rsid w:val="003F48D1"/>
    <w:rsid w:val="003F490A"/>
    <w:rsid w:val="003F4B49"/>
    <w:rsid w:val="003F4CEB"/>
    <w:rsid w:val="003F4DAD"/>
    <w:rsid w:val="003F4E5E"/>
    <w:rsid w:val="003F4F13"/>
    <w:rsid w:val="003F5072"/>
    <w:rsid w:val="003F5325"/>
    <w:rsid w:val="003F5332"/>
    <w:rsid w:val="003F5448"/>
    <w:rsid w:val="003F5719"/>
    <w:rsid w:val="003F57BE"/>
    <w:rsid w:val="003F5978"/>
    <w:rsid w:val="003F5D89"/>
    <w:rsid w:val="003F5FD9"/>
    <w:rsid w:val="003F6135"/>
    <w:rsid w:val="003F678A"/>
    <w:rsid w:val="003F67B1"/>
    <w:rsid w:val="003F6877"/>
    <w:rsid w:val="003F6FE0"/>
    <w:rsid w:val="003F70FB"/>
    <w:rsid w:val="003F77A6"/>
    <w:rsid w:val="003F7E68"/>
    <w:rsid w:val="0040006D"/>
    <w:rsid w:val="00400267"/>
    <w:rsid w:val="004002B4"/>
    <w:rsid w:val="00400622"/>
    <w:rsid w:val="00400C61"/>
    <w:rsid w:val="00400F28"/>
    <w:rsid w:val="00401007"/>
    <w:rsid w:val="00401209"/>
    <w:rsid w:val="004015C1"/>
    <w:rsid w:val="004019F2"/>
    <w:rsid w:val="00401AED"/>
    <w:rsid w:val="00401B31"/>
    <w:rsid w:val="00401B52"/>
    <w:rsid w:val="00401B66"/>
    <w:rsid w:val="00401B67"/>
    <w:rsid w:val="00401BD1"/>
    <w:rsid w:val="00401F46"/>
    <w:rsid w:val="004021C4"/>
    <w:rsid w:val="004021E2"/>
    <w:rsid w:val="00402A7B"/>
    <w:rsid w:val="00402DD9"/>
    <w:rsid w:val="00402E28"/>
    <w:rsid w:val="00403052"/>
    <w:rsid w:val="0040330A"/>
    <w:rsid w:val="00403344"/>
    <w:rsid w:val="00403473"/>
    <w:rsid w:val="0040353E"/>
    <w:rsid w:val="004036BB"/>
    <w:rsid w:val="0040385E"/>
    <w:rsid w:val="0040390F"/>
    <w:rsid w:val="00403C17"/>
    <w:rsid w:val="004041A7"/>
    <w:rsid w:val="004043AD"/>
    <w:rsid w:val="00404473"/>
    <w:rsid w:val="004046EB"/>
    <w:rsid w:val="004047D7"/>
    <w:rsid w:val="00404ACA"/>
    <w:rsid w:val="00404AEF"/>
    <w:rsid w:val="00404C60"/>
    <w:rsid w:val="00404C7F"/>
    <w:rsid w:val="004050A6"/>
    <w:rsid w:val="00405211"/>
    <w:rsid w:val="0040583A"/>
    <w:rsid w:val="00405944"/>
    <w:rsid w:val="00405D22"/>
    <w:rsid w:val="00405D52"/>
    <w:rsid w:val="00405E9A"/>
    <w:rsid w:val="00406101"/>
    <w:rsid w:val="00406266"/>
    <w:rsid w:val="004062CA"/>
    <w:rsid w:val="004062F5"/>
    <w:rsid w:val="00406418"/>
    <w:rsid w:val="0040661F"/>
    <w:rsid w:val="00406889"/>
    <w:rsid w:val="00406D08"/>
    <w:rsid w:val="0040710C"/>
    <w:rsid w:val="0040777E"/>
    <w:rsid w:val="004079A1"/>
    <w:rsid w:val="00407A58"/>
    <w:rsid w:val="00407DCA"/>
    <w:rsid w:val="0041003D"/>
    <w:rsid w:val="00410374"/>
    <w:rsid w:val="0041049B"/>
    <w:rsid w:val="004104F1"/>
    <w:rsid w:val="00410585"/>
    <w:rsid w:val="00410A9F"/>
    <w:rsid w:val="00410C24"/>
    <w:rsid w:val="00410C2B"/>
    <w:rsid w:val="00410D79"/>
    <w:rsid w:val="00411460"/>
    <w:rsid w:val="004116FF"/>
    <w:rsid w:val="004118E4"/>
    <w:rsid w:val="004119CF"/>
    <w:rsid w:val="00411A90"/>
    <w:rsid w:val="00411A9B"/>
    <w:rsid w:val="00411D69"/>
    <w:rsid w:val="00411ED3"/>
    <w:rsid w:val="00412125"/>
    <w:rsid w:val="004121D6"/>
    <w:rsid w:val="00412321"/>
    <w:rsid w:val="00412404"/>
    <w:rsid w:val="004124B5"/>
    <w:rsid w:val="00412A85"/>
    <w:rsid w:val="00412BA3"/>
    <w:rsid w:val="00412E92"/>
    <w:rsid w:val="00413255"/>
    <w:rsid w:val="00413347"/>
    <w:rsid w:val="00413530"/>
    <w:rsid w:val="0041362F"/>
    <w:rsid w:val="00413645"/>
    <w:rsid w:val="004136E8"/>
    <w:rsid w:val="0041372D"/>
    <w:rsid w:val="00413746"/>
    <w:rsid w:val="004139BF"/>
    <w:rsid w:val="004139DB"/>
    <w:rsid w:val="00413B28"/>
    <w:rsid w:val="00413DCA"/>
    <w:rsid w:val="00413FEB"/>
    <w:rsid w:val="00414483"/>
    <w:rsid w:val="0041462D"/>
    <w:rsid w:val="00414676"/>
    <w:rsid w:val="0041470A"/>
    <w:rsid w:val="00414934"/>
    <w:rsid w:val="00414DE3"/>
    <w:rsid w:val="004150C5"/>
    <w:rsid w:val="0041526F"/>
    <w:rsid w:val="00415297"/>
    <w:rsid w:val="00415498"/>
    <w:rsid w:val="004156B9"/>
    <w:rsid w:val="004157AF"/>
    <w:rsid w:val="00415B87"/>
    <w:rsid w:val="00415C46"/>
    <w:rsid w:val="00415E1F"/>
    <w:rsid w:val="00415FC3"/>
    <w:rsid w:val="00416127"/>
    <w:rsid w:val="004165FA"/>
    <w:rsid w:val="004166FA"/>
    <w:rsid w:val="00416EE2"/>
    <w:rsid w:val="00417117"/>
    <w:rsid w:val="00417153"/>
    <w:rsid w:val="0041716E"/>
    <w:rsid w:val="004172C6"/>
    <w:rsid w:val="004172D1"/>
    <w:rsid w:val="00417416"/>
    <w:rsid w:val="00417772"/>
    <w:rsid w:val="00417A0F"/>
    <w:rsid w:val="00417E9C"/>
    <w:rsid w:val="00420130"/>
    <w:rsid w:val="0042025A"/>
    <w:rsid w:val="004203F8"/>
    <w:rsid w:val="0042048B"/>
    <w:rsid w:val="00420972"/>
    <w:rsid w:val="00420ADD"/>
    <w:rsid w:val="004210CB"/>
    <w:rsid w:val="0042126A"/>
    <w:rsid w:val="00421362"/>
    <w:rsid w:val="00421449"/>
    <w:rsid w:val="004214A2"/>
    <w:rsid w:val="004215D6"/>
    <w:rsid w:val="004216C5"/>
    <w:rsid w:val="00421807"/>
    <w:rsid w:val="00421B50"/>
    <w:rsid w:val="00421D71"/>
    <w:rsid w:val="00421E4C"/>
    <w:rsid w:val="0042265B"/>
    <w:rsid w:val="00422975"/>
    <w:rsid w:val="00422D8C"/>
    <w:rsid w:val="00423308"/>
    <w:rsid w:val="00423381"/>
    <w:rsid w:val="00423491"/>
    <w:rsid w:val="004234AC"/>
    <w:rsid w:val="00423683"/>
    <w:rsid w:val="0042369C"/>
    <w:rsid w:val="00423788"/>
    <w:rsid w:val="00423A2F"/>
    <w:rsid w:val="00423B75"/>
    <w:rsid w:val="00423DBB"/>
    <w:rsid w:val="00424126"/>
    <w:rsid w:val="004243A4"/>
    <w:rsid w:val="00424490"/>
    <w:rsid w:val="00424521"/>
    <w:rsid w:val="00424551"/>
    <w:rsid w:val="004247B7"/>
    <w:rsid w:val="00424A46"/>
    <w:rsid w:val="00424E32"/>
    <w:rsid w:val="00424EF7"/>
    <w:rsid w:val="00425071"/>
    <w:rsid w:val="0042507B"/>
    <w:rsid w:val="004250B5"/>
    <w:rsid w:val="004255BB"/>
    <w:rsid w:val="0042567E"/>
    <w:rsid w:val="00425B75"/>
    <w:rsid w:val="00425B8B"/>
    <w:rsid w:val="00425D23"/>
    <w:rsid w:val="00425E30"/>
    <w:rsid w:val="004260F7"/>
    <w:rsid w:val="00426226"/>
    <w:rsid w:val="00426392"/>
    <w:rsid w:val="0042664E"/>
    <w:rsid w:val="00426A13"/>
    <w:rsid w:val="00426C30"/>
    <w:rsid w:val="00426C37"/>
    <w:rsid w:val="00427008"/>
    <w:rsid w:val="00427760"/>
    <w:rsid w:val="00427B04"/>
    <w:rsid w:val="00430399"/>
    <w:rsid w:val="004303BD"/>
    <w:rsid w:val="004304B5"/>
    <w:rsid w:val="004304C3"/>
    <w:rsid w:val="004306D9"/>
    <w:rsid w:val="004308BC"/>
    <w:rsid w:val="00430905"/>
    <w:rsid w:val="0043091F"/>
    <w:rsid w:val="00430B6B"/>
    <w:rsid w:val="0043101A"/>
    <w:rsid w:val="00431025"/>
    <w:rsid w:val="004310D7"/>
    <w:rsid w:val="004314FF"/>
    <w:rsid w:val="00431693"/>
    <w:rsid w:val="004316EA"/>
    <w:rsid w:val="0043186A"/>
    <w:rsid w:val="00431BE0"/>
    <w:rsid w:val="00431F93"/>
    <w:rsid w:val="0043200C"/>
    <w:rsid w:val="004324C5"/>
    <w:rsid w:val="004326BA"/>
    <w:rsid w:val="00432C17"/>
    <w:rsid w:val="00432EB8"/>
    <w:rsid w:val="00433227"/>
    <w:rsid w:val="00433252"/>
    <w:rsid w:val="00433528"/>
    <w:rsid w:val="004336D9"/>
    <w:rsid w:val="00433CAE"/>
    <w:rsid w:val="00433D8C"/>
    <w:rsid w:val="00433E56"/>
    <w:rsid w:val="00433E66"/>
    <w:rsid w:val="00433F79"/>
    <w:rsid w:val="00434298"/>
    <w:rsid w:val="004342D3"/>
    <w:rsid w:val="00434A1C"/>
    <w:rsid w:val="00434CCA"/>
    <w:rsid w:val="0043533B"/>
    <w:rsid w:val="004356C1"/>
    <w:rsid w:val="00435811"/>
    <w:rsid w:val="004358AF"/>
    <w:rsid w:val="00435A76"/>
    <w:rsid w:val="00435C9E"/>
    <w:rsid w:val="00436084"/>
    <w:rsid w:val="00436087"/>
    <w:rsid w:val="00436191"/>
    <w:rsid w:val="0043661C"/>
    <w:rsid w:val="00436747"/>
    <w:rsid w:val="004368DC"/>
    <w:rsid w:val="00436A13"/>
    <w:rsid w:val="00436A34"/>
    <w:rsid w:val="00436BCA"/>
    <w:rsid w:val="00436C6E"/>
    <w:rsid w:val="00436DA3"/>
    <w:rsid w:val="00436E50"/>
    <w:rsid w:val="00437062"/>
    <w:rsid w:val="00437350"/>
    <w:rsid w:val="0043747F"/>
    <w:rsid w:val="00437705"/>
    <w:rsid w:val="00437826"/>
    <w:rsid w:val="00437D62"/>
    <w:rsid w:val="00437D9B"/>
    <w:rsid w:val="00437DE2"/>
    <w:rsid w:val="00437F66"/>
    <w:rsid w:val="004403D2"/>
    <w:rsid w:val="004404B8"/>
    <w:rsid w:val="0044058E"/>
    <w:rsid w:val="00440806"/>
    <w:rsid w:val="00440F9B"/>
    <w:rsid w:val="004416E5"/>
    <w:rsid w:val="00441F35"/>
    <w:rsid w:val="00441F91"/>
    <w:rsid w:val="00441F92"/>
    <w:rsid w:val="004421EB"/>
    <w:rsid w:val="004422BB"/>
    <w:rsid w:val="004422D0"/>
    <w:rsid w:val="004422FA"/>
    <w:rsid w:val="004423B0"/>
    <w:rsid w:val="00442851"/>
    <w:rsid w:val="0044292E"/>
    <w:rsid w:val="00442989"/>
    <w:rsid w:val="00442B97"/>
    <w:rsid w:val="00442BDE"/>
    <w:rsid w:val="00442CBB"/>
    <w:rsid w:val="004430A4"/>
    <w:rsid w:val="00443468"/>
    <w:rsid w:val="004434A2"/>
    <w:rsid w:val="004437BC"/>
    <w:rsid w:val="004437F1"/>
    <w:rsid w:val="00443966"/>
    <w:rsid w:val="00443A0B"/>
    <w:rsid w:val="00443F03"/>
    <w:rsid w:val="00443F6E"/>
    <w:rsid w:val="00443FF3"/>
    <w:rsid w:val="004442C1"/>
    <w:rsid w:val="00444498"/>
    <w:rsid w:val="0044458F"/>
    <w:rsid w:val="0044487E"/>
    <w:rsid w:val="0044496A"/>
    <w:rsid w:val="00444AC3"/>
    <w:rsid w:val="00444DA0"/>
    <w:rsid w:val="00444F00"/>
    <w:rsid w:val="00444FEF"/>
    <w:rsid w:val="004453A4"/>
    <w:rsid w:val="0044541F"/>
    <w:rsid w:val="0044554E"/>
    <w:rsid w:val="00445799"/>
    <w:rsid w:val="004457C9"/>
    <w:rsid w:val="00445C3B"/>
    <w:rsid w:val="00445C5F"/>
    <w:rsid w:val="0044603B"/>
    <w:rsid w:val="00446046"/>
    <w:rsid w:val="00446680"/>
    <w:rsid w:val="0044689F"/>
    <w:rsid w:val="0044699F"/>
    <w:rsid w:val="004470BC"/>
    <w:rsid w:val="00447229"/>
    <w:rsid w:val="004473EB"/>
    <w:rsid w:val="00447846"/>
    <w:rsid w:val="00447AB3"/>
    <w:rsid w:val="00447ACC"/>
    <w:rsid w:val="00447E2D"/>
    <w:rsid w:val="004504DE"/>
    <w:rsid w:val="004504E5"/>
    <w:rsid w:val="00450DE5"/>
    <w:rsid w:val="0045119D"/>
    <w:rsid w:val="004514C3"/>
    <w:rsid w:val="0045188A"/>
    <w:rsid w:val="004523C9"/>
    <w:rsid w:val="0045292F"/>
    <w:rsid w:val="00452D75"/>
    <w:rsid w:val="00452E77"/>
    <w:rsid w:val="00452EE8"/>
    <w:rsid w:val="00452F90"/>
    <w:rsid w:val="00453561"/>
    <w:rsid w:val="0045376F"/>
    <w:rsid w:val="004538BB"/>
    <w:rsid w:val="00453B9D"/>
    <w:rsid w:val="00453C27"/>
    <w:rsid w:val="0045424C"/>
    <w:rsid w:val="0045426C"/>
    <w:rsid w:val="00454B04"/>
    <w:rsid w:val="00454BF4"/>
    <w:rsid w:val="00454E1E"/>
    <w:rsid w:val="00454FAB"/>
    <w:rsid w:val="00455098"/>
    <w:rsid w:val="0045512C"/>
    <w:rsid w:val="00455224"/>
    <w:rsid w:val="0045536C"/>
    <w:rsid w:val="004554FD"/>
    <w:rsid w:val="004556E2"/>
    <w:rsid w:val="0045580C"/>
    <w:rsid w:val="00455A73"/>
    <w:rsid w:val="00455CD5"/>
    <w:rsid w:val="00455E60"/>
    <w:rsid w:val="0045606B"/>
    <w:rsid w:val="00456156"/>
    <w:rsid w:val="00456160"/>
    <w:rsid w:val="004562E2"/>
    <w:rsid w:val="00456342"/>
    <w:rsid w:val="004564BD"/>
    <w:rsid w:val="0045651F"/>
    <w:rsid w:val="004565CB"/>
    <w:rsid w:val="00456A0C"/>
    <w:rsid w:val="00456BCF"/>
    <w:rsid w:val="00456E86"/>
    <w:rsid w:val="00456FF6"/>
    <w:rsid w:val="00457002"/>
    <w:rsid w:val="00457016"/>
    <w:rsid w:val="00457C1A"/>
    <w:rsid w:val="0046014A"/>
    <w:rsid w:val="004601DB"/>
    <w:rsid w:val="0046056B"/>
    <w:rsid w:val="004605C6"/>
    <w:rsid w:val="00460E26"/>
    <w:rsid w:val="00460EA1"/>
    <w:rsid w:val="004610AB"/>
    <w:rsid w:val="004614EE"/>
    <w:rsid w:val="0046171D"/>
    <w:rsid w:val="0046185E"/>
    <w:rsid w:val="004619A2"/>
    <w:rsid w:val="00461DD9"/>
    <w:rsid w:val="00462365"/>
    <w:rsid w:val="0046236B"/>
    <w:rsid w:val="0046247A"/>
    <w:rsid w:val="0046255E"/>
    <w:rsid w:val="004627AF"/>
    <w:rsid w:val="00462970"/>
    <w:rsid w:val="00462AAF"/>
    <w:rsid w:val="00462C2C"/>
    <w:rsid w:val="00462CF9"/>
    <w:rsid w:val="004632A7"/>
    <w:rsid w:val="00463307"/>
    <w:rsid w:val="0046348C"/>
    <w:rsid w:val="00463540"/>
    <w:rsid w:val="0046374D"/>
    <w:rsid w:val="004638D4"/>
    <w:rsid w:val="00463984"/>
    <w:rsid w:val="00463A66"/>
    <w:rsid w:val="00463EDD"/>
    <w:rsid w:val="00463EF8"/>
    <w:rsid w:val="004642C9"/>
    <w:rsid w:val="00464313"/>
    <w:rsid w:val="004644AB"/>
    <w:rsid w:val="0046458A"/>
    <w:rsid w:val="004646C4"/>
    <w:rsid w:val="00464D69"/>
    <w:rsid w:val="00464D79"/>
    <w:rsid w:val="00465891"/>
    <w:rsid w:val="00465AA5"/>
    <w:rsid w:val="00465AFF"/>
    <w:rsid w:val="00465CA6"/>
    <w:rsid w:val="00465D77"/>
    <w:rsid w:val="00465DE7"/>
    <w:rsid w:val="00465FA5"/>
    <w:rsid w:val="00466144"/>
    <w:rsid w:val="0046625D"/>
    <w:rsid w:val="004666D0"/>
    <w:rsid w:val="004666DF"/>
    <w:rsid w:val="004666F4"/>
    <w:rsid w:val="00466884"/>
    <w:rsid w:val="00466914"/>
    <w:rsid w:val="00466985"/>
    <w:rsid w:val="00466B2C"/>
    <w:rsid w:val="00466B39"/>
    <w:rsid w:val="00466C4B"/>
    <w:rsid w:val="00467E3D"/>
    <w:rsid w:val="00467F3E"/>
    <w:rsid w:val="00467FF6"/>
    <w:rsid w:val="004700AD"/>
    <w:rsid w:val="0047019D"/>
    <w:rsid w:val="004702CB"/>
    <w:rsid w:val="00470658"/>
    <w:rsid w:val="004707EB"/>
    <w:rsid w:val="00470AED"/>
    <w:rsid w:val="0047116B"/>
    <w:rsid w:val="00471ED4"/>
    <w:rsid w:val="004721C6"/>
    <w:rsid w:val="00472534"/>
    <w:rsid w:val="00472A6A"/>
    <w:rsid w:val="004730AD"/>
    <w:rsid w:val="0047316A"/>
    <w:rsid w:val="00473258"/>
    <w:rsid w:val="0047395C"/>
    <w:rsid w:val="0047396F"/>
    <w:rsid w:val="00473988"/>
    <w:rsid w:val="00473EA5"/>
    <w:rsid w:val="00474199"/>
    <w:rsid w:val="004742C8"/>
    <w:rsid w:val="0047436D"/>
    <w:rsid w:val="00474648"/>
    <w:rsid w:val="00474E6B"/>
    <w:rsid w:val="00474EEC"/>
    <w:rsid w:val="00475238"/>
    <w:rsid w:val="00475349"/>
    <w:rsid w:val="004753BA"/>
    <w:rsid w:val="00475634"/>
    <w:rsid w:val="00475714"/>
    <w:rsid w:val="00475889"/>
    <w:rsid w:val="004759EE"/>
    <w:rsid w:val="00475B13"/>
    <w:rsid w:val="00475CC8"/>
    <w:rsid w:val="00475D25"/>
    <w:rsid w:val="00475D7E"/>
    <w:rsid w:val="00475EA0"/>
    <w:rsid w:val="00476390"/>
    <w:rsid w:val="004763B8"/>
    <w:rsid w:val="00476632"/>
    <w:rsid w:val="004766F0"/>
    <w:rsid w:val="004768BF"/>
    <w:rsid w:val="00476D45"/>
    <w:rsid w:val="00476F1F"/>
    <w:rsid w:val="004770EC"/>
    <w:rsid w:val="0047712C"/>
    <w:rsid w:val="0047724D"/>
    <w:rsid w:val="00477310"/>
    <w:rsid w:val="00477511"/>
    <w:rsid w:val="004778B7"/>
    <w:rsid w:val="00477B8F"/>
    <w:rsid w:val="00477C41"/>
    <w:rsid w:val="00477DD7"/>
    <w:rsid w:val="00477E0F"/>
    <w:rsid w:val="00477E56"/>
    <w:rsid w:val="004800CA"/>
    <w:rsid w:val="00480458"/>
    <w:rsid w:val="00480526"/>
    <w:rsid w:val="00480F07"/>
    <w:rsid w:val="00480F88"/>
    <w:rsid w:val="00481333"/>
    <w:rsid w:val="004813A3"/>
    <w:rsid w:val="00481493"/>
    <w:rsid w:val="004816C8"/>
    <w:rsid w:val="00481A6D"/>
    <w:rsid w:val="00481A79"/>
    <w:rsid w:val="00481AC3"/>
    <w:rsid w:val="00481EFE"/>
    <w:rsid w:val="00482563"/>
    <w:rsid w:val="004825CC"/>
    <w:rsid w:val="00482A36"/>
    <w:rsid w:val="00482D90"/>
    <w:rsid w:val="00482F9F"/>
    <w:rsid w:val="0048388A"/>
    <w:rsid w:val="004838ED"/>
    <w:rsid w:val="00483961"/>
    <w:rsid w:val="00483AC5"/>
    <w:rsid w:val="00483E31"/>
    <w:rsid w:val="00484030"/>
    <w:rsid w:val="00484120"/>
    <w:rsid w:val="00484431"/>
    <w:rsid w:val="00484620"/>
    <w:rsid w:val="004846BD"/>
    <w:rsid w:val="004847A3"/>
    <w:rsid w:val="00484B41"/>
    <w:rsid w:val="00484C8B"/>
    <w:rsid w:val="00484EDE"/>
    <w:rsid w:val="00485509"/>
    <w:rsid w:val="00485537"/>
    <w:rsid w:val="004856B8"/>
    <w:rsid w:val="00485730"/>
    <w:rsid w:val="00485775"/>
    <w:rsid w:val="0048601F"/>
    <w:rsid w:val="00486077"/>
    <w:rsid w:val="00486337"/>
    <w:rsid w:val="004863AC"/>
    <w:rsid w:val="0048655D"/>
    <w:rsid w:val="0048688D"/>
    <w:rsid w:val="0048692A"/>
    <w:rsid w:val="00486D40"/>
    <w:rsid w:val="00486D52"/>
    <w:rsid w:val="00486DE2"/>
    <w:rsid w:val="00487281"/>
    <w:rsid w:val="004875EE"/>
    <w:rsid w:val="0048770F"/>
    <w:rsid w:val="004877F0"/>
    <w:rsid w:val="00487D76"/>
    <w:rsid w:val="00487EA9"/>
    <w:rsid w:val="00487FDB"/>
    <w:rsid w:val="004900C7"/>
    <w:rsid w:val="004901B3"/>
    <w:rsid w:val="0049046D"/>
    <w:rsid w:val="00490672"/>
    <w:rsid w:val="0049072B"/>
    <w:rsid w:val="004907D5"/>
    <w:rsid w:val="004908DD"/>
    <w:rsid w:val="00490975"/>
    <w:rsid w:val="00490D68"/>
    <w:rsid w:val="00491104"/>
    <w:rsid w:val="00491184"/>
    <w:rsid w:val="00491417"/>
    <w:rsid w:val="004915F0"/>
    <w:rsid w:val="00491713"/>
    <w:rsid w:val="00491748"/>
    <w:rsid w:val="004917FF"/>
    <w:rsid w:val="0049196C"/>
    <w:rsid w:val="004919E2"/>
    <w:rsid w:val="00491B8B"/>
    <w:rsid w:val="00491F00"/>
    <w:rsid w:val="00492061"/>
    <w:rsid w:val="004926B4"/>
    <w:rsid w:val="00492745"/>
    <w:rsid w:val="004929DA"/>
    <w:rsid w:val="00492E39"/>
    <w:rsid w:val="0049329D"/>
    <w:rsid w:val="004932F6"/>
    <w:rsid w:val="0049347A"/>
    <w:rsid w:val="004934EB"/>
    <w:rsid w:val="00493919"/>
    <w:rsid w:val="00493954"/>
    <w:rsid w:val="00493A2F"/>
    <w:rsid w:val="00493AA1"/>
    <w:rsid w:val="00494103"/>
    <w:rsid w:val="00494250"/>
    <w:rsid w:val="0049448C"/>
    <w:rsid w:val="00494646"/>
    <w:rsid w:val="004947DC"/>
    <w:rsid w:val="004947FC"/>
    <w:rsid w:val="00494988"/>
    <w:rsid w:val="00494C7F"/>
    <w:rsid w:val="00494CAD"/>
    <w:rsid w:val="004950FE"/>
    <w:rsid w:val="0049541A"/>
    <w:rsid w:val="0049550E"/>
    <w:rsid w:val="00495563"/>
    <w:rsid w:val="004955B5"/>
    <w:rsid w:val="00495602"/>
    <w:rsid w:val="004957C7"/>
    <w:rsid w:val="00495B64"/>
    <w:rsid w:val="00495B90"/>
    <w:rsid w:val="0049608F"/>
    <w:rsid w:val="00496311"/>
    <w:rsid w:val="0049647F"/>
    <w:rsid w:val="0049649F"/>
    <w:rsid w:val="0049662A"/>
    <w:rsid w:val="00496645"/>
    <w:rsid w:val="00496A2E"/>
    <w:rsid w:val="00496E6E"/>
    <w:rsid w:val="00497054"/>
    <w:rsid w:val="004972B1"/>
    <w:rsid w:val="00497389"/>
    <w:rsid w:val="004977DF"/>
    <w:rsid w:val="00497D73"/>
    <w:rsid w:val="004A0020"/>
    <w:rsid w:val="004A0309"/>
    <w:rsid w:val="004A0749"/>
    <w:rsid w:val="004A09A4"/>
    <w:rsid w:val="004A0A20"/>
    <w:rsid w:val="004A0F2A"/>
    <w:rsid w:val="004A12EE"/>
    <w:rsid w:val="004A13CA"/>
    <w:rsid w:val="004A14BA"/>
    <w:rsid w:val="004A164B"/>
    <w:rsid w:val="004A1D88"/>
    <w:rsid w:val="004A1FE6"/>
    <w:rsid w:val="004A255E"/>
    <w:rsid w:val="004A29F8"/>
    <w:rsid w:val="004A318B"/>
    <w:rsid w:val="004A3610"/>
    <w:rsid w:val="004A38D4"/>
    <w:rsid w:val="004A3BCD"/>
    <w:rsid w:val="004A3CC8"/>
    <w:rsid w:val="004A422B"/>
    <w:rsid w:val="004A46CC"/>
    <w:rsid w:val="004A47EF"/>
    <w:rsid w:val="004A49B9"/>
    <w:rsid w:val="004A4AAE"/>
    <w:rsid w:val="004A4ADA"/>
    <w:rsid w:val="004A4FF5"/>
    <w:rsid w:val="004A5239"/>
    <w:rsid w:val="004A5251"/>
    <w:rsid w:val="004A54A6"/>
    <w:rsid w:val="004A552F"/>
    <w:rsid w:val="004A55A8"/>
    <w:rsid w:val="004A5878"/>
    <w:rsid w:val="004A589C"/>
    <w:rsid w:val="004A5935"/>
    <w:rsid w:val="004A5CD3"/>
    <w:rsid w:val="004A5E38"/>
    <w:rsid w:val="004A6167"/>
    <w:rsid w:val="004A6187"/>
    <w:rsid w:val="004A61ED"/>
    <w:rsid w:val="004A6668"/>
    <w:rsid w:val="004A66A0"/>
    <w:rsid w:val="004A66C0"/>
    <w:rsid w:val="004A6732"/>
    <w:rsid w:val="004A6A06"/>
    <w:rsid w:val="004A6DB4"/>
    <w:rsid w:val="004A6FC1"/>
    <w:rsid w:val="004A7115"/>
    <w:rsid w:val="004A712C"/>
    <w:rsid w:val="004A735E"/>
    <w:rsid w:val="004A7704"/>
    <w:rsid w:val="004A7955"/>
    <w:rsid w:val="004A798D"/>
    <w:rsid w:val="004A7A6C"/>
    <w:rsid w:val="004A7E0E"/>
    <w:rsid w:val="004A7FB4"/>
    <w:rsid w:val="004B0197"/>
    <w:rsid w:val="004B02B2"/>
    <w:rsid w:val="004B04C1"/>
    <w:rsid w:val="004B05D0"/>
    <w:rsid w:val="004B0DA0"/>
    <w:rsid w:val="004B0ED8"/>
    <w:rsid w:val="004B0F12"/>
    <w:rsid w:val="004B1344"/>
    <w:rsid w:val="004B1BFC"/>
    <w:rsid w:val="004B1C67"/>
    <w:rsid w:val="004B1E4A"/>
    <w:rsid w:val="004B1FC3"/>
    <w:rsid w:val="004B24FC"/>
    <w:rsid w:val="004B2871"/>
    <w:rsid w:val="004B29C4"/>
    <w:rsid w:val="004B2C30"/>
    <w:rsid w:val="004B2CB4"/>
    <w:rsid w:val="004B30BB"/>
    <w:rsid w:val="004B3542"/>
    <w:rsid w:val="004B3B84"/>
    <w:rsid w:val="004B3C52"/>
    <w:rsid w:val="004B3E55"/>
    <w:rsid w:val="004B400F"/>
    <w:rsid w:val="004B4341"/>
    <w:rsid w:val="004B43C8"/>
    <w:rsid w:val="004B4410"/>
    <w:rsid w:val="004B4438"/>
    <w:rsid w:val="004B44A4"/>
    <w:rsid w:val="004B4A5E"/>
    <w:rsid w:val="004B4BEF"/>
    <w:rsid w:val="004B4C48"/>
    <w:rsid w:val="004B5373"/>
    <w:rsid w:val="004B56A2"/>
    <w:rsid w:val="004B59E7"/>
    <w:rsid w:val="004B5E4E"/>
    <w:rsid w:val="004B5EC6"/>
    <w:rsid w:val="004B630E"/>
    <w:rsid w:val="004B64B0"/>
    <w:rsid w:val="004B66C1"/>
    <w:rsid w:val="004B6AA2"/>
    <w:rsid w:val="004B6C67"/>
    <w:rsid w:val="004B6F7C"/>
    <w:rsid w:val="004B73C1"/>
    <w:rsid w:val="004B7816"/>
    <w:rsid w:val="004B7875"/>
    <w:rsid w:val="004B79E4"/>
    <w:rsid w:val="004B7BD2"/>
    <w:rsid w:val="004B7E0A"/>
    <w:rsid w:val="004C00C0"/>
    <w:rsid w:val="004C0757"/>
    <w:rsid w:val="004C07AC"/>
    <w:rsid w:val="004C091C"/>
    <w:rsid w:val="004C0A45"/>
    <w:rsid w:val="004C0C33"/>
    <w:rsid w:val="004C0C70"/>
    <w:rsid w:val="004C0EA1"/>
    <w:rsid w:val="004C10C4"/>
    <w:rsid w:val="004C1151"/>
    <w:rsid w:val="004C1197"/>
    <w:rsid w:val="004C121B"/>
    <w:rsid w:val="004C1276"/>
    <w:rsid w:val="004C14D1"/>
    <w:rsid w:val="004C16E2"/>
    <w:rsid w:val="004C17C2"/>
    <w:rsid w:val="004C1927"/>
    <w:rsid w:val="004C1A69"/>
    <w:rsid w:val="004C1E06"/>
    <w:rsid w:val="004C1FA0"/>
    <w:rsid w:val="004C1FC6"/>
    <w:rsid w:val="004C23D7"/>
    <w:rsid w:val="004C280F"/>
    <w:rsid w:val="004C28E7"/>
    <w:rsid w:val="004C2BDD"/>
    <w:rsid w:val="004C2BED"/>
    <w:rsid w:val="004C2F83"/>
    <w:rsid w:val="004C3110"/>
    <w:rsid w:val="004C32D1"/>
    <w:rsid w:val="004C3434"/>
    <w:rsid w:val="004C3AB9"/>
    <w:rsid w:val="004C3C3F"/>
    <w:rsid w:val="004C3CA2"/>
    <w:rsid w:val="004C3D16"/>
    <w:rsid w:val="004C3FC6"/>
    <w:rsid w:val="004C3FF7"/>
    <w:rsid w:val="004C40C1"/>
    <w:rsid w:val="004C40E3"/>
    <w:rsid w:val="004C4356"/>
    <w:rsid w:val="004C45A4"/>
    <w:rsid w:val="004C4907"/>
    <w:rsid w:val="004C4998"/>
    <w:rsid w:val="004C49EB"/>
    <w:rsid w:val="004C4D8E"/>
    <w:rsid w:val="004C50EE"/>
    <w:rsid w:val="004C5439"/>
    <w:rsid w:val="004C5486"/>
    <w:rsid w:val="004C5528"/>
    <w:rsid w:val="004C5599"/>
    <w:rsid w:val="004C56E8"/>
    <w:rsid w:val="004C5856"/>
    <w:rsid w:val="004C588B"/>
    <w:rsid w:val="004C5890"/>
    <w:rsid w:val="004C5910"/>
    <w:rsid w:val="004C5D94"/>
    <w:rsid w:val="004C64BE"/>
    <w:rsid w:val="004C6660"/>
    <w:rsid w:val="004C698D"/>
    <w:rsid w:val="004C6BBD"/>
    <w:rsid w:val="004C6E14"/>
    <w:rsid w:val="004C6EC7"/>
    <w:rsid w:val="004C72DB"/>
    <w:rsid w:val="004C7330"/>
    <w:rsid w:val="004C76DD"/>
    <w:rsid w:val="004C78F6"/>
    <w:rsid w:val="004C7CA5"/>
    <w:rsid w:val="004C7CBC"/>
    <w:rsid w:val="004C7EF5"/>
    <w:rsid w:val="004D01FE"/>
    <w:rsid w:val="004D0371"/>
    <w:rsid w:val="004D06F2"/>
    <w:rsid w:val="004D09F9"/>
    <w:rsid w:val="004D0A17"/>
    <w:rsid w:val="004D0F2C"/>
    <w:rsid w:val="004D17BF"/>
    <w:rsid w:val="004D1834"/>
    <w:rsid w:val="004D1B13"/>
    <w:rsid w:val="004D1DAD"/>
    <w:rsid w:val="004D1EC2"/>
    <w:rsid w:val="004D1FE4"/>
    <w:rsid w:val="004D235C"/>
    <w:rsid w:val="004D2807"/>
    <w:rsid w:val="004D2857"/>
    <w:rsid w:val="004D2863"/>
    <w:rsid w:val="004D2A83"/>
    <w:rsid w:val="004D2ABC"/>
    <w:rsid w:val="004D2AF6"/>
    <w:rsid w:val="004D2BCD"/>
    <w:rsid w:val="004D2D9A"/>
    <w:rsid w:val="004D2DFB"/>
    <w:rsid w:val="004D2E46"/>
    <w:rsid w:val="004D2EDB"/>
    <w:rsid w:val="004D33B7"/>
    <w:rsid w:val="004D355C"/>
    <w:rsid w:val="004D3765"/>
    <w:rsid w:val="004D3D23"/>
    <w:rsid w:val="004D4020"/>
    <w:rsid w:val="004D405B"/>
    <w:rsid w:val="004D423E"/>
    <w:rsid w:val="004D4301"/>
    <w:rsid w:val="004D4491"/>
    <w:rsid w:val="004D4498"/>
    <w:rsid w:val="004D46B8"/>
    <w:rsid w:val="004D472B"/>
    <w:rsid w:val="004D4868"/>
    <w:rsid w:val="004D48E9"/>
    <w:rsid w:val="004D50B1"/>
    <w:rsid w:val="004D54AB"/>
    <w:rsid w:val="004D5C5B"/>
    <w:rsid w:val="004D5D18"/>
    <w:rsid w:val="004D60A6"/>
    <w:rsid w:val="004D668F"/>
    <w:rsid w:val="004D6B2A"/>
    <w:rsid w:val="004D6CB2"/>
    <w:rsid w:val="004D6E72"/>
    <w:rsid w:val="004D6EE5"/>
    <w:rsid w:val="004D72C9"/>
    <w:rsid w:val="004D764B"/>
    <w:rsid w:val="004D7654"/>
    <w:rsid w:val="004D7752"/>
    <w:rsid w:val="004D7982"/>
    <w:rsid w:val="004D79CD"/>
    <w:rsid w:val="004D7D77"/>
    <w:rsid w:val="004D7DF4"/>
    <w:rsid w:val="004D7DFB"/>
    <w:rsid w:val="004D7F0D"/>
    <w:rsid w:val="004E03C9"/>
    <w:rsid w:val="004E03EB"/>
    <w:rsid w:val="004E0438"/>
    <w:rsid w:val="004E06D0"/>
    <w:rsid w:val="004E0A2C"/>
    <w:rsid w:val="004E0DD2"/>
    <w:rsid w:val="004E0E78"/>
    <w:rsid w:val="004E1329"/>
    <w:rsid w:val="004E18B3"/>
    <w:rsid w:val="004E1AB9"/>
    <w:rsid w:val="004E1CD5"/>
    <w:rsid w:val="004E2134"/>
    <w:rsid w:val="004E21B5"/>
    <w:rsid w:val="004E22C8"/>
    <w:rsid w:val="004E254E"/>
    <w:rsid w:val="004E2572"/>
    <w:rsid w:val="004E29E2"/>
    <w:rsid w:val="004E2B1D"/>
    <w:rsid w:val="004E2C92"/>
    <w:rsid w:val="004E2CB4"/>
    <w:rsid w:val="004E3534"/>
    <w:rsid w:val="004E39EB"/>
    <w:rsid w:val="004E3A8F"/>
    <w:rsid w:val="004E3DF0"/>
    <w:rsid w:val="004E4574"/>
    <w:rsid w:val="004E45DE"/>
    <w:rsid w:val="004E474D"/>
    <w:rsid w:val="004E4914"/>
    <w:rsid w:val="004E4939"/>
    <w:rsid w:val="004E5101"/>
    <w:rsid w:val="004E5556"/>
    <w:rsid w:val="004E5C34"/>
    <w:rsid w:val="004E5E73"/>
    <w:rsid w:val="004E62AF"/>
    <w:rsid w:val="004E6358"/>
    <w:rsid w:val="004E645E"/>
    <w:rsid w:val="004E6519"/>
    <w:rsid w:val="004E6571"/>
    <w:rsid w:val="004E6677"/>
    <w:rsid w:val="004E6683"/>
    <w:rsid w:val="004E688E"/>
    <w:rsid w:val="004E68D5"/>
    <w:rsid w:val="004E6950"/>
    <w:rsid w:val="004E69F3"/>
    <w:rsid w:val="004E6B4E"/>
    <w:rsid w:val="004E6C8E"/>
    <w:rsid w:val="004E6D4C"/>
    <w:rsid w:val="004E7010"/>
    <w:rsid w:val="004E766D"/>
    <w:rsid w:val="004E797F"/>
    <w:rsid w:val="004E79D9"/>
    <w:rsid w:val="004E7FF5"/>
    <w:rsid w:val="004F01E9"/>
    <w:rsid w:val="004F02C4"/>
    <w:rsid w:val="004F03D0"/>
    <w:rsid w:val="004F0633"/>
    <w:rsid w:val="004F06DC"/>
    <w:rsid w:val="004F0A90"/>
    <w:rsid w:val="004F0D56"/>
    <w:rsid w:val="004F1035"/>
    <w:rsid w:val="004F1308"/>
    <w:rsid w:val="004F13DA"/>
    <w:rsid w:val="004F184B"/>
    <w:rsid w:val="004F18C4"/>
    <w:rsid w:val="004F1A51"/>
    <w:rsid w:val="004F1ACB"/>
    <w:rsid w:val="004F1AEC"/>
    <w:rsid w:val="004F1E0D"/>
    <w:rsid w:val="004F1EC6"/>
    <w:rsid w:val="004F1F50"/>
    <w:rsid w:val="004F216F"/>
    <w:rsid w:val="004F2245"/>
    <w:rsid w:val="004F255C"/>
    <w:rsid w:val="004F269A"/>
    <w:rsid w:val="004F28C5"/>
    <w:rsid w:val="004F29D6"/>
    <w:rsid w:val="004F2A4F"/>
    <w:rsid w:val="004F2BEB"/>
    <w:rsid w:val="004F2C0A"/>
    <w:rsid w:val="004F3064"/>
    <w:rsid w:val="004F3181"/>
    <w:rsid w:val="004F3499"/>
    <w:rsid w:val="004F34B1"/>
    <w:rsid w:val="004F34FB"/>
    <w:rsid w:val="004F35DD"/>
    <w:rsid w:val="004F37C0"/>
    <w:rsid w:val="004F39CA"/>
    <w:rsid w:val="004F3BC0"/>
    <w:rsid w:val="004F3E40"/>
    <w:rsid w:val="004F3F2A"/>
    <w:rsid w:val="004F3FFA"/>
    <w:rsid w:val="004F42B0"/>
    <w:rsid w:val="004F42DF"/>
    <w:rsid w:val="004F4584"/>
    <w:rsid w:val="004F478A"/>
    <w:rsid w:val="004F480C"/>
    <w:rsid w:val="004F49C3"/>
    <w:rsid w:val="004F4C13"/>
    <w:rsid w:val="004F5B8F"/>
    <w:rsid w:val="004F5D27"/>
    <w:rsid w:val="004F5EB6"/>
    <w:rsid w:val="004F5FBE"/>
    <w:rsid w:val="004F6040"/>
    <w:rsid w:val="004F60CE"/>
    <w:rsid w:val="004F60FD"/>
    <w:rsid w:val="004F6107"/>
    <w:rsid w:val="004F6208"/>
    <w:rsid w:val="004F6244"/>
    <w:rsid w:val="004F6469"/>
    <w:rsid w:val="004F6732"/>
    <w:rsid w:val="004F6827"/>
    <w:rsid w:val="004F6D10"/>
    <w:rsid w:val="004F6D5A"/>
    <w:rsid w:val="004F7335"/>
    <w:rsid w:val="004F748F"/>
    <w:rsid w:val="004F74CB"/>
    <w:rsid w:val="004F74EC"/>
    <w:rsid w:val="004F753B"/>
    <w:rsid w:val="004F798B"/>
    <w:rsid w:val="00500064"/>
    <w:rsid w:val="0050036B"/>
    <w:rsid w:val="005005D2"/>
    <w:rsid w:val="00500BBA"/>
    <w:rsid w:val="00500F9E"/>
    <w:rsid w:val="00501133"/>
    <w:rsid w:val="0050141C"/>
    <w:rsid w:val="0050145A"/>
    <w:rsid w:val="0050161C"/>
    <w:rsid w:val="00501737"/>
    <w:rsid w:val="00501773"/>
    <w:rsid w:val="00501A28"/>
    <w:rsid w:val="00501B01"/>
    <w:rsid w:val="00501C50"/>
    <w:rsid w:val="00501D62"/>
    <w:rsid w:val="00501D80"/>
    <w:rsid w:val="00501D84"/>
    <w:rsid w:val="00501EF7"/>
    <w:rsid w:val="00501F70"/>
    <w:rsid w:val="00502642"/>
    <w:rsid w:val="00502E1E"/>
    <w:rsid w:val="00502F1A"/>
    <w:rsid w:val="00502FCB"/>
    <w:rsid w:val="005031DB"/>
    <w:rsid w:val="005032D6"/>
    <w:rsid w:val="00503468"/>
    <w:rsid w:val="005034E0"/>
    <w:rsid w:val="00503559"/>
    <w:rsid w:val="005037C7"/>
    <w:rsid w:val="00503A7D"/>
    <w:rsid w:val="00503B52"/>
    <w:rsid w:val="00503BC8"/>
    <w:rsid w:val="00503CD5"/>
    <w:rsid w:val="00504006"/>
    <w:rsid w:val="005041D3"/>
    <w:rsid w:val="005042C3"/>
    <w:rsid w:val="00504552"/>
    <w:rsid w:val="00504691"/>
    <w:rsid w:val="005046AC"/>
    <w:rsid w:val="00504711"/>
    <w:rsid w:val="00504C9F"/>
    <w:rsid w:val="005051EC"/>
    <w:rsid w:val="00505265"/>
    <w:rsid w:val="00505430"/>
    <w:rsid w:val="005055A2"/>
    <w:rsid w:val="00505699"/>
    <w:rsid w:val="0050586B"/>
    <w:rsid w:val="00505A4A"/>
    <w:rsid w:val="00505DEF"/>
    <w:rsid w:val="00505EA2"/>
    <w:rsid w:val="00506101"/>
    <w:rsid w:val="0050639A"/>
    <w:rsid w:val="0050676A"/>
    <w:rsid w:val="00506C82"/>
    <w:rsid w:val="00506D1E"/>
    <w:rsid w:val="00506F2A"/>
    <w:rsid w:val="00507016"/>
    <w:rsid w:val="005070E8"/>
    <w:rsid w:val="00507575"/>
    <w:rsid w:val="00507617"/>
    <w:rsid w:val="005078DD"/>
    <w:rsid w:val="00507A5F"/>
    <w:rsid w:val="00507ABF"/>
    <w:rsid w:val="00507ADC"/>
    <w:rsid w:val="00507D1F"/>
    <w:rsid w:val="00507F3B"/>
    <w:rsid w:val="00507F53"/>
    <w:rsid w:val="00507FC8"/>
    <w:rsid w:val="00510029"/>
    <w:rsid w:val="00510136"/>
    <w:rsid w:val="00510219"/>
    <w:rsid w:val="0051023E"/>
    <w:rsid w:val="00510415"/>
    <w:rsid w:val="0051050F"/>
    <w:rsid w:val="005105AE"/>
    <w:rsid w:val="00510648"/>
    <w:rsid w:val="00510812"/>
    <w:rsid w:val="00510B7B"/>
    <w:rsid w:val="00510DF6"/>
    <w:rsid w:val="00510F6F"/>
    <w:rsid w:val="00511047"/>
    <w:rsid w:val="0051132B"/>
    <w:rsid w:val="00511370"/>
    <w:rsid w:val="0051137B"/>
    <w:rsid w:val="005115FE"/>
    <w:rsid w:val="0051182D"/>
    <w:rsid w:val="00511A4C"/>
    <w:rsid w:val="00511AE2"/>
    <w:rsid w:val="00511C40"/>
    <w:rsid w:val="00512173"/>
    <w:rsid w:val="00512229"/>
    <w:rsid w:val="005122B6"/>
    <w:rsid w:val="005125CD"/>
    <w:rsid w:val="005126AB"/>
    <w:rsid w:val="00512781"/>
    <w:rsid w:val="005128AC"/>
    <w:rsid w:val="00512D3C"/>
    <w:rsid w:val="00512DDE"/>
    <w:rsid w:val="00512EEF"/>
    <w:rsid w:val="0051346B"/>
    <w:rsid w:val="005134E9"/>
    <w:rsid w:val="00513502"/>
    <w:rsid w:val="00513701"/>
    <w:rsid w:val="00513920"/>
    <w:rsid w:val="00513CE5"/>
    <w:rsid w:val="00513D62"/>
    <w:rsid w:val="0051421A"/>
    <w:rsid w:val="00514273"/>
    <w:rsid w:val="0051429C"/>
    <w:rsid w:val="0051468D"/>
    <w:rsid w:val="0051497B"/>
    <w:rsid w:val="00514ADA"/>
    <w:rsid w:val="00514AEC"/>
    <w:rsid w:val="00514B3C"/>
    <w:rsid w:val="00514C1D"/>
    <w:rsid w:val="00514C87"/>
    <w:rsid w:val="0051508A"/>
    <w:rsid w:val="005151CA"/>
    <w:rsid w:val="00515263"/>
    <w:rsid w:val="00515B3B"/>
    <w:rsid w:val="00515F18"/>
    <w:rsid w:val="00516988"/>
    <w:rsid w:val="00516B8E"/>
    <w:rsid w:val="005170B4"/>
    <w:rsid w:val="005170FF"/>
    <w:rsid w:val="005171CB"/>
    <w:rsid w:val="0051731E"/>
    <w:rsid w:val="0051733D"/>
    <w:rsid w:val="0051739C"/>
    <w:rsid w:val="00517574"/>
    <w:rsid w:val="00517D80"/>
    <w:rsid w:val="00517F11"/>
    <w:rsid w:val="00520024"/>
    <w:rsid w:val="0052008C"/>
    <w:rsid w:val="00520487"/>
    <w:rsid w:val="00520C56"/>
    <w:rsid w:val="00520D46"/>
    <w:rsid w:val="00520F59"/>
    <w:rsid w:val="005210E8"/>
    <w:rsid w:val="005210EC"/>
    <w:rsid w:val="005213D6"/>
    <w:rsid w:val="00521693"/>
    <w:rsid w:val="00521979"/>
    <w:rsid w:val="00521B15"/>
    <w:rsid w:val="00521BD2"/>
    <w:rsid w:val="00521C1E"/>
    <w:rsid w:val="00521D23"/>
    <w:rsid w:val="00521FFC"/>
    <w:rsid w:val="005224E9"/>
    <w:rsid w:val="00522A45"/>
    <w:rsid w:val="00522AA4"/>
    <w:rsid w:val="00522CCF"/>
    <w:rsid w:val="00522DB2"/>
    <w:rsid w:val="00522E1E"/>
    <w:rsid w:val="00523602"/>
    <w:rsid w:val="005236B7"/>
    <w:rsid w:val="0052390C"/>
    <w:rsid w:val="00523AA5"/>
    <w:rsid w:val="00523C53"/>
    <w:rsid w:val="00523FC0"/>
    <w:rsid w:val="00524272"/>
    <w:rsid w:val="0052430C"/>
    <w:rsid w:val="00524853"/>
    <w:rsid w:val="00524BA8"/>
    <w:rsid w:val="00524DC1"/>
    <w:rsid w:val="00525677"/>
    <w:rsid w:val="0052574C"/>
    <w:rsid w:val="0052579D"/>
    <w:rsid w:val="005259CC"/>
    <w:rsid w:val="00525B32"/>
    <w:rsid w:val="00525C10"/>
    <w:rsid w:val="005260D7"/>
    <w:rsid w:val="0052666E"/>
    <w:rsid w:val="00526C13"/>
    <w:rsid w:val="0052706E"/>
    <w:rsid w:val="0052737C"/>
    <w:rsid w:val="0052750A"/>
    <w:rsid w:val="00527B9C"/>
    <w:rsid w:val="00527E7E"/>
    <w:rsid w:val="00527F6C"/>
    <w:rsid w:val="00527FF4"/>
    <w:rsid w:val="0053005F"/>
    <w:rsid w:val="00530144"/>
    <w:rsid w:val="0053047B"/>
    <w:rsid w:val="005304F7"/>
    <w:rsid w:val="00530996"/>
    <w:rsid w:val="005309F4"/>
    <w:rsid w:val="00530A91"/>
    <w:rsid w:val="00530C88"/>
    <w:rsid w:val="00530D5A"/>
    <w:rsid w:val="005310D4"/>
    <w:rsid w:val="00531248"/>
    <w:rsid w:val="005315DB"/>
    <w:rsid w:val="00531965"/>
    <w:rsid w:val="0053197E"/>
    <w:rsid w:val="00531F50"/>
    <w:rsid w:val="005324E5"/>
    <w:rsid w:val="0053265F"/>
    <w:rsid w:val="00532753"/>
    <w:rsid w:val="00532D49"/>
    <w:rsid w:val="00532DC9"/>
    <w:rsid w:val="0053308C"/>
    <w:rsid w:val="00533096"/>
    <w:rsid w:val="00533163"/>
    <w:rsid w:val="005335AA"/>
    <w:rsid w:val="0053388E"/>
    <w:rsid w:val="00533AD7"/>
    <w:rsid w:val="00533B93"/>
    <w:rsid w:val="00533CD2"/>
    <w:rsid w:val="00533E4D"/>
    <w:rsid w:val="00534272"/>
    <w:rsid w:val="00534413"/>
    <w:rsid w:val="005344EE"/>
    <w:rsid w:val="00534807"/>
    <w:rsid w:val="00534C05"/>
    <w:rsid w:val="0053508C"/>
    <w:rsid w:val="005350F4"/>
    <w:rsid w:val="00535601"/>
    <w:rsid w:val="00535C9E"/>
    <w:rsid w:val="00535DE0"/>
    <w:rsid w:val="005360BF"/>
    <w:rsid w:val="0053623D"/>
    <w:rsid w:val="0053627C"/>
    <w:rsid w:val="005363B5"/>
    <w:rsid w:val="00536419"/>
    <w:rsid w:val="0053658F"/>
    <w:rsid w:val="0053682F"/>
    <w:rsid w:val="00536A07"/>
    <w:rsid w:val="00536A3C"/>
    <w:rsid w:val="00536A67"/>
    <w:rsid w:val="00536BA8"/>
    <w:rsid w:val="00536C16"/>
    <w:rsid w:val="00536C6D"/>
    <w:rsid w:val="00537EAD"/>
    <w:rsid w:val="00540060"/>
    <w:rsid w:val="0054013F"/>
    <w:rsid w:val="0054059A"/>
    <w:rsid w:val="005405A1"/>
    <w:rsid w:val="00540837"/>
    <w:rsid w:val="00540981"/>
    <w:rsid w:val="005409DD"/>
    <w:rsid w:val="00540BA3"/>
    <w:rsid w:val="00540C94"/>
    <w:rsid w:val="00540EC4"/>
    <w:rsid w:val="005410AF"/>
    <w:rsid w:val="00541567"/>
    <w:rsid w:val="005416F0"/>
    <w:rsid w:val="00541C33"/>
    <w:rsid w:val="00541E08"/>
    <w:rsid w:val="00541E26"/>
    <w:rsid w:val="0054222E"/>
    <w:rsid w:val="0054226D"/>
    <w:rsid w:val="005424B3"/>
    <w:rsid w:val="0054258C"/>
    <w:rsid w:val="0054261A"/>
    <w:rsid w:val="00542677"/>
    <w:rsid w:val="005428D0"/>
    <w:rsid w:val="00542B69"/>
    <w:rsid w:val="00542C1D"/>
    <w:rsid w:val="00543184"/>
    <w:rsid w:val="005431D4"/>
    <w:rsid w:val="00543307"/>
    <w:rsid w:val="00543888"/>
    <w:rsid w:val="0054391C"/>
    <w:rsid w:val="0054395A"/>
    <w:rsid w:val="005439B0"/>
    <w:rsid w:val="00543BEB"/>
    <w:rsid w:val="00543BF8"/>
    <w:rsid w:val="00543D7D"/>
    <w:rsid w:val="00544009"/>
    <w:rsid w:val="005440FA"/>
    <w:rsid w:val="00544333"/>
    <w:rsid w:val="0054441A"/>
    <w:rsid w:val="005444A0"/>
    <w:rsid w:val="0054463F"/>
    <w:rsid w:val="005447C3"/>
    <w:rsid w:val="00544987"/>
    <w:rsid w:val="00544D6C"/>
    <w:rsid w:val="005450ED"/>
    <w:rsid w:val="00545246"/>
    <w:rsid w:val="00545345"/>
    <w:rsid w:val="005453AE"/>
    <w:rsid w:val="005455A6"/>
    <w:rsid w:val="005458A6"/>
    <w:rsid w:val="00545A48"/>
    <w:rsid w:val="00545AEC"/>
    <w:rsid w:val="00545AFF"/>
    <w:rsid w:val="00545C03"/>
    <w:rsid w:val="00545CCA"/>
    <w:rsid w:val="00545DB8"/>
    <w:rsid w:val="00545EA6"/>
    <w:rsid w:val="00545FC1"/>
    <w:rsid w:val="005463EB"/>
    <w:rsid w:val="00546997"/>
    <w:rsid w:val="00547112"/>
    <w:rsid w:val="00547A3D"/>
    <w:rsid w:val="00547B5B"/>
    <w:rsid w:val="00547C6A"/>
    <w:rsid w:val="00547F50"/>
    <w:rsid w:val="00547F63"/>
    <w:rsid w:val="0055015D"/>
    <w:rsid w:val="005502B7"/>
    <w:rsid w:val="00550E01"/>
    <w:rsid w:val="0055116D"/>
    <w:rsid w:val="00551206"/>
    <w:rsid w:val="00551249"/>
    <w:rsid w:val="00551449"/>
    <w:rsid w:val="00551874"/>
    <w:rsid w:val="00551AD1"/>
    <w:rsid w:val="00551B85"/>
    <w:rsid w:val="00551C2B"/>
    <w:rsid w:val="00551CFB"/>
    <w:rsid w:val="00551E00"/>
    <w:rsid w:val="00551EDB"/>
    <w:rsid w:val="00551EFB"/>
    <w:rsid w:val="00552340"/>
    <w:rsid w:val="005524B4"/>
    <w:rsid w:val="0055258D"/>
    <w:rsid w:val="00552792"/>
    <w:rsid w:val="00552AF0"/>
    <w:rsid w:val="00552EFE"/>
    <w:rsid w:val="00552F06"/>
    <w:rsid w:val="00552F77"/>
    <w:rsid w:val="00553381"/>
    <w:rsid w:val="005538D7"/>
    <w:rsid w:val="00553C90"/>
    <w:rsid w:val="00553D9A"/>
    <w:rsid w:val="005543E6"/>
    <w:rsid w:val="00554429"/>
    <w:rsid w:val="005548FA"/>
    <w:rsid w:val="00554985"/>
    <w:rsid w:val="005549A5"/>
    <w:rsid w:val="00554A17"/>
    <w:rsid w:val="00554E6C"/>
    <w:rsid w:val="00555449"/>
    <w:rsid w:val="005555A5"/>
    <w:rsid w:val="00555654"/>
    <w:rsid w:val="00555C1E"/>
    <w:rsid w:val="00555C67"/>
    <w:rsid w:val="00556017"/>
    <w:rsid w:val="005561FF"/>
    <w:rsid w:val="005563CA"/>
    <w:rsid w:val="005567AE"/>
    <w:rsid w:val="00556A2C"/>
    <w:rsid w:val="00556AD0"/>
    <w:rsid w:val="00556B03"/>
    <w:rsid w:val="00556FB9"/>
    <w:rsid w:val="00556FEE"/>
    <w:rsid w:val="00557301"/>
    <w:rsid w:val="0055772F"/>
    <w:rsid w:val="00557AFD"/>
    <w:rsid w:val="00557F0D"/>
    <w:rsid w:val="005607E4"/>
    <w:rsid w:val="005607EE"/>
    <w:rsid w:val="00560952"/>
    <w:rsid w:val="00560B5A"/>
    <w:rsid w:val="005610E2"/>
    <w:rsid w:val="005611F4"/>
    <w:rsid w:val="0056154E"/>
    <w:rsid w:val="00561713"/>
    <w:rsid w:val="0056209C"/>
    <w:rsid w:val="00562585"/>
    <w:rsid w:val="00562712"/>
    <w:rsid w:val="00562949"/>
    <w:rsid w:val="005629A5"/>
    <w:rsid w:val="00562DD3"/>
    <w:rsid w:val="00562E88"/>
    <w:rsid w:val="005633F4"/>
    <w:rsid w:val="005634AB"/>
    <w:rsid w:val="005635DB"/>
    <w:rsid w:val="005639D0"/>
    <w:rsid w:val="00563B83"/>
    <w:rsid w:val="00563BA1"/>
    <w:rsid w:val="00563BAB"/>
    <w:rsid w:val="00563CD5"/>
    <w:rsid w:val="00563DEB"/>
    <w:rsid w:val="00563E05"/>
    <w:rsid w:val="00563EFA"/>
    <w:rsid w:val="00564111"/>
    <w:rsid w:val="0056441A"/>
    <w:rsid w:val="00564502"/>
    <w:rsid w:val="005648FC"/>
    <w:rsid w:val="00564943"/>
    <w:rsid w:val="00564B47"/>
    <w:rsid w:val="00564BA1"/>
    <w:rsid w:val="00564D18"/>
    <w:rsid w:val="00564FAD"/>
    <w:rsid w:val="005650A5"/>
    <w:rsid w:val="00565340"/>
    <w:rsid w:val="00565612"/>
    <w:rsid w:val="00565E29"/>
    <w:rsid w:val="00565E64"/>
    <w:rsid w:val="00565EA7"/>
    <w:rsid w:val="005663E8"/>
    <w:rsid w:val="005666C4"/>
    <w:rsid w:val="0056685C"/>
    <w:rsid w:val="00566924"/>
    <w:rsid w:val="00566C01"/>
    <w:rsid w:val="00566CBD"/>
    <w:rsid w:val="00566E5D"/>
    <w:rsid w:val="00567491"/>
    <w:rsid w:val="005674F1"/>
    <w:rsid w:val="00567975"/>
    <w:rsid w:val="0056797A"/>
    <w:rsid w:val="0056799D"/>
    <w:rsid w:val="00567BAB"/>
    <w:rsid w:val="005703A0"/>
    <w:rsid w:val="005705DD"/>
    <w:rsid w:val="0057077B"/>
    <w:rsid w:val="00571076"/>
    <w:rsid w:val="00571205"/>
    <w:rsid w:val="00571235"/>
    <w:rsid w:val="00571265"/>
    <w:rsid w:val="00571542"/>
    <w:rsid w:val="00571730"/>
    <w:rsid w:val="005718BF"/>
    <w:rsid w:val="00571E0B"/>
    <w:rsid w:val="00572097"/>
    <w:rsid w:val="005723D4"/>
    <w:rsid w:val="005724C2"/>
    <w:rsid w:val="00572772"/>
    <w:rsid w:val="00572ADD"/>
    <w:rsid w:val="00572E96"/>
    <w:rsid w:val="00573026"/>
    <w:rsid w:val="00573065"/>
    <w:rsid w:val="005730DC"/>
    <w:rsid w:val="00573103"/>
    <w:rsid w:val="00573433"/>
    <w:rsid w:val="005739A3"/>
    <w:rsid w:val="00573BDD"/>
    <w:rsid w:val="00573CA9"/>
    <w:rsid w:val="00573D9D"/>
    <w:rsid w:val="0057404E"/>
    <w:rsid w:val="005741BA"/>
    <w:rsid w:val="005742B7"/>
    <w:rsid w:val="005744D0"/>
    <w:rsid w:val="005744DB"/>
    <w:rsid w:val="005745E4"/>
    <w:rsid w:val="00574661"/>
    <w:rsid w:val="00574738"/>
    <w:rsid w:val="005749CC"/>
    <w:rsid w:val="00574E9B"/>
    <w:rsid w:val="00574F69"/>
    <w:rsid w:val="00574FF4"/>
    <w:rsid w:val="0057514E"/>
    <w:rsid w:val="005754BB"/>
    <w:rsid w:val="0057565D"/>
    <w:rsid w:val="00575C25"/>
    <w:rsid w:val="00575D3F"/>
    <w:rsid w:val="00575ECF"/>
    <w:rsid w:val="00575F53"/>
    <w:rsid w:val="00575FA6"/>
    <w:rsid w:val="0057610C"/>
    <w:rsid w:val="0057636F"/>
    <w:rsid w:val="0057666D"/>
    <w:rsid w:val="00576B4D"/>
    <w:rsid w:val="0057711C"/>
    <w:rsid w:val="0057712E"/>
    <w:rsid w:val="0057716B"/>
    <w:rsid w:val="00577897"/>
    <w:rsid w:val="005779CC"/>
    <w:rsid w:val="00580003"/>
    <w:rsid w:val="00580056"/>
    <w:rsid w:val="0058008F"/>
    <w:rsid w:val="0058013A"/>
    <w:rsid w:val="005806D1"/>
    <w:rsid w:val="00580758"/>
    <w:rsid w:val="00580CCA"/>
    <w:rsid w:val="00580DEF"/>
    <w:rsid w:val="00580EB3"/>
    <w:rsid w:val="00581054"/>
    <w:rsid w:val="005811A3"/>
    <w:rsid w:val="00581243"/>
    <w:rsid w:val="00581245"/>
    <w:rsid w:val="0058129E"/>
    <w:rsid w:val="005814B7"/>
    <w:rsid w:val="00581546"/>
    <w:rsid w:val="005816EC"/>
    <w:rsid w:val="00581C38"/>
    <w:rsid w:val="0058210F"/>
    <w:rsid w:val="005822D1"/>
    <w:rsid w:val="00582373"/>
    <w:rsid w:val="005823B4"/>
    <w:rsid w:val="00582489"/>
    <w:rsid w:val="00582556"/>
    <w:rsid w:val="0058283D"/>
    <w:rsid w:val="00582B89"/>
    <w:rsid w:val="00582D4F"/>
    <w:rsid w:val="00582D55"/>
    <w:rsid w:val="00583286"/>
    <w:rsid w:val="005832D3"/>
    <w:rsid w:val="00583540"/>
    <w:rsid w:val="005835FB"/>
    <w:rsid w:val="0058361B"/>
    <w:rsid w:val="00583783"/>
    <w:rsid w:val="00583A88"/>
    <w:rsid w:val="00583F0D"/>
    <w:rsid w:val="00583F7E"/>
    <w:rsid w:val="0058408C"/>
    <w:rsid w:val="00584113"/>
    <w:rsid w:val="0058425A"/>
    <w:rsid w:val="00584378"/>
    <w:rsid w:val="00584522"/>
    <w:rsid w:val="00584A5B"/>
    <w:rsid w:val="00584C2F"/>
    <w:rsid w:val="00584C87"/>
    <w:rsid w:val="0058518D"/>
    <w:rsid w:val="00585192"/>
    <w:rsid w:val="005855B9"/>
    <w:rsid w:val="005859A3"/>
    <w:rsid w:val="00585AC9"/>
    <w:rsid w:val="00585B3A"/>
    <w:rsid w:val="00585DDE"/>
    <w:rsid w:val="00585E12"/>
    <w:rsid w:val="00585E9B"/>
    <w:rsid w:val="00586005"/>
    <w:rsid w:val="0058609B"/>
    <w:rsid w:val="005861D5"/>
    <w:rsid w:val="0058634D"/>
    <w:rsid w:val="00586A69"/>
    <w:rsid w:val="00586A99"/>
    <w:rsid w:val="00586AEF"/>
    <w:rsid w:val="00586B45"/>
    <w:rsid w:val="00586BDD"/>
    <w:rsid w:val="00586C21"/>
    <w:rsid w:val="005871A3"/>
    <w:rsid w:val="005875F0"/>
    <w:rsid w:val="00587679"/>
    <w:rsid w:val="0058781D"/>
    <w:rsid w:val="0059007A"/>
    <w:rsid w:val="005901F5"/>
    <w:rsid w:val="005905CD"/>
    <w:rsid w:val="00590603"/>
    <w:rsid w:val="005906D1"/>
    <w:rsid w:val="00590BBD"/>
    <w:rsid w:val="00590C37"/>
    <w:rsid w:val="005910BE"/>
    <w:rsid w:val="005910DF"/>
    <w:rsid w:val="005913EF"/>
    <w:rsid w:val="00591429"/>
    <w:rsid w:val="00591442"/>
    <w:rsid w:val="005915BC"/>
    <w:rsid w:val="00591624"/>
    <w:rsid w:val="00591881"/>
    <w:rsid w:val="00591ACA"/>
    <w:rsid w:val="00591D9A"/>
    <w:rsid w:val="00591DBA"/>
    <w:rsid w:val="00591F3B"/>
    <w:rsid w:val="005924C6"/>
    <w:rsid w:val="005925D3"/>
    <w:rsid w:val="00592669"/>
    <w:rsid w:val="005926E1"/>
    <w:rsid w:val="00592777"/>
    <w:rsid w:val="00592880"/>
    <w:rsid w:val="0059298C"/>
    <w:rsid w:val="00593036"/>
    <w:rsid w:val="00593165"/>
    <w:rsid w:val="005932C6"/>
    <w:rsid w:val="005933F0"/>
    <w:rsid w:val="005936FF"/>
    <w:rsid w:val="0059376A"/>
    <w:rsid w:val="005939B4"/>
    <w:rsid w:val="00593CE2"/>
    <w:rsid w:val="00593ED6"/>
    <w:rsid w:val="00593FCA"/>
    <w:rsid w:val="00594026"/>
    <w:rsid w:val="00594367"/>
    <w:rsid w:val="005943A5"/>
    <w:rsid w:val="00594493"/>
    <w:rsid w:val="005945B5"/>
    <w:rsid w:val="0059464C"/>
    <w:rsid w:val="00594691"/>
    <w:rsid w:val="005947FC"/>
    <w:rsid w:val="00594CC6"/>
    <w:rsid w:val="00594DA5"/>
    <w:rsid w:val="00595352"/>
    <w:rsid w:val="00595843"/>
    <w:rsid w:val="00595AA2"/>
    <w:rsid w:val="00595E9B"/>
    <w:rsid w:val="005963AC"/>
    <w:rsid w:val="00596442"/>
    <w:rsid w:val="005964A6"/>
    <w:rsid w:val="0059670A"/>
    <w:rsid w:val="0059690C"/>
    <w:rsid w:val="00596EB2"/>
    <w:rsid w:val="00597034"/>
    <w:rsid w:val="00597536"/>
    <w:rsid w:val="005975E0"/>
    <w:rsid w:val="0059788D"/>
    <w:rsid w:val="005979A0"/>
    <w:rsid w:val="00597DE4"/>
    <w:rsid w:val="00597F50"/>
    <w:rsid w:val="00597FB3"/>
    <w:rsid w:val="005A0001"/>
    <w:rsid w:val="005A0692"/>
    <w:rsid w:val="005A07C5"/>
    <w:rsid w:val="005A0815"/>
    <w:rsid w:val="005A0A37"/>
    <w:rsid w:val="005A0BC0"/>
    <w:rsid w:val="005A106E"/>
    <w:rsid w:val="005A10F0"/>
    <w:rsid w:val="005A11C7"/>
    <w:rsid w:val="005A136F"/>
    <w:rsid w:val="005A1613"/>
    <w:rsid w:val="005A186D"/>
    <w:rsid w:val="005A1A38"/>
    <w:rsid w:val="005A1C29"/>
    <w:rsid w:val="005A21C8"/>
    <w:rsid w:val="005A2368"/>
    <w:rsid w:val="005A2608"/>
    <w:rsid w:val="005A2746"/>
    <w:rsid w:val="005A284A"/>
    <w:rsid w:val="005A2A8B"/>
    <w:rsid w:val="005A2AA4"/>
    <w:rsid w:val="005A2AD4"/>
    <w:rsid w:val="005A32CA"/>
    <w:rsid w:val="005A38D1"/>
    <w:rsid w:val="005A39EE"/>
    <w:rsid w:val="005A3E91"/>
    <w:rsid w:val="005A4192"/>
    <w:rsid w:val="005A4515"/>
    <w:rsid w:val="005A46B1"/>
    <w:rsid w:val="005A473D"/>
    <w:rsid w:val="005A5192"/>
    <w:rsid w:val="005A53D9"/>
    <w:rsid w:val="005A58F4"/>
    <w:rsid w:val="005A59A2"/>
    <w:rsid w:val="005A5D44"/>
    <w:rsid w:val="005A5E7E"/>
    <w:rsid w:val="005A5FAD"/>
    <w:rsid w:val="005A6043"/>
    <w:rsid w:val="005A6219"/>
    <w:rsid w:val="005A62B9"/>
    <w:rsid w:val="005A6874"/>
    <w:rsid w:val="005A71BB"/>
    <w:rsid w:val="005A71CB"/>
    <w:rsid w:val="005A77CF"/>
    <w:rsid w:val="005A7A6B"/>
    <w:rsid w:val="005A7C6C"/>
    <w:rsid w:val="005A7CB5"/>
    <w:rsid w:val="005A7F1C"/>
    <w:rsid w:val="005B0168"/>
    <w:rsid w:val="005B0178"/>
    <w:rsid w:val="005B094F"/>
    <w:rsid w:val="005B09C3"/>
    <w:rsid w:val="005B1366"/>
    <w:rsid w:val="005B1542"/>
    <w:rsid w:val="005B172B"/>
    <w:rsid w:val="005B17C2"/>
    <w:rsid w:val="005B1894"/>
    <w:rsid w:val="005B1BCB"/>
    <w:rsid w:val="005B1F76"/>
    <w:rsid w:val="005B203A"/>
    <w:rsid w:val="005B23B4"/>
    <w:rsid w:val="005B245B"/>
    <w:rsid w:val="005B2579"/>
    <w:rsid w:val="005B266F"/>
    <w:rsid w:val="005B269D"/>
    <w:rsid w:val="005B26E3"/>
    <w:rsid w:val="005B2FEA"/>
    <w:rsid w:val="005B302E"/>
    <w:rsid w:val="005B3091"/>
    <w:rsid w:val="005B33BA"/>
    <w:rsid w:val="005B3424"/>
    <w:rsid w:val="005B3425"/>
    <w:rsid w:val="005B343C"/>
    <w:rsid w:val="005B3617"/>
    <w:rsid w:val="005B3A7B"/>
    <w:rsid w:val="005B3B8B"/>
    <w:rsid w:val="005B3BAC"/>
    <w:rsid w:val="005B3C25"/>
    <w:rsid w:val="005B3F27"/>
    <w:rsid w:val="005B43B1"/>
    <w:rsid w:val="005B452E"/>
    <w:rsid w:val="005B47A2"/>
    <w:rsid w:val="005B49EC"/>
    <w:rsid w:val="005B4AE4"/>
    <w:rsid w:val="005B4B26"/>
    <w:rsid w:val="005B4CF7"/>
    <w:rsid w:val="005B501F"/>
    <w:rsid w:val="005B50D1"/>
    <w:rsid w:val="005B546E"/>
    <w:rsid w:val="005B5490"/>
    <w:rsid w:val="005B5499"/>
    <w:rsid w:val="005B5A44"/>
    <w:rsid w:val="005B63D4"/>
    <w:rsid w:val="005B6596"/>
    <w:rsid w:val="005B6643"/>
    <w:rsid w:val="005B67A8"/>
    <w:rsid w:val="005B6963"/>
    <w:rsid w:val="005B6CC9"/>
    <w:rsid w:val="005B6FDF"/>
    <w:rsid w:val="005B720F"/>
    <w:rsid w:val="005B7393"/>
    <w:rsid w:val="005B755F"/>
    <w:rsid w:val="005B7669"/>
    <w:rsid w:val="005B789C"/>
    <w:rsid w:val="005B7C63"/>
    <w:rsid w:val="005B7D93"/>
    <w:rsid w:val="005B7E09"/>
    <w:rsid w:val="005B7E43"/>
    <w:rsid w:val="005C0050"/>
    <w:rsid w:val="005C0371"/>
    <w:rsid w:val="005C0416"/>
    <w:rsid w:val="005C05BF"/>
    <w:rsid w:val="005C05D5"/>
    <w:rsid w:val="005C0953"/>
    <w:rsid w:val="005C098E"/>
    <w:rsid w:val="005C099A"/>
    <w:rsid w:val="005C0B89"/>
    <w:rsid w:val="005C0CB8"/>
    <w:rsid w:val="005C14C2"/>
    <w:rsid w:val="005C154C"/>
    <w:rsid w:val="005C16FA"/>
    <w:rsid w:val="005C1747"/>
    <w:rsid w:val="005C1805"/>
    <w:rsid w:val="005C19F3"/>
    <w:rsid w:val="005C1AA3"/>
    <w:rsid w:val="005C1AD0"/>
    <w:rsid w:val="005C1BAA"/>
    <w:rsid w:val="005C1C50"/>
    <w:rsid w:val="005C1FC8"/>
    <w:rsid w:val="005C20B1"/>
    <w:rsid w:val="005C224D"/>
    <w:rsid w:val="005C22D0"/>
    <w:rsid w:val="005C27DB"/>
    <w:rsid w:val="005C2869"/>
    <w:rsid w:val="005C29FD"/>
    <w:rsid w:val="005C2A7C"/>
    <w:rsid w:val="005C306C"/>
    <w:rsid w:val="005C31E5"/>
    <w:rsid w:val="005C327A"/>
    <w:rsid w:val="005C3723"/>
    <w:rsid w:val="005C3BA0"/>
    <w:rsid w:val="005C3F85"/>
    <w:rsid w:val="005C45C8"/>
    <w:rsid w:val="005C47DF"/>
    <w:rsid w:val="005C4901"/>
    <w:rsid w:val="005C4B71"/>
    <w:rsid w:val="005C4F32"/>
    <w:rsid w:val="005C4FA0"/>
    <w:rsid w:val="005C5917"/>
    <w:rsid w:val="005C5A89"/>
    <w:rsid w:val="005C6061"/>
    <w:rsid w:val="005C60C7"/>
    <w:rsid w:val="005C6725"/>
    <w:rsid w:val="005C67D9"/>
    <w:rsid w:val="005C69A4"/>
    <w:rsid w:val="005C6E73"/>
    <w:rsid w:val="005C6EEC"/>
    <w:rsid w:val="005C6FFA"/>
    <w:rsid w:val="005C7018"/>
    <w:rsid w:val="005C741B"/>
    <w:rsid w:val="005C7448"/>
    <w:rsid w:val="005C7664"/>
    <w:rsid w:val="005C7921"/>
    <w:rsid w:val="005C7953"/>
    <w:rsid w:val="005C7963"/>
    <w:rsid w:val="005C79D9"/>
    <w:rsid w:val="005C7C12"/>
    <w:rsid w:val="005C7E2D"/>
    <w:rsid w:val="005C7E38"/>
    <w:rsid w:val="005C7EAF"/>
    <w:rsid w:val="005C7F34"/>
    <w:rsid w:val="005D0093"/>
    <w:rsid w:val="005D00DB"/>
    <w:rsid w:val="005D02F7"/>
    <w:rsid w:val="005D089A"/>
    <w:rsid w:val="005D0919"/>
    <w:rsid w:val="005D0BC5"/>
    <w:rsid w:val="005D0C9D"/>
    <w:rsid w:val="005D102E"/>
    <w:rsid w:val="005D12EF"/>
    <w:rsid w:val="005D13E7"/>
    <w:rsid w:val="005D1874"/>
    <w:rsid w:val="005D1B74"/>
    <w:rsid w:val="005D1C35"/>
    <w:rsid w:val="005D2030"/>
    <w:rsid w:val="005D2079"/>
    <w:rsid w:val="005D2116"/>
    <w:rsid w:val="005D2803"/>
    <w:rsid w:val="005D2908"/>
    <w:rsid w:val="005D2920"/>
    <w:rsid w:val="005D2A44"/>
    <w:rsid w:val="005D2BAB"/>
    <w:rsid w:val="005D2F20"/>
    <w:rsid w:val="005D316F"/>
    <w:rsid w:val="005D35C7"/>
    <w:rsid w:val="005D37BB"/>
    <w:rsid w:val="005D399D"/>
    <w:rsid w:val="005D3ACF"/>
    <w:rsid w:val="005D3B90"/>
    <w:rsid w:val="005D3C73"/>
    <w:rsid w:val="005D3CF5"/>
    <w:rsid w:val="005D423A"/>
    <w:rsid w:val="005D43FC"/>
    <w:rsid w:val="005D496D"/>
    <w:rsid w:val="005D4CBF"/>
    <w:rsid w:val="005D5305"/>
    <w:rsid w:val="005D5518"/>
    <w:rsid w:val="005D5686"/>
    <w:rsid w:val="005D5796"/>
    <w:rsid w:val="005D5A8C"/>
    <w:rsid w:val="005D5BEA"/>
    <w:rsid w:val="005D5D80"/>
    <w:rsid w:val="005D5EE6"/>
    <w:rsid w:val="005D64DA"/>
    <w:rsid w:val="005D670A"/>
    <w:rsid w:val="005D6865"/>
    <w:rsid w:val="005D68B0"/>
    <w:rsid w:val="005D6938"/>
    <w:rsid w:val="005D69AA"/>
    <w:rsid w:val="005D6B38"/>
    <w:rsid w:val="005D7158"/>
    <w:rsid w:val="005D71D5"/>
    <w:rsid w:val="005D71E2"/>
    <w:rsid w:val="005D7342"/>
    <w:rsid w:val="005D73B8"/>
    <w:rsid w:val="005D754D"/>
    <w:rsid w:val="005D7C78"/>
    <w:rsid w:val="005D7D93"/>
    <w:rsid w:val="005D7EB7"/>
    <w:rsid w:val="005E00D3"/>
    <w:rsid w:val="005E00FC"/>
    <w:rsid w:val="005E0183"/>
    <w:rsid w:val="005E02F8"/>
    <w:rsid w:val="005E0460"/>
    <w:rsid w:val="005E0531"/>
    <w:rsid w:val="005E0884"/>
    <w:rsid w:val="005E09FC"/>
    <w:rsid w:val="005E0A74"/>
    <w:rsid w:val="005E0C5B"/>
    <w:rsid w:val="005E0EEE"/>
    <w:rsid w:val="005E0FA9"/>
    <w:rsid w:val="005E15A3"/>
    <w:rsid w:val="005E1653"/>
    <w:rsid w:val="005E1667"/>
    <w:rsid w:val="005E16D9"/>
    <w:rsid w:val="005E1746"/>
    <w:rsid w:val="005E1A6C"/>
    <w:rsid w:val="005E1CCF"/>
    <w:rsid w:val="005E1E06"/>
    <w:rsid w:val="005E2566"/>
    <w:rsid w:val="005E27B4"/>
    <w:rsid w:val="005E2898"/>
    <w:rsid w:val="005E28D7"/>
    <w:rsid w:val="005E2BB5"/>
    <w:rsid w:val="005E2C12"/>
    <w:rsid w:val="005E2EBF"/>
    <w:rsid w:val="005E3121"/>
    <w:rsid w:val="005E337D"/>
    <w:rsid w:val="005E340F"/>
    <w:rsid w:val="005E3646"/>
    <w:rsid w:val="005E3A30"/>
    <w:rsid w:val="005E3BFA"/>
    <w:rsid w:val="005E3C75"/>
    <w:rsid w:val="005E40DA"/>
    <w:rsid w:val="005E4547"/>
    <w:rsid w:val="005E479A"/>
    <w:rsid w:val="005E48B1"/>
    <w:rsid w:val="005E4971"/>
    <w:rsid w:val="005E4A7B"/>
    <w:rsid w:val="005E4C70"/>
    <w:rsid w:val="005E4D21"/>
    <w:rsid w:val="005E4DEF"/>
    <w:rsid w:val="005E4E56"/>
    <w:rsid w:val="005E4FA7"/>
    <w:rsid w:val="005E50A2"/>
    <w:rsid w:val="005E52EF"/>
    <w:rsid w:val="005E53DE"/>
    <w:rsid w:val="005E5445"/>
    <w:rsid w:val="005E557B"/>
    <w:rsid w:val="005E5740"/>
    <w:rsid w:val="005E588F"/>
    <w:rsid w:val="005E5897"/>
    <w:rsid w:val="005E58A9"/>
    <w:rsid w:val="005E5ACF"/>
    <w:rsid w:val="005E5CBA"/>
    <w:rsid w:val="005E5EB4"/>
    <w:rsid w:val="005E5F28"/>
    <w:rsid w:val="005E5FD8"/>
    <w:rsid w:val="005E5FE4"/>
    <w:rsid w:val="005E603A"/>
    <w:rsid w:val="005E6346"/>
    <w:rsid w:val="005E639A"/>
    <w:rsid w:val="005E64BB"/>
    <w:rsid w:val="005E67BB"/>
    <w:rsid w:val="005E68DB"/>
    <w:rsid w:val="005E6B2B"/>
    <w:rsid w:val="005E6BFF"/>
    <w:rsid w:val="005E6CCD"/>
    <w:rsid w:val="005E6D1C"/>
    <w:rsid w:val="005E6DBB"/>
    <w:rsid w:val="005E6F10"/>
    <w:rsid w:val="005E6F67"/>
    <w:rsid w:val="005E74FC"/>
    <w:rsid w:val="005E7770"/>
    <w:rsid w:val="005E78C0"/>
    <w:rsid w:val="005E7D6D"/>
    <w:rsid w:val="005E7ED9"/>
    <w:rsid w:val="005E7EDE"/>
    <w:rsid w:val="005F00A6"/>
    <w:rsid w:val="005F016D"/>
    <w:rsid w:val="005F0350"/>
    <w:rsid w:val="005F035E"/>
    <w:rsid w:val="005F05BD"/>
    <w:rsid w:val="005F0614"/>
    <w:rsid w:val="005F0848"/>
    <w:rsid w:val="005F10E0"/>
    <w:rsid w:val="005F11E5"/>
    <w:rsid w:val="005F14A7"/>
    <w:rsid w:val="005F15BC"/>
    <w:rsid w:val="005F17DA"/>
    <w:rsid w:val="005F1809"/>
    <w:rsid w:val="005F1979"/>
    <w:rsid w:val="005F19EA"/>
    <w:rsid w:val="005F1A58"/>
    <w:rsid w:val="005F1B8B"/>
    <w:rsid w:val="005F1EB3"/>
    <w:rsid w:val="005F204C"/>
    <w:rsid w:val="005F2104"/>
    <w:rsid w:val="005F2118"/>
    <w:rsid w:val="005F223B"/>
    <w:rsid w:val="005F248B"/>
    <w:rsid w:val="005F24B6"/>
    <w:rsid w:val="005F2575"/>
    <w:rsid w:val="005F25F6"/>
    <w:rsid w:val="005F279F"/>
    <w:rsid w:val="005F289F"/>
    <w:rsid w:val="005F2BD5"/>
    <w:rsid w:val="005F2D74"/>
    <w:rsid w:val="005F2DD7"/>
    <w:rsid w:val="005F2E26"/>
    <w:rsid w:val="005F322A"/>
    <w:rsid w:val="005F34F1"/>
    <w:rsid w:val="005F35B6"/>
    <w:rsid w:val="005F3685"/>
    <w:rsid w:val="005F36E1"/>
    <w:rsid w:val="005F383A"/>
    <w:rsid w:val="005F38D8"/>
    <w:rsid w:val="005F3B9D"/>
    <w:rsid w:val="005F3D20"/>
    <w:rsid w:val="005F3D25"/>
    <w:rsid w:val="005F3F55"/>
    <w:rsid w:val="005F4263"/>
    <w:rsid w:val="005F47EA"/>
    <w:rsid w:val="005F4898"/>
    <w:rsid w:val="005F4C3D"/>
    <w:rsid w:val="005F4F27"/>
    <w:rsid w:val="005F4FD8"/>
    <w:rsid w:val="005F5164"/>
    <w:rsid w:val="005F51FE"/>
    <w:rsid w:val="005F58AC"/>
    <w:rsid w:val="005F5DA8"/>
    <w:rsid w:val="005F5DF3"/>
    <w:rsid w:val="005F5F2B"/>
    <w:rsid w:val="005F6160"/>
    <w:rsid w:val="005F6205"/>
    <w:rsid w:val="005F62EC"/>
    <w:rsid w:val="005F6345"/>
    <w:rsid w:val="005F63D3"/>
    <w:rsid w:val="005F6441"/>
    <w:rsid w:val="005F6508"/>
    <w:rsid w:val="005F67CE"/>
    <w:rsid w:val="005F680F"/>
    <w:rsid w:val="005F6877"/>
    <w:rsid w:val="005F6A1B"/>
    <w:rsid w:val="005F6CED"/>
    <w:rsid w:val="005F6CFE"/>
    <w:rsid w:val="005F6D8D"/>
    <w:rsid w:val="005F6DDF"/>
    <w:rsid w:val="005F6F91"/>
    <w:rsid w:val="005F7154"/>
    <w:rsid w:val="005F7374"/>
    <w:rsid w:val="005F751B"/>
    <w:rsid w:val="005F77DB"/>
    <w:rsid w:val="005F7863"/>
    <w:rsid w:val="005F7B1F"/>
    <w:rsid w:val="005F7C73"/>
    <w:rsid w:val="005F7DC7"/>
    <w:rsid w:val="005F7DD7"/>
    <w:rsid w:val="005F7E1C"/>
    <w:rsid w:val="005F7F86"/>
    <w:rsid w:val="00600178"/>
    <w:rsid w:val="00600179"/>
    <w:rsid w:val="0060052B"/>
    <w:rsid w:val="0060054B"/>
    <w:rsid w:val="006008EB"/>
    <w:rsid w:val="00600C09"/>
    <w:rsid w:val="00600E0A"/>
    <w:rsid w:val="00600F05"/>
    <w:rsid w:val="006010CC"/>
    <w:rsid w:val="0060170C"/>
    <w:rsid w:val="00601807"/>
    <w:rsid w:val="00601AAD"/>
    <w:rsid w:val="00601DAB"/>
    <w:rsid w:val="00601DE5"/>
    <w:rsid w:val="00602242"/>
    <w:rsid w:val="006023E3"/>
    <w:rsid w:val="00602720"/>
    <w:rsid w:val="00602992"/>
    <w:rsid w:val="00602A08"/>
    <w:rsid w:val="00602A4C"/>
    <w:rsid w:val="00602A52"/>
    <w:rsid w:val="00602CB3"/>
    <w:rsid w:val="006031AB"/>
    <w:rsid w:val="006031AF"/>
    <w:rsid w:val="00603318"/>
    <w:rsid w:val="00603530"/>
    <w:rsid w:val="00603832"/>
    <w:rsid w:val="00603842"/>
    <w:rsid w:val="00603C51"/>
    <w:rsid w:val="00603E94"/>
    <w:rsid w:val="00604057"/>
    <w:rsid w:val="0060405C"/>
    <w:rsid w:val="00604194"/>
    <w:rsid w:val="006041C0"/>
    <w:rsid w:val="00604349"/>
    <w:rsid w:val="00604766"/>
    <w:rsid w:val="00605819"/>
    <w:rsid w:val="0060593E"/>
    <w:rsid w:val="00605A5F"/>
    <w:rsid w:val="00605A7D"/>
    <w:rsid w:val="00605B52"/>
    <w:rsid w:val="00605E4F"/>
    <w:rsid w:val="00605E99"/>
    <w:rsid w:val="00606062"/>
    <w:rsid w:val="0060630B"/>
    <w:rsid w:val="0060631F"/>
    <w:rsid w:val="00606468"/>
    <w:rsid w:val="006064A4"/>
    <w:rsid w:val="006067CD"/>
    <w:rsid w:val="0060693C"/>
    <w:rsid w:val="00606970"/>
    <w:rsid w:val="006069AF"/>
    <w:rsid w:val="00606A23"/>
    <w:rsid w:val="00606B87"/>
    <w:rsid w:val="00606D56"/>
    <w:rsid w:val="00606EBA"/>
    <w:rsid w:val="00606EF6"/>
    <w:rsid w:val="00607061"/>
    <w:rsid w:val="0060725B"/>
    <w:rsid w:val="0060765D"/>
    <w:rsid w:val="006076AA"/>
    <w:rsid w:val="0060783D"/>
    <w:rsid w:val="00607B88"/>
    <w:rsid w:val="00607CEF"/>
    <w:rsid w:val="00607E69"/>
    <w:rsid w:val="00607E72"/>
    <w:rsid w:val="006100B8"/>
    <w:rsid w:val="006100E2"/>
    <w:rsid w:val="006101BB"/>
    <w:rsid w:val="0061031F"/>
    <w:rsid w:val="0061033F"/>
    <w:rsid w:val="006103EA"/>
    <w:rsid w:val="00610438"/>
    <w:rsid w:val="00610580"/>
    <w:rsid w:val="00610FC3"/>
    <w:rsid w:val="006113A4"/>
    <w:rsid w:val="006114E2"/>
    <w:rsid w:val="0061156C"/>
    <w:rsid w:val="006116E2"/>
    <w:rsid w:val="00611A57"/>
    <w:rsid w:val="00611B1A"/>
    <w:rsid w:val="00611C46"/>
    <w:rsid w:val="00611E81"/>
    <w:rsid w:val="00611EC2"/>
    <w:rsid w:val="00612074"/>
    <w:rsid w:val="006121E5"/>
    <w:rsid w:val="0061223F"/>
    <w:rsid w:val="006123DC"/>
    <w:rsid w:val="00612810"/>
    <w:rsid w:val="00612B26"/>
    <w:rsid w:val="00612EB9"/>
    <w:rsid w:val="006135C3"/>
    <w:rsid w:val="00613653"/>
    <w:rsid w:val="00613950"/>
    <w:rsid w:val="00613A0E"/>
    <w:rsid w:val="00613B41"/>
    <w:rsid w:val="00613E45"/>
    <w:rsid w:val="00614079"/>
    <w:rsid w:val="00614198"/>
    <w:rsid w:val="006146E0"/>
    <w:rsid w:val="0061473E"/>
    <w:rsid w:val="00614964"/>
    <w:rsid w:val="00614A27"/>
    <w:rsid w:val="00614E68"/>
    <w:rsid w:val="0061538F"/>
    <w:rsid w:val="00615689"/>
    <w:rsid w:val="006156D5"/>
    <w:rsid w:val="0061577E"/>
    <w:rsid w:val="00615969"/>
    <w:rsid w:val="00615D8A"/>
    <w:rsid w:val="0061600D"/>
    <w:rsid w:val="0061601C"/>
    <w:rsid w:val="00616042"/>
    <w:rsid w:val="00616135"/>
    <w:rsid w:val="006163F4"/>
    <w:rsid w:val="006164C6"/>
    <w:rsid w:val="006164D9"/>
    <w:rsid w:val="006167C7"/>
    <w:rsid w:val="006167EF"/>
    <w:rsid w:val="00616B1B"/>
    <w:rsid w:val="00616DB8"/>
    <w:rsid w:val="00616FDB"/>
    <w:rsid w:val="0061766F"/>
    <w:rsid w:val="00617770"/>
    <w:rsid w:val="00617877"/>
    <w:rsid w:val="00617933"/>
    <w:rsid w:val="006179BF"/>
    <w:rsid w:val="00617D56"/>
    <w:rsid w:val="00617F9B"/>
    <w:rsid w:val="00620141"/>
    <w:rsid w:val="006201B9"/>
    <w:rsid w:val="00620778"/>
    <w:rsid w:val="006207B2"/>
    <w:rsid w:val="00620807"/>
    <w:rsid w:val="00620AE1"/>
    <w:rsid w:val="00620C31"/>
    <w:rsid w:val="00620D0B"/>
    <w:rsid w:val="00620DC5"/>
    <w:rsid w:val="00620FB0"/>
    <w:rsid w:val="00621356"/>
    <w:rsid w:val="006214AA"/>
    <w:rsid w:val="00621613"/>
    <w:rsid w:val="00621695"/>
    <w:rsid w:val="006216A4"/>
    <w:rsid w:val="006217C0"/>
    <w:rsid w:val="00621D8F"/>
    <w:rsid w:val="00621F4F"/>
    <w:rsid w:val="00621FEF"/>
    <w:rsid w:val="00622025"/>
    <w:rsid w:val="00622097"/>
    <w:rsid w:val="0062227A"/>
    <w:rsid w:val="00622502"/>
    <w:rsid w:val="0062251E"/>
    <w:rsid w:val="0062280B"/>
    <w:rsid w:val="0062293F"/>
    <w:rsid w:val="006229D5"/>
    <w:rsid w:val="00622E19"/>
    <w:rsid w:val="006230E0"/>
    <w:rsid w:val="00623188"/>
    <w:rsid w:val="00623681"/>
    <w:rsid w:val="00623879"/>
    <w:rsid w:val="006238DB"/>
    <w:rsid w:val="00623B05"/>
    <w:rsid w:val="00623F0D"/>
    <w:rsid w:val="006244F8"/>
    <w:rsid w:val="0062487C"/>
    <w:rsid w:val="006248DB"/>
    <w:rsid w:val="00624BAF"/>
    <w:rsid w:val="00624BC8"/>
    <w:rsid w:val="00624C77"/>
    <w:rsid w:val="00624D0A"/>
    <w:rsid w:val="00624DF1"/>
    <w:rsid w:val="00625110"/>
    <w:rsid w:val="006253C9"/>
    <w:rsid w:val="006253FC"/>
    <w:rsid w:val="0062541C"/>
    <w:rsid w:val="006254D0"/>
    <w:rsid w:val="0062564B"/>
    <w:rsid w:val="006259BD"/>
    <w:rsid w:val="006259DF"/>
    <w:rsid w:val="00625AFD"/>
    <w:rsid w:val="00625B28"/>
    <w:rsid w:val="00626577"/>
    <w:rsid w:val="00626584"/>
    <w:rsid w:val="0062677A"/>
    <w:rsid w:val="00626B5D"/>
    <w:rsid w:val="00626BB1"/>
    <w:rsid w:val="00626D27"/>
    <w:rsid w:val="00626EA8"/>
    <w:rsid w:val="006270F1"/>
    <w:rsid w:val="00627884"/>
    <w:rsid w:val="006278DC"/>
    <w:rsid w:val="00627FB6"/>
    <w:rsid w:val="00627FBB"/>
    <w:rsid w:val="00630001"/>
    <w:rsid w:val="0063003B"/>
    <w:rsid w:val="0063020F"/>
    <w:rsid w:val="006302F7"/>
    <w:rsid w:val="00630403"/>
    <w:rsid w:val="00630670"/>
    <w:rsid w:val="006306B2"/>
    <w:rsid w:val="00630B32"/>
    <w:rsid w:val="00630DF8"/>
    <w:rsid w:val="00631064"/>
    <w:rsid w:val="00631085"/>
    <w:rsid w:val="006310D9"/>
    <w:rsid w:val="00631169"/>
    <w:rsid w:val="0063120B"/>
    <w:rsid w:val="006314F0"/>
    <w:rsid w:val="006316D9"/>
    <w:rsid w:val="006318CF"/>
    <w:rsid w:val="006319E5"/>
    <w:rsid w:val="00631BB2"/>
    <w:rsid w:val="00631E01"/>
    <w:rsid w:val="00631F8E"/>
    <w:rsid w:val="006323B0"/>
    <w:rsid w:val="0063251F"/>
    <w:rsid w:val="0063252B"/>
    <w:rsid w:val="00632836"/>
    <w:rsid w:val="00632DFE"/>
    <w:rsid w:val="00633074"/>
    <w:rsid w:val="00633090"/>
    <w:rsid w:val="006337EA"/>
    <w:rsid w:val="00633A6B"/>
    <w:rsid w:val="00633B50"/>
    <w:rsid w:val="00633C32"/>
    <w:rsid w:val="00633E98"/>
    <w:rsid w:val="00634209"/>
    <w:rsid w:val="006342F9"/>
    <w:rsid w:val="0063461F"/>
    <w:rsid w:val="0063469C"/>
    <w:rsid w:val="006349E4"/>
    <w:rsid w:val="00635ECB"/>
    <w:rsid w:val="00635F82"/>
    <w:rsid w:val="0063635C"/>
    <w:rsid w:val="006363D3"/>
    <w:rsid w:val="00636965"/>
    <w:rsid w:val="00636990"/>
    <w:rsid w:val="00636A60"/>
    <w:rsid w:val="00636C5B"/>
    <w:rsid w:val="00636E83"/>
    <w:rsid w:val="00637B80"/>
    <w:rsid w:val="00637CDE"/>
    <w:rsid w:val="00637D09"/>
    <w:rsid w:val="00637D6C"/>
    <w:rsid w:val="00640061"/>
    <w:rsid w:val="0064015E"/>
    <w:rsid w:val="006402C8"/>
    <w:rsid w:val="00640332"/>
    <w:rsid w:val="006403FE"/>
    <w:rsid w:val="006404E5"/>
    <w:rsid w:val="00640583"/>
    <w:rsid w:val="00640652"/>
    <w:rsid w:val="006407A8"/>
    <w:rsid w:val="0064099A"/>
    <w:rsid w:val="00640C14"/>
    <w:rsid w:val="00640C4A"/>
    <w:rsid w:val="00640C88"/>
    <w:rsid w:val="00640E2E"/>
    <w:rsid w:val="00640FEF"/>
    <w:rsid w:val="00641181"/>
    <w:rsid w:val="006413FC"/>
    <w:rsid w:val="0064152A"/>
    <w:rsid w:val="0064167E"/>
    <w:rsid w:val="006416AA"/>
    <w:rsid w:val="0064180E"/>
    <w:rsid w:val="0064190F"/>
    <w:rsid w:val="00641AE8"/>
    <w:rsid w:val="00641B0B"/>
    <w:rsid w:val="00641B12"/>
    <w:rsid w:val="00641F1D"/>
    <w:rsid w:val="00641FC1"/>
    <w:rsid w:val="00642013"/>
    <w:rsid w:val="00642016"/>
    <w:rsid w:val="00642033"/>
    <w:rsid w:val="00642117"/>
    <w:rsid w:val="006424A0"/>
    <w:rsid w:val="00642537"/>
    <w:rsid w:val="00642587"/>
    <w:rsid w:val="00642730"/>
    <w:rsid w:val="00642767"/>
    <w:rsid w:val="006427BC"/>
    <w:rsid w:val="006427FD"/>
    <w:rsid w:val="00642A90"/>
    <w:rsid w:val="00642BC3"/>
    <w:rsid w:val="00642D1F"/>
    <w:rsid w:val="00643258"/>
    <w:rsid w:val="00643448"/>
    <w:rsid w:val="006434B3"/>
    <w:rsid w:val="006434F0"/>
    <w:rsid w:val="00643641"/>
    <w:rsid w:val="006438CA"/>
    <w:rsid w:val="006439EC"/>
    <w:rsid w:val="00643AC6"/>
    <w:rsid w:val="00643BF8"/>
    <w:rsid w:val="00643C38"/>
    <w:rsid w:val="00643D38"/>
    <w:rsid w:val="00643DDD"/>
    <w:rsid w:val="00643E81"/>
    <w:rsid w:val="006440C1"/>
    <w:rsid w:val="006441B7"/>
    <w:rsid w:val="006442A2"/>
    <w:rsid w:val="00644311"/>
    <w:rsid w:val="00644757"/>
    <w:rsid w:val="00644914"/>
    <w:rsid w:val="00644E34"/>
    <w:rsid w:val="00644FE6"/>
    <w:rsid w:val="0064500F"/>
    <w:rsid w:val="00645201"/>
    <w:rsid w:val="00645569"/>
    <w:rsid w:val="00645695"/>
    <w:rsid w:val="00645723"/>
    <w:rsid w:val="006459B3"/>
    <w:rsid w:val="00645AB7"/>
    <w:rsid w:val="00645BD0"/>
    <w:rsid w:val="00645FAD"/>
    <w:rsid w:val="0064607D"/>
    <w:rsid w:val="006461A7"/>
    <w:rsid w:val="00646318"/>
    <w:rsid w:val="006466B2"/>
    <w:rsid w:val="006466B3"/>
    <w:rsid w:val="00646859"/>
    <w:rsid w:val="006468C6"/>
    <w:rsid w:val="006468C7"/>
    <w:rsid w:val="00646957"/>
    <w:rsid w:val="00646A0C"/>
    <w:rsid w:val="00646A43"/>
    <w:rsid w:val="00646A7D"/>
    <w:rsid w:val="00646AF3"/>
    <w:rsid w:val="00647069"/>
    <w:rsid w:val="00647168"/>
    <w:rsid w:val="00647509"/>
    <w:rsid w:val="00647896"/>
    <w:rsid w:val="006479B1"/>
    <w:rsid w:val="00647B06"/>
    <w:rsid w:val="00647B21"/>
    <w:rsid w:val="00647E86"/>
    <w:rsid w:val="00647E8E"/>
    <w:rsid w:val="00650533"/>
    <w:rsid w:val="0065065E"/>
    <w:rsid w:val="006507F4"/>
    <w:rsid w:val="00650A99"/>
    <w:rsid w:val="00650AF0"/>
    <w:rsid w:val="00650BF2"/>
    <w:rsid w:val="00650F43"/>
    <w:rsid w:val="00650FF0"/>
    <w:rsid w:val="006513DC"/>
    <w:rsid w:val="00651425"/>
    <w:rsid w:val="006515C7"/>
    <w:rsid w:val="006517C3"/>
    <w:rsid w:val="00651B9D"/>
    <w:rsid w:val="00651F23"/>
    <w:rsid w:val="00651FD1"/>
    <w:rsid w:val="00652037"/>
    <w:rsid w:val="006520D5"/>
    <w:rsid w:val="0065247B"/>
    <w:rsid w:val="006526A6"/>
    <w:rsid w:val="00652755"/>
    <w:rsid w:val="00652967"/>
    <w:rsid w:val="00652994"/>
    <w:rsid w:val="006529AF"/>
    <w:rsid w:val="00652C80"/>
    <w:rsid w:val="00652FF4"/>
    <w:rsid w:val="00653164"/>
    <w:rsid w:val="0065336F"/>
    <w:rsid w:val="0065349A"/>
    <w:rsid w:val="006535E6"/>
    <w:rsid w:val="00653964"/>
    <w:rsid w:val="00653B8D"/>
    <w:rsid w:val="00653BA3"/>
    <w:rsid w:val="00653E23"/>
    <w:rsid w:val="0065442C"/>
    <w:rsid w:val="0065457C"/>
    <w:rsid w:val="00654924"/>
    <w:rsid w:val="00654F0E"/>
    <w:rsid w:val="0065509B"/>
    <w:rsid w:val="00655272"/>
    <w:rsid w:val="00655341"/>
    <w:rsid w:val="00655909"/>
    <w:rsid w:val="00655BE0"/>
    <w:rsid w:val="00655E78"/>
    <w:rsid w:val="00656532"/>
    <w:rsid w:val="006567FA"/>
    <w:rsid w:val="006568BF"/>
    <w:rsid w:val="00656A7C"/>
    <w:rsid w:val="00656E24"/>
    <w:rsid w:val="006572FC"/>
    <w:rsid w:val="006577FB"/>
    <w:rsid w:val="00657811"/>
    <w:rsid w:val="00657D55"/>
    <w:rsid w:val="00657DA9"/>
    <w:rsid w:val="0066027B"/>
    <w:rsid w:val="00660528"/>
    <w:rsid w:val="00660721"/>
    <w:rsid w:val="00660967"/>
    <w:rsid w:val="00660BA1"/>
    <w:rsid w:val="00660C73"/>
    <w:rsid w:val="00660F77"/>
    <w:rsid w:val="00661512"/>
    <w:rsid w:val="00661548"/>
    <w:rsid w:val="0066164A"/>
    <w:rsid w:val="006616F8"/>
    <w:rsid w:val="00661877"/>
    <w:rsid w:val="00661A76"/>
    <w:rsid w:val="00661C1F"/>
    <w:rsid w:val="00661F03"/>
    <w:rsid w:val="0066230F"/>
    <w:rsid w:val="0066233E"/>
    <w:rsid w:val="006628EC"/>
    <w:rsid w:val="00662B3A"/>
    <w:rsid w:val="00662D2A"/>
    <w:rsid w:val="00662F7D"/>
    <w:rsid w:val="006630EC"/>
    <w:rsid w:val="00663639"/>
    <w:rsid w:val="00663657"/>
    <w:rsid w:val="006636F0"/>
    <w:rsid w:val="00663A0F"/>
    <w:rsid w:val="00663A8B"/>
    <w:rsid w:val="00663AA4"/>
    <w:rsid w:val="00663F54"/>
    <w:rsid w:val="00664EB3"/>
    <w:rsid w:val="00665251"/>
    <w:rsid w:val="006653C6"/>
    <w:rsid w:val="00665420"/>
    <w:rsid w:val="006654FC"/>
    <w:rsid w:val="006655A6"/>
    <w:rsid w:val="006659E0"/>
    <w:rsid w:val="00665FF7"/>
    <w:rsid w:val="0066628A"/>
    <w:rsid w:val="006662E7"/>
    <w:rsid w:val="00666456"/>
    <w:rsid w:val="006667DE"/>
    <w:rsid w:val="0066680D"/>
    <w:rsid w:val="006669D7"/>
    <w:rsid w:val="00666AF8"/>
    <w:rsid w:val="00666D0D"/>
    <w:rsid w:val="00666EE7"/>
    <w:rsid w:val="00667056"/>
    <w:rsid w:val="00667151"/>
    <w:rsid w:val="00667277"/>
    <w:rsid w:val="006672C8"/>
    <w:rsid w:val="006675A1"/>
    <w:rsid w:val="00667883"/>
    <w:rsid w:val="00667896"/>
    <w:rsid w:val="00667C07"/>
    <w:rsid w:val="00667C41"/>
    <w:rsid w:val="00667C4A"/>
    <w:rsid w:val="00667E99"/>
    <w:rsid w:val="00667EA6"/>
    <w:rsid w:val="0067001F"/>
    <w:rsid w:val="00670138"/>
    <w:rsid w:val="00670308"/>
    <w:rsid w:val="006705B5"/>
    <w:rsid w:val="00670806"/>
    <w:rsid w:val="00670B6B"/>
    <w:rsid w:val="00670FCC"/>
    <w:rsid w:val="00671040"/>
    <w:rsid w:val="00671067"/>
    <w:rsid w:val="006712A3"/>
    <w:rsid w:val="00671348"/>
    <w:rsid w:val="00671522"/>
    <w:rsid w:val="00671647"/>
    <w:rsid w:val="00671B44"/>
    <w:rsid w:val="00671B8B"/>
    <w:rsid w:val="00671BCA"/>
    <w:rsid w:val="00671CB9"/>
    <w:rsid w:val="00671D5C"/>
    <w:rsid w:val="00672418"/>
    <w:rsid w:val="00672501"/>
    <w:rsid w:val="006729C8"/>
    <w:rsid w:val="00672A26"/>
    <w:rsid w:val="00672A3B"/>
    <w:rsid w:val="00672BDF"/>
    <w:rsid w:val="00672BF3"/>
    <w:rsid w:val="00673141"/>
    <w:rsid w:val="00673283"/>
    <w:rsid w:val="0067346C"/>
    <w:rsid w:val="006736B4"/>
    <w:rsid w:val="00673796"/>
    <w:rsid w:val="006737A7"/>
    <w:rsid w:val="00673A2A"/>
    <w:rsid w:val="00673BB5"/>
    <w:rsid w:val="00673BD9"/>
    <w:rsid w:val="00673E7A"/>
    <w:rsid w:val="00673E85"/>
    <w:rsid w:val="00673F94"/>
    <w:rsid w:val="006745E2"/>
    <w:rsid w:val="006746E0"/>
    <w:rsid w:val="00674832"/>
    <w:rsid w:val="00674940"/>
    <w:rsid w:val="00674BBB"/>
    <w:rsid w:val="00674CE4"/>
    <w:rsid w:val="00674FDE"/>
    <w:rsid w:val="0067511D"/>
    <w:rsid w:val="00675321"/>
    <w:rsid w:val="00675915"/>
    <w:rsid w:val="00675946"/>
    <w:rsid w:val="00675DE7"/>
    <w:rsid w:val="00675FBC"/>
    <w:rsid w:val="0067635A"/>
    <w:rsid w:val="00676687"/>
    <w:rsid w:val="006769E8"/>
    <w:rsid w:val="00676CDE"/>
    <w:rsid w:val="00676EC0"/>
    <w:rsid w:val="006775F2"/>
    <w:rsid w:val="00677832"/>
    <w:rsid w:val="006778F6"/>
    <w:rsid w:val="00677B2C"/>
    <w:rsid w:val="00677BD3"/>
    <w:rsid w:val="00677C99"/>
    <w:rsid w:val="006802AE"/>
    <w:rsid w:val="00680349"/>
    <w:rsid w:val="006803A7"/>
    <w:rsid w:val="00680A5D"/>
    <w:rsid w:val="00680BED"/>
    <w:rsid w:val="00680C78"/>
    <w:rsid w:val="00680FEA"/>
    <w:rsid w:val="00681018"/>
    <w:rsid w:val="006810B9"/>
    <w:rsid w:val="00681377"/>
    <w:rsid w:val="00681617"/>
    <w:rsid w:val="0068164E"/>
    <w:rsid w:val="00681805"/>
    <w:rsid w:val="00681950"/>
    <w:rsid w:val="00681C1F"/>
    <w:rsid w:val="0068226E"/>
    <w:rsid w:val="00682479"/>
    <w:rsid w:val="00682872"/>
    <w:rsid w:val="00682AA3"/>
    <w:rsid w:val="00682D08"/>
    <w:rsid w:val="0068308C"/>
    <w:rsid w:val="00683497"/>
    <w:rsid w:val="0068369D"/>
    <w:rsid w:val="00683B6D"/>
    <w:rsid w:val="00683EC2"/>
    <w:rsid w:val="00683ECC"/>
    <w:rsid w:val="00683ECD"/>
    <w:rsid w:val="0068411B"/>
    <w:rsid w:val="00684217"/>
    <w:rsid w:val="00684320"/>
    <w:rsid w:val="00684496"/>
    <w:rsid w:val="006847D2"/>
    <w:rsid w:val="00684871"/>
    <w:rsid w:val="0068492E"/>
    <w:rsid w:val="006849D8"/>
    <w:rsid w:val="00684C81"/>
    <w:rsid w:val="00684E63"/>
    <w:rsid w:val="00684F8C"/>
    <w:rsid w:val="00685170"/>
    <w:rsid w:val="00685280"/>
    <w:rsid w:val="006852E7"/>
    <w:rsid w:val="00685304"/>
    <w:rsid w:val="0068552C"/>
    <w:rsid w:val="00685686"/>
    <w:rsid w:val="006858B8"/>
    <w:rsid w:val="00685D9B"/>
    <w:rsid w:val="00685E2F"/>
    <w:rsid w:val="00685EF0"/>
    <w:rsid w:val="00685F65"/>
    <w:rsid w:val="0068643B"/>
    <w:rsid w:val="006865C4"/>
    <w:rsid w:val="00686907"/>
    <w:rsid w:val="00686A27"/>
    <w:rsid w:val="00686A2F"/>
    <w:rsid w:val="00686C32"/>
    <w:rsid w:val="0068707E"/>
    <w:rsid w:val="006870B8"/>
    <w:rsid w:val="00687182"/>
    <w:rsid w:val="006871A4"/>
    <w:rsid w:val="0068728C"/>
    <w:rsid w:val="006872AF"/>
    <w:rsid w:val="00687370"/>
    <w:rsid w:val="00687458"/>
    <w:rsid w:val="006876C4"/>
    <w:rsid w:val="00687963"/>
    <w:rsid w:val="00687C9E"/>
    <w:rsid w:val="00687D74"/>
    <w:rsid w:val="00690054"/>
    <w:rsid w:val="00690088"/>
    <w:rsid w:val="00690185"/>
    <w:rsid w:val="0069020E"/>
    <w:rsid w:val="006902B6"/>
    <w:rsid w:val="006904EF"/>
    <w:rsid w:val="00690516"/>
    <w:rsid w:val="00690625"/>
    <w:rsid w:val="0069062E"/>
    <w:rsid w:val="0069079A"/>
    <w:rsid w:val="00690C3D"/>
    <w:rsid w:val="00690E5B"/>
    <w:rsid w:val="0069155B"/>
    <w:rsid w:val="006919A2"/>
    <w:rsid w:val="00691B34"/>
    <w:rsid w:val="00691B78"/>
    <w:rsid w:val="00691CA5"/>
    <w:rsid w:val="00691E12"/>
    <w:rsid w:val="00691F2E"/>
    <w:rsid w:val="006920E2"/>
    <w:rsid w:val="0069225E"/>
    <w:rsid w:val="00692410"/>
    <w:rsid w:val="006924D9"/>
    <w:rsid w:val="00692502"/>
    <w:rsid w:val="0069277D"/>
    <w:rsid w:val="00692A3E"/>
    <w:rsid w:val="00692A98"/>
    <w:rsid w:val="00692CCB"/>
    <w:rsid w:val="00692D2E"/>
    <w:rsid w:val="00692F0C"/>
    <w:rsid w:val="00692F6B"/>
    <w:rsid w:val="00693026"/>
    <w:rsid w:val="00693128"/>
    <w:rsid w:val="006931B0"/>
    <w:rsid w:val="006932B0"/>
    <w:rsid w:val="006932CB"/>
    <w:rsid w:val="00693339"/>
    <w:rsid w:val="00693AC5"/>
    <w:rsid w:val="00694109"/>
    <w:rsid w:val="00694147"/>
    <w:rsid w:val="006942A9"/>
    <w:rsid w:val="006943D3"/>
    <w:rsid w:val="00694499"/>
    <w:rsid w:val="006944DC"/>
    <w:rsid w:val="00694600"/>
    <w:rsid w:val="00694AD5"/>
    <w:rsid w:val="00694CCE"/>
    <w:rsid w:val="00694D58"/>
    <w:rsid w:val="00694DB3"/>
    <w:rsid w:val="00694F3F"/>
    <w:rsid w:val="006954CE"/>
    <w:rsid w:val="006955F9"/>
    <w:rsid w:val="006956C9"/>
    <w:rsid w:val="00695749"/>
    <w:rsid w:val="006957FC"/>
    <w:rsid w:val="0069581E"/>
    <w:rsid w:val="00695BB0"/>
    <w:rsid w:val="00695C6C"/>
    <w:rsid w:val="00695CED"/>
    <w:rsid w:val="00695D00"/>
    <w:rsid w:val="00695D4B"/>
    <w:rsid w:val="0069623F"/>
    <w:rsid w:val="0069629F"/>
    <w:rsid w:val="00696561"/>
    <w:rsid w:val="006965DE"/>
    <w:rsid w:val="006967D2"/>
    <w:rsid w:val="00696888"/>
    <w:rsid w:val="006968AF"/>
    <w:rsid w:val="00696C19"/>
    <w:rsid w:val="00696C60"/>
    <w:rsid w:val="0069707F"/>
    <w:rsid w:val="006972E9"/>
    <w:rsid w:val="006977D6"/>
    <w:rsid w:val="00697976"/>
    <w:rsid w:val="00697ACF"/>
    <w:rsid w:val="00697B2E"/>
    <w:rsid w:val="00697BCF"/>
    <w:rsid w:val="00697DDB"/>
    <w:rsid w:val="00697FE0"/>
    <w:rsid w:val="006A0164"/>
    <w:rsid w:val="006A018F"/>
    <w:rsid w:val="006A053F"/>
    <w:rsid w:val="006A05AA"/>
    <w:rsid w:val="006A074A"/>
    <w:rsid w:val="006A0B5C"/>
    <w:rsid w:val="006A0C70"/>
    <w:rsid w:val="006A0D9A"/>
    <w:rsid w:val="006A0FBA"/>
    <w:rsid w:val="006A1157"/>
    <w:rsid w:val="006A127F"/>
    <w:rsid w:val="006A1529"/>
    <w:rsid w:val="006A15B4"/>
    <w:rsid w:val="006A173E"/>
    <w:rsid w:val="006A18A4"/>
    <w:rsid w:val="006A1A17"/>
    <w:rsid w:val="006A1B61"/>
    <w:rsid w:val="006A2176"/>
    <w:rsid w:val="006A2326"/>
    <w:rsid w:val="006A233F"/>
    <w:rsid w:val="006A28FA"/>
    <w:rsid w:val="006A2B6A"/>
    <w:rsid w:val="006A2C7F"/>
    <w:rsid w:val="006A2D3D"/>
    <w:rsid w:val="006A2E5D"/>
    <w:rsid w:val="006A3207"/>
    <w:rsid w:val="006A3D33"/>
    <w:rsid w:val="006A3FC3"/>
    <w:rsid w:val="006A4712"/>
    <w:rsid w:val="006A4749"/>
    <w:rsid w:val="006A48DD"/>
    <w:rsid w:val="006A4A9B"/>
    <w:rsid w:val="006A4BAA"/>
    <w:rsid w:val="006A4C0F"/>
    <w:rsid w:val="006A4D14"/>
    <w:rsid w:val="006A4FAF"/>
    <w:rsid w:val="006A5012"/>
    <w:rsid w:val="006A5524"/>
    <w:rsid w:val="006A5656"/>
    <w:rsid w:val="006A6175"/>
    <w:rsid w:val="006A6616"/>
    <w:rsid w:val="006A67C3"/>
    <w:rsid w:val="006A6879"/>
    <w:rsid w:val="006A6BF9"/>
    <w:rsid w:val="006A6E92"/>
    <w:rsid w:val="006A6ED0"/>
    <w:rsid w:val="006A7047"/>
    <w:rsid w:val="006A70B0"/>
    <w:rsid w:val="006A743E"/>
    <w:rsid w:val="006A7469"/>
    <w:rsid w:val="006A74F1"/>
    <w:rsid w:val="006A760F"/>
    <w:rsid w:val="006A77F6"/>
    <w:rsid w:val="006A7A82"/>
    <w:rsid w:val="006A7D1C"/>
    <w:rsid w:val="006A7FF2"/>
    <w:rsid w:val="006B0063"/>
    <w:rsid w:val="006B00A9"/>
    <w:rsid w:val="006B0102"/>
    <w:rsid w:val="006B0239"/>
    <w:rsid w:val="006B023A"/>
    <w:rsid w:val="006B037A"/>
    <w:rsid w:val="006B0659"/>
    <w:rsid w:val="006B0775"/>
    <w:rsid w:val="006B083F"/>
    <w:rsid w:val="006B0855"/>
    <w:rsid w:val="006B0A37"/>
    <w:rsid w:val="006B0D85"/>
    <w:rsid w:val="006B128B"/>
    <w:rsid w:val="006B1311"/>
    <w:rsid w:val="006B1359"/>
    <w:rsid w:val="006B19EF"/>
    <w:rsid w:val="006B1BC5"/>
    <w:rsid w:val="006B1C1F"/>
    <w:rsid w:val="006B1ECA"/>
    <w:rsid w:val="006B1F76"/>
    <w:rsid w:val="006B22C3"/>
    <w:rsid w:val="006B242C"/>
    <w:rsid w:val="006B29B7"/>
    <w:rsid w:val="006B2EF7"/>
    <w:rsid w:val="006B30E2"/>
    <w:rsid w:val="006B3502"/>
    <w:rsid w:val="006B36BF"/>
    <w:rsid w:val="006B3843"/>
    <w:rsid w:val="006B3949"/>
    <w:rsid w:val="006B3A50"/>
    <w:rsid w:val="006B406F"/>
    <w:rsid w:val="006B4671"/>
    <w:rsid w:val="006B4AAD"/>
    <w:rsid w:val="006B4B6C"/>
    <w:rsid w:val="006B4C21"/>
    <w:rsid w:val="006B4ECB"/>
    <w:rsid w:val="006B4FEB"/>
    <w:rsid w:val="006B5041"/>
    <w:rsid w:val="006B5237"/>
    <w:rsid w:val="006B52DA"/>
    <w:rsid w:val="006B578E"/>
    <w:rsid w:val="006B5A7C"/>
    <w:rsid w:val="006B5C24"/>
    <w:rsid w:val="006B5FCB"/>
    <w:rsid w:val="006B6120"/>
    <w:rsid w:val="006B63F9"/>
    <w:rsid w:val="006B64F3"/>
    <w:rsid w:val="006B675F"/>
    <w:rsid w:val="006B682C"/>
    <w:rsid w:val="006B69C8"/>
    <w:rsid w:val="006B7074"/>
    <w:rsid w:val="006B719D"/>
    <w:rsid w:val="006B760C"/>
    <w:rsid w:val="006B7881"/>
    <w:rsid w:val="006B789B"/>
    <w:rsid w:val="006B7985"/>
    <w:rsid w:val="006B7D4B"/>
    <w:rsid w:val="006C0093"/>
    <w:rsid w:val="006C00EE"/>
    <w:rsid w:val="006C0A6A"/>
    <w:rsid w:val="006C0C5A"/>
    <w:rsid w:val="006C0E83"/>
    <w:rsid w:val="006C100E"/>
    <w:rsid w:val="006C109C"/>
    <w:rsid w:val="006C138A"/>
    <w:rsid w:val="006C149D"/>
    <w:rsid w:val="006C1C87"/>
    <w:rsid w:val="006C1E28"/>
    <w:rsid w:val="006C2232"/>
    <w:rsid w:val="006C2C4D"/>
    <w:rsid w:val="006C2D43"/>
    <w:rsid w:val="006C3009"/>
    <w:rsid w:val="006C3033"/>
    <w:rsid w:val="006C30EE"/>
    <w:rsid w:val="006C3562"/>
    <w:rsid w:val="006C363E"/>
    <w:rsid w:val="006C3762"/>
    <w:rsid w:val="006C37B0"/>
    <w:rsid w:val="006C3D9B"/>
    <w:rsid w:val="006C3EF7"/>
    <w:rsid w:val="006C4104"/>
    <w:rsid w:val="006C44FB"/>
    <w:rsid w:val="006C4622"/>
    <w:rsid w:val="006C465D"/>
    <w:rsid w:val="006C46DD"/>
    <w:rsid w:val="006C46E7"/>
    <w:rsid w:val="006C4AC1"/>
    <w:rsid w:val="006C4B60"/>
    <w:rsid w:val="006C50B4"/>
    <w:rsid w:val="006C5150"/>
    <w:rsid w:val="006C533A"/>
    <w:rsid w:val="006C548B"/>
    <w:rsid w:val="006C5929"/>
    <w:rsid w:val="006C5BE8"/>
    <w:rsid w:val="006C5E9E"/>
    <w:rsid w:val="006C5FE6"/>
    <w:rsid w:val="006C629B"/>
    <w:rsid w:val="006C6373"/>
    <w:rsid w:val="006C6452"/>
    <w:rsid w:val="006C6A35"/>
    <w:rsid w:val="006C6ABF"/>
    <w:rsid w:val="006C6C5E"/>
    <w:rsid w:val="006C6EC3"/>
    <w:rsid w:val="006C707F"/>
    <w:rsid w:val="006C71BB"/>
    <w:rsid w:val="006C7231"/>
    <w:rsid w:val="006C75FF"/>
    <w:rsid w:val="006C79E1"/>
    <w:rsid w:val="006C79F8"/>
    <w:rsid w:val="006D0105"/>
    <w:rsid w:val="006D0280"/>
    <w:rsid w:val="006D07D8"/>
    <w:rsid w:val="006D099C"/>
    <w:rsid w:val="006D0A47"/>
    <w:rsid w:val="006D0B2B"/>
    <w:rsid w:val="006D0C04"/>
    <w:rsid w:val="006D0D44"/>
    <w:rsid w:val="006D0FEA"/>
    <w:rsid w:val="006D106C"/>
    <w:rsid w:val="006D1166"/>
    <w:rsid w:val="006D116E"/>
    <w:rsid w:val="006D1646"/>
    <w:rsid w:val="006D16F4"/>
    <w:rsid w:val="006D198B"/>
    <w:rsid w:val="006D1A0F"/>
    <w:rsid w:val="006D1B53"/>
    <w:rsid w:val="006D1D0E"/>
    <w:rsid w:val="006D1ECC"/>
    <w:rsid w:val="006D2045"/>
    <w:rsid w:val="006D2125"/>
    <w:rsid w:val="006D22D6"/>
    <w:rsid w:val="006D23D4"/>
    <w:rsid w:val="006D2737"/>
    <w:rsid w:val="006D27EE"/>
    <w:rsid w:val="006D285A"/>
    <w:rsid w:val="006D2906"/>
    <w:rsid w:val="006D2C41"/>
    <w:rsid w:val="006D2E05"/>
    <w:rsid w:val="006D2F3F"/>
    <w:rsid w:val="006D2F9A"/>
    <w:rsid w:val="006D331D"/>
    <w:rsid w:val="006D382A"/>
    <w:rsid w:val="006D3A04"/>
    <w:rsid w:val="006D3D0C"/>
    <w:rsid w:val="006D44E7"/>
    <w:rsid w:val="006D45BA"/>
    <w:rsid w:val="006D48FA"/>
    <w:rsid w:val="006D4AEB"/>
    <w:rsid w:val="006D4F35"/>
    <w:rsid w:val="006D52EE"/>
    <w:rsid w:val="006D560E"/>
    <w:rsid w:val="006D572F"/>
    <w:rsid w:val="006D573E"/>
    <w:rsid w:val="006D57F1"/>
    <w:rsid w:val="006D5822"/>
    <w:rsid w:val="006D583A"/>
    <w:rsid w:val="006D5A8E"/>
    <w:rsid w:val="006D5D3F"/>
    <w:rsid w:val="006D5E3D"/>
    <w:rsid w:val="006D636E"/>
    <w:rsid w:val="006D654B"/>
    <w:rsid w:val="006D65AB"/>
    <w:rsid w:val="006D6749"/>
    <w:rsid w:val="006D6857"/>
    <w:rsid w:val="006D69A3"/>
    <w:rsid w:val="006D6A5B"/>
    <w:rsid w:val="006D6D15"/>
    <w:rsid w:val="006D6E3D"/>
    <w:rsid w:val="006D735A"/>
    <w:rsid w:val="006D741C"/>
    <w:rsid w:val="006D75A3"/>
    <w:rsid w:val="006D7AC1"/>
    <w:rsid w:val="006D7B26"/>
    <w:rsid w:val="006D7CFE"/>
    <w:rsid w:val="006D7F0B"/>
    <w:rsid w:val="006E00F6"/>
    <w:rsid w:val="006E04FF"/>
    <w:rsid w:val="006E05FB"/>
    <w:rsid w:val="006E07AD"/>
    <w:rsid w:val="006E07D0"/>
    <w:rsid w:val="006E0874"/>
    <w:rsid w:val="006E08F3"/>
    <w:rsid w:val="006E09BF"/>
    <w:rsid w:val="006E0A76"/>
    <w:rsid w:val="006E0AA7"/>
    <w:rsid w:val="006E0D1C"/>
    <w:rsid w:val="006E0DFE"/>
    <w:rsid w:val="006E0E07"/>
    <w:rsid w:val="006E0FB2"/>
    <w:rsid w:val="006E1006"/>
    <w:rsid w:val="006E1222"/>
    <w:rsid w:val="006E1494"/>
    <w:rsid w:val="006E14A3"/>
    <w:rsid w:val="006E1929"/>
    <w:rsid w:val="006E1DF7"/>
    <w:rsid w:val="006E247F"/>
    <w:rsid w:val="006E25E9"/>
    <w:rsid w:val="006E2651"/>
    <w:rsid w:val="006E278F"/>
    <w:rsid w:val="006E2823"/>
    <w:rsid w:val="006E285C"/>
    <w:rsid w:val="006E2990"/>
    <w:rsid w:val="006E29B1"/>
    <w:rsid w:val="006E2B45"/>
    <w:rsid w:val="006E2B5D"/>
    <w:rsid w:val="006E2C6E"/>
    <w:rsid w:val="006E2F3E"/>
    <w:rsid w:val="006E31CA"/>
    <w:rsid w:val="006E33AA"/>
    <w:rsid w:val="006E34C3"/>
    <w:rsid w:val="006E35E7"/>
    <w:rsid w:val="006E3684"/>
    <w:rsid w:val="006E37A5"/>
    <w:rsid w:val="006E37F1"/>
    <w:rsid w:val="006E39B1"/>
    <w:rsid w:val="006E3B60"/>
    <w:rsid w:val="006E3D0F"/>
    <w:rsid w:val="006E4218"/>
    <w:rsid w:val="006E4247"/>
    <w:rsid w:val="006E43D5"/>
    <w:rsid w:val="006E45C4"/>
    <w:rsid w:val="006E4616"/>
    <w:rsid w:val="006E4636"/>
    <w:rsid w:val="006E4875"/>
    <w:rsid w:val="006E4A43"/>
    <w:rsid w:val="006E4AC5"/>
    <w:rsid w:val="006E4B50"/>
    <w:rsid w:val="006E4C16"/>
    <w:rsid w:val="006E4F92"/>
    <w:rsid w:val="006E4FBA"/>
    <w:rsid w:val="006E4FDE"/>
    <w:rsid w:val="006E51A0"/>
    <w:rsid w:val="006E5705"/>
    <w:rsid w:val="006E57E7"/>
    <w:rsid w:val="006E58E4"/>
    <w:rsid w:val="006E5F3E"/>
    <w:rsid w:val="006E64E5"/>
    <w:rsid w:val="006E6580"/>
    <w:rsid w:val="006E69C7"/>
    <w:rsid w:val="006E6D5C"/>
    <w:rsid w:val="006E717D"/>
    <w:rsid w:val="006E77EE"/>
    <w:rsid w:val="006E7969"/>
    <w:rsid w:val="006E7BE5"/>
    <w:rsid w:val="006E7D24"/>
    <w:rsid w:val="006F0129"/>
    <w:rsid w:val="006F0495"/>
    <w:rsid w:val="006F0759"/>
    <w:rsid w:val="006F0913"/>
    <w:rsid w:val="006F09E0"/>
    <w:rsid w:val="006F0A3E"/>
    <w:rsid w:val="006F0BBB"/>
    <w:rsid w:val="006F0BCB"/>
    <w:rsid w:val="006F0D41"/>
    <w:rsid w:val="006F0DB7"/>
    <w:rsid w:val="006F1262"/>
    <w:rsid w:val="006F16B2"/>
    <w:rsid w:val="006F17D8"/>
    <w:rsid w:val="006F1A27"/>
    <w:rsid w:val="006F1C3A"/>
    <w:rsid w:val="006F1DE8"/>
    <w:rsid w:val="006F264E"/>
    <w:rsid w:val="006F2731"/>
    <w:rsid w:val="006F2944"/>
    <w:rsid w:val="006F297B"/>
    <w:rsid w:val="006F2B8B"/>
    <w:rsid w:val="006F2CA3"/>
    <w:rsid w:val="006F2FB2"/>
    <w:rsid w:val="006F320E"/>
    <w:rsid w:val="006F3339"/>
    <w:rsid w:val="006F35EC"/>
    <w:rsid w:val="006F374A"/>
    <w:rsid w:val="006F3851"/>
    <w:rsid w:val="006F3A26"/>
    <w:rsid w:val="006F3BA2"/>
    <w:rsid w:val="006F3C97"/>
    <w:rsid w:val="006F3E23"/>
    <w:rsid w:val="006F4093"/>
    <w:rsid w:val="006F4119"/>
    <w:rsid w:val="006F4CCF"/>
    <w:rsid w:val="006F4CD4"/>
    <w:rsid w:val="006F4D99"/>
    <w:rsid w:val="006F4E60"/>
    <w:rsid w:val="006F4FFB"/>
    <w:rsid w:val="006F506B"/>
    <w:rsid w:val="006F551B"/>
    <w:rsid w:val="006F571B"/>
    <w:rsid w:val="006F5BA8"/>
    <w:rsid w:val="006F5D92"/>
    <w:rsid w:val="006F5F71"/>
    <w:rsid w:val="006F5F92"/>
    <w:rsid w:val="006F6094"/>
    <w:rsid w:val="006F60D6"/>
    <w:rsid w:val="006F64F3"/>
    <w:rsid w:val="006F6527"/>
    <w:rsid w:val="006F6720"/>
    <w:rsid w:val="006F6769"/>
    <w:rsid w:val="006F6B81"/>
    <w:rsid w:val="006F6C0A"/>
    <w:rsid w:val="006F6E10"/>
    <w:rsid w:val="006F7049"/>
    <w:rsid w:val="006F7177"/>
    <w:rsid w:val="006F723C"/>
    <w:rsid w:val="006F72B0"/>
    <w:rsid w:val="006F73CE"/>
    <w:rsid w:val="006F74B5"/>
    <w:rsid w:val="006F761A"/>
    <w:rsid w:val="006F77B5"/>
    <w:rsid w:val="006F7A4C"/>
    <w:rsid w:val="006F7FA3"/>
    <w:rsid w:val="0070000C"/>
    <w:rsid w:val="007000FC"/>
    <w:rsid w:val="0070013B"/>
    <w:rsid w:val="0070031A"/>
    <w:rsid w:val="0070046E"/>
    <w:rsid w:val="0070047B"/>
    <w:rsid w:val="00700492"/>
    <w:rsid w:val="00700509"/>
    <w:rsid w:val="00700DE6"/>
    <w:rsid w:val="00701013"/>
    <w:rsid w:val="007011B2"/>
    <w:rsid w:val="0070189F"/>
    <w:rsid w:val="00701C1F"/>
    <w:rsid w:val="00702129"/>
    <w:rsid w:val="00702166"/>
    <w:rsid w:val="00702676"/>
    <w:rsid w:val="00702748"/>
    <w:rsid w:val="007027E2"/>
    <w:rsid w:val="007029A3"/>
    <w:rsid w:val="00702CC4"/>
    <w:rsid w:val="00703229"/>
    <w:rsid w:val="007034EE"/>
    <w:rsid w:val="007035E2"/>
    <w:rsid w:val="007039D3"/>
    <w:rsid w:val="00703A11"/>
    <w:rsid w:val="00703A5A"/>
    <w:rsid w:val="00703F35"/>
    <w:rsid w:val="0070407C"/>
    <w:rsid w:val="007045B2"/>
    <w:rsid w:val="007045D9"/>
    <w:rsid w:val="00704E9C"/>
    <w:rsid w:val="00705023"/>
    <w:rsid w:val="00705278"/>
    <w:rsid w:val="007053FB"/>
    <w:rsid w:val="0070586C"/>
    <w:rsid w:val="00705ADC"/>
    <w:rsid w:val="00705BE4"/>
    <w:rsid w:val="00705BF2"/>
    <w:rsid w:val="00705E64"/>
    <w:rsid w:val="00705E96"/>
    <w:rsid w:val="007061EF"/>
    <w:rsid w:val="0070647D"/>
    <w:rsid w:val="007069A7"/>
    <w:rsid w:val="00706B19"/>
    <w:rsid w:val="00706B2A"/>
    <w:rsid w:val="00706B36"/>
    <w:rsid w:val="00706C65"/>
    <w:rsid w:val="00707010"/>
    <w:rsid w:val="00707268"/>
    <w:rsid w:val="00707313"/>
    <w:rsid w:val="0070746C"/>
    <w:rsid w:val="00707523"/>
    <w:rsid w:val="00707B38"/>
    <w:rsid w:val="00707B3D"/>
    <w:rsid w:val="00707B58"/>
    <w:rsid w:val="00707ECD"/>
    <w:rsid w:val="007105D4"/>
    <w:rsid w:val="0071067D"/>
    <w:rsid w:val="0071080D"/>
    <w:rsid w:val="00710CCB"/>
    <w:rsid w:val="00710D9C"/>
    <w:rsid w:val="00710E24"/>
    <w:rsid w:val="00710F22"/>
    <w:rsid w:val="0071114B"/>
    <w:rsid w:val="00711351"/>
    <w:rsid w:val="00711520"/>
    <w:rsid w:val="007116EB"/>
    <w:rsid w:val="007116F1"/>
    <w:rsid w:val="0071194A"/>
    <w:rsid w:val="00711CC1"/>
    <w:rsid w:val="00711D86"/>
    <w:rsid w:val="00711E64"/>
    <w:rsid w:val="0071240E"/>
    <w:rsid w:val="0071256F"/>
    <w:rsid w:val="00712D1C"/>
    <w:rsid w:val="00712FD4"/>
    <w:rsid w:val="00712FEB"/>
    <w:rsid w:val="00713180"/>
    <w:rsid w:val="007132BD"/>
    <w:rsid w:val="00713430"/>
    <w:rsid w:val="00713657"/>
    <w:rsid w:val="00713887"/>
    <w:rsid w:val="00713920"/>
    <w:rsid w:val="00713923"/>
    <w:rsid w:val="00713A83"/>
    <w:rsid w:val="00713C61"/>
    <w:rsid w:val="0071411E"/>
    <w:rsid w:val="0071430B"/>
    <w:rsid w:val="007144FE"/>
    <w:rsid w:val="007145D7"/>
    <w:rsid w:val="00714F27"/>
    <w:rsid w:val="00714FEE"/>
    <w:rsid w:val="007151BC"/>
    <w:rsid w:val="00715225"/>
    <w:rsid w:val="007154C3"/>
    <w:rsid w:val="00715560"/>
    <w:rsid w:val="007159A0"/>
    <w:rsid w:val="00715FF2"/>
    <w:rsid w:val="00716563"/>
    <w:rsid w:val="007165A6"/>
    <w:rsid w:val="0071670F"/>
    <w:rsid w:val="007169B1"/>
    <w:rsid w:val="00717047"/>
    <w:rsid w:val="00717098"/>
    <w:rsid w:val="007170D3"/>
    <w:rsid w:val="0071727E"/>
    <w:rsid w:val="00717315"/>
    <w:rsid w:val="00717352"/>
    <w:rsid w:val="00717FF9"/>
    <w:rsid w:val="0072004A"/>
    <w:rsid w:val="00720372"/>
    <w:rsid w:val="0072071C"/>
    <w:rsid w:val="00720801"/>
    <w:rsid w:val="00720AB3"/>
    <w:rsid w:val="00720B37"/>
    <w:rsid w:val="00720EC5"/>
    <w:rsid w:val="007211C2"/>
    <w:rsid w:val="00721403"/>
    <w:rsid w:val="00721779"/>
    <w:rsid w:val="0072179D"/>
    <w:rsid w:val="00721A8F"/>
    <w:rsid w:val="00721B23"/>
    <w:rsid w:val="00721C37"/>
    <w:rsid w:val="00721CCD"/>
    <w:rsid w:val="00721E5A"/>
    <w:rsid w:val="00721F20"/>
    <w:rsid w:val="00721FEA"/>
    <w:rsid w:val="00722306"/>
    <w:rsid w:val="00722320"/>
    <w:rsid w:val="00722519"/>
    <w:rsid w:val="00722897"/>
    <w:rsid w:val="00722F23"/>
    <w:rsid w:val="00723160"/>
    <w:rsid w:val="0072340F"/>
    <w:rsid w:val="00723655"/>
    <w:rsid w:val="00723A44"/>
    <w:rsid w:val="00723E2A"/>
    <w:rsid w:val="00724378"/>
    <w:rsid w:val="007245BE"/>
    <w:rsid w:val="007246C7"/>
    <w:rsid w:val="007248AD"/>
    <w:rsid w:val="007248E4"/>
    <w:rsid w:val="00724921"/>
    <w:rsid w:val="007249D0"/>
    <w:rsid w:val="007249E2"/>
    <w:rsid w:val="00724C67"/>
    <w:rsid w:val="007250AB"/>
    <w:rsid w:val="0072545C"/>
    <w:rsid w:val="007258D9"/>
    <w:rsid w:val="007258E8"/>
    <w:rsid w:val="0072593E"/>
    <w:rsid w:val="00725A09"/>
    <w:rsid w:val="00725B46"/>
    <w:rsid w:val="00725BBE"/>
    <w:rsid w:val="00725CEE"/>
    <w:rsid w:val="00725DBC"/>
    <w:rsid w:val="00726349"/>
    <w:rsid w:val="007263D5"/>
    <w:rsid w:val="007263D7"/>
    <w:rsid w:val="0072668F"/>
    <w:rsid w:val="007267AB"/>
    <w:rsid w:val="007267B3"/>
    <w:rsid w:val="00726C97"/>
    <w:rsid w:val="00726F03"/>
    <w:rsid w:val="0072733A"/>
    <w:rsid w:val="007277AA"/>
    <w:rsid w:val="007279C3"/>
    <w:rsid w:val="00727A13"/>
    <w:rsid w:val="00727B85"/>
    <w:rsid w:val="00727C63"/>
    <w:rsid w:val="00730101"/>
    <w:rsid w:val="00730143"/>
    <w:rsid w:val="00730244"/>
    <w:rsid w:val="0073069D"/>
    <w:rsid w:val="00730C6A"/>
    <w:rsid w:val="00730F22"/>
    <w:rsid w:val="00730F24"/>
    <w:rsid w:val="0073116C"/>
    <w:rsid w:val="0073116D"/>
    <w:rsid w:val="007311A7"/>
    <w:rsid w:val="00731303"/>
    <w:rsid w:val="00731414"/>
    <w:rsid w:val="00731AE6"/>
    <w:rsid w:val="00731D0B"/>
    <w:rsid w:val="00731D2F"/>
    <w:rsid w:val="00731D49"/>
    <w:rsid w:val="00731E22"/>
    <w:rsid w:val="00732003"/>
    <w:rsid w:val="007320E2"/>
    <w:rsid w:val="0073248E"/>
    <w:rsid w:val="00732579"/>
    <w:rsid w:val="00732723"/>
    <w:rsid w:val="00732953"/>
    <w:rsid w:val="00732978"/>
    <w:rsid w:val="00732995"/>
    <w:rsid w:val="007329D7"/>
    <w:rsid w:val="00733043"/>
    <w:rsid w:val="007330AD"/>
    <w:rsid w:val="007330F9"/>
    <w:rsid w:val="007333A7"/>
    <w:rsid w:val="00733663"/>
    <w:rsid w:val="00733AED"/>
    <w:rsid w:val="00733F56"/>
    <w:rsid w:val="0073450F"/>
    <w:rsid w:val="00734525"/>
    <w:rsid w:val="0073476B"/>
    <w:rsid w:val="007347EF"/>
    <w:rsid w:val="00734982"/>
    <w:rsid w:val="00734997"/>
    <w:rsid w:val="00734C2A"/>
    <w:rsid w:val="00734F65"/>
    <w:rsid w:val="0073504B"/>
    <w:rsid w:val="007351E0"/>
    <w:rsid w:val="00735302"/>
    <w:rsid w:val="007353FD"/>
    <w:rsid w:val="00735537"/>
    <w:rsid w:val="00735818"/>
    <w:rsid w:val="00735ACE"/>
    <w:rsid w:val="00735D3F"/>
    <w:rsid w:val="00735EA9"/>
    <w:rsid w:val="00736325"/>
    <w:rsid w:val="00736348"/>
    <w:rsid w:val="007364F4"/>
    <w:rsid w:val="00736563"/>
    <w:rsid w:val="00736737"/>
    <w:rsid w:val="00736E3C"/>
    <w:rsid w:val="00736E8C"/>
    <w:rsid w:val="007374F9"/>
    <w:rsid w:val="00737A04"/>
    <w:rsid w:val="00737A4D"/>
    <w:rsid w:val="00737B2C"/>
    <w:rsid w:val="00737ECC"/>
    <w:rsid w:val="00740380"/>
    <w:rsid w:val="0074058C"/>
    <w:rsid w:val="007405CA"/>
    <w:rsid w:val="00740A96"/>
    <w:rsid w:val="00740AFC"/>
    <w:rsid w:val="00741106"/>
    <w:rsid w:val="007413AA"/>
    <w:rsid w:val="00741C2C"/>
    <w:rsid w:val="00742C3D"/>
    <w:rsid w:val="00742D73"/>
    <w:rsid w:val="00742F55"/>
    <w:rsid w:val="00743247"/>
    <w:rsid w:val="00743978"/>
    <w:rsid w:val="007439BF"/>
    <w:rsid w:val="00743C4C"/>
    <w:rsid w:val="00743D7A"/>
    <w:rsid w:val="00743E19"/>
    <w:rsid w:val="00743F7E"/>
    <w:rsid w:val="00744028"/>
    <w:rsid w:val="00744158"/>
    <w:rsid w:val="00744482"/>
    <w:rsid w:val="007444B5"/>
    <w:rsid w:val="007444EA"/>
    <w:rsid w:val="00744526"/>
    <w:rsid w:val="007447D6"/>
    <w:rsid w:val="00744C6A"/>
    <w:rsid w:val="00744EC9"/>
    <w:rsid w:val="0074503F"/>
    <w:rsid w:val="007450A1"/>
    <w:rsid w:val="0074511B"/>
    <w:rsid w:val="00745221"/>
    <w:rsid w:val="007453BD"/>
    <w:rsid w:val="00745477"/>
    <w:rsid w:val="0074574B"/>
    <w:rsid w:val="00745A23"/>
    <w:rsid w:val="00745A2B"/>
    <w:rsid w:val="00745ACF"/>
    <w:rsid w:val="00745C63"/>
    <w:rsid w:val="00745D4A"/>
    <w:rsid w:val="00745F32"/>
    <w:rsid w:val="007463DB"/>
    <w:rsid w:val="0074644F"/>
    <w:rsid w:val="00746A88"/>
    <w:rsid w:val="00746B19"/>
    <w:rsid w:val="00746DAE"/>
    <w:rsid w:val="00746F1C"/>
    <w:rsid w:val="00746FB7"/>
    <w:rsid w:val="007473B2"/>
    <w:rsid w:val="00747540"/>
    <w:rsid w:val="00747615"/>
    <w:rsid w:val="00747616"/>
    <w:rsid w:val="0074791C"/>
    <w:rsid w:val="00747AB9"/>
    <w:rsid w:val="00747B30"/>
    <w:rsid w:val="00747F5C"/>
    <w:rsid w:val="00747FD1"/>
    <w:rsid w:val="00750032"/>
    <w:rsid w:val="00750180"/>
    <w:rsid w:val="00750400"/>
    <w:rsid w:val="00750506"/>
    <w:rsid w:val="0075051D"/>
    <w:rsid w:val="00750905"/>
    <w:rsid w:val="00750B51"/>
    <w:rsid w:val="00750EFF"/>
    <w:rsid w:val="00750F93"/>
    <w:rsid w:val="0075120C"/>
    <w:rsid w:val="0075127F"/>
    <w:rsid w:val="007519D0"/>
    <w:rsid w:val="00751A9A"/>
    <w:rsid w:val="00751ABE"/>
    <w:rsid w:val="00751AE1"/>
    <w:rsid w:val="00751C75"/>
    <w:rsid w:val="00751D8D"/>
    <w:rsid w:val="00751E74"/>
    <w:rsid w:val="00752104"/>
    <w:rsid w:val="00752286"/>
    <w:rsid w:val="007522C2"/>
    <w:rsid w:val="00752813"/>
    <w:rsid w:val="00752F59"/>
    <w:rsid w:val="007531FD"/>
    <w:rsid w:val="00753228"/>
    <w:rsid w:val="007535CE"/>
    <w:rsid w:val="0075391E"/>
    <w:rsid w:val="007539CA"/>
    <w:rsid w:val="00753FFA"/>
    <w:rsid w:val="00754C1C"/>
    <w:rsid w:val="00754C57"/>
    <w:rsid w:val="00754CC3"/>
    <w:rsid w:val="00754D70"/>
    <w:rsid w:val="00754F7C"/>
    <w:rsid w:val="00754F8B"/>
    <w:rsid w:val="0075520E"/>
    <w:rsid w:val="0075556E"/>
    <w:rsid w:val="007555D9"/>
    <w:rsid w:val="00755773"/>
    <w:rsid w:val="00755A98"/>
    <w:rsid w:val="00755B92"/>
    <w:rsid w:val="00755BBA"/>
    <w:rsid w:val="00755D93"/>
    <w:rsid w:val="00756352"/>
    <w:rsid w:val="0075639C"/>
    <w:rsid w:val="00756569"/>
    <w:rsid w:val="00756718"/>
    <w:rsid w:val="0075677D"/>
    <w:rsid w:val="00756878"/>
    <w:rsid w:val="00756AC1"/>
    <w:rsid w:val="00756BEE"/>
    <w:rsid w:val="00756D1A"/>
    <w:rsid w:val="00757021"/>
    <w:rsid w:val="0075706B"/>
    <w:rsid w:val="007570DA"/>
    <w:rsid w:val="00757122"/>
    <w:rsid w:val="00757216"/>
    <w:rsid w:val="0075724F"/>
    <w:rsid w:val="00757502"/>
    <w:rsid w:val="007577A1"/>
    <w:rsid w:val="0075790A"/>
    <w:rsid w:val="00757BA2"/>
    <w:rsid w:val="00757BE5"/>
    <w:rsid w:val="00757BEF"/>
    <w:rsid w:val="00757C59"/>
    <w:rsid w:val="00757D7D"/>
    <w:rsid w:val="00757EB6"/>
    <w:rsid w:val="00757F3E"/>
    <w:rsid w:val="00757FF5"/>
    <w:rsid w:val="0076003F"/>
    <w:rsid w:val="0076005E"/>
    <w:rsid w:val="00760588"/>
    <w:rsid w:val="00760734"/>
    <w:rsid w:val="00760828"/>
    <w:rsid w:val="007608CB"/>
    <w:rsid w:val="00760AF3"/>
    <w:rsid w:val="00760C17"/>
    <w:rsid w:val="00760ED3"/>
    <w:rsid w:val="0076105D"/>
    <w:rsid w:val="00761194"/>
    <w:rsid w:val="007613A9"/>
    <w:rsid w:val="0076156F"/>
    <w:rsid w:val="00761577"/>
    <w:rsid w:val="00761EA5"/>
    <w:rsid w:val="00761F37"/>
    <w:rsid w:val="00762101"/>
    <w:rsid w:val="0076221B"/>
    <w:rsid w:val="00762360"/>
    <w:rsid w:val="0076252F"/>
    <w:rsid w:val="007627D3"/>
    <w:rsid w:val="0076288D"/>
    <w:rsid w:val="00762C48"/>
    <w:rsid w:val="007633AB"/>
    <w:rsid w:val="0076342D"/>
    <w:rsid w:val="0076345F"/>
    <w:rsid w:val="007636B2"/>
    <w:rsid w:val="0076380C"/>
    <w:rsid w:val="00763B7A"/>
    <w:rsid w:val="00763CA2"/>
    <w:rsid w:val="00763D95"/>
    <w:rsid w:val="00763EC1"/>
    <w:rsid w:val="00763F48"/>
    <w:rsid w:val="00764001"/>
    <w:rsid w:val="0076458A"/>
    <w:rsid w:val="0076474E"/>
    <w:rsid w:val="00764A75"/>
    <w:rsid w:val="00764BC5"/>
    <w:rsid w:val="00764CB8"/>
    <w:rsid w:val="00764D1A"/>
    <w:rsid w:val="00765036"/>
    <w:rsid w:val="00765131"/>
    <w:rsid w:val="007652C2"/>
    <w:rsid w:val="007653A5"/>
    <w:rsid w:val="00765AEE"/>
    <w:rsid w:val="00765B76"/>
    <w:rsid w:val="00765B88"/>
    <w:rsid w:val="00765BAA"/>
    <w:rsid w:val="00765E60"/>
    <w:rsid w:val="00766183"/>
    <w:rsid w:val="007664F7"/>
    <w:rsid w:val="0076657A"/>
    <w:rsid w:val="007667C1"/>
    <w:rsid w:val="00766908"/>
    <w:rsid w:val="00766D99"/>
    <w:rsid w:val="00766EE7"/>
    <w:rsid w:val="00767347"/>
    <w:rsid w:val="0076752B"/>
    <w:rsid w:val="00767934"/>
    <w:rsid w:val="00767ECD"/>
    <w:rsid w:val="007700F4"/>
    <w:rsid w:val="007701A6"/>
    <w:rsid w:val="007704B0"/>
    <w:rsid w:val="0077051A"/>
    <w:rsid w:val="00770580"/>
    <w:rsid w:val="007707F0"/>
    <w:rsid w:val="00770866"/>
    <w:rsid w:val="0077095C"/>
    <w:rsid w:val="00770A2E"/>
    <w:rsid w:val="00770C71"/>
    <w:rsid w:val="00770CE2"/>
    <w:rsid w:val="00770CFD"/>
    <w:rsid w:val="00770DB7"/>
    <w:rsid w:val="00771079"/>
    <w:rsid w:val="00771602"/>
    <w:rsid w:val="0077160B"/>
    <w:rsid w:val="0077185B"/>
    <w:rsid w:val="00771FD8"/>
    <w:rsid w:val="007726ED"/>
    <w:rsid w:val="00772ABC"/>
    <w:rsid w:val="00772B13"/>
    <w:rsid w:val="00772BE2"/>
    <w:rsid w:val="00772C81"/>
    <w:rsid w:val="00772C95"/>
    <w:rsid w:val="00772D1C"/>
    <w:rsid w:val="00772D27"/>
    <w:rsid w:val="00772E14"/>
    <w:rsid w:val="00772EE4"/>
    <w:rsid w:val="007730B8"/>
    <w:rsid w:val="007732FC"/>
    <w:rsid w:val="00773489"/>
    <w:rsid w:val="0077351E"/>
    <w:rsid w:val="00773A9F"/>
    <w:rsid w:val="00773D25"/>
    <w:rsid w:val="00773DCA"/>
    <w:rsid w:val="00773E3E"/>
    <w:rsid w:val="00773E4C"/>
    <w:rsid w:val="00774015"/>
    <w:rsid w:val="007740D5"/>
    <w:rsid w:val="007741A0"/>
    <w:rsid w:val="007742B3"/>
    <w:rsid w:val="007742BD"/>
    <w:rsid w:val="007742DB"/>
    <w:rsid w:val="00774321"/>
    <w:rsid w:val="00774480"/>
    <w:rsid w:val="007747BD"/>
    <w:rsid w:val="0077493F"/>
    <w:rsid w:val="00774A4B"/>
    <w:rsid w:val="00774BFB"/>
    <w:rsid w:val="00774C30"/>
    <w:rsid w:val="00774C90"/>
    <w:rsid w:val="00774E04"/>
    <w:rsid w:val="00774E2B"/>
    <w:rsid w:val="00774F77"/>
    <w:rsid w:val="0077526A"/>
    <w:rsid w:val="007753E2"/>
    <w:rsid w:val="00775653"/>
    <w:rsid w:val="00775917"/>
    <w:rsid w:val="00775A70"/>
    <w:rsid w:val="00775C2F"/>
    <w:rsid w:val="00775CAE"/>
    <w:rsid w:val="00776146"/>
    <w:rsid w:val="00776202"/>
    <w:rsid w:val="00776240"/>
    <w:rsid w:val="0077624B"/>
    <w:rsid w:val="00776550"/>
    <w:rsid w:val="007766F6"/>
    <w:rsid w:val="00776797"/>
    <w:rsid w:val="0077687E"/>
    <w:rsid w:val="00776B4C"/>
    <w:rsid w:val="00776D6A"/>
    <w:rsid w:val="00776FCE"/>
    <w:rsid w:val="00777404"/>
    <w:rsid w:val="007777D0"/>
    <w:rsid w:val="00777922"/>
    <w:rsid w:val="00777960"/>
    <w:rsid w:val="00777C6D"/>
    <w:rsid w:val="00777CBA"/>
    <w:rsid w:val="00777E55"/>
    <w:rsid w:val="007800E4"/>
    <w:rsid w:val="00780260"/>
    <w:rsid w:val="007804CC"/>
    <w:rsid w:val="00780552"/>
    <w:rsid w:val="00780CD8"/>
    <w:rsid w:val="00780FF5"/>
    <w:rsid w:val="007810CA"/>
    <w:rsid w:val="0078115E"/>
    <w:rsid w:val="00781396"/>
    <w:rsid w:val="007816B4"/>
    <w:rsid w:val="007819C0"/>
    <w:rsid w:val="00781DFE"/>
    <w:rsid w:val="007820D1"/>
    <w:rsid w:val="00782291"/>
    <w:rsid w:val="007824F8"/>
    <w:rsid w:val="007827FC"/>
    <w:rsid w:val="007828CE"/>
    <w:rsid w:val="007828EE"/>
    <w:rsid w:val="00782B36"/>
    <w:rsid w:val="00783AC9"/>
    <w:rsid w:val="00783CFF"/>
    <w:rsid w:val="00783E18"/>
    <w:rsid w:val="00783F40"/>
    <w:rsid w:val="007841C3"/>
    <w:rsid w:val="007841CE"/>
    <w:rsid w:val="00784640"/>
    <w:rsid w:val="00784819"/>
    <w:rsid w:val="00784ECC"/>
    <w:rsid w:val="00785128"/>
    <w:rsid w:val="007851F7"/>
    <w:rsid w:val="007856CA"/>
    <w:rsid w:val="00785841"/>
    <w:rsid w:val="007858DA"/>
    <w:rsid w:val="00785B6E"/>
    <w:rsid w:val="00785BBB"/>
    <w:rsid w:val="00785CE5"/>
    <w:rsid w:val="00785D63"/>
    <w:rsid w:val="007866C7"/>
    <w:rsid w:val="007867BD"/>
    <w:rsid w:val="00786C8F"/>
    <w:rsid w:val="00787207"/>
    <w:rsid w:val="0078722A"/>
    <w:rsid w:val="00787284"/>
    <w:rsid w:val="0078732F"/>
    <w:rsid w:val="007875A8"/>
    <w:rsid w:val="00787611"/>
    <w:rsid w:val="00787B8F"/>
    <w:rsid w:val="00787C1E"/>
    <w:rsid w:val="00787CB2"/>
    <w:rsid w:val="00787D4A"/>
    <w:rsid w:val="00787E89"/>
    <w:rsid w:val="0079011F"/>
    <w:rsid w:val="007903A4"/>
    <w:rsid w:val="007905F2"/>
    <w:rsid w:val="00790769"/>
    <w:rsid w:val="00790C01"/>
    <w:rsid w:val="00790ECA"/>
    <w:rsid w:val="00790F94"/>
    <w:rsid w:val="00790FCF"/>
    <w:rsid w:val="00791022"/>
    <w:rsid w:val="00791084"/>
    <w:rsid w:val="0079109F"/>
    <w:rsid w:val="00791288"/>
    <w:rsid w:val="00791792"/>
    <w:rsid w:val="007917A6"/>
    <w:rsid w:val="00791933"/>
    <w:rsid w:val="00791938"/>
    <w:rsid w:val="00791B2A"/>
    <w:rsid w:val="00791C06"/>
    <w:rsid w:val="00792034"/>
    <w:rsid w:val="0079210D"/>
    <w:rsid w:val="007922AB"/>
    <w:rsid w:val="00792447"/>
    <w:rsid w:val="007924AC"/>
    <w:rsid w:val="007924DC"/>
    <w:rsid w:val="0079272E"/>
    <w:rsid w:val="00792748"/>
    <w:rsid w:val="00792793"/>
    <w:rsid w:val="00792970"/>
    <w:rsid w:val="007929D3"/>
    <w:rsid w:val="007929F1"/>
    <w:rsid w:val="00792F07"/>
    <w:rsid w:val="00793179"/>
    <w:rsid w:val="007931A7"/>
    <w:rsid w:val="00793237"/>
    <w:rsid w:val="00793424"/>
    <w:rsid w:val="007934B1"/>
    <w:rsid w:val="007935DE"/>
    <w:rsid w:val="007939D8"/>
    <w:rsid w:val="00793A4A"/>
    <w:rsid w:val="00793C76"/>
    <w:rsid w:val="0079416D"/>
    <w:rsid w:val="00794216"/>
    <w:rsid w:val="0079436D"/>
    <w:rsid w:val="0079445D"/>
    <w:rsid w:val="00794543"/>
    <w:rsid w:val="007946CD"/>
    <w:rsid w:val="0079477A"/>
    <w:rsid w:val="00794D2D"/>
    <w:rsid w:val="00794FEC"/>
    <w:rsid w:val="007952A3"/>
    <w:rsid w:val="007953B5"/>
    <w:rsid w:val="0079547C"/>
    <w:rsid w:val="007957CC"/>
    <w:rsid w:val="00795CEC"/>
    <w:rsid w:val="00795F35"/>
    <w:rsid w:val="00795F82"/>
    <w:rsid w:val="00795FA9"/>
    <w:rsid w:val="00796307"/>
    <w:rsid w:val="0079666A"/>
    <w:rsid w:val="00796724"/>
    <w:rsid w:val="0079676F"/>
    <w:rsid w:val="00796B83"/>
    <w:rsid w:val="00796DFC"/>
    <w:rsid w:val="00796F30"/>
    <w:rsid w:val="00797050"/>
    <w:rsid w:val="0079744E"/>
    <w:rsid w:val="007975A5"/>
    <w:rsid w:val="0079776E"/>
    <w:rsid w:val="007978BE"/>
    <w:rsid w:val="00797A15"/>
    <w:rsid w:val="00797B7D"/>
    <w:rsid w:val="007A07B1"/>
    <w:rsid w:val="007A07FA"/>
    <w:rsid w:val="007A09FC"/>
    <w:rsid w:val="007A0B38"/>
    <w:rsid w:val="007A0C93"/>
    <w:rsid w:val="007A0CCF"/>
    <w:rsid w:val="007A0E5A"/>
    <w:rsid w:val="007A10E2"/>
    <w:rsid w:val="007A11C1"/>
    <w:rsid w:val="007A12EA"/>
    <w:rsid w:val="007A1336"/>
    <w:rsid w:val="007A14DE"/>
    <w:rsid w:val="007A1717"/>
    <w:rsid w:val="007A1955"/>
    <w:rsid w:val="007A22C6"/>
    <w:rsid w:val="007A2BA5"/>
    <w:rsid w:val="007A2DEF"/>
    <w:rsid w:val="007A31FE"/>
    <w:rsid w:val="007A3395"/>
    <w:rsid w:val="007A3486"/>
    <w:rsid w:val="007A352C"/>
    <w:rsid w:val="007A359A"/>
    <w:rsid w:val="007A37F2"/>
    <w:rsid w:val="007A3933"/>
    <w:rsid w:val="007A3B15"/>
    <w:rsid w:val="007A3D7F"/>
    <w:rsid w:val="007A3ECD"/>
    <w:rsid w:val="007A3EF3"/>
    <w:rsid w:val="007A4066"/>
    <w:rsid w:val="007A41EA"/>
    <w:rsid w:val="007A4429"/>
    <w:rsid w:val="007A44E9"/>
    <w:rsid w:val="007A45CA"/>
    <w:rsid w:val="007A4640"/>
    <w:rsid w:val="007A475B"/>
    <w:rsid w:val="007A476B"/>
    <w:rsid w:val="007A47B1"/>
    <w:rsid w:val="007A498E"/>
    <w:rsid w:val="007A49E1"/>
    <w:rsid w:val="007A4A34"/>
    <w:rsid w:val="007A4CF2"/>
    <w:rsid w:val="007A4D19"/>
    <w:rsid w:val="007A4EB6"/>
    <w:rsid w:val="007A54CF"/>
    <w:rsid w:val="007A5B7C"/>
    <w:rsid w:val="007A5E2A"/>
    <w:rsid w:val="007A60FD"/>
    <w:rsid w:val="007A64C0"/>
    <w:rsid w:val="007A65BF"/>
    <w:rsid w:val="007A66E7"/>
    <w:rsid w:val="007A67AA"/>
    <w:rsid w:val="007A68DF"/>
    <w:rsid w:val="007A6A7E"/>
    <w:rsid w:val="007A6AEB"/>
    <w:rsid w:val="007A6C26"/>
    <w:rsid w:val="007A6DC0"/>
    <w:rsid w:val="007A6F05"/>
    <w:rsid w:val="007A6F2E"/>
    <w:rsid w:val="007A7004"/>
    <w:rsid w:val="007A7239"/>
    <w:rsid w:val="007A741A"/>
    <w:rsid w:val="007A74B4"/>
    <w:rsid w:val="007A7562"/>
    <w:rsid w:val="007A7675"/>
    <w:rsid w:val="007A76BA"/>
    <w:rsid w:val="007A76F6"/>
    <w:rsid w:val="007A77A4"/>
    <w:rsid w:val="007A7950"/>
    <w:rsid w:val="007A7BC7"/>
    <w:rsid w:val="007A7C47"/>
    <w:rsid w:val="007A7C78"/>
    <w:rsid w:val="007A7E96"/>
    <w:rsid w:val="007B026D"/>
    <w:rsid w:val="007B04C6"/>
    <w:rsid w:val="007B08E3"/>
    <w:rsid w:val="007B0D26"/>
    <w:rsid w:val="007B0F86"/>
    <w:rsid w:val="007B10A6"/>
    <w:rsid w:val="007B117C"/>
    <w:rsid w:val="007B12CD"/>
    <w:rsid w:val="007B1420"/>
    <w:rsid w:val="007B1844"/>
    <w:rsid w:val="007B1864"/>
    <w:rsid w:val="007B1D01"/>
    <w:rsid w:val="007B206F"/>
    <w:rsid w:val="007B2134"/>
    <w:rsid w:val="007B21A5"/>
    <w:rsid w:val="007B21A7"/>
    <w:rsid w:val="007B24CC"/>
    <w:rsid w:val="007B2BE1"/>
    <w:rsid w:val="007B2C91"/>
    <w:rsid w:val="007B2ED5"/>
    <w:rsid w:val="007B328E"/>
    <w:rsid w:val="007B334F"/>
    <w:rsid w:val="007B3458"/>
    <w:rsid w:val="007B3553"/>
    <w:rsid w:val="007B37F6"/>
    <w:rsid w:val="007B39CF"/>
    <w:rsid w:val="007B3A14"/>
    <w:rsid w:val="007B4158"/>
    <w:rsid w:val="007B439A"/>
    <w:rsid w:val="007B462A"/>
    <w:rsid w:val="007B4841"/>
    <w:rsid w:val="007B4867"/>
    <w:rsid w:val="007B4950"/>
    <w:rsid w:val="007B4953"/>
    <w:rsid w:val="007B4A55"/>
    <w:rsid w:val="007B4ADD"/>
    <w:rsid w:val="007B5069"/>
    <w:rsid w:val="007B5081"/>
    <w:rsid w:val="007B526A"/>
    <w:rsid w:val="007B5367"/>
    <w:rsid w:val="007B5496"/>
    <w:rsid w:val="007B55EF"/>
    <w:rsid w:val="007B5855"/>
    <w:rsid w:val="007B5D8D"/>
    <w:rsid w:val="007B6104"/>
    <w:rsid w:val="007B6599"/>
    <w:rsid w:val="007B659D"/>
    <w:rsid w:val="007B674D"/>
    <w:rsid w:val="007B6AD0"/>
    <w:rsid w:val="007B6D6B"/>
    <w:rsid w:val="007B6D8F"/>
    <w:rsid w:val="007B6E2B"/>
    <w:rsid w:val="007B6ECC"/>
    <w:rsid w:val="007B7114"/>
    <w:rsid w:val="007B7321"/>
    <w:rsid w:val="007B741D"/>
    <w:rsid w:val="007B7AE4"/>
    <w:rsid w:val="007B7BA9"/>
    <w:rsid w:val="007B7CF3"/>
    <w:rsid w:val="007C01A1"/>
    <w:rsid w:val="007C03CE"/>
    <w:rsid w:val="007C0509"/>
    <w:rsid w:val="007C0D75"/>
    <w:rsid w:val="007C1015"/>
    <w:rsid w:val="007C1092"/>
    <w:rsid w:val="007C16A4"/>
    <w:rsid w:val="007C173B"/>
    <w:rsid w:val="007C199A"/>
    <w:rsid w:val="007C1A4D"/>
    <w:rsid w:val="007C1B19"/>
    <w:rsid w:val="007C1B49"/>
    <w:rsid w:val="007C1B68"/>
    <w:rsid w:val="007C1C58"/>
    <w:rsid w:val="007C1F9E"/>
    <w:rsid w:val="007C2503"/>
    <w:rsid w:val="007C275A"/>
    <w:rsid w:val="007C2960"/>
    <w:rsid w:val="007C2CB1"/>
    <w:rsid w:val="007C2FA5"/>
    <w:rsid w:val="007C3010"/>
    <w:rsid w:val="007C30D0"/>
    <w:rsid w:val="007C30F5"/>
    <w:rsid w:val="007C3247"/>
    <w:rsid w:val="007C3330"/>
    <w:rsid w:val="007C355E"/>
    <w:rsid w:val="007C35DC"/>
    <w:rsid w:val="007C3F9E"/>
    <w:rsid w:val="007C41D6"/>
    <w:rsid w:val="007C42CC"/>
    <w:rsid w:val="007C45D8"/>
    <w:rsid w:val="007C4A9A"/>
    <w:rsid w:val="007C4BF1"/>
    <w:rsid w:val="007C4F99"/>
    <w:rsid w:val="007C53AA"/>
    <w:rsid w:val="007C546D"/>
    <w:rsid w:val="007C5547"/>
    <w:rsid w:val="007C5BB2"/>
    <w:rsid w:val="007C5D79"/>
    <w:rsid w:val="007C5E36"/>
    <w:rsid w:val="007C5EE4"/>
    <w:rsid w:val="007C6074"/>
    <w:rsid w:val="007C65BE"/>
    <w:rsid w:val="007C67AF"/>
    <w:rsid w:val="007C68A9"/>
    <w:rsid w:val="007C6C5D"/>
    <w:rsid w:val="007C70B0"/>
    <w:rsid w:val="007C70CF"/>
    <w:rsid w:val="007C727E"/>
    <w:rsid w:val="007C74F7"/>
    <w:rsid w:val="007C78D3"/>
    <w:rsid w:val="007C7904"/>
    <w:rsid w:val="007C7A2E"/>
    <w:rsid w:val="007C7A40"/>
    <w:rsid w:val="007C7C87"/>
    <w:rsid w:val="007C7DF8"/>
    <w:rsid w:val="007C7F85"/>
    <w:rsid w:val="007D00CE"/>
    <w:rsid w:val="007D017C"/>
    <w:rsid w:val="007D078A"/>
    <w:rsid w:val="007D0A7E"/>
    <w:rsid w:val="007D0E40"/>
    <w:rsid w:val="007D0FC4"/>
    <w:rsid w:val="007D163F"/>
    <w:rsid w:val="007D16B6"/>
    <w:rsid w:val="007D1A51"/>
    <w:rsid w:val="007D1AE6"/>
    <w:rsid w:val="007D1AF7"/>
    <w:rsid w:val="007D1C47"/>
    <w:rsid w:val="007D1CB0"/>
    <w:rsid w:val="007D2139"/>
    <w:rsid w:val="007D21F4"/>
    <w:rsid w:val="007D25E6"/>
    <w:rsid w:val="007D2944"/>
    <w:rsid w:val="007D29E7"/>
    <w:rsid w:val="007D2CE2"/>
    <w:rsid w:val="007D2E32"/>
    <w:rsid w:val="007D34DB"/>
    <w:rsid w:val="007D353A"/>
    <w:rsid w:val="007D377C"/>
    <w:rsid w:val="007D3B29"/>
    <w:rsid w:val="007D3FEC"/>
    <w:rsid w:val="007D403D"/>
    <w:rsid w:val="007D43E2"/>
    <w:rsid w:val="007D452A"/>
    <w:rsid w:val="007D452B"/>
    <w:rsid w:val="007D457E"/>
    <w:rsid w:val="007D484C"/>
    <w:rsid w:val="007D4F40"/>
    <w:rsid w:val="007D5063"/>
    <w:rsid w:val="007D51A3"/>
    <w:rsid w:val="007D5589"/>
    <w:rsid w:val="007D5692"/>
    <w:rsid w:val="007D586A"/>
    <w:rsid w:val="007D58E2"/>
    <w:rsid w:val="007D5977"/>
    <w:rsid w:val="007D59E0"/>
    <w:rsid w:val="007D63E3"/>
    <w:rsid w:val="007D6550"/>
    <w:rsid w:val="007D6666"/>
    <w:rsid w:val="007D685A"/>
    <w:rsid w:val="007D6AAD"/>
    <w:rsid w:val="007D6DA9"/>
    <w:rsid w:val="007D6F68"/>
    <w:rsid w:val="007D6FFD"/>
    <w:rsid w:val="007D72E5"/>
    <w:rsid w:val="007D79ED"/>
    <w:rsid w:val="007D7A5F"/>
    <w:rsid w:val="007D7B67"/>
    <w:rsid w:val="007D7D72"/>
    <w:rsid w:val="007D7EBC"/>
    <w:rsid w:val="007D7FE6"/>
    <w:rsid w:val="007E0278"/>
    <w:rsid w:val="007E0CB3"/>
    <w:rsid w:val="007E0E31"/>
    <w:rsid w:val="007E0E97"/>
    <w:rsid w:val="007E12ED"/>
    <w:rsid w:val="007E1318"/>
    <w:rsid w:val="007E156D"/>
    <w:rsid w:val="007E1743"/>
    <w:rsid w:val="007E1963"/>
    <w:rsid w:val="007E1979"/>
    <w:rsid w:val="007E1A38"/>
    <w:rsid w:val="007E1FEF"/>
    <w:rsid w:val="007E2370"/>
    <w:rsid w:val="007E28AF"/>
    <w:rsid w:val="007E327D"/>
    <w:rsid w:val="007E34BE"/>
    <w:rsid w:val="007E35D2"/>
    <w:rsid w:val="007E375E"/>
    <w:rsid w:val="007E39BD"/>
    <w:rsid w:val="007E3D00"/>
    <w:rsid w:val="007E4308"/>
    <w:rsid w:val="007E437F"/>
    <w:rsid w:val="007E448A"/>
    <w:rsid w:val="007E455B"/>
    <w:rsid w:val="007E4831"/>
    <w:rsid w:val="007E4893"/>
    <w:rsid w:val="007E4D70"/>
    <w:rsid w:val="007E4E34"/>
    <w:rsid w:val="007E4EC6"/>
    <w:rsid w:val="007E500B"/>
    <w:rsid w:val="007E5067"/>
    <w:rsid w:val="007E5185"/>
    <w:rsid w:val="007E5327"/>
    <w:rsid w:val="007E544F"/>
    <w:rsid w:val="007E57F8"/>
    <w:rsid w:val="007E58B5"/>
    <w:rsid w:val="007E5C52"/>
    <w:rsid w:val="007E5D81"/>
    <w:rsid w:val="007E5DE9"/>
    <w:rsid w:val="007E5FEB"/>
    <w:rsid w:val="007E6115"/>
    <w:rsid w:val="007E646E"/>
    <w:rsid w:val="007E6B2A"/>
    <w:rsid w:val="007E6C18"/>
    <w:rsid w:val="007E6D79"/>
    <w:rsid w:val="007E6EF9"/>
    <w:rsid w:val="007E73B3"/>
    <w:rsid w:val="007E75FE"/>
    <w:rsid w:val="007E7666"/>
    <w:rsid w:val="007E7984"/>
    <w:rsid w:val="007E7A0B"/>
    <w:rsid w:val="007E7BCE"/>
    <w:rsid w:val="007E7DD0"/>
    <w:rsid w:val="007F006E"/>
    <w:rsid w:val="007F0615"/>
    <w:rsid w:val="007F089D"/>
    <w:rsid w:val="007F08D8"/>
    <w:rsid w:val="007F0965"/>
    <w:rsid w:val="007F0B8C"/>
    <w:rsid w:val="007F0CDC"/>
    <w:rsid w:val="007F0FA7"/>
    <w:rsid w:val="007F1079"/>
    <w:rsid w:val="007F1277"/>
    <w:rsid w:val="007F13CE"/>
    <w:rsid w:val="007F14D6"/>
    <w:rsid w:val="007F1572"/>
    <w:rsid w:val="007F1817"/>
    <w:rsid w:val="007F195B"/>
    <w:rsid w:val="007F1AA9"/>
    <w:rsid w:val="007F1D24"/>
    <w:rsid w:val="007F1D8A"/>
    <w:rsid w:val="007F1EEE"/>
    <w:rsid w:val="007F21AC"/>
    <w:rsid w:val="007F231B"/>
    <w:rsid w:val="007F234D"/>
    <w:rsid w:val="007F238F"/>
    <w:rsid w:val="007F2397"/>
    <w:rsid w:val="007F2716"/>
    <w:rsid w:val="007F2853"/>
    <w:rsid w:val="007F2D0D"/>
    <w:rsid w:val="007F3012"/>
    <w:rsid w:val="007F32DE"/>
    <w:rsid w:val="007F33F9"/>
    <w:rsid w:val="007F3AD8"/>
    <w:rsid w:val="007F3AFA"/>
    <w:rsid w:val="007F3F5F"/>
    <w:rsid w:val="007F3FD4"/>
    <w:rsid w:val="007F4068"/>
    <w:rsid w:val="007F415F"/>
    <w:rsid w:val="007F4506"/>
    <w:rsid w:val="007F4541"/>
    <w:rsid w:val="007F4570"/>
    <w:rsid w:val="007F45D9"/>
    <w:rsid w:val="007F47AD"/>
    <w:rsid w:val="007F47FF"/>
    <w:rsid w:val="007F4AB9"/>
    <w:rsid w:val="007F4AC5"/>
    <w:rsid w:val="007F4E88"/>
    <w:rsid w:val="007F52A9"/>
    <w:rsid w:val="007F5329"/>
    <w:rsid w:val="007F5366"/>
    <w:rsid w:val="007F53F9"/>
    <w:rsid w:val="007F56F4"/>
    <w:rsid w:val="007F5BE1"/>
    <w:rsid w:val="007F5F36"/>
    <w:rsid w:val="007F637D"/>
    <w:rsid w:val="007F65AC"/>
    <w:rsid w:val="007F6998"/>
    <w:rsid w:val="007F6B7D"/>
    <w:rsid w:val="007F6E90"/>
    <w:rsid w:val="007F6F5C"/>
    <w:rsid w:val="007F6F66"/>
    <w:rsid w:val="007F7332"/>
    <w:rsid w:val="007F7502"/>
    <w:rsid w:val="007F761D"/>
    <w:rsid w:val="007F779D"/>
    <w:rsid w:val="007F7C90"/>
    <w:rsid w:val="007F7E66"/>
    <w:rsid w:val="007F7F16"/>
    <w:rsid w:val="00800189"/>
    <w:rsid w:val="0080086F"/>
    <w:rsid w:val="00800A8B"/>
    <w:rsid w:val="00800CD8"/>
    <w:rsid w:val="00800DBE"/>
    <w:rsid w:val="008012A3"/>
    <w:rsid w:val="00801AC8"/>
    <w:rsid w:val="00801D27"/>
    <w:rsid w:val="0080202D"/>
    <w:rsid w:val="00802190"/>
    <w:rsid w:val="00802A04"/>
    <w:rsid w:val="0080329B"/>
    <w:rsid w:val="00803328"/>
    <w:rsid w:val="00803407"/>
    <w:rsid w:val="008038C4"/>
    <w:rsid w:val="00803974"/>
    <w:rsid w:val="00803F8D"/>
    <w:rsid w:val="00804097"/>
    <w:rsid w:val="00804098"/>
    <w:rsid w:val="008041A3"/>
    <w:rsid w:val="008042B1"/>
    <w:rsid w:val="0080486A"/>
    <w:rsid w:val="00804893"/>
    <w:rsid w:val="008048C8"/>
    <w:rsid w:val="00804A0D"/>
    <w:rsid w:val="00804A6A"/>
    <w:rsid w:val="00804B0A"/>
    <w:rsid w:val="00804B45"/>
    <w:rsid w:val="00804C2B"/>
    <w:rsid w:val="00804C3D"/>
    <w:rsid w:val="0080541B"/>
    <w:rsid w:val="008056B7"/>
    <w:rsid w:val="00805BF3"/>
    <w:rsid w:val="00805CC2"/>
    <w:rsid w:val="00805D36"/>
    <w:rsid w:val="00805FF8"/>
    <w:rsid w:val="008060C3"/>
    <w:rsid w:val="00806268"/>
    <w:rsid w:val="00806616"/>
    <w:rsid w:val="008069DF"/>
    <w:rsid w:val="00806B1A"/>
    <w:rsid w:val="00807122"/>
    <w:rsid w:val="008074C5"/>
    <w:rsid w:val="008075DF"/>
    <w:rsid w:val="00807627"/>
    <w:rsid w:val="00807634"/>
    <w:rsid w:val="00807899"/>
    <w:rsid w:val="008078D9"/>
    <w:rsid w:val="008079F4"/>
    <w:rsid w:val="00807A2E"/>
    <w:rsid w:val="008100D3"/>
    <w:rsid w:val="0081040F"/>
    <w:rsid w:val="00810453"/>
    <w:rsid w:val="0081086D"/>
    <w:rsid w:val="008108D4"/>
    <w:rsid w:val="00810B0B"/>
    <w:rsid w:val="00810B70"/>
    <w:rsid w:val="00811030"/>
    <w:rsid w:val="00811036"/>
    <w:rsid w:val="008110D0"/>
    <w:rsid w:val="00811255"/>
    <w:rsid w:val="008114E0"/>
    <w:rsid w:val="00811B08"/>
    <w:rsid w:val="00811D0A"/>
    <w:rsid w:val="00811EB6"/>
    <w:rsid w:val="00811EE7"/>
    <w:rsid w:val="00811F8D"/>
    <w:rsid w:val="008125AD"/>
    <w:rsid w:val="008125CE"/>
    <w:rsid w:val="008125D4"/>
    <w:rsid w:val="008128DC"/>
    <w:rsid w:val="00812BB8"/>
    <w:rsid w:val="00812CDB"/>
    <w:rsid w:val="00812F38"/>
    <w:rsid w:val="00812FCF"/>
    <w:rsid w:val="00812FDD"/>
    <w:rsid w:val="008130F1"/>
    <w:rsid w:val="00813349"/>
    <w:rsid w:val="00813426"/>
    <w:rsid w:val="008138D0"/>
    <w:rsid w:val="008139EA"/>
    <w:rsid w:val="00813B1E"/>
    <w:rsid w:val="00813F3A"/>
    <w:rsid w:val="0081432F"/>
    <w:rsid w:val="00814401"/>
    <w:rsid w:val="008146E3"/>
    <w:rsid w:val="00814757"/>
    <w:rsid w:val="00814798"/>
    <w:rsid w:val="008147E3"/>
    <w:rsid w:val="0081485A"/>
    <w:rsid w:val="00814887"/>
    <w:rsid w:val="00814B44"/>
    <w:rsid w:val="00815160"/>
    <w:rsid w:val="00815461"/>
    <w:rsid w:val="008154AC"/>
    <w:rsid w:val="008158BE"/>
    <w:rsid w:val="00815956"/>
    <w:rsid w:val="00815A33"/>
    <w:rsid w:val="00815B2C"/>
    <w:rsid w:val="00815C1B"/>
    <w:rsid w:val="00815D35"/>
    <w:rsid w:val="00816224"/>
    <w:rsid w:val="0081637C"/>
    <w:rsid w:val="00816762"/>
    <w:rsid w:val="00816830"/>
    <w:rsid w:val="00816937"/>
    <w:rsid w:val="00816E6A"/>
    <w:rsid w:val="00816EC6"/>
    <w:rsid w:val="00816ED8"/>
    <w:rsid w:val="00817147"/>
    <w:rsid w:val="0081775C"/>
    <w:rsid w:val="008178F8"/>
    <w:rsid w:val="0081797A"/>
    <w:rsid w:val="00817C17"/>
    <w:rsid w:val="00817C4A"/>
    <w:rsid w:val="00817D4B"/>
    <w:rsid w:val="00820549"/>
    <w:rsid w:val="00820632"/>
    <w:rsid w:val="0082080E"/>
    <w:rsid w:val="0082081B"/>
    <w:rsid w:val="008208DB"/>
    <w:rsid w:val="00820C88"/>
    <w:rsid w:val="00820DF7"/>
    <w:rsid w:val="00820EBB"/>
    <w:rsid w:val="0082110F"/>
    <w:rsid w:val="0082119A"/>
    <w:rsid w:val="00821298"/>
    <w:rsid w:val="00821519"/>
    <w:rsid w:val="0082191F"/>
    <w:rsid w:val="00821921"/>
    <w:rsid w:val="00821EB2"/>
    <w:rsid w:val="00822117"/>
    <w:rsid w:val="008221DA"/>
    <w:rsid w:val="00822432"/>
    <w:rsid w:val="008224F5"/>
    <w:rsid w:val="00822756"/>
    <w:rsid w:val="00822D03"/>
    <w:rsid w:val="0082303F"/>
    <w:rsid w:val="00823664"/>
    <w:rsid w:val="00823790"/>
    <w:rsid w:val="0082391E"/>
    <w:rsid w:val="00823C0A"/>
    <w:rsid w:val="00823C68"/>
    <w:rsid w:val="00823DE6"/>
    <w:rsid w:val="008240CE"/>
    <w:rsid w:val="00824208"/>
    <w:rsid w:val="00824585"/>
    <w:rsid w:val="0082464E"/>
    <w:rsid w:val="008247F8"/>
    <w:rsid w:val="008249A2"/>
    <w:rsid w:val="00824E27"/>
    <w:rsid w:val="00824E57"/>
    <w:rsid w:val="00825037"/>
    <w:rsid w:val="008251A8"/>
    <w:rsid w:val="0082523F"/>
    <w:rsid w:val="00825569"/>
    <w:rsid w:val="00825672"/>
    <w:rsid w:val="0082579B"/>
    <w:rsid w:val="0082591E"/>
    <w:rsid w:val="00825DF5"/>
    <w:rsid w:val="00825F8E"/>
    <w:rsid w:val="00826070"/>
    <w:rsid w:val="00826604"/>
    <w:rsid w:val="0082694F"/>
    <w:rsid w:val="00826C2D"/>
    <w:rsid w:val="00826D5F"/>
    <w:rsid w:val="00826D63"/>
    <w:rsid w:val="00826DBF"/>
    <w:rsid w:val="00826E57"/>
    <w:rsid w:val="00827016"/>
    <w:rsid w:val="00827456"/>
    <w:rsid w:val="008276A1"/>
    <w:rsid w:val="00827853"/>
    <w:rsid w:val="00827BEF"/>
    <w:rsid w:val="008304E9"/>
    <w:rsid w:val="008304FF"/>
    <w:rsid w:val="0083079D"/>
    <w:rsid w:val="00830A35"/>
    <w:rsid w:val="00830D16"/>
    <w:rsid w:val="00830EC8"/>
    <w:rsid w:val="00830FF8"/>
    <w:rsid w:val="00831010"/>
    <w:rsid w:val="008310B9"/>
    <w:rsid w:val="008310F9"/>
    <w:rsid w:val="00831102"/>
    <w:rsid w:val="008311D2"/>
    <w:rsid w:val="00831358"/>
    <w:rsid w:val="008315C1"/>
    <w:rsid w:val="00831746"/>
    <w:rsid w:val="008319CB"/>
    <w:rsid w:val="00832146"/>
    <w:rsid w:val="0083226C"/>
    <w:rsid w:val="0083229C"/>
    <w:rsid w:val="0083296E"/>
    <w:rsid w:val="00832D0E"/>
    <w:rsid w:val="00832DDC"/>
    <w:rsid w:val="00833189"/>
    <w:rsid w:val="00833303"/>
    <w:rsid w:val="00833376"/>
    <w:rsid w:val="008337F4"/>
    <w:rsid w:val="0083386C"/>
    <w:rsid w:val="00833880"/>
    <w:rsid w:val="008338B2"/>
    <w:rsid w:val="008338F2"/>
    <w:rsid w:val="00833DC8"/>
    <w:rsid w:val="00833E06"/>
    <w:rsid w:val="00833EFB"/>
    <w:rsid w:val="00833FCB"/>
    <w:rsid w:val="00833FD1"/>
    <w:rsid w:val="0083400E"/>
    <w:rsid w:val="0083416D"/>
    <w:rsid w:val="008341FC"/>
    <w:rsid w:val="00834488"/>
    <w:rsid w:val="0083456E"/>
    <w:rsid w:val="0083480D"/>
    <w:rsid w:val="00834DCD"/>
    <w:rsid w:val="00834FD4"/>
    <w:rsid w:val="00835170"/>
    <w:rsid w:val="008353A8"/>
    <w:rsid w:val="00835502"/>
    <w:rsid w:val="0083561D"/>
    <w:rsid w:val="00835677"/>
    <w:rsid w:val="008357E1"/>
    <w:rsid w:val="00835C60"/>
    <w:rsid w:val="00835D5D"/>
    <w:rsid w:val="00835E9C"/>
    <w:rsid w:val="008362F9"/>
    <w:rsid w:val="0083631B"/>
    <w:rsid w:val="008365BA"/>
    <w:rsid w:val="00836A35"/>
    <w:rsid w:val="00836F8E"/>
    <w:rsid w:val="00837110"/>
    <w:rsid w:val="008372F4"/>
    <w:rsid w:val="00837325"/>
    <w:rsid w:val="0083750C"/>
    <w:rsid w:val="00837599"/>
    <w:rsid w:val="008376C6"/>
    <w:rsid w:val="00837D80"/>
    <w:rsid w:val="00837ED6"/>
    <w:rsid w:val="00837F8F"/>
    <w:rsid w:val="00840160"/>
    <w:rsid w:val="0084024A"/>
    <w:rsid w:val="008402E4"/>
    <w:rsid w:val="0084049C"/>
    <w:rsid w:val="00840510"/>
    <w:rsid w:val="0084094D"/>
    <w:rsid w:val="00840C82"/>
    <w:rsid w:val="00840D45"/>
    <w:rsid w:val="0084112E"/>
    <w:rsid w:val="00841D61"/>
    <w:rsid w:val="00841DE3"/>
    <w:rsid w:val="00841FC3"/>
    <w:rsid w:val="00841FDC"/>
    <w:rsid w:val="008420BE"/>
    <w:rsid w:val="00842402"/>
    <w:rsid w:val="00842B01"/>
    <w:rsid w:val="008431F9"/>
    <w:rsid w:val="00843253"/>
    <w:rsid w:val="008433BD"/>
    <w:rsid w:val="008435AA"/>
    <w:rsid w:val="00843806"/>
    <w:rsid w:val="00843843"/>
    <w:rsid w:val="00843A1D"/>
    <w:rsid w:val="00843A48"/>
    <w:rsid w:val="00843B70"/>
    <w:rsid w:val="00843E39"/>
    <w:rsid w:val="0084412A"/>
    <w:rsid w:val="0084419D"/>
    <w:rsid w:val="008441F3"/>
    <w:rsid w:val="00844735"/>
    <w:rsid w:val="00844A4E"/>
    <w:rsid w:val="00844B94"/>
    <w:rsid w:val="00844DB4"/>
    <w:rsid w:val="0084533F"/>
    <w:rsid w:val="008454E3"/>
    <w:rsid w:val="008455E5"/>
    <w:rsid w:val="008458F1"/>
    <w:rsid w:val="00845A8E"/>
    <w:rsid w:val="00845B68"/>
    <w:rsid w:val="00845CE5"/>
    <w:rsid w:val="00846524"/>
    <w:rsid w:val="0084656F"/>
    <w:rsid w:val="008468D8"/>
    <w:rsid w:val="00846B74"/>
    <w:rsid w:val="00846E6F"/>
    <w:rsid w:val="00846F46"/>
    <w:rsid w:val="0084711D"/>
    <w:rsid w:val="0084719A"/>
    <w:rsid w:val="00847502"/>
    <w:rsid w:val="00847A6D"/>
    <w:rsid w:val="00847D44"/>
    <w:rsid w:val="008501A4"/>
    <w:rsid w:val="00850293"/>
    <w:rsid w:val="00850458"/>
    <w:rsid w:val="0085061D"/>
    <w:rsid w:val="00850803"/>
    <w:rsid w:val="008509F4"/>
    <w:rsid w:val="00850ADF"/>
    <w:rsid w:val="00850CAA"/>
    <w:rsid w:val="00850D36"/>
    <w:rsid w:val="00850E59"/>
    <w:rsid w:val="0085116B"/>
    <w:rsid w:val="00851360"/>
    <w:rsid w:val="00851507"/>
    <w:rsid w:val="008516C1"/>
    <w:rsid w:val="008516D9"/>
    <w:rsid w:val="0085178D"/>
    <w:rsid w:val="008519D4"/>
    <w:rsid w:val="00851A57"/>
    <w:rsid w:val="008520A2"/>
    <w:rsid w:val="0085214C"/>
    <w:rsid w:val="008526FE"/>
    <w:rsid w:val="008527BA"/>
    <w:rsid w:val="00852E51"/>
    <w:rsid w:val="00852FEC"/>
    <w:rsid w:val="008537A0"/>
    <w:rsid w:val="00853892"/>
    <w:rsid w:val="00853AE0"/>
    <w:rsid w:val="0085410D"/>
    <w:rsid w:val="008542EE"/>
    <w:rsid w:val="00854649"/>
    <w:rsid w:val="0085475E"/>
    <w:rsid w:val="008549CA"/>
    <w:rsid w:val="008549E5"/>
    <w:rsid w:val="008549F9"/>
    <w:rsid w:val="00854D1B"/>
    <w:rsid w:val="00854D21"/>
    <w:rsid w:val="00855073"/>
    <w:rsid w:val="00855737"/>
    <w:rsid w:val="00855A99"/>
    <w:rsid w:val="00855F71"/>
    <w:rsid w:val="0085608E"/>
    <w:rsid w:val="008561AB"/>
    <w:rsid w:val="0085620B"/>
    <w:rsid w:val="008562EF"/>
    <w:rsid w:val="008563D9"/>
    <w:rsid w:val="00856407"/>
    <w:rsid w:val="00856494"/>
    <w:rsid w:val="0085678E"/>
    <w:rsid w:val="00856B7C"/>
    <w:rsid w:val="00856DBF"/>
    <w:rsid w:val="00856DE2"/>
    <w:rsid w:val="00856E0E"/>
    <w:rsid w:val="00856FB1"/>
    <w:rsid w:val="0085707C"/>
    <w:rsid w:val="008571BA"/>
    <w:rsid w:val="00857430"/>
    <w:rsid w:val="008574E3"/>
    <w:rsid w:val="0085768F"/>
    <w:rsid w:val="00860033"/>
    <w:rsid w:val="00860049"/>
    <w:rsid w:val="0086055D"/>
    <w:rsid w:val="00860694"/>
    <w:rsid w:val="00860BFE"/>
    <w:rsid w:val="00860E26"/>
    <w:rsid w:val="00861222"/>
    <w:rsid w:val="008612D2"/>
    <w:rsid w:val="0086163B"/>
    <w:rsid w:val="008616E8"/>
    <w:rsid w:val="00861735"/>
    <w:rsid w:val="008619DE"/>
    <w:rsid w:val="00861DE1"/>
    <w:rsid w:val="00861E0C"/>
    <w:rsid w:val="0086241A"/>
    <w:rsid w:val="008624F8"/>
    <w:rsid w:val="0086253F"/>
    <w:rsid w:val="00862A9D"/>
    <w:rsid w:val="00862B91"/>
    <w:rsid w:val="00862EA1"/>
    <w:rsid w:val="008631A6"/>
    <w:rsid w:val="008634F5"/>
    <w:rsid w:val="0086364F"/>
    <w:rsid w:val="008637EA"/>
    <w:rsid w:val="00863B6B"/>
    <w:rsid w:val="00863E5F"/>
    <w:rsid w:val="00864173"/>
    <w:rsid w:val="008642CF"/>
    <w:rsid w:val="008642E8"/>
    <w:rsid w:val="008646A2"/>
    <w:rsid w:val="00864775"/>
    <w:rsid w:val="00864A1B"/>
    <w:rsid w:val="00864B40"/>
    <w:rsid w:val="00865144"/>
    <w:rsid w:val="00865162"/>
    <w:rsid w:val="008651EA"/>
    <w:rsid w:val="00865235"/>
    <w:rsid w:val="00865272"/>
    <w:rsid w:val="00865491"/>
    <w:rsid w:val="0086564A"/>
    <w:rsid w:val="00865BD2"/>
    <w:rsid w:val="00865CE1"/>
    <w:rsid w:val="00865F03"/>
    <w:rsid w:val="00865F2F"/>
    <w:rsid w:val="008660DD"/>
    <w:rsid w:val="008661FE"/>
    <w:rsid w:val="00866223"/>
    <w:rsid w:val="00866413"/>
    <w:rsid w:val="008665C6"/>
    <w:rsid w:val="008669F4"/>
    <w:rsid w:val="00866C18"/>
    <w:rsid w:val="00867148"/>
    <w:rsid w:val="008671F4"/>
    <w:rsid w:val="00867897"/>
    <w:rsid w:val="00867C04"/>
    <w:rsid w:val="00867C1B"/>
    <w:rsid w:val="00867D0F"/>
    <w:rsid w:val="00867E38"/>
    <w:rsid w:val="00867FA3"/>
    <w:rsid w:val="00870553"/>
    <w:rsid w:val="008705E0"/>
    <w:rsid w:val="008707CF"/>
    <w:rsid w:val="00870A2B"/>
    <w:rsid w:val="00870C1D"/>
    <w:rsid w:val="00870E35"/>
    <w:rsid w:val="00870F02"/>
    <w:rsid w:val="00871374"/>
    <w:rsid w:val="00871622"/>
    <w:rsid w:val="0087167E"/>
    <w:rsid w:val="008716A1"/>
    <w:rsid w:val="00871958"/>
    <w:rsid w:val="00871B1F"/>
    <w:rsid w:val="00871BDC"/>
    <w:rsid w:val="00871D12"/>
    <w:rsid w:val="00871D3E"/>
    <w:rsid w:val="00871DEC"/>
    <w:rsid w:val="00871EFA"/>
    <w:rsid w:val="008720B0"/>
    <w:rsid w:val="0087210A"/>
    <w:rsid w:val="008726F8"/>
    <w:rsid w:val="0087282B"/>
    <w:rsid w:val="00872B0C"/>
    <w:rsid w:val="00872E97"/>
    <w:rsid w:val="00873242"/>
    <w:rsid w:val="008733F7"/>
    <w:rsid w:val="0087359F"/>
    <w:rsid w:val="008735B0"/>
    <w:rsid w:val="00873622"/>
    <w:rsid w:val="00873675"/>
    <w:rsid w:val="008738F9"/>
    <w:rsid w:val="00873A21"/>
    <w:rsid w:val="00873D65"/>
    <w:rsid w:val="00873DBE"/>
    <w:rsid w:val="00873FDF"/>
    <w:rsid w:val="0087422A"/>
    <w:rsid w:val="00874248"/>
    <w:rsid w:val="0087426B"/>
    <w:rsid w:val="008743C4"/>
    <w:rsid w:val="008745CB"/>
    <w:rsid w:val="008746A3"/>
    <w:rsid w:val="00874B15"/>
    <w:rsid w:val="00874BAA"/>
    <w:rsid w:val="00874C2E"/>
    <w:rsid w:val="00874CED"/>
    <w:rsid w:val="00874D1F"/>
    <w:rsid w:val="00874D78"/>
    <w:rsid w:val="00874EA1"/>
    <w:rsid w:val="00874F3A"/>
    <w:rsid w:val="00875018"/>
    <w:rsid w:val="008753E7"/>
    <w:rsid w:val="008755BA"/>
    <w:rsid w:val="0087567F"/>
    <w:rsid w:val="008756A3"/>
    <w:rsid w:val="00875A83"/>
    <w:rsid w:val="00875CB8"/>
    <w:rsid w:val="00875CDF"/>
    <w:rsid w:val="00875F29"/>
    <w:rsid w:val="00875FF2"/>
    <w:rsid w:val="008762AB"/>
    <w:rsid w:val="008764D5"/>
    <w:rsid w:val="008765D6"/>
    <w:rsid w:val="00876801"/>
    <w:rsid w:val="00876BCD"/>
    <w:rsid w:val="00876C79"/>
    <w:rsid w:val="00877005"/>
    <w:rsid w:val="0087706C"/>
    <w:rsid w:val="00877242"/>
    <w:rsid w:val="00877298"/>
    <w:rsid w:val="00877542"/>
    <w:rsid w:val="0087780A"/>
    <w:rsid w:val="008778CD"/>
    <w:rsid w:val="00877967"/>
    <w:rsid w:val="00877A97"/>
    <w:rsid w:val="00877CB6"/>
    <w:rsid w:val="00877DA9"/>
    <w:rsid w:val="00877E11"/>
    <w:rsid w:val="00877EE2"/>
    <w:rsid w:val="008803FC"/>
    <w:rsid w:val="00880453"/>
    <w:rsid w:val="0088067A"/>
    <w:rsid w:val="00880ADB"/>
    <w:rsid w:val="00880B10"/>
    <w:rsid w:val="00880C12"/>
    <w:rsid w:val="00880DF8"/>
    <w:rsid w:val="008811B8"/>
    <w:rsid w:val="0088145A"/>
    <w:rsid w:val="008816C9"/>
    <w:rsid w:val="00881E5D"/>
    <w:rsid w:val="00882169"/>
    <w:rsid w:val="008821ED"/>
    <w:rsid w:val="00882338"/>
    <w:rsid w:val="00882425"/>
    <w:rsid w:val="008826B2"/>
    <w:rsid w:val="008832E1"/>
    <w:rsid w:val="0088346E"/>
    <w:rsid w:val="008835B0"/>
    <w:rsid w:val="008838F7"/>
    <w:rsid w:val="00883DBD"/>
    <w:rsid w:val="00883E21"/>
    <w:rsid w:val="00883EEE"/>
    <w:rsid w:val="00883FBF"/>
    <w:rsid w:val="00884EED"/>
    <w:rsid w:val="00884F20"/>
    <w:rsid w:val="0088505B"/>
    <w:rsid w:val="008851AF"/>
    <w:rsid w:val="0088559E"/>
    <w:rsid w:val="008855B8"/>
    <w:rsid w:val="0088587C"/>
    <w:rsid w:val="00885CE8"/>
    <w:rsid w:val="0088608F"/>
    <w:rsid w:val="008860C4"/>
    <w:rsid w:val="008861B0"/>
    <w:rsid w:val="008861D4"/>
    <w:rsid w:val="008864CD"/>
    <w:rsid w:val="00886572"/>
    <w:rsid w:val="00886591"/>
    <w:rsid w:val="008868EC"/>
    <w:rsid w:val="00886B48"/>
    <w:rsid w:val="00886CB5"/>
    <w:rsid w:val="0088701C"/>
    <w:rsid w:val="00887270"/>
    <w:rsid w:val="008874C6"/>
    <w:rsid w:val="008874D0"/>
    <w:rsid w:val="00887BA2"/>
    <w:rsid w:val="00887C09"/>
    <w:rsid w:val="00887CF0"/>
    <w:rsid w:val="00887DB3"/>
    <w:rsid w:val="00887DE9"/>
    <w:rsid w:val="008905DC"/>
    <w:rsid w:val="00890895"/>
    <w:rsid w:val="008908B7"/>
    <w:rsid w:val="00890BFB"/>
    <w:rsid w:val="00890C4F"/>
    <w:rsid w:val="00891015"/>
    <w:rsid w:val="00891031"/>
    <w:rsid w:val="00891188"/>
    <w:rsid w:val="008914B4"/>
    <w:rsid w:val="008917F3"/>
    <w:rsid w:val="00891A55"/>
    <w:rsid w:val="00891FCA"/>
    <w:rsid w:val="008920FE"/>
    <w:rsid w:val="00892653"/>
    <w:rsid w:val="00892917"/>
    <w:rsid w:val="00892A5D"/>
    <w:rsid w:val="00892A88"/>
    <w:rsid w:val="00892ADC"/>
    <w:rsid w:val="00892B1F"/>
    <w:rsid w:val="00892B83"/>
    <w:rsid w:val="00892E0F"/>
    <w:rsid w:val="00893124"/>
    <w:rsid w:val="00893815"/>
    <w:rsid w:val="008938CD"/>
    <w:rsid w:val="00893D87"/>
    <w:rsid w:val="00894058"/>
    <w:rsid w:val="008942E1"/>
    <w:rsid w:val="0089478A"/>
    <w:rsid w:val="008947F6"/>
    <w:rsid w:val="008949A5"/>
    <w:rsid w:val="00894A93"/>
    <w:rsid w:val="00894B5E"/>
    <w:rsid w:val="00894BC5"/>
    <w:rsid w:val="00894F14"/>
    <w:rsid w:val="0089514E"/>
    <w:rsid w:val="00895171"/>
    <w:rsid w:val="00895655"/>
    <w:rsid w:val="00895C20"/>
    <w:rsid w:val="00895D34"/>
    <w:rsid w:val="00895E47"/>
    <w:rsid w:val="00895E97"/>
    <w:rsid w:val="00895F13"/>
    <w:rsid w:val="00896382"/>
    <w:rsid w:val="0089647E"/>
    <w:rsid w:val="0089665A"/>
    <w:rsid w:val="008968E9"/>
    <w:rsid w:val="00896AA6"/>
    <w:rsid w:val="008970D1"/>
    <w:rsid w:val="0089718B"/>
    <w:rsid w:val="008974FB"/>
    <w:rsid w:val="008977C1"/>
    <w:rsid w:val="00897878"/>
    <w:rsid w:val="00897E7C"/>
    <w:rsid w:val="008A006F"/>
    <w:rsid w:val="008A0361"/>
    <w:rsid w:val="008A05AE"/>
    <w:rsid w:val="008A07F9"/>
    <w:rsid w:val="008A0940"/>
    <w:rsid w:val="008A0A6C"/>
    <w:rsid w:val="008A0F26"/>
    <w:rsid w:val="008A110E"/>
    <w:rsid w:val="008A11AB"/>
    <w:rsid w:val="008A1288"/>
    <w:rsid w:val="008A134C"/>
    <w:rsid w:val="008A17D2"/>
    <w:rsid w:val="008A1C50"/>
    <w:rsid w:val="008A1E84"/>
    <w:rsid w:val="008A2479"/>
    <w:rsid w:val="008A270A"/>
    <w:rsid w:val="008A2908"/>
    <w:rsid w:val="008A294D"/>
    <w:rsid w:val="008A2AD2"/>
    <w:rsid w:val="008A2CA7"/>
    <w:rsid w:val="008A2CFA"/>
    <w:rsid w:val="008A2EB6"/>
    <w:rsid w:val="008A3010"/>
    <w:rsid w:val="008A335C"/>
    <w:rsid w:val="008A3553"/>
    <w:rsid w:val="008A359D"/>
    <w:rsid w:val="008A3764"/>
    <w:rsid w:val="008A3777"/>
    <w:rsid w:val="008A3979"/>
    <w:rsid w:val="008A3AD5"/>
    <w:rsid w:val="008A3AE9"/>
    <w:rsid w:val="008A3E84"/>
    <w:rsid w:val="008A4138"/>
    <w:rsid w:val="008A4162"/>
    <w:rsid w:val="008A48E3"/>
    <w:rsid w:val="008A4B1E"/>
    <w:rsid w:val="008A4B5F"/>
    <w:rsid w:val="008A4EBB"/>
    <w:rsid w:val="008A510B"/>
    <w:rsid w:val="008A5142"/>
    <w:rsid w:val="008A51C0"/>
    <w:rsid w:val="008A51EB"/>
    <w:rsid w:val="008A5417"/>
    <w:rsid w:val="008A54B0"/>
    <w:rsid w:val="008A55E3"/>
    <w:rsid w:val="008A5E1B"/>
    <w:rsid w:val="008A5E3A"/>
    <w:rsid w:val="008A61F0"/>
    <w:rsid w:val="008A6572"/>
    <w:rsid w:val="008A659E"/>
    <w:rsid w:val="008A6648"/>
    <w:rsid w:val="008A6686"/>
    <w:rsid w:val="008A680E"/>
    <w:rsid w:val="008A695E"/>
    <w:rsid w:val="008A6A15"/>
    <w:rsid w:val="008A6AA8"/>
    <w:rsid w:val="008A6C13"/>
    <w:rsid w:val="008A6F82"/>
    <w:rsid w:val="008A7045"/>
    <w:rsid w:val="008A71B0"/>
    <w:rsid w:val="008A72B2"/>
    <w:rsid w:val="008A7349"/>
    <w:rsid w:val="008A775F"/>
    <w:rsid w:val="008A7917"/>
    <w:rsid w:val="008A7B8C"/>
    <w:rsid w:val="008B012A"/>
    <w:rsid w:val="008B039A"/>
    <w:rsid w:val="008B04A0"/>
    <w:rsid w:val="008B06B6"/>
    <w:rsid w:val="008B0882"/>
    <w:rsid w:val="008B089A"/>
    <w:rsid w:val="008B0A6B"/>
    <w:rsid w:val="008B0C77"/>
    <w:rsid w:val="008B0FE1"/>
    <w:rsid w:val="008B10F8"/>
    <w:rsid w:val="008B11F3"/>
    <w:rsid w:val="008B12D8"/>
    <w:rsid w:val="008B15A2"/>
    <w:rsid w:val="008B17ED"/>
    <w:rsid w:val="008B18AC"/>
    <w:rsid w:val="008B1999"/>
    <w:rsid w:val="008B19CC"/>
    <w:rsid w:val="008B1AFC"/>
    <w:rsid w:val="008B1C95"/>
    <w:rsid w:val="008B1E42"/>
    <w:rsid w:val="008B1F28"/>
    <w:rsid w:val="008B1F38"/>
    <w:rsid w:val="008B21A0"/>
    <w:rsid w:val="008B232E"/>
    <w:rsid w:val="008B2514"/>
    <w:rsid w:val="008B2603"/>
    <w:rsid w:val="008B267A"/>
    <w:rsid w:val="008B2783"/>
    <w:rsid w:val="008B2905"/>
    <w:rsid w:val="008B2C09"/>
    <w:rsid w:val="008B2D9B"/>
    <w:rsid w:val="008B32EE"/>
    <w:rsid w:val="008B3889"/>
    <w:rsid w:val="008B3934"/>
    <w:rsid w:val="008B3A11"/>
    <w:rsid w:val="008B3A84"/>
    <w:rsid w:val="008B3B0F"/>
    <w:rsid w:val="008B3C19"/>
    <w:rsid w:val="008B3E81"/>
    <w:rsid w:val="008B3EEC"/>
    <w:rsid w:val="008B42D3"/>
    <w:rsid w:val="008B454D"/>
    <w:rsid w:val="008B45AE"/>
    <w:rsid w:val="008B46F4"/>
    <w:rsid w:val="008B4941"/>
    <w:rsid w:val="008B4AFC"/>
    <w:rsid w:val="008B559D"/>
    <w:rsid w:val="008B5A53"/>
    <w:rsid w:val="008B5AA0"/>
    <w:rsid w:val="008B5AFB"/>
    <w:rsid w:val="008B5C8E"/>
    <w:rsid w:val="008B5DB3"/>
    <w:rsid w:val="008B6248"/>
    <w:rsid w:val="008B67E1"/>
    <w:rsid w:val="008B67EB"/>
    <w:rsid w:val="008B69F7"/>
    <w:rsid w:val="008B6A98"/>
    <w:rsid w:val="008B6D13"/>
    <w:rsid w:val="008B6DE6"/>
    <w:rsid w:val="008B6F7D"/>
    <w:rsid w:val="008B7061"/>
    <w:rsid w:val="008B72FA"/>
    <w:rsid w:val="008B74E7"/>
    <w:rsid w:val="008B755B"/>
    <w:rsid w:val="008B7643"/>
    <w:rsid w:val="008B77BA"/>
    <w:rsid w:val="008B7E49"/>
    <w:rsid w:val="008C00F5"/>
    <w:rsid w:val="008C0102"/>
    <w:rsid w:val="008C05A1"/>
    <w:rsid w:val="008C05A8"/>
    <w:rsid w:val="008C07A9"/>
    <w:rsid w:val="008C085B"/>
    <w:rsid w:val="008C0B52"/>
    <w:rsid w:val="008C0E45"/>
    <w:rsid w:val="008C0EBF"/>
    <w:rsid w:val="008C0EDD"/>
    <w:rsid w:val="008C0F4C"/>
    <w:rsid w:val="008C1158"/>
    <w:rsid w:val="008C122F"/>
    <w:rsid w:val="008C12DD"/>
    <w:rsid w:val="008C142C"/>
    <w:rsid w:val="008C14B0"/>
    <w:rsid w:val="008C16B1"/>
    <w:rsid w:val="008C1826"/>
    <w:rsid w:val="008C19FC"/>
    <w:rsid w:val="008C1AB3"/>
    <w:rsid w:val="008C1D8B"/>
    <w:rsid w:val="008C1ED0"/>
    <w:rsid w:val="008C208C"/>
    <w:rsid w:val="008C209F"/>
    <w:rsid w:val="008C21D5"/>
    <w:rsid w:val="008C22EF"/>
    <w:rsid w:val="008C2596"/>
    <w:rsid w:val="008C266D"/>
    <w:rsid w:val="008C33D1"/>
    <w:rsid w:val="008C37D0"/>
    <w:rsid w:val="008C3954"/>
    <w:rsid w:val="008C3A34"/>
    <w:rsid w:val="008C3B16"/>
    <w:rsid w:val="008C4430"/>
    <w:rsid w:val="008C4461"/>
    <w:rsid w:val="008C4465"/>
    <w:rsid w:val="008C45E3"/>
    <w:rsid w:val="008C47C6"/>
    <w:rsid w:val="008C494B"/>
    <w:rsid w:val="008C49A0"/>
    <w:rsid w:val="008C4AE6"/>
    <w:rsid w:val="008C4F42"/>
    <w:rsid w:val="008C4F6D"/>
    <w:rsid w:val="008C52BC"/>
    <w:rsid w:val="008C534E"/>
    <w:rsid w:val="008C555F"/>
    <w:rsid w:val="008C55C3"/>
    <w:rsid w:val="008C587F"/>
    <w:rsid w:val="008C5C1D"/>
    <w:rsid w:val="008C5CBA"/>
    <w:rsid w:val="008C5D7D"/>
    <w:rsid w:val="008C5D99"/>
    <w:rsid w:val="008C63EC"/>
    <w:rsid w:val="008C66C6"/>
    <w:rsid w:val="008C6831"/>
    <w:rsid w:val="008C6A19"/>
    <w:rsid w:val="008C6BD9"/>
    <w:rsid w:val="008C6E7F"/>
    <w:rsid w:val="008C76FB"/>
    <w:rsid w:val="008C7B9E"/>
    <w:rsid w:val="008C7BBE"/>
    <w:rsid w:val="008C7D67"/>
    <w:rsid w:val="008C7E01"/>
    <w:rsid w:val="008C7F3A"/>
    <w:rsid w:val="008C7FB8"/>
    <w:rsid w:val="008C7FCC"/>
    <w:rsid w:val="008D024B"/>
    <w:rsid w:val="008D0315"/>
    <w:rsid w:val="008D04BA"/>
    <w:rsid w:val="008D0510"/>
    <w:rsid w:val="008D095B"/>
    <w:rsid w:val="008D0A94"/>
    <w:rsid w:val="008D0C1C"/>
    <w:rsid w:val="008D0DF1"/>
    <w:rsid w:val="008D0E3A"/>
    <w:rsid w:val="008D0E49"/>
    <w:rsid w:val="008D1274"/>
    <w:rsid w:val="008D1675"/>
    <w:rsid w:val="008D1777"/>
    <w:rsid w:val="008D1E29"/>
    <w:rsid w:val="008D1ECD"/>
    <w:rsid w:val="008D20D5"/>
    <w:rsid w:val="008D2120"/>
    <w:rsid w:val="008D2157"/>
    <w:rsid w:val="008D22BE"/>
    <w:rsid w:val="008D22D8"/>
    <w:rsid w:val="008D235F"/>
    <w:rsid w:val="008D23EE"/>
    <w:rsid w:val="008D25D0"/>
    <w:rsid w:val="008D25F3"/>
    <w:rsid w:val="008D2B5E"/>
    <w:rsid w:val="008D3008"/>
    <w:rsid w:val="008D31F2"/>
    <w:rsid w:val="008D339E"/>
    <w:rsid w:val="008D3C37"/>
    <w:rsid w:val="008D3E83"/>
    <w:rsid w:val="008D450A"/>
    <w:rsid w:val="008D4BAC"/>
    <w:rsid w:val="008D52A4"/>
    <w:rsid w:val="008D57C8"/>
    <w:rsid w:val="008D5853"/>
    <w:rsid w:val="008D58EF"/>
    <w:rsid w:val="008D5AA5"/>
    <w:rsid w:val="008D615F"/>
    <w:rsid w:val="008D622A"/>
    <w:rsid w:val="008D645C"/>
    <w:rsid w:val="008D66DF"/>
    <w:rsid w:val="008D67DD"/>
    <w:rsid w:val="008D6858"/>
    <w:rsid w:val="008D68DA"/>
    <w:rsid w:val="008D6A2F"/>
    <w:rsid w:val="008D6AB4"/>
    <w:rsid w:val="008D6B6E"/>
    <w:rsid w:val="008D6E3C"/>
    <w:rsid w:val="008D6E4D"/>
    <w:rsid w:val="008D6E74"/>
    <w:rsid w:val="008D6F93"/>
    <w:rsid w:val="008D7030"/>
    <w:rsid w:val="008D7054"/>
    <w:rsid w:val="008D7317"/>
    <w:rsid w:val="008D7713"/>
    <w:rsid w:val="008D7C15"/>
    <w:rsid w:val="008E0538"/>
    <w:rsid w:val="008E0665"/>
    <w:rsid w:val="008E0789"/>
    <w:rsid w:val="008E07A8"/>
    <w:rsid w:val="008E09A0"/>
    <w:rsid w:val="008E0A52"/>
    <w:rsid w:val="008E11DD"/>
    <w:rsid w:val="008E1208"/>
    <w:rsid w:val="008E14D2"/>
    <w:rsid w:val="008E1527"/>
    <w:rsid w:val="008E1712"/>
    <w:rsid w:val="008E17FF"/>
    <w:rsid w:val="008E1B67"/>
    <w:rsid w:val="008E1EF6"/>
    <w:rsid w:val="008E2008"/>
    <w:rsid w:val="008E2017"/>
    <w:rsid w:val="008E277D"/>
    <w:rsid w:val="008E298F"/>
    <w:rsid w:val="008E29BB"/>
    <w:rsid w:val="008E2A67"/>
    <w:rsid w:val="008E2D0F"/>
    <w:rsid w:val="008E2DE4"/>
    <w:rsid w:val="008E2E6F"/>
    <w:rsid w:val="008E3086"/>
    <w:rsid w:val="008E326D"/>
    <w:rsid w:val="008E33E0"/>
    <w:rsid w:val="008E4035"/>
    <w:rsid w:val="008E4061"/>
    <w:rsid w:val="008E4067"/>
    <w:rsid w:val="008E4391"/>
    <w:rsid w:val="008E4921"/>
    <w:rsid w:val="008E4E11"/>
    <w:rsid w:val="008E4E32"/>
    <w:rsid w:val="008E4EF9"/>
    <w:rsid w:val="008E4F0C"/>
    <w:rsid w:val="008E4F4F"/>
    <w:rsid w:val="008E4FC3"/>
    <w:rsid w:val="008E506D"/>
    <w:rsid w:val="008E51F8"/>
    <w:rsid w:val="008E520E"/>
    <w:rsid w:val="008E5229"/>
    <w:rsid w:val="008E5473"/>
    <w:rsid w:val="008E566D"/>
    <w:rsid w:val="008E5692"/>
    <w:rsid w:val="008E57B1"/>
    <w:rsid w:val="008E58BB"/>
    <w:rsid w:val="008E5D63"/>
    <w:rsid w:val="008E5E1C"/>
    <w:rsid w:val="008E5F49"/>
    <w:rsid w:val="008E6614"/>
    <w:rsid w:val="008E691A"/>
    <w:rsid w:val="008E6967"/>
    <w:rsid w:val="008E6C62"/>
    <w:rsid w:val="008E6FB9"/>
    <w:rsid w:val="008E6FDB"/>
    <w:rsid w:val="008E76C0"/>
    <w:rsid w:val="008E7A3B"/>
    <w:rsid w:val="008E7A45"/>
    <w:rsid w:val="008E7B33"/>
    <w:rsid w:val="008E7C25"/>
    <w:rsid w:val="008E7CCD"/>
    <w:rsid w:val="008E7D00"/>
    <w:rsid w:val="008E7E2A"/>
    <w:rsid w:val="008E7F8E"/>
    <w:rsid w:val="008F0345"/>
    <w:rsid w:val="008F0AC5"/>
    <w:rsid w:val="008F0B83"/>
    <w:rsid w:val="008F0BDE"/>
    <w:rsid w:val="008F0C3B"/>
    <w:rsid w:val="008F11CF"/>
    <w:rsid w:val="008F11EF"/>
    <w:rsid w:val="008F14E8"/>
    <w:rsid w:val="008F16BF"/>
    <w:rsid w:val="008F1737"/>
    <w:rsid w:val="008F18F1"/>
    <w:rsid w:val="008F1A51"/>
    <w:rsid w:val="008F1CBE"/>
    <w:rsid w:val="008F1CE3"/>
    <w:rsid w:val="008F1F2E"/>
    <w:rsid w:val="008F1F7F"/>
    <w:rsid w:val="008F1FA1"/>
    <w:rsid w:val="008F23DC"/>
    <w:rsid w:val="008F248C"/>
    <w:rsid w:val="008F24D3"/>
    <w:rsid w:val="008F24D8"/>
    <w:rsid w:val="008F250C"/>
    <w:rsid w:val="008F26A0"/>
    <w:rsid w:val="008F2716"/>
    <w:rsid w:val="008F27EC"/>
    <w:rsid w:val="008F2AF7"/>
    <w:rsid w:val="008F2C3B"/>
    <w:rsid w:val="008F2EDA"/>
    <w:rsid w:val="008F35FD"/>
    <w:rsid w:val="008F3650"/>
    <w:rsid w:val="008F36A0"/>
    <w:rsid w:val="008F4090"/>
    <w:rsid w:val="008F4516"/>
    <w:rsid w:val="008F4558"/>
    <w:rsid w:val="008F46CE"/>
    <w:rsid w:val="008F47A9"/>
    <w:rsid w:val="008F4812"/>
    <w:rsid w:val="008F4C21"/>
    <w:rsid w:val="008F4C9B"/>
    <w:rsid w:val="008F506D"/>
    <w:rsid w:val="008F5360"/>
    <w:rsid w:val="008F5656"/>
    <w:rsid w:val="008F56E2"/>
    <w:rsid w:val="008F61E1"/>
    <w:rsid w:val="008F6248"/>
    <w:rsid w:val="008F63A2"/>
    <w:rsid w:val="008F6656"/>
    <w:rsid w:val="008F6671"/>
    <w:rsid w:val="008F68EF"/>
    <w:rsid w:val="008F6B72"/>
    <w:rsid w:val="008F6C5E"/>
    <w:rsid w:val="008F6D74"/>
    <w:rsid w:val="008F6F26"/>
    <w:rsid w:val="008F6F2D"/>
    <w:rsid w:val="008F6FB1"/>
    <w:rsid w:val="008F7051"/>
    <w:rsid w:val="008F7165"/>
    <w:rsid w:val="008F71DA"/>
    <w:rsid w:val="008F741C"/>
    <w:rsid w:val="008F744B"/>
    <w:rsid w:val="008F763E"/>
    <w:rsid w:val="008F7801"/>
    <w:rsid w:val="008F7974"/>
    <w:rsid w:val="008F7A6C"/>
    <w:rsid w:val="008F7D77"/>
    <w:rsid w:val="008F7E02"/>
    <w:rsid w:val="009001C9"/>
    <w:rsid w:val="0090020C"/>
    <w:rsid w:val="009003F7"/>
    <w:rsid w:val="00900702"/>
    <w:rsid w:val="00900C4B"/>
    <w:rsid w:val="00900C97"/>
    <w:rsid w:val="00900D8D"/>
    <w:rsid w:val="00900FF5"/>
    <w:rsid w:val="009010D6"/>
    <w:rsid w:val="0090121F"/>
    <w:rsid w:val="009012E1"/>
    <w:rsid w:val="0090151F"/>
    <w:rsid w:val="00901612"/>
    <w:rsid w:val="00901A1C"/>
    <w:rsid w:val="00901A69"/>
    <w:rsid w:val="00901C9B"/>
    <w:rsid w:val="00901D11"/>
    <w:rsid w:val="009020C4"/>
    <w:rsid w:val="009023DF"/>
    <w:rsid w:val="009024ED"/>
    <w:rsid w:val="00902969"/>
    <w:rsid w:val="00902B60"/>
    <w:rsid w:val="00902BCC"/>
    <w:rsid w:val="00902E10"/>
    <w:rsid w:val="00902FF8"/>
    <w:rsid w:val="00903163"/>
    <w:rsid w:val="00903619"/>
    <w:rsid w:val="0090388D"/>
    <w:rsid w:val="00903B32"/>
    <w:rsid w:val="00903C01"/>
    <w:rsid w:val="00903C63"/>
    <w:rsid w:val="00904151"/>
    <w:rsid w:val="0090442C"/>
    <w:rsid w:val="00904499"/>
    <w:rsid w:val="00904629"/>
    <w:rsid w:val="009046A5"/>
    <w:rsid w:val="009046E6"/>
    <w:rsid w:val="00904885"/>
    <w:rsid w:val="00904BD1"/>
    <w:rsid w:val="00904D03"/>
    <w:rsid w:val="00904E62"/>
    <w:rsid w:val="009051BB"/>
    <w:rsid w:val="00905DF4"/>
    <w:rsid w:val="00906074"/>
    <w:rsid w:val="0090620D"/>
    <w:rsid w:val="00906226"/>
    <w:rsid w:val="009062F3"/>
    <w:rsid w:val="0090646E"/>
    <w:rsid w:val="0090648E"/>
    <w:rsid w:val="0090652B"/>
    <w:rsid w:val="009065F7"/>
    <w:rsid w:val="00906665"/>
    <w:rsid w:val="00906A58"/>
    <w:rsid w:val="00907176"/>
    <w:rsid w:val="00907285"/>
    <w:rsid w:val="009072F3"/>
    <w:rsid w:val="009074DE"/>
    <w:rsid w:val="00907602"/>
    <w:rsid w:val="009078FD"/>
    <w:rsid w:val="00910025"/>
    <w:rsid w:val="009100C1"/>
    <w:rsid w:val="00910BDD"/>
    <w:rsid w:val="00910D53"/>
    <w:rsid w:val="00911375"/>
    <w:rsid w:val="009115D1"/>
    <w:rsid w:val="00911679"/>
    <w:rsid w:val="009116CF"/>
    <w:rsid w:val="00911F32"/>
    <w:rsid w:val="0091200B"/>
    <w:rsid w:val="00912535"/>
    <w:rsid w:val="00912593"/>
    <w:rsid w:val="00912822"/>
    <w:rsid w:val="00912872"/>
    <w:rsid w:val="009129B3"/>
    <w:rsid w:val="009129BE"/>
    <w:rsid w:val="00912FBA"/>
    <w:rsid w:val="00912FFD"/>
    <w:rsid w:val="00913622"/>
    <w:rsid w:val="009136F2"/>
    <w:rsid w:val="00913BB9"/>
    <w:rsid w:val="00913F65"/>
    <w:rsid w:val="00914242"/>
    <w:rsid w:val="009142B1"/>
    <w:rsid w:val="009144E4"/>
    <w:rsid w:val="00914529"/>
    <w:rsid w:val="009145EA"/>
    <w:rsid w:val="00914673"/>
    <w:rsid w:val="0091469F"/>
    <w:rsid w:val="009146F4"/>
    <w:rsid w:val="0091474B"/>
    <w:rsid w:val="009148AB"/>
    <w:rsid w:val="00914BDC"/>
    <w:rsid w:val="00914D1F"/>
    <w:rsid w:val="0091527A"/>
    <w:rsid w:val="00915285"/>
    <w:rsid w:val="00915620"/>
    <w:rsid w:val="00915C9C"/>
    <w:rsid w:val="00915F1B"/>
    <w:rsid w:val="009160CA"/>
    <w:rsid w:val="009161ED"/>
    <w:rsid w:val="00916234"/>
    <w:rsid w:val="00916264"/>
    <w:rsid w:val="009165D0"/>
    <w:rsid w:val="00916742"/>
    <w:rsid w:val="00916996"/>
    <w:rsid w:val="00916A14"/>
    <w:rsid w:val="00916FE1"/>
    <w:rsid w:val="00917036"/>
    <w:rsid w:val="009170D8"/>
    <w:rsid w:val="00917259"/>
    <w:rsid w:val="009172A2"/>
    <w:rsid w:val="009173F9"/>
    <w:rsid w:val="00917424"/>
    <w:rsid w:val="0091742E"/>
    <w:rsid w:val="00917784"/>
    <w:rsid w:val="00917C50"/>
    <w:rsid w:val="00917D20"/>
    <w:rsid w:val="00917DA4"/>
    <w:rsid w:val="00920031"/>
    <w:rsid w:val="009200AA"/>
    <w:rsid w:val="0092020F"/>
    <w:rsid w:val="0092023F"/>
    <w:rsid w:val="00920574"/>
    <w:rsid w:val="00920A8B"/>
    <w:rsid w:val="00920BD8"/>
    <w:rsid w:val="00920C5F"/>
    <w:rsid w:val="0092129A"/>
    <w:rsid w:val="009213EE"/>
    <w:rsid w:val="00921406"/>
    <w:rsid w:val="0092153F"/>
    <w:rsid w:val="00921959"/>
    <w:rsid w:val="009219FF"/>
    <w:rsid w:val="00921A70"/>
    <w:rsid w:val="00921BDF"/>
    <w:rsid w:val="00921DD6"/>
    <w:rsid w:val="00921DFE"/>
    <w:rsid w:val="00921F11"/>
    <w:rsid w:val="009220F9"/>
    <w:rsid w:val="00922223"/>
    <w:rsid w:val="0092242A"/>
    <w:rsid w:val="00922828"/>
    <w:rsid w:val="00922A4B"/>
    <w:rsid w:val="00922B92"/>
    <w:rsid w:val="00922C43"/>
    <w:rsid w:val="00922E37"/>
    <w:rsid w:val="0092328B"/>
    <w:rsid w:val="0092371E"/>
    <w:rsid w:val="009237C2"/>
    <w:rsid w:val="0092383B"/>
    <w:rsid w:val="009238D1"/>
    <w:rsid w:val="00923909"/>
    <w:rsid w:val="00923A23"/>
    <w:rsid w:val="00923A72"/>
    <w:rsid w:val="00923B31"/>
    <w:rsid w:val="00923B9F"/>
    <w:rsid w:val="00923DB3"/>
    <w:rsid w:val="00923F96"/>
    <w:rsid w:val="00923F9F"/>
    <w:rsid w:val="0092434D"/>
    <w:rsid w:val="009244A3"/>
    <w:rsid w:val="009245FF"/>
    <w:rsid w:val="00924839"/>
    <w:rsid w:val="00924882"/>
    <w:rsid w:val="009248A7"/>
    <w:rsid w:val="00924BC7"/>
    <w:rsid w:val="00924D69"/>
    <w:rsid w:val="00924DC0"/>
    <w:rsid w:val="00924F07"/>
    <w:rsid w:val="00925417"/>
    <w:rsid w:val="009255FA"/>
    <w:rsid w:val="0092576A"/>
    <w:rsid w:val="009257A1"/>
    <w:rsid w:val="009258B7"/>
    <w:rsid w:val="00925A91"/>
    <w:rsid w:val="00925B63"/>
    <w:rsid w:val="00925DA8"/>
    <w:rsid w:val="00925E44"/>
    <w:rsid w:val="0092603E"/>
    <w:rsid w:val="0092644C"/>
    <w:rsid w:val="00926487"/>
    <w:rsid w:val="009265E6"/>
    <w:rsid w:val="00926822"/>
    <w:rsid w:val="00926A1E"/>
    <w:rsid w:val="00926F4F"/>
    <w:rsid w:val="00926F86"/>
    <w:rsid w:val="00926FC8"/>
    <w:rsid w:val="00927616"/>
    <w:rsid w:val="009276E2"/>
    <w:rsid w:val="00927A16"/>
    <w:rsid w:val="00927A4B"/>
    <w:rsid w:val="00927B92"/>
    <w:rsid w:val="00927D91"/>
    <w:rsid w:val="00927E60"/>
    <w:rsid w:val="0093002B"/>
    <w:rsid w:val="00930172"/>
    <w:rsid w:val="0093030A"/>
    <w:rsid w:val="009305EB"/>
    <w:rsid w:val="00930762"/>
    <w:rsid w:val="00930943"/>
    <w:rsid w:val="00930BBF"/>
    <w:rsid w:val="0093123B"/>
    <w:rsid w:val="0093138E"/>
    <w:rsid w:val="0093184F"/>
    <w:rsid w:val="00931864"/>
    <w:rsid w:val="009318F2"/>
    <w:rsid w:val="00931942"/>
    <w:rsid w:val="0093213C"/>
    <w:rsid w:val="0093216D"/>
    <w:rsid w:val="00932198"/>
    <w:rsid w:val="0093250C"/>
    <w:rsid w:val="009326E0"/>
    <w:rsid w:val="00932BA0"/>
    <w:rsid w:val="00932BC0"/>
    <w:rsid w:val="00932F8A"/>
    <w:rsid w:val="00933037"/>
    <w:rsid w:val="0093310D"/>
    <w:rsid w:val="00933267"/>
    <w:rsid w:val="00933ACF"/>
    <w:rsid w:val="00933ED2"/>
    <w:rsid w:val="009340BE"/>
    <w:rsid w:val="00934232"/>
    <w:rsid w:val="009343B7"/>
    <w:rsid w:val="00934417"/>
    <w:rsid w:val="00934FD5"/>
    <w:rsid w:val="009353AA"/>
    <w:rsid w:val="009359BE"/>
    <w:rsid w:val="00935BE0"/>
    <w:rsid w:val="00935DCC"/>
    <w:rsid w:val="00935F2C"/>
    <w:rsid w:val="009362EB"/>
    <w:rsid w:val="00936364"/>
    <w:rsid w:val="00936481"/>
    <w:rsid w:val="0093677B"/>
    <w:rsid w:val="00936887"/>
    <w:rsid w:val="009368C2"/>
    <w:rsid w:val="00936915"/>
    <w:rsid w:val="00936D9E"/>
    <w:rsid w:val="00936F04"/>
    <w:rsid w:val="00937152"/>
    <w:rsid w:val="009374E4"/>
    <w:rsid w:val="0093754A"/>
    <w:rsid w:val="00937B7E"/>
    <w:rsid w:val="009400F5"/>
    <w:rsid w:val="009405F3"/>
    <w:rsid w:val="0094083B"/>
    <w:rsid w:val="0094094E"/>
    <w:rsid w:val="00940A1B"/>
    <w:rsid w:val="00940DBF"/>
    <w:rsid w:val="0094101B"/>
    <w:rsid w:val="0094103E"/>
    <w:rsid w:val="00941207"/>
    <w:rsid w:val="009412D8"/>
    <w:rsid w:val="0094161B"/>
    <w:rsid w:val="0094169E"/>
    <w:rsid w:val="009417A3"/>
    <w:rsid w:val="009419BF"/>
    <w:rsid w:val="009419FD"/>
    <w:rsid w:val="00941AF0"/>
    <w:rsid w:val="00941C13"/>
    <w:rsid w:val="00941EC3"/>
    <w:rsid w:val="00942952"/>
    <w:rsid w:val="009429E6"/>
    <w:rsid w:val="00942CAD"/>
    <w:rsid w:val="00942E02"/>
    <w:rsid w:val="009431F2"/>
    <w:rsid w:val="009437B4"/>
    <w:rsid w:val="0094385C"/>
    <w:rsid w:val="00943DF7"/>
    <w:rsid w:val="00943E62"/>
    <w:rsid w:val="00943FA9"/>
    <w:rsid w:val="009444B1"/>
    <w:rsid w:val="009446CD"/>
    <w:rsid w:val="00944810"/>
    <w:rsid w:val="0094513C"/>
    <w:rsid w:val="009451A6"/>
    <w:rsid w:val="009452A1"/>
    <w:rsid w:val="00945308"/>
    <w:rsid w:val="0094563D"/>
    <w:rsid w:val="0094593D"/>
    <w:rsid w:val="00945BAF"/>
    <w:rsid w:val="00946332"/>
    <w:rsid w:val="0094635F"/>
    <w:rsid w:val="00946436"/>
    <w:rsid w:val="00946696"/>
    <w:rsid w:val="009469A6"/>
    <w:rsid w:val="009473F9"/>
    <w:rsid w:val="00947664"/>
    <w:rsid w:val="00947800"/>
    <w:rsid w:val="009479C1"/>
    <w:rsid w:val="00947A7D"/>
    <w:rsid w:val="00947B07"/>
    <w:rsid w:val="00947B2B"/>
    <w:rsid w:val="00947DA4"/>
    <w:rsid w:val="00947E72"/>
    <w:rsid w:val="00947F7B"/>
    <w:rsid w:val="00947FF5"/>
    <w:rsid w:val="0095033D"/>
    <w:rsid w:val="00950465"/>
    <w:rsid w:val="009504D2"/>
    <w:rsid w:val="0095069D"/>
    <w:rsid w:val="0095096A"/>
    <w:rsid w:val="00950FF1"/>
    <w:rsid w:val="009514F5"/>
    <w:rsid w:val="009516D9"/>
    <w:rsid w:val="009519D4"/>
    <w:rsid w:val="00951BE1"/>
    <w:rsid w:val="00951D79"/>
    <w:rsid w:val="00952063"/>
    <w:rsid w:val="00952198"/>
    <w:rsid w:val="00952362"/>
    <w:rsid w:val="009523B8"/>
    <w:rsid w:val="009523C4"/>
    <w:rsid w:val="009527CC"/>
    <w:rsid w:val="00952923"/>
    <w:rsid w:val="009529CD"/>
    <w:rsid w:val="00952CCC"/>
    <w:rsid w:val="00952F22"/>
    <w:rsid w:val="009533C7"/>
    <w:rsid w:val="0095346D"/>
    <w:rsid w:val="0095350E"/>
    <w:rsid w:val="00953802"/>
    <w:rsid w:val="00953B66"/>
    <w:rsid w:val="009540CE"/>
    <w:rsid w:val="00954500"/>
    <w:rsid w:val="00954964"/>
    <w:rsid w:val="0095499B"/>
    <w:rsid w:val="009549F7"/>
    <w:rsid w:val="00954EF9"/>
    <w:rsid w:val="009551B2"/>
    <w:rsid w:val="009553A9"/>
    <w:rsid w:val="00955569"/>
    <w:rsid w:val="009555D1"/>
    <w:rsid w:val="00955916"/>
    <w:rsid w:val="00955CF1"/>
    <w:rsid w:val="00955D5D"/>
    <w:rsid w:val="00955F01"/>
    <w:rsid w:val="009560F6"/>
    <w:rsid w:val="009561F5"/>
    <w:rsid w:val="00956774"/>
    <w:rsid w:val="009567AB"/>
    <w:rsid w:val="00956898"/>
    <w:rsid w:val="00956BF4"/>
    <w:rsid w:val="00956C28"/>
    <w:rsid w:val="00957282"/>
    <w:rsid w:val="0095759B"/>
    <w:rsid w:val="009577DF"/>
    <w:rsid w:val="009578E3"/>
    <w:rsid w:val="00957C30"/>
    <w:rsid w:val="00957D29"/>
    <w:rsid w:val="00957D7C"/>
    <w:rsid w:val="00957DEA"/>
    <w:rsid w:val="0096021B"/>
    <w:rsid w:val="00960352"/>
    <w:rsid w:val="0096065A"/>
    <w:rsid w:val="00960A67"/>
    <w:rsid w:val="00960D60"/>
    <w:rsid w:val="00960F4F"/>
    <w:rsid w:val="0096100F"/>
    <w:rsid w:val="00961313"/>
    <w:rsid w:val="009613BD"/>
    <w:rsid w:val="009613D1"/>
    <w:rsid w:val="00961753"/>
    <w:rsid w:val="009617A8"/>
    <w:rsid w:val="00961950"/>
    <w:rsid w:val="009619AD"/>
    <w:rsid w:val="00961ACC"/>
    <w:rsid w:val="00962160"/>
    <w:rsid w:val="00962296"/>
    <w:rsid w:val="009623C2"/>
    <w:rsid w:val="009628BD"/>
    <w:rsid w:val="00962A97"/>
    <w:rsid w:val="0096314F"/>
    <w:rsid w:val="009632D8"/>
    <w:rsid w:val="009633B4"/>
    <w:rsid w:val="009634C1"/>
    <w:rsid w:val="009636DD"/>
    <w:rsid w:val="009638E3"/>
    <w:rsid w:val="00963972"/>
    <w:rsid w:val="00963CB0"/>
    <w:rsid w:val="00963E39"/>
    <w:rsid w:val="00963FC9"/>
    <w:rsid w:val="0096477B"/>
    <w:rsid w:val="009647F0"/>
    <w:rsid w:val="00964BEB"/>
    <w:rsid w:val="00964DAA"/>
    <w:rsid w:val="009650AC"/>
    <w:rsid w:val="009655CB"/>
    <w:rsid w:val="0096586F"/>
    <w:rsid w:val="0096590B"/>
    <w:rsid w:val="00965968"/>
    <w:rsid w:val="00965A47"/>
    <w:rsid w:val="00965C06"/>
    <w:rsid w:val="00965C7E"/>
    <w:rsid w:val="00965CA5"/>
    <w:rsid w:val="00965DB3"/>
    <w:rsid w:val="00965F19"/>
    <w:rsid w:val="00965F78"/>
    <w:rsid w:val="00966014"/>
    <w:rsid w:val="0096614E"/>
    <w:rsid w:val="0096657F"/>
    <w:rsid w:val="009666FB"/>
    <w:rsid w:val="00966894"/>
    <w:rsid w:val="00966D22"/>
    <w:rsid w:val="00966F34"/>
    <w:rsid w:val="00966F6D"/>
    <w:rsid w:val="00967111"/>
    <w:rsid w:val="009673B8"/>
    <w:rsid w:val="009673DF"/>
    <w:rsid w:val="00967BAE"/>
    <w:rsid w:val="00967BE4"/>
    <w:rsid w:val="00967C9F"/>
    <w:rsid w:val="00967D35"/>
    <w:rsid w:val="00967DB0"/>
    <w:rsid w:val="00967DD9"/>
    <w:rsid w:val="00970355"/>
    <w:rsid w:val="0097046D"/>
    <w:rsid w:val="00970965"/>
    <w:rsid w:val="00970B12"/>
    <w:rsid w:val="00970D53"/>
    <w:rsid w:val="009710E6"/>
    <w:rsid w:val="00971108"/>
    <w:rsid w:val="0097124A"/>
    <w:rsid w:val="009714A4"/>
    <w:rsid w:val="0097158A"/>
    <w:rsid w:val="009717F9"/>
    <w:rsid w:val="00971A13"/>
    <w:rsid w:val="00971BA7"/>
    <w:rsid w:val="00971D4A"/>
    <w:rsid w:val="00972333"/>
    <w:rsid w:val="0097256D"/>
    <w:rsid w:val="00972713"/>
    <w:rsid w:val="00972B58"/>
    <w:rsid w:val="00972BB3"/>
    <w:rsid w:val="00972C55"/>
    <w:rsid w:val="00972F57"/>
    <w:rsid w:val="00973035"/>
    <w:rsid w:val="00973260"/>
    <w:rsid w:val="009733E5"/>
    <w:rsid w:val="009735A6"/>
    <w:rsid w:val="00973A7F"/>
    <w:rsid w:val="00973E80"/>
    <w:rsid w:val="00975268"/>
    <w:rsid w:val="0097534B"/>
    <w:rsid w:val="009754C3"/>
    <w:rsid w:val="009755FE"/>
    <w:rsid w:val="00975AF5"/>
    <w:rsid w:val="00975B0D"/>
    <w:rsid w:val="00975BC7"/>
    <w:rsid w:val="00975D50"/>
    <w:rsid w:val="00975D5B"/>
    <w:rsid w:val="00975E36"/>
    <w:rsid w:val="00975EEA"/>
    <w:rsid w:val="009762AD"/>
    <w:rsid w:val="0097630B"/>
    <w:rsid w:val="00976A1A"/>
    <w:rsid w:val="00976DF9"/>
    <w:rsid w:val="00976E53"/>
    <w:rsid w:val="0097715C"/>
    <w:rsid w:val="00977214"/>
    <w:rsid w:val="00977B85"/>
    <w:rsid w:val="00977CCF"/>
    <w:rsid w:val="00977D0E"/>
    <w:rsid w:val="00977DAF"/>
    <w:rsid w:val="00977EF8"/>
    <w:rsid w:val="00980090"/>
    <w:rsid w:val="0098016D"/>
    <w:rsid w:val="00980385"/>
    <w:rsid w:val="009805B7"/>
    <w:rsid w:val="00980747"/>
    <w:rsid w:val="00981106"/>
    <w:rsid w:val="0098135D"/>
    <w:rsid w:val="0098178F"/>
    <w:rsid w:val="009817A5"/>
    <w:rsid w:val="00981CBB"/>
    <w:rsid w:val="00981F0E"/>
    <w:rsid w:val="009823CF"/>
    <w:rsid w:val="009825B9"/>
    <w:rsid w:val="009829C6"/>
    <w:rsid w:val="00982C2C"/>
    <w:rsid w:val="00982E36"/>
    <w:rsid w:val="00982F43"/>
    <w:rsid w:val="009839A8"/>
    <w:rsid w:val="00983C0C"/>
    <w:rsid w:val="00983F01"/>
    <w:rsid w:val="00984142"/>
    <w:rsid w:val="009841F6"/>
    <w:rsid w:val="0098459A"/>
    <w:rsid w:val="009845F2"/>
    <w:rsid w:val="00984673"/>
    <w:rsid w:val="0098485D"/>
    <w:rsid w:val="00984975"/>
    <w:rsid w:val="009849DC"/>
    <w:rsid w:val="00984BE8"/>
    <w:rsid w:val="00984CFE"/>
    <w:rsid w:val="00984FE9"/>
    <w:rsid w:val="009850E0"/>
    <w:rsid w:val="0098524D"/>
    <w:rsid w:val="0098572C"/>
    <w:rsid w:val="00985820"/>
    <w:rsid w:val="00985BE6"/>
    <w:rsid w:val="00986450"/>
    <w:rsid w:val="00986789"/>
    <w:rsid w:val="00986963"/>
    <w:rsid w:val="00986ABF"/>
    <w:rsid w:val="00986B53"/>
    <w:rsid w:val="00986DFE"/>
    <w:rsid w:val="00987280"/>
    <w:rsid w:val="0098729E"/>
    <w:rsid w:val="0098741F"/>
    <w:rsid w:val="00987546"/>
    <w:rsid w:val="00987548"/>
    <w:rsid w:val="009875C1"/>
    <w:rsid w:val="00987727"/>
    <w:rsid w:val="00987773"/>
    <w:rsid w:val="00987C79"/>
    <w:rsid w:val="00987CA6"/>
    <w:rsid w:val="00990084"/>
    <w:rsid w:val="0099017F"/>
    <w:rsid w:val="00990551"/>
    <w:rsid w:val="009906BC"/>
    <w:rsid w:val="009906E6"/>
    <w:rsid w:val="009907C7"/>
    <w:rsid w:val="009908C1"/>
    <w:rsid w:val="0099099C"/>
    <w:rsid w:val="009909F2"/>
    <w:rsid w:val="00990A81"/>
    <w:rsid w:val="00990C84"/>
    <w:rsid w:val="00990D7B"/>
    <w:rsid w:val="00990D96"/>
    <w:rsid w:val="00990E04"/>
    <w:rsid w:val="00990F0F"/>
    <w:rsid w:val="0099121F"/>
    <w:rsid w:val="009912E5"/>
    <w:rsid w:val="0099134C"/>
    <w:rsid w:val="009915E6"/>
    <w:rsid w:val="009916AC"/>
    <w:rsid w:val="0099193A"/>
    <w:rsid w:val="009919F2"/>
    <w:rsid w:val="00991A48"/>
    <w:rsid w:val="00991ABD"/>
    <w:rsid w:val="00991ED9"/>
    <w:rsid w:val="00991FBA"/>
    <w:rsid w:val="00992253"/>
    <w:rsid w:val="0099238E"/>
    <w:rsid w:val="0099287B"/>
    <w:rsid w:val="0099299D"/>
    <w:rsid w:val="0099299E"/>
    <w:rsid w:val="00992A14"/>
    <w:rsid w:val="00992EA0"/>
    <w:rsid w:val="00992F3F"/>
    <w:rsid w:val="009930B0"/>
    <w:rsid w:val="009934C2"/>
    <w:rsid w:val="009934C6"/>
    <w:rsid w:val="009935FE"/>
    <w:rsid w:val="0099366A"/>
    <w:rsid w:val="00993AFF"/>
    <w:rsid w:val="00993CF2"/>
    <w:rsid w:val="00993D6B"/>
    <w:rsid w:val="00993D99"/>
    <w:rsid w:val="00993E93"/>
    <w:rsid w:val="00994330"/>
    <w:rsid w:val="0099433E"/>
    <w:rsid w:val="009943BE"/>
    <w:rsid w:val="009943E9"/>
    <w:rsid w:val="00994679"/>
    <w:rsid w:val="009947AF"/>
    <w:rsid w:val="0099486C"/>
    <w:rsid w:val="00994CF7"/>
    <w:rsid w:val="00994D7E"/>
    <w:rsid w:val="00994F35"/>
    <w:rsid w:val="0099522E"/>
    <w:rsid w:val="0099576C"/>
    <w:rsid w:val="0099583E"/>
    <w:rsid w:val="00995A30"/>
    <w:rsid w:val="00995C73"/>
    <w:rsid w:val="00995FD6"/>
    <w:rsid w:val="009963A9"/>
    <w:rsid w:val="009966A3"/>
    <w:rsid w:val="009968E3"/>
    <w:rsid w:val="00996978"/>
    <w:rsid w:val="00996B39"/>
    <w:rsid w:val="00996BA1"/>
    <w:rsid w:val="00996CDD"/>
    <w:rsid w:val="00996EC4"/>
    <w:rsid w:val="00996F48"/>
    <w:rsid w:val="00997054"/>
    <w:rsid w:val="009973BA"/>
    <w:rsid w:val="00997476"/>
    <w:rsid w:val="00997658"/>
    <w:rsid w:val="009976DA"/>
    <w:rsid w:val="00997852"/>
    <w:rsid w:val="009978E5"/>
    <w:rsid w:val="00997C51"/>
    <w:rsid w:val="009A0020"/>
    <w:rsid w:val="009A00B0"/>
    <w:rsid w:val="009A0102"/>
    <w:rsid w:val="009A0860"/>
    <w:rsid w:val="009A0A27"/>
    <w:rsid w:val="009A0A63"/>
    <w:rsid w:val="009A0FE4"/>
    <w:rsid w:val="009A1147"/>
    <w:rsid w:val="009A13CA"/>
    <w:rsid w:val="009A17AE"/>
    <w:rsid w:val="009A1888"/>
    <w:rsid w:val="009A19FF"/>
    <w:rsid w:val="009A1A6F"/>
    <w:rsid w:val="009A1ECF"/>
    <w:rsid w:val="009A268B"/>
    <w:rsid w:val="009A2C2C"/>
    <w:rsid w:val="009A2DED"/>
    <w:rsid w:val="009A2E8C"/>
    <w:rsid w:val="009A2F59"/>
    <w:rsid w:val="009A347F"/>
    <w:rsid w:val="009A39B7"/>
    <w:rsid w:val="009A3A3D"/>
    <w:rsid w:val="009A3E2A"/>
    <w:rsid w:val="009A3F1A"/>
    <w:rsid w:val="009A3FE4"/>
    <w:rsid w:val="009A49DF"/>
    <w:rsid w:val="009A4D6C"/>
    <w:rsid w:val="009A4FD5"/>
    <w:rsid w:val="009A4FFA"/>
    <w:rsid w:val="009A586B"/>
    <w:rsid w:val="009A5A14"/>
    <w:rsid w:val="009A5E47"/>
    <w:rsid w:val="009A60A3"/>
    <w:rsid w:val="009A641A"/>
    <w:rsid w:val="009A6630"/>
    <w:rsid w:val="009A6702"/>
    <w:rsid w:val="009A689A"/>
    <w:rsid w:val="009A6C6C"/>
    <w:rsid w:val="009A6CD0"/>
    <w:rsid w:val="009A6E9B"/>
    <w:rsid w:val="009A745F"/>
    <w:rsid w:val="009A7465"/>
    <w:rsid w:val="009A7E1F"/>
    <w:rsid w:val="009A7EDD"/>
    <w:rsid w:val="009B0297"/>
    <w:rsid w:val="009B03B8"/>
    <w:rsid w:val="009B04E7"/>
    <w:rsid w:val="009B0696"/>
    <w:rsid w:val="009B0709"/>
    <w:rsid w:val="009B0816"/>
    <w:rsid w:val="009B09F1"/>
    <w:rsid w:val="009B0BBA"/>
    <w:rsid w:val="009B0C42"/>
    <w:rsid w:val="009B0E30"/>
    <w:rsid w:val="009B1125"/>
    <w:rsid w:val="009B1333"/>
    <w:rsid w:val="009B1345"/>
    <w:rsid w:val="009B14AA"/>
    <w:rsid w:val="009B16F8"/>
    <w:rsid w:val="009B17B0"/>
    <w:rsid w:val="009B1DBA"/>
    <w:rsid w:val="009B1F18"/>
    <w:rsid w:val="009B1F5D"/>
    <w:rsid w:val="009B1FFB"/>
    <w:rsid w:val="009B2161"/>
    <w:rsid w:val="009B2A06"/>
    <w:rsid w:val="009B2A3A"/>
    <w:rsid w:val="009B2B4E"/>
    <w:rsid w:val="009B2DDD"/>
    <w:rsid w:val="009B2E7E"/>
    <w:rsid w:val="009B2F38"/>
    <w:rsid w:val="009B3110"/>
    <w:rsid w:val="009B31CE"/>
    <w:rsid w:val="009B3307"/>
    <w:rsid w:val="009B33FB"/>
    <w:rsid w:val="009B3D14"/>
    <w:rsid w:val="009B3D9D"/>
    <w:rsid w:val="009B3E2C"/>
    <w:rsid w:val="009B40C0"/>
    <w:rsid w:val="009B442A"/>
    <w:rsid w:val="009B44C2"/>
    <w:rsid w:val="009B465C"/>
    <w:rsid w:val="009B49A2"/>
    <w:rsid w:val="009B4B8C"/>
    <w:rsid w:val="009B4BAE"/>
    <w:rsid w:val="009B4FBA"/>
    <w:rsid w:val="009B4FE2"/>
    <w:rsid w:val="009B4FE5"/>
    <w:rsid w:val="009B5F63"/>
    <w:rsid w:val="009B6157"/>
    <w:rsid w:val="009B6285"/>
    <w:rsid w:val="009B676C"/>
    <w:rsid w:val="009B6782"/>
    <w:rsid w:val="009B6788"/>
    <w:rsid w:val="009B6901"/>
    <w:rsid w:val="009B6A99"/>
    <w:rsid w:val="009B6F6E"/>
    <w:rsid w:val="009B78C3"/>
    <w:rsid w:val="009B7954"/>
    <w:rsid w:val="009B7CDC"/>
    <w:rsid w:val="009B7E6B"/>
    <w:rsid w:val="009C0372"/>
    <w:rsid w:val="009C0386"/>
    <w:rsid w:val="009C0584"/>
    <w:rsid w:val="009C08C2"/>
    <w:rsid w:val="009C090E"/>
    <w:rsid w:val="009C0A4C"/>
    <w:rsid w:val="009C1092"/>
    <w:rsid w:val="009C13BD"/>
    <w:rsid w:val="009C1609"/>
    <w:rsid w:val="009C1C09"/>
    <w:rsid w:val="009C20F2"/>
    <w:rsid w:val="009C20FD"/>
    <w:rsid w:val="009C23D0"/>
    <w:rsid w:val="009C268E"/>
    <w:rsid w:val="009C299A"/>
    <w:rsid w:val="009C29A7"/>
    <w:rsid w:val="009C2A6F"/>
    <w:rsid w:val="009C3185"/>
    <w:rsid w:val="009C3330"/>
    <w:rsid w:val="009C34C5"/>
    <w:rsid w:val="009C3617"/>
    <w:rsid w:val="009C3626"/>
    <w:rsid w:val="009C36DF"/>
    <w:rsid w:val="009C38C7"/>
    <w:rsid w:val="009C3952"/>
    <w:rsid w:val="009C3BC9"/>
    <w:rsid w:val="009C3C44"/>
    <w:rsid w:val="009C3C82"/>
    <w:rsid w:val="009C40A6"/>
    <w:rsid w:val="009C45EC"/>
    <w:rsid w:val="009C4D21"/>
    <w:rsid w:val="009C4EE3"/>
    <w:rsid w:val="009C4F7B"/>
    <w:rsid w:val="009C5115"/>
    <w:rsid w:val="009C55A5"/>
    <w:rsid w:val="009C56C5"/>
    <w:rsid w:val="009C586E"/>
    <w:rsid w:val="009C5A8E"/>
    <w:rsid w:val="009C5B20"/>
    <w:rsid w:val="009C5E24"/>
    <w:rsid w:val="009C5FAA"/>
    <w:rsid w:val="009C6413"/>
    <w:rsid w:val="009C6464"/>
    <w:rsid w:val="009C6FE4"/>
    <w:rsid w:val="009C7084"/>
    <w:rsid w:val="009C7462"/>
    <w:rsid w:val="009C754B"/>
    <w:rsid w:val="009C7594"/>
    <w:rsid w:val="009C762C"/>
    <w:rsid w:val="009C7675"/>
    <w:rsid w:val="009C78D1"/>
    <w:rsid w:val="009C78FE"/>
    <w:rsid w:val="009C79E5"/>
    <w:rsid w:val="009C7D40"/>
    <w:rsid w:val="009C7F09"/>
    <w:rsid w:val="009C7F2A"/>
    <w:rsid w:val="009D0041"/>
    <w:rsid w:val="009D0044"/>
    <w:rsid w:val="009D00F9"/>
    <w:rsid w:val="009D0140"/>
    <w:rsid w:val="009D035C"/>
    <w:rsid w:val="009D04AC"/>
    <w:rsid w:val="009D0FF2"/>
    <w:rsid w:val="009D12D7"/>
    <w:rsid w:val="009D1313"/>
    <w:rsid w:val="009D1475"/>
    <w:rsid w:val="009D1661"/>
    <w:rsid w:val="009D1C6C"/>
    <w:rsid w:val="009D21E5"/>
    <w:rsid w:val="009D2417"/>
    <w:rsid w:val="009D2453"/>
    <w:rsid w:val="009D2685"/>
    <w:rsid w:val="009D2903"/>
    <w:rsid w:val="009D29A1"/>
    <w:rsid w:val="009D29D1"/>
    <w:rsid w:val="009D2B5D"/>
    <w:rsid w:val="009D2BD8"/>
    <w:rsid w:val="009D2CF3"/>
    <w:rsid w:val="009D31AE"/>
    <w:rsid w:val="009D31F9"/>
    <w:rsid w:val="009D3360"/>
    <w:rsid w:val="009D358A"/>
    <w:rsid w:val="009D369F"/>
    <w:rsid w:val="009D374B"/>
    <w:rsid w:val="009D3756"/>
    <w:rsid w:val="009D3EF5"/>
    <w:rsid w:val="009D409D"/>
    <w:rsid w:val="009D40EF"/>
    <w:rsid w:val="009D4338"/>
    <w:rsid w:val="009D434F"/>
    <w:rsid w:val="009D46AB"/>
    <w:rsid w:val="009D47AC"/>
    <w:rsid w:val="009D483D"/>
    <w:rsid w:val="009D4966"/>
    <w:rsid w:val="009D49BF"/>
    <w:rsid w:val="009D49CD"/>
    <w:rsid w:val="009D4FB2"/>
    <w:rsid w:val="009D4FD5"/>
    <w:rsid w:val="009D4FE2"/>
    <w:rsid w:val="009D51EF"/>
    <w:rsid w:val="009D51FE"/>
    <w:rsid w:val="009D5200"/>
    <w:rsid w:val="009D537A"/>
    <w:rsid w:val="009D54DE"/>
    <w:rsid w:val="009D5744"/>
    <w:rsid w:val="009D57A3"/>
    <w:rsid w:val="009D58BC"/>
    <w:rsid w:val="009D5A18"/>
    <w:rsid w:val="009D5BD7"/>
    <w:rsid w:val="009D5E27"/>
    <w:rsid w:val="009D5FC6"/>
    <w:rsid w:val="009D6628"/>
    <w:rsid w:val="009D66B9"/>
    <w:rsid w:val="009D67EF"/>
    <w:rsid w:val="009D6D1D"/>
    <w:rsid w:val="009D6DBB"/>
    <w:rsid w:val="009D6E98"/>
    <w:rsid w:val="009D73A2"/>
    <w:rsid w:val="009D7444"/>
    <w:rsid w:val="009D7C73"/>
    <w:rsid w:val="009D7F03"/>
    <w:rsid w:val="009E02B5"/>
    <w:rsid w:val="009E02EE"/>
    <w:rsid w:val="009E0562"/>
    <w:rsid w:val="009E05C5"/>
    <w:rsid w:val="009E06D8"/>
    <w:rsid w:val="009E0CB7"/>
    <w:rsid w:val="009E0CC0"/>
    <w:rsid w:val="009E0D9A"/>
    <w:rsid w:val="009E132B"/>
    <w:rsid w:val="009E13BD"/>
    <w:rsid w:val="009E17DD"/>
    <w:rsid w:val="009E1C7B"/>
    <w:rsid w:val="009E1D9E"/>
    <w:rsid w:val="009E223B"/>
    <w:rsid w:val="009E2608"/>
    <w:rsid w:val="009E266C"/>
    <w:rsid w:val="009E277B"/>
    <w:rsid w:val="009E2B6F"/>
    <w:rsid w:val="009E2DB5"/>
    <w:rsid w:val="009E2DC1"/>
    <w:rsid w:val="009E2DED"/>
    <w:rsid w:val="009E2E94"/>
    <w:rsid w:val="009E2FFF"/>
    <w:rsid w:val="009E3223"/>
    <w:rsid w:val="009E3236"/>
    <w:rsid w:val="009E3339"/>
    <w:rsid w:val="009E3504"/>
    <w:rsid w:val="009E3659"/>
    <w:rsid w:val="009E3764"/>
    <w:rsid w:val="009E379C"/>
    <w:rsid w:val="009E3918"/>
    <w:rsid w:val="009E3946"/>
    <w:rsid w:val="009E3984"/>
    <w:rsid w:val="009E3ACA"/>
    <w:rsid w:val="009E3CFB"/>
    <w:rsid w:val="009E3D86"/>
    <w:rsid w:val="009E3F34"/>
    <w:rsid w:val="009E3F8D"/>
    <w:rsid w:val="009E40C0"/>
    <w:rsid w:val="009E4335"/>
    <w:rsid w:val="009E44EC"/>
    <w:rsid w:val="009E45E9"/>
    <w:rsid w:val="009E4767"/>
    <w:rsid w:val="009E4954"/>
    <w:rsid w:val="009E4989"/>
    <w:rsid w:val="009E49F0"/>
    <w:rsid w:val="009E4CC6"/>
    <w:rsid w:val="009E4DE8"/>
    <w:rsid w:val="009E4F47"/>
    <w:rsid w:val="009E52BF"/>
    <w:rsid w:val="009E53BA"/>
    <w:rsid w:val="009E5438"/>
    <w:rsid w:val="009E5BD9"/>
    <w:rsid w:val="009E5EDA"/>
    <w:rsid w:val="009E5F98"/>
    <w:rsid w:val="009E606D"/>
    <w:rsid w:val="009E6483"/>
    <w:rsid w:val="009E65E7"/>
    <w:rsid w:val="009E67E3"/>
    <w:rsid w:val="009E69E2"/>
    <w:rsid w:val="009E6A6C"/>
    <w:rsid w:val="009E6A9F"/>
    <w:rsid w:val="009E6BAB"/>
    <w:rsid w:val="009E6ED9"/>
    <w:rsid w:val="009E7065"/>
    <w:rsid w:val="009E71DE"/>
    <w:rsid w:val="009E72B8"/>
    <w:rsid w:val="009E75B8"/>
    <w:rsid w:val="009E7B32"/>
    <w:rsid w:val="009E7D22"/>
    <w:rsid w:val="009E7F1A"/>
    <w:rsid w:val="009E7F99"/>
    <w:rsid w:val="009F009B"/>
    <w:rsid w:val="009F00BE"/>
    <w:rsid w:val="009F023A"/>
    <w:rsid w:val="009F050D"/>
    <w:rsid w:val="009F077A"/>
    <w:rsid w:val="009F07EC"/>
    <w:rsid w:val="009F0B5A"/>
    <w:rsid w:val="009F0E20"/>
    <w:rsid w:val="009F0F43"/>
    <w:rsid w:val="009F12FD"/>
    <w:rsid w:val="009F163D"/>
    <w:rsid w:val="009F17ED"/>
    <w:rsid w:val="009F18E5"/>
    <w:rsid w:val="009F1B07"/>
    <w:rsid w:val="009F1B48"/>
    <w:rsid w:val="009F2275"/>
    <w:rsid w:val="009F2345"/>
    <w:rsid w:val="009F241A"/>
    <w:rsid w:val="009F26EF"/>
    <w:rsid w:val="009F2E4F"/>
    <w:rsid w:val="009F3428"/>
    <w:rsid w:val="009F3ADC"/>
    <w:rsid w:val="009F4960"/>
    <w:rsid w:val="009F496D"/>
    <w:rsid w:val="009F4E23"/>
    <w:rsid w:val="009F53BD"/>
    <w:rsid w:val="009F552A"/>
    <w:rsid w:val="009F584E"/>
    <w:rsid w:val="009F58C1"/>
    <w:rsid w:val="009F59F4"/>
    <w:rsid w:val="009F5A0B"/>
    <w:rsid w:val="009F5C13"/>
    <w:rsid w:val="009F5E2C"/>
    <w:rsid w:val="009F6043"/>
    <w:rsid w:val="009F606C"/>
    <w:rsid w:val="009F6379"/>
    <w:rsid w:val="009F63C1"/>
    <w:rsid w:val="009F63D9"/>
    <w:rsid w:val="009F65A2"/>
    <w:rsid w:val="009F691E"/>
    <w:rsid w:val="009F6B85"/>
    <w:rsid w:val="009F6E0F"/>
    <w:rsid w:val="009F706F"/>
    <w:rsid w:val="009F7172"/>
    <w:rsid w:val="009F726A"/>
    <w:rsid w:val="009F73F3"/>
    <w:rsid w:val="009F743E"/>
    <w:rsid w:val="009F756F"/>
    <w:rsid w:val="009F7A23"/>
    <w:rsid w:val="009F7BEF"/>
    <w:rsid w:val="009F7CA9"/>
    <w:rsid w:val="009F7D8A"/>
    <w:rsid w:val="009F7F39"/>
    <w:rsid w:val="009F7FFA"/>
    <w:rsid w:val="00A001CF"/>
    <w:rsid w:val="00A00223"/>
    <w:rsid w:val="00A003F6"/>
    <w:rsid w:val="00A0041A"/>
    <w:rsid w:val="00A006BA"/>
    <w:rsid w:val="00A006D9"/>
    <w:rsid w:val="00A009BF"/>
    <w:rsid w:val="00A00A6B"/>
    <w:rsid w:val="00A00A82"/>
    <w:rsid w:val="00A00DF6"/>
    <w:rsid w:val="00A015D0"/>
    <w:rsid w:val="00A02109"/>
    <w:rsid w:val="00A0256C"/>
    <w:rsid w:val="00A02614"/>
    <w:rsid w:val="00A02A6F"/>
    <w:rsid w:val="00A02C69"/>
    <w:rsid w:val="00A03087"/>
    <w:rsid w:val="00A032A5"/>
    <w:rsid w:val="00A032E6"/>
    <w:rsid w:val="00A035EB"/>
    <w:rsid w:val="00A0362E"/>
    <w:rsid w:val="00A038A5"/>
    <w:rsid w:val="00A039E9"/>
    <w:rsid w:val="00A03B25"/>
    <w:rsid w:val="00A03EDC"/>
    <w:rsid w:val="00A03F6B"/>
    <w:rsid w:val="00A043E2"/>
    <w:rsid w:val="00A04457"/>
    <w:rsid w:val="00A04772"/>
    <w:rsid w:val="00A0500A"/>
    <w:rsid w:val="00A05082"/>
    <w:rsid w:val="00A0516A"/>
    <w:rsid w:val="00A051D9"/>
    <w:rsid w:val="00A0595A"/>
    <w:rsid w:val="00A05A3E"/>
    <w:rsid w:val="00A05BE8"/>
    <w:rsid w:val="00A05BF6"/>
    <w:rsid w:val="00A05FDA"/>
    <w:rsid w:val="00A06299"/>
    <w:rsid w:val="00A0639E"/>
    <w:rsid w:val="00A065C9"/>
    <w:rsid w:val="00A0666D"/>
    <w:rsid w:val="00A06C46"/>
    <w:rsid w:val="00A07001"/>
    <w:rsid w:val="00A07095"/>
    <w:rsid w:val="00A071E6"/>
    <w:rsid w:val="00A078E3"/>
    <w:rsid w:val="00A07A36"/>
    <w:rsid w:val="00A07D0C"/>
    <w:rsid w:val="00A07F83"/>
    <w:rsid w:val="00A10246"/>
    <w:rsid w:val="00A104A3"/>
    <w:rsid w:val="00A10559"/>
    <w:rsid w:val="00A105A1"/>
    <w:rsid w:val="00A10876"/>
    <w:rsid w:val="00A10B44"/>
    <w:rsid w:val="00A10BF2"/>
    <w:rsid w:val="00A10C8F"/>
    <w:rsid w:val="00A10D5C"/>
    <w:rsid w:val="00A10EA5"/>
    <w:rsid w:val="00A1128B"/>
    <w:rsid w:val="00A116D5"/>
    <w:rsid w:val="00A117BD"/>
    <w:rsid w:val="00A11836"/>
    <w:rsid w:val="00A11BD6"/>
    <w:rsid w:val="00A11E50"/>
    <w:rsid w:val="00A12446"/>
    <w:rsid w:val="00A1277B"/>
    <w:rsid w:val="00A12A6B"/>
    <w:rsid w:val="00A12AE3"/>
    <w:rsid w:val="00A12BE5"/>
    <w:rsid w:val="00A12C57"/>
    <w:rsid w:val="00A12C6E"/>
    <w:rsid w:val="00A12EA4"/>
    <w:rsid w:val="00A134B1"/>
    <w:rsid w:val="00A1369B"/>
    <w:rsid w:val="00A13718"/>
    <w:rsid w:val="00A13A40"/>
    <w:rsid w:val="00A13C25"/>
    <w:rsid w:val="00A13C58"/>
    <w:rsid w:val="00A13F0F"/>
    <w:rsid w:val="00A140FA"/>
    <w:rsid w:val="00A14751"/>
    <w:rsid w:val="00A14839"/>
    <w:rsid w:val="00A14AE2"/>
    <w:rsid w:val="00A14E2B"/>
    <w:rsid w:val="00A151E7"/>
    <w:rsid w:val="00A15300"/>
    <w:rsid w:val="00A15522"/>
    <w:rsid w:val="00A159E8"/>
    <w:rsid w:val="00A15A8E"/>
    <w:rsid w:val="00A15B2F"/>
    <w:rsid w:val="00A15F00"/>
    <w:rsid w:val="00A15F7C"/>
    <w:rsid w:val="00A1603F"/>
    <w:rsid w:val="00A161DD"/>
    <w:rsid w:val="00A16220"/>
    <w:rsid w:val="00A164A4"/>
    <w:rsid w:val="00A1658A"/>
    <w:rsid w:val="00A165CD"/>
    <w:rsid w:val="00A16657"/>
    <w:rsid w:val="00A166A4"/>
    <w:rsid w:val="00A166B6"/>
    <w:rsid w:val="00A166E8"/>
    <w:rsid w:val="00A16972"/>
    <w:rsid w:val="00A16985"/>
    <w:rsid w:val="00A16AA8"/>
    <w:rsid w:val="00A16AF2"/>
    <w:rsid w:val="00A16B71"/>
    <w:rsid w:val="00A16ECF"/>
    <w:rsid w:val="00A17295"/>
    <w:rsid w:val="00A1730F"/>
    <w:rsid w:val="00A17B4F"/>
    <w:rsid w:val="00A17B5A"/>
    <w:rsid w:val="00A17BBE"/>
    <w:rsid w:val="00A17CAD"/>
    <w:rsid w:val="00A17D52"/>
    <w:rsid w:val="00A17E6B"/>
    <w:rsid w:val="00A20041"/>
    <w:rsid w:val="00A20048"/>
    <w:rsid w:val="00A201EF"/>
    <w:rsid w:val="00A20296"/>
    <w:rsid w:val="00A204B6"/>
    <w:rsid w:val="00A20524"/>
    <w:rsid w:val="00A20640"/>
    <w:rsid w:val="00A20DA4"/>
    <w:rsid w:val="00A20E51"/>
    <w:rsid w:val="00A214A7"/>
    <w:rsid w:val="00A216B5"/>
    <w:rsid w:val="00A217FC"/>
    <w:rsid w:val="00A2182D"/>
    <w:rsid w:val="00A219C2"/>
    <w:rsid w:val="00A21A3C"/>
    <w:rsid w:val="00A21AEF"/>
    <w:rsid w:val="00A21EA2"/>
    <w:rsid w:val="00A21F16"/>
    <w:rsid w:val="00A2200D"/>
    <w:rsid w:val="00A222D9"/>
    <w:rsid w:val="00A225DB"/>
    <w:rsid w:val="00A22B7F"/>
    <w:rsid w:val="00A22BE8"/>
    <w:rsid w:val="00A22E07"/>
    <w:rsid w:val="00A22EE4"/>
    <w:rsid w:val="00A230EC"/>
    <w:rsid w:val="00A23151"/>
    <w:rsid w:val="00A234D4"/>
    <w:rsid w:val="00A234E8"/>
    <w:rsid w:val="00A2383A"/>
    <w:rsid w:val="00A23ABE"/>
    <w:rsid w:val="00A23DB7"/>
    <w:rsid w:val="00A23E64"/>
    <w:rsid w:val="00A23F23"/>
    <w:rsid w:val="00A2428D"/>
    <w:rsid w:val="00A243D4"/>
    <w:rsid w:val="00A245F0"/>
    <w:rsid w:val="00A2467F"/>
    <w:rsid w:val="00A2477F"/>
    <w:rsid w:val="00A247EE"/>
    <w:rsid w:val="00A24A21"/>
    <w:rsid w:val="00A24DF8"/>
    <w:rsid w:val="00A24DFB"/>
    <w:rsid w:val="00A24FA5"/>
    <w:rsid w:val="00A252B9"/>
    <w:rsid w:val="00A254AF"/>
    <w:rsid w:val="00A25887"/>
    <w:rsid w:val="00A258B0"/>
    <w:rsid w:val="00A25A20"/>
    <w:rsid w:val="00A25AEA"/>
    <w:rsid w:val="00A25D50"/>
    <w:rsid w:val="00A25F97"/>
    <w:rsid w:val="00A26633"/>
    <w:rsid w:val="00A26644"/>
    <w:rsid w:val="00A2669B"/>
    <w:rsid w:val="00A26B83"/>
    <w:rsid w:val="00A26E0C"/>
    <w:rsid w:val="00A26F64"/>
    <w:rsid w:val="00A26F85"/>
    <w:rsid w:val="00A27134"/>
    <w:rsid w:val="00A27249"/>
    <w:rsid w:val="00A272D3"/>
    <w:rsid w:val="00A278B5"/>
    <w:rsid w:val="00A27C4E"/>
    <w:rsid w:val="00A27C7C"/>
    <w:rsid w:val="00A27E6F"/>
    <w:rsid w:val="00A27F50"/>
    <w:rsid w:val="00A305F6"/>
    <w:rsid w:val="00A30953"/>
    <w:rsid w:val="00A3099B"/>
    <w:rsid w:val="00A30C68"/>
    <w:rsid w:val="00A30CFC"/>
    <w:rsid w:val="00A30F8F"/>
    <w:rsid w:val="00A31065"/>
    <w:rsid w:val="00A310A8"/>
    <w:rsid w:val="00A3182F"/>
    <w:rsid w:val="00A31D4F"/>
    <w:rsid w:val="00A31D65"/>
    <w:rsid w:val="00A31DFD"/>
    <w:rsid w:val="00A320BA"/>
    <w:rsid w:val="00A32134"/>
    <w:rsid w:val="00A321D0"/>
    <w:rsid w:val="00A32469"/>
    <w:rsid w:val="00A32543"/>
    <w:rsid w:val="00A32784"/>
    <w:rsid w:val="00A32A78"/>
    <w:rsid w:val="00A32CC3"/>
    <w:rsid w:val="00A32FA9"/>
    <w:rsid w:val="00A330E5"/>
    <w:rsid w:val="00A33269"/>
    <w:rsid w:val="00A332AF"/>
    <w:rsid w:val="00A3345D"/>
    <w:rsid w:val="00A338A4"/>
    <w:rsid w:val="00A3390B"/>
    <w:rsid w:val="00A33A64"/>
    <w:rsid w:val="00A33BD3"/>
    <w:rsid w:val="00A33D20"/>
    <w:rsid w:val="00A33EDA"/>
    <w:rsid w:val="00A33FBC"/>
    <w:rsid w:val="00A340F8"/>
    <w:rsid w:val="00A34231"/>
    <w:rsid w:val="00A342DE"/>
    <w:rsid w:val="00A3431B"/>
    <w:rsid w:val="00A343EE"/>
    <w:rsid w:val="00A344D9"/>
    <w:rsid w:val="00A348A5"/>
    <w:rsid w:val="00A34CE5"/>
    <w:rsid w:val="00A34E0F"/>
    <w:rsid w:val="00A34EAE"/>
    <w:rsid w:val="00A352B2"/>
    <w:rsid w:val="00A35380"/>
    <w:rsid w:val="00A35779"/>
    <w:rsid w:val="00A35A21"/>
    <w:rsid w:val="00A35D0E"/>
    <w:rsid w:val="00A35D73"/>
    <w:rsid w:val="00A35EF6"/>
    <w:rsid w:val="00A36696"/>
    <w:rsid w:val="00A367E6"/>
    <w:rsid w:val="00A36881"/>
    <w:rsid w:val="00A3688D"/>
    <w:rsid w:val="00A36ADF"/>
    <w:rsid w:val="00A36B1F"/>
    <w:rsid w:val="00A36B44"/>
    <w:rsid w:val="00A36B51"/>
    <w:rsid w:val="00A36D4B"/>
    <w:rsid w:val="00A370B9"/>
    <w:rsid w:val="00A372FC"/>
    <w:rsid w:val="00A37493"/>
    <w:rsid w:val="00A3750E"/>
    <w:rsid w:val="00A3762B"/>
    <w:rsid w:val="00A37653"/>
    <w:rsid w:val="00A376A0"/>
    <w:rsid w:val="00A37857"/>
    <w:rsid w:val="00A37877"/>
    <w:rsid w:val="00A3788E"/>
    <w:rsid w:val="00A37A15"/>
    <w:rsid w:val="00A37A99"/>
    <w:rsid w:val="00A37AC6"/>
    <w:rsid w:val="00A37B5F"/>
    <w:rsid w:val="00A4009D"/>
    <w:rsid w:val="00A40187"/>
    <w:rsid w:val="00A40476"/>
    <w:rsid w:val="00A40572"/>
    <w:rsid w:val="00A40763"/>
    <w:rsid w:val="00A4090A"/>
    <w:rsid w:val="00A40A0A"/>
    <w:rsid w:val="00A40B1A"/>
    <w:rsid w:val="00A40DD6"/>
    <w:rsid w:val="00A40E44"/>
    <w:rsid w:val="00A40E61"/>
    <w:rsid w:val="00A410D9"/>
    <w:rsid w:val="00A4119A"/>
    <w:rsid w:val="00A411E9"/>
    <w:rsid w:val="00A41977"/>
    <w:rsid w:val="00A41A36"/>
    <w:rsid w:val="00A41A71"/>
    <w:rsid w:val="00A41BF6"/>
    <w:rsid w:val="00A41D07"/>
    <w:rsid w:val="00A41DCB"/>
    <w:rsid w:val="00A41E5A"/>
    <w:rsid w:val="00A41EEF"/>
    <w:rsid w:val="00A41F1C"/>
    <w:rsid w:val="00A420D2"/>
    <w:rsid w:val="00A42268"/>
    <w:rsid w:val="00A428D5"/>
    <w:rsid w:val="00A4293F"/>
    <w:rsid w:val="00A42BA2"/>
    <w:rsid w:val="00A42BE0"/>
    <w:rsid w:val="00A42E08"/>
    <w:rsid w:val="00A42E94"/>
    <w:rsid w:val="00A43349"/>
    <w:rsid w:val="00A4337C"/>
    <w:rsid w:val="00A4347E"/>
    <w:rsid w:val="00A436A2"/>
    <w:rsid w:val="00A438C4"/>
    <w:rsid w:val="00A43C93"/>
    <w:rsid w:val="00A43F0F"/>
    <w:rsid w:val="00A44109"/>
    <w:rsid w:val="00A444F4"/>
    <w:rsid w:val="00A448D2"/>
    <w:rsid w:val="00A4499E"/>
    <w:rsid w:val="00A44ABC"/>
    <w:rsid w:val="00A44B3E"/>
    <w:rsid w:val="00A45225"/>
    <w:rsid w:val="00A45360"/>
    <w:rsid w:val="00A45482"/>
    <w:rsid w:val="00A459D2"/>
    <w:rsid w:val="00A45AF8"/>
    <w:rsid w:val="00A45D0C"/>
    <w:rsid w:val="00A45D83"/>
    <w:rsid w:val="00A46080"/>
    <w:rsid w:val="00A46182"/>
    <w:rsid w:val="00A46587"/>
    <w:rsid w:val="00A4668E"/>
    <w:rsid w:val="00A466F1"/>
    <w:rsid w:val="00A46B94"/>
    <w:rsid w:val="00A46D0B"/>
    <w:rsid w:val="00A46E9E"/>
    <w:rsid w:val="00A46F31"/>
    <w:rsid w:val="00A4722B"/>
    <w:rsid w:val="00A472A0"/>
    <w:rsid w:val="00A4735F"/>
    <w:rsid w:val="00A47682"/>
    <w:rsid w:val="00A4773B"/>
    <w:rsid w:val="00A478CD"/>
    <w:rsid w:val="00A47DAE"/>
    <w:rsid w:val="00A47EA0"/>
    <w:rsid w:val="00A50013"/>
    <w:rsid w:val="00A50159"/>
    <w:rsid w:val="00A501C3"/>
    <w:rsid w:val="00A5042E"/>
    <w:rsid w:val="00A50765"/>
    <w:rsid w:val="00A509FA"/>
    <w:rsid w:val="00A50D4D"/>
    <w:rsid w:val="00A50E61"/>
    <w:rsid w:val="00A50E8C"/>
    <w:rsid w:val="00A510B6"/>
    <w:rsid w:val="00A51263"/>
    <w:rsid w:val="00A512F5"/>
    <w:rsid w:val="00A51395"/>
    <w:rsid w:val="00A5140B"/>
    <w:rsid w:val="00A516EA"/>
    <w:rsid w:val="00A517DE"/>
    <w:rsid w:val="00A51991"/>
    <w:rsid w:val="00A51B1D"/>
    <w:rsid w:val="00A51CA3"/>
    <w:rsid w:val="00A520F6"/>
    <w:rsid w:val="00A5232E"/>
    <w:rsid w:val="00A52437"/>
    <w:rsid w:val="00A524AD"/>
    <w:rsid w:val="00A52551"/>
    <w:rsid w:val="00A52980"/>
    <w:rsid w:val="00A529BD"/>
    <w:rsid w:val="00A530FB"/>
    <w:rsid w:val="00A537AE"/>
    <w:rsid w:val="00A538CC"/>
    <w:rsid w:val="00A53B65"/>
    <w:rsid w:val="00A53B78"/>
    <w:rsid w:val="00A53C75"/>
    <w:rsid w:val="00A53CE0"/>
    <w:rsid w:val="00A53D7E"/>
    <w:rsid w:val="00A53FA9"/>
    <w:rsid w:val="00A54153"/>
    <w:rsid w:val="00A544B5"/>
    <w:rsid w:val="00A54A2F"/>
    <w:rsid w:val="00A54E1E"/>
    <w:rsid w:val="00A552F8"/>
    <w:rsid w:val="00A5569F"/>
    <w:rsid w:val="00A55800"/>
    <w:rsid w:val="00A55888"/>
    <w:rsid w:val="00A55986"/>
    <w:rsid w:val="00A559B4"/>
    <w:rsid w:val="00A55E6A"/>
    <w:rsid w:val="00A56339"/>
    <w:rsid w:val="00A56627"/>
    <w:rsid w:val="00A5698D"/>
    <w:rsid w:val="00A56D21"/>
    <w:rsid w:val="00A56D4F"/>
    <w:rsid w:val="00A56E2F"/>
    <w:rsid w:val="00A5758B"/>
    <w:rsid w:val="00A57827"/>
    <w:rsid w:val="00A5782F"/>
    <w:rsid w:val="00A57A52"/>
    <w:rsid w:val="00A57C38"/>
    <w:rsid w:val="00A57F1D"/>
    <w:rsid w:val="00A60215"/>
    <w:rsid w:val="00A604C3"/>
    <w:rsid w:val="00A61541"/>
    <w:rsid w:val="00A61844"/>
    <w:rsid w:val="00A618A9"/>
    <w:rsid w:val="00A61AEB"/>
    <w:rsid w:val="00A61CA8"/>
    <w:rsid w:val="00A61EF2"/>
    <w:rsid w:val="00A61F58"/>
    <w:rsid w:val="00A62272"/>
    <w:rsid w:val="00A624C1"/>
    <w:rsid w:val="00A6303E"/>
    <w:rsid w:val="00A63335"/>
    <w:rsid w:val="00A6333A"/>
    <w:rsid w:val="00A636FC"/>
    <w:rsid w:val="00A63A58"/>
    <w:rsid w:val="00A6402B"/>
    <w:rsid w:val="00A640A6"/>
    <w:rsid w:val="00A64359"/>
    <w:rsid w:val="00A643BC"/>
    <w:rsid w:val="00A646F1"/>
    <w:rsid w:val="00A64783"/>
    <w:rsid w:val="00A649B1"/>
    <w:rsid w:val="00A65269"/>
    <w:rsid w:val="00A6545D"/>
    <w:rsid w:val="00A65560"/>
    <w:rsid w:val="00A65764"/>
    <w:rsid w:val="00A657F9"/>
    <w:rsid w:val="00A65863"/>
    <w:rsid w:val="00A65897"/>
    <w:rsid w:val="00A659E6"/>
    <w:rsid w:val="00A65C9F"/>
    <w:rsid w:val="00A65CBF"/>
    <w:rsid w:val="00A65D1C"/>
    <w:rsid w:val="00A66055"/>
    <w:rsid w:val="00A6615B"/>
    <w:rsid w:val="00A663BB"/>
    <w:rsid w:val="00A663F8"/>
    <w:rsid w:val="00A6668B"/>
    <w:rsid w:val="00A668EA"/>
    <w:rsid w:val="00A66B20"/>
    <w:rsid w:val="00A66BAF"/>
    <w:rsid w:val="00A66EB5"/>
    <w:rsid w:val="00A66FD0"/>
    <w:rsid w:val="00A67091"/>
    <w:rsid w:val="00A67095"/>
    <w:rsid w:val="00A6738A"/>
    <w:rsid w:val="00A673D4"/>
    <w:rsid w:val="00A67642"/>
    <w:rsid w:val="00A67BD7"/>
    <w:rsid w:val="00A67D89"/>
    <w:rsid w:val="00A67DFD"/>
    <w:rsid w:val="00A7042E"/>
    <w:rsid w:val="00A7052C"/>
    <w:rsid w:val="00A70EE2"/>
    <w:rsid w:val="00A71043"/>
    <w:rsid w:val="00A712AE"/>
    <w:rsid w:val="00A716AC"/>
    <w:rsid w:val="00A717EB"/>
    <w:rsid w:val="00A7184E"/>
    <w:rsid w:val="00A719F2"/>
    <w:rsid w:val="00A71A90"/>
    <w:rsid w:val="00A71BE1"/>
    <w:rsid w:val="00A72053"/>
    <w:rsid w:val="00A72116"/>
    <w:rsid w:val="00A7217F"/>
    <w:rsid w:val="00A7231F"/>
    <w:rsid w:val="00A72732"/>
    <w:rsid w:val="00A727F2"/>
    <w:rsid w:val="00A72892"/>
    <w:rsid w:val="00A72A6D"/>
    <w:rsid w:val="00A72B82"/>
    <w:rsid w:val="00A72B8D"/>
    <w:rsid w:val="00A72ED4"/>
    <w:rsid w:val="00A72FB4"/>
    <w:rsid w:val="00A73BB1"/>
    <w:rsid w:val="00A73E9E"/>
    <w:rsid w:val="00A7427E"/>
    <w:rsid w:val="00A743CB"/>
    <w:rsid w:val="00A745E1"/>
    <w:rsid w:val="00A74686"/>
    <w:rsid w:val="00A74AAC"/>
    <w:rsid w:val="00A74AC3"/>
    <w:rsid w:val="00A74B8D"/>
    <w:rsid w:val="00A74C66"/>
    <w:rsid w:val="00A74C86"/>
    <w:rsid w:val="00A75ABE"/>
    <w:rsid w:val="00A75C1F"/>
    <w:rsid w:val="00A75F4B"/>
    <w:rsid w:val="00A7607C"/>
    <w:rsid w:val="00A76949"/>
    <w:rsid w:val="00A76DE5"/>
    <w:rsid w:val="00A77110"/>
    <w:rsid w:val="00A7742A"/>
    <w:rsid w:val="00A7757D"/>
    <w:rsid w:val="00A77A28"/>
    <w:rsid w:val="00A77B37"/>
    <w:rsid w:val="00A77E1F"/>
    <w:rsid w:val="00A80331"/>
    <w:rsid w:val="00A803BA"/>
    <w:rsid w:val="00A805D8"/>
    <w:rsid w:val="00A80804"/>
    <w:rsid w:val="00A80BF2"/>
    <w:rsid w:val="00A80CDF"/>
    <w:rsid w:val="00A80D90"/>
    <w:rsid w:val="00A810AC"/>
    <w:rsid w:val="00A810F1"/>
    <w:rsid w:val="00A813DB"/>
    <w:rsid w:val="00A814B3"/>
    <w:rsid w:val="00A8155B"/>
    <w:rsid w:val="00A8162F"/>
    <w:rsid w:val="00A8169D"/>
    <w:rsid w:val="00A819A6"/>
    <w:rsid w:val="00A81AC0"/>
    <w:rsid w:val="00A81DD5"/>
    <w:rsid w:val="00A822A8"/>
    <w:rsid w:val="00A822CA"/>
    <w:rsid w:val="00A8285B"/>
    <w:rsid w:val="00A82887"/>
    <w:rsid w:val="00A828ED"/>
    <w:rsid w:val="00A82A7E"/>
    <w:rsid w:val="00A82C8B"/>
    <w:rsid w:val="00A832CA"/>
    <w:rsid w:val="00A833E7"/>
    <w:rsid w:val="00A8351C"/>
    <w:rsid w:val="00A83531"/>
    <w:rsid w:val="00A83780"/>
    <w:rsid w:val="00A83BD2"/>
    <w:rsid w:val="00A84496"/>
    <w:rsid w:val="00A84519"/>
    <w:rsid w:val="00A8451A"/>
    <w:rsid w:val="00A84CC1"/>
    <w:rsid w:val="00A84E2E"/>
    <w:rsid w:val="00A84EAC"/>
    <w:rsid w:val="00A8518B"/>
    <w:rsid w:val="00A8548E"/>
    <w:rsid w:val="00A85892"/>
    <w:rsid w:val="00A858FB"/>
    <w:rsid w:val="00A85BF1"/>
    <w:rsid w:val="00A85CA6"/>
    <w:rsid w:val="00A85E57"/>
    <w:rsid w:val="00A8602D"/>
    <w:rsid w:val="00A8665E"/>
    <w:rsid w:val="00A86A4F"/>
    <w:rsid w:val="00A86AE3"/>
    <w:rsid w:val="00A86B38"/>
    <w:rsid w:val="00A86C10"/>
    <w:rsid w:val="00A86C46"/>
    <w:rsid w:val="00A86C9A"/>
    <w:rsid w:val="00A8717D"/>
    <w:rsid w:val="00A874F2"/>
    <w:rsid w:val="00A8789F"/>
    <w:rsid w:val="00A87B09"/>
    <w:rsid w:val="00A87D5E"/>
    <w:rsid w:val="00A87DEB"/>
    <w:rsid w:val="00A87E94"/>
    <w:rsid w:val="00A90547"/>
    <w:rsid w:val="00A90556"/>
    <w:rsid w:val="00A90633"/>
    <w:rsid w:val="00A906B8"/>
    <w:rsid w:val="00A9077E"/>
    <w:rsid w:val="00A909F0"/>
    <w:rsid w:val="00A9167D"/>
    <w:rsid w:val="00A9179B"/>
    <w:rsid w:val="00A918D2"/>
    <w:rsid w:val="00A91D43"/>
    <w:rsid w:val="00A91DC0"/>
    <w:rsid w:val="00A91E73"/>
    <w:rsid w:val="00A9205B"/>
    <w:rsid w:val="00A9233A"/>
    <w:rsid w:val="00A925FA"/>
    <w:rsid w:val="00A928D9"/>
    <w:rsid w:val="00A92941"/>
    <w:rsid w:val="00A92BF5"/>
    <w:rsid w:val="00A92C85"/>
    <w:rsid w:val="00A92E3C"/>
    <w:rsid w:val="00A92F5F"/>
    <w:rsid w:val="00A92F90"/>
    <w:rsid w:val="00A93110"/>
    <w:rsid w:val="00A9338B"/>
    <w:rsid w:val="00A934C5"/>
    <w:rsid w:val="00A935B0"/>
    <w:rsid w:val="00A9360B"/>
    <w:rsid w:val="00A93A18"/>
    <w:rsid w:val="00A93A1D"/>
    <w:rsid w:val="00A93C9F"/>
    <w:rsid w:val="00A93E7D"/>
    <w:rsid w:val="00A9402B"/>
    <w:rsid w:val="00A94093"/>
    <w:rsid w:val="00A941AF"/>
    <w:rsid w:val="00A94308"/>
    <w:rsid w:val="00A946C0"/>
    <w:rsid w:val="00A94A60"/>
    <w:rsid w:val="00A94C67"/>
    <w:rsid w:val="00A94D59"/>
    <w:rsid w:val="00A94DC2"/>
    <w:rsid w:val="00A94E21"/>
    <w:rsid w:val="00A9515B"/>
    <w:rsid w:val="00A95629"/>
    <w:rsid w:val="00A95739"/>
    <w:rsid w:val="00A95949"/>
    <w:rsid w:val="00A95A81"/>
    <w:rsid w:val="00A9605B"/>
    <w:rsid w:val="00A96438"/>
    <w:rsid w:val="00A96E22"/>
    <w:rsid w:val="00A97063"/>
    <w:rsid w:val="00A97112"/>
    <w:rsid w:val="00A97446"/>
    <w:rsid w:val="00A97586"/>
    <w:rsid w:val="00A97671"/>
    <w:rsid w:val="00A9793C"/>
    <w:rsid w:val="00A97B6C"/>
    <w:rsid w:val="00A97DA5"/>
    <w:rsid w:val="00A97E9B"/>
    <w:rsid w:val="00A97FE2"/>
    <w:rsid w:val="00AA0014"/>
    <w:rsid w:val="00AA004B"/>
    <w:rsid w:val="00AA0068"/>
    <w:rsid w:val="00AA0150"/>
    <w:rsid w:val="00AA0241"/>
    <w:rsid w:val="00AA069B"/>
    <w:rsid w:val="00AA06F8"/>
    <w:rsid w:val="00AA0A89"/>
    <w:rsid w:val="00AA0DFB"/>
    <w:rsid w:val="00AA0F43"/>
    <w:rsid w:val="00AA1257"/>
    <w:rsid w:val="00AA175D"/>
    <w:rsid w:val="00AA17DD"/>
    <w:rsid w:val="00AA1A91"/>
    <w:rsid w:val="00AA1B22"/>
    <w:rsid w:val="00AA1BBD"/>
    <w:rsid w:val="00AA1C8A"/>
    <w:rsid w:val="00AA1CD7"/>
    <w:rsid w:val="00AA2078"/>
    <w:rsid w:val="00AA2C29"/>
    <w:rsid w:val="00AA2D7D"/>
    <w:rsid w:val="00AA2E5F"/>
    <w:rsid w:val="00AA2F23"/>
    <w:rsid w:val="00AA3065"/>
    <w:rsid w:val="00AA30BD"/>
    <w:rsid w:val="00AA30F5"/>
    <w:rsid w:val="00AA312F"/>
    <w:rsid w:val="00AA31C1"/>
    <w:rsid w:val="00AA329A"/>
    <w:rsid w:val="00AA34BD"/>
    <w:rsid w:val="00AA34C1"/>
    <w:rsid w:val="00AA369C"/>
    <w:rsid w:val="00AA37F4"/>
    <w:rsid w:val="00AA3807"/>
    <w:rsid w:val="00AA3812"/>
    <w:rsid w:val="00AA393E"/>
    <w:rsid w:val="00AA3BFF"/>
    <w:rsid w:val="00AA3D89"/>
    <w:rsid w:val="00AA41AF"/>
    <w:rsid w:val="00AA42AE"/>
    <w:rsid w:val="00AA4405"/>
    <w:rsid w:val="00AA48F9"/>
    <w:rsid w:val="00AA4B6B"/>
    <w:rsid w:val="00AA4CA5"/>
    <w:rsid w:val="00AA5283"/>
    <w:rsid w:val="00AA5918"/>
    <w:rsid w:val="00AA59A0"/>
    <w:rsid w:val="00AA6058"/>
    <w:rsid w:val="00AA6245"/>
    <w:rsid w:val="00AA69E0"/>
    <w:rsid w:val="00AA6D38"/>
    <w:rsid w:val="00AA6D7B"/>
    <w:rsid w:val="00AA6DF7"/>
    <w:rsid w:val="00AA6E15"/>
    <w:rsid w:val="00AA70B6"/>
    <w:rsid w:val="00AA70F0"/>
    <w:rsid w:val="00AA70F9"/>
    <w:rsid w:val="00AA7160"/>
    <w:rsid w:val="00AA73F2"/>
    <w:rsid w:val="00AA74FA"/>
    <w:rsid w:val="00AA75F2"/>
    <w:rsid w:val="00AA760B"/>
    <w:rsid w:val="00AA78A9"/>
    <w:rsid w:val="00AA7B46"/>
    <w:rsid w:val="00AA7C6F"/>
    <w:rsid w:val="00AB02C2"/>
    <w:rsid w:val="00AB0795"/>
    <w:rsid w:val="00AB0934"/>
    <w:rsid w:val="00AB0939"/>
    <w:rsid w:val="00AB0B3A"/>
    <w:rsid w:val="00AB0BBF"/>
    <w:rsid w:val="00AB0FE3"/>
    <w:rsid w:val="00AB179E"/>
    <w:rsid w:val="00AB185C"/>
    <w:rsid w:val="00AB1AF6"/>
    <w:rsid w:val="00AB1D16"/>
    <w:rsid w:val="00AB1D5E"/>
    <w:rsid w:val="00AB1DC3"/>
    <w:rsid w:val="00AB1EB9"/>
    <w:rsid w:val="00AB1EC9"/>
    <w:rsid w:val="00AB23E2"/>
    <w:rsid w:val="00AB245C"/>
    <w:rsid w:val="00AB2467"/>
    <w:rsid w:val="00AB24A2"/>
    <w:rsid w:val="00AB24D3"/>
    <w:rsid w:val="00AB276B"/>
    <w:rsid w:val="00AB2861"/>
    <w:rsid w:val="00AB292C"/>
    <w:rsid w:val="00AB2BBB"/>
    <w:rsid w:val="00AB2D4A"/>
    <w:rsid w:val="00AB30FC"/>
    <w:rsid w:val="00AB3B0A"/>
    <w:rsid w:val="00AB3F51"/>
    <w:rsid w:val="00AB3FCD"/>
    <w:rsid w:val="00AB3FCE"/>
    <w:rsid w:val="00AB434C"/>
    <w:rsid w:val="00AB44CE"/>
    <w:rsid w:val="00AB47B9"/>
    <w:rsid w:val="00AB48C9"/>
    <w:rsid w:val="00AB48CF"/>
    <w:rsid w:val="00AB4BDB"/>
    <w:rsid w:val="00AB4EF1"/>
    <w:rsid w:val="00AB4F93"/>
    <w:rsid w:val="00AB531B"/>
    <w:rsid w:val="00AB5629"/>
    <w:rsid w:val="00AB5B2C"/>
    <w:rsid w:val="00AB5F4B"/>
    <w:rsid w:val="00AB5FA7"/>
    <w:rsid w:val="00AB614C"/>
    <w:rsid w:val="00AB61BD"/>
    <w:rsid w:val="00AB6323"/>
    <w:rsid w:val="00AB633E"/>
    <w:rsid w:val="00AB63C4"/>
    <w:rsid w:val="00AB658A"/>
    <w:rsid w:val="00AB65AB"/>
    <w:rsid w:val="00AB65B3"/>
    <w:rsid w:val="00AB6747"/>
    <w:rsid w:val="00AB67EE"/>
    <w:rsid w:val="00AB688C"/>
    <w:rsid w:val="00AB6B47"/>
    <w:rsid w:val="00AB6E98"/>
    <w:rsid w:val="00AB6F6A"/>
    <w:rsid w:val="00AB70FE"/>
    <w:rsid w:val="00AB733C"/>
    <w:rsid w:val="00AB73AC"/>
    <w:rsid w:val="00AB7494"/>
    <w:rsid w:val="00AB7515"/>
    <w:rsid w:val="00AB7ABD"/>
    <w:rsid w:val="00AC0121"/>
    <w:rsid w:val="00AC01AB"/>
    <w:rsid w:val="00AC0295"/>
    <w:rsid w:val="00AC0B4B"/>
    <w:rsid w:val="00AC0D0E"/>
    <w:rsid w:val="00AC0F9B"/>
    <w:rsid w:val="00AC1021"/>
    <w:rsid w:val="00AC110F"/>
    <w:rsid w:val="00AC146A"/>
    <w:rsid w:val="00AC1636"/>
    <w:rsid w:val="00AC1876"/>
    <w:rsid w:val="00AC18E8"/>
    <w:rsid w:val="00AC19AC"/>
    <w:rsid w:val="00AC1BDA"/>
    <w:rsid w:val="00AC2226"/>
    <w:rsid w:val="00AC2738"/>
    <w:rsid w:val="00AC2810"/>
    <w:rsid w:val="00AC2864"/>
    <w:rsid w:val="00AC292C"/>
    <w:rsid w:val="00AC29EA"/>
    <w:rsid w:val="00AC327C"/>
    <w:rsid w:val="00AC336F"/>
    <w:rsid w:val="00AC340F"/>
    <w:rsid w:val="00AC38EA"/>
    <w:rsid w:val="00AC3A05"/>
    <w:rsid w:val="00AC3D47"/>
    <w:rsid w:val="00AC414E"/>
    <w:rsid w:val="00AC4324"/>
    <w:rsid w:val="00AC4496"/>
    <w:rsid w:val="00AC485E"/>
    <w:rsid w:val="00AC4B51"/>
    <w:rsid w:val="00AC4B56"/>
    <w:rsid w:val="00AC4CF3"/>
    <w:rsid w:val="00AC4EDE"/>
    <w:rsid w:val="00AC4EE7"/>
    <w:rsid w:val="00AC4F48"/>
    <w:rsid w:val="00AC5046"/>
    <w:rsid w:val="00AC57C9"/>
    <w:rsid w:val="00AC59BA"/>
    <w:rsid w:val="00AC5DAB"/>
    <w:rsid w:val="00AC5EAD"/>
    <w:rsid w:val="00AC616E"/>
    <w:rsid w:val="00AC68D4"/>
    <w:rsid w:val="00AC6A71"/>
    <w:rsid w:val="00AC6B17"/>
    <w:rsid w:val="00AC7035"/>
    <w:rsid w:val="00AC732A"/>
    <w:rsid w:val="00AC75A1"/>
    <w:rsid w:val="00AC7852"/>
    <w:rsid w:val="00AC7DE0"/>
    <w:rsid w:val="00AC7F3D"/>
    <w:rsid w:val="00AC7F51"/>
    <w:rsid w:val="00AD037B"/>
    <w:rsid w:val="00AD0746"/>
    <w:rsid w:val="00AD0853"/>
    <w:rsid w:val="00AD0A40"/>
    <w:rsid w:val="00AD0B6B"/>
    <w:rsid w:val="00AD0B95"/>
    <w:rsid w:val="00AD0BDA"/>
    <w:rsid w:val="00AD13D5"/>
    <w:rsid w:val="00AD16C0"/>
    <w:rsid w:val="00AD18FF"/>
    <w:rsid w:val="00AD1963"/>
    <w:rsid w:val="00AD198E"/>
    <w:rsid w:val="00AD1A81"/>
    <w:rsid w:val="00AD1AD2"/>
    <w:rsid w:val="00AD1B11"/>
    <w:rsid w:val="00AD1CF2"/>
    <w:rsid w:val="00AD1EA8"/>
    <w:rsid w:val="00AD1FEA"/>
    <w:rsid w:val="00AD224A"/>
    <w:rsid w:val="00AD229B"/>
    <w:rsid w:val="00AD27AC"/>
    <w:rsid w:val="00AD2855"/>
    <w:rsid w:val="00AD297F"/>
    <w:rsid w:val="00AD2C44"/>
    <w:rsid w:val="00AD2E3A"/>
    <w:rsid w:val="00AD2EF9"/>
    <w:rsid w:val="00AD3240"/>
    <w:rsid w:val="00AD337A"/>
    <w:rsid w:val="00AD3669"/>
    <w:rsid w:val="00AD3A3B"/>
    <w:rsid w:val="00AD3B9D"/>
    <w:rsid w:val="00AD413F"/>
    <w:rsid w:val="00AD4153"/>
    <w:rsid w:val="00AD41C7"/>
    <w:rsid w:val="00AD429D"/>
    <w:rsid w:val="00AD43AD"/>
    <w:rsid w:val="00AD472B"/>
    <w:rsid w:val="00AD47FA"/>
    <w:rsid w:val="00AD4826"/>
    <w:rsid w:val="00AD493B"/>
    <w:rsid w:val="00AD4A9C"/>
    <w:rsid w:val="00AD4BDD"/>
    <w:rsid w:val="00AD4C72"/>
    <w:rsid w:val="00AD4CFC"/>
    <w:rsid w:val="00AD5190"/>
    <w:rsid w:val="00AD53D0"/>
    <w:rsid w:val="00AD56A1"/>
    <w:rsid w:val="00AD56D0"/>
    <w:rsid w:val="00AD5C46"/>
    <w:rsid w:val="00AD5F73"/>
    <w:rsid w:val="00AD6097"/>
    <w:rsid w:val="00AD6131"/>
    <w:rsid w:val="00AD64CA"/>
    <w:rsid w:val="00AD66B7"/>
    <w:rsid w:val="00AD6A5F"/>
    <w:rsid w:val="00AD6BF2"/>
    <w:rsid w:val="00AD6DCE"/>
    <w:rsid w:val="00AD6DE3"/>
    <w:rsid w:val="00AD6E0A"/>
    <w:rsid w:val="00AD6EBE"/>
    <w:rsid w:val="00AD710F"/>
    <w:rsid w:val="00AD728D"/>
    <w:rsid w:val="00AD7B05"/>
    <w:rsid w:val="00AD7FCE"/>
    <w:rsid w:val="00AE022F"/>
    <w:rsid w:val="00AE03B7"/>
    <w:rsid w:val="00AE03EF"/>
    <w:rsid w:val="00AE0627"/>
    <w:rsid w:val="00AE0726"/>
    <w:rsid w:val="00AE074A"/>
    <w:rsid w:val="00AE14D3"/>
    <w:rsid w:val="00AE177C"/>
    <w:rsid w:val="00AE198C"/>
    <w:rsid w:val="00AE1ADC"/>
    <w:rsid w:val="00AE1B39"/>
    <w:rsid w:val="00AE1C29"/>
    <w:rsid w:val="00AE1D6F"/>
    <w:rsid w:val="00AE1E5C"/>
    <w:rsid w:val="00AE2299"/>
    <w:rsid w:val="00AE23B5"/>
    <w:rsid w:val="00AE2651"/>
    <w:rsid w:val="00AE272A"/>
    <w:rsid w:val="00AE27EA"/>
    <w:rsid w:val="00AE2A16"/>
    <w:rsid w:val="00AE2A19"/>
    <w:rsid w:val="00AE2DDC"/>
    <w:rsid w:val="00AE302F"/>
    <w:rsid w:val="00AE349C"/>
    <w:rsid w:val="00AE3650"/>
    <w:rsid w:val="00AE36DC"/>
    <w:rsid w:val="00AE36F9"/>
    <w:rsid w:val="00AE3834"/>
    <w:rsid w:val="00AE3D3C"/>
    <w:rsid w:val="00AE419D"/>
    <w:rsid w:val="00AE4354"/>
    <w:rsid w:val="00AE45B7"/>
    <w:rsid w:val="00AE478C"/>
    <w:rsid w:val="00AE47A8"/>
    <w:rsid w:val="00AE4AA1"/>
    <w:rsid w:val="00AE501A"/>
    <w:rsid w:val="00AE5152"/>
    <w:rsid w:val="00AE5267"/>
    <w:rsid w:val="00AE52B2"/>
    <w:rsid w:val="00AE537D"/>
    <w:rsid w:val="00AE53BD"/>
    <w:rsid w:val="00AE5422"/>
    <w:rsid w:val="00AE5676"/>
    <w:rsid w:val="00AE569E"/>
    <w:rsid w:val="00AE605C"/>
    <w:rsid w:val="00AE6148"/>
    <w:rsid w:val="00AE631B"/>
    <w:rsid w:val="00AE647D"/>
    <w:rsid w:val="00AE6AF3"/>
    <w:rsid w:val="00AE6E84"/>
    <w:rsid w:val="00AE6E85"/>
    <w:rsid w:val="00AE738E"/>
    <w:rsid w:val="00AE753B"/>
    <w:rsid w:val="00AE75D0"/>
    <w:rsid w:val="00AE77D7"/>
    <w:rsid w:val="00AE780E"/>
    <w:rsid w:val="00AE7B87"/>
    <w:rsid w:val="00AE7BA3"/>
    <w:rsid w:val="00AE7D52"/>
    <w:rsid w:val="00AE7F2C"/>
    <w:rsid w:val="00AE7FA1"/>
    <w:rsid w:val="00AF00D1"/>
    <w:rsid w:val="00AF0218"/>
    <w:rsid w:val="00AF0268"/>
    <w:rsid w:val="00AF05E7"/>
    <w:rsid w:val="00AF0991"/>
    <w:rsid w:val="00AF09EA"/>
    <w:rsid w:val="00AF0D2C"/>
    <w:rsid w:val="00AF0D61"/>
    <w:rsid w:val="00AF10C4"/>
    <w:rsid w:val="00AF1332"/>
    <w:rsid w:val="00AF13F5"/>
    <w:rsid w:val="00AF17A2"/>
    <w:rsid w:val="00AF196B"/>
    <w:rsid w:val="00AF19C0"/>
    <w:rsid w:val="00AF1BD7"/>
    <w:rsid w:val="00AF1C68"/>
    <w:rsid w:val="00AF1FAA"/>
    <w:rsid w:val="00AF20CD"/>
    <w:rsid w:val="00AF232F"/>
    <w:rsid w:val="00AF24C6"/>
    <w:rsid w:val="00AF27E4"/>
    <w:rsid w:val="00AF284E"/>
    <w:rsid w:val="00AF2880"/>
    <w:rsid w:val="00AF2AF3"/>
    <w:rsid w:val="00AF3138"/>
    <w:rsid w:val="00AF322C"/>
    <w:rsid w:val="00AF325C"/>
    <w:rsid w:val="00AF32A6"/>
    <w:rsid w:val="00AF3AB5"/>
    <w:rsid w:val="00AF3BD0"/>
    <w:rsid w:val="00AF3E32"/>
    <w:rsid w:val="00AF3FC5"/>
    <w:rsid w:val="00AF40FF"/>
    <w:rsid w:val="00AF48A4"/>
    <w:rsid w:val="00AF4A18"/>
    <w:rsid w:val="00AF4A8F"/>
    <w:rsid w:val="00AF4AFA"/>
    <w:rsid w:val="00AF4CA2"/>
    <w:rsid w:val="00AF4D46"/>
    <w:rsid w:val="00AF4F33"/>
    <w:rsid w:val="00AF516B"/>
    <w:rsid w:val="00AF56BB"/>
    <w:rsid w:val="00AF5A8D"/>
    <w:rsid w:val="00AF5AFB"/>
    <w:rsid w:val="00AF5C3F"/>
    <w:rsid w:val="00AF6528"/>
    <w:rsid w:val="00AF665D"/>
    <w:rsid w:val="00AF6982"/>
    <w:rsid w:val="00AF6A2B"/>
    <w:rsid w:val="00AF6B2B"/>
    <w:rsid w:val="00AF6CDB"/>
    <w:rsid w:val="00AF6DA7"/>
    <w:rsid w:val="00AF7126"/>
    <w:rsid w:val="00AF7289"/>
    <w:rsid w:val="00AF765F"/>
    <w:rsid w:val="00AF7790"/>
    <w:rsid w:val="00AF77FE"/>
    <w:rsid w:val="00AF78D7"/>
    <w:rsid w:val="00AF7C3E"/>
    <w:rsid w:val="00B00314"/>
    <w:rsid w:val="00B00589"/>
    <w:rsid w:val="00B005AA"/>
    <w:rsid w:val="00B0073C"/>
    <w:rsid w:val="00B00886"/>
    <w:rsid w:val="00B00AAB"/>
    <w:rsid w:val="00B00B4E"/>
    <w:rsid w:val="00B00BEC"/>
    <w:rsid w:val="00B00D82"/>
    <w:rsid w:val="00B00D92"/>
    <w:rsid w:val="00B00FFD"/>
    <w:rsid w:val="00B01454"/>
    <w:rsid w:val="00B0150F"/>
    <w:rsid w:val="00B015F9"/>
    <w:rsid w:val="00B0178E"/>
    <w:rsid w:val="00B0198B"/>
    <w:rsid w:val="00B019BE"/>
    <w:rsid w:val="00B019F0"/>
    <w:rsid w:val="00B01B7C"/>
    <w:rsid w:val="00B01B96"/>
    <w:rsid w:val="00B01C23"/>
    <w:rsid w:val="00B01E59"/>
    <w:rsid w:val="00B01E6E"/>
    <w:rsid w:val="00B01F52"/>
    <w:rsid w:val="00B020BC"/>
    <w:rsid w:val="00B0214A"/>
    <w:rsid w:val="00B023B8"/>
    <w:rsid w:val="00B024DB"/>
    <w:rsid w:val="00B025ED"/>
    <w:rsid w:val="00B02735"/>
    <w:rsid w:val="00B02933"/>
    <w:rsid w:val="00B02A9C"/>
    <w:rsid w:val="00B0310D"/>
    <w:rsid w:val="00B031E2"/>
    <w:rsid w:val="00B035BD"/>
    <w:rsid w:val="00B035E0"/>
    <w:rsid w:val="00B0362C"/>
    <w:rsid w:val="00B036F8"/>
    <w:rsid w:val="00B0372E"/>
    <w:rsid w:val="00B037F3"/>
    <w:rsid w:val="00B03A16"/>
    <w:rsid w:val="00B03CB4"/>
    <w:rsid w:val="00B03EF1"/>
    <w:rsid w:val="00B0415C"/>
    <w:rsid w:val="00B04196"/>
    <w:rsid w:val="00B04465"/>
    <w:rsid w:val="00B04525"/>
    <w:rsid w:val="00B04827"/>
    <w:rsid w:val="00B04905"/>
    <w:rsid w:val="00B049AA"/>
    <w:rsid w:val="00B04CFE"/>
    <w:rsid w:val="00B04F8A"/>
    <w:rsid w:val="00B05847"/>
    <w:rsid w:val="00B05BC0"/>
    <w:rsid w:val="00B05F0F"/>
    <w:rsid w:val="00B06148"/>
    <w:rsid w:val="00B0618F"/>
    <w:rsid w:val="00B06537"/>
    <w:rsid w:val="00B065E2"/>
    <w:rsid w:val="00B06707"/>
    <w:rsid w:val="00B06782"/>
    <w:rsid w:val="00B069F7"/>
    <w:rsid w:val="00B06B0C"/>
    <w:rsid w:val="00B070B6"/>
    <w:rsid w:val="00B07176"/>
    <w:rsid w:val="00B0758E"/>
    <w:rsid w:val="00B078AC"/>
    <w:rsid w:val="00B0798D"/>
    <w:rsid w:val="00B07A75"/>
    <w:rsid w:val="00B07BEE"/>
    <w:rsid w:val="00B07F13"/>
    <w:rsid w:val="00B07F86"/>
    <w:rsid w:val="00B10101"/>
    <w:rsid w:val="00B10556"/>
    <w:rsid w:val="00B10809"/>
    <w:rsid w:val="00B10A19"/>
    <w:rsid w:val="00B10ABD"/>
    <w:rsid w:val="00B10D8F"/>
    <w:rsid w:val="00B1126F"/>
    <w:rsid w:val="00B114D0"/>
    <w:rsid w:val="00B11776"/>
    <w:rsid w:val="00B11A07"/>
    <w:rsid w:val="00B11A90"/>
    <w:rsid w:val="00B11BA3"/>
    <w:rsid w:val="00B11CD5"/>
    <w:rsid w:val="00B11E58"/>
    <w:rsid w:val="00B1201A"/>
    <w:rsid w:val="00B1205C"/>
    <w:rsid w:val="00B120C1"/>
    <w:rsid w:val="00B1259E"/>
    <w:rsid w:val="00B12E95"/>
    <w:rsid w:val="00B132A7"/>
    <w:rsid w:val="00B1339C"/>
    <w:rsid w:val="00B133A9"/>
    <w:rsid w:val="00B13791"/>
    <w:rsid w:val="00B13886"/>
    <w:rsid w:val="00B13891"/>
    <w:rsid w:val="00B13893"/>
    <w:rsid w:val="00B13B40"/>
    <w:rsid w:val="00B13D1B"/>
    <w:rsid w:val="00B13FB2"/>
    <w:rsid w:val="00B14144"/>
    <w:rsid w:val="00B14349"/>
    <w:rsid w:val="00B1460B"/>
    <w:rsid w:val="00B147B3"/>
    <w:rsid w:val="00B147C4"/>
    <w:rsid w:val="00B14AAB"/>
    <w:rsid w:val="00B14AC6"/>
    <w:rsid w:val="00B14E52"/>
    <w:rsid w:val="00B14F5F"/>
    <w:rsid w:val="00B1553E"/>
    <w:rsid w:val="00B1591B"/>
    <w:rsid w:val="00B15B39"/>
    <w:rsid w:val="00B15C54"/>
    <w:rsid w:val="00B15C7F"/>
    <w:rsid w:val="00B15C9C"/>
    <w:rsid w:val="00B16105"/>
    <w:rsid w:val="00B16319"/>
    <w:rsid w:val="00B16942"/>
    <w:rsid w:val="00B16C5D"/>
    <w:rsid w:val="00B16CEB"/>
    <w:rsid w:val="00B16CED"/>
    <w:rsid w:val="00B16FD0"/>
    <w:rsid w:val="00B172CF"/>
    <w:rsid w:val="00B1731B"/>
    <w:rsid w:val="00B1743E"/>
    <w:rsid w:val="00B1746F"/>
    <w:rsid w:val="00B174B0"/>
    <w:rsid w:val="00B17544"/>
    <w:rsid w:val="00B17573"/>
    <w:rsid w:val="00B175A4"/>
    <w:rsid w:val="00B17BF3"/>
    <w:rsid w:val="00B17D53"/>
    <w:rsid w:val="00B17FDE"/>
    <w:rsid w:val="00B20160"/>
    <w:rsid w:val="00B2044B"/>
    <w:rsid w:val="00B207DF"/>
    <w:rsid w:val="00B20AA7"/>
    <w:rsid w:val="00B20BB3"/>
    <w:rsid w:val="00B20C0A"/>
    <w:rsid w:val="00B20C26"/>
    <w:rsid w:val="00B20C77"/>
    <w:rsid w:val="00B20D63"/>
    <w:rsid w:val="00B20F58"/>
    <w:rsid w:val="00B20F5F"/>
    <w:rsid w:val="00B20FCC"/>
    <w:rsid w:val="00B20FD2"/>
    <w:rsid w:val="00B21056"/>
    <w:rsid w:val="00B21387"/>
    <w:rsid w:val="00B214B9"/>
    <w:rsid w:val="00B2152E"/>
    <w:rsid w:val="00B218CA"/>
    <w:rsid w:val="00B21BD8"/>
    <w:rsid w:val="00B21D29"/>
    <w:rsid w:val="00B22472"/>
    <w:rsid w:val="00B225D2"/>
    <w:rsid w:val="00B22963"/>
    <w:rsid w:val="00B229A2"/>
    <w:rsid w:val="00B22E5D"/>
    <w:rsid w:val="00B22EB9"/>
    <w:rsid w:val="00B22F53"/>
    <w:rsid w:val="00B22F87"/>
    <w:rsid w:val="00B23129"/>
    <w:rsid w:val="00B231F2"/>
    <w:rsid w:val="00B234AD"/>
    <w:rsid w:val="00B235A4"/>
    <w:rsid w:val="00B23C56"/>
    <w:rsid w:val="00B23E41"/>
    <w:rsid w:val="00B23F9A"/>
    <w:rsid w:val="00B240AE"/>
    <w:rsid w:val="00B243C4"/>
    <w:rsid w:val="00B2450F"/>
    <w:rsid w:val="00B248F3"/>
    <w:rsid w:val="00B25032"/>
    <w:rsid w:val="00B2509F"/>
    <w:rsid w:val="00B251CB"/>
    <w:rsid w:val="00B252D9"/>
    <w:rsid w:val="00B25461"/>
    <w:rsid w:val="00B255C7"/>
    <w:rsid w:val="00B25DF4"/>
    <w:rsid w:val="00B2600F"/>
    <w:rsid w:val="00B26010"/>
    <w:rsid w:val="00B26495"/>
    <w:rsid w:val="00B2649F"/>
    <w:rsid w:val="00B26692"/>
    <w:rsid w:val="00B267C1"/>
    <w:rsid w:val="00B26823"/>
    <w:rsid w:val="00B2698E"/>
    <w:rsid w:val="00B26AA9"/>
    <w:rsid w:val="00B26B98"/>
    <w:rsid w:val="00B26B99"/>
    <w:rsid w:val="00B26DB2"/>
    <w:rsid w:val="00B26F20"/>
    <w:rsid w:val="00B26F5E"/>
    <w:rsid w:val="00B270EB"/>
    <w:rsid w:val="00B27175"/>
    <w:rsid w:val="00B27314"/>
    <w:rsid w:val="00B2748A"/>
    <w:rsid w:val="00B27739"/>
    <w:rsid w:val="00B27751"/>
    <w:rsid w:val="00B277DD"/>
    <w:rsid w:val="00B27853"/>
    <w:rsid w:val="00B278CF"/>
    <w:rsid w:val="00B27935"/>
    <w:rsid w:val="00B27955"/>
    <w:rsid w:val="00B27EAB"/>
    <w:rsid w:val="00B3018C"/>
    <w:rsid w:val="00B3020F"/>
    <w:rsid w:val="00B3021F"/>
    <w:rsid w:val="00B30220"/>
    <w:rsid w:val="00B3031C"/>
    <w:rsid w:val="00B304E1"/>
    <w:rsid w:val="00B30582"/>
    <w:rsid w:val="00B306AB"/>
    <w:rsid w:val="00B30774"/>
    <w:rsid w:val="00B307F8"/>
    <w:rsid w:val="00B30841"/>
    <w:rsid w:val="00B3084D"/>
    <w:rsid w:val="00B30CAA"/>
    <w:rsid w:val="00B31051"/>
    <w:rsid w:val="00B31180"/>
    <w:rsid w:val="00B311FC"/>
    <w:rsid w:val="00B314A9"/>
    <w:rsid w:val="00B31526"/>
    <w:rsid w:val="00B315C5"/>
    <w:rsid w:val="00B31809"/>
    <w:rsid w:val="00B31845"/>
    <w:rsid w:val="00B31A9F"/>
    <w:rsid w:val="00B31D0D"/>
    <w:rsid w:val="00B31F6E"/>
    <w:rsid w:val="00B326EF"/>
    <w:rsid w:val="00B32826"/>
    <w:rsid w:val="00B3310F"/>
    <w:rsid w:val="00B33418"/>
    <w:rsid w:val="00B3351B"/>
    <w:rsid w:val="00B335AE"/>
    <w:rsid w:val="00B33706"/>
    <w:rsid w:val="00B338EF"/>
    <w:rsid w:val="00B339AF"/>
    <w:rsid w:val="00B33B27"/>
    <w:rsid w:val="00B33C18"/>
    <w:rsid w:val="00B33CAC"/>
    <w:rsid w:val="00B33D01"/>
    <w:rsid w:val="00B33E2A"/>
    <w:rsid w:val="00B33E70"/>
    <w:rsid w:val="00B33F38"/>
    <w:rsid w:val="00B33F58"/>
    <w:rsid w:val="00B33F64"/>
    <w:rsid w:val="00B340B8"/>
    <w:rsid w:val="00B3411D"/>
    <w:rsid w:val="00B3453C"/>
    <w:rsid w:val="00B34841"/>
    <w:rsid w:val="00B34C66"/>
    <w:rsid w:val="00B34CDD"/>
    <w:rsid w:val="00B34D40"/>
    <w:rsid w:val="00B3546E"/>
    <w:rsid w:val="00B355C5"/>
    <w:rsid w:val="00B3561D"/>
    <w:rsid w:val="00B35626"/>
    <w:rsid w:val="00B356F6"/>
    <w:rsid w:val="00B357C6"/>
    <w:rsid w:val="00B3589F"/>
    <w:rsid w:val="00B35C8C"/>
    <w:rsid w:val="00B35E7B"/>
    <w:rsid w:val="00B36115"/>
    <w:rsid w:val="00B36584"/>
    <w:rsid w:val="00B365D2"/>
    <w:rsid w:val="00B36C4B"/>
    <w:rsid w:val="00B36C57"/>
    <w:rsid w:val="00B36EC1"/>
    <w:rsid w:val="00B3724C"/>
    <w:rsid w:val="00B374EF"/>
    <w:rsid w:val="00B374FA"/>
    <w:rsid w:val="00B37696"/>
    <w:rsid w:val="00B37A2A"/>
    <w:rsid w:val="00B37C25"/>
    <w:rsid w:val="00B37D05"/>
    <w:rsid w:val="00B409B3"/>
    <w:rsid w:val="00B409F7"/>
    <w:rsid w:val="00B40A8A"/>
    <w:rsid w:val="00B40F40"/>
    <w:rsid w:val="00B40FC9"/>
    <w:rsid w:val="00B41023"/>
    <w:rsid w:val="00B41034"/>
    <w:rsid w:val="00B414E0"/>
    <w:rsid w:val="00B416A2"/>
    <w:rsid w:val="00B41778"/>
    <w:rsid w:val="00B418E3"/>
    <w:rsid w:val="00B41928"/>
    <w:rsid w:val="00B41A9F"/>
    <w:rsid w:val="00B41E4E"/>
    <w:rsid w:val="00B42442"/>
    <w:rsid w:val="00B4265D"/>
    <w:rsid w:val="00B42760"/>
    <w:rsid w:val="00B4286C"/>
    <w:rsid w:val="00B428E3"/>
    <w:rsid w:val="00B42990"/>
    <w:rsid w:val="00B42B42"/>
    <w:rsid w:val="00B430AC"/>
    <w:rsid w:val="00B432A3"/>
    <w:rsid w:val="00B43661"/>
    <w:rsid w:val="00B43A2B"/>
    <w:rsid w:val="00B43AD3"/>
    <w:rsid w:val="00B43B9E"/>
    <w:rsid w:val="00B43C57"/>
    <w:rsid w:val="00B43D88"/>
    <w:rsid w:val="00B43E8F"/>
    <w:rsid w:val="00B440D0"/>
    <w:rsid w:val="00B44265"/>
    <w:rsid w:val="00B44452"/>
    <w:rsid w:val="00B4471F"/>
    <w:rsid w:val="00B448E4"/>
    <w:rsid w:val="00B4494A"/>
    <w:rsid w:val="00B4495C"/>
    <w:rsid w:val="00B44BC7"/>
    <w:rsid w:val="00B44C3B"/>
    <w:rsid w:val="00B44C96"/>
    <w:rsid w:val="00B44E69"/>
    <w:rsid w:val="00B4510D"/>
    <w:rsid w:val="00B45246"/>
    <w:rsid w:val="00B45634"/>
    <w:rsid w:val="00B456D0"/>
    <w:rsid w:val="00B45764"/>
    <w:rsid w:val="00B4582A"/>
    <w:rsid w:val="00B45D4B"/>
    <w:rsid w:val="00B460D6"/>
    <w:rsid w:val="00B462BE"/>
    <w:rsid w:val="00B46397"/>
    <w:rsid w:val="00B464B0"/>
    <w:rsid w:val="00B4675C"/>
    <w:rsid w:val="00B469A8"/>
    <w:rsid w:val="00B46B97"/>
    <w:rsid w:val="00B471A6"/>
    <w:rsid w:val="00B473D3"/>
    <w:rsid w:val="00B47429"/>
    <w:rsid w:val="00B474D5"/>
    <w:rsid w:val="00B47919"/>
    <w:rsid w:val="00B47974"/>
    <w:rsid w:val="00B47C23"/>
    <w:rsid w:val="00B47D0E"/>
    <w:rsid w:val="00B47D56"/>
    <w:rsid w:val="00B47EA8"/>
    <w:rsid w:val="00B47F0D"/>
    <w:rsid w:val="00B47F72"/>
    <w:rsid w:val="00B504C7"/>
    <w:rsid w:val="00B504F8"/>
    <w:rsid w:val="00B50890"/>
    <w:rsid w:val="00B50909"/>
    <w:rsid w:val="00B509AF"/>
    <w:rsid w:val="00B50A46"/>
    <w:rsid w:val="00B50AE4"/>
    <w:rsid w:val="00B50B90"/>
    <w:rsid w:val="00B51450"/>
    <w:rsid w:val="00B51E45"/>
    <w:rsid w:val="00B524B0"/>
    <w:rsid w:val="00B52500"/>
    <w:rsid w:val="00B5280C"/>
    <w:rsid w:val="00B5297A"/>
    <w:rsid w:val="00B52C00"/>
    <w:rsid w:val="00B53033"/>
    <w:rsid w:val="00B530CA"/>
    <w:rsid w:val="00B53582"/>
    <w:rsid w:val="00B535C6"/>
    <w:rsid w:val="00B53A2E"/>
    <w:rsid w:val="00B53EB0"/>
    <w:rsid w:val="00B53F64"/>
    <w:rsid w:val="00B546DA"/>
    <w:rsid w:val="00B547AC"/>
    <w:rsid w:val="00B54A8F"/>
    <w:rsid w:val="00B555BE"/>
    <w:rsid w:val="00B5567B"/>
    <w:rsid w:val="00B557DE"/>
    <w:rsid w:val="00B55870"/>
    <w:rsid w:val="00B55F91"/>
    <w:rsid w:val="00B56315"/>
    <w:rsid w:val="00B564B1"/>
    <w:rsid w:val="00B5677B"/>
    <w:rsid w:val="00B568A8"/>
    <w:rsid w:val="00B56CAD"/>
    <w:rsid w:val="00B56F0C"/>
    <w:rsid w:val="00B56F9C"/>
    <w:rsid w:val="00B5764F"/>
    <w:rsid w:val="00B57706"/>
    <w:rsid w:val="00B578B3"/>
    <w:rsid w:val="00B57A25"/>
    <w:rsid w:val="00B57A2B"/>
    <w:rsid w:val="00B6001A"/>
    <w:rsid w:val="00B6017D"/>
    <w:rsid w:val="00B602CA"/>
    <w:rsid w:val="00B604CA"/>
    <w:rsid w:val="00B6082A"/>
    <w:rsid w:val="00B60A6C"/>
    <w:rsid w:val="00B60ADF"/>
    <w:rsid w:val="00B60B67"/>
    <w:rsid w:val="00B60E09"/>
    <w:rsid w:val="00B60E18"/>
    <w:rsid w:val="00B61273"/>
    <w:rsid w:val="00B61370"/>
    <w:rsid w:val="00B61387"/>
    <w:rsid w:val="00B614F5"/>
    <w:rsid w:val="00B61700"/>
    <w:rsid w:val="00B61B70"/>
    <w:rsid w:val="00B620E1"/>
    <w:rsid w:val="00B625BA"/>
    <w:rsid w:val="00B62A8A"/>
    <w:rsid w:val="00B62C6F"/>
    <w:rsid w:val="00B6307C"/>
    <w:rsid w:val="00B6313C"/>
    <w:rsid w:val="00B635D8"/>
    <w:rsid w:val="00B636CA"/>
    <w:rsid w:val="00B637D7"/>
    <w:rsid w:val="00B63A35"/>
    <w:rsid w:val="00B63C4E"/>
    <w:rsid w:val="00B63C96"/>
    <w:rsid w:val="00B63F26"/>
    <w:rsid w:val="00B63F3E"/>
    <w:rsid w:val="00B642F7"/>
    <w:rsid w:val="00B64308"/>
    <w:rsid w:val="00B64343"/>
    <w:rsid w:val="00B643D0"/>
    <w:rsid w:val="00B64C1B"/>
    <w:rsid w:val="00B64D1B"/>
    <w:rsid w:val="00B65078"/>
    <w:rsid w:val="00B65197"/>
    <w:rsid w:val="00B6521D"/>
    <w:rsid w:val="00B65639"/>
    <w:rsid w:val="00B6565E"/>
    <w:rsid w:val="00B65700"/>
    <w:rsid w:val="00B65AAB"/>
    <w:rsid w:val="00B66056"/>
    <w:rsid w:val="00B6611C"/>
    <w:rsid w:val="00B6645C"/>
    <w:rsid w:val="00B665C7"/>
    <w:rsid w:val="00B665CB"/>
    <w:rsid w:val="00B6695E"/>
    <w:rsid w:val="00B66B03"/>
    <w:rsid w:val="00B66B89"/>
    <w:rsid w:val="00B66CF4"/>
    <w:rsid w:val="00B66D42"/>
    <w:rsid w:val="00B67142"/>
    <w:rsid w:val="00B67200"/>
    <w:rsid w:val="00B67546"/>
    <w:rsid w:val="00B676AE"/>
    <w:rsid w:val="00B6776E"/>
    <w:rsid w:val="00B67E33"/>
    <w:rsid w:val="00B67E76"/>
    <w:rsid w:val="00B67F53"/>
    <w:rsid w:val="00B67FD2"/>
    <w:rsid w:val="00B7005E"/>
    <w:rsid w:val="00B702DC"/>
    <w:rsid w:val="00B70469"/>
    <w:rsid w:val="00B704A3"/>
    <w:rsid w:val="00B70963"/>
    <w:rsid w:val="00B70A63"/>
    <w:rsid w:val="00B70E23"/>
    <w:rsid w:val="00B70F95"/>
    <w:rsid w:val="00B71260"/>
    <w:rsid w:val="00B71738"/>
    <w:rsid w:val="00B71781"/>
    <w:rsid w:val="00B718CE"/>
    <w:rsid w:val="00B71928"/>
    <w:rsid w:val="00B71A3F"/>
    <w:rsid w:val="00B71B8B"/>
    <w:rsid w:val="00B71EB2"/>
    <w:rsid w:val="00B720F5"/>
    <w:rsid w:val="00B7221B"/>
    <w:rsid w:val="00B72464"/>
    <w:rsid w:val="00B724D0"/>
    <w:rsid w:val="00B72798"/>
    <w:rsid w:val="00B727CD"/>
    <w:rsid w:val="00B72CF7"/>
    <w:rsid w:val="00B731AC"/>
    <w:rsid w:val="00B73251"/>
    <w:rsid w:val="00B737E4"/>
    <w:rsid w:val="00B73A43"/>
    <w:rsid w:val="00B73B44"/>
    <w:rsid w:val="00B74096"/>
    <w:rsid w:val="00B74190"/>
    <w:rsid w:val="00B743AE"/>
    <w:rsid w:val="00B74442"/>
    <w:rsid w:val="00B745F8"/>
    <w:rsid w:val="00B74900"/>
    <w:rsid w:val="00B7496F"/>
    <w:rsid w:val="00B74C5E"/>
    <w:rsid w:val="00B74F4F"/>
    <w:rsid w:val="00B750AF"/>
    <w:rsid w:val="00B7527F"/>
    <w:rsid w:val="00B75353"/>
    <w:rsid w:val="00B75364"/>
    <w:rsid w:val="00B753BD"/>
    <w:rsid w:val="00B75413"/>
    <w:rsid w:val="00B754B0"/>
    <w:rsid w:val="00B754F7"/>
    <w:rsid w:val="00B7565E"/>
    <w:rsid w:val="00B758B5"/>
    <w:rsid w:val="00B758C0"/>
    <w:rsid w:val="00B75999"/>
    <w:rsid w:val="00B75AF8"/>
    <w:rsid w:val="00B75B71"/>
    <w:rsid w:val="00B75EDF"/>
    <w:rsid w:val="00B75F5E"/>
    <w:rsid w:val="00B7602A"/>
    <w:rsid w:val="00B760D8"/>
    <w:rsid w:val="00B7631A"/>
    <w:rsid w:val="00B76346"/>
    <w:rsid w:val="00B768B7"/>
    <w:rsid w:val="00B76B18"/>
    <w:rsid w:val="00B76BC8"/>
    <w:rsid w:val="00B76DBC"/>
    <w:rsid w:val="00B7786E"/>
    <w:rsid w:val="00B77C26"/>
    <w:rsid w:val="00B77C5D"/>
    <w:rsid w:val="00B80011"/>
    <w:rsid w:val="00B804FE"/>
    <w:rsid w:val="00B805E1"/>
    <w:rsid w:val="00B8073B"/>
    <w:rsid w:val="00B8081E"/>
    <w:rsid w:val="00B80A3F"/>
    <w:rsid w:val="00B80ACD"/>
    <w:rsid w:val="00B81C0F"/>
    <w:rsid w:val="00B81CE3"/>
    <w:rsid w:val="00B81E80"/>
    <w:rsid w:val="00B82203"/>
    <w:rsid w:val="00B82438"/>
    <w:rsid w:val="00B8254A"/>
    <w:rsid w:val="00B82620"/>
    <w:rsid w:val="00B8273E"/>
    <w:rsid w:val="00B82951"/>
    <w:rsid w:val="00B82AE9"/>
    <w:rsid w:val="00B82C8D"/>
    <w:rsid w:val="00B82CC5"/>
    <w:rsid w:val="00B82D64"/>
    <w:rsid w:val="00B82F00"/>
    <w:rsid w:val="00B82F4C"/>
    <w:rsid w:val="00B82FFD"/>
    <w:rsid w:val="00B830B5"/>
    <w:rsid w:val="00B83262"/>
    <w:rsid w:val="00B83268"/>
    <w:rsid w:val="00B83362"/>
    <w:rsid w:val="00B833F1"/>
    <w:rsid w:val="00B8362D"/>
    <w:rsid w:val="00B838E0"/>
    <w:rsid w:val="00B83B23"/>
    <w:rsid w:val="00B83D76"/>
    <w:rsid w:val="00B8401C"/>
    <w:rsid w:val="00B841BA"/>
    <w:rsid w:val="00B8420F"/>
    <w:rsid w:val="00B8432F"/>
    <w:rsid w:val="00B843AB"/>
    <w:rsid w:val="00B84734"/>
    <w:rsid w:val="00B85333"/>
    <w:rsid w:val="00B8561D"/>
    <w:rsid w:val="00B85EC5"/>
    <w:rsid w:val="00B85F16"/>
    <w:rsid w:val="00B86203"/>
    <w:rsid w:val="00B862B5"/>
    <w:rsid w:val="00B864BB"/>
    <w:rsid w:val="00B864CE"/>
    <w:rsid w:val="00B867F1"/>
    <w:rsid w:val="00B86D03"/>
    <w:rsid w:val="00B86D07"/>
    <w:rsid w:val="00B872DB"/>
    <w:rsid w:val="00B8758F"/>
    <w:rsid w:val="00B87765"/>
    <w:rsid w:val="00B87D56"/>
    <w:rsid w:val="00B903E1"/>
    <w:rsid w:val="00B90635"/>
    <w:rsid w:val="00B9073C"/>
    <w:rsid w:val="00B90DAA"/>
    <w:rsid w:val="00B91202"/>
    <w:rsid w:val="00B915DD"/>
    <w:rsid w:val="00B91781"/>
    <w:rsid w:val="00B91878"/>
    <w:rsid w:val="00B91935"/>
    <w:rsid w:val="00B91B00"/>
    <w:rsid w:val="00B91CFA"/>
    <w:rsid w:val="00B91DDF"/>
    <w:rsid w:val="00B91E00"/>
    <w:rsid w:val="00B91FCB"/>
    <w:rsid w:val="00B920A0"/>
    <w:rsid w:val="00B92342"/>
    <w:rsid w:val="00B927E3"/>
    <w:rsid w:val="00B928B9"/>
    <w:rsid w:val="00B92971"/>
    <w:rsid w:val="00B929D5"/>
    <w:rsid w:val="00B92B40"/>
    <w:rsid w:val="00B92E2D"/>
    <w:rsid w:val="00B931AC"/>
    <w:rsid w:val="00B9336D"/>
    <w:rsid w:val="00B933E1"/>
    <w:rsid w:val="00B9340E"/>
    <w:rsid w:val="00B939BC"/>
    <w:rsid w:val="00B94167"/>
    <w:rsid w:val="00B9421C"/>
    <w:rsid w:val="00B943C5"/>
    <w:rsid w:val="00B94707"/>
    <w:rsid w:val="00B94915"/>
    <w:rsid w:val="00B94C25"/>
    <w:rsid w:val="00B94C63"/>
    <w:rsid w:val="00B94F6F"/>
    <w:rsid w:val="00B95192"/>
    <w:rsid w:val="00B95508"/>
    <w:rsid w:val="00B9565A"/>
    <w:rsid w:val="00B9575F"/>
    <w:rsid w:val="00B959B1"/>
    <w:rsid w:val="00B95C2C"/>
    <w:rsid w:val="00B95CCA"/>
    <w:rsid w:val="00B95F0D"/>
    <w:rsid w:val="00B95FE2"/>
    <w:rsid w:val="00B9618B"/>
    <w:rsid w:val="00B96263"/>
    <w:rsid w:val="00B9659C"/>
    <w:rsid w:val="00B9667B"/>
    <w:rsid w:val="00B969F5"/>
    <w:rsid w:val="00B96A01"/>
    <w:rsid w:val="00B96AEC"/>
    <w:rsid w:val="00B97053"/>
    <w:rsid w:val="00B970BC"/>
    <w:rsid w:val="00B97254"/>
    <w:rsid w:val="00B972EE"/>
    <w:rsid w:val="00B97403"/>
    <w:rsid w:val="00B9756C"/>
    <w:rsid w:val="00B9765F"/>
    <w:rsid w:val="00B976FF"/>
    <w:rsid w:val="00B97C7C"/>
    <w:rsid w:val="00B97C96"/>
    <w:rsid w:val="00BA01DE"/>
    <w:rsid w:val="00BA0313"/>
    <w:rsid w:val="00BA0B40"/>
    <w:rsid w:val="00BA0C1B"/>
    <w:rsid w:val="00BA0C2C"/>
    <w:rsid w:val="00BA0D24"/>
    <w:rsid w:val="00BA0FAB"/>
    <w:rsid w:val="00BA100D"/>
    <w:rsid w:val="00BA10E6"/>
    <w:rsid w:val="00BA127A"/>
    <w:rsid w:val="00BA1355"/>
    <w:rsid w:val="00BA1577"/>
    <w:rsid w:val="00BA1EB4"/>
    <w:rsid w:val="00BA2257"/>
    <w:rsid w:val="00BA2463"/>
    <w:rsid w:val="00BA2732"/>
    <w:rsid w:val="00BA2885"/>
    <w:rsid w:val="00BA28B7"/>
    <w:rsid w:val="00BA29B4"/>
    <w:rsid w:val="00BA2B09"/>
    <w:rsid w:val="00BA316B"/>
    <w:rsid w:val="00BA31AC"/>
    <w:rsid w:val="00BA3624"/>
    <w:rsid w:val="00BA3D26"/>
    <w:rsid w:val="00BA3DFC"/>
    <w:rsid w:val="00BA3E22"/>
    <w:rsid w:val="00BA3FFF"/>
    <w:rsid w:val="00BA4359"/>
    <w:rsid w:val="00BA4477"/>
    <w:rsid w:val="00BA465B"/>
    <w:rsid w:val="00BA4867"/>
    <w:rsid w:val="00BA4934"/>
    <w:rsid w:val="00BA4B2D"/>
    <w:rsid w:val="00BA4CDB"/>
    <w:rsid w:val="00BA4CF3"/>
    <w:rsid w:val="00BA50ED"/>
    <w:rsid w:val="00BA52EC"/>
    <w:rsid w:val="00BA58AB"/>
    <w:rsid w:val="00BA625D"/>
    <w:rsid w:val="00BA6262"/>
    <w:rsid w:val="00BA65B6"/>
    <w:rsid w:val="00BA6E36"/>
    <w:rsid w:val="00BA6E86"/>
    <w:rsid w:val="00BA6FF5"/>
    <w:rsid w:val="00BA7145"/>
    <w:rsid w:val="00BA763E"/>
    <w:rsid w:val="00BA77C8"/>
    <w:rsid w:val="00BA78EF"/>
    <w:rsid w:val="00BA7948"/>
    <w:rsid w:val="00BA7C87"/>
    <w:rsid w:val="00BA7CD6"/>
    <w:rsid w:val="00BA7D01"/>
    <w:rsid w:val="00BA7EEC"/>
    <w:rsid w:val="00BB0004"/>
    <w:rsid w:val="00BB019F"/>
    <w:rsid w:val="00BB0533"/>
    <w:rsid w:val="00BB0541"/>
    <w:rsid w:val="00BB0AFC"/>
    <w:rsid w:val="00BB1138"/>
    <w:rsid w:val="00BB1340"/>
    <w:rsid w:val="00BB1350"/>
    <w:rsid w:val="00BB144E"/>
    <w:rsid w:val="00BB19D0"/>
    <w:rsid w:val="00BB1AAB"/>
    <w:rsid w:val="00BB1F08"/>
    <w:rsid w:val="00BB1F5C"/>
    <w:rsid w:val="00BB1F76"/>
    <w:rsid w:val="00BB25C5"/>
    <w:rsid w:val="00BB2BDF"/>
    <w:rsid w:val="00BB2C0D"/>
    <w:rsid w:val="00BB301C"/>
    <w:rsid w:val="00BB3104"/>
    <w:rsid w:val="00BB329B"/>
    <w:rsid w:val="00BB344F"/>
    <w:rsid w:val="00BB362A"/>
    <w:rsid w:val="00BB3673"/>
    <w:rsid w:val="00BB3C03"/>
    <w:rsid w:val="00BB3CFA"/>
    <w:rsid w:val="00BB3D57"/>
    <w:rsid w:val="00BB3F6F"/>
    <w:rsid w:val="00BB44D3"/>
    <w:rsid w:val="00BB456A"/>
    <w:rsid w:val="00BB492E"/>
    <w:rsid w:val="00BB4DA5"/>
    <w:rsid w:val="00BB5016"/>
    <w:rsid w:val="00BB51AB"/>
    <w:rsid w:val="00BB5452"/>
    <w:rsid w:val="00BB5735"/>
    <w:rsid w:val="00BB578D"/>
    <w:rsid w:val="00BB5838"/>
    <w:rsid w:val="00BB5A43"/>
    <w:rsid w:val="00BB5E12"/>
    <w:rsid w:val="00BB5F60"/>
    <w:rsid w:val="00BB5FA9"/>
    <w:rsid w:val="00BB625F"/>
    <w:rsid w:val="00BB63A0"/>
    <w:rsid w:val="00BB6492"/>
    <w:rsid w:val="00BB6501"/>
    <w:rsid w:val="00BB6B09"/>
    <w:rsid w:val="00BB70D1"/>
    <w:rsid w:val="00BB7116"/>
    <w:rsid w:val="00BB74FE"/>
    <w:rsid w:val="00BB7624"/>
    <w:rsid w:val="00BB7938"/>
    <w:rsid w:val="00BB79FD"/>
    <w:rsid w:val="00BB7AED"/>
    <w:rsid w:val="00BB7C5B"/>
    <w:rsid w:val="00BB7D44"/>
    <w:rsid w:val="00BB7D60"/>
    <w:rsid w:val="00BB7DE6"/>
    <w:rsid w:val="00BB7EC1"/>
    <w:rsid w:val="00BC013C"/>
    <w:rsid w:val="00BC022F"/>
    <w:rsid w:val="00BC036E"/>
    <w:rsid w:val="00BC05B3"/>
    <w:rsid w:val="00BC0A2F"/>
    <w:rsid w:val="00BC0A75"/>
    <w:rsid w:val="00BC0A7E"/>
    <w:rsid w:val="00BC0ED2"/>
    <w:rsid w:val="00BC1041"/>
    <w:rsid w:val="00BC1097"/>
    <w:rsid w:val="00BC149F"/>
    <w:rsid w:val="00BC14BB"/>
    <w:rsid w:val="00BC14CA"/>
    <w:rsid w:val="00BC158D"/>
    <w:rsid w:val="00BC15A5"/>
    <w:rsid w:val="00BC17E2"/>
    <w:rsid w:val="00BC18AB"/>
    <w:rsid w:val="00BC18F2"/>
    <w:rsid w:val="00BC19AB"/>
    <w:rsid w:val="00BC1A24"/>
    <w:rsid w:val="00BC206A"/>
    <w:rsid w:val="00BC2612"/>
    <w:rsid w:val="00BC261F"/>
    <w:rsid w:val="00BC2739"/>
    <w:rsid w:val="00BC2A0B"/>
    <w:rsid w:val="00BC2B77"/>
    <w:rsid w:val="00BC2CEC"/>
    <w:rsid w:val="00BC2D97"/>
    <w:rsid w:val="00BC3057"/>
    <w:rsid w:val="00BC3511"/>
    <w:rsid w:val="00BC363D"/>
    <w:rsid w:val="00BC3665"/>
    <w:rsid w:val="00BC37D0"/>
    <w:rsid w:val="00BC3A30"/>
    <w:rsid w:val="00BC3BD9"/>
    <w:rsid w:val="00BC3DE3"/>
    <w:rsid w:val="00BC3FF8"/>
    <w:rsid w:val="00BC4006"/>
    <w:rsid w:val="00BC41BF"/>
    <w:rsid w:val="00BC4422"/>
    <w:rsid w:val="00BC447D"/>
    <w:rsid w:val="00BC451B"/>
    <w:rsid w:val="00BC4668"/>
    <w:rsid w:val="00BC4798"/>
    <w:rsid w:val="00BC4AC8"/>
    <w:rsid w:val="00BC4DEB"/>
    <w:rsid w:val="00BC4EB9"/>
    <w:rsid w:val="00BC511E"/>
    <w:rsid w:val="00BC5180"/>
    <w:rsid w:val="00BC524F"/>
    <w:rsid w:val="00BC54F8"/>
    <w:rsid w:val="00BC5831"/>
    <w:rsid w:val="00BC5BD5"/>
    <w:rsid w:val="00BC61A4"/>
    <w:rsid w:val="00BC61CE"/>
    <w:rsid w:val="00BC6B2C"/>
    <w:rsid w:val="00BC6B36"/>
    <w:rsid w:val="00BC6BF1"/>
    <w:rsid w:val="00BC6C15"/>
    <w:rsid w:val="00BC6D51"/>
    <w:rsid w:val="00BC75BA"/>
    <w:rsid w:val="00BC75C9"/>
    <w:rsid w:val="00BC7777"/>
    <w:rsid w:val="00BC77B2"/>
    <w:rsid w:val="00BC79E2"/>
    <w:rsid w:val="00BC7D05"/>
    <w:rsid w:val="00BC7F20"/>
    <w:rsid w:val="00BC7F34"/>
    <w:rsid w:val="00BD0223"/>
    <w:rsid w:val="00BD033B"/>
    <w:rsid w:val="00BD059A"/>
    <w:rsid w:val="00BD0675"/>
    <w:rsid w:val="00BD08F5"/>
    <w:rsid w:val="00BD09A4"/>
    <w:rsid w:val="00BD0A21"/>
    <w:rsid w:val="00BD0AF9"/>
    <w:rsid w:val="00BD0B56"/>
    <w:rsid w:val="00BD0F8D"/>
    <w:rsid w:val="00BD1601"/>
    <w:rsid w:val="00BD16F9"/>
    <w:rsid w:val="00BD1B31"/>
    <w:rsid w:val="00BD21ED"/>
    <w:rsid w:val="00BD2861"/>
    <w:rsid w:val="00BD28F9"/>
    <w:rsid w:val="00BD2CDE"/>
    <w:rsid w:val="00BD2FD5"/>
    <w:rsid w:val="00BD3040"/>
    <w:rsid w:val="00BD31C7"/>
    <w:rsid w:val="00BD33C9"/>
    <w:rsid w:val="00BD3603"/>
    <w:rsid w:val="00BD37A6"/>
    <w:rsid w:val="00BD3BB1"/>
    <w:rsid w:val="00BD3E34"/>
    <w:rsid w:val="00BD41C7"/>
    <w:rsid w:val="00BD4408"/>
    <w:rsid w:val="00BD4445"/>
    <w:rsid w:val="00BD44BB"/>
    <w:rsid w:val="00BD476D"/>
    <w:rsid w:val="00BD479F"/>
    <w:rsid w:val="00BD493B"/>
    <w:rsid w:val="00BD4B36"/>
    <w:rsid w:val="00BD4BB0"/>
    <w:rsid w:val="00BD4C22"/>
    <w:rsid w:val="00BD4D1D"/>
    <w:rsid w:val="00BD5124"/>
    <w:rsid w:val="00BD5162"/>
    <w:rsid w:val="00BD53C4"/>
    <w:rsid w:val="00BD54C4"/>
    <w:rsid w:val="00BD5C1B"/>
    <w:rsid w:val="00BD5CB6"/>
    <w:rsid w:val="00BD5ED1"/>
    <w:rsid w:val="00BD613A"/>
    <w:rsid w:val="00BD61FB"/>
    <w:rsid w:val="00BD6207"/>
    <w:rsid w:val="00BD6293"/>
    <w:rsid w:val="00BD6950"/>
    <w:rsid w:val="00BD6B32"/>
    <w:rsid w:val="00BD6DBB"/>
    <w:rsid w:val="00BD6F0E"/>
    <w:rsid w:val="00BD71B6"/>
    <w:rsid w:val="00BD7E6B"/>
    <w:rsid w:val="00BD7E88"/>
    <w:rsid w:val="00BE00E6"/>
    <w:rsid w:val="00BE0175"/>
    <w:rsid w:val="00BE01B0"/>
    <w:rsid w:val="00BE02B4"/>
    <w:rsid w:val="00BE02E2"/>
    <w:rsid w:val="00BE0583"/>
    <w:rsid w:val="00BE0A64"/>
    <w:rsid w:val="00BE0A87"/>
    <w:rsid w:val="00BE109F"/>
    <w:rsid w:val="00BE1550"/>
    <w:rsid w:val="00BE15CA"/>
    <w:rsid w:val="00BE17E2"/>
    <w:rsid w:val="00BE18BD"/>
    <w:rsid w:val="00BE18E8"/>
    <w:rsid w:val="00BE1912"/>
    <w:rsid w:val="00BE1D1E"/>
    <w:rsid w:val="00BE1E6E"/>
    <w:rsid w:val="00BE1F03"/>
    <w:rsid w:val="00BE20EB"/>
    <w:rsid w:val="00BE2486"/>
    <w:rsid w:val="00BE24E5"/>
    <w:rsid w:val="00BE2506"/>
    <w:rsid w:val="00BE2785"/>
    <w:rsid w:val="00BE287C"/>
    <w:rsid w:val="00BE2D06"/>
    <w:rsid w:val="00BE2FD7"/>
    <w:rsid w:val="00BE3077"/>
    <w:rsid w:val="00BE3347"/>
    <w:rsid w:val="00BE34E6"/>
    <w:rsid w:val="00BE3565"/>
    <w:rsid w:val="00BE3BE4"/>
    <w:rsid w:val="00BE3CC6"/>
    <w:rsid w:val="00BE3E58"/>
    <w:rsid w:val="00BE3F7D"/>
    <w:rsid w:val="00BE3FD2"/>
    <w:rsid w:val="00BE4199"/>
    <w:rsid w:val="00BE421C"/>
    <w:rsid w:val="00BE4371"/>
    <w:rsid w:val="00BE43DC"/>
    <w:rsid w:val="00BE4848"/>
    <w:rsid w:val="00BE4A32"/>
    <w:rsid w:val="00BE4B32"/>
    <w:rsid w:val="00BE4BA8"/>
    <w:rsid w:val="00BE4C1E"/>
    <w:rsid w:val="00BE4D4C"/>
    <w:rsid w:val="00BE5021"/>
    <w:rsid w:val="00BE5131"/>
    <w:rsid w:val="00BE5239"/>
    <w:rsid w:val="00BE5245"/>
    <w:rsid w:val="00BE52EB"/>
    <w:rsid w:val="00BE5412"/>
    <w:rsid w:val="00BE57DE"/>
    <w:rsid w:val="00BE5A12"/>
    <w:rsid w:val="00BE5AB8"/>
    <w:rsid w:val="00BE5D19"/>
    <w:rsid w:val="00BE5EB0"/>
    <w:rsid w:val="00BE60A2"/>
    <w:rsid w:val="00BE6180"/>
    <w:rsid w:val="00BE61A2"/>
    <w:rsid w:val="00BE6489"/>
    <w:rsid w:val="00BE6544"/>
    <w:rsid w:val="00BE6721"/>
    <w:rsid w:val="00BE6803"/>
    <w:rsid w:val="00BE6835"/>
    <w:rsid w:val="00BE6A8F"/>
    <w:rsid w:val="00BE6BC0"/>
    <w:rsid w:val="00BE6FB2"/>
    <w:rsid w:val="00BE707C"/>
    <w:rsid w:val="00BE70C9"/>
    <w:rsid w:val="00BE7171"/>
    <w:rsid w:val="00BE73FE"/>
    <w:rsid w:val="00BE75C1"/>
    <w:rsid w:val="00BE77F7"/>
    <w:rsid w:val="00BE7856"/>
    <w:rsid w:val="00BE7930"/>
    <w:rsid w:val="00BE7AEC"/>
    <w:rsid w:val="00BE7BA5"/>
    <w:rsid w:val="00BE7BF6"/>
    <w:rsid w:val="00BE7C37"/>
    <w:rsid w:val="00BE7ED3"/>
    <w:rsid w:val="00BE7FEE"/>
    <w:rsid w:val="00BF0149"/>
    <w:rsid w:val="00BF034F"/>
    <w:rsid w:val="00BF0515"/>
    <w:rsid w:val="00BF0560"/>
    <w:rsid w:val="00BF0E81"/>
    <w:rsid w:val="00BF1025"/>
    <w:rsid w:val="00BF1168"/>
    <w:rsid w:val="00BF11A6"/>
    <w:rsid w:val="00BF16C5"/>
    <w:rsid w:val="00BF1756"/>
    <w:rsid w:val="00BF1DF9"/>
    <w:rsid w:val="00BF2026"/>
    <w:rsid w:val="00BF233F"/>
    <w:rsid w:val="00BF27E3"/>
    <w:rsid w:val="00BF2FB4"/>
    <w:rsid w:val="00BF328C"/>
    <w:rsid w:val="00BF3A88"/>
    <w:rsid w:val="00BF40C5"/>
    <w:rsid w:val="00BF4486"/>
    <w:rsid w:val="00BF4855"/>
    <w:rsid w:val="00BF4860"/>
    <w:rsid w:val="00BF48C2"/>
    <w:rsid w:val="00BF4A8C"/>
    <w:rsid w:val="00BF4AD9"/>
    <w:rsid w:val="00BF4E4C"/>
    <w:rsid w:val="00BF4F43"/>
    <w:rsid w:val="00BF54E0"/>
    <w:rsid w:val="00BF5637"/>
    <w:rsid w:val="00BF5AE4"/>
    <w:rsid w:val="00BF5CEB"/>
    <w:rsid w:val="00BF61D3"/>
    <w:rsid w:val="00BF64B5"/>
    <w:rsid w:val="00BF698A"/>
    <w:rsid w:val="00BF6C61"/>
    <w:rsid w:val="00BF6D9A"/>
    <w:rsid w:val="00BF6EC8"/>
    <w:rsid w:val="00BF708C"/>
    <w:rsid w:val="00BF730F"/>
    <w:rsid w:val="00BF74C0"/>
    <w:rsid w:val="00BF764C"/>
    <w:rsid w:val="00BF7A66"/>
    <w:rsid w:val="00BF7B8A"/>
    <w:rsid w:val="00BF7F25"/>
    <w:rsid w:val="00BF7FFC"/>
    <w:rsid w:val="00C0004E"/>
    <w:rsid w:val="00C002E3"/>
    <w:rsid w:val="00C00331"/>
    <w:rsid w:val="00C004F9"/>
    <w:rsid w:val="00C0064D"/>
    <w:rsid w:val="00C006BF"/>
    <w:rsid w:val="00C006EA"/>
    <w:rsid w:val="00C006F3"/>
    <w:rsid w:val="00C00702"/>
    <w:rsid w:val="00C00753"/>
    <w:rsid w:val="00C00777"/>
    <w:rsid w:val="00C007F1"/>
    <w:rsid w:val="00C00927"/>
    <w:rsid w:val="00C00CF5"/>
    <w:rsid w:val="00C01227"/>
    <w:rsid w:val="00C0139E"/>
    <w:rsid w:val="00C014CE"/>
    <w:rsid w:val="00C01646"/>
    <w:rsid w:val="00C016FE"/>
    <w:rsid w:val="00C017A1"/>
    <w:rsid w:val="00C017CC"/>
    <w:rsid w:val="00C01A66"/>
    <w:rsid w:val="00C01CAC"/>
    <w:rsid w:val="00C01D82"/>
    <w:rsid w:val="00C01DE5"/>
    <w:rsid w:val="00C01FD2"/>
    <w:rsid w:val="00C0204C"/>
    <w:rsid w:val="00C026F6"/>
    <w:rsid w:val="00C0283E"/>
    <w:rsid w:val="00C0286A"/>
    <w:rsid w:val="00C02A90"/>
    <w:rsid w:val="00C02AF8"/>
    <w:rsid w:val="00C02C2F"/>
    <w:rsid w:val="00C02DA1"/>
    <w:rsid w:val="00C02DE2"/>
    <w:rsid w:val="00C02F18"/>
    <w:rsid w:val="00C02F30"/>
    <w:rsid w:val="00C033BE"/>
    <w:rsid w:val="00C033D2"/>
    <w:rsid w:val="00C03486"/>
    <w:rsid w:val="00C036E7"/>
    <w:rsid w:val="00C03A3D"/>
    <w:rsid w:val="00C03A6E"/>
    <w:rsid w:val="00C03F2C"/>
    <w:rsid w:val="00C03F87"/>
    <w:rsid w:val="00C03FD0"/>
    <w:rsid w:val="00C043B2"/>
    <w:rsid w:val="00C04430"/>
    <w:rsid w:val="00C04663"/>
    <w:rsid w:val="00C04B2A"/>
    <w:rsid w:val="00C050C5"/>
    <w:rsid w:val="00C051F6"/>
    <w:rsid w:val="00C05314"/>
    <w:rsid w:val="00C05AC8"/>
    <w:rsid w:val="00C05B4B"/>
    <w:rsid w:val="00C05C13"/>
    <w:rsid w:val="00C05CE7"/>
    <w:rsid w:val="00C05D2B"/>
    <w:rsid w:val="00C05F0E"/>
    <w:rsid w:val="00C0620A"/>
    <w:rsid w:val="00C06355"/>
    <w:rsid w:val="00C065CB"/>
    <w:rsid w:val="00C066CB"/>
    <w:rsid w:val="00C06D45"/>
    <w:rsid w:val="00C06D4E"/>
    <w:rsid w:val="00C07095"/>
    <w:rsid w:val="00C07212"/>
    <w:rsid w:val="00C073BF"/>
    <w:rsid w:val="00C07640"/>
    <w:rsid w:val="00C077F1"/>
    <w:rsid w:val="00C07BB5"/>
    <w:rsid w:val="00C07F3A"/>
    <w:rsid w:val="00C102C2"/>
    <w:rsid w:val="00C103D4"/>
    <w:rsid w:val="00C108D1"/>
    <w:rsid w:val="00C109D9"/>
    <w:rsid w:val="00C10B40"/>
    <w:rsid w:val="00C10C62"/>
    <w:rsid w:val="00C10D94"/>
    <w:rsid w:val="00C10F05"/>
    <w:rsid w:val="00C10FF7"/>
    <w:rsid w:val="00C11066"/>
    <w:rsid w:val="00C11190"/>
    <w:rsid w:val="00C116C3"/>
    <w:rsid w:val="00C117FA"/>
    <w:rsid w:val="00C118F0"/>
    <w:rsid w:val="00C11A3E"/>
    <w:rsid w:val="00C11E30"/>
    <w:rsid w:val="00C11E4C"/>
    <w:rsid w:val="00C11FCB"/>
    <w:rsid w:val="00C11FF5"/>
    <w:rsid w:val="00C1203D"/>
    <w:rsid w:val="00C12069"/>
    <w:rsid w:val="00C12144"/>
    <w:rsid w:val="00C12194"/>
    <w:rsid w:val="00C127DD"/>
    <w:rsid w:val="00C1282F"/>
    <w:rsid w:val="00C12B60"/>
    <w:rsid w:val="00C12CAD"/>
    <w:rsid w:val="00C12EB2"/>
    <w:rsid w:val="00C13561"/>
    <w:rsid w:val="00C138E3"/>
    <w:rsid w:val="00C13D08"/>
    <w:rsid w:val="00C13FED"/>
    <w:rsid w:val="00C140AE"/>
    <w:rsid w:val="00C1419A"/>
    <w:rsid w:val="00C1424A"/>
    <w:rsid w:val="00C14416"/>
    <w:rsid w:val="00C144FA"/>
    <w:rsid w:val="00C145E9"/>
    <w:rsid w:val="00C1479F"/>
    <w:rsid w:val="00C14886"/>
    <w:rsid w:val="00C14B87"/>
    <w:rsid w:val="00C14BDA"/>
    <w:rsid w:val="00C14DA8"/>
    <w:rsid w:val="00C151BA"/>
    <w:rsid w:val="00C15295"/>
    <w:rsid w:val="00C1549C"/>
    <w:rsid w:val="00C15651"/>
    <w:rsid w:val="00C1566A"/>
    <w:rsid w:val="00C15709"/>
    <w:rsid w:val="00C15B83"/>
    <w:rsid w:val="00C15C2D"/>
    <w:rsid w:val="00C15F6A"/>
    <w:rsid w:val="00C160F4"/>
    <w:rsid w:val="00C1643D"/>
    <w:rsid w:val="00C1645A"/>
    <w:rsid w:val="00C16462"/>
    <w:rsid w:val="00C16E1B"/>
    <w:rsid w:val="00C16FE7"/>
    <w:rsid w:val="00C172C9"/>
    <w:rsid w:val="00C17406"/>
    <w:rsid w:val="00C17431"/>
    <w:rsid w:val="00C1746C"/>
    <w:rsid w:val="00C17B68"/>
    <w:rsid w:val="00C17C78"/>
    <w:rsid w:val="00C17D78"/>
    <w:rsid w:val="00C17D9D"/>
    <w:rsid w:val="00C17F1D"/>
    <w:rsid w:val="00C17FB6"/>
    <w:rsid w:val="00C20082"/>
    <w:rsid w:val="00C2030C"/>
    <w:rsid w:val="00C2031B"/>
    <w:rsid w:val="00C20B7D"/>
    <w:rsid w:val="00C20C5A"/>
    <w:rsid w:val="00C20E9D"/>
    <w:rsid w:val="00C20EAB"/>
    <w:rsid w:val="00C210A3"/>
    <w:rsid w:val="00C21567"/>
    <w:rsid w:val="00C217F8"/>
    <w:rsid w:val="00C2185B"/>
    <w:rsid w:val="00C21958"/>
    <w:rsid w:val="00C21A23"/>
    <w:rsid w:val="00C21E2D"/>
    <w:rsid w:val="00C21E87"/>
    <w:rsid w:val="00C21F0A"/>
    <w:rsid w:val="00C221CC"/>
    <w:rsid w:val="00C222ED"/>
    <w:rsid w:val="00C22323"/>
    <w:rsid w:val="00C22345"/>
    <w:rsid w:val="00C2238F"/>
    <w:rsid w:val="00C22460"/>
    <w:rsid w:val="00C224CE"/>
    <w:rsid w:val="00C22D42"/>
    <w:rsid w:val="00C2303B"/>
    <w:rsid w:val="00C23083"/>
    <w:rsid w:val="00C23232"/>
    <w:rsid w:val="00C23451"/>
    <w:rsid w:val="00C236EE"/>
    <w:rsid w:val="00C238C3"/>
    <w:rsid w:val="00C238E1"/>
    <w:rsid w:val="00C2437E"/>
    <w:rsid w:val="00C2464A"/>
    <w:rsid w:val="00C246A7"/>
    <w:rsid w:val="00C247F0"/>
    <w:rsid w:val="00C24D0F"/>
    <w:rsid w:val="00C24F14"/>
    <w:rsid w:val="00C24FDA"/>
    <w:rsid w:val="00C2554B"/>
    <w:rsid w:val="00C25922"/>
    <w:rsid w:val="00C259A0"/>
    <w:rsid w:val="00C25BDA"/>
    <w:rsid w:val="00C25C92"/>
    <w:rsid w:val="00C25C9B"/>
    <w:rsid w:val="00C25DB8"/>
    <w:rsid w:val="00C25EB0"/>
    <w:rsid w:val="00C260D6"/>
    <w:rsid w:val="00C261EE"/>
    <w:rsid w:val="00C263F0"/>
    <w:rsid w:val="00C26589"/>
    <w:rsid w:val="00C26813"/>
    <w:rsid w:val="00C26EBD"/>
    <w:rsid w:val="00C27229"/>
    <w:rsid w:val="00C27406"/>
    <w:rsid w:val="00C27409"/>
    <w:rsid w:val="00C2743D"/>
    <w:rsid w:val="00C27440"/>
    <w:rsid w:val="00C27519"/>
    <w:rsid w:val="00C27643"/>
    <w:rsid w:val="00C27A6B"/>
    <w:rsid w:val="00C30595"/>
    <w:rsid w:val="00C30763"/>
    <w:rsid w:val="00C30BDA"/>
    <w:rsid w:val="00C30BFE"/>
    <w:rsid w:val="00C30D95"/>
    <w:rsid w:val="00C30E52"/>
    <w:rsid w:val="00C30EC8"/>
    <w:rsid w:val="00C31057"/>
    <w:rsid w:val="00C310DB"/>
    <w:rsid w:val="00C31383"/>
    <w:rsid w:val="00C3138F"/>
    <w:rsid w:val="00C3147C"/>
    <w:rsid w:val="00C31863"/>
    <w:rsid w:val="00C3190A"/>
    <w:rsid w:val="00C31B15"/>
    <w:rsid w:val="00C31C8C"/>
    <w:rsid w:val="00C31F33"/>
    <w:rsid w:val="00C3203E"/>
    <w:rsid w:val="00C320EB"/>
    <w:rsid w:val="00C32137"/>
    <w:rsid w:val="00C321A4"/>
    <w:rsid w:val="00C3252F"/>
    <w:rsid w:val="00C32A62"/>
    <w:rsid w:val="00C32B76"/>
    <w:rsid w:val="00C32CB6"/>
    <w:rsid w:val="00C32E20"/>
    <w:rsid w:val="00C3303D"/>
    <w:rsid w:val="00C33295"/>
    <w:rsid w:val="00C3354F"/>
    <w:rsid w:val="00C33C9A"/>
    <w:rsid w:val="00C33DC8"/>
    <w:rsid w:val="00C33ECC"/>
    <w:rsid w:val="00C33F80"/>
    <w:rsid w:val="00C34034"/>
    <w:rsid w:val="00C34150"/>
    <w:rsid w:val="00C349A2"/>
    <w:rsid w:val="00C34BE9"/>
    <w:rsid w:val="00C34D40"/>
    <w:rsid w:val="00C34F6C"/>
    <w:rsid w:val="00C3516D"/>
    <w:rsid w:val="00C352AE"/>
    <w:rsid w:val="00C3556D"/>
    <w:rsid w:val="00C3566A"/>
    <w:rsid w:val="00C356B1"/>
    <w:rsid w:val="00C356DA"/>
    <w:rsid w:val="00C358D4"/>
    <w:rsid w:val="00C35D08"/>
    <w:rsid w:val="00C36061"/>
    <w:rsid w:val="00C36137"/>
    <w:rsid w:val="00C36425"/>
    <w:rsid w:val="00C36539"/>
    <w:rsid w:val="00C365BB"/>
    <w:rsid w:val="00C36B42"/>
    <w:rsid w:val="00C36B70"/>
    <w:rsid w:val="00C36ED7"/>
    <w:rsid w:val="00C370CC"/>
    <w:rsid w:val="00C3736E"/>
    <w:rsid w:val="00C37535"/>
    <w:rsid w:val="00C3756D"/>
    <w:rsid w:val="00C375F8"/>
    <w:rsid w:val="00C376CD"/>
    <w:rsid w:val="00C377DE"/>
    <w:rsid w:val="00C37977"/>
    <w:rsid w:val="00C379DA"/>
    <w:rsid w:val="00C37A57"/>
    <w:rsid w:val="00C37F88"/>
    <w:rsid w:val="00C4001D"/>
    <w:rsid w:val="00C401A9"/>
    <w:rsid w:val="00C4062C"/>
    <w:rsid w:val="00C407F5"/>
    <w:rsid w:val="00C4098B"/>
    <w:rsid w:val="00C40A1C"/>
    <w:rsid w:val="00C40F69"/>
    <w:rsid w:val="00C4117A"/>
    <w:rsid w:val="00C4122D"/>
    <w:rsid w:val="00C41820"/>
    <w:rsid w:val="00C418D2"/>
    <w:rsid w:val="00C41B09"/>
    <w:rsid w:val="00C41C2D"/>
    <w:rsid w:val="00C41D1E"/>
    <w:rsid w:val="00C41ECD"/>
    <w:rsid w:val="00C42004"/>
    <w:rsid w:val="00C4207E"/>
    <w:rsid w:val="00C420D9"/>
    <w:rsid w:val="00C42297"/>
    <w:rsid w:val="00C4236D"/>
    <w:rsid w:val="00C426C2"/>
    <w:rsid w:val="00C426F9"/>
    <w:rsid w:val="00C42924"/>
    <w:rsid w:val="00C42C36"/>
    <w:rsid w:val="00C42EC3"/>
    <w:rsid w:val="00C42F79"/>
    <w:rsid w:val="00C43017"/>
    <w:rsid w:val="00C43063"/>
    <w:rsid w:val="00C43547"/>
    <w:rsid w:val="00C435BE"/>
    <w:rsid w:val="00C435CC"/>
    <w:rsid w:val="00C43776"/>
    <w:rsid w:val="00C43A4C"/>
    <w:rsid w:val="00C43B92"/>
    <w:rsid w:val="00C43D29"/>
    <w:rsid w:val="00C43D8B"/>
    <w:rsid w:val="00C43E01"/>
    <w:rsid w:val="00C43E05"/>
    <w:rsid w:val="00C44004"/>
    <w:rsid w:val="00C44141"/>
    <w:rsid w:val="00C4415C"/>
    <w:rsid w:val="00C44173"/>
    <w:rsid w:val="00C4455C"/>
    <w:rsid w:val="00C445FF"/>
    <w:rsid w:val="00C448EB"/>
    <w:rsid w:val="00C44919"/>
    <w:rsid w:val="00C44946"/>
    <w:rsid w:val="00C449BC"/>
    <w:rsid w:val="00C44A0F"/>
    <w:rsid w:val="00C44A8B"/>
    <w:rsid w:val="00C44BB6"/>
    <w:rsid w:val="00C44C63"/>
    <w:rsid w:val="00C4500D"/>
    <w:rsid w:val="00C450FA"/>
    <w:rsid w:val="00C45336"/>
    <w:rsid w:val="00C453D6"/>
    <w:rsid w:val="00C4567B"/>
    <w:rsid w:val="00C4576F"/>
    <w:rsid w:val="00C458B3"/>
    <w:rsid w:val="00C45929"/>
    <w:rsid w:val="00C45A17"/>
    <w:rsid w:val="00C45D70"/>
    <w:rsid w:val="00C46354"/>
    <w:rsid w:val="00C46594"/>
    <w:rsid w:val="00C4674C"/>
    <w:rsid w:val="00C46EF2"/>
    <w:rsid w:val="00C4720A"/>
    <w:rsid w:val="00C475BD"/>
    <w:rsid w:val="00C47782"/>
    <w:rsid w:val="00C477EA"/>
    <w:rsid w:val="00C4787C"/>
    <w:rsid w:val="00C47A72"/>
    <w:rsid w:val="00C47D87"/>
    <w:rsid w:val="00C47EE9"/>
    <w:rsid w:val="00C50080"/>
    <w:rsid w:val="00C5042A"/>
    <w:rsid w:val="00C507BF"/>
    <w:rsid w:val="00C508E6"/>
    <w:rsid w:val="00C509EF"/>
    <w:rsid w:val="00C50AC1"/>
    <w:rsid w:val="00C50E5D"/>
    <w:rsid w:val="00C50F31"/>
    <w:rsid w:val="00C51278"/>
    <w:rsid w:val="00C51695"/>
    <w:rsid w:val="00C519A9"/>
    <w:rsid w:val="00C51B71"/>
    <w:rsid w:val="00C51DEB"/>
    <w:rsid w:val="00C51DF7"/>
    <w:rsid w:val="00C5203C"/>
    <w:rsid w:val="00C524C8"/>
    <w:rsid w:val="00C52581"/>
    <w:rsid w:val="00C528E7"/>
    <w:rsid w:val="00C52BEA"/>
    <w:rsid w:val="00C52CEB"/>
    <w:rsid w:val="00C52E8D"/>
    <w:rsid w:val="00C52F90"/>
    <w:rsid w:val="00C5315B"/>
    <w:rsid w:val="00C534C0"/>
    <w:rsid w:val="00C53BF7"/>
    <w:rsid w:val="00C53DEA"/>
    <w:rsid w:val="00C54162"/>
    <w:rsid w:val="00C54194"/>
    <w:rsid w:val="00C541C9"/>
    <w:rsid w:val="00C54546"/>
    <w:rsid w:val="00C54758"/>
    <w:rsid w:val="00C54958"/>
    <w:rsid w:val="00C5511A"/>
    <w:rsid w:val="00C5522F"/>
    <w:rsid w:val="00C554A7"/>
    <w:rsid w:val="00C556B5"/>
    <w:rsid w:val="00C557E9"/>
    <w:rsid w:val="00C55978"/>
    <w:rsid w:val="00C559F9"/>
    <w:rsid w:val="00C55AB2"/>
    <w:rsid w:val="00C55BAF"/>
    <w:rsid w:val="00C55BCB"/>
    <w:rsid w:val="00C55CCF"/>
    <w:rsid w:val="00C55F2B"/>
    <w:rsid w:val="00C55FE6"/>
    <w:rsid w:val="00C5642F"/>
    <w:rsid w:val="00C56EF2"/>
    <w:rsid w:val="00C572D2"/>
    <w:rsid w:val="00C57613"/>
    <w:rsid w:val="00C577FD"/>
    <w:rsid w:val="00C578B9"/>
    <w:rsid w:val="00C57A19"/>
    <w:rsid w:val="00C57F3A"/>
    <w:rsid w:val="00C60022"/>
    <w:rsid w:val="00C60381"/>
    <w:rsid w:val="00C608C2"/>
    <w:rsid w:val="00C60B02"/>
    <w:rsid w:val="00C60B51"/>
    <w:rsid w:val="00C60DC9"/>
    <w:rsid w:val="00C60E4F"/>
    <w:rsid w:val="00C610F9"/>
    <w:rsid w:val="00C611EB"/>
    <w:rsid w:val="00C61429"/>
    <w:rsid w:val="00C61619"/>
    <w:rsid w:val="00C61BE1"/>
    <w:rsid w:val="00C61BE8"/>
    <w:rsid w:val="00C61E6D"/>
    <w:rsid w:val="00C61F3B"/>
    <w:rsid w:val="00C620D6"/>
    <w:rsid w:val="00C62504"/>
    <w:rsid w:val="00C6256D"/>
    <w:rsid w:val="00C625F7"/>
    <w:rsid w:val="00C6268F"/>
    <w:rsid w:val="00C626BB"/>
    <w:rsid w:val="00C627AF"/>
    <w:rsid w:val="00C62AD7"/>
    <w:rsid w:val="00C635D3"/>
    <w:rsid w:val="00C6382C"/>
    <w:rsid w:val="00C63D66"/>
    <w:rsid w:val="00C64093"/>
    <w:rsid w:val="00C64168"/>
    <w:rsid w:val="00C64690"/>
    <w:rsid w:val="00C6469F"/>
    <w:rsid w:val="00C64A7A"/>
    <w:rsid w:val="00C64B0C"/>
    <w:rsid w:val="00C64B46"/>
    <w:rsid w:val="00C64D37"/>
    <w:rsid w:val="00C64F25"/>
    <w:rsid w:val="00C65443"/>
    <w:rsid w:val="00C656A3"/>
    <w:rsid w:val="00C657C6"/>
    <w:rsid w:val="00C65D2D"/>
    <w:rsid w:val="00C667A7"/>
    <w:rsid w:val="00C66936"/>
    <w:rsid w:val="00C66C0D"/>
    <w:rsid w:val="00C66DA3"/>
    <w:rsid w:val="00C671EA"/>
    <w:rsid w:val="00C67641"/>
    <w:rsid w:val="00C677F3"/>
    <w:rsid w:val="00C7007F"/>
    <w:rsid w:val="00C7018F"/>
    <w:rsid w:val="00C705FF"/>
    <w:rsid w:val="00C70918"/>
    <w:rsid w:val="00C70BAC"/>
    <w:rsid w:val="00C70D45"/>
    <w:rsid w:val="00C70F64"/>
    <w:rsid w:val="00C71135"/>
    <w:rsid w:val="00C7152D"/>
    <w:rsid w:val="00C71551"/>
    <w:rsid w:val="00C7163D"/>
    <w:rsid w:val="00C716E6"/>
    <w:rsid w:val="00C7174D"/>
    <w:rsid w:val="00C71997"/>
    <w:rsid w:val="00C71B64"/>
    <w:rsid w:val="00C71E49"/>
    <w:rsid w:val="00C71F69"/>
    <w:rsid w:val="00C720F4"/>
    <w:rsid w:val="00C72C92"/>
    <w:rsid w:val="00C72FF2"/>
    <w:rsid w:val="00C73064"/>
    <w:rsid w:val="00C73148"/>
    <w:rsid w:val="00C732B2"/>
    <w:rsid w:val="00C7361C"/>
    <w:rsid w:val="00C73944"/>
    <w:rsid w:val="00C73C4A"/>
    <w:rsid w:val="00C73C6F"/>
    <w:rsid w:val="00C73D3A"/>
    <w:rsid w:val="00C74288"/>
    <w:rsid w:val="00C74630"/>
    <w:rsid w:val="00C7482A"/>
    <w:rsid w:val="00C74861"/>
    <w:rsid w:val="00C7498F"/>
    <w:rsid w:val="00C74BD6"/>
    <w:rsid w:val="00C74F01"/>
    <w:rsid w:val="00C74F0E"/>
    <w:rsid w:val="00C74FB3"/>
    <w:rsid w:val="00C75208"/>
    <w:rsid w:val="00C75217"/>
    <w:rsid w:val="00C7550A"/>
    <w:rsid w:val="00C75624"/>
    <w:rsid w:val="00C75625"/>
    <w:rsid w:val="00C756B4"/>
    <w:rsid w:val="00C756E4"/>
    <w:rsid w:val="00C758DC"/>
    <w:rsid w:val="00C75DA9"/>
    <w:rsid w:val="00C75E34"/>
    <w:rsid w:val="00C760B0"/>
    <w:rsid w:val="00C7638A"/>
    <w:rsid w:val="00C76728"/>
    <w:rsid w:val="00C76CA0"/>
    <w:rsid w:val="00C76CC5"/>
    <w:rsid w:val="00C76CD2"/>
    <w:rsid w:val="00C76CF1"/>
    <w:rsid w:val="00C772AC"/>
    <w:rsid w:val="00C77367"/>
    <w:rsid w:val="00C7740A"/>
    <w:rsid w:val="00C77A34"/>
    <w:rsid w:val="00C77A6F"/>
    <w:rsid w:val="00C77E11"/>
    <w:rsid w:val="00C802A3"/>
    <w:rsid w:val="00C805EB"/>
    <w:rsid w:val="00C80A2E"/>
    <w:rsid w:val="00C80B6D"/>
    <w:rsid w:val="00C80B95"/>
    <w:rsid w:val="00C80D28"/>
    <w:rsid w:val="00C81507"/>
    <w:rsid w:val="00C8172B"/>
    <w:rsid w:val="00C81C02"/>
    <w:rsid w:val="00C81CD1"/>
    <w:rsid w:val="00C81D13"/>
    <w:rsid w:val="00C81DDE"/>
    <w:rsid w:val="00C81E1A"/>
    <w:rsid w:val="00C82048"/>
    <w:rsid w:val="00C82118"/>
    <w:rsid w:val="00C821B4"/>
    <w:rsid w:val="00C82279"/>
    <w:rsid w:val="00C82730"/>
    <w:rsid w:val="00C82C38"/>
    <w:rsid w:val="00C82C5C"/>
    <w:rsid w:val="00C831B1"/>
    <w:rsid w:val="00C83315"/>
    <w:rsid w:val="00C8333E"/>
    <w:rsid w:val="00C833F3"/>
    <w:rsid w:val="00C83518"/>
    <w:rsid w:val="00C83AD7"/>
    <w:rsid w:val="00C83B2F"/>
    <w:rsid w:val="00C83E8F"/>
    <w:rsid w:val="00C83F6D"/>
    <w:rsid w:val="00C83F87"/>
    <w:rsid w:val="00C84023"/>
    <w:rsid w:val="00C84288"/>
    <w:rsid w:val="00C843BF"/>
    <w:rsid w:val="00C84435"/>
    <w:rsid w:val="00C8445B"/>
    <w:rsid w:val="00C8463F"/>
    <w:rsid w:val="00C846D2"/>
    <w:rsid w:val="00C848E9"/>
    <w:rsid w:val="00C849CC"/>
    <w:rsid w:val="00C84AB6"/>
    <w:rsid w:val="00C84B56"/>
    <w:rsid w:val="00C84C5B"/>
    <w:rsid w:val="00C852B8"/>
    <w:rsid w:val="00C85453"/>
    <w:rsid w:val="00C85556"/>
    <w:rsid w:val="00C855B7"/>
    <w:rsid w:val="00C856EF"/>
    <w:rsid w:val="00C85707"/>
    <w:rsid w:val="00C8574C"/>
    <w:rsid w:val="00C85B6B"/>
    <w:rsid w:val="00C85C1E"/>
    <w:rsid w:val="00C85CD7"/>
    <w:rsid w:val="00C86224"/>
    <w:rsid w:val="00C862B2"/>
    <w:rsid w:val="00C863A5"/>
    <w:rsid w:val="00C8682C"/>
    <w:rsid w:val="00C86A21"/>
    <w:rsid w:val="00C86AD6"/>
    <w:rsid w:val="00C86DC6"/>
    <w:rsid w:val="00C86E3C"/>
    <w:rsid w:val="00C86E64"/>
    <w:rsid w:val="00C86F06"/>
    <w:rsid w:val="00C86FC7"/>
    <w:rsid w:val="00C87410"/>
    <w:rsid w:val="00C87568"/>
    <w:rsid w:val="00C8773E"/>
    <w:rsid w:val="00C878C7"/>
    <w:rsid w:val="00C90264"/>
    <w:rsid w:val="00C903E8"/>
    <w:rsid w:val="00C90CBF"/>
    <w:rsid w:val="00C90F24"/>
    <w:rsid w:val="00C90FF2"/>
    <w:rsid w:val="00C9100B"/>
    <w:rsid w:val="00C91502"/>
    <w:rsid w:val="00C9185F"/>
    <w:rsid w:val="00C91A56"/>
    <w:rsid w:val="00C91BDA"/>
    <w:rsid w:val="00C91D11"/>
    <w:rsid w:val="00C923E7"/>
    <w:rsid w:val="00C92AD4"/>
    <w:rsid w:val="00C92B64"/>
    <w:rsid w:val="00C92E2F"/>
    <w:rsid w:val="00C92E88"/>
    <w:rsid w:val="00C930C0"/>
    <w:rsid w:val="00C9318D"/>
    <w:rsid w:val="00C93294"/>
    <w:rsid w:val="00C93365"/>
    <w:rsid w:val="00C93578"/>
    <w:rsid w:val="00C939EB"/>
    <w:rsid w:val="00C93D67"/>
    <w:rsid w:val="00C93DCF"/>
    <w:rsid w:val="00C93E0C"/>
    <w:rsid w:val="00C94272"/>
    <w:rsid w:val="00C942BE"/>
    <w:rsid w:val="00C945D4"/>
    <w:rsid w:val="00C949EA"/>
    <w:rsid w:val="00C94A34"/>
    <w:rsid w:val="00C94A4D"/>
    <w:rsid w:val="00C94FC5"/>
    <w:rsid w:val="00C950E3"/>
    <w:rsid w:val="00C95255"/>
    <w:rsid w:val="00C952C1"/>
    <w:rsid w:val="00C954A7"/>
    <w:rsid w:val="00C9574A"/>
    <w:rsid w:val="00C9584D"/>
    <w:rsid w:val="00C95890"/>
    <w:rsid w:val="00C95A42"/>
    <w:rsid w:val="00C95AC6"/>
    <w:rsid w:val="00C95CF0"/>
    <w:rsid w:val="00C95CFE"/>
    <w:rsid w:val="00C95D94"/>
    <w:rsid w:val="00C95DB5"/>
    <w:rsid w:val="00C95E8B"/>
    <w:rsid w:val="00C96094"/>
    <w:rsid w:val="00C9689B"/>
    <w:rsid w:val="00C96E3C"/>
    <w:rsid w:val="00C97373"/>
    <w:rsid w:val="00C97731"/>
    <w:rsid w:val="00C97CA0"/>
    <w:rsid w:val="00C97F1B"/>
    <w:rsid w:val="00CA00DA"/>
    <w:rsid w:val="00CA03AA"/>
    <w:rsid w:val="00CA046D"/>
    <w:rsid w:val="00CA07C6"/>
    <w:rsid w:val="00CA091B"/>
    <w:rsid w:val="00CA0955"/>
    <w:rsid w:val="00CA0B41"/>
    <w:rsid w:val="00CA0FBC"/>
    <w:rsid w:val="00CA128A"/>
    <w:rsid w:val="00CA14C4"/>
    <w:rsid w:val="00CA166C"/>
    <w:rsid w:val="00CA1676"/>
    <w:rsid w:val="00CA17C8"/>
    <w:rsid w:val="00CA1811"/>
    <w:rsid w:val="00CA19AF"/>
    <w:rsid w:val="00CA1AAC"/>
    <w:rsid w:val="00CA1D4D"/>
    <w:rsid w:val="00CA1D9D"/>
    <w:rsid w:val="00CA201F"/>
    <w:rsid w:val="00CA2400"/>
    <w:rsid w:val="00CA2470"/>
    <w:rsid w:val="00CA2CAE"/>
    <w:rsid w:val="00CA2CE5"/>
    <w:rsid w:val="00CA2F08"/>
    <w:rsid w:val="00CA2F2E"/>
    <w:rsid w:val="00CA304D"/>
    <w:rsid w:val="00CA33F5"/>
    <w:rsid w:val="00CA341C"/>
    <w:rsid w:val="00CA3864"/>
    <w:rsid w:val="00CA3903"/>
    <w:rsid w:val="00CA3933"/>
    <w:rsid w:val="00CA3B1E"/>
    <w:rsid w:val="00CA3B92"/>
    <w:rsid w:val="00CA3C4C"/>
    <w:rsid w:val="00CA3D0B"/>
    <w:rsid w:val="00CA3D2D"/>
    <w:rsid w:val="00CA42EC"/>
    <w:rsid w:val="00CA4564"/>
    <w:rsid w:val="00CA4570"/>
    <w:rsid w:val="00CA4618"/>
    <w:rsid w:val="00CA4B45"/>
    <w:rsid w:val="00CA4F0A"/>
    <w:rsid w:val="00CA4F72"/>
    <w:rsid w:val="00CA4FFF"/>
    <w:rsid w:val="00CA5436"/>
    <w:rsid w:val="00CA5700"/>
    <w:rsid w:val="00CA5783"/>
    <w:rsid w:val="00CA57E8"/>
    <w:rsid w:val="00CA5945"/>
    <w:rsid w:val="00CA5A1B"/>
    <w:rsid w:val="00CA5B18"/>
    <w:rsid w:val="00CA5C36"/>
    <w:rsid w:val="00CA6983"/>
    <w:rsid w:val="00CA6A19"/>
    <w:rsid w:val="00CA6B26"/>
    <w:rsid w:val="00CA6C74"/>
    <w:rsid w:val="00CA72BF"/>
    <w:rsid w:val="00CA72F0"/>
    <w:rsid w:val="00CA7322"/>
    <w:rsid w:val="00CA7490"/>
    <w:rsid w:val="00CA77D7"/>
    <w:rsid w:val="00CA7AAB"/>
    <w:rsid w:val="00CA7BAD"/>
    <w:rsid w:val="00CB0050"/>
    <w:rsid w:val="00CB00C0"/>
    <w:rsid w:val="00CB015F"/>
    <w:rsid w:val="00CB01D5"/>
    <w:rsid w:val="00CB0300"/>
    <w:rsid w:val="00CB04B3"/>
    <w:rsid w:val="00CB06B7"/>
    <w:rsid w:val="00CB0AC1"/>
    <w:rsid w:val="00CB0B62"/>
    <w:rsid w:val="00CB0D05"/>
    <w:rsid w:val="00CB1487"/>
    <w:rsid w:val="00CB17A9"/>
    <w:rsid w:val="00CB1869"/>
    <w:rsid w:val="00CB19FE"/>
    <w:rsid w:val="00CB1B6C"/>
    <w:rsid w:val="00CB1F18"/>
    <w:rsid w:val="00CB2019"/>
    <w:rsid w:val="00CB299B"/>
    <w:rsid w:val="00CB29D2"/>
    <w:rsid w:val="00CB2A27"/>
    <w:rsid w:val="00CB2B84"/>
    <w:rsid w:val="00CB2EED"/>
    <w:rsid w:val="00CB30AF"/>
    <w:rsid w:val="00CB31D4"/>
    <w:rsid w:val="00CB322E"/>
    <w:rsid w:val="00CB3739"/>
    <w:rsid w:val="00CB385A"/>
    <w:rsid w:val="00CB41C8"/>
    <w:rsid w:val="00CB432D"/>
    <w:rsid w:val="00CB454F"/>
    <w:rsid w:val="00CB4650"/>
    <w:rsid w:val="00CB47E8"/>
    <w:rsid w:val="00CB480A"/>
    <w:rsid w:val="00CB4CE3"/>
    <w:rsid w:val="00CB4F83"/>
    <w:rsid w:val="00CB5385"/>
    <w:rsid w:val="00CB5466"/>
    <w:rsid w:val="00CB5471"/>
    <w:rsid w:val="00CB5743"/>
    <w:rsid w:val="00CB5775"/>
    <w:rsid w:val="00CB5918"/>
    <w:rsid w:val="00CB5E5A"/>
    <w:rsid w:val="00CB5F2E"/>
    <w:rsid w:val="00CB6162"/>
    <w:rsid w:val="00CB65A7"/>
    <w:rsid w:val="00CB67E2"/>
    <w:rsid w:val="00CB6E0E"/>
    <w:rsid w:val="00CB6E84"/>
    <w:rsid w:val="00CB7064"/>
    <w:rsid w:val="00CB7075"/>
    <w:rsid w:val="00CB7606"/>
    <w:rsid w:val="00CB760E"/>
    <w:rsid w:val="00CB77DA"/>
    <w:rsid w:val="00CB78B2"/>
    <w:rsid w:val="00CB79A7"/>
    <w:rsid w:val="00CB7A4B"/>
    <w:rsid w:val="00CB7D61"/>
    <w:rsid w:val="00CB7DE8"/>
    <w:rsid w:val="00CB7EE2"/>
    <w:rsid w:val="00CB7F64"/>
    <w:rsid w:val="00CC017E"/>
    <w:rsid w:val="00CC029B"/>
    <w:rsid w:val="00CC0688"/>
    <w:rsid w:val="00CC08A4"/>
    <w:rsid w:val="00CC0A09"/>
    <w:rsid w:val="00CC0F27"/>
    <w:rsid w:val="00CC0FEB"/>
    <w:rsid w:val="00CC1071"/>
    <w:rsid w:val="00CC12EE"/>
    <w:rsid w:val="00CC161D"/>
    <w:rsid w:val="00CC1719"/>
    <w:rsid w:val="00CC1C76"/>
    <w:rsid w:val="00CC1CC2"/>
    <w:rsid w:val="00CC1D64"/>
    <w:rsid w:val="00CC1F21"/>
    <w:rsid w:val="00CC1F23"/>
    <w:rsid w:val="00CC1FDC"/>
    <w:rsid w:val="00CC1FF3"/>
    <w:rsid w:val="00CC1FFF"/>
    <w:rsid w:val="00CC2388"/>
    <w:rsid w:val="00CC244E"/>
    <w:rsid w:val="00CC269C"/>
    <w:rsid w:val="00CC26F4"/>
    <w:rsid w:val="00CC29F1"/>
    <w:rsid w:val="00CC2A6D"/>
    <w:rsid w:val="00CC2BDB"/>
    <w:rsid w:val="00CC2C0A"/>
    <w:rsid w:val="00CC2F09"/>
    <w:rsid w:val="00CC312F"/>
    <w:rsid w:val="00CC3597"/>
    <w:rsid w:val="00CC3918"/>
    <w:rsid w:val="00CC3AEB"/>
    <w:rsid w:val="00CC3D46"/>
    <w:rsid w:val="00CC3EC7"/>
    <w:rsid w:val="00CC3F40"/>
    <w:rsid w:val="00CC42F3"/>
    <w:rsid w:val="00CC4476"/>
    <w:rsid w:val="00CC4580"/>
    <w:rsid w:val="00CC48C3"/>
    <w:rsid w:val="00CC4A71"/>
    <w:rsid w:val="00CC4CFA"/>
    <w:rsid w:val="00CC4DC1"/>
    <w:rsid w:val="00CC4E3E"/>
    <w:rsid w:val="00CC4E9B"/>
    <w:rsid w:val="00CC5022"/>
    <w:rsid w:val="00CC513E"/>
    <w:rsid w:val="00CC5209"/>
    <w:rsid w:val="00CC5638"/>
    <w:rsid w:val="00CC5666"/>
    <w:rsid w:val="00CC58FE"/>
    <w:rsid w:val="00CC59DF"/>
    <w:rsid w:val="00CC5A49"/>
    <w:rsid w:val="00CC5CB3"/>
    <w:rsid w:val="00CC5F9A"/>
    <w:rsid w:val="00CC61B2"/>
    <w:rsid w:val="00CC6440"/>
    <w:rsid w:val="00CC65E6"/>
    <w:rsid w:val="00CC66FD"/>
    <w:rsid w:val="00CC67B1"/>
    <w:rsid w:val="00CC693B"/>
    <w:rsid w:val="00CC697C"/>
    <w:rsid w:val="00CC69B6"/>
    <w:rsid w:val="00CC6E31"/>
    <w:rsid w:val="00CC6F8C"/>
    <w:rsid w:val="00CC717B"/>
    <w:rsid w:val="00CC751E"/>
    <w:rsid w:val="00CC75D2"/>
    <w:rsid w:val="00CC77FD"/>
    <w:rsid w:val="00CC7DCB"/>
    <w:rsid w:val="00CC7DE5"/>
    <w:rsid w:val="00CD00FC"/>
    <w:rsid w:val="00CD0326"/>
    <w:rsid w:val="00CD03CF"/>
    <w:rsid w:val="00CD04BD"/>
    <w:rsid w:val="00CD0563"/>
    <w:rsid w:val="00CD0595"/>
    <w:rsid w:val="00CD06B8"/>
    <w:rsid w:val="00CD0CEB"/>
    <w:rsid w:val="00CD0F01"/>
    <w:rsid w:val="00CD0FC6"/>
    <w:rsid w:val="00CD1456"/>
    <w:rsid w:val="00CD16BA"/>
    <w:rsid w:val="00CD1775"/>
    <w:rsid w:val="00CD19A0"/>
    <w:rsid w:val="00CD1CED"/>
    <w:rsid w:val="00CD216B"/>
    <w:rsid w:val="00CD2518"/>
    <w:rsid w:val="00CD265C"/>
    <w:rsid w:val="00CD27F9"/>
    <w:rsid w:val="00CD2ADE"/>
    <w:rsid w:val="00CD2D2A"/>
    <w:rsid w:val="00CD2D3A"/>
    <w:rsid w:val="00CD2D78"/>
    <w:rsid w:val="00CD3338"/>
    <w:rsid w:val="00CD36AE"/>
    <w:rsid w:val="00CD380B"/>
    <w:rsid w:val="00CD3F55"/>
    <w:rsid w:val="00CD3FDE"/>
    <w:rsid w:val="00CD4065"/>
    <w:rsid w:val="00CD417A"/>
    <w:rsid w:val="00CD46AB"/>
    <w:rsid w:val="00CD4747"/>
    <w:rsid w:val="00CD4AE9"/>
    <w:rsid w:val="00CD53AA"/>
    <w:rsid w:val="00CD53CA"/>
    <w:rsid w:val="00CD554C"/>
    <w:rsid w:val="00CD61D2"/>
    <w:rsid w:val="00CD69C6"/>
    <w:rsid w:val="00CD6A44"/>
    <w:rsid w:val="00CD6C5F"/>
    <w:rsid w:val="00CD6CF0"/>
    <w:rsid w:val="00CD6EA1"/>
    <w:rsid w:val="00CD6F9A"/>
    <w:rsid w:val="00CD7735"/>
    <w:rsid w:val="00CD7BB3"/>
    <w:rsid w:val="00CD7D91"/>
    <w:rsid w:val="00CD7DEF"/>
    <w:rsid w:val="00CD7E4B"/>
    <w:rsid w:val="00CD7F04"/>
    <w:rsid w:val="00CD7F76"/>
    <w:rsid w:val="00CE007E"/>
    <w:rsid w:val="00CE00F7"/>
    <w:rsid w:val="00CE040E"/>
    <w:rsid w:val="00CE0506"/>
    <w:rsid w:val="00CE0624"/>
    <w:rsid w:val="00CE0709"/>
    <w:rsid w:val="00CE07C7"/>
    <w:rsid w:val="00CE0ED4"/>
    <w:rsid w:val="00CE11F6"/>
    <w:rsid w:val="00CE120A"/>
    <w:rsid w:val="00CE13B6"/>
    <w:rsid w:val="00CE14B5"/>
    <w:rsid w:val="00CE1672"/>
    <w:rsid w:val="00CE1C7C"/>
    <w:rsid w:val="00CE1CB3"/>
    <w:rsid w:val="00CE224D"/>
    <w:rsid w:val="00CE238B"/>
    <w:rsid w:val="00CE24CF"/>
    <w:rsid w:val="00CE25AF"/>
    <w:rsid w:val="00CE25B8"/>
    <w:rsid w:val="00CE27CB"/>
    <w:rsid w:val="00CE2A36"/>
    <w:rsid w:val="00CE2BD7"/>
    <w:rsid w:val="00CE2F0B"/>
    <w:rsid w:val="00CE338F"/>
    <w:rsid w:val="00CE3C3A"/>
    <w:rsid w:val="00CE3F55"/>
    <w:rsid w:val="00CE427E"/>
    <w:rsid w:val="00CE43BA"/>
    <w:rsid w:val="00CE43F7"/>
    <w:rsid w:val="00CE452B"/>
    <w:rsid w:val="00CE472E"/>
    <w:rsid w:val="00CE482B"/>
    <w:rsid w:val="00CE4940"/>
    <w:rsid w:val="00CE4997"/>
    <w:rsid w:val="00CE4B88"/>
    <w:rsid w:val="00CE4C6E"/>
    <w:rsid w:val="00CE4EDC"/>
    <w:rsid w:val="00CE5083"/>
    <w:rsid w:val="00CE541D"/>
    <w:rsid w:val="00CE5627"/>
    <w:rsid w:val="00CE5649"/>
    <w:rsid w:val="00CE5932"/>
    <w:rsid w:val="00CE5ACC"/>
    <w:rsid w:val="00CE5C44"/>
    <w:rsid w:val="00CE5E76"/>
    <w:rsid w:val="00CE5F07"/>
    <w:rsid w:val="00CE5FA9"/>
    <w:rsid w:val="00CE5FAB"/>
    <w:rsid w:val="00CE5FFF"/>
    <w:rsid w:val="00CE60FF"/>
    <w:rsid w:val="00CE6470"/>
    <w:rsid w:val="00CE67A8"/>
    <w:rsid w:val="00CE6840"/>
    <w:rsid w:val="00CE6C9F"/>
    <w:rsid w:val="00CE6CA0"/>
    <w:rsid w:val="00CE6F73"/>
    <w:rsid w:val="00CE7090"/>
    <w:rsid w:val="00CE734B"/>
    <w:rsid w:val="00CE738B"/>
    <w:rsid w:val="00CE7591"/>
    <w:rsid w:val="00CE77AE"/>
    <w:rsid w:val="00CE7C50"/>
    <w:rsid w:val="00CF0273"/>
    <w:rsid w:val="00CF037A"/>
    <w:rsid w:val="00CF058F"/>
    <w:rsid w:val="00CF088B"/>
    <w:rsid w:val="00CF09B0"/>
    <w:rsid w:val="00CF0D62"/>
    <w:rsid w:val="00CF0EFE"/>
    <w:rsid w:val="00CF0F16"/>
    <w:rsid w:val="00CF10DD"/>
    <w:rsid w:val="00CF1A4A"/>
    <w:rsid w:val="00CF20DF"/>
    <w:rsid w:val="00CF22F8"/>
    <w:rsid w:val="00CF245A"/>
    <w:rsid w:val="00CF254E"/>
    <w:rsid w:val="00CF25E8"/>
    <w:rsid w:val="00CF2609"/>
    <w:rsid w:val="00CF28B5"/>
    <w:rsid w:val="00CF2994"/>
    <w:rsid w:val="00CF29FE"/>
    <w:rsid w:val="00CF304C"/>
    <w:rsid w:val="00CF30F8"/>
    <w:rsid w:val="00CF31E1"/>
    <w:rsid w:val="00CF3212"/>
    <w:rsid w:val="00CF3216"/>
    <w:rsid w:val="00CF33A2"/>
    <w:rsid w:val="00CF3548"/>
    <w:rsid w:val="00CF3734"/>
    <w:rsid w:val="00CF3801"/>
    <w:rsid w:val="00CF3B43"/>
    <w:rsid w:val="00CF3F42"/>
    <w:rsid w:val="00CF3F6B"/>
    <w:rsid w:val="00CF40F0"/>
    <w:rsid w:val="00CF4211"/>
    <w:rsid w:val="00CF45F0"/>
    <w:rsid w:val="00CF4884"/>
    <w:rsid w:val="00CF48AF"/>
    <w:rsid w:val="00CF49E6"/>
    <w:rsid w:val="00CF50CB"/>
    <w:rsid w:val="00CF5666"/>
    <w:rsid w:val="00CF567D"/>
    <w:rsid w:val="00CF57B9"/>
    <w:rsid w:val="00CF5961"/>
    <w:rsid w:val="00CF5A85"/>
    <w:rsid w:val="00CF5E38"/>
    <w:rsid w:val="00CF5F87"/>
    <w:rsid w:val="00CF60B1"/>
    <w:rsid w:val="00CF623B"/>
    <w:rsid w:val="00CF6288"/>
    <w:rsid w:val="00CF69FE"/>
    <w:rsid w:val="00CF6A11"/>
    <w:rsid w:val="00CF6A64"/>
    <w:rsid w:val="00CF6ACC"/>
    <w:rsid w:val="00CF6D6E"/>
    <w:rsid w:val="00CF6F4E"/>
    <w:rsid w:val="00CF70CF"/>
    <w:rsid w:val="00CF7358"/>
    <w:rsid w:val="00CF7471"/>
    <w:rsid w:val="00CF78E0"/>
    <w:rsid w:val="00CF7B07"/>
    <w:rsid w:val="00CF7BD1"/>
    <w:rsid w:val="00CF7ED9"/>
    <w:rsid w:val="00D0002A"/>
    <w:rsid w:val="00D00447"/>
    <w:rsid w:val="00D007B9"/>
    <w:rsid w:val="00D00D6D"/>
    <w:rsid w:val="00D00F27"/>
    <w:rsid w:val="00D00F8E"/>
    <w:rsid w:val="00D0118A"/>
    <w:rsid w:val="00D01362"/>
    <w:rsid w:val="00D01615"/>
    <w:rsid w:val="00D018BA"/>
    <w:rsid w:val="00D01B29"/>
    <w:rsid w:val="00D02018"/>
    <w:rsid w:val="00D02721"/>
    <w:rsid w:val="00D02A8E"/>
    <w:rsid w:val="00D02BAE"/>
    <w:rsid w:val="00D02F40"/>
    <w:rsid w:val="00D02F54"/>
    <w:rsid w:val="00D03156"/>
    <w:rsid w:val="00D033CC"/>
    <w:rsid w:val="00D0381A"/>
    <w:rsid w:val="00D03A0F"/>
    <w:rsid w:val="00D03C37"/>
    <w:rsid w:val="00D03C4D"/>
    <w:rsid w:val="00D0400F"/>
    <w:rsid w:val="00D04140"/>
    <w:rsid w:val="00D0422F"/>
    <w:rsid w:val="00D04485"/>
    <w:rsid w:val="00D044DE"/>
    <w:rsid w:val="00D0463A"/>
    <w:rsid w:val="00D0492B"/>
    <w:rsid w:val="00D04D8D"/>
    <w:rsid w:val="00D04DB2"/>
    <w:rsid w:val="00D05137"/>
    <w:rsid w:val="00D05287"/>
    <w:rsid w:val="00D05497"/>
    <w:rsid w:val="00D05532"/>
    <w:rsid w:val="00D056ED"/>
    <w:rsid w:val="00D05AE1"/>
    <w:rsid w:val="00D06018"/>
    <w:rsid w:val="00D0608C"/>
    <w:rsid w:val="00D06172"/>
    <w:rsid w:val="00D06324"/>
    <w:rsid w:val="00D06603"/>
    <w:rsid w:val="00D06787"/>
    <w:rsid w:val="00D069E4"/>
    <w:rsid w:val="00D06A68"/>
    <w:rsid w:val="00D06AAA"/>
    <w:rsid w:val="00D06C2E"/>
    <w:rsid w:val="00D06DC3"/>
    <w:rsid w:val="00D07071"/>
    <w:rsid w:val="00D070A2"/>
    <w:rsid w:val="00D071D4"/>
    <w:rsid w:val="00D072A2"/>
    <w:rsid w:val="00D0733C"/>
    <w:rsid w:val="00D07401"/>
    <w:rsid w:val="00D074A0"/>
    <w:rsid w:val="00D07736"/>
    <w:rsid w:val="00D0774A"/>
    <w:rsid w:val="00D07957"/>
    <w:rsid w:val="00D079BA"/>
    <w:rsid w:val="00D079E4"/>
    <w:rsid w:val="00D07AD0"/>
    <w:rsid w:val="00D07BD6"/>
    <w:rsid w:val="00D07C2A"/>
    <w:rsid w:val="00D07E85"/>
    <w:rsid w:val="00D104BA"/>
    <w:rsid w:val="00D104DC"/>
    <w:rsid w:val="00D10786"/>
    <w:rsid w:val="00D10AC2"/>
    <w:rsid w:val="00D10AFF"/>
    <w:rsid w:val="00D10B69"/>
    <w:rsid w:val="00D10CAE"/>
    <w:rsid w:val="00D10E5C"/>
    <w:rsid w:val="00D10FC8"/>
    <w:rsid w:val="00D11139"/>
    <w:rsid w:val="00D112DE"/>
    <w:rsid w:val="00D113E2"/>
    <w:rsid w:val="00D11459"/>
    <w:rsid w:val="00D114FC"/>
    <w:rsid w:val="00D115BB"/>
    <w:rsid w:val="00D11915"/>
    <w:rsid w:val="00D119B4"/>
    <w:rsid w:val="00D11A65"/>
    <w:rsid w:val="00D11D34"/>
    <w:rsid w:val="00D11DA1"/>
    <w:rsid w:val="00D11DD1"/>
    <w:rsid w:val="00D11EEC"/>
    <w:rsid w:val="00D12042"/>
    <w:rsid w:val="00D1209F"/>
    <w:rsid w:val="00D121B9"/>
    <w:rsid w:val="00D123A9"/>
    <w:rsid w:val="00D124CB"/>
    <w:rsid w:val="00D128B7"/>
    <w:rsid w:val="00D129F1"/>
    <w:rsid w:val="00D12A23"/>
    <w:rsid w:val="00D13204"/>
    <w:rsid w:val="00D1341D"/>
    <w:rsid w:val="00D135FE"/>
    <w:rsid w:val="00D138FF"/>
    <w:rsid w:val="00D13F2A"/>
    <w:rsid w:val="00D13F46"/>
    <w:rsid w:val="00D140EA"/>
    <w:rsid w:val="00D14132"/>
    <w:rsid w:val="00D1431D"/>
    <w:rsid w:val="00D14BF0"/>
    <w:rsid w:val="00D15433"/>
    <w:rsid w:val="00D15436"/>
    <w:rsid w:val="00D1552F"/>
    <w:rsid w:val="00D15540"/>
    <w:rsid w:val="00D1570A"/>
    <w:rsid w:val="00D15D15"/>
    <w:rsid w:val="00D15DD6"/>
    <w:rsid w:val="00D15F52"/>
    <w:rsid w:val="00D16087"/>
    <w:rsid w:val="00D16270"/>
    <w:rsid w:val="00D16417"/>
    <w:rsid w:val="00D16759"/>
    <w:rsid w:val="00D167C9"/>
    <w:rsid w:val="00D16A4A"/>
    <w:rsid w:val="00D16FB7"/>
    <w:rsid w:val="00D17042"/>
    <w:rsid w:val="00D1740D"/>
    <w:rsid w:val="00D174FD"/>
    <w:rsid w:val="00D175BE"/>
    <w:rsid w:val="00D178C8"/>
    <w:rsid w:val="00D17CFF"/>
    <w:rsid w:val="00D17DE6"/>
    <w:rsid w:val="00D17F91"/>
    <w:rsid w:val="00D20233"/>
    <w:rsid w:val="00D20368"/>
    <w:rsid w:val="00D20CD2"/>
    <w:rsid w:val="00D20CE0"/>
    <w:rsid w:val="00D20E2B"/>
    <w:rsid w:val="00D20F2F"/>
    <w:rsid w:val="00D2103E"/>
    <w:rsid w:val="00D213A7"/>
    <w:rsid w:val="00D21AEE"/>
    <w:rsid w:val="00D22270"/>
    <w:rsid w:val="00D2253D"/>
    <w:rsid w:val="00D22542"/>
    <w:rsid w:val="00D2267A"/>
    <w:rsid w:val="00D22A24"/>
    <w:rsid w:val="00D23106"/>
    <w:rsid w:val="00D2338F"/>
    <w:rsid w:val="00D2353B"/>
    <w:rsid w:val="00D2370E"/>
    <w:rsid w:val="00D23778"/>
    <w:rsid w:val="00D2391D"/>
    <w:rsid w:val="00D23B5C"/>
    <w:rsid w:val="00D23BC9"/>
    <w:rsid w:val="00D23CD0"/>
    <w:rsid w:val="00D23CE8"/>
    <w:rsid w:val="00D23EF7"/>
    <w:rsid w:val="00D2420F"/>
    <w:rsid w:val="00D24268"/>
    <w:rsid w:val="00D248D8"/>
    <w:rsid w:val="00D2493A"/>
    <w:rsid w:val="00D249ED"/>
    <w:rsid w:val="00D2530B"/>
    <w:rsid w:val="00D25312"/>
    <w:rsid w:val="00D25495"/>
    <w:rsid w:val="00D254A0"/>
    <w:rsid w:val="00D255E7"/>
    <w:rsid w:val="00D259F7"/>
    <w:rsid w:val="00D25E08"/>
    <w:rsid w:val="00D25FA8"/>
    <w:rsid w:val="00D26285"/>
    <w:rsid w:val="00D263B1"/>
    <w:rsid w:val="00D2655E"/>
    <w:rsid w:val="00D26636"/>
    <w:rsid w:val="00D2671B"/>
    <w:rsid w:val="00D268A3"/>
    <w:rsid w:val="00D269AE"/>
    <w:rsid w:val="00D26A2D"/>
    <w:rsid w:val="00D26EEC"/>
    <w:rsid w:val="00D27305"/>
    <w:rsid w:val="00D2737C"/>
    <w:rsid w:val="00D27386"/>
    <w:rsid w:val="00D27391"/>
    <w:rsid w:val="00D274B1"/>
    <w:rsid w:val="00D276C3"/>
    <w:rsid w:val="00D27B50"/>
    <w:rsid w:val="00D27B52"/>
    <w:rsid w:val="00D27C0C"/>
    <w:rsid w:val="00D27D81"/>
    <w:rsid w:val="00D27D8F"/>
    <w:rsid w:val="00D27E93"/>
    <w:rsid w:val="00D27EAB"/>
    <w:rsid w:val="00D30569"/>
    <w:rsid w:val="00D30607"/>
    <w:rsid w:val="00D30B1E"/>
    <w:rsid w:val="00D30E4C"/>
    <w:rsid w:val="00D310BE"/>
    <w:rsid w:val="00D31284"/>
    <w:rsid w:val="00D312D7"/>
    <w:rsid w:val="00D31884"/>
    <w:rsid w:val="00D31943"/>
    <w:rsid w:val="00D31993"/>
    <w:rsid w:val="00D31AE5"/>
    <w:rsid w:val="00D31CEF"/>
    <w:rsid w:val="00D31ED8"/>
    <w:rsid w:val="00D31EF4"/>
    <w:rsid w:val="00D31F54"/>
    <w:rsid w:val="00D31FAC"/>
    <w:rsid w:val="00D321C0"/>
    <w:rsid w:val="00D32672"/>
    <w:rsid w:val="00D32C73"/>
    <w:rsid w:val="00D32F95"/>
    <w:rsid w:val="00D33358"/>
    <w:rsid w:val="00D33808"/>
    <w:rsid w:val="00D34407"/>
    <w:rsid w:val="00D34642"/>
    <w:rsid w:val="00D34877"/>
    <w:rsid w:val="00D349CA"/>
    <w:rsid w:val="00D34B25"/>
    <w:rsid w:val="00D35491"/>
    <w:rsid w:val="00D35521"/>
    <w:rsid w:val="00D3574A"/>
    <w:rsid w:val="00D35953"/>
    <w:rsid w:val="00D35A49"/>
    <w:rsid w:val="00D35AA0"/>
    <w:rsid w:val="00D35F2C"/>
    <w:rsid w:val="00D35FD4"/>
    <w:rsid w:val="00D36088"/>
    <w:rsid w:val="00D360C7"/>
    <w:rsid w:val="00D36101"/>
    <w:rsid w:val="00D363F4"/>
    <w:rsid w:val="00D363FF"/>
    <w:rsid w:val="00D3643F"/>
    <w:rsid w:val="00D364F6"/>
    <w:rsid w:val="00D3670A"/>
    <w:rsid w:val="00D36778"/>
    <w:rsid w:val="00D36848"/>
    <w:rsid w:val="00D36850"/>
    <w:rsid w:val="00D36986"/>
    <w:rsid w:val="00D36B14"/>
    <w:rsid w:val="00D36C15"/>
    <w:rsid w:val="00D36FC5"/>
    <w:rsid w:val="00D371A4"/>
    <w:rsid w:val="00D376E3"/>
    <w:rsid w:val="00D37AAC"/>
    <w:rsid w:val="00D37FC7"/>
    <w:rsid w:val="00D40066"/>
    <w:rsid w:val="00D402E9"/>
    <w:rsid w:val="00D40451"/>
    <w:rsid w:val="00D406D8"/>
    <w:rsid w:val="00D40721"/>
    <w:rsid w:val="00D40BB6"/>
    <w:rsid w:val="00D40F36"/>
    <w:rsid w:val="00D41031"/>
    <w:rsid w:val="00D41138"/>
    <w:rsid w:val="00D411F1"/>
    <w:rsid w:val="00D41343"/>
    <w:rsid w:val="00D416E4"/>
    <w:rsid w:val="00D41A87"/>
    <w:rsid w:val="00D41D22"/>
    <w:rsid w:val="00D41E11"/>
    <w:rsid w:val="00D421D5"/>
    <w:rsid w:val="00D4249C"/>
    <w:rsid w:val="00D424E6"/>
    <w:rsid w:val="00D42B12"/>
    <w:rsid w:val="00D431C1"/>
    <w:rsid w:val="00D432E1"/>
    <w:rsid w:val="00D4341E"/>
    <w:rsid w:val="00D438CB"/>
    <w:rsid w:val="00D441EC"/>
    <w:rsid w:val="00D445A9"/>
    <w:rsid w:val="00D445E4"/>
    <w:rsid w:val="00D44A1D"/>
    <w:rsid w:val="00D44A67"/>
    <w:rsid w:val="00D44B59"/>
    <w:rsid w:val="00D44E0F"/>
    <w:rsid w:val="00D45074"/>
    <w:rsid w:val="00D450C7"/>
    <w:rsid w:val="00D4547D"/>
    <w:rsid w:val="00D4548C"/>
    <w:rsid w:val="00D45795"/>
    <w:rsid w:val="00D459B6"/>
    <w:rsid w:val="00D45B2C"/>
    <w:rsid w:val="00D45BDC"/>
    <w:rsid w:val="00D45D54"/>
    <w:rsid w:val="00D46074"/>
    <w:rsid w:val="00D464C4"/>
    <w:rsid w:val="00D4656B"/>
    <w:rsid w:val="00D4658A"/>
    <w:rsid w:val="00D465ED"/>
    <w:rsid w:val="00D4679D"/>
    <w:rsid w:val="00D46812"/>
    <w:rsid w:val="00D468B7"/>
    <w:rsid w:val="00D46E1D"/>
    <w:rsid w:val="00D472B1"/>
    <w:rsid w:val="00D477AD"/>
    <w:rsid w:val="00D47C15"/>
    <w:rsid w:val="00D47F88"/>
    <w:rsid w:val="00D50121"/>
    <w:rsid w:val="00D501D7"/>
    <w:rsid w:val="00D502FF"/>
    <w:rsid w:val="00D505F6"/>
    <w:rsid w:val="00D50698"/>
    <w:rsid w:val="00D509CD"/>
    <w:rsid w:val="00D50CCE"/>
    <w:rsid w:val="00D50E56"/>
    <w:rsid w:val="00D5117C"/>
    <w:rsid w:val="00D51285"/>
    <w:rsid w:val="00D517E1"/>
    <w:rsid w:val="00D51874"/>
    <w:rsid w:val="00D51A70"/>
    <w:rsid w:val="00D51B21"/>
    <w:rsid w:val="00D51E25"/>
    <w:rsid w:val="00D51E4C"/>
    <w:rsid w:val="00D51F52"/>
    <w:rsid w:val="00D520E7"/>
    <w:rsid w:val="00D5221E"/>
    <w:rsid w:val="00D52537"/>
    <w:rsid w:val="00D527EC"/>
    <w:rsid w:val="00D528BB"/>
    <w:rsid w:val="00D52A3B"/>
    <w:rsid w:val="00D52D15"/>
    <w:rsid w:val="00D53204"/>
    <w:rsid w:val="00D5328F"/>
    <w:rsid w:val="00D5372E"/>
    <w:rsid w:val="00D538A2"/>
    <w:rsid w:val="00D53A64"/>
    <w:rsid w:val="00D53E0D"/>
    <w:rsid w:val="00D5413D"/>
    <w:rsid w:val="00D542E2"/>
    <w:rsid w:val="00D5437F"/>
    <w:rsid w:val="00D544C8"/>
    <w:rsid w:val="00D54793"/>
    <w:rsid w:val="00D548C4"/>
    <w:rsid w:val="00D5494E"/>
    <w:rsid w:val="00D54E47"/>
    <w:rsid w:val="00D55467"/>
    <w:rsid w:val="00D554E9"/>
    <w:rsid w:val="00D55533"/>
    <w:rsid w:val="00D555C4"/>
    <w:rsid w:val="00D55818"/>
    <w:rsid w:val="00D558EB"/>
    <w:rsid w:val="00D55A3D"/>
    <w:rsid w:val="00D55B5E"/>
    <w:rsid w:val="00D55B85"/>
    <w:rsid w:val="00D55C7C"/>
    <w:rsid w:val="00D55CC1"/>
    <w:rsid w:val="00D55E6A"/>
    <w:rsid w:val="00D55E83"/>
    <w:rsid w:val="00D55F6E"/>
    <w:rsid w:val="00D5611D"/>
    <w:rsid w:val="00D5651E"/>
    <w:rsid w:val="00D565AC"/>
    <w:rsid w:val="00D566E3"/>
    <w:rsid w:val="00D56910"/>
    <w:rsid w:val="00D56AE7"/>
    <w:rsid w:val="00D56E8D"/>
    <w:rsid w:val="00D56F2F"/>
    <w:rsid w:val="00D56F4A"/>
    <w:rsid w:val="00D570C5"/>
    <w:rsid w:val="00D5717A"/>
    <w:rsid w:val="00D573A9"/>
    <w:rsid w:val="00D57445"/>
    <w:rsid w:val="00D579A5"/>
    <w:rsid w:val="00D57B22"/>
    <w:rsid w:val="00D57C1B"/>
    <w:rsid w:val="00D57D78"/>
    <w:rsid w:val="00D57EBC"/>
    <w:rsid w:val="00D6007C"/>
    <w:rsid w:val="00D6023A"/>
    <w:rsid w:val="00D603B4"/>
    <w:rsid w:val="00D6042A"/>
    <w:rsid w:val="00D60593"/>
    <w:rsid w:val="00D6065B"/>
    <w:rsid w:val="00D60685"/>
    <w:rsid w:val="00D60931"/>
    <w:rsid w:val="00D609C6"/>
    <w:rsid w:val="00D60AD3"/>
    <w:rsid w:val="00D60DB8"/>
    <w:rsid w:val="00D6117F"/>
    <w:rsid w:val="00D6148A"/>
    <w:rsid w:val="00D61877"/>
    <w:rsid w:val="00D619E1"/>
    <w:rsid w:val="00D61AB9"/>
    <w:rsid w:val="00D623FC"/>
    <w:rsid w:val="00D624EB"/>
    <w:rsid w:val="00D62773"/>
    <w:rsid w:val="00D628FC"/>
    <w:rsid w:val="00D62973"/>
    <w:rsid w:val="00D62CCF"/>
    <w:rsid w:val="00D62D53"/>
    <w:rsid w:val="00D62E65"/>
    <w:rsid w:val="00D62E78"/>
    <w:rsid w:val="00D632D8"/>
    <w:rsid w:val="00D63533"/>
    <w:rsid w:val="00D63539"/>
    <w:rsid w:val="00D63762"/>
    <w:rsid w:val="00D63986"/>
    <w:rsid w:val="00D63AB2"/>
    <w:rsid w:val="00D63D62"/>
    <w:rsid w:val="00D64026"/>
    <w:rsid w:val="00D6415B"/>
    <w:rsid w:val="00D6424E"/>
    <w:rsid w:val="00D6427E"/>
    <w:rsid w:val="00D6435B"/>
    <w:rsid w:val="00D6453A"/>
    <w:rsid w:val="00D645F2"/>
    <w:rsid w:val="00D64671"/>
    <w:rsid w:val="00D647A6"/>
    <w:rsid w:val="00D64C22"/>
    <w:rsid w:val="00D64DAF"/>
    <w:rsid w:val="00D65295"/>
    <w:rsid w:val="00D653DF"/>
    <w:rsid w:val="00D6548B"/>
    <w:rsid w:val="00D65C48"/>
    <w:rsid w:val="00D65E0A"/>
    <w:rsid w:val="00D65E19"/>
    <w:rsid w:val="00D65E69"/>
    <w:rsid w:val="00D65F57"/>
    <w:rsid w:val="00D6609C"/>
    <w:rsid w:val="00D663DF"/>
    <w:rsid w:val="00D664BB"/>
    <w:rsid w:val="00D66959"/>
    <w:rsid w:val="00D66B2C"/>
    <w:rsid w:val="00D66C8E"/>
    <w:rsid w:val="00D6700B"/>
    <w:rsid w:val="00D67126"/>
    <w:rsid w:val="00D67183"/>
    <w:rsid w:val="00D67290"/>
    <w:rsid w:val="00D6739E"/>
    <w:rsid w:val="00D6746B"/>
    <w:rsid w:val="00D67734"/>
    <w:rsid w:val="00D67992"/>
    <w:rsid w:val="00D67AFD"/>
    <w:rsid w:val="00D67C33"/>
    <w:rsid w:val="00D67D5E"/>
    <w:rsid w:val="00D67D68"/>
    <w:rsid w:val="00D67E24"/>
    <w:rsid w:val="00D67F10"/>
    <w:rsid w:val="00D70070"/>
    <w:rsid w:val="00D70516"/>
    <w:rsid w:val="00D706A2"/>
    <w:rsid w:val="00D70885"/>
    <w:rsid w:val="00D70894"/>
    <w:rsid w:val="00D70987"/>
    <w:rsid w:val="00D70AB0"/>
    <w:rsid w:val="00D70C4D"/>
    <w:rsid w:val="00D70CD4"/>
    <w:rsid w:val="00D711D5"/>
    <w:rsid w:val="00D71557"/>
    <w:rsid w:val="00D7161B"/>
    <w:rsid w:val="00D71C0C"/>
    <w:rsid w:val="00D71CAE"/>
    <w:rsid w:val="00D721E5"/>
    <w:rsid w:val="00D7258B"/>
    <w:rsid w:val="00D72689"/>
    <w:rsid w:val="00D727F7"/>
    <w:rsid w:val="00D7283B"/>
    <w:rsid w:val="00D728E1"/>
    <w:rsid w:val="00D72940"/>
    <w:rsid w:val="00D72A46"/>
    <w:rsid w:val="00D72C32"/>
    <w:rsid w:val="00D72D57"/>
    <w:rsid w:val="00D72EB6"/>
    <w:rsid w:val="00D73877"/>
    <w:rsid w:val="00D73A53"/>
    <w:rsid w:val="00D73A58"/>
    <w:rsid w:val="00D73A87"/>
    <w:rsid w:val="00D73D91"/>
    <w:rsid w:val="00D73EFB"/>
    <w:rsid w:val="00D7419A"/>
    <w:rsid w:val="00D741F0"/>
    <w:rsid w:val="00D74680"/>
    <w:rsid w:val="00D746DD"/>
    <w:rsid w:val="00D748CA"/>
    <w:rsid w:val="00D74BC2"/>
    <w:rsid w:val="00D74E9F"/>
    <w:rsid w:val="00D75085"/>
    <w:rsid w:val="00D7538B"/>
    <w:rsid w:val="00D75A6C"/>
    <w:rsid w:val="00D75B7B"/>
    <w:rsid w:val="00D75CA1"/>
    <w:rsid w:val="00D760CA"/>
    <w:rsid w:val="00D762F9"/>
    <w:rsid w:val="00D76373"/>
    <w:rsid w:val="00D76590"/>
    <w:rsid w:val="00D765FA"/>
    <w:rsid w:val="00D768E9"/>
    <w:rsid w:val="00D76903"/>
    <w:rsid w:val="00D769F7"/>
    <w:rsid w:val="00D76E16"/>
    <w:rsid w:val="00D77109"/>
    <w:rsid w:val="00D771B2"/>
    <w:rsid w:val="00D77313"/>
    <w:rsid w:val="00D77567"/>
    <w:rsid w:val="00D776B7"/>
    <w:rsid w:val="00D77835"/>
    <w:rsid w:val="00D7792A"/>
    <w:rsid w:val="00D779F4"/>
    <w:rsid w:val="00D77A03"/>
    <w:rsid w:val="00D77C7F"/>
    <w:rsid w:val="00D803CA"/>
    <w:rsid w:val="00D80842"/>
    <w:rsid w:val="00D809C6"/>
    <w:rsid w:val="00D80B0F"/>
    <w:rsid w:val="00D80B1A"/>
    <w:rsid w:val="00D80D42"/>
    <w:rsid w:val="00D81269"/>
    <w:rsid w:val="00D812BB"/>
    <w:rsid w:val="00D81352"/>
    <w:rsid w:val="00D813E9"/>
    <w:rsid w:val="00D81524"/>
    <w:rsid w:val="00D81797"/>
    <w:rsid w:val="00D819B8"/>
    <w:rsid w:val="00D81ADF"/>
    <w:rsid w:val="00D81EA9"/>
    <w:rsid w:val="00D81ED8"/>
    <w:rsid w:val="00D81F1A"/>
    <w:rsid w:val="00D82507"/>
    <w:rsid w:val="00D8251B"/>
    <w:rsid w:val="00D82829"/>
    <w:rsid w:val="00D82A20"/>
    <w:rsid w:val="00D82A23"/>
    <w:rsid w:val="00D82B9E"/>
    <w:rsid w:val="00D832CC"/>
    <w:rsid w:val="00D83697"/>
    <w:rsid w:val="00D836DA"/>
    <w:rsid w:val="00D839C8"/>
    <w:rsid w:val="00D839D1"/>
    <w:rsid w:val="00D83A9E"/>
    <w:rsid w:val="00D83ABA"/>
    <w:rsid w:val="00D83BFC"/>
    <w:rsid w:val="00D83D92"/>
    <w:rsid w:val="00D83E87"/>
    <w:rsid w:val="00D84465"/>
    <w:rsid w:val="00D845F8"/>
    <w:rsid w:val="00D84655"/>
    <w:rsid w:val="00D849C5"/>
    <w:rsid w:val="00D84F60"/>
    <w:rsid w:val="00D85718"/>
    <w:rsid w:val="00D85769"/>
    <w:rsid w:val="00D85874"/>
    <w:rsid w:val="00D85A13"/>
    <w:rsid w:val="00D85A44"/>
    <w:rsid w:val="00D85A5B"/>
    <w:rsid w:val="00D85C10"/>
    <w:rsid w:val="00D85C32"/>
    <w:rsid w:val="00D85EC7"/>
    <w:rsid w:val="00D862B0"/>
    <w:rsid w:val="00D864C3"/>
    <w:rsid w:val="00D86845"/>
    <w:rsid w:val="00D86A3D"/>
    <w:rsid w:val="00D86A77"/>
    <w:rsid w:val="00D87359"/>
    <w:rsid w:val="00D87451"/>
    <w:rsid w:val="00D877D1"/>
    <w:rsid w:val="00D877FC"/>
    <w:rsid w:val="00D87823"/>
    <w:rsid w:val="00D879C7"/>
    <w:rsid w:val="00D87F47"/>
    <w:rsid w:val="00D9015E"/>
    <w:rsid w:val="00D90174"/>
    <w:rsid w:val="00D90275"/>
    <w:rsid w:val="00D905CA"/>
    <w:rsid w:val="00D90606"/>
    <w:rsid w:val="00D90894"/>
    <w:rsid w:val="00D90AA2"/>
    <w:rsid w:val="00D90B98"/>
    <w:rsid w:val="00D90BB1"/>
    <w:rsid w:val="00D90C25"/>
    <w:rsid w:val="00D90E55"/>
    <w:rsid w:val="00D91081"/>
    <w:rsid w:val="00D91183"/>
    <w:rsid w:val="00D91255"/>
    <w:rsid w:val="00D91282"/>
    <w:rsid w:val="00D912B3"/>
    <w:rsid w:val="00D914F2"/>
    <w:rsid w:val="00D91839"/>
    <w:rsid w:val="00D91900"/>
    <w:rsid w:val="00D9191D"/>
    <w:rsid w:val="00D91D22"/>
    <w:rsid w:val="00D91E95"/>
    <w:rsid w:val="00D9214E"/>
    <w:rsid w:val="00D92252"/>
    <w:rsid w:val="00D92720"/>
    <w:rsid w:val="00D92A52"/>
    <w:rsid w:val="00D92C23"/>
    <w:rsid w:val="00D92D79"/>
    <w:rsid w:val="00D93271"/>
    <w:rsid w:val="00D934FA"/>
    <w:rsid w:val="00D93535"/>
    <w:rsid w:val="00D9354D"/>
    <w:rsid w:val="00D937A5"/>
    <w:rsid w:val="00D93A39"/>
    <w:rsid w:val="00D93C3B"/>
    <w:rsid w:val="00D93C65"/>
    <w:rsid w:val="00D93F8C"/>
    <w:rsid w:val="00D941C2"/>
    <w:rsid w:val="00D943D8"/>
    <w:rsid w:val="00D9492D"/>
    <w:rsid w:val="00D949E7"/>
    <w:rsid w:val="00D94D8B"/>
    <w:rsid w:val="00D94EBF"/>
    <w:rsid w:val="00D9502B"/>
    <w:rsid w:val="00D95504"/>
    <w:rsid w:val="00D9570B"/>
    <w:rsid w:val="00D958C6"/>
    <w:rsid w:val="00D9590A"/>
    <w:rsid w:val="00D95963"/>
    <w:rsid w:val="00D95DCF"/>
    <w:rsid w:val="00D960CF"/>
    <w:rsid w:val="00D96104"/>
    <w:rsid w:val="00D961C6"/>
    <w:rsid w:val="00D9639D"/>
    <w:rsid w:val="00D9641C"/>
    <w:rsid w:val="00D96522"/>
    <w:rsid w:val="00D967E2"/>
    <w:rsid w:val="00D96807"/>
    <w:rsid w:val="00D9695E"/>
    <w:rsid w:val="00D96F42"/>
    <w:rsid w:val="00D96F5E"/>
    <w:rsid w:val="00D97108"/>
    <w:rsid w:val="00D97228"/>
    <w:rsid w:val="00D97715"/>
    <w:rsid w:val="00D978CB"/>
    <w:rsid w:val="00D97955"/>
    <w:rsid w:val="00D97CD4"/>
    <w:rsid w:val="00D97D80"/>
    <w:rsid w:val="00D97D91"/>
    <w:rsid w:val="00DA0B32"/>
    <w:rsid w:val="00DA0B9D"/>
    <w:rsid w:val="00DA0C3B"/>
    <w:rsid w:val="00DA0CAB"/>
    <w:rsid w:val="00DA0D05"/>
    <w:rsid w:val="00DA1125"/>
    <w:rsid w:val="00DA1326"/>
    <w:rsid w:val="00DA135F"/>
    <w:rsid w:val="00DA13E7"/>
    <w:rsid w:val="00DA173A"/>
    <w:rsid w:val="00DA180D"/>
    <w:rsid w:val="00DA1B9B"/>
    <w:rsid w:val="00DA1CAA"/>
    <w:rsid w:val="00DA1ED9"/>
    <w:rsid w:val="00DA206A"/>
    <w:rsid w:val="00DA2DA3"/>
    <w:rsid w:val="00DA2F0A"/>
    <w:rsid w:val="00DA30BC"/>
    <w:rsid w:val="00DA3251"/>
    <w:rsid w:val="00DA3303"/>
    <w:rsid w:val="00DA3442"/>
    <w:rsid w:val="00DA3548"/>
    <w:rsid w:val="00DA3578"/>
    <w:rsid w:val="00DA360B"/>
    <w:rsid w:val="00DA3802"/>
    <w:rsid w:val="00DA387D"/>
    <w:rsid w:val="00DA3B60"/>
    <w:rsid w:val="00DA3B88"/>
    <w:rsid w:val="00DA3CAA"/>
    <w:rsid w:val="00DA3DBC"/>
    <w:rsid w:val="00DA3DEA"/>
    <w:rsid w:val="00DA3E27"/>
    <w:rsid w:val="00DA3F4F"/>
    <w:rsid w:val="00DA3FB0"/>
    <w:rsid w:val="00DA3FE8"/>
    <w:rsid w:val="00DA4158"/>
    <w:rsid w:val="00DA45B9"/>
    <w:rsid w:val="00DA49A4"/>
    <w:rsid w:val="00DA4B25"/>
    <w:rsid w:val="00DA5072"/>
    <w:rsid w:val="00DA51FE"/>
    <w:rsid w:val="00DA53DA"/>
    <w:rsid w:val="00DA5446"/>
    <w:rsid w:val="00DA548E"/>
    <w:rsid w:val="00DA557B"/>
    <w:rsid w:val="00DA5777"/>
    <w:rsid w:val="00DA581D"/>
    <w:rsid w:val="00DA5C0A"/>
    <w:rsid w:val="00DA5D36"/>
    <w:rsid w:val="00DA5E25"/>
    <w:rsid w:val="00DA6013"/>
    <w:rsid w:val="00DA64C0"/>
    <w:rsid w:val="00DA657E"/>
    <w:rsid w:val="00DA6633"/>
    <w:rsid w:val="00DA6663"/>
    <w:rsid w:val="00DA69FB"/>
    <w:rsid w:val="00DA6C40"/>
    <w:rsid w:val="00DA6EE8"/>
    <w:rsid w:val="00DA70B3"/>
    <w:rsid w:val="00DA7849"/>
    <w:rsid w:val="00DA7A7F"/>
    <w:rsid w:val="00DA7B44"/>
    <w:rsid w:val="00DA7E4D"/>
    <w:rsid w:val="00DA7F08"/>
    <w:rsid w:val="00DB02EE"/>
    <w:rsid w:val="00DB05DE"/>
    <w:rsid w:val="00DB09E7"/>
    <w:rsid w:val="00DB0CBD"/>
    <w:rsid w:val="00DB0CF5"/>
    <w:rsid w:val="00DB0FF0"/>
    <w:rsid w:val="00DB10EC"/>
    <w:rsid w:val="00DB13CB"/>
    <w:rsid w:val="00DB1646"/>
    <w:rsid w:val="00DB1852"/>
    <w:rsid w:val="00DB1A82"/>
    <w:rsid w:val="00DB1C5F"/>
    <w:rsid w:val="00DB1D62"/>
    <w:rsid w:val="00DB1FF4"/>
    <w:rsid w:val="00DB2019"/>
    <w:rsid w:val="00DB21C2"/>
    <w:rsid w:val="00DB2251"/>
    <w:rsid w:val="00DB22BC"/>
    <w:rsid w:val="00DB22BD"/>
    <w:rsid w:val="00DB278E"/>
    <w:rsid w:val="00DB28BC"/>
    <w:rsid w:val="00DB2971"/>
    <w:rsid w:val="00DB29CD"/>
    <w:rsid w:val="00DB2E35"/>
    <w:rsid w:val="00DB3260"/>
    <w:rsid w:val="00DB3319"/>
    <w:rsid w:val="00DB3403"/>
    <w:rsid w:val="00DB34CB"/>
    <w:rsid w:val="00DB35DF"/>
    <w:rsid w:val="00DB423A"/>
    <w:rsid w:val="00DB440C"/>
    <w:rsid w:val="00DB47F1"/>
    <w:rsid w:val="00DB48D4"/>
    <w:rsid w:val="00DB539C"/>
    <w:rsid w:val="00DB549B"/>
    <w:rsid w:val="00DB54DD"/>
    <w:rsid w:val="00DB557A"/>
    <w:rsid w:val="00DB57CD"/>
    <w:rsid w:val="00DB57E6"/>
    <w:rsid w:val="00DB5A1E"/>
    <w:rsid w:val="00DB5A99"/>
    <w:rsid w:val="00DB5B39"/>
    <w:rsid w:val="00DB5BC2"/>
    <w:rsid w:val="00DB5D50"/>
    <w:rsid w:val="00DB5D74"/>
    <w:rsid w:val="00DB5D9C"/>
    <w:rsid w:val="00DB677F"/>
    <w:rsid w:val="00DB6874"/>
    <w:rsid w:val="00DB696D"/>
    <w:rsid w:val="00DB6A47"/>
    <w:rsid w:val="00DB6F4F"/>
    <w:rsid w:val="00DB6FED"/>
    <w:rsid w:val="00DB73B5"/>
    <w:rsid w:val="00DB744E"/>
    <w:rsid w:val="00DB7BE0"/>
    <w:rsid w:val="00DB7D2B"/>
    <w:rsid w:val="00DB7D7C"/>
    <w:rsid w:val="00DB7E28"/>
    <w:rsid w:val="00DC00B2"/>
    <w:rsid w:val="00DC02A0"/>
    <w:rsid w:val="00DC0353"/>
    <w:rsid w:val="00DC04BA"/>
    <w:rsid w:val="00DC04F4"/>
    <w:rsid w:val="00DC0691"/>
    <w:rsid w:val="00DC06D4"/>
    <w:rsid w:val="00DC0941"/>
    <w:rsid w:val="00DC0ACC"/>
    <w:rsid w:val="00DC0BE3"/>
    <w:rsid w:val="00DC0D00"/>
    <w:rsid w:val="00DC0E64"/>
    <w:rsid w:val="00DC0E65"/>
    <w:rsid w:val="00DC0F81"/>
    <w:rsid w:val="00DC101D"/>
    <w:rsid w:val="00DC1024"/>
    <w:rsid w:val="00DC1384"/>
    <w:rsid w:val="00DC1730"/>
    <w:rsid w:val="00DC198B"/>
    <w:rsid w:val="00DC1B4E"/>
    <w:rsid w:val="00DC1D6C"/>
    <w:rsid w:val="00DC1E59"/>
    <w:rsid w:val="00DC1EDB"/>
    <w:rsid w:val="00DC20DD"/>
    <w:rsid w:val="00DC2202"/>
    <w:rsid w:val="00DC2611"/>
    <w:rsid w:val="00DC2616"/>
    <w:rsid w:val="00DC293C"/>
    <w:rsid w:val="00DC2D07"/>
    <w:rsid w:val="00DC3A5A"/>
    <w:rsid w:val="00DC3E60"/>
    <w:rsid w:val="00DC44B5"/>
    <w:rsid w:val="00DC4651"/>
    <w:rsid w:val="00DC4899"/>
    <w:rsid w:val="00DC4A70"/>
    <w:rsid w:val="00DC4B4F"/>
    <w:rsid w:val="00DC4CC0"/>
    <w:rsid w:val="00DC4DCF"/>
    <w:rsid w:val="00DC520D"/>
    <w:rsid w:val="00DC57EC"/>
    <w:rsid w:val="00DC5C24"/>
    <w:rsid w:val="00DC5C5E"/>
    <w:rsid w:val="00DC5CF8"/>
    <w:rsid w:val="00DC5FD7"/>
    <w:rsid w:val="00DC5FF2"/>
    <w:rsid w:val="00DC6108"/>
    <w:rsid w:val="00DC65D5"/>
    <w:rsid w:val="00DC663C"/>
    <w:rsid w:val="00DC6648"/>
    <w:rsid w:val="00DC668D"/>
    <w:rsid w:val="00DC6926"/>
    <w:rsid w:val="00DC69C2"/>
    <w:rsid w:val="00DC6C27"/>
    <w:rsid w:val="00DC6C48"/>
    <w:rsid w:val="00DC6CC2"/>
    <w:rsid w:val="00DC6FAD"/>
    <w:rsid w:val="00DC7003"/>
    <w:rsid w:val="00DC7D5F"/>
    <w:rsid w:val="00DC7D90"/>
    <w:rsid w:val="00DC7E00"/>
    <w:rsid w:val="00DC7E7E"/>
    <w:rsid w:val="00DD0187"/>
    <w:rsid w:val="00DD020E"/>
    <w:rsid w:val="00DD02AB"/>
    <w:rsid w:val="00DD02F4"/>
    <w:rsid w:val="00DD08BD"/>
    <w:rsid w:val="00DD091F"/>
    <w:rsid w:val="00DD0B47"/>
    <w:rsid w:val="00DD0BE8"/>
    <w:rsid w:val="00DD0DC2"/>
    <w:rsid w:val="00DD0F66"/>
    <w:rsid w:val="00DD1064"/>
    <w:rsid w:val="00DD153C"/>
    <w:rsid w:val="00DD1AC6"/>
    <w:rsid w:val="00DD1C2C"/>
    <w:rsid w:val="00DD1F68"/>
    <w:rsid w:val="00DD2315"/>
    <w:rsid w:val="00DD283A"/>
    <w:rsid w:val="00DD2984"/>
    <w:rsid w:val="00DD2C01"/>
    <w:rsid w:val="00DD341B"/>
    <w:rsid w:val="00DD3509"/>
    <w:rsid w:val="00DD357C"/>
    <w:rsid w:val="00DD36DF"/>
    <w:rsid w:val="00DD3D87"/>
    <w:rsid w:val="00DD3DB1"/>
    <w:rsid w:val="00DD3E8D"/>
    <w:rsid w:val="00DD405A"/>
    <w:rsid w:val="00DD40F2"/>
    <w:rsid w:val="00DD4168"/>
    <w:rsid w:val="00DD4280"/>
    <w:rsid w:val="00DD430B"/>
    <w:rsid w:val="00DD478F"/>
    <w:rsid w:val="00DD47DF"/>
    <w:rsid w:val="00DD4A92"/>
    <w:rsid w:val="00DD4AB8"/>
    <w:rsid w:val="00DD531C"/>
    <w:rsid w:val="00DD536F"/>
    <w:rsid w:val="00DD5EF8"/>
    <w:rsid w:val="00DD5EFD"/>
    <w:rsid w:val="00DD5FAB"/>
    <w:rsid w:val="00DD65E2"/>
    <w:rsid w:val="00DD67E3"/>
    <w:rsid w:val="00DD6E6A"/>
    <w:rsid w:val="00DD6E8D"/>
    <w:rsid w:val="00DD6ED0"/>
    <w:rsid w:val="00DD72BC"/>
    <w:rsid w:val="00DD76BC"/>
    <w:rsid w:val="00DD77D5"/>
    <w:rsid w:val="00DD78E8"/>
    <w:rsid w:val="00DD7E0A"/>
    <w:rsid w:val="00DD7E0C"/>
    <w:rsid w:val="00DD7EC5"/>
    <w:rsid w:val="00DE0008"/>
    <w:rsid w:val="00DE00A2"/>
    <w:rsid w:val="00DE0152"/>
    <w:rsid w:val="00DE03FA"/>
    <w:rsid w:val="00DE067A"/>
    <w:rsid w:val="00DE0C56"/>
    <w:rsid w:val="00DE0D24"/>
    <w:rsid w:val="00DE0D5B"/>
    <w:rsid w:val="00DE0D60"/>
    <w:rsid w:val="00DE0DF2"/>
    <w:rsid w:val="00DE1154"/>
    <w:rsid w:val="00DE12B0"/>
    <w:rsid w:val="00DE12EE"/>
    <w:rsid w:val="00DE1901"/>
    <w:rsid w:val="00DE1C6F"/>
    <w:rsid w:val="00DE22DA"/>
    <w:rsid w:val="00DE238F"/>
    <w:rsid w:val="00DE2401"/>
    <w:rsid w:val="00DE267B"/>
    <w:rsid w:val="00DE29F5"/>
    <w:rsid w:val="00DE2AE8"/>
    <w:rsid w:val="00DE2F6C"/>
    <w:rsid w:val="00DE2FE6"/>
    <w:rsid w:val="00DE3180"/>
    <w:rsid w:val="00DE3393"/>
    <w:rsid w:val="00DE34F5"/>
    <w:rsid w:val="00DE35C7"/>
    <w:rsid w:val="00DE369B"/>
    <w:rsid w:val="00DE3A00"/>
    <w:rsid w:val="00DE4130"/>
    <w:rsid w:val="00DE4824"/>
    <w:rsid w:val="00DE4900"/>
    <w:rsid w:val="00DE4BB8"/>
    <w:rsid w:val="00DE4C7A"/>
    <w:rsid w:val="00DE4D53"/>
    <w:rsid w:val="00DE4FBB"/>
    <w:rsid w:val="00DE5144"/>
    <w:rsid w:val="00DE54E6"/>
    <w:rsid w:val="00DE56F6"/>
    <w:rsid w:val="00DE57C6"/>
    <w:rsid w:val="00DE58D8"/>
    <w:rsid w:val="00DE58FA"/>
    <w:rsid w:val="00DE59D5"/>
    <w:rsid w:val="00DE5B7C"/>
    <w:rsid w:val="00DE5CDF"/>
    <w:rsid w:val="00DE5D4A"/>
    <w:rsid w:val="00DE6027"/>
    <w:rsid w:val="00DE6148"/>
    <w:rsid w:val="00DE66D1"/>
    <w:rsid w:val="00DE68C3"/>
    <w:rsid w:val="00DE6A4C"/>
    <w:rsid w:val="00DE6A7F"/>
    <w:rsid w:val="00DE6A8C"/>
    <w:rsid w:val="00DE6D5D"/>
    <w:rsid w:val="00DE6F14"/>
    <w:rsid w:val="00DE701C"/>
    <w:rsid w:val="00DE73EB"/>
    <w:rsid w:val="00DE74D9"/>
    <w:rsid w:val="00DE7595"/>
    <w:rsid w:val="00DE76BE"/>
    <w:rsid w:val="00DE7975"/>
    <w:rsid w:val="00DE7BE9"/>
    <w:rsid w:val="00DE7DD5"/>
    <w:rsid w:val="00DF010C"/>
    <w:rsid w:val="00DF01A1"/>
    <w:rsid w:val="00DF0572"/>
    <w:rsid w:val="00DF07AE"/>
    <w:rsid w:val="00DF083A"/>
    <w:rsid w:val="00DF0A38"/>
    <w:rsid w:val="00DF0B86"/>
    <w:rsid w:val="00DF0C1D"/>
    <w:rsid w:val="00DF0DC8"/>
    <w:rsid w:val="00DF0F28"/>
    <w:rsid w:val="00DF1111"/>
    <w:rsid w:val="00DF14E6"/>
    <w:rsid w:val="00DF1645"/>
    <w:rsid w:val="00DF1771"/>
    <w:rsid w:val="00DF180C"/>
    <w:rsid w:val="00DF18A9"/>
    <w:rsid w:val="00DF18EB"/>
    <w:rsid w:val="00DF1BA9"/>
    <w:rsid w:val="00DF1C83"/>
    <w:rsid w:val="00DF1CD8"/>
    <w:rsid w:val="00DF29E5"/>
    <w:rsid w:val="00DF2A61"/>
    <w:rsid w:val="00DF2B4F"/>
    <w:rsid w:val="00DF3216"/>
    <w:rsid w:val="00DF3388"/>
    <w:rsid w:val="00DF391A"/>
    <w:rsid w:val="00DF3A71"/>
    <w:rsid w:val="00DF3BB8"/>
    <w:rsid w:val="00DF3F8F"/>
    <w:rsid w:val="00DF424E"/>
    <w:rsid w:val="00DF42C8"/>
    <w:rsid w:val="00DF43F4"/>
    <w:rsid w:val="00DF45AF"/>
    <w:rsid w:val="00DF46AD"/>
    <w:rsid w:val="00DF4B90"/>
    <w:rsid w:val="00DF508D"/>
    <w:rsid w:val="00DF55C9"/>
    <w:rsid w:val="00DF5669"/>
    <w:rsid w:val="00DF5853"/>
    <w:rsid w:val="00DF587D"/>
    <w:rsid w:val="00DF58F2"/>
    <w:rsid w:val="00DF5B77"/>
    <w:rsid w:val="00DF615A"/>
    <w:rsid w:val="00DF6465"/>
    <w:rsid w:val="00DF664C"/>
    <w:rsid w:val="00DF678A"/>
    <w:rsid w:val="00DF6B3A"/>
    <w:rsid w:val="00DF6D17"/>
    <w:rsid w:val="00DF6E4A"/>
    <w:rsid w:val="00DF6E52"/>
    <w:rsid w:val="00DF710C"/>
    <w:rsid w:val="00DF7193"/>
    <w:rsid w:val="00DF73CD"/>
    <w:rsid w:val="00DF75CE"/>
    <w:rsid w:val="00DF782E"/>
    <w:rsid w:val="00DF7857"/>
    <w:rsid w:val="00DF79F1"/>
    <w:rsid w:val="00DF7A33"/>
    <w:rsid w:val="00E00233"/>
    <w:rsid w:val="00E00A46"/>
    <w:rsid w:val="00E00DA3"/>
    <w:rsid w:val="00E00EC0"/>
    <w:rsid w:val="00E00EF6"/>
    <w:rsid w:val="00E010CA"/>
    <w:rsid w:val="00E010EE"/>
    <w:rsid w:val="00E01149"/>
    <w:rsid w:val="00E01643"/>
    <w:rsid w:val="00E017CB"/>
    <w:rsid w:val="00E01A4A"/>
    <w:rsid w:val="00E01CB0"/>
    <w:rsid w:val="00E020A0"/>
    <w:rsid w:val="00E02435"/>
    <w:rsid w:val="00E0269D"/>
    <w:rsid w:val="00E02883"/>
    <w:rsid w:val="00E029E9"/>
    <w:rsid w:val="00E02E9C"/>
    <w:rsid w:val="00E032E0"/>
    <w:rsid w:val="00E0351D"/>
    <w:rsid w:val="00E036B1"/>
    <w:rsid w:val="00E03737"/>
    <w:rsid w:val="00E03997"/>
    <w:rsid w:val="00E03C7D"/>
    <w:rsid w:val="00E03E19"/>
    <w:rsid w:val="00E042A8"/>
    <w:rsid w:val="00E04397"/>
    <w:rsid w:val="00E043FB"/>
    <w:rsid w:val="00E045E4"/>
    <w:rsid w:val="00E04818"/>
    <w:rsid w:val="00E048B8"/>
    <w:rsid w:val="00E05238"/>
    <w:rsid w:val="00E055DF"/>
    <w:rsid w:val="00E05E7B"/>
    <w:rsid w:val="00E06038"/>
    <w:rsid w:val="00E0612B"/>
    <w:rsid w:val="00E06447"/>
    <w:rsid w:val="00E065B2"/>
    <w:rsid w:val="00E06855"/>
    <w:rsid w:val="00E06B53"/>
    <w:rsid w:val="00E06C6C"/>
    <w:rsid w:val="00E06DB0"/>
    <w:rsid w:val="00E06F0F"/>
    <w:rsid w:val="00E06FDE"/>
    <w:rsid w:val="00E071F6"/>
    <w:rsid w:val="00E073E6"/>
    <w:rsid w:val="00E074FB"/>
    <w:rsid w:val="00E075B0"/>
    <w:rsid w:val="00E077CF"/>
    <w:rsid w:val="00E07862"/>
    <w:rsid w:val="00E100D0"/>
    <w:rsid w:val="00E101AE"/>
    <w:rsid w:val="00E103C3"/>
    <w:rsid w:val="00E1052A"/>
    <w:rsid w:val="00E106D2"/>
    <w:rsid w:val="00E108E9"/>
    <w:rsid w:val="00E10945"/>
    <w:rsid w:val="00E10CAB"/>
    <w:rsid w:val="00E11248"/>
    <w:rsid w:val="00E11550"/>
    <w:rsid w:val="00E1160B"/>
    <w:rsid w:val="00E11663"/>
    <w:rsid w:val="00E11A9D"/>
    <w:rsid w:val="00E11D10"/>
    <w:rsid w:val="00E11F55"/>
    <w:rsid w:val="00E12430"/>
    <w:rsid w:val="00E12465"/>
    <w:rsid w:val="00E12505"/>
    <w:rsid w:val="00E12739"/>
    <w:rsid w:val="00E12951"/>
    <w:rsid w:val="00E129E0"/>
    <w:rsid w:val="00E12B51"/>
    <w:rsid w:val="00E12EB5"/>
    <w:rsid w:val="00E130B8"/>
    <w:rsid w:val="00E131E1"/>
    <w:rsid w:val="00E133F9"/>
    <w:rsid w:val="00E13432"/>
    <w:rsid w:val="00E1353E"/>
    <w:rsid w:val="00E135C6"/>
    <w:rsid w:val="00E13670"/>
    <w:rsid w:val="00E136F1"/>
    <w:rsid w:val="00E13974"/>
    <w:rsid w:val="00E139F7"/>
    <w:rsid w:val="00E13A4B"/>
    <w:rsid w:val="00E13D7E"/>
    <w:rsid w:val="00E13F1A"/>
    <w:rsid w:val="00E13FAA"/>
    <w:rsid w:val="00E142F3"/>
    <w:rsid w:val="00E1437E"/>
    <w:rsid w:val="00E146EA"/>
    <w:rsid w:val="00E14833"/>
    <w:rsid w:val="00E14A59"/>
    <w:rsid w:val="00E14C95"/>
    <w:rsid w:val="00E15096"/>
    <w:rsid w:val="00E150C6"/>
    <w:rsid w:val="00E1517E"/>
    <w:rsid w:val="00E15212"/>
    <w:rsid w:val="00E152F3"/>
    <w:rsid w:val="00E154BF"/>
    <w:rsid w:val="00E1565F"/>
    <w:rsid w:val="00E157C2"/>
    <w:rsid w:val="00E160A9"/>
    <w:rsid w:val="00E160BA"/>
    <w:rsid w:val="00E161B2"/>
    <w:rsid w:val="00E162B2"/>
    <w:rsid w:val="00E163C0"/>
    <w:rsid w:val="00E163D1"/>
    <w:rsid w:val="00E1690B"/>
    <w:rsid w:val="00E16A59"/>
    <w:rsid w:val="00E16A6B"/>
    <w:rsid w:val="00E16E72"/>
    <w:rsid w:val="00E16E93"/>
    <w:rsid w:val="00E16F4B"/>
    <w:rsid w:val="00E17231"/>
    <w:rsid w:val="00E17544"/>
    <w:rsid w:val="00E17625"/>
    <w:rsid w:val="00E17A43"/>
    <w:rsid w:val="00E17B02"/>
    <w:rsid w:val="00E17D8C"/>
    <w:rsid w:val="00E17F37"/>
    <w:rsid w:val="00E20225"/>
    <w:rsid w:val="00E20315"/>
    <w:rsid w:val="00E203CF"/>
    <w:rsid w:val="00E2049E"/>
    <w:rsid w:val="00E206A4"/>
    <w:rsid w:val="00E20A96"/>
    <w:rsid w:val="00E20DED"/>
    <w:rsid w:val="00E20EDF"/>
    <w:rsid w:val="00E21129"/>
    <w:rsid w:val="00E211D9"/>
    <w:rsid w:val="00E2159B"/>
    <w:rsid w:val="00E216C5"/>
    <w:rsid w:val="00E2183F"/>
    <w:rsid w:val="00E21A07"/>
    <w:rsid w:val="00E21FE3"/>
    <w:rsid w:val="00E22291"/>
    <w:rsid w:val="00E22726"/>
    <w:rsid w:val="00E2274B"/>
    <w:rsid w:val="00E227BF"/>
    <w:rsid w:val="00E22953"/>
    <w:rsid w:val="00E22B36"/>
    <w:rsid w:val="00E22D2D"/>
    <w:rsid w:val="00E22D68"/>
    <w:rsid w:val="00E22F5D"/>
    <w:rsid w:val="00E233B5"/>
    <w:rsid w:val="00E234EC"/>
    <w:rsid w:val="00E2359F"/>
    <w:rsid w:val="00E2393F"/>
    <w:rsid w:val="00E239AA"/>
    <w:rsid w:val="00E23AB3"/>
    <w:rsid w:val="00E23BEF"/>
    <w:rsid w:val="00E23E9F"/>
    <w:rsid w:val="00E23EA8"/>
    <w:rsid w:val="00E2403F"/>
    <w:rsid w:val="00E2419E"/>
    <w:rsid w:val="00E2441B"/>
    <w:rsid w:val="00E2463B"/>
    <w:rsid w:val="00E246E6"/>
    <w:rsid w:val="00E24A45"/>
    <w:rsid w:val="00E24BB5"/>
    <w:rsid w:val="00E24DA2"/>
    <w:rsid w:val="00E24E6F"/>
    <w:rsid w:val="00E25907"/>
    <w:rsid w:val="00E259DE"/>
    <w:rsid w:val="00E25A50"/>
    <w:rsid w:val="00E25E08"/>
    <w:rsid w:val="00E25E35"/>
    <w:rsid w:val="00E25F90"/>
    <w:rsid w:val="00E266E4"/>
    <w:rsid w:val="00E26845"/>
    <w:rsid w:val="00E268A0"/>
    <w:rsid w:val="00E26C22"/>
    <w:rsid w:val="00E26F08"/>
    <w:rsid w:val="00E27271"/>
    <w:rsid w:val="00E27345"/>
    <w:rsid w:val="00E2753A"/>
    <w:rsid w:val="00E2773D"/>
    <w:rsid w:val="00E27802"/>
    <w:rsid w:val="00E2786C"/>
    <w:rsid w:val="00E279D4"/>
    <w:rsid w:val="00E27D97"/>
    <w:rsid w:val="00E30030"/>
    <w:rsid w:val="00E300C1"/>
    <w:rsid w:val="00E301B6"/>
    <w:rsid w:val="00E303FF"/>
    <w:rsid w:val="00E304E2"/>
    <w:rsid w:val="00E307EE"/>
    <w:rsid w:val="00E309B3"/>
    <w:rsid w:val="00E30BF6"/>
    <w:rsid w:val="00E30DEF"/>
    <w:rsid w:val="00E312A4"/>
    <w:rsid w:val="00E31882"/>
    <w:rsid w:val="00E31A81"/>
    <w:rsid w:val="00E31D0C"/>
    <w:rsid w:val="00E32193"/>
    <w:rsid w:val="00E3235B"/>
    <w:rsid w:val="00E3247D"/>
    <w:rsid w:val="00E32502"/>
    <w:rsid w:val="00E3253F"/>
    <w:rsid w:val="00E3255A"/>
    <w:rsid w:val="00E3255E"/>
    <w:rsid w:val="00E32C98"/>
    <w:rsid w:val="00E32D87"/>
    <w:rsid w:val="00E32EAC"/>
    <w:rsid w:val="00E32F7B"/>
    <w:rsid w:val="00E33029"/>
    <w:rsid w:val="00E33173"/>
    <w:rsid w:val="00E33647"/>
    <w:rsid w:val="00E33F0B"/>
    <w:rsid w:val="00E33FD4"/>
    <w:rsid w:val="00E3496A"/>
    <w:rsid w:val="00E34991"/>
    <w:rsid w:val="00E34AC5"/>
    <w:rsid w:val="00E355E8"/>
    <w:rsid w:val="00E355EB"/>
    <w:rsid w:val="00E3582C"/>
    <w:rsid w:val="00E35B40"/>
    <w:rsid w:val="00E35BEE"/>
    <w:rsid w:val="00E36102"/>
    <w:rsid w:val="00E36480"/>
    <w:rsid w:val="00E3679B"/>
    <w:rsid w:val="00E36DD5"/>
    <w:rsid w:val="00E371E5"/>
    <w:rsid w:val="00E371F7"/>
    <w:rsid w:val="00E3743C"/>
    <w:rsid w:val="00E37953"/>
    <w:rsid w:val="00E37DC8"/>
    <w:rsid w:val="00E40395"/>
    <w:rsid w:val="00E40427"/>
    <w:rsid w:val="00E40BAC"/>
    <w:rsid w:val="00E40FCB"/>
    <w:rsid w:val="00E411F3"/>
    <w:rsid w:val="00E4121B"/>
    <w:rsid w:val="00E41363"/>
    <w:rsid w:val="00E4158B"/>
    <w:rsid w:val="00E415F7"/>
    <w:rsid w:val="00E417C6"/>
    <w:rsid w:val="00E418BE"/>
    <w:rsid w:val="00E41D9A"/>
    <w:rsid w:val="00E41DD3"/>
    <w:rsid w:val="00E41E6E"/>
    <w:rsid w:val="00E4238D"/>
    <w:rsid w:val="00E42579"/>
    <w:rsid w:val="00E427B6"/>
    <w:rsid w:val="00E428EF"/>
    <w:rsid w:val="00E42907"/>
    <w:rsid w:val="00E42C76"/>
    <w:rsid w:val="00E4306B"/>
    <w:rsid w:val="00E43177"/>
    <w:rsid w:val="00E4337E"/>
    <w:rsid w:val="00E436F6"/>
    <w:rsid w:val="00E43787"/>
    <w:rsid w:val="00E438E4"/>
    <w:rsid w:val="00E43BAD"/>
    <w:rsid w:val="00E43D9E"/>
    <w:rsid w:val="00E43DCB"/>
    <w:rsid w:val="00E44115"/>
    <w:rsid w:val="00E443C9"/>
    <w:rsid w:val="00E4444E"/>
    <w:rsid w:val="00E445BD"/>
    <w:rsid w:val="00E44753"/>
    <w:rsid w:val="00E44A3A"/>
    <w:rsid w:val="00E44AF1"/>
    <w:rsid w:val="00E44DA5"/>
    <w:rsid w:val="00E44E3A"/>
    <w:rsid w:val="00E454FF"/>
    <w:rsid w:val="00E463E9"/>
    <w:rsid w:val="00E466D6"/>
    <w:rsid w:val="00E4670A"/>
    <w:rsid w:val="00E46A69"/>
    <w:rsid w:val="00E46B3B"/>
    <w:rsid w:val="00E46DBA"/>
    <w:rsid w:val="00E46F8D"/>
    <w:rsid w:val="00E470B0"/>
    <w:rsid w:val="00E47194"/>
    <w:rsid w:val="00E47212"/>
    <w:rsid w:val="00E476F3"/>
    <w:rsid w:val="00E477F0"/>
    <w:rsid w:val="00E47815"/>
    <w:rsid w:val="00E478FD"/>
    <w:rsid w:val="00E479B5"/>
    <w:rsid w:val="00E47A93"/>
    <w:rsid w:val="00E47C7D"/>
    <w:rsid w:val="00E5003A"/>
    <w:rsid w:val="00E50356"/>
    <w:rsid w:val="00E507CB"/>
    <w:rsid w:val="00E5097A"/>
    <w:rsid w:val="00E50EC9"/>
    <w:rsid w:val="00E50FBE"/>
    <w:rsid w:val="00E5103E"/>
    <w:rsid w:val="00E51171"/>
    <w:rsid w:val="00E51331"/>
    <w:rsid w:val="00E51BA7"/>
    <w:rsid w:val="00E51D28"/>
    <w:rsid w:val="00E51E8B"/>
    <w:rsid w:val="00E52039"/>
    <w:rsid w:val="00E521A7"/>
    <w:rsid w:val="00E52299"/>
    <w:rsid w:val="00E524C5"/>
    <w:rsid w:val="00E528E9"/>
    <w:rsid w:val="00E52CE1"/>
    <w:rsid w:val="00E53036"/>
    <w:rsid w:val="00E53063"/>
    <w:rsid w:val="00E5336D"/>
    <w:rsid w:val="00E53811"/>
    <w:rsid w:val="00E538EC"/>
    <w:rsid w:val="00E5392C"/>
    <w:rsid w:val="00E53C53"/>
    <w:rsid w:val="00E543D4"/>
    <w:rsid w:val="00E544EB"/>
    <w:rsid w:val="00E54595"/>
    <w:rsid w:val="00E545ED"/>
    <w:rsid w:val="00E54608"/>
    <w:rsid w:val="00E547FA"/>
    <w:rsid w:val="00E54B33"/>
    <w:rsid w:val="00E54C69"/>
    <w:rsid w:val="00E5522A"/>
    <w:rsid w:val="00E552FF"/>
    <w:rsid w:val="00E5542B"/>
    <w:rsid w:val="00E55CCA"/>
    <w:rsid w:val="00E55E20"/>
    <w:rsid w:val="00E55E68"/>
    <w:rsid w:val="00E55EC0"/>
    <w:rsid w:val="00E55F17"/>
    <w:rsid w:val="00E55F25"/>
    <w:rsid w:val="00E56029"/>
    <w:rsid w:val="00E56244"/>
    <w:rsid w:val="00E5625F"/>
    <w:rsid w:val="00E562EE"/>
    <w:rsid w:val="00E5650B"/>
    <w:rsid w:val="00E56845"/>
    <w:rsid w:val="00E56C77"/>
    <w:rsid w:val="00E56E3B"/>
    <w:rsid w:val="00E56FF8"/>
    <w:rsid w:val="00E57168"/>
    <w:rsid w:val="00E5724E"/>
    <w:rsid w:val="00E57D25"/>
    <w:rsid w:val="00E6099D"/>
    <w:rsid w:val="00E60E5C"/>
    <w:rsid w:val="00E60FE2"/>
    <w:rsid w:val="00E61A06"/>
    <w:rsid w:val="00E61C22"/>
    <w:rsid w:val="00E61D5F"/>
    <w:rsid w:val="00E62042"/>
    <w:rsid w:val="00E6219F"/>
    <w:rsid w:val="00E6257E"/>
    <w:rsid w:val="00E62743"/>
    <w:rsid w:val="00E62831"/>
    <w:rsid w:val="00E62A15"/>
    <w:rsid w:val="00E62A64"/>
    <w:rsid w:val="00E62F86"/>
    <w:rsid w:val="00E63007"/>
    <w:rsid w:val="00E632B9"/>
    <w:rsid w:val="00E6382F"/>
    <w:rsid w:val="00E638ED"/>
    <w:rsid w:val="00E63AD9"/>
    <w:rsid w:val="00E63C6B"/>
    <w:rsid w:val="00E63DE7"/>
    <w:rsid w:val="00E63E74"/>
    <w:rsid w:val="00E641AD"/>
    <w:rsid w:val="00E64269"/>
    <w:rsid w:val="00E6435F"/>
    <w:rsid w:val="00E64845"/>
    <w:rsid w:val="00E650C7"/>
    <w:rsid w:val="00E650DA"/>
    <w:rsid w:val="00E650E0"/>
    <w:rsid w:val="00E65137"/>
    <w:rsid w:val="00E6535B"/>
    <w:rsid w:val="00E6553F"/>
    <w:rsid w:val="00E6578E"/>
    <w:rsid w:val="00E65A25"/>
    <w:rsid w:val="00E65DFB"/>
    <w:rsid w:val="00E65E1A"/>
    <w:rsid w:val="00E6646B"/>
    <w:rsid w:val="00E665E1"/>
    <w:rsid w:val="00E66A41"/>
    <w:rsid w:val="00E66B61"/>
    <w:rsid w:val="00E66CCE"/>
    <w:rsid w:val="00E66DA5"/>
    <w:rsid w:val="00E67125"/>
    <w:rsid w:val="00E672B3"/>
    <w:rsid w:val="00E672E5"/>
    <w:rsid w:val="00E676EA"/>
    <w:rsid w:val="00E67728"/>
    <w:rsid w:val="00E67772"/>
    <w:rsid w:val="00E67784"/>
    <w:rsid w:val="00E70272"/>
    <w:rsid w:val="00E70326"/>
    <w:rsid w:val="00E704CC"/>
    <w:rsid w:val="00E7060D"/>
    <w:rsid w:val="00E7064F"/>
    <w:rsid w:val="00E707B3"/>
    <w:rsid w:val="00E708AF"/>
    <w:rsid w:val="00E709BB"/>
    <w:rsid w:val="00E70B97"/>
    <w:rsid w:val="00E70BC8"/>
    <w:rsid w:val="00E70FBD"/>
    <w:rsid w:val="00E713DC"/>
    <w:rsid w:val="00E71428"/>
    <w:rsid w:val="00E7153A"/>
    <w:rsid w:val="00E715CD"/>
    <w:rsid w:val="00E71925"/>
    <w:rsid w:val="00E71B87"/>
    <w:rsid w:val="00E72365"/>
    <w:rsid w:val="00E7251D"/>
    <w:rsid w:val="00E7252F"/>
    <w:rsid w:val="00E72624"/>
    <w:rsid w:val="00E728D4"/>
    <w:rsid w:val="00E72A61"/>
    <w:rsid w:val="00E72BB5"/>
    <w:rsid w:val="00E72D73"/>
    <w:rsid w:val="00E72F4E"/>
    <w:rsid w:val="00E73156"/>
    <w:rsid w:val="00E7317A"/>
    <w:rsid w:val="00E7378D"/>
    <w:rsid w:val="00E7395F"/>
    <w:rsid w:val="00E73BEB"/>
    <w:rsid w:val="00E73D40"/>
    <w:rsid w:val="00E740BE"/>
    <w:rsid w:val="00E742A2"/>
    <w:rsid w:val="00E7438F"/>
    <w:rsid w:val="00E7444D"/>
    <w:rsid w:val="00E745CB"/>
    <w:rsid w:val="00E74699"/>
    <w:rsid w:val="00E75197"/>
    <w:rsid w:val="00E7540C"/>
    <w:rsid w:val="00E75571"/>
    <w:rsid w:val="00E756CC"/>
    <w:rsid w:val="00E75AB0"/>
    <w:rsid w:val="00E75CAB"/>
    <w:rsid w:val="00E75E29"/>
    <w:rsid w:val="00E760F7"/>
    <w:rsid w:val="00E7614F"/>
    <w:rsid w:val="00E76295"/>
    <w:rsid w:val="00E76548"/>
    <w:rsid w:val="00E7679F"/>
    <w:rsid w:val="00E767D6"/>
    <w:rsid w:val="00E76B72"/>
    <w:rsid w:val="00E76E90"/>
    <w:rsid w:val="00E76FE2"/>
    <w:rsid w:val="00E77009"/>
    <w:rsid w:val="00E7714A"/>
    <w:rsid w:val="00E7725C"/>
    <w:rsid w:val="00E772B6"/>
    <w:rsid w:val="00E77315"/>
    <w:rsid w:val="00E7743A"/>
    <w:rsid w:val="00E778EB"/>
    <w:rsid w:val="00E77D45"/>
    <w:rsid w:val="00E77EF6"/>
    <w:rsid w:val="00E80186"/>
    <w:rsid w:val="00E8021E"/>
    <w:rsid w:val="00E80326"/>
    <w:rsid w:val="00E80360"/>
    <w:rsid w:val="00E8045E"/>
    <w:rsid w:val="00E809DB"/>
    <w:rsid w:val="00E80C2A"/>
    <w:rsid w:val="00E80E1D"/>
    <w:rsid w:val="00E80E77"/>
    <w:rsid w:val="00E80F02"/>
    <w:rsid w:val="00E8113F"/>
    <w:rsid w:val="00E8132E"/>
    <w:rsid w:val="00E81680"/>
    <w:rsid w:val="00E819B2"/>
    <w:rsid w:val="00E819C7"/>
    <w:rsid w:val="00E81DAC"/>
    <w:rsid w:val="00E81DC7"/>
    <w:rsid w:val="00E81DF3"/>
    <w:rsid w:val="00E81FBB"/>
    <w:rsid w:val="00E82867"/>
    <w:rsid w:val="00E82914"/>
    <w:rsid w:val="00E8335D"/>
    <w:rsid w:val="00E833C3"/>
    <w:rsid w:val="00E83527"/>
    <w:rsid w:val="00E8361A"/>
    <w:rsid w:val="00E838E4"/>
    <w:rsid w:val="00E83B50"/>
    <w:rsid w:val="00E84158"/>
    <w:rsid w:val="00E842DB"/>
    <w:rsid w:val="00E846CD"/>
    <w:rsid w:val="00E8489A"/>
    <w:rsid w:val="00E84F1D"/>
    <w:rsid w:val="00E84F34"/>
    <w:rsid w:val="00E8500B"/>
    <w:rsid w:val="00E851D1"/>
    <w:rsid w:val="00E8525F"/>
    <w:rsid w:val="00E853B2"/>
    <w:rsid w:val="00E854B5"/>
    <w:rsid w:val="00E8554B"/>
    <w:rsid w:val="00E8554C"/>
    <w:rsid w:val="00E856CC"/>
    <w:rsid w:val="00E85A51"/>
    <w:rsid w:val="00E85CCC"/>
    <w:rsid w:val="00E85FB3"/>
    <w:rsid w:val="00E86089"/>
    <w:rsid w:val="00E86406"/>
    <w:rsid w:val="00E865EA"/>
    <w:rsid w:val="00E8663E"/>
    <w:rsid w:val="00E86867"/>
    <w:rsid w:val="00E869EC"/>
    <w:rsid w:val="00E8705A"/>
    <w:rsid w:val="00E870E2"/>
    <w:rsid w:val="00E874C3"/>
    <w:rsid w:val="00E874D7"/>
    <w:rsid w:val="00E87754"/>
    <w:rsid w:val="00E87891"/>
    <w:rsid w:val="00E87B89"/>
    <w:rsid w:val="00E87BF0"/>
    <w:rsid w:val="00E903C2"/>
    <w:rsid w:val="00E905AA"/>
    <w:rsid w:val="00E905D9"/>
    <w:rsid w:val="00E9070B"/>
    <w:rsid w:val="00E90782"/>
    <w:rsid w:val="00E90988"/>
    <w:rsid w:val="00E90D02"/>
    <w:rsid w:val="00E90EF8"/>
    <w:rsid w:val="00E91265"/>
    <w:rsid w:val="00E9126E"/>
    <w:rsid w:val="00E91374"/>
    <w:rsid w:val="00E91536"/>
    <w:rsid w:val="00E916A3"/>
    <w:rsid w:val="00E91748"/>
    <w:rsid w:val="00E91C1D"/>
    <w:rsid w:val="00E91E5B"/>
    <w:rsid w:val="00E921C9"/>
    <w:rsid w:val="00E92394"/>
    <w:rsid w:val="00E92647"/>
    <w:rsid w:val="00E92772"/>
    <w:rsid w:val="00E927FC"/>
    <w:rsid w:val="00E9290A"/>
    <w:rsid w:val="00E92A98"/>
    <w:rsid w:val="00E92ADD"/>
    <w:rsid w:val="00E92D78"/>
    <w:rsid w:val="00E92F5B"/>
    <w:rsid w:val="00E92FDC"/>
    <w:rsid w:val="00E931DF"/>
    <w:rsid w:val="00E931EB"/>
    <w:rsid w:val="00E9320C"/>
    <w:rsid w:val="00E9330C"/>
    <w:rsid w:val="00E9338A"/>
    <w:rsid w:val="00E9370E"/>
    <w:rsid w:val="00E93E9D"/>
    <w:rsid w:val="00E9472D"/>
    <w:rsid w:val="00E94775"/>
    <w:rsid w:val="00E947ED"/>
    <w:rsid w:val="00E948FD"/>
    <w:rsid w:val="00E94A87"/>
    <w:rsid w:val="00E94B91"/>
    <w:rsid w:val="00E95846"/>
    <w:rsid w:val="00E95CAA"/>
    <w:rsid w:val="00E96029"/>
    <w:rsid w:val="00E9613E"/>
    <w:rsid w:val="00E96219"/>
    <w:rsid w:val="00E9632A"/>
    <w:rsid w:val="00E96697"/>
    <w:rsid w:val="00E96A61"/>
    <w:rsid w:val="00E96C2A"/>
    <w:rsid w:val="00E96C7F"/>
    <w:rsid w:val="00E96DC2"/>
    <w:rsid w:val="00E97009"/>
    <w:rsid w:val="00E9777B"/>
    <w:rsid w:val="00E97A30"/>
    <w:rsid w:val="00E97B43"/>
    <w:rsid w:val="00EA0280"/>
    <w:rsid w:val="00EA0676"/>
    <w:rsid w:val="00EA06B7"/>
    <w:rsid w:val="00EA0711"/>
    <w:rsid w:val="00EA09B7"/>
    <w:rsid w:val="00EA09F4"/>
    <w:rsid w:val="00EA0B63"/>
    <w:rsid w:val="00EA0C81"/>
    <w:rsid w:val="00EA0CAE"/>
    <w:rsid w:val="00EA0D80"/>
    <w:rsid w:val="00EA0F16"/>
    <w:rsid w:val="00EA104D"/>
    <w:rsid w:val="00EA131B"/>
    <w:rsid w:val="00EA1507"/>
    <w:rsid w:val="00EA1A85"/>
    <w:rsid w:val="00EA1C7F"/>
    <w:rsid w:val="00EA1D9E"/>
    <w:rsid w:val="00EA1F23"/>
    <w:rsid w:val="00EA2229"/>
    <w:rsid w:val="00EA23A3"/>
    <w:rsid w:val="00EA24A9"/>
    <w:rsid w:val="00EA2866"/>
    <w:rsid w:val="00EA2993"/>
    <w:rsid w:val="00EA2BF2"/>
    <w:rsid w:val="00EA2FA3"/>
    <w:rsid w:val="00EA30ED"/>
    <w:rsid w:val="00EA3444"/>
    <w:rsid w:val="00EA3475"/>
    <w:rsid w:val="00EA354B"/>
    <w:rsid w:val="00EA3648"/>
    <w:rsid w:val="00EA3693"/>
    <w:rsid w:val="00EA39EB"/>
    <w:rsid w:val="00EA3ACD"/>
    <w:rsid w:val="00EA3B7D"/>
    <w:rsid w:val="00EA3C07"/>
    <w:rsid w:val="00EA3CF8"/>
    <w:rsid w:val="00EA3EB6"/>
    <w:rsid w:val="00EA4103"/>
    <w:rsid w:val="00EA4170"/>
    <w:rsid w:val="00EA41E6"/>
    <w:rsid w:val="00EA41EA"/>
    <w:rsid w:val="00EA440A"/>
    <w:rsid w:val="00EA4481"/>
    <w:rsid w:val="00EA4524"/>
    <w:rsid w:val="00EA474F"/>
    <w:rsid w:val="00EA4954"/>
    <w:rsid w:val="00EA4FC3"/>
    <w:rsid w:val="00EA520E"/>
    <w:rsid w:val="00EA5441"/>
    <w:rsid w:val="00EA595E"/>
    <w:rsid w:val="00EA61A4"/>
    <w:rsid w:val="00EA61C9"/>
    <w:rsid w:val="00EA61E0"/>
    <w:rsid w:val="00EA6391"/>
    <w:rsid w:val="00EA680F"/>
    <w:rsid w:val="00EA6AC6"/>
    <w:rsid w:val="00EA6B82"/>
    <w:rsid w:val="00EA7028"/>
    <w:rsid w:val="00EA7049"/>
    <w:rsid w:val="00EA722A"/>
    <w:rsid w:val="00EA79CB"/>
    <w:rsid w:val="00EA79EC"/>
    <w:rsid w:val="00EA7A54"/>
    <w:rsid w:val="00EB01F6"/>
    <w:rsid w:val="00EB02B1"/>
    <w:rsid w:val="00EB02C8"/>
    <w:rsid w:val="00EB037B"/>
    <w:rsid w:val="00EB07C7"/>
    <w:rsid w:val="00EB0A18"/>
    <w:rsid w:val="00EB0D30"/>
    <w:rsid w:val="00EB0DBE"/>
    <w:rsid w:val="00EB0FAB"/>
    <w:rsid w:val="00EB10B1"/>
    <w:rsid w:val="00EB10F6"/>
    <w:rsid w:val="00EB1207"/>
    <w:rsid w:val="00EB13C2"/>
    <w:rsid w:val="00EB1471"/>
    <w:rsid w:val="00EB14F5"/>
    <w:rsid w:val="00EB161E"/>
    <w:rsid w:val="00EB18D8"/>
    <w:rsid w:val="00EB1B51"/>
    <w:rsid w:val="00EB1BBA"/>
    <w:rsid w:val="00EB1CE5"/>
    <w:rsid w:val="00EB1DC8"/>
    <w:rsid w:val="00EB1DDE"/>
    <w:rsid w:val="00EB233A"/>
    <w:rsid w:val="00EB2366"/>
    <w:rsid w:val="00EB2775"/>
    <w:rsid w:val="00EB28E0"/>
    <w:rsid w:val="00EB2AD3"/>
    <w:rsid w:val="00EB3004"/>
    <w:rsid w:val="00EB30A0"/>
    <w:rsid w:val="00EB30D8"/>
    <w:rsid w:val="00EB3156"/>
    <w:rsid w:val="00EB32E1"/>
    <w:rsid w:val="00EB3340"/>
    <w:rsid w:val="00EB36A5"/>
    <w:rsid w:val="00EB3B11"/>
    <w:rsid w:val="00EB3D68"/>
    <w:rsid w:val="00EB4011"/>
    <w:rsid w:val="00EB42A9"/>
    <w:rsid w:val="00EB433E"/>
    <w:rsid w:val="00EB44C7"/>
    <w:rsid w:val="00EB4755"/>
    <w:rsid w:val="00EB4D40"/>
    <w:rsid w:val="00EB4DAC"/>
    <w:rsid w:val="00EB50EC"/>
    <w:rsid w:val="00EB533B"/>
    <w:rsid w:val="00EB5450"/>
    <w:rsid w:val="00EB56DC"/>
    <w:rsid w:val="00EB58FF"/>
    <w:rsid w:val="00EB5AFF"/>
    <w:rsid w:val="00EB5B0D"/>
    <w:rsid w:val="00EB6192"/>
    <w:rsid w:val="00EB657B"/>
    <w:rsid w:val="00EB67F6"/>
    <w:rsid w:val="00EB6AB6"/>
    <w:rsid w:val="00EB6B08"/>
    <w:rsid w:val="00EB6E46"/>
    <w:rsid w:val="00EB6E74"/>
    <w:rsid w:val="00EB72E6"/>
    <w:rsid w:val="00EB74BC"/>
    <w:rsid w:val="00EB78A0"/>
    <w:rsid w:val="00EB78D4"/>
    <w:rsid w:val="00EB7BEF"/>
    <w:rsid w:val="00EB7F28"/>
    <w:rsid w:val="00EC0019"/>
    <w:rsid w:val="00EC013B"/>
    <w:rsid w:val="00EC02A0"/>
    <w:rsid w:val="00EC04B4"/>
    <w:rsid w:val="00EC04E9"/>
    <w:rsid w:val="00EC0706"/>
    <w:rsid w:val="00EC0748"/>
    <w:rsid w:val="00EC07A1"/>
    <w:rsid w:val="00EC0B20"/>
    <w:rsid w:val="00EC0D8F"/>
    <w:rsid w:val="00EC0E59"/>
    <w:rsid w:val="00EC0E8F"/>
    <w:rsid w:val="00EC1235"/>
    <w:rsid w:val="00EC128D"/>
    <w:rsid w:val="00EC1659"/>
    <w:rsid w:val="00EC185C"/>
    <w:rsid w:val="00EC18DE"/>
    <w:rsid w:val="00EC1925"/>
    <w:rsid w:val="00EC1A84"/>
    <w:rsid w:val="00EC1ADC"/>
    <w:rsid w:val="00EC1C54"/>
    <w:rsid w:val="00EC1F31"/>
    <w:rsid w:val="00EC22EC"/>
    <w:rsid w:val="00EC248E"/>
    <w:rsid w:val="00EC2908"/>
    <w:rsid w:val="00EC2C35"/>
    <w:rsid w:val="00EC2E47"/>
    <w:rsid w:val="00EC2ECA"/>
    <w:rsid w:val="00EC31AD"/>
    <w:rsid w:val="00EC31FA"/>
    <w:rsid w:val="00EC322B"/>
    <w:rsid w:val="00EC3488"/>
    <w:rsid w:val="00EC3549"/>
    <w:rsid w:val="00EC3714"/>
    <w:rsid w:val="00EC3BA3"/>
    <w:rsid w:val="00EC3CB0"/>
    <w:rsid w:val="00EC43A6"/>
    <w:rsid w:val="00EC43EC"/>
    <w:rsid w:val="00EC4574"/>
    <w:rsid w:val="00EC47C1"/>
    <w:rsid w:val="00EC47C9"/>
    <w:rsid w:val="00EC48E2"/>
    <w:rsid w:val="00EC48FF"/>
    <w:rsid w:val="00EC4A10"/>
    <w:rsid w:val="00EC4A7B"/>
    <w:rsid w:val="00EC4BA2"/>
    <w:rsid w:val="00EC509B"/>
    <w:rsid w:val="00EC528B"/>
    <w:rsid w:val="00EC5304"/>
    <w:rsid w:val="00EC5372"/>
    <w:rsid w:val="00EC54A0"/>
    <w:rsid w:val="00EC5A39"/>
    <w:rsid w:val="00EC5BEA"/>
    <w:rsid w:val="00EC5DC2"/>
    <w:rsid w:val="00EC5E68"/>
    <w:rsid w:val="00EC6259"/>
    <w:rsid w:val="00EC62FF"/>
    <w:rsid w:val="00EC6683"/>
    <w:rsid w:val="00EC668E"/>
    <w:rsid w:val="00EC66D0"/>
    <w:rsid w:val="00EC6846"/>
    <w:rsid w:val="00EC6A28"/>
    <w:rsid w:val="00EC6CF3"/>
    <w:rsid w:val="00EC6D28"/>
    <w:rsid w:val="00EC6E6A"/>
    <w:rsid w:val="00EC7080"/>
    <w:rsid w:val="00EC70DC"/>
    <w:rsid w:val="00EC71E0"/>
    <w:rsid w:val="00EC73EE"/>
    <w:rsid w:val="00EC743A"/>
    <w:rsid w:val="00EC7606"/>
    <w:rsid w:val="00EC787E"/>
    <w:rsid w:val="00EC7F63"/>
    <w:rsid w:val="00ED003C"/>
    <w:rsid w:val="00ED0442"/>
    <w:rsid w:val="00ED0488"/>
    <w:rsid w:val="00ED0580"/>
    <w:rsid w:val="00ED075D"/>
    <w:rsid w:val="00ED0B8D"/>
    <w:rsid w:val="00ED0C25"/>
    <w:rsid w:val="00ED102B"/>
    <w:rsid w:val="00ED12CA"/>
    <w:rsid w:val="00ED13C9"/>
    <w:rsid w:val="00ED13DE"/>
    <w:rsid w:val="00ED14CE"/>
    <w:rsid w:val="00ED16DE"/>
    <w:rsid w:val="00ED1957"/>
    <w:rsid w:val="00ED1A95"/>
    <w:rsid w:val="00ED1C46"/>
    <w:rsid w:val="00ED1CA5"/>
    <w:rsid w:val="00ED2157"/>
    <w:rsid w:val="00ED23FF"/>
    <w:rsid w:val="00ED26EC"/>
    <w:rsid w:val="00ED27DC"/>
    <w:rsid w:val="00ED2DA6"/>
    <w:rsid w:val="00ED2FB5"/>
    <w:rsid w:val="00ED2FC0"/>
    <w:rsid w:val="00ED3037"/>
    <w:rsid w:val="00ED3320"/>
    <w:rsid w:val="00ED35B3"/>
    <w:rsid w:val="00ED35F8"/>
    <w:rsid w:val="00ED3698"/>
    <w:rsid w:val="00ED3D3A"/>
    <w:rsid w:val="00ED3E0D"/>
    <w:rsid w:val="00ED3E4A"/>
    <w:rsid w:val="00ED3F4E"/>
    <w:rsid w:val="00ED4008"/>
    <w:rsid w:val="00ED414F"/>
    <w:rsid w:val="00ED4711"/>
    <w:rsid w:val="00ED47A4"/>
    <w:rsid w:val="00ED48FB"/>
    <w:rsid w:val="00ED4DA3"/>
    <w:rsid w:val="00ED4E01"/>
    <w:rsid w:val="00ED4F91"/>
    <w:rsid w:val="00ED4FAF"/>
    <w:rsid w:val="00ED546D"/>
    <w:rsid w:val="00ED54C2"/>
    <w:rsid w:val="00ED566D"/>
    <w:rsid w:val="00ED59A6"/>
    <w:rsid w:val="00ED5B87"/>
    <w:rsid w:val="00ED6145"/>
    <w:rsid w:val="00ED632F"/>
    <w:rsid w:val="00ED6A15"/>
    <w:rsid w:val="00ED7514"/>
    <w:rsid w:val="00ED75F2"/>
    <w:rsid w:val="00ED79B6"/>
    <w:rsid w:val="00ED79CF"/>
    <w:rsid w:val="00ED7C96"/>
    <w:rsid w:val="00ED7D8C"/>
    <w:rsid w:val="00ED7E39"/>
    <w:rsid w:val="00ED7FB4"/>
    <w:rsid w:val="00EE0076"/>
    <w:rsid w:val="00EE028C"/>
    <w:rsid w:val="00EE0462"/>
    <w:rsid w:val="00EE0B32"/>
    <w:rsid w:val="00EE0D60"/>
    <w:rsid w:val="00EE0D7F"/>
    <w:rsid w:val="00EE0E89"/>
    <w:rsid w:val="00EE0E9B"/>
    <w:rsid w:val="00EE1101"/>
    <w:rsid w:val="00EE1233"/>
    <w:rsid w:val="00EE13F1"/>
    <w:rsid w:val="00EE1405"/>
    <w:rsid w:val="00EE174C"/>
    <w:rsid w:val="00EE1800"/>
    <w:rsid w:val="00EE196B"/>
    <w:rsid w:val="00EE1B88"/>
    <w:rsid w:val="00EE1BDF"/>
    <w:rsid w:val="00EE1DD8"/>
    <w:rsid w:val="00EE1EE5"/>
    <w:rsid w:val="00EE2009"/>
    <w:rsid w:val="00EE2590"/>
    <w:rsid w:val="00EE25CC"/>
    <w:rsid w:val="00EE289B"/>
    <w:rsid w:val="00EE298A"/>
    <w:rsid w:val="00EE2ADA"/>
    <w:rsid w:val="00EE2B3C"/>
    <w:rsid w:val="00EE2BD3"/>
    <w:rsid w:val="00EE2E94"/>
    <w:rsid w:val="00EE2F71"/>
    <w:rsid w:val="00EE30FC"/>
    <w:rsid w:val="00EE3115"/>
    <w:rsid w:val="00EE3249"/>
    <w:rsid w:val="00EE34D6"/>
    <w:rsid w:val="00EE36A1"/>
    <w:rsid w:val="00EE3988"/>
    <w:rsid w:val="00EE3C91"/>
    <w:rsid w:val="00EE3D2E"/>
    <w:rsid w:val="00EE3D6C"/>
    <w:rsid w:val="00EE4146"/>
    <w:rsid w:val="00EE43F4"/>
    <w:rsid w:val="00EE43F7"/>
    <w:rsid w:val="00EE4757"/>
    <w:rsid w:val="00EE55A5"/>
    <w:rsid w:val="00EE5657"/>
    <w:rsid w:val="00EE5D1D"/>
    <w:rsid w:val="00EE5DFE"/>
    <w:rsid w:val="00EE5EDA"/>
    <w:rsid w:val="00EE5F1C"/>
    <w:rsid w:val="00EE5FA2"/>
    <w:rsid w:val="00EE6049"/>
    <w:rsid w:val="00EE60EB"/>
    <w:rsid w:val="00EE630E"/>
    <w:rsid w:val="00EE6564"/>
    <w:rsid w:val="00EE6BDB"/>
    <w:rsid w:val="00EE6CC2"/>
    <w:rsid w:val="00EE6ECA"/>
    <w:rsid w:val="00EE7265"/>
    <w:rsid w:val="00EE73D3"/>
    <w:rsid w:val="00EE73F1"/>
    <w:rsid w:val="00EE79F5"/>
    <w:rsid w:val="00EE7A94"/>
    <w:rsid w:val="00EE7BFC"/>
    <w:rsid w:val="00EE7CFA"/>
    <w:rsid w:val="00EE7DDB"/>
    <w:rsid w:val="00EE7EC0"/>
    <w:rsid w:val="00EF0038"/>
    <w:rsid w:val="00EF0719"/>
    <w:rsid w:val="00EF0727"/>
    <w:rsid w:val="00EF0A0D"/>
    <w:rsid w:val="00EF1007"/>
    <w:rsid w:val="00EF149E"/>
    <w:rsid w:val="00EF14B4"/>
    <w:rsid w:val="00EF1576"/>
    <w:rsid w:val="00EF18B2"/>
    <w:rsid w:val="00EF1A48"/>
    <w:rsid w:val="00EF1DDC"/>
    <w:rsid w:val="00EF1E5C"/>
    <w:rsid w:val="00EF1E6B"/>
    <w:rsid w:val="00EF1F3F"/>
    <w:rsid w:val="00EF1F53"/>
    <w:rsid w:val="00EF1FD3"/>
    <w:rsid w:val="00EF2099"/>
    <w:rsid w:val="00EF2848"/>
    <w:rsid w:val="00EF2947"/>
    <w:rsid w:val="00EF2D2D"/>
    <w:rsid w:val="00EF31D8"/>
    <w:rsid w:val="00EF3296"/>
    <w:rsid w:val="00EF3502"/>
    <w:rsid w:val="00EF357C"/>
    <w:rsid w:val="00EF38BD"/>
    <w:rsid w:val="00EF3B9B"/>
    <w:rsid w:val="00EF3EC1"/>
    <w:rsid w:val="00EF4CB0"/>
    <w:rsid w:val="00EF4F35"/>
    <w:rsid w:val="00EF4FB7"/>
    <w:rsid w:val="00EF5C11"/>
    <w:rsid w:val="00EF5E2A"/>
    <w:rsid w:val="00EF5E70"/>
    <w:rsid w:val="00EF5E82"/>
    <w:rsid w:val="00EF6001"/>
    <w:rsid w:val="00EF6036"/>
    <w:rsid w:val="00EF60A0"/>
    <w:rsid w:val="00EF6116"/>
    <w:rsid w:val="00EF62B1"/>
    <w:rsid w:val="00EF62E8"/>
    <w:rsid w:val="00EF6477"/>
    <w:rsid w:val="00EF6615"/>
    <w:rsid w:val="00EF6859"/>
    <w:rsid w:val="00EF6941"/>
    <w:rsid w:val="00EF6A02"/>
    <w:rsid w:val="00EF6A5B"/>
    <w:rsid w:val="00EF6AE2"/>
    <w:rsid w:val="00EF6B41"/>
    <w:rsid w:val="00EF6EA6"/>
    <w:rsid w:val="00EF6ECC"/>
    <w:rsid w:val="00EF70C1"/>
    <w:rsid w:val="00EF77DE"/>
    <w:rsid w:val="00EF7B46"/>
    <w:rsid w:val="00EF7F1A"/>
    <w:rsid w:val="00F0030B"/>
    <w:rsid w:val="00F003D3"/>
    <w:rsid w:val="00F004EE"/>
    <w:rsid w:val="00F00879"/>
    <w:rsid w:val="00F00998"/>
    <w:rsid w:val="00F009B9"/>
    <w:rsid w:val="00F00EB5"/>
    <w:rsid w:val="00F010EA"/>
    <w:rsid w:val="00F0127B"/>
    <w:rsid w:val="00F013D2"/>
    <w:rsid w:val="00F01691"/>
    <w:rsid w:val="00F01769"/>
    <w:rsid w:val="00F01BD3"/>
    <w:rsid w:val="00F020B7"/>
    <w:rsid w:val="00F024F7"/>
    <w:rsid w:val="00F02546"/>
    <w:rsid w:val="00F0290B"/>
    <w:rsid w:val="00F0292B"/>
    <w:rsid w:val="00F0297C"/>
    <w:rsid w:val="00F029AE"/>
    <w:rsid w:val="00F02A76"/>
    <w:rsid w:val="00F02AE0"/>
    <w:rsid w:val="00F02D85"/>
    <w:rsid w:val="00F02F72"/>
    <w:rsid w:val="00F03524"/>
    <w:rsid w:val="00F03729"/>
    <w:rsid w:val="00F0383E"/>
    <w:rsid w:val="00F03DFF"/>
    <w:rsid w:val="00F04021"/>
    <w:rsid w:val="00F04439"/>
    <w:rsid w:val="00F048DF"/>
    <w:rsid w:val="00F04918"/>
    <w:rsid w:val="00F04B3D"/>
    <w:rsid w:val="00F04C07"/>
    <w:rsid w:val="00F04CFB"/>
    <w:rsid w:val="00F04DDF"/>
    <w:rsid w:val="00F0505D"/>
    <w:rsid w:val="00F051A3"/>
    <w:rsid w:val="00F0520E"/>
    <w:rsid w:val="00F05D41"/>
    <w:rsid w:val="00F05D94"/>
    <w:rsid w:val="00F06559"/>
    <w:rsid w:val="00F065E1"/>
    <w:rsid w:val="00F06680"/>
    <w:rsid w:val="00F0673D"/>
    <w:rsid w:val="00F0677F"/>
    <w:rsid w:val="00F069F3"/>
    <w:rsid w:val="00F06E37"/>
    <w:rsid w:val="00F06EE2"/>
    <w:rsid w:val="00F0708C"/>
    <w:rsid w:val="00F07141"/>
    <w:rsid w:val="00F07243"/>
    <w:rsid w:val="00F07563"/>
    <w:rsid w:val="00F075B3"/>
    <w:rsid w:val="00F076C8"/>
    <w:rsid w:val="00F076F3"/>
    <w:rsid w:val="00F0782B"/>
    <w:rsid w:val="00F07AE1"/>
    <w:rsid w:val="00F07BAA"/>
    <w:rsid w:val="00F07C16"/>
    <w:rsid w:val="00F07C72"/>
    <w:rsid w:val="00F07C94"/>
    <w:rsid w:val="00F100F6"/>
    <w:rsid w:val="00F1020B"/>
    <w:rsid w:val="00F103A0"/>
    <w:rsid w:val="00F10402"/>
    <w:rsid w:val="00F107A3"/>
    <w:rsid w:val="00F107FA"/>
    <w:rsid w:val="00F10853"/>
    <w:rsid w:val="00F1133A"/>
    <w:rsid w:val="00F11776"/>
    <w:rsid w:val="00F11C8E"/>
    <w:rsid w:val="00F11EEA"/>
    <w:rsid w:val="00F11EF0"/>
    <w:rsid w:val="00F121A3"/>
    <w:rsid w:val="00F123B8"/>
    <w:rsid w:val="00F125B0"/>
    <w:rsid w:val="00F12716"/>
    <w:rsid w:val="00F12760"/>
    <w:rsid w:val="00F127AA"/>
    <w:rsid w:val="00F12BAC"/>
    <w:rsid w:val="00F12BAD"/>
    <w:rsid w:val="00F12E75"/>
    <w:rsid w:val="00F131BC"/>
    <w:rsid w:val="00F132CC"/>
    <w:rsid w:val="00F13591"/>
    <w:rsid w:val="00F13618"/>
    <w:rsid w:val="00F1364B"/>
    <w:rsid w:val="00F13764"/>
    <w:rsid w:val="00F13C04"/>
    <w:rsid w:val="00F13D21"/>
    <w:rsid w:val="00F13D75"/>
    <w:rsid w:val="00F142CB"/>
    <w:rsid w:val="00F14572"/>
    <w:rsid w:val="00F14632"/>
    <w:rsid w:val="00F1466D"/>
    <w:rsid w:val="00F146C0"/>
    <w:rsid w:val="00F14956"/>
    <w:rsid w:val="00F14B16"/>
    <w:rsid w:val="00F14EB7"/>
    <w:rsid w:val="00F158DE"/>
    <w:rsid w:val="00F15933"/>
    <w:rsid w:val="00F15A3E"/>
    <w:rsid w:val="00F15A8C"/>
    <w:rsid w:val="00F15AFE"/>
    <w:rsid w:val="00F160E0"/>
    <w:rsid w:val="00F16379"/>
    <w:rsid w:val="00F163B4"/>
    <w:rsid w:val="00F166B5"/>
    <w:rsid w:val="00F16948"/>
    <w:rsid w:val="00F16CCA"/>
    <w:rsid w:val="00F17174"/>
    <w:rsid w:val="00F17194"/>
    <w:rsid w:val="00F171F5"/>
    <w:rsid w:val="00F17245"/>
    <w:rsid w:val="00F17248"/>
    <w:rsid w:val="00F172AF"/>
    <w:rsid w:val="00F172B3"/>
    <w:rsid w:val="00F17335"/>
    <w:rsid w:val="00F173DC"/>
    <w:rsid w:val="00F17666"/>
    <w:rsid w:val="00F176EC"/>
    <w:rsid w:val="00F17815"/>
    <w:rsid w:val="00F17AF9"/>
    <w:rsid w:val="00F17B0D"/>
    <w:rsid w:val="00F17C4D"/>
    <w:rsid w:val="00F20005"/>
    <w:rsid w:val="00F20226"/>
    <w:rsid w:val="00F203BD"/>
    <w:rsid w:val="00F2060B"/>
    <w:rsid w:val="00F2086B"/>
    <w:rsid w:val="00F208EE"/>
    <w:rsid w:val="00F209A5"/>
    <w:rsid w:val="00F209FD"/>
    <w:rsid w:val="00F20B73"/>
    <w:rsid w:val="00F20B77"/>
    <w:rsid w:val="00F20D36"/>
    <w:rsid w:val="00F20E76"/>
    <w:rsid w:val="00F20F4F"/>
    <w:rsid w:val="00F211F1"/>
    <w:rsid w:val="00F2139F"/>
    <w:rsid w:val="00F21428"/>
    <w:rsid w:val="00F21963"/>
    <w:rsid w:val="00F21A48"/>
    <w:rsid w:val="00F21AD0"/>
    <w:rsid w:val="00F21BAE"/>
    <w:rsid w:val="00F21C13"/>
    <w:rsid w:val="00F21F49"/>
    <w:rsid w:val="00F220D7"/>
    <w:rsid w:val="00F220F5"/>
    <w:rsid w:val="00F22260"/>
    <w:rsid w:val="00F222BA"/>
    <w:rsid w:val="00F222DC"/>
    <w:rsid w:val="00F22D0B"/>
    <w:rsid w:val="00F230E1"/>
    <w:rsid w:val="00F230FF"/>
    <w:rsid w:val="00F23108"/>
    <w:rsid w:val="00F23363"/>
    <w:rsid w:val="00F23635"/>
    <w:rsid w:val="00F2375F"/>
    <w:rsid w:val="00F237AA"/>
    <w:rsid w:val="00F23974"/>
    <w:rsid w:val="00F2398B"/>
    <w:rsid w:val="00F23995"/>
    <w:rsid w:val="00F23C23"/>
    <w:rsid w:val="00F23C3C"/>
    <w:rsid w:val="00F23EA8"/>
    <w:rsid w:val="00F23F08"/>
    <w:rsid w:val="00F2401C"/>
    <w:rsid w:val="00F24029"/>
    <w:rsid w:val="00F24689"/>
    <w:rsid w:val="00F2480D"/>
    <w:rsid w:val="00F2495F"/>
    <w:rsid w:val="00F24CB6"/>
    <w:rsid w:val="00F24E18"/>
    <w:rsid w:val="00F25097"/>
    <w:rsid w:val="00F2553B"/>
    <w:rsid w:val="00F2560E"/>
    <w:rsid w:val="00F25731"/>
    <w:rsid w:val="00F25757"/>
    <w:rsid w:val="00F25D9F"/>
    <w:rsid w:val="00F25F59"/>
    <w:rsid w:val="00F25FDB"/>
    <w:rsid w:val="00F2602C"/>
    <w:rsid w:val="00F260ED"/>
    <w:rsid w:val="00F26214"/>
    <w:rsid w:val="00F26560"/>
    <w:rsid w:val="00F268F6"/>
    <w:rsid w:val="00F26CF7"/>
    <w:rsid w:val="00F27279"/>
    <w:rsid w:val="00F2734B"/>
    <w:rsid w:val="00F275BC"/>
    <w:rsid w:val="00F27640"/>
    <w:rsid w:val="00F27874"/>
    <w:rsid w:val="00F27A42"/>
    <w:rsid w:val="00F27F3B"/>
    <w:rsid w:val="00F27F6C"/>
    <w:rsid w:val="00F30303"/>
    <w:rsid w:val="00F303F8"/>
    <w:rsid w:val="00F30885"/>
    <w:rsid w:val="00F30B02"/>
    <w:rsid w:val="00F30B40"/>
    <w:rsid w:val="00F30B43"/>
    <w:rsid w:val="00F30D1C"/>
    <w:rsid w:val="00F315C3"/>
    <w:rsid w:val="00F31618"/>
    <w:rsid w:val="00F31CA7"/>
    <w:rsid w:val="00F31DE9"/>
    <w:rsid w:val="00F32170"/>
    <w:rsid w:val="00F32173"/>
    <w:rsid w:val="00F328EC"/>
    <w:rsid w:val="00F32906"/>
    <w:rsid w:val="00F32CAB"/>
    <w:rsid w:val="00F32D28"/>
    <w:rsid w:val="00F32E8E"/>
    <w:rsid w:val="00F32FF0"/>
    <w:rsid w:val="00F32FF3"/>
    <w:rsid w:val="00F33010"/>
    <w:rsid w:val="00F3336B"/>
    <w:rsid w:val="00F335BE"/>
    <w:rsid w:val="00F33990"/>
    <w:rsid w:val="00F33ED6"/>
    <w:rsid w:val="00F34040"/>
    <w:rsid w:val="00F3413F"/>
    <w:rsid w:val="00F3420C"/>
    <w:rsid w:val="00F3465D"/>
    <w:rsid w:val="00F34A10"/>
    <w:rsid w:val="00F34AB2"/>
    <w:rsid w:val="00F34AE1"/>
    <w:rsid w:val="00F34CA7"/>
    <w:rsid w:val="00F34CD5"/>
    <w:rsid w:val="00F34DBA"/>
    <w:rsid w:val="00F34DCF"/>
    <w:rsid w:val="00F35113"/>
    <w:rsid w:val="00F3541D"/>
    <w:rsid w:val="00F354A8"/>
    <w:rsid w:val="00F35605"/>
    <w:rsid w:val="00F35893"/>
    <w:rsid w:val="00F3653B"/>
    <w:rsid w:val="00F367D1"/>
    <w:rsid w:val="00F367E8"/>
    <w:rsid w:val="00F3689A"/>
    <w:rsid w:val="00F36C55"/>
    <w:rsid w:val="00F36DAC"/>
    <w:rsid w:val="00F371DC"/>
    <w:rsid w:val="00F3755E"/>
    <w:rsid w:val="00F3764B"/>
    <w:rsid w:val="00F3765D"/>
    <w:rsid w:val="00F378D6"/>
    <w:rsid w:val="00F3790F"/>
    <w:rsid w:val="00F37A21"/>
    <w:rsid w:val="00F37DC8"/>
    <w:rsid w:val="00F37EC3"/>
    <w:rsid w:val="00F4006A"/>
    <w:rsid w:val="00F400BB"/>
    <w:rsid w:val="00F403B7"/>
    <w:rsid w:val="00F4073B"/>
    <w:rsid w:val="00F40928"/>
    <w:rsid w:val="00F40A59"/>
    <w:rsid w:val="00F40AE0"/>
    <w:rsid w:val="00F40FCF"/>
    <w:rsid w:val="00F4140E"/>
    <w:rsid w:val="00F41548"/>
    <w:rsid w:val="00F41573"/>
    <w:rsid w:val="00F41B51"/>
    <w:rsid w:val="00F41BF4"/>
    <w:rsid w:val="00F41C7B"/>
    <w:rsid w:val="00F41DD6"/>
    <w:rsid w:val="00F41E9D"/>
    <w:rsid w:val="00F41F0D"/>
    <w:rsid w:val="00F4204A"/>
    <w:rsid w:val="00F422CA"/>
    <w:rsid w:val="00F42397"/>
    <w:rsid w:val="00F424F7"/>
    <w:rsid w:val="00F426B9"/>
    <w:rsid w:val="00F42F44"/>
    <w:rsid w:val="00F42F8F"/>
    <w:rsid w:val="00F4320C"/>
    <w:rsid w:val="00F43471"/>
    <w:rsid w:val="00F434C1"/>
    <w:rsid w:val="00F43617"/>
    <w:rsid w:val="00F43C35"/>
    <w:rsid w:val="00F43E1C"/>
    <w:rsid w:val="00F44019"/>
    <w:rsid w:val="00F440DF"/>
    <w:rsid w:val="00F441C7"/>
    <w:rsid w:val="00F44503"/>
    <w:rsid w:val="00F4457C"/>
    <w:rsid w:val="00F44607"/>
    <w:rsid w:val="00F44A41"/>
    <w:rsid w:val="00F44CC0"/>
    <w:rsid w:val="00F44F90"/>
    <w:rsid w:val="00F450A2"/>
    <w:rsid w:val="00F4524A"/>
    <w:rsid w:val="00F45296"/>
    <w:rsid w:val="00F45355"/>
    <w:rsid w:val="00F45584"/>
    <w:rsid w:val="00F458F1"/>
    <w:rsid w:val="00F45A3B"/>
    <w:rsid w:val="00F4647F"/>
    <w:rsid w:val="00F4666D"/>
    <w:rsid w:val="00F4686C"/>
    <w:rsid w:val="00F46BEC"/>
    <w:rsid w:val="00F46F36"/>
    <w:rsid w:val="00F474D5"/>
    <w:rsid w:val="00F47A70"/>
    <w:rsid w:val="00F47AAE"/>
    <w:rsid w:val="00F47C68"/>
    <w:rsid w:val="00F47C8C"/>
    <w:rsid w:val="00F47E08"/>
    <w:rsid w:val="00F47F71"/>
    <w:rsid w:val="00F47FF8"/>
    <w:rsid w:val="00F5019B"/>
    <w:rsid w:val="00F505DD"/>
    <w:rsid w:val="00F50953"/>
    <w:rsid w:val="00F50C1A"/>
    <w:rsid w:val="00F51046"/>
    <w:rsid w:val="00F51505"/>
    <w:rsid w:val="00F518EF"/>
    <w:rsid w:val="00F51E51"/>
    <w:rsid w:val="00F51EE0"/>
    <w:rsid w:val="00F51F46"/>
    <w:rsid w:val="00F52014"/>
    <w:rsid w:val="00F52028"/>
    <w:rsid w:val="00F521BE"/>
    <w:rsid w:val="00F52474"/>
    <w:rsid w:val="00F52523"/>
    <w:rsid w:val="00F5262D"/>
    <w:rsid w:val="00F5270C"/>
    <w:rsid w:val="00F5290E"/>
    <w:rsid w:val="00F52B8D"/>
    <w:rsid w:val="00F52C2F"/>
    <w:rsid w:val="00F52CD4"/>
    <w:rsid w:val="00F52FD0"/>
    <w:rsid w:val="00F53305"/>
    <w:rsid w:val="00F5339E"/>
    <w:rsid w:val="00F535EF"/>
    <w:rsid w:val="00F53949"/>
    <w:rsid w:val="00F53C37"/>
    <w:rsid w:val="00F53D55"/>
    <w:rsid w:val="00F53D85"/>
    <w:rsid w:val="00F544E0"/>
    <w:rsid w:val="00F54606"/>
    <w:rsid w:val="00F547EE"/>
    <w:rsid w:val="00F547FC"/>
    <w:rsid w:val="00F54A97"/>
    <w:rsid w:val="00F54B3A"/>
    <w:rsid w:val="00F54E2F"/>
    <w:rsid w:val="00F5527F"/>
    <w:rsid w:val="00F5551A"/>
    <w:rsid w:val="00F55621"/>
    <w:rsid w:val="00F556AD"/>
    <w:rsid w:val="00F55B08"/>
    <w:rsid w:val="00F55B2F"/>
    <w:rsid w:val="00F55D79"/>
    <w:rsid w:val="00F55E7F"/>
    <w:rsid w:val="00F55EC4"/>
    <w:rsid w:val="00F560C9"/>
    <w:rsid w:val="00F56236"/>
    <w:rsid w:val="00F56286"/>
    <w:rsid w:val="00F56429"/>
    <w:rsid w:val="00F5647A"/>
    <w:rsid w:val="00F56579"/>
    <w:rsid w:val="00F5687A"/>
    <w:rsid w:val="00F56986"/>
    <w:rsid w:val="00F56B5E"/>
    <w:rsid w:val="00F56B7E"/>
    <w:rsid w:val="00F56B9F"/>
    <w:rsid w:val="00F56F65"/>
    <w:rsid w:val="00F5717E"/>
    <w:rsid w:val="00F5755D"/>
    <w:rsid w:val="00F57614"/>
    <w:rsid w:val="00F57AF6"/>
    <w:rsid w:val="00F57F6E"/>
    <w:rsid w:val="00F601EB"/>
    <w:rsid w:val="00F6041B"/>
    <w:rsid w:val="00F60440"/>
    <w:rsid w:val="00F6051B"/>
    <w:rsid w:val="00F60705"/>
    <w:rsid w:val="00F608A3"/>
    <w:rsid w:val="00F609CF"/>
    <w:rsid w:val="00F60A73"/>
    <w:rsid w:val="00F60A96"/>
    <w:rsid w:val="00F60D34"/>
    <w:rsid w:val="00F61488"/>
    <w:rsid w:val="00F6149E"/>
    <w:rsid w:val="00F618D4"/>
    <w:rsid w:val="00F61CE1"/>
    <w:rsid w:val="00F61ECD"/>
    <w:rsid w:val="00F61F08"/>
    <w:rsid w:val="00F61F22"/>
    <w:rsid w:val="00F624FF"/>
    <w:rsid w:val="00F6256E"/>
    <w:rsid w:val="00F627B1"/>
    <w:rsid w:val="00F6281A"/>
    <w:rsid w:val="00F6281C"/>
    <w:rsid w:val="00F62B85"/>
    <w:rsid w:val="00F62E31"/>
    <w:rsid w:val="00F631E0"/>
    <w:rsid w:val="00F6336D"/>
    <w:rsid w:val="00F635AE"/>
    <w:rsid w:val="00F6379B"/>
    <w:rsid w:val="00F63E81"/>
    <w:rsid w:val="00F63FC7"/>
    <w:rsid w:val="00F6419E"/>
    <w:rsid w:val="00F646CA"/>
    <w:rsid w:val="00F646E6"/>
    <w:rsid w:val="00F64AED"/>
    <w:rsid w:val="00F64C15"/>
    <w:rsid w:val="00F64CD5"/>
    <w:rsid w:val="00F64D3F"/>
    <w:rsid w:val="00F64E6D"/>
    <w:rsid w:val="00F64E7B"/>
    <w:rsid w:val="00F651DC"/>
    <w:rsid w:val="00F6558E"/>
    <w:rsid w:val="00F655A1"/>
    <w:rsid w:val="00F657F9"/>
    <w:rsid w:val="00F65DD3"/>
    <w:rsid w:val="00F66031"/>
    <w:rsid w:val="00F661B0"/>
    <w:rsid w:val="00F661C8"/>
    <w:rsid w:val="00F66527"/>
    <w:rsid w:val="00F665BD"/>
    <w:rsid w:val="00F66827"/>
    <w:rsid w:val="00F66ACD"/>
    <w:rsid w:val="00F66D6E"/>
    <w:rsid w:val="00F66E37"/>
    <w:rsid w:val="00F671A5"/>
    <w:rsid w:val="00F671B0"/>
    <w:rsid w:val="00F675DD"/>
    <w:rsid w:val="00F6775D"/>
    <w:rsid w:val="00F6783E"/>
    <w:rsid w:val="00F6798A"/>
    <w:rsid w:val="00F705AC"/>
    <w:rsid w:val="00F70AD7"/>
    <w:rsid w:val="00F70BD2"/>
    <w:rsid w:val="00F70D86"/>
    <w:rsid w:val="00F70D92"/>
    <w:rsid w:val="00F70DCC"/>
    <w:rsid w:val="00F70E5A"/>
    <w:rsid w:val="00F71193"/>
    <w:rsid w:val="00F7142D"/>
    <w:rsid w:val="00F7163F"/>
    <w:rsid w:val="00F7170C"/>
    <w:rsid w:val="00F71E3C"/>
    <w:rsid w:val="00F72298"/>
    <w:rsid w:val="00F723B2"/>
    <w:rsid w:val="00F725D2"/>
    <w:rsid w:val="00F725E1"/>
    <w:rsid w:val="00F7283B"/>
    <w:rsid w:val="00F7289E"/>
    <w:rsid w:val="00F729F8"/>
    <w:rsid w:val="00F72C8E"/>
    <w:rsid w:val="00F73076"/>
    <w:rsid w:val="00F732FB"/>
    <w:rsid w:val="00F73BF8"/>
    <w:rsid w:val="00F73F51"/>
    <w:rsid w:val="00F73F86"/>
    <w:rsid w:val="00F740A6"/>
    <w:rsid w:val="00F7446E"/>
    <w:rsid w:val="00F74687"/>
    <w:rsid w:val="00F7469D"/>
    <w:rsid w:val="00F74743"/>
    <w:rsid w:val="00F747EB"/>
    <w:rsid w:val="00F74BBC"/>
    <w:rsid w:val="00F74D0B"/>
    <w:rsid w:val="00F7515C"/>
    <w:rsid w:val="00F7527F"/>
    <w:rsid w:val="00F755A5"/>
    <w:rsid w:val="00F75E5B"/>
    <w:rsid w:val="00F75FAE"/>
    <w:rsid w:val="00F76381"/>
    <w:rsid w:val="00F76404"/>
    <w:rsid w:val="00F765F5"/>
    <w:rsid w:val="00F767BB"/>
    <w:rsid w:val="00F7687D"/>
    <w:rsid w:val="00F769E1"/>
    <w:rsid w:val="00F76C3B"/>
    <w:rsid w:val="00F76FA3"/>
    <w:rsid w:val="00F7735F"/>
    <w:rsid w:val="00F77486"/>
    <w:rsid w:val="00F77670"/>
    <w:rsid w:val="00F7772A"/>
    <w:rsid w:val="00F77B47"/>
    <w:rsid w:val="00F80324"/>
    <w:rsid w:val="00F803CD"/>
    <w:rsid w:val="00F805D5"/>
    <w:rsid w:val="00F8062D"/>
    <w:rsid w:val="00F80699"/>
    <w:rsid w:val="00F8128E"/>
    <w:rsid w:val="00F8179C"/>
    <w:rsid w:val="00F81AAA"/>
    <w:rsid w:val="00F81D22"/>
    <w:rsid w:val="00F81D3D"/>
    <w:rsid w:val="00F81E4C"/>
    <w:rsid w:val="00F82074"/>
    <w:rsid w:val="00F82281"/>
    <w:rsid w:val="00F82462"/>
    <w:rsid w:val="00F82989"/>
    <w:rsid w:val="00F82B74"/>
    <w:rsid w:val="00F82B9B"/>
    <w:rsid w:val="00F82C72"/>
    <w:rsid w:val="00F82D04"/>
    <w:rsid w:val="00F82E7D"/>
    <w:rsid w:val="00F83048"/>
    <w:rsid w:val="00F8311C"/>
    <w:rsid w:val="00F8349A"/>
    <w:rsid w:val="00F835E4"/>
    <w:rsid w:val="00F835F7"/>
    <w:rsid w:val="00F837EB"/>
    <w:rsid w:val="00F83843"/>
    <w:rsid w:val="00F83A49"/>
    <w:rsid w:val="00F83C68"/>
    <w:rsid w:val="00F83F39"/>
    <w:rsid w:val="00F84024"/>
    <w:rsid w:val="00F8472D"/>
    <w:rsid w:val="00F84845"/>
    <w:rsid w:val="00F84DC4"/>
    <w:rsid w:val="00F84DED"/>
    <w:rsid w:val="00F851D8"/>
    <w:rsid w:val="00F8520A"/>
    <w:rsid w:val="00F8540D"/>
    <w:rsid w:val="00F85A4C"/>
    <w:rsid w:val="00F85B0B"/>
    <w:rsid w:val="00F85E1E"/>
    <w:rsid w:val="00F85F82"/>
    <w:rsid w:val="00F85F94"/>
    <w:rsid w:val="00F86227"/>
    <w:rsid w:val="00F86822"/>
    <w:rsid w:val="00F8695C"/>
    <w:rsid w:val="00F86A56"/>
    <w:rsid w:val="00F86A7A"/>
    <w:rsid w:val="00F86ACC"/>
    <w:rsid w:val="00F86B72"/>
    <w:rsid w:val="00F87079"/>
    <w:rsid w:val="00F87235"/>
    <w:rsid w:val="00F872B6"/>
    <w:rsid w:val="00F87333"/>
    <w:rsid w:val="00F873D3"/>
    <w:rsid w:val="00F874D9"/>
    <w:rsid w:val="00F87609"/>
    <w:rsid w:val="00F876A0"/>
    <w:rsid w:val="00F878D6"/>
    <w:rsid w:val="00F87959"/>
    <w:rsid w:val="00F87FF7"/>
    <w:rsid w:val="00F90047"/>
    <w:rsid w:val="00F902AF"/>
    <w:rsid w:val="00F905F7"/>
    <w:rsid w:val="00F9084A"/>
    <w:rsid w:val="00F90B63"/>
    <w:rsid w:val="00F90C9E"/>
    <w:rsid w:val="00F90EEE"/>
    <w:rsid w:val="00F910CA"/>
    <w:rsid w:val="00F910FE"/>
    <w:rsid w:val="00F9138C"/>
    <w:rsid w:val="00F914DB"/>
    <w:rsid w:val="00F9166F"/>
    <w:rsid w:val="00F91C5E"/>
    <w:rsid w:val="00F91D3F"/>
    <w:rsid w:val="00F91D7B"/>
    <w:rsid w:val="00F91DA2"/>
    <w:rsid w:val="00F91E3E"/>
    <w:rsid w:val="00F91E58"/>
    <w:rsid w:val="00F91E85"/>
    <w:rsid w:val="00F9240E"/>
    <w:rsid w:val="00F92470"/>
    <w:rsid w:val="00F925FD"/>
    <w:rsid w:val="00F92689"/>
    <w:rsid w:val="00F92718"/>
    <w:rsid w:val="00F92885"/>
    <w:rsid w:val="00F930E6"/>
    <w:rsid w:val="00F9340A"/>
    <w:rsid w:val="00F935BB"/>
    <w:rsid w:val="00F93BC9"/>
    <w:rsid w:val="00F93C09"/>
    <w:rsid w:val="00F93D60"/>
    <w:rsid w:val="00F9424F"/>
    <w:rsid w:val="00F94582"/>
    <w:rsid w:val="00F94626"/>
    <w:rsid w:val="00F946BF"/>
    <w:rsid w:val="00F9477F"/>
    <w:rsid w:val="00F949DE"/>
    <w:rsid w:val="00F94A08"/>
    <w:rsid w:val="00F94A11"/>
    <w:rsid w:val="00F94C7D"/>
    <w:rsid w:val="00F95317"/>
    <w:rsid w:val="00F95558"/>
    <w:rsid w:val="00F955DE"/>
    <w:rsid w:val="00F958F9"/>
    <w:rsid w:val="00F95CE6"/>
    <w:rsid w:val="00F96055"/>
    <w:rsid w:val="00F9665D"/>
    <w:rsid w:val="00F96996"/>
    <w:rsid w:val="00F96E49"/>
    <w:rsid w:val="00F97099"/>
    <w:rsid w:val="00F97246"/>
    <w:rsid w:val="00F97455"/>
    <w:rsid w:val="00F975CA"/>
    <w:rsid w:val="00F9780A"/>
    <w:rsid w:val="00F979A4"/>
    <w:rsid w:val="00F97A93"/>
    <w:rsid w:val="00F97A9B"/>
    <w:rsid w:val="00FA0104"/>
    <w:rsid w:val="00FA04DB"/>
    <w:rsid w:val="00FA0598"/>
    <w:rsid w:val="00FA08D9"/>
    <w:rsid w:val="00FA0B19"/>
    <w:rsid w:val="00FA0C71"/>
    <w:rsid w:val="00FA1205"/>
    <w:rsid w:val="00FA1442"/>
    <w:rsid w:val="00FA1664"/>
    <w:rsid w:val="00FA1A70"/>
    <w:rsid w:val="00FA1B59"/>
    <w:rsid w:val="00FA1C12"/>
    <w:rsid w:val="00FA1F86"/>
    <w:rsid w:val="00FA2127"/>
    <w:rsid w:val="00FA21E0"/>
    <w:rsid w:val="00FA227E"/>
    <w:rsid w:val="00FA236E"/>
    <w:rsid w:val="00FA2796"/>
    <w:rsid w:val="00FA290E"/>
    <w:rsid w:val="00FA2DC5"/>
    <w:rsid w:val="00FA2ED1"/>
    <w:rsid w:val="00FA30C1"/>
    <w:rsid w:val="00FA3452"/>
    <w:rsid w:val="00FA37CF"/>
    <w:rsid w:val="00FA390D"/>
    <w:rsid w:val="00FA39DD"/>
    <w:rsid w:val="00FA3BA0"/>
    <w:rsid w:val="00FA3D04"/>
    <w:rsid w:val="00FA3ED3"/>
    <w:rsid w:val="00FA4014"/>
    <w:rsid w:val="00FA4065"/>
    <w:rsid w:val="00FA41F7"/>
    <w:rsid w:val="00FA424F"/>
    <w:rsid w:val="00FA42DB"/>
    <w:rsid w:val="00FA456A"/>
    <w:rsid w:val="00FA4674"/>
    <w:rsid w:val="00FA48B1"/>
    <w:rsid w:val="00FA4EFC"/>
    <w:rsid w:val="00FA4F5A"/>
    <w:rsid w:val="00FA4F6E"/>
    <w:rsid w:val="00FA569A"/>
    <w:rsid w:val="00FA57D7"/>
    <w:rsid w:val="00FA57F0"/>
    <w:rsid w:val="00FA590A"/>
    <w:rsid w:val="00FA5CC8"/>
    <w:rsid w:val="00FA6013"/>
    <w:rsid w:val="00FA626F"/>
    <w:rsid w:val="00FA66E5"/>
    <w:rsid w:val="00FA67AC"/>
    <w:rsid w:val="00FA68D5"/>
    <w:rsid w:val="00FA68F5"/>
    <w:rsid w:val="00FA6957"/>
    <w:rsid w:val="00FA6D45"/>
    <w:rsid w:val="00FA6F75"/>
    <w:rsid w:val="00FA76E2"/>
    <w:rsid w:val="00FA779C"/>
    <w:rsid w:val="00FA799F"/>
    <w:rsid w:val="00FA7C4D"/>
    <w:rsid w:val="00FA7C9C"/>
    <w:rsid w:val="00FA7D49"/>
    <w:rsid w:val="00FB00D4"/>
    <w:rsid w:val="00FB075C"/>
    <w:rsid w:val="00FB07B4"/>
    <w:rsid w:val="00FB091D"/>
    <w:rsid w:val="00FB092F"/>
    <w:rsid w:val="00FB0B97"/>
    <w:rsid w:val="00FB0C60"/>
    <w:rsid w:val="00FB0DE7"/>
    <w:rsid w:val="00FB125D"/>
    <w:rsid w:val="00FB1394"/>
    <w:rsid w:val="00FB13BC"/>
    <w:rsid w:val="00FB14C3"/>
    <w:rsid w:val="00FB2163"/>
    <w:rsid w:val="00FB21E9"/>
    <w:rsid w:val="00FB2324"/>
    <w:rsid w:val="00FB2952"/>
    <w:rsid w:val="00FB2B70"/>
    <w:rsid w:val="00FB2D01"/>
    <w:rsid w:val="00FB2E4F"/>
    <w:rsid w:val="00FB317F"/>
    <w:rsid w:val="00FB33DF"/>
    <w:rsid w:val="00FB3409"/>
    <w:rsid w:val="00FB364F"/>
    <w:rsid w:val="00FB36E5"/>
    <w:rsid w:val="00FB38D7"/>
    <w:rsid w:val="00FB3A29"/>
    <w:rsid w:val="00FB3A85"/>
    <w:rsid w:val="00FB3B5B"/>
    <w:rsid w:val="00FB3D24"/>
    <w:rsid w:val="00FB3D85"/>
    <w:rsid w:val="00FB40C7"/>
    <w:rsid w:val="00FB4156"/>
    <w:rsid w:val="00FB42DF"/>
    <w:rsid w:val="00FB4453"/>
    <w:rsid w:val="00FB482F"/>
    <w:rsid w:val="00FB4AD7"/>
    <w:rsid w:val="00FB4D79"/>
    <w:rsid w:val="00FB4D7D"/>
    <w:rsid w:val="00FB4ECB"/>
    <w:rsid w:val="00FB52A3"/>
    <w:rsid w:val="00FB568A"/>
    <w:rsid w:val="00FB5887"/>
    <w:rsid w:val="00FB5921"/>
    <w:rsid w:val="00FB5AF2"/>
    <w:rsid w:val="00FB5BD8"/>
    <w:rsid w:val="00FB5E21"/>
    <w:rsid w:val="00FB61DD"/>
    <w:rsid w:val="00FB6206"/>
    <w:rsid w:val="00FB635B"/>
    <w:rsid w:val="00FB643B"/>
    <w:rsid w:val="00FB6590"/>
    <w:rsid w:val="00FB660F"/>
    <w:rsid w:val="00FB6835"/>
    <w:rsid w:val="00FB69D4"/>
    <w:rsid w:val="00FB6B88"/>
    <w:rsid w:val="00FB6CCF"/>
    <w:rsid w:val="00FB702D"/>
    <w:rsid w:val="00FB72D4"/>
    <w:rsid w:val="00FB7460"/>
    <w:rsid w:val="00FB75E4"/>
    <w:rsid w:val="00FB763E"/>
    <w:rsid w:val="00FB7F64"/>
    <w:rsid w:val="00FC0269"/>
    <w:rsid w:val="00FC03EE"/>
    <w:rsid w:val="00FC0A29"/>
    <w:rsid w:val="00FC0BE4"/>
    <w:rsid w:val="00FC11E6"/>
    <w:rsid w:val="00FC1A8C"/>
    <w:rsid w:val="00FC2092"/>
    <w:rsid w:val="00FC252D"/>
    <w:rsid w:val="00FC2904"/>
    <w:rsid w:val="00FC291A"/>
    <w:rsid w:val="00FC3882"/>
    <w:rsid w:val="00FC38A4"/>
    <w:rsid w:val="00FC39DF"/>
    <w:rsid w:val="00FC3ECB"/>
    <w:rsid w:val="00FC4065"/>
    <w:rsid w:val="00FC408D"/>
    <w:rsid w:val="00FC411F"/>
    <w:rsid w:val="00FC4698"/>
    <w:rsid w:val="00FC46AB"/>
    <w:rsid w:val="00FC47F7"/>
    <w:rsid w:val="00FC4A72"/>
    <w:rsid w:val="00FC4CF5"/>
    <w:rsid w:val="00FC4D5A"/>
    <w:rsid w:val="00FC4DCD"/>
    <w:rsid w:val="00FC4E12"/>
    <w:rsid w:val="00FC4E1B"/>
    <w:rsid w:val="00FC4F95"/>
    <w:rsid w:val="00FC5581"/>
    <w:rsid w:val="00FC5E25"/>
    <w:rsid w:val="00FC6279"/>
    <w:rsid w:val="00FC6476"/>
    <w:rsid w:val="00FC6492"/>
    <w:rsid w:val="00FC681D"/>
    <w:rsid w:val="00FC6ABE"/>
    <w:rsid w:val="00FC6FE6"/>
    <w:rsid w:val="00FC70F1"/>
    <w:rsid w:val="00FC71B2"/>
    <w:rsid w:val="00FC7390"/>
    <w:rsid w:val="00FC74BE"/>
    <w:rsid w:val="00FC757E"/>
    <w:rsid w:val="00FC759A"/>
    <w:rsid w:val="00FC76EA"/>
    <w:rsid w:val="00FC7780"/>
    <w:rsid w:val="00FC7852"/>
    <w:rsid w:val="00FC79B8"/>
    <w:rsid w:val="00FC7A0D"/>
    <w:rsid w:val="00FC7C42"/>
    <w:rsid w:val="00FC7CB5"/>
    <w:rsid w:val="00FC7D04"/>
    <w:rsid w:val="00FC7F19"/>
    <w:rsid w:val="00FD060E"/>
    <w:rsid w:val="00FD070E"/>
    <w:rsid w:val="00FD08C8"/>
    <w:rsid w:val="00FD0958"/>
    <w:rsid w:val="00FD0B43"/>
    <w:rsid w:val="00FD0CE4"/>
    <w:rsid w:val="00FD116E"/>
    <w:rsid w:val="00FD140E"/>
    <w:rsid w:val="00FD19EA"/>
    <w:rsid w:val="00FD1D48"/>
    <w:rsid w:val="00FD1E7D"/>
    <w:rsid w:val="00FD1EE2"/>
    <w:rsid w:val="00FD254C"/>
    <w:rsid w:val="00FD26A7"/>
    <w:rsid w:val="00FD2BAD"/>
    <w:rsid w:val="00FD2CDA"/>
    <w:rsid w:val="00FD2D7F"/>
    <w:rsid w:val="00FD3158"/>
    <w:rsid w:val="00FD3A1E"/>
    <w:rsid w:val="00FD3A22"/>
    <w:rsid w:val="00FD3ADC"/>
    <w:rsid w:val="00FD3B72"/>
    <w:rsid w:val="00FD3CE1"/>
    <w:rsid w:val="00FD3CFB"/>
    <w:rsid w:val="00FD3F01"/>
    <w:rsid w:val="00FD3FD3"/>
    <w:rsid w:val="00FD419E"/>
    <w:rsid w:val="00FD432E"/>
    <w:rsid w:val="00FD48EC"/>
    <w:rsid w:val="00FD4B12"/>
    <w:rsid w:val="00FD4C24"/>
    <w:rsid w:val="00FD4ED8"/>
    <w:rsid w:val="00FD51BC"/>
    <w:rsid w:val="00FD53FA"/>
    <w:rsid w:val="00FD58A5"/>
    <w:rsid w:val="00FD5A33"/>
    <w:rsid w:val="00FD5CE7"/>
    <w:rsid w:val="00FD5D32"/>
    <w:rsid w:val="00FD5F4C"/>
    <w:rsid w:val="00FD614C"/>
    <w:rsid w:val="00FD62D0"/>
    <w:rsid w:val="00FD6568"/>
    <w:rsid w:val="00FD691B"/>
    <w:rsid w:val="00FD6B41"/>
    <w:rsid w:val="00FD6DEB"/>
    <w:rsid w:val="00FD6E6D"/>
    <w:rsid w:val="00FD6FBB"/>
    <w:rsid w:val="00FD74EF"/>
    <w:rsid w:val="00FD7B52"/>
    <w:rsid w:val="00FE0325"/>
    <w:rsid w:val="00FE0680"/>
    <w:rsid w:val="00FE06FC"/>
    <w:rsid w:val="00FE0A9A"/>
    <w:rsid w:val="00FE0B88"/>
    <w:rsid w:val="00FE111D"/>
    <w:rsid w:val="00FE1269"/>
    <w:rsid w:val="00FE143B"/>
    <w:rsid w:val="00FE1486"/>
    <w:rsid w:val="00FE1BA8"/>
    <w:rsid w:val="00FE1D1F"/>
    <w:rsid w:val="00FE1E9E"/>
    <w:rsid w:val="00FE1FCA"/>
    <w:rsid w:val="00FE2227"/>
    <w:rsid w:val="00FE23E3"/>
    <w:rsid w:val="00FE2429"/>
    <w:rsid w:val="00FE24FC"/>
    <w:rsid w:val="00FE2755"/>
    <w:rsid w:val="00FE291A"/>
    <w:rsid w:val="00FE29B4"/>
    <w:rsid w:val="00FE2CB2"/>
    <w:rsid w:val="00FE2CBE"/>
    <w:rsid w:val="00FE3073"/>
    <w:rsid w:val="00FE3654"/>
    <w:rsid w:val="00FE3ACA"/>
    <w:rsid w:val="00FE3B11"/>
    <w:rsid w:val="00FE3FCD"/>
    <w:rsid w:val="00FE3FF3"/>
    <w:rsid w:val="00FE45BA"/>
    <w:rsid w:val="00FE469D"/>
    <w:rsid w:val="00FE4933"/>
    <w:rsid w:val="00FE4A6F"/>
    <w:rsid w:val="00FE4BBA"/>
    <w:rsid w:val="00FE4F50"/>
    <w:rsid w:val="00FE502A"/>
    <w:rsid w:val="00FE5383"/>
    <w:rsid w:val="00FE5416"/>
    <w:rsid w:val="00FE5539"/>
    <w:rsid w:val="00FE5559"/>
    <w:rsid w:val="00FE558A"/>
    <w:rsid w:val="00FE559F"/>
    <w:rsid w:val="00FE581C"/>
    <w:rsid w:val="00FE5832"/>
    <w:rsid w:val="00FE59EB"/>
    <w:rsid w:val="00FE5C3A"/>
    <w:rsid w:val="00FE5F5D"/>
    <w:rsid w:val="00FE627F"/>
    <w:rsid w:val="00FE64CB"/>
    <w:rsid w:val="00FE6561"/>
    <w:rsid w:val="00FE6625"/>
    <w:rsid w:val="00FE6696"/>
    <w:rsid w:val="00FE6853"/>
    <w:rsid w:val="00FE6909"/>
    <w:rsid w:val="00FE6BC3"/>
    <w:rsid w:val="00FE6D65"/>
    <w:rsid w:val="00FE6F31"/>
    <w:rsid w:val="00FE70CE"/>
    <w:rsid w:val="00FE7308"/>
    <w:rsid w:val="00FE7392"/>
    <w:rsid w:val="00FE7437"/>
    <w:rsid w:val="00FE7E38"/>
    <w:rsid w:val="00FE7E79"/>
    <w:rsid w:val="00FE7ECA"/>
    <w:rsid w:val="00FE7EE0"/>
    <w:rsid w:val="00FF01D7"/>
    <w:rsid w:val="00FF0274"/>
    <w:rsid w:val="00FF032C"/>
    <w:rsid w:val="00FF0541"/>
    <w:rsid w:val="00FF0E04"/>
    <w:rsid w:val="00FF0FB9"/>
    <w:rsid w:val="00FF1019"/>
    <w:rsid w:val="00FF10AB"/>
    <w:rsid w:val="00FF15AF"/>
    <w:rsid w:val="00FF1951"/>
    <w:rsid w:val="00FF1B25"/>
    <w:rsid w:val="00FF2131"/>
    <w:rsid w:val="00FF2507"/>
    <w:rsid w:val="00FF2B0A"/>
    <w:rsid w:val="00FF2CF3"/>
    <w:rsid w:val="00FF3102"/>
    <w:rsid w:val="00FF316D"/>
    <w:rsid w:val="00FF3749"/>
    <w:rsid w:val="00FF3B14"/>
    <w:rsid w:val="00FF3B7D"/>
    <w:rsid w:val="00FF3DC7"/>
    <w:rsid w:val="00FF3EA5"/>
    <w:rsid w:val="00FF3ED0"/>
    <w:rsid w:val="00FF3F86"/>
    <w:rsid w:val="00FF4276"/>
    <w:rsid w:val="00FF42F9"/>
    <w:rsid w:val="00FF434F"/>
    <w:rsid w:val="00FF4376"/>
    <w:rsid w:val="00FF43D2"/>
    <w:rsid w:val="00FF4CCE"/>
    <w:rsid w:val="00FF4D3E"/>
    <w:rsid w:val="00FF524D"/>
    <w:rsid w:val="00FF538A"/>
    <w:rsid w:val="00FF53BD"/>
    <w:rsid w:val="00FF5699"/>
    <w:rsid w:val="00FF5D3A"/>
    <w:rsid w:val="00FF5F03"/>
    <w:rsid w:val="00FF605E"/>
    <w:rsid w:val="00FF60ED"/>
    <w:rsid w:val="00FF633A"/>
    <w:rsid w:val="00FF646B"/>
    <w:rsid w:val="00FF6745"/>
    <w:rsid w:val="00FF6957"/>
    <w:rsid w:val="00FF69E4"/>
    <w:rsid w:val="00FF6BF9"/>
    <w:rsid w:val="00FF6C41"/>
    <w:rsid w:val="00FF6E57"/>
    <w:rsid w:val="00FF7436"/>
    <w:rsid w:val="00FF76B4"/>
    <w:rsid w:val="00FF7774"/>
    <w:rsid w:val="00FF795B"/>
    <w:rsid w:val="00FF7AE3"/>
    <w:rsid w:val="00FF7CF2"/>
    <w:rsid w:val="00FF7ED5"/>
    <w:rsid w:val="00FF7F31"/>
    <w:rsid w:val="015F875F"/>
    <w:rsid w:val="04C85CD0"/>
    <w:rsid w:val="0787E30C"/>
    <w:rsid w:val="0AA0F885"/>
    <w:rsid w:val="0F957249"/>
    <w:rsid w:val="0FD901EE"/>
    <w:rsid w:val="122CDE8A"/>
    <w:rsid w:val="1237E122"/>
    <w:rsid w:val="12BCBB1F"/>
    <w:rsid w:val="13C411EA"/>
    <w:rsid w:val="1F994A49"/>
    <w:rsid w:val="20351870"/>
    <w:rsid w:val="24FB10CA"/>
    <w:rsid w:val="287DA42A"/>
    <w:rsid w:val="2AB51CE5"/>
    <w:rsid w:val="2CFD186A"/>
    <w:rsid w:val="311C10B0"/>
    <w:rsid w:val="3AB1288F"/>
    <w:rsid w:val="3C076C29"/>
    <w:rsid w:val="3C08E17F"/>
    <w:rsid w:val="43B87929"/>
    <w:rsid w:val="49C7A020"/>
    <w:rsid w:val="49DF29CD"/>
    <w:rsid w:val="4B11C2AC"/>
    <w:rsid w:val="51873074"/>
    <w:rsid w:val="5584A49B"/>
    <w:rsid w:val="5964968B"/>
    <w:rsid w:val="59E5697D"/>
    <w:rsid w:val="5E06E701"/>
    <w:rsid w:val="5F09B9BC"/>
    <w:rsid w:val="681C89A0"/>
    <w:rsid w:val="6866A98E"/>
    <w:rsid w:val="6996A85D"/>
    <w:rsid w:val="6BEBCDE6"/>
    <w:rsid w:val="6FC18D9A"/>
    <w:rsid w:val="72C655A4"/>
    <w:rsid w:val="72ED8CB8"/>
    <w:rsid w:val="730FDF66"/>
    <w:rsid w:val="7323B7E4"/>
    <w:rsid w:val="741560AD"/>
    <w:rsid w:val="74FF3900"/>
    <w:rsid w:val="776AAC50"/>
    <w:rsid w:val="79C98B93"/>
    <w:rsid w:val="7A57D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D83DFA9"/>
  <w15:docId w15:val="{B8918A4F-BAB3-4528-9932-4803016B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5A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A6402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uiPriority w:val="9"/>
    <w:qFormat/>
    <w:rsid w:val="00A640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A640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A6402B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A6402B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A6402B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T Char"/>
    <w:rsid w:val="00A6402B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1"/>
    <w:rsid w:val="00A6402B"/>
    <w:pPr>
      <w:spacing w:after="120"/>
    </w:pPr>
  </w:style>
  <w:style w:type="paragraph" w:styleId="Header">
    <w:name w:val="header"/>
    <w:basedOn w:val="Normal"/>
    <w:link w:val="HeaderChar"/>
    <w:uiPriority w:val="99"/>
    <w:rsid w:val="00A640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A640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A6402B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A6402B"/>
    <w:rPr>
      <w:rFonts w:cs="Times New Roman"/>
      <w:b/>
      <w:bCs/>
    </w:rPr>
  </w:style>
  <w:style w:type="paragraph" w:styleId="ListBullet">
    <w:name w:val="List Bullet"/>
    <w:basedOn w:val="Normal"/>
    <w:rsid w:val="00A6402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A640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A6402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A6402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A6402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A6402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A6402B"/>
    <w:pPr>
      <w:ind w:left="284"/>
    </w:pPr>
  </w:style>
  <w:style w:type="paragraph" w:customStyle="1" w:styleId="AAFrameAddress">
    <w:name w:val="AA Frame Address"/>
    <w:basedOn w:val="Heading1"/>
    <w:rsid w:val="00A640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A6402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A6402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A640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A6402B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A640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A6402B"/>
    <w:pPr>
      <w:ind w:left="851" w:hanging="284"/>
    </w:pPr>
  </w:style>
  <w:style w:type="paragraph" w:styleId="Index4">
    <w:name w:val="index 4"/>
    <w:basedOn w:val="Normal"/>
    <w:next w:val="Normal"/>
    <w:semiHidden/>
    <w:rsid w:val="00A6402B"/>
    <w:pPr>
      <w:ind w:left="1135" w:hanging="284"/>
    </w:pPr>
  </w:style>
  <w:style w:type="paragraph" w:styleId="Index6">
    <w:name w:val="index 6"/>
    <w:basedOn w:val="Normal"/>
    <w:next w:val="Normal"/>
    <w:semiHidden/>
    <w:rsid w:val="00A6402B"/>
    <w:pPr>
      <w:ind w:left="1702" w:hanging="284"/>
    </w:pPr>
  </w:style>
  <w:style w:type="paragraph" w:styleId="Index5">
    <w:name w:val="index 5"/>
    <w:basedOn w:val="Normal"/>
    <w:next w:val="Normal"/>
    <w:semiHidden/>
    <w:rsid w:val="00A6402B"/>
    <w:pPr>
      <w:ind w:left="1418" w:hanging="284"/>
    </w:pPr>
  </w:style>
  <w:style w:type="paragraph" w:styleId="Index7">
    <w:name w:val="index 7"/>
    <w:basedOn w:val="Normal"/>
    <w:next w:val="Normal"/>
    <w:semiHidden/>
    <w:rsid w:val="00A6402B"/>
    <w:pPr>
      <w:ind w:left="1985" w:hanging="284"/>
    </w:pPr>
  </w:style>
  <w:style w:type="paragraph" w:styleId="Index8">
    <w:name w:val="index 8"/>
    <w:basedOn w:val="Normal"/>
    <w:next w:val="Normal"/>
    <w:semiHidden/>
    <w:rsid w:val="00A6402B"/>
    <w:pPr>
      <w:ind w:left="2269" w:hanging="284"/>
    </w:pPr>
  </w:style>
  <w:style w:type="paragraph" w:styleId="Index9">
    <w:name w:val="index 9"/>
    <w:basedOn w:val="Normal"/>
    <w:next w:val="Normal"/>
    <w:semiHidden/>
    <w:rsid w:val="00A6402B"/>
    <w:pPr>
      <w:ind w:left="2552" w:hanging="284"/>
    </w:pPr>
  </w:style>
  <w:style w:type="paragraph" w:styleId="TOC2">
    <w:name w:val="toc 2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A6402B"/>
    <w:pPr>
      <w:ind w:left="851"/>
    </w:pPr>
  </w:style>
  <w:style w:type="paragraph" w:styleId="TOC5">
    <w:name w:val="toc 5"/>
    <w:basedOn w:val="Normal"/>
    <w:next w:val="Normal"/>
    <w:semiHidden/>
    <w:rsid w:val="00A6402B"/>
    <w:pPr>
      <w:ind w:left="1134"/>
    </w:pPr>
  </w:style>
  <w:style w:type="paragraph" w:styleId="TOC6">
    <w:name w:val="toc 6"/>
    <w:basedOn w:val="Normal"/>
    <w:next w:val="Normal"/>
    <w:semiHidden/>
    <w:rsid w:val="00A6402B"/>
    <w:pPr>
      <w:ind w:left="1418"/>
    </w:pPr>
  </w:style>
  <w:style w:type="paragraph" w:styleId="TOC7">
    <w:name w:val="toc 7"/>
    <w:basedOn w:val="Normal"/>
    <w:next w:val="Normal"/>
    <w:semiHidden/>
    <w:rsid w:val="00A6402B"/>
    <w:pPr>
      <w:ind w:left="1701"/>
    </w:pPr>
  </w:style>
  <w:style w:type="paragraph" w:styleId="TOC8">
    <w:name w:val="toc 8"/>
    <w:basedOn w:val="Normal"/>
    <w:next w:val="Normal"/>
    <w:semiHidden/>
    <w:rsid w:val="00A6402B"/>
    <w:pPr>
      <w:ind w:left="1985"/>
    </w:pPr>
  </w:style>
  <w:style w:type="paragraph" w:styleId="TOC9">
    <w:name w:val="toc 9"/>
    <w:basedOn w:val="Normal"/>
    <w:next w:val="Normal"/>
    <w:semiHidden/>
    <w:rsid w:val="00A6402B"/>
    <w:pPr>
      <w:ind w:left="2268"/>
    </w:pPr>
  </w:style>
  <w:style w:type="paragraph" w:styleId="TableofFigures">
    <w:name w:val="table of figures"/>
    <w:basedOn w:val="Normal"/>
    <w:next w:val="Normal"/>
    <w:semiHidden/>
    <w:rsid w:val="00A6402B"/>
    <w:pPr>
      <w:ind w:left="567" w:hanging="567"/>
    </w:pPr>
  </w:style>
  <w:style w:type="paragraph" w:styleId="ListBullet5">
    <w:name w:val="List Bullet 5"/>
    <w:basedOn w:val="Normal"/>
    <w:rsid w:val="00A6402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A6402B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A6402B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A6402B"/>
    <w:pPr>
      <w:ind w:left="284" w:firstLine="284"/>
    </w:pPr>
  </w:style>
  <w:style w:type="character" w:styleId="Strong">
    <w:name w:val="Strong"/>
    <w:qFormat/>
    <w:rsid w:val="00A640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A640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A640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A6402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A640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A640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A6402B"/>
    <w:pPr>
      <w:framePr w:h="1054" w:wrap="around" w:y="5920"/>
    </w:pPr>
  </w:style>
  <w:style w:type="paragraph" w:customStyle="1" w:styleId="ReportHeading3">
    <w:name w:val="ReportHeading3"/>
    <w:basedOn w:val="ReportHeading2"/>
    <w:rsid w:val="00A6402B"/>
    <w:pPr>
      <w:framePr w:h="443" w:wrap="around" w:y="8223"/>
    </w:pPr>
  </w:style>
  <w:style w:type="paragraph" w:customStyle="1" w:styleId="a">
    <w:name w:val="¢éÍ¤ÇÒ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A640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A640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A640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A640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A640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A6402B"/>
  </w:style>
  <w:style w:type="paragraph" w:customStyle="1" w:styleId="ASSETS">
    <w:name w:val="ASSET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A6402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5045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720"/>
      </w:tabs>
      <w:spacing w:after="0" w:line="240" w:lineRule="auto"/>
      <w:ind w:right="27"/>
    </w:pPr>
    <w:rPr>
      <w:rFonts w:asciiTheme="majorBidi" w:hAnsiTheme="majorBidi" w:cstheme="majorBidi"/>
      <w:b/>
      <w:bCs/>
      <w:i/>
      <w:iCs/>
      <w:sz w:val="30"/>
      <w:szCs w:val="30"/>
    </w:rPr>
  </w:style>
  <w:style w:type="character" w:customStyle="1" w:styleId="AccPolicyHeadingChar">
    <w:name w:val="Acc Policy Heading Char"/>
    <w:rsid w:val="00A6402B"/>
    <w:rPr>
      <w:rFonts w:ascii="Angsana New" w:eastAsia="MS Mincho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C1203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A6402B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A6402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A6402B"/>
    <w:pPr>
      <w:spacing w:after="0"/>
    </w:pPr>
  </w:style>
  <w:style w:type="paragraph" w:customStyle="1" w:styleId="acctdividends">
    <w:name w:val="acct dividends"/>
    <w:aliases w:val="a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A6402B"/>
    <w:pPr>
      <w:spacing w:after="0"/>
    </w:pPr>
  </w:style>
  <w:style w:type="paragraph" w:customStyle="1" w:styleId="acctindent">
    <w:name w:val="acct indent"/>
    <w:aliases w:val="ai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A6402B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A6402B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A6402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A6402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A640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A640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A640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A6402B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A6402B"/>
    <w:pPr>
      <w:spacing w:after="0"/>
    </w:pPr>
  </w:style>
  <w:style w:type="paragraph" w:customStyle="1" w:styleId="List1a">
    <w:name w:val="List 1a"/>
    <w:aliases w:val="1a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A6402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A6402B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A6402B"/>
  </w:style>
  <w:style w:type="paragraph" w:customStyle="1" w:styleId="zreportaddinfo">
    <w:name w:val="zreport addinfo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A6402B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A6402B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A640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A640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A6402B"/>
    <w:rPr>
      <w:b/>
      <w:bCs/>
    </w:rPr>
  </w:style>
  <w:style w:type="paragraph" w:customStyle="1" w:styleId="nineptbodytext">
    <w:name w:val="nine pt body text"/>
    <w:aliases w:val="9bt"/>
    <w:basedOn w:val="nineptnormal"/>
    <w:rsid w:val="00A6402B"/>
    <w:pPr>
      <w:spacing w:after="220"/>
    </w:pPr>
  </w:style>
  <w:style w:type="paragraph" w:customStyle="1" w:styleId="nineptnormal">
    <w:name w:val="nine pt normal"/>
    <w:aliases w:val="9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A6402B"/>
    <w:pPr>
      <w:jc w:val="center"/>
    </w:pPr>
  </w:style>
  <w:style w:type="paragraph" w:customStyle="1" w:styleId="heading">
    <w:name w:val="heading"/>
    <w:aliases w:val="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A640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A6402B"/>
  </w:style>
  <w:style w:type="paragraph" w:customStyle="1" w:styleId="nineptheadingcentredbold">
    <w:name w:val="nine pt heading centred bold"/>
    <w:aliases w:val="9hc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A640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A640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A6402B"/>
    <w:rPr>
      <w:b/>
    </w:rPr>
  </w:style>
  <w:style w:type="paragraph" w:customStyle="1" w:styleId="nineptcolumntab1">
    <w:name w:val="nine pt column tab1"/>
    <w:aliases w:val="a91"/>
    <w:basedOn w:val="nineptnormal"/>
    <w:rsid w:val="00A6402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A640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A6402B"/>
    <w:pPr>
      <w:jc w:val="center"/>
    </w:pPr>
  </w:style>
  <w:style w:type="paragraph" w:customStyle="1" w:styleId="Normalheading">
    <w:name w:val="Normal heading"/>
    <w:aliases w:val="nh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A6402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A6402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A640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A6402B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A640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A640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A640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A640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A640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A640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A6402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A640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A640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A640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A640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A640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A640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A6402B"/>
    <w:pPr>
      <w:spacing w:after="0"/>
    </w:pPr>
  </w:style>
  <w:style w:type="paragraph" w:customStyle="1" w:styleId="smallreturn">
    <w:name w:val="small return"/>
    <w:aliases w:val="sr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A6402B"/>
    <w:pPr>
      <w:spacing w:after="0"/>
    </w:pPr>
  </w:style>
  <w:style w:type="paragraph" w:customStyle="1" w:styleId="headingbolditalic">
    <w:name w:val="heading bold italic"/>
    <w:aliases w:val="hbi"/>
    <w:basedOn w:val="heading"/>
    <w:rsid w:val="00A640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A640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A6402B"/>
    <w:pPr>
      <w:spacing w:after="0"/>
    </w:pPr>
  </w:style>
  <w:style w:type="paragraph" w:customStyle="1" w:styleId="blockbullet">
    <w:name w:val="block bullet"/>
    <w:aliases w:val="bb"/>
    <w:basedOn w:val="block"/>
    <w:rsid w:val="00A6402B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A640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A6402B"/>
    <w:pPr>
      <w:spacing w:after="0"/>
    </w:pPr>
  </w:style>
  <w:style w:type="paragraph" w:customStyle="1" w:styleId="eightptnormal">
    <w:name w:val="eight pt normal"/>
    <w:aliases w:val="8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A640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A640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A640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A6402B"/>
    <w:rPr>
      <w:b/>
      <w:bCs/>
    </w:rPr>
  </w:style>
  <w:style w:type="paragraph" w:customStyle="1" w:styleId="eightptbodytext">
    <w:name w:val="eight pt body text"/>
    <w:aliases w:val="8bt"/>
    <w:basedOn w:val="eightptnormal"/>
    <w:rsid w:val="00A640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A640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A640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A640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A6402B"/>
    <w:pPr>
      <w:spacing w:after="0"/>
    </w:pPr>
  </w:style>
  <w:style w:type="paragraph" w:customStyle="1" w:styleId="eightptblock">
    <w:name w:val="eight pt block"/>
    <w:aliases w:val="8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A640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A640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A640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A6402B"/>
    <w:pPr>
      <w:spacing w:after="0"/>
    </w:pPr>
  </w:style>
  <w:style w:type="paragraph" w:customStyle="1" w:styleId="blockindent">
    <w:name w:val="block indent"/>
    <w:aliases w:val="bi"/>
    <w:basedOn w:val="block"/>
    <w:rsid w:val="00A640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A6402B"/>
    <w:pPr>
      <w:jc w:val="center"/>
    </w:pPr>
  </w:style>
  <w:style w:type="paragraph" w:customStyle="1" w:styleId="nineptcol">
    <w:name w:val="nine pt %col"/>
    <w:aliases w:val="9%"/>
    <w:basedOn w:val="nineptnormal"/>
    <w:rsid w:val="00A640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A640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A640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A640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A640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A640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A640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A640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A640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A640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A640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A640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A640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A640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A640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A6402B"/>
    <w:pPr>
      <w:spacing w:after="80"/>
    </w:pPr>
  </w:style>
  <w:style w:type="paragraph" w:customStyle="1" w:styleId="nineptratecol">
    <w:name w:val="nine pt rate col"/>
    <w:aliases w:val="a9r"/>
    <w:basedOn w:val="nineptnormal"/>
    <w:rsid w:val="00A640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A640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A640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A640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A640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A640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A640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A640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A640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A640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A640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A6402B"/>
    <w:pPr>
      <w:ind w:left="907" w:hanging="340"/>
    </w:pPr>
  </w:style>
  <w:style w:type="paragraph" w:customStyle="1" w:styleId="List3i">
    <w:name w:val="List 3i"/>
    <w:aliases w:val="3i"/>
    <w:basedOn w:val="List2i"/>
    <w:rsid w:val="00A640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A640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A640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A640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A640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A640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A640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A6402B"/>
    <w:pPr>
      <w:spacing w:after="80"/>
    </w:pPr>
  </w:style>
  <w:style w:type="paragraph" w:customStyle="1" w:styleId="blockbullet2">
    <w:name w:val="block bullet 2"/>
    <w:aliases w:val="bb2"/>
    <w:basedOn w:val="BodyText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A640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A6402B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A6402B"/>
    <w:pPr>
      <w:ind w:left="1134"/>
    </w:pPr>
  </w:style>
  <w:style w:type="character" w:customStyle="1" w:styleId="AccPolicyalternativeChar">
    <w:name w:val="Acc Policy alternative Char"/>
    <w:basedOn w:val="AccPolicysubheadChar"/>
    <w:rsid w:val="00A6402B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6402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A6402B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A6402B"/>
    <w:rPr>
      <w:bCs/>
      <w:sz w:val="22"/>
      <w:szCs w:val="22"/>
      <w:lang w:val="en-US" w:eastAsia="en-GB" w:bidi="th-TH"/>
    </w:rPr>
  </w:style>
  <w:style w:type="paragraph" w:styleId="BodyTextIndent3">
    <w:name w:val="Body Text Indent 3"/>
    <w:basedOn w:val="Normal"/>
    <w:link w:val="BodyTextIndent3Char"/>
    <w:rsid w:val="00A6402B"/>
    <w:pPr>
      <w:spacing w:after="120"/>
      <w:ind w:left="360"/>
    </w:pPr>
    <w:rPr>
      <w:sz w:val="16"/>
      <w:szCs w:val="16"/>
    </w:rPr>
  </w:style>
  <w:style w:type="paragraph" w:customStyle="1" w:styleId="zDistnHeader">
    <w:name w:val="zDistnHeader"/>
    <w:basedOn w:val="Normal"/>
    <w:next w:val="Normal"/>
    <w:rsid w:val="00A640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Title">
    <w:name w:val="Title"/>
    <w:basedOn w:val="Normal"/>
    <w:link w:val="TitleChar"/>
    <w:qFormat/>
    <w:rsid w:val="00A640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792"/>
      <w:jc w:val="center"/>
    </w:pPr>
    <w:rPr>
      <w:rFonts w:ascii="Times New Roman" w:eastAsia="Times New Roman" w:hAnsi="Times New Roman" w:cs="Times New Roman"/>
      <w:b/>
      <w:bCs/>
      <w:color w:val="0000FF"/>
      <w:sz w:val="36"/>
      <w:szCs w:val="36"/>
      <w:lang w:val="th-TH"/>
    </w:rPr>
  </w:style>
  <w:style w:type="paragraph" w:customStyle="1" w:styleId="a6">
    <w:name w:val="รายการย่อหน้า"/>
    <w:basedOn w:val="Normal"/>
    <w:qFormat/>
    <w:rsid w:val="00B339AF"/>
    <w:pPr>
      <w:ind w:left="720"/>
      <w:contextualSpacing/>
    </w:pPr>
    <w:rPr>
      <w:rFonts w:eastAsia="Times New Roman"/>
      <w:szCs w:val="22"/>
    </w:rPr>
  </w:style>
  <w:style w:type="paragraph" w:styleId="PlainText">
    <w:name w:val="Plain Text"/>
    <w:basedOn w:val="Normal"/>
    <w:link w:val="PlainTextChar"/>
    <w:rsid w:val="005610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Wingdings" w:eastAsia="Symbol" w:hAnsi="Wingdings"/>
      <w:sz w:val="20"/>
      <w:szCs w:val="20"/>
      <w:lang w:val="en-AU"/>
    </w:rPr>
  </w:style>
  <w:style w:type="paragraph" w:customStyle="1" w:styleId="Default">
    <w:name w:val="Default"/>
    <w:rsid w:val="00B6507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Hyperlink">
    <w:name w:val="Hyperlink"/>
    <w:uiPriority w:val="99"/>
    <w:rsid w:val="0099299D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1524EF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7539CA"/>
  </w:style>
  <w:style w:type="character" w:customStyle="1" w:styleId="Heading1Char1">
    <w:name w:val="Heading 1 Char1"/>
    <w:link w:val="Heading1"/>
    <w:rsid w:val="00D7756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uiPriority w:val="9"/>
    <w:rsid w:val="00D77567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D7756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D77567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D77567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D77567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D77567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,BT Char1"/>
    <w:link w:val="BodyText"/>
    <w:rsid w:val="00D77567"/>
    <w:rPr>
      <w:rFonts w:ascii="Arial" w:hAnsi="Arial"/>
      <w:sz w:val="18"/>
      <w:szCs w:val="18"/>
    </w:rPr>
  </w:style>
  <w:style w:type="character" w:customStyle="1" w:styleId="HeaderChar1">
    <w:name w:val="Header Char1"/>
    <w:rsid w:val="00D77567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link w:val="Footer"/>
    <w:uiPriority w:val="99"/>
    <w:rsid w:val="00D77567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basedOn w:val="BodyTextChar1"/>
    <w:link w:val="BodyTextFirstIndent"/>
    <w:rsid w:val="00D77567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D77567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D77567"/>
    <w:rPr>
      <w:rFonts w:ascii="Arial" w:hAnsi="Arial"/>
      <w:sz w:val="18"/>
      <w:szCs w:val="18"/>
    </w:rPr>
  </w:style>
  <w:style w:type="character" w:customStyle="1" w:styleId="BodyText2Char1">
    <w:name w:val="Body Text 2 Char1"/>
    <w:link w:val="BodyText2"/>
    <w:rsid w:val="00D77567"/>
    <w:rPr>
      <w:rFonts w:ascii="Book Antiqua" w:hAnsi="Book Antiqua"/>
      <w:sz w:val="22"/>
      <w:szCs w:val="22"/>
    </w:rPr>
  </w:style>
  <w:style w:type="character" w:customStyle="1" w:styleId="BodyText3Char1">
    <w:name w:val="Body Text 3 Char1"/>
    <w:link w:val="BodyText3"/>
    <w:rsid w:val="00D77567"/>
    <w:rPr>
      <w:rFonts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D77567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D77567"/>
    <w:rPr>
      <w:rFonts w:ascii="Tahoma" w:hAnsi="Tahoma" w:cs="Tahoma"/>
      <w:sz w:val="16"/>
      <w:szCs w:val="16"/>
    </w:rPr>
  </w:style>
  <w:style w:type="character" w:customStyle="1" w:styleId="SignatureChar1">
    <w:name w:val="Signature Char1"/>
    <w:link w:val="Signature"/>
    <w:rsid w:val="00D77567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D77567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D77567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D77567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rsid w:val="00D77567"/>
    <w:rPr>
      <w:sz w:val="29"/>
      <w:szCs w:val="29"/>
    </w:rPr>
  </w:style>
  <w:style w:type="character" w:customStyle="1" w:styleId="shorttext">
    <w:name w:val="short_text"/>
    <w:basedOn w:val="DefaultParagraphFont"/>
    <w:rsid w:val="00D77567"/>
  </w:style>
  <w:style w:type="character" w:customStyle="1" w:styleId="PlainTextChar">
    <w:name w:val="Plain Text Char"/>
    <w:link w:val="PlainText"/>
    <w:locked/>
    <w:rsid w:val="00D77567"/>
    <w:rPr>
      <w:rFonts w:ascii="Wingdings" w:eastAsia="Symbol" w:hAnsi="Wingdings"/>
      <w:lang w:val="en-AU"/>
    </w:rPr>
  </w:style>
  <w:style w:type="paragraph" w:styleId="CommentText">
    <w:name w:val="annotation text"/>
    <w:basedOn w:val="Normal"/>
    <w:link w:val="CommentTextChar"/>
    <w:rsid w:val="00D77567"/>
    <w:pPr>
      <w:spacing w:line="240" w:lineRule="auto"/>
    </w:pPr>
    <w:rPr>
      <w:rFonts w:eastAsia="Times New Roman"/>
      <w:sz w:val="20"/>
      <w:szCs w:val="25"/>
    </w:rPr>
  </w:style>
  <w:style w:type="character" w:customStyle="1" w:styleId="CommentTextChar">
    <w:name w:val="Comment Text Char"/>
    <w:link w:val="CommentText"/>
    <w:rsid w:val="00D77567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7567"/>
    <w:rPr>
      <w:b/>
      <w:bCs/>
    </w:rPr>
  </w:style>
  <w:style w:type="character" w:customStyle="1" w:styleId="CommentSubjectChar">
    <w:name w:val="Comment Subject Char"/>
    <w:link w:val="CommentSubject"/>
    <w:rsid w:val="00D77567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uiPriority w:val="99"/>
    <w:locked/>
    <w:rsid w:val="00D77567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D7756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7567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7567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7567"/>
    <w:rPr>
      <w:rFonts w:cs="EucrosiaUPC"/>
      <w:b/>
      <w:bCs/>
      <w:sz w:val="30"/>
      <w:szCs w:val="30"/>
      <w:lang w:bidi="th-TH"/>
    </w:rPr>
  </w:style>
  <w:style w:type="character" w:customStyle="1" w:styleId="FooterChar">
    <w:name w:val="Footer Char"/>
    <w:uiPriority w:val="99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D77567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D77567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7567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7567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D77567"/>
    <w:rPr>
      <w:rFonts w:ascii="Arial" w:hAnsi="Arial" w:cs="Times New Roman"/>
      <w:sz w:val="18"/>
      <w:szCs w:val="18"/>
    </w:rPr>
  </w:style>
  <w:style w:type="character" w:customStyle="1" w:styleId="hps">
    <w:name w:val="hps"/>
    <w:rsid w:val="00D77567"/>
    <w:rPr>
      <w:rFonts w:cs="Times New Roman"/>
    </w:rPr>
  </w:style>
  <w:style w:type="character" w:customStyle="1" w:styleId="gt-icon-text1">
    <w:name w:val="gt-icon-text1"/>
    <w:rsid w:val="00D77567"/>
    <w:rPr>
      <w:rFonts w:cs="Times New Roman"/>
    </w:rPr>
  </w:style>
  <w:style w:type="character" w:customStyle="1" w:styleId="longtext">
    <w:name w:val="long_text"/>
    <w:rsid w:val="00D77567"/>
    <w:rPr>
      <w:rFonts w:cs="Times New Roman"/>
    </w:rPr>
  </w:style>
  <w:style w:type="character" w:styleId="CommentReference">
    <w:name w:val="annotation reference"/>
    <w:rsid w:val="00D77567"/>
    <w:rPr>
      <w:rFonts w:cs="Times New Roman"/>
      <w:sz w:val="16"/>
      <w:szCs w:val="16"/>
    </w:rPr>
  </w:style>
  <w:style w:type="character" w:customStyle="1" w:styleId="CharChar22">
    <w:name w:val="Char Char22"/>
    <w:rsid w:val="00D7756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756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756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D77567"/>
  </w:style>
  <w:style w:type="character" w:styleId="Emphasis">
    <w:name w:val="Emphasis"/>
    <w:qFormat/>
    <w:rsid w:val="00D7756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D77567"/>
  </w:style>
  <w:style w:type="paragraph" w:customStyle="1" w:styleId="a7">
    <w:name w:val="การตรวจทานแก้ไข"/>
    <w:hidden/>
    <w:uiPriority w:val="99"/>
    <w:semiHidden/>
    <w:rsid w:val="00D77567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D77567"/>
    <w:rPr>
      <w:color w:val="4D90F0"/>
    </w:rPr>
  </w:style>
  <w:style w:type="character" w:customStyle="1" w:styleId="BodyTextIndent3Char">
    <w:name w:val="Body Text Indent 3 Char"/>
    <w:link w:val="BodyTextIndent3"/>
    <w:rsid w:val="00C524C8"/>
    <w:rPr>
      <w:rFonts w:ascii="Arial" w:hAnsi="Arial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62C2C"/>
    <w:pPr>
      <w:ind w:left="720"/>
      <w:contextualSpacing/>
    </w:pPr>
    <w:rPr>
      <w:szCs w:val="22"/>
    </w:rPr>
  </w:style>
  <w:style w:type="paragraph" w:styleId="Revision">
    <w:name w:val="Revision"/>
    <w:hidden/>
    <w:uiPriority w:val="99"/>
    <w:semiHidden/>
    <w:rsid w:val="002E210B"/>
    <w:rPr>
      <w:rFonts w:ascii="Arial" w:hAnsi="Arial"/>
      <w:sz w:val="18"/>
      <w:szCs w:val="22"/>
    </w:rPr>
  </w:style>
  <w:style w:type="character" w:styleId="FollowedHyperlink">
    <w:name w:val="FollowedHyperlink"/>
    <w:uiPriority w:val="99"/>
    <w:unhideWhenUsed/>
    <w:rsid w:val="002D4841"/>
    <w:rPr>
      <w:color w:val="800080"/>
      <w:u w:val="single"/>
    </w:rPr>
  </w:style>
  <w:style w:type="paragraph" w:styleId="NoSpacing">
    <w:name w:val="No Spacing"/>
    <w:uiPriority w:val="1"/>
    <w:qFormat/>
    <w:rsid w:val="00A343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table" w:customStyle="1" w:styleId="Style1">
    <w:name w:val="Style1"/>
    <w:basedOn w:val="TableNormal"/>
    <w:uiPriority w:val="99"/>
    <w:qFormat/>
    <w:rsid w:val="00125484"/>
    <w:rPr>
      <w:rFonts w:eastAsia="Batang"/>
    </w:rPr>
    <w:tblPr/>
  </w:style>
  <w:style w:type="paragraph" w:customStyle="1" w:styleId="Text">
    <w:name w:val="Text"/>
    <w:basedOn w:val="Normal"/>
    <w:rsid w:val="007E76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ormalLatinAngsanaNew">
    <w:name w:val="Normal + (Latin) Angsana New"/>
    <w:aliases w:val="15 pt,Right:  -0.12&quot;,Line spacing:  single"/>
    <w:basedOn w:val="acctfourfigures"/>
    <w:rsid w:val="007E7666"/>
    <w:pPr>
      <w:tabs>
        <w:tab w:val="clear" w:pos="765"/>
        <w:tab w:val="decimal" w:pos="1224"/>
      </w:tabs>
      <w:spacing w:line="240" w:lineRule="auto"/>
      <w:ind w:left="-135" w:right="-126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3D26BC"/>
    <w:rPr>
      <w:rFonts w:ascii="Arial" w:hAnsi="Arial"/>
      <w:sz w:val="18"/>
      <w:szCs w:val="22"/>
    </w:rPr>
  </w:style>
  <w:style w:type="character" w:customStyle="1" w:styleId="TitleChar">
    <w:name w:val="Title Char"/>
    <w:basedOn w:val="DefaultParagraphFont"/>
    <w:link w:val="Title"/>
    <w:rsid w:val="0023246C"/>
    <w:rPr>
      <w:rFonts w:eastAsia="Times New Roman" w:cs="Times New Roman"/>
      <w:b/>
      <w:bCs/>
      <w:color w:val="0000FF"/>
      <w:sz w:val="36"/>
      <w:szCs w:val="36"/>
      <w:lang w:val="th-TH"/>
    </w:rPr>
  </w:style>
  <w:style w:type="paragraph" w:customStyle="1" w:styleId="AccountingPolicy">
    <w:name w:val="Accounting Policy"/>
    <w:basedOn w:val="Normal"/>
    <w:link w:val="AccountingPolicyChar1"/>
    <w:rsid w:val="00E5306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3063"/>
    <w:rPr>
      <w:rFonts w:ascii="Univers 45 Light" w:hAnsi="Univers 45 Light" w:cs="Univers 45 Light"/>
      <w:color w:val="000000"/>
      <w:lang w:val="en-GB" w:bidi="ar-SA"/>
    </w:rPr>
  </w:style>
  <w:style w:type="paragraph" w:customStyle="1" w:styleId="KPBody">
    <w:name w:val="KP Body"/>
    <w:basedOn w:val="Normal"/>
    <w:link w:val="KPBodyChar"/>
    <w:qFormat/>
    <w:rsid w:val="00387033"/>
    <w:pPr>
      <w:autoSpaceDE w:val="0"/>
      <w:autoSpaceDN w:val="0"/>
      <w:adjustRightInd w:val="0"/>
      <w:jc w:val="thaiDistribute"/>
    </w:pPr>
    <w:rPr>
      <w:rFonts w:asciiTheme="majorBidi" w:hAnsiTheme="majorBidi" w:cstheme="majorBidi"/>
      <w:sz w:val="30"/>
      <w:szCs w:val="30"/>
    </w:rPr>
  </w:style>
  <w:style w:type="paragraph" w:customStyle="1" w:styleId="KPHead">
    <w:name w:val="KP Head"/>
    <w:basedOn w:val="Normal"/>
    <w:link w:val="KPHeadChar"/>
    <w:qFormat/>
    <w:rsid w:val="003870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jc w:val="both"/>
    </w:pPr>
    <w:rPr>
      <w:rFonts w:asciiTheme="majorBidi" w:hAnsiTheme="majorBidi" w:cstheme="majorBidi"/>
      <w:b/>
      <w:bCs/>
      <w:sz w:val="30"/>
      <w:szCs w:val="30"/>
    </w:rPr>
  </w:style>
  <w:style w:type="character" w:customStyle="1" w:styleId="KPBodyChar">
    <w:name w:val="KP Body Char"/>
    <w:basedOn w:val="DefaultParagraphFont"/>
    <w:link w:val="KPBody"/>
    <w:rsid w:val="00387033"/>
    <w:rPr>
      <w:rFonts w:asciiTheme="majorBidi" w:hAnsiTheme="majorBidi" w:cstheme="majorBidi"/>
      <w:sz w:val="30"/>
      <w:szCs w:val="30"/>
    </w:rPr>
  </w:style>
  <w:style w:type="character" w:customStyle="1" w:styleId="KPHeadChar">
    <w:name w:val="KP Head Char"/>
    <w:basedOn w:val="DefaultParagraphFont"/>
    <w:link w:val="KPHead"/>
    <w:rsid w:val="00387033"/>
    <w:rPr>
      <w:rFonts w:asciiTheme="majorBidi" w:hAnsiTheme="majorBidi" w:cstheme="majorBidi"/>
      <w:b/>
      <w:b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7610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127072"/>
    <w:rPr>
      <w:rFonts w:ascii="Times New Roman" w:hAnsi="Times New Roman"/>
      <w:sz w:val="22"/>
      <w:lang w:eastAsia="en-US" w:bidi="ar-SA"/>
    </w:rPr>
  </w:style>
  <w:style w:type="character" w:customStyle="1" w:styleId="ui-provider">
    <w:name w:val="ui-provider"/>
    <w:basedOn w:val="DefaultParagraphFont"/>
    <w:rsid w:val="00186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41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26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09219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35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854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675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554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9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1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32e5bfb-86b2-466f-a83a-8c3b846cda31">
      <Terms xmlns="http://schemas.microsoft.com/office/infopath/2007/PartnerControls"/>
    </lcf76f155ced4ddcb4097134ff3c332f>
    <TaxCatchAll xmlns="8759de6d-7ec6-45c3-84ed-0a41640e64a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5FF4A370510B4EB36BD02E4FD54CCD" ma:contentTypeVersion="15" ma:contentTypeDescription="Create a new document." ma:contentTypeScope="" ma:versionID="f801e91c87fe7d92964317a3a3c40395">
  <xsd:schema xmlns:xsd="http://www.w3.org/2001/XMLSchema" xmlns:xs="http://www.w3.org/2001/XMLSchema" xmlns:p="http://schemas.microsoft.com/office/2006/metadata/properties" xmlns:ns2="8759de6d-7ec6-45c3-84ed-0a41640e64ab" xmlns:ns3="532e5bfb-86b2-466f-a83a-8c3b846cda31" targetNamespace="http://schemas.microsoft.com/office/2006/metadata/properties" ma:root="true" ma:fieldsID="9f9b14bd50ad1978f9a807a8600020d0" ns2:_="" ns3:_="">
    <xsd:import namespace="8759de6d-7ec6-45c3-84ed-0a41640e64ab"/>
    <xsd:import namespace="532e5bfb-86b2-466f-a83a-8c3b846cda3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59de6d-7ec6-45c3-84ed-0a41640e64a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585eac-afe5-4090-83b4-bc1d602f0aac}" ma:internalName="TaxCatchAll" ma:showField="CatchAllData" ma:web="8759de6d-7ec6-45c3-84ed-0a41640e64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e5bfb-86b2-466f-a83a-8c3b846cda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d748d9-e929-443b-8ee0-f34b567383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0C1963-9DDE-42D7-8741-F058A0528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BA178-7231-47D0-9BAC-83AC80CA90C7}">
  <ds:schemaRefs>
    <ds:schemaRef ds:uri="http://schemas.microsoft.com/office/2006/metadata/properties"/>
    <ds:schemaRef ds:uri="http://schemas.microsoft.com/office/infopath/2007/PartnerControls"/>
    <ds:schemaRef ds:uri="532e5bfb-86b2-466f-a83a-8c3b846cda31"/>
    <ds:schemaRef ds:uri="8759de6d-7ec6-45c3-84ed-0a41640e64ab"/>
  </ds:schemaRefs>
</ds:datastoreItem>
</file>

<file path=customXml/itemProps3.xml><?xml version="1.0" encoding="utf-8"?>
<ds:datastoreItem xmlns:ds="http://schemas.openxmlformats.org/officeDocument/2006/customXml" ds:itemID="{4C2F4F95-5322-4DCC-897D-CFE5505F66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89DAF7-32F1-4FD3-A56B-BBF65F6DD1DB}"/>
</file>

<file path=docMetadata/LabelInfo.xml><?xml version="1.0" encoding="utf-8"?>
<clbl:labelList xmlns:clbl="http://schemas.microsoft.com/office/2020/mipLabelMetadata">
  <clbl:label id="{c799a265-e452-471a-9f71-28c814d4acbc}" enabled="1" method="Standard" siteId="{45202dee-4088-4e8c-8ebd-c01f56740e8f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1470</TotalTime>
  <Pages>70</Pages>
  <Words>13040</Words>
  <Characters>74333</Characters>
  <Application>Microsoft Office Word</Application>
  <DocSecurity>0</DocSecurity>
  <Lines>619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APICHAD THAIKUA</cp:lastModifiedBy>
  <cp:revision>80</cp:revision>
  <cp:lastPrinted>2026-03-31T09:26:00Z</cp:lastPrinted>
  <dcterms:created xsi:type="dcterms:W3CDTF">2026-03-15T14:04:00Z</dcterms:created>
  <dcterms:modified xsi:type="dcterms:W3CDTF">2026-04-29T02:27:00Z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0x0101000B5FF4A370510B4EB36BD02E4FD54CCD</vt:lpwstr>
  </property>
  <property fmtid="{D5CDD505-2E9C-101B-9397-08002B2CF9AE}" pid="3" name="MediaServiceImageTags">
    <vt:lpwstr/>
  </property>
</Properties>
</file>