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9CAAD" w14:textId="77777777" w:rsidR="00515299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  <w:bookmarkStart w:id="0" w:name="_Hlk161693744"/>
    </w:p>
    <w:p w14:paraId="05413BB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29CD8D6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6375F29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554A846E" w14:textId="77777777" w:rsidR="00515299" w:rsidRPr="00291755" w:rsidRDefault="00515299" w:rsidP="00515299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3E71227C" w14:textId="77777777" w:rsidR="008C57D1" w:rsidRDefault="008C57D1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92EE37A" w14:textId="77777777" w:rsidR="00515299" w:rsidRDefault="00515299" w:rsidP="008C57D1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743F360" w14:textId="141D45F3" w:rsidR="00505283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1222C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ไอ</w:t>
      </w:r>
      <w:r w:rsidRPr="0061222C">
        <w:rPr>
          <w:rFonts w:ascii="Angsana New" w:hAnsi="Angsana New" w:cs="Angsana New"/>
          <w:sz w:val="52"/>
          <w:szCs w:val="52"/>
          <w:cs/>
        </w:rPr>
        <w:t>-</w:t>
      </w:r>
      <w:r w:rsidRPr="0061222C">
        <w:rPr>
          <w:rFonts w:ascii="Angsana New" w:hAnsi="Angsana New" w:cs="Angsana New" w:hint="cs"/>
          <w:sz w:val="52"/>
          <w:szCs w:val="52"/>
          <w:cs/>
        </w:rPr>
        <w:t>เทล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คอร์ปอเรชั่น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</w:t>
      </w:r>
      <w:r w:rsidRPr="0061222C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61222C">
        <w:rPr>
          <w:rFonts w:ascii="Angsana New" w:hAnsi="Angsana New" w:cs="Angsana New"/>
          <w:sz w:val="52"/>
          <w:szCs w:val="52"/>
          <w:cs/>
        </w:rPr>
        <w:t xml:space="preserve"> (</w:t>
      </w:r>
      <w:r w:rsidRPr="0061222C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61222C">
        <w:rPr>
          <w:rFonts w:ascii="Angsana New" w:hAnsi="Angsana New" w:cs="Angsana New"/>
          <w:sz w:val="52"/>
          <w:szCs w:val="52"/>
          <w:cs/>
        </w:rPr>
        <w:t>)</w:t>
      </w:r>
      <w:bookmarkEnd w:id="0"/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D9D3EB9" w14:textId="77777777" w:rsidR="00515299" w:rsidRPr="00225D4D" w:rsidRDefault="0051529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4DC594E" w14:textId="0D2E0F38" w:rsidR="00505283" w:rsidRPr="00A4230F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45ADE5A" w14:textId="559E9B06" w:rsidR="00505283" w:rsidRPr="003F6F38" w:rsidRDefault="004D237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23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4D23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016F5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4D23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D237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505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0528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B69D1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D10F471" w14:textId="77777777" w:rsidR="00505283" w:rsidRPr="003F6F38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7E7369" w14:textId="77777777" w:rsidR="00505283" w:rsidRPr="00745AAA" w:rsidRDefault="00505283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1E4D3F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865C60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292BDB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28421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216F0F1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52637F2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63D3C6B" w14:textId="77777777" w:rsidR="00505283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643B84E" w14:textId="77777777" w:rsidR="00505283" w:rsidRPr="00D36ED5" w:rsidRDefault="0050528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505283" w:rsidRPr="00D36ED5" w:rsidSect="00732CB9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9" w:h="16834" w:code="9"/>
          <w:pgMar w:top="691" w:right="1109" w:bottom="576" w:left="1260" w:header="720" w:footer="720" w:gutter="0"/>
          <w:pgNumType w:start="18"/>
          <w:cols w:space="720"/>
          <w:docGrid w:linePitch="360"/>
        </w:sectPr>
      </w:pPr>
    </w:p>
    <w:p w14:paraId="0B0FBA64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756E396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1CFFF41D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C505FA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ไอ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เทล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คอร์ปอเรชั่น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6FBCAD69" w:rsidR="00505283" w:rsidRPr="00975625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7A51C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7A51C2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3</w:t>
      </w:r>
      <w:r w:rsidR="004D2373" w:rsidRPr="007A51C2">
        <w:rPr>
          <w:rFonts w:ascii="Angsana New" w:hAnsi="Angsana New" w:cs="Angsana New"/>
          <w:spacing w:val="-2"/>
          <w:sz w:val="30"/>
          <w:szCs w:val="30"/>
        </w:rPr>
        <w:t>1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D2373" w:rsidRPr="007A51C2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</w:rPr>
        <w:t>256</w:t>
      </w:r>
      <w:r w:rsidR="00AB69D1">
        <w:rPr>
          <w:rFonts w:ascii="Angsana New" w:hAnsi="Angsana New" w:cs="Angsana New"/>
          <w:spacing w:val="-2"/>
          <w:sz w:val="30"/>
          <w:szCs w:val="30"/>
        </w:rPr>
        <w:t>9</w:t>
      </w:r>
      <w:r w:rsidRPr="007A51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A51C2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 w:rsidRPr="007A51C2">
        <w:rPr>
          <w:rFonts w:ascii="Angsana New" w:hAnsi="Angsana New" w:cs="Angsana New"/>
          <w:spacing w:val="-2"/>
          <w:sz w:val="30"/>
          <w:szCs w:val="30"/>
          <w:cs/>
        </w:rPr>
        <w:t>รวม</w:t>
      </w:r>
      <w:r w:rsidR="002A34C7">
        <w:rPr>
          <w:rFonts w:ascii="Angsana New" w:hAnsi="Angsana New" w:cs="Angsana New"/>
          <w:spacing w:val="-2"/>
          <w:sz w:val="30"/>
          <w:szCs w:val="30"/>
        </w:rPr>
        <w:br/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และงบ</w:t>
      </w:r>
      <w:r w:rsidR="00F05D09" w:rsidRPr="00AA5D70">
        <w:rPr>
          <w:rFonts w:ascii="Angsana New" w:hAnsi="Angsana New" w:cs="Angsana New" w:hint="cs"/>
          <w:spacing w:val="-4"/>
          <w:sz w:val="30"/>
          <w:szCs w:val="30"/>
          <w:cs/>
        </w:rPr>
        <w:t>กำไร</w:t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ขาดทุนเฉพาะกิจการ</w:t>
      </w:r>
      <w:r w:rsidR="00E73E77" w:rsidRPr="00AA5D7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34D62" w:rsidRPr="00AA5D7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A5D70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</w:t>
      </w:r>
      <w:r w:rsidRPr="000F26D2">
        <w:rPr>
          <w:rFonts w:ascii="Angsana New" w:hAnsi="Angsana New" w:cs="Angsana New"/>
          <w:sz w:val="30"/>
          <w:szCs w:val="30"/>
          <w:cs/>
        </w:rPr>
        <w:t>ส่วนของผู้ถือหุ้นรวมและงบการเปลี่ยนแปลงส่วน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</w:t>
      </w:r>
      <w:r w:rsidR="005342A0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4D2373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เดือนสิ้นสุดวันที่</w:t>
      </w:r>
      <w:r w:rsidR="00F05D09" w:rsidRPr="009756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>3</w:t>
      </w:r>
      <w:r w:rsidR="004D2373">
        <w:rPr>
          <w:rFonts w:ascii="Angsana New" w:hAnsi="Angsana New" w:cs="Angsana New"/>
          <w:spacing w:val="-2"/>
          <w:sz w:val="30"/>
          <w:szCs w:val="30"/>
        </w:rPr>
        <w:t>1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D2373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="001F741B"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>256</w:t>
      </w:r>
      <w:r w:rsidR="00AB69D1">
        <w:rPr>
          <w:rFonts w:ascii="Angsana New" w:hAnsi="Angsana New" w:cs="Angsana New"/>
          <w:spacing w:val="-2"/>
          <w:sz w:val="30"/>
          <w:szCs w:val="30"/>
        </w:rPr>
        <w:t>9</w:t>
      </w:r>
      <w:r w:rsidR="001F741B"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975625">
        <w:rPr>
          <w:rFonts w:ascii="Angsana New" w:hAnsi="Angsana New" w:cs="Angsana New"/>
          <w:spacing w:val="-4"/>
          <w:sz w:val="30"/>
          <w:szCs w:val="30"/>
        </w:rPr>
        <w:t>(</w:t>
      </w:r>
      <w:r w:rsidR="00320FA4">
        <w:rPr>
          <w:rFonts w:ascii="Angsana New" w:hAnsi="Angsana New" w:cs="Angsana New"/>
          <w:spacing w:val="-4"/>
          <w:sz w:val="30"/>
          <w:szCs w:val="30"/>
        </w:rPr>
        <w:t>“</w:t>
      </w:r>
      <w:r w:rsidR="00723FAC" w:rsidRPr="00975625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="00320FA4">
        <w:rPr>
          <w:rFonts w:ascii="Angsana New" w:hAnsi="Angsana New" w:cs="Angsana New"/>
          <w:spacing w:val="-4"/>
          <w:sz w:val="30"/>
          <w:szCs w:val="30"/>
        </w:rPr>
        <w:t>”</w:t>
      </w:r>
      <w:r w:rsidRPr="00975625">
        <w:rPr>
          <w:rFonts w:ascii="Angsana New" w:hAnsi="Angsana New" w:cs="Angsana New"/>
          <w:spacing w:val="-4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8A436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="006C29D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="00C148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-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เทล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คอร์ปอเรชั่น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E54E0">
        <w:rPr>
          <w:rFonts w:ascii="Angsana New" w:hAnsi="Angsana New" w:cs="Angsana New" w:hint="cs"/>
          <w:spacing w:val="-6"/>
          <w:sz w:val="30"/>
          <w:szCs w:val="30"/>
          <w:cs/>
        </w:rPr>
        <w:t>จำกัด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Pr="00CE54E0">
        <w:rPr>
          <w:rFonts w:ascii="Angsana New" w:hAnsi="Angsana New" w:cs="Angsana New" w:hint="cs"/>
          <w:spacing w:val="-6"/>
          <w:sz w:val="30"/>
          <w:szCs w:val="30"/>
          <w:cs/>
        </w:rPr>
        <w:t>มหาชน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)</w:t>
      </w:r>
      <w:r w:rsidRPr="00CE54E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E54E0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ตามลำดับ</w:t>
      </w:r>
      <w:r w:rsidRPr="00CE54E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C505FA" w:rsidRPr="00CE54E0">
        <w:rPr>
          <w:rFonts w:ascii="Angsana New" w:hAnsi="Angsana New" w:cs="Angsana New"/>
          <w:spacing w:val="-6"/>
          <w:sz w:val="30"/>
          <w:szCs w:val="30"/>
          <w:cs/>
        </w:rPr>
        <w:t>ข้อมูลทาง</w:t>
      </w:r>
      <w:r w:rsidRPr="00CE54E0">
        <w:rPr>
          <w:rFonts w:ascii="Angsana New" w:hAnsi="Angsana New" w:cs="Angsana New"/>
          <w:spacing w:val="-6"/>
          <w:sz w:val="30"/>
          <w:szCs w:val="30"/>
          <w:cs/>
        </w:rPr>
        <w:t>การเงินระหว่างกาลเหล่านี้</w:t>
      </w:r>
      <w:r w:rsidRPr="000F26D2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Pr="000F26D2">
        <w:rPr>
          <w:rFonts w:ascii="Angsana New" w:hAnsi="Angsana New" w:cs="Angsana New"/>
          <w:sz w:val="30"/>
          <w:szCs w:val="30"/>
        </w:rPr>
        <w:t xml:space="preserve">34 </w:t>
      </w:r>
      <w:r w:rsidRPr="000F26D2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0F26D2">
        <w:rPr>
          <w:rFonts w:ascii="Angsana New" w:hAnsi="Angsana New" w:cs="Angsana New"/>
          <w:sz w:val="30"/>
          <w:szCs w:val="30"/>
        </w:rPr>
        <w:t xml:space="preserve"> </w:t>
      </w:r>
      <w:r w:rsidRPr="000F26D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 w:rsidRPr="000F26D2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0F26D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</w:t>
      </w:r>
      <w:r w:rsidRPr="000F26D2">
        <w:rPr>
          <w:rFonts w:ascii="Angsana New" w:hAnsi="Angsana New" w:cs="Angsana New"/>
          <w:sz w:val="30"/>
          <w:szCs w:val="30"/>
          <w:cs/>
          <w:lang w:val="th-TH"/>
        </w:rPr>
        <w:t>สอบทาน</w:t>
      </w:r>
      <w:r w:rsidRPr="000F26D2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78863C1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0A6C8B">
        <w:rPr>
          <w:rFonts w:ascii="Angsana New" w:eastAsia="Calibri" w:hAnsi="Angsana New" w:cs="Angsana New" w:hint="cs"/>
          <w:sz w:val="30"/>
          <w:szCs w:val="30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ระหว่างกาลที่สอบทาน</w:t>
      </w:r>
    </w:p>
    <w:p w14:paraId="76DAD799" w14:textId="368B2D05" w:rsidR="00882F8F" w:rsidRDefault="0088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C2BA07F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30C76D2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2719A51" w14:textId="77777777" w:rsidR="00551C8F" w:rsidRDefault="00551C8F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826899" w14:textId="70373ED0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B1CEAF6" w14:textId="683C40A1" w:rsidR="00380D2B" w:rsidRPr="0023459B" w:rsidRDefault="00380D2B" w:rsidP="00380D2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754126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357E73">
        <w:rPr>
          <w:rFonts w:ascii="Angsana New" w:hAnsi="Angsana New" w:cs="Angsana New"/>
          <w:spacing w:val="-2"/>
          <w:sz w:val="30"/>
          <w:szCs w:val="30"/>
        </w:rPr>
        <w:br/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A2474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ะหว่างกาล</w:t>
      </w:r>
      <w:r w:rsidR="007A582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1863F3CD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EDB230" w14:textId="079754CA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1D98DDD" w14:textId="77777777" w:rsidR="008B5C86" w:rsidRPr="0023459B" w:rsidRDefault="008B5C86" w:rsidP="008B5C8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2E4BA23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E70C6E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</w:t>
      </w:r>
      <w:r w:rsidRPr="00E70C6E">
        <w:rPr>
          <w:rFonts w:ascii="Angsana New" w:hAnsi="Angsana New" w:cs="Angsana New"/>
          <w:sz w:val="30"/>
          <w:szCs w:val="30"/>
          <w:cs/>
        </w:rPr>
        <w:t>พมหานคร</w:t>
      </w:r>
    </w:p>
    <w:p w14:paraId="673376EF" w14:textId="4EDCD0B5" w:rsidR="008B5C86" w:rsidRPr="0057336A" w:rsidRDefault="004C20AA" w:rsidP="005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E70C6E">
        <w:rPr>
          <w:rFonts w:ascii="Angsana New" w:hAnsi="Angsana New" w:cs="Angsana New"/>
          <w:sz w:val="30"/>
          <w:szCs w:val="30"/>
        </w:rPr>
        <w:t>2</w:t>
      </w:r>
      <w:r w:rsidR="00AB69D1" w:rsidRPr="00E70C6E">
        <w:rPr>
          <w:rFonts w:ascii="Angsana New" w:hAnsi="Angsana New" w:cs="Angsana New"/>
          <w:sz w:val="30"/>
          <w:szCs w:val="30"/>
        </w:rPr>
        <w:t>9</w:t>
      </w:r>
      <w:r w:rsidRPr="00E70C6E">
        <w:rPr>
          <w:rFonts w:ascii="Angsana New" w:hAnsi="Angsana New" w:cs="Angsana New"/>
          <w:sz w:val="30"/>
          <w:szCs w:val="30"/>
        </w:rPr>
        <w:t xml:space="preserve"> </w:t>
      </w:r>
      <w:r w:rsidRPr="00E70C6E">
        <w:rPr>
          <w:rFonts w:ascii="Angsana New" w:hAnsi="Angsana New" w:cs="Angsana New"/>
          <w:sz w:val="30"/>
          <w:szCs w:val="30"/>
          <w:cs/>
        </w:rPr>
        <w:t>เมษายน</w:t>
      </w:r>
      <w:r w:rsidR="008B5C86" w:rsidRPr="00E70C6E">
        <w:rPr>
          <w:rFonts w:ascii="Angsana New" w:hAnsi="Angsana New" w:cs="Angsana New"/>
          <w:sz w:val="30"/>
          <w:szCs w:val="30"/>
          <w:cs/>
        </w:rPr>
        <w:t xml:space="preserve"> </w:t>
      </w:r>
      <w:r w:rsidR="008B5C86" w:rsidRPr="00E70C6E">
        <w:rPr>
          <w:rFonts w:ascii="Angsana New" w:hAnsi="Angsana New" w:cs="Angsana New"/>
          <w:sz w:val="30"/>
          <w:szCs w:val="30"/>
        </w:rPr>
        <w:t>256</w:t>
      </w:r>
      <w:r w:rsidR="00AB69D1" w:rsidRPr="00E70C6E">
        <w:rPr>
          <w:rFonts w:ascii="Angsana New" w:hAnsi="Angsana New" w:cs="Angsana New"/>
          <w:sz w:val="30"/>
          <w:szCs w:val="30"/>
        </w:rPr>
        <w:t>9</w:t>
      </w:r>
    </w:p>
    <w:p w14:paraId="2AA87B37" w14:textId="0DDAB040" w:rsidR="00876CF2" w:rsidRPr="00876CF2" w:rsidRDefault="00876CF2" w:rsidP="00876CF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76CF2" w:rsidRPr="00876CF2" w:rsidSect="00DD286C">
          <w:footerReference w:type="defaul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24CBC0F4" w14:textId="77777777" w:rsidR="00DD286C" w:rsidRPr="00DD286C" w:rsidRDefault="00DD286C" w:rsidP="00DD286C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="Angsana New"/>
          <w:sz w:val="30"/>
          <w:szCs w:val="30"/>
        </w:rPr>
      </w:pPr>
    </w:p>
    <w:sectPr w:rsidR="00DD286C" w:rsidRPr="00DD286C" w:rsidSect="002D4803">
      <w:footerReference w:type="default" r:id="rId18"/>
      <w:type w:val="continuous"/>
      <w:pgSz w:w="11909" w:h="16834" w:code="9"/>
      <w:pgMar w:top="691" w:right="1109" w:bottom="576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30B9A" w14:textId="77777777" w:rsidR="006921B9" w:rsidRDefault="006921B9">
      <w:r>
        <w:separator/>
      </w:r>
    </w:p>
  </w:endnote>
  <w:endnote w:type="continuationSeparator" w:id="0">
    <w:p w14:paraId="4456FB7E" w14:textId="77777777" w:rsidR="006921B9" w:rsidRDefault="006921B9">
      <w:r>
        <w:continuationSeparator/>
      </w:r>
    </w:p>
  </w:endnote>
  <w:endnote w:type="continuationNotice" w:id="1">
    <w:p w14:paraId="4E4F8E7E" w14:textId="77777777" w:rsidR="006921B9" w:rsidRDefault="006921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2501" w14:textId="77777777" w:rsidR="00505283" w:rsidRDefault="0050528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3843F4D" w14:textId="77777777" w:rsidR="00505283" w:rsidRDefault="005052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3228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B4D28A" w14:textId="471BC2F5" w:rsidR="00505283" w:rsidRPr="00DD286C" w:rsidRDefault="00DD286C" w:rsidP="00DD28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28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28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28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28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39D6A" w14:textId="77777777" w:rsidR="00D62103" w:rsidRPr="00975625" w:rsidRDefault="00D62103" w:rsidP="009756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theme="minorBidi"/>
        <w:sz w:val="28"/>
        <w:szCs w:val="28"/>
      </w:rPr>
    </w:pPr>
    <w:r>
      <w:rPr>
        <w:rFonts w:ascii="Angsana New" w:hAnsi="Angsana New" w:cstheme="minorBidi"/>
        <w:sz w:val="28"/>
        <w:szCs w:val="28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FB0F4" w14:textId="111B9B7D" w:rsidR="00DD286C" w:rsidRPr="00DD286C" w:rsidRDefault="00DD286C" w:rsidP="00DD286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9EC9" w14:textId="33E20FB1" w:rsidR="00613609" w:rsidRPr="005E58C3" w:rsidRDefault="00613609" w:rsidP="0097562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45D6B" w14:textId="77777777" w:rsidR="006921B9" w:rsidRDefault="006921B9">
      <w:r>
        <w:separator/>
      </w:r>
    </w:p>
  </w:footnote>
  <w:footnote w:type="continuationSeparator" w:id="0">
    <w:p w14:paraId="3CFD4EA4" w14:textId="77777777" w:rsidR="006921B9" w:rsidRDefault="006921B9">
      <w:r>
        <w:continuationSeparator/>
      </w:r>
    </w:p>
  </w:footnote>
  <w:footnote w:type="continuationNotice" w:id="1">
    <w:p w14:paraId="1EA082EE" w14:textId="77777777" w:rsidR="006921B9" w:rsidRDefault="006921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CC2AD" w14:textId="77777777" w:rsidR="00505283" w:rsidRDefault="007A5827" w:rsidP="00713C50">
    <w:pPr>
      <w:pStyle w:val="Header"/>
    </w:pPr>
    <w:r>
      <w:rPr>
        <w:noProof/>
      </w:rPr>
      <w:pict w14:anchorId="42DC5A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95CBF" w14:textId="77777777" w:rsidR="00505283" w:rsidRDefault="00505283" w:rsidP="00713C50">
    <w:pPr>
      <w:pStyle w:val="Header"/>
    </w:pPr>
  </w:p>
  <w:p w14:paraId="1177F497" w14:textId="3F00A173" w:rsidR="00505283" w:rsidRDefault="00505283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8E275" w14:textId="77777777" w:rsidR="00505283" w:rsidRPr="00526E2F" w:rsidRDefault="00505283" w:rsidP="00526E2F">
    <w:pPr>
      <w:pStyle w:val="Header"/>
      <w:jc w:val="right"/>
      <w:rPr>
        <w:rFonts w:ascii="Times New Roman" w:hAnsi="Times New Roman"/>
        <w:b/>
        <w:bCs/>
        <w:sz w:val="24"/>
        <w:szCs w:val="24"/>
      </w:rPr>
    </w:pPr>
  </w:p>
  <w:p w14:paraId="4BC46F74" w14:textId="77777777" w:rsidR="00505283" w:rsidRDefault="00505283" w:rsidP="00713C50">
    <w:pPr>
      <w:pStyle w:val="Header"/>
    </w:pPr>
  </w:p>
  <w:p w14:paraId="49F4A3E2" w14:textId="77777777" w:rsidR="00505283" w:rsidRDefault="00505283" w:rsidP="00713C50">
    <w:pPr>
      <w:pStyle w:val="Header"/>
    </w:pPr>
  </w:p>
  <w:p w14:paraId="494000C6" w14:textId="77777777" w:rsidR="00505283" w:rsidRDefault="00505283" w:rsidP="00713C50">
    <w:pPr>
      <w:pStyle w:val="Header"/>
    </w:pPr>
  </w:p>
  <w:p w14:paraId="376A8672" w14:textId="77777777" w:rsidR="00505283" w:rsidRDefault="00505283" w:rsidP="00713C50">
    <w:pPr>
      <w:pStyle w:val="Header"/>
    </w:pPr>
  </w:p>
  <w:p w14:paraId="0CB48714" w14:textId="77777777" w:rsidR="00505283" w:rsidRDefault="00505283" w:rsidP="00713C50">
    <w:pPr>
      <w:pStyle w:val="Header"/>
    </w:pPr>
  </w:p>
  <w:p w14:paraId="04AEBE92" w14:textId="77777777" w:rsidR="00505283" w:rsidRPr="00005ACB" w:rsidRDefault="00505283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A3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0B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92E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C8B"/>
    <w:rsid w:val="000A6D5A"/>
    <w:rsid w:val="000A6E57"/>
    <w:rsid w:val="000A6F12"/>
    <w:rsid w:val="000A706D"/>
    <w:rsid w:val="000A72DF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6D2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BEE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8DA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22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B2F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B94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7DB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1D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0E2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41B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336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9C7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4C7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49F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1B0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9CC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803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793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0FA4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D62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57E73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31F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6D8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0C1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0AA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373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6F5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9B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2A0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C8F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3D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05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043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1D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086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D18"/>
    <w:rsid w:val="00645EA9"/>
    <w:rsid w:val="00646221"/>
    <w:rsid w:val="006462E6"/>
    <w:rsid w:val="006466BA"/>
    <w:rsid w:val="00646990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B9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B5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9D8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D24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6E39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2E20"/>
    <w:rsid w:val="006F30BF"/>
    <w:rsid w:val="006F32EC"/>
    <w:rsid w:val="006F347C"/>
    <w:rsid w:val="006F39CF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2F65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03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CB9"/>
    <w:rsid w:val="00732D63"/>
    <w:rsid w:val="007330ED"/>
    <w:rsid w:val="0073350B"/>
    <w:rsid w:val="007336E7"/>
    <w:rsid w:val="00733C2E"/>
    <w:rsid w:val="00733E04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A75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126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63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57F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1C2"/>
    <w:rsid w:val="007A55B2"/>
    <w:rsid w:val="007A581F"/>
    <w:rsid w:val="007A5827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E87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44B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061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C2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CF2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2F8F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0EF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3F9"/>
    <w:rsid w:val="008E443A"/>
    <w:rsid w:val="008E4794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8C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757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3EA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3F03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DE9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3E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012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D70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69D1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BD5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15C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228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323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0CD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608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376D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AD2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86B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99"/>
    <w:rsid w:val="00C47BA5"/>
    <w:rsid w:val="00C47CE7"/>
    <w:rsid w:val="00C5026C"/>
    <w:rsid w:val="00C505FA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76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830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8BA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418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4E0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6F3A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A67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03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483C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86C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56B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7EF"/>
    <w:rsid w:val="00E148A6"/>
    <w:rsid w:val="00E14C3C"/>
    <w:rsid w:val="00E14C63"/>
    <w:rsid w:val="00E150B6"/>
    <w:rsid w:val="00E15864"/>
    <w:rsid w:val="00E15F0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3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3060"/>
    <w:rsid w:val="00E630C2"/>
    <w:rsid w:val="00E6357F"/>
    <w:rsid w:val="00E63D75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C6E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73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8D8"/>
    <w:rsid w:val="00EA0C4C"/>
    <w:rsid w:val="00EA0D41"/>
    <w:rsid w:val="00EA1112"/>
    <w:rsid w:val="00EA142C"/>
    <w:rsid w:val="00EA1499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01E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4E0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37A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2DA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7B5A96-8297-4D85-98C7-46ABA2302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115</TotalTime>
  <Pages>3</Pages>
  <Words>409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Thanwarat, Aengchuan</cp:lastModifiedBy>
  <cp:revision>42</cp:revision>
  <cp:lastPrinted>2025-04-21T07:29:00Z</cp:lastPrinted>
  <dcterms:created xsi:type="dcterms:W3CDTF">2024-07-23T06:15:00Z</dcterms:created>
  <dcterms:modified xsi:type="dcterms:W3CDTF">2026-04-23T07:24:00Z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