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080"/>
        <w:gridCol w:w="712"/>
      </w:tblGrid>
      <w:tr w:rsidR="0065569F" w:rsidRPr="003E62AB" w14:paraId="0D762E2D" w14:textId="77777777" w:rsidTr="003A691D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510FA200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</w:t>
            </w:r>
            <w:r w:rsidR="00C66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12" w:type="dxa"/>
        </w:trPr>
        <w:tc>
          <w:tcPr>
            <w:tcW w:w="1096" w:type="dxa"/>
          </w:tcPr>
          <w:p w14:paraId="2EE3E5E9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</w:tcPr>
          <w:p w14:paraId="77F7F734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80" w:type="dxa"/>
          </w:tcPr>
          <w:p w14:paraId="7ED384BE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26EA9D2D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569F" w:rsidRPr="003E62AB" w14:paraId="3489494A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DFFACF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49BB55C" w14:textId="7B53121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</w:t>
            </w:r>
            <w:r w:rsidR="006D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65569F" w:rsidRPr="003E62AB" w14:paraId="6B87418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0EB1D3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718BFE9" w14:textId="32C26AA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65569F" w:rsidRPr="003E62AB" w14:paraId="7740071F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4550B5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DA0A753" w14:textId="05C4EC67" w:rsidR="0065569F" w:rsidRPr="00C12F76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5569F" w:rsidRPr="003E62AB" w14:paraId="69EBFB3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2CFD87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55145B5" w14:textId="1F6F475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5569F" w:rsidRPr="003E62AB" w14:paraId="227FA626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55004AA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73BF701" w14:textId="700E003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77E43" w:rsidRPr="003E62AB" w14:paraId="3DBDB2D8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714C6CF" w14:textId="4C65039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131BA328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64EF29A" w14:textId="7D66B324" w:rsidR="00E77E43" w:rsidRPr="004D0D58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</w:t>
            </w:r>
          </w:p>
        </w:tc>
      </w:tr>
      <w:tr w:rsidR="00E77E43" w:rsidRPr="003E62AB" w14:paraId="096F22F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1828C1F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6AA3A4EB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2FAC548" w14:textId="394B2BF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E77E43" w:rsidRPr="003E62AB" w14:paraId="5C666BF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003FEFC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4" w:type="dxa"/>
          </w:tcPr>
          <w:p w14:paraId="0D3CBC71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E15FBB6" w14:textId="7D00E96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1B4F37" w:rsidRPr="003E62AB" w14:paraId="11DBC53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29B27D65" w14:textId="4BC62226" w:rsidR="001B4F37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3F814862" w14:textId="77777777" w:rsidR="001B4F37" w:rsidRPr="00916D00" w:rsidRDefault="001B4F37" w:rsidP="001B4F3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DC2B662" w14:textId="433C5013" w:rsidR="001B4F37" w:rsidRPr="004D0D58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5B464F" w:rsidRPr="003E62AB" w14:paraId="5F863F8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544E922A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500DFBB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D93F0B5" w14:textId="6B853C6D" w:rsidR="005B464F" w:rsidRPr="004D0D58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65BCE21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452D32A4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46BCFC3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70E2C0E" w14:textId="5C9304A2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576D6E6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03A2A607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51F1FCDE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4B7EB834" w14:textId="2FE89A6C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B464F" w:rsidRPr="003E62AB" w14:paraId="18C5B0E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436420C3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3FDD8995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30F3EC86" w14:textId="7F8A2D7D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5B464F" w:rsidRPr="003E62AB" w14:paraId="1FDD4A63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6FA8B43D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2787C902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F371996" w14:textId="6271BBD2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B464F" w:rsidRPr="003E62AB" w14:paraId="551D0CB2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3F0832D8" w:rsidR="005B464F" w:rsidRPr="00E028AA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29422CC5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ABC4E84" w14:textId="556D63C3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5B464F" w:rsidRPr="003E62AB" w14:paraId="64D8006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08A268B6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4" w:type="dxa"/>
          </w:tcPr>
          <w:p w14:paraId="12B661C2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9D11322" w14:textId="6D56C460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5B464F" w:rsidRPr="003E62AB" w14:paraId="64D1D0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647270C9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3F6E6860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9A6F356" w14:textId="279736E1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B4F37" w:rsidRPr="003E62AB" w14:paraId="27CA499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7E53AFA4" w:rsidR="001B4F37" w:rsidRPr="003067DA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4" w:type="dxa"/>
          </w:tcPr>
          <w:p w14:paraId="0D3EEA28" w14:textId="77777777" w:rsidR="001B4F37" w:rsidRPr="003067DA" w:rsidRDefault="001B4F37" w:rsidP="001B4F37">
            <w:pPr>
              <w:pStyle w:val="TOC2"/>
              <w:spacing w:before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2" w:type="dxa"/>
            <w:gridSpan w:val="2"/>
          </w:tcPr>
          <w:p w14:paraId="41A9BD27" w14:textId="6B862F2C" w:rsidR="001B4F37" w:rsidRPr="0065569F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BB0455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1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38F56D70" w:rsidR="00D52F16" w:rsidRPr="009874D5" w:rsidRDefault="003D5177" w:rsidP="00A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0D04CA">
        <w:rPr>
          <w:rFonts w:asciiTheme="majorBidi" w:hAnsiTheme="majorBidi" w:cstheme="majorBidi"/>
          <w:sz w:val="30"/>
          <w:szCs w:val="30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2B8908F1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ถือหุ้นในบริษัทคิดเป็น</w:t>
      </w:r>
      <w:r w:rsidRPr="002C125C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ร้อยละ </w:t>
      </w:r>
      <w:r w:rsidR="00882E84" w:rsidRPr="002C125C">
        <w:rPr>
          <w:rFonts w:asciiTheme="majorBidi" w:hAnsiTheme="majorBidi" w:cstheme="majorBidi"/>
          <w:sz w:val="30"/>
          <w:szCs w:val="30"/>
        </w:rPr>
        <w:t>7</w:t>
      </w:r>
      <w:r w:rsidR="002C125C" w:rsidRPr="00BE6E82">
        <w:rPr>
          <w:rFonts w:asciiTheme="majorBidi" w:hAnsiTheme="majorBidi" w:cstheme="majorBidi"/>
          <w:sz w:val="30"/>
          <w:szCs w:val="30"/>
        </w:rPr>
        <w:t>9.30</w:t>
      </w:r>
      <w:r w:rsidR="00882E84">
        <w:rPr>
          <w:rFonts w:asciiTheme="majorBidi" w:hAnsiTheme="majorBidi" w:cstheme="majorBidi"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0F431135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เมื่อ</w:t>
      </w:r>
      <w:r w:rsidR="00AB0690" w:rsidRPr="00447F3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="00FA2C01" w:rsidRPr="00447F3B">
        <w:rPr>
          <w:rFonts w:asciiTheme="majorBidi" w:hAnsiTheme="majorBidi" w:cstheme="majorBidi"/>
          <w:sz w:val="30"/>
          <w:szCs w:val="30"/>
        </w:rPr>
        <w:t>2</w:t>
      </w:r>
      <w:r w:rsidR="00D72482" w:rsidRPr="00BE6E82">
        <w:rPr>
          <w:rFonts w:asciiTheme="majorBidi" w:hAnsiTheme="majorBidi" w:cstheme="majorBidi"/>
          <w:sz w:val="30"/>
          <w:szCs w:val="30"/>
        </w:rPr>
        <w:t>9</w:t>
      </w:r>
      <w:r w:rsidR="00FA2C01" w:rsidRPr="00447F3B">
        <w:rPr>
          <w:rFonts w:asciiTheme="majorBidi" w:hAnsiTheme="majorBidi" w:cstheme="majorBidi"/>
          <w:sz w:val="30"/>
          <w:szCs w:val="30"/>
        </w:rPr>
        <w:t xml:space="preserve"> </w:t>
      </w:r>
      <w:r w:rsidR="00FA2C01" w:rsidRPr="00447F3B">
        <w:rPr>
          <w:rFonts w:asciiTheme="majorBidi" w:hAnsiTheme="majorBidi" w:cstheme="majorBidi"/>
          <w:sz w:val="30"/>
          <w:szCs w:val="30"/>
          <w:cs/>
        </w:rPr>
        <w:t>เมษายน</w:t>
      </w:r>
      <w:r w:rsidR="00CB4532" w:rsidRPr="00447F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4532" w:rsidRPr="00447F3B">
        <w:rPr>
          <w:rFonts w:asciiTheme="majorBidi" w:hAnsiTheme="majorBidi" w:cstheme="majorBidi"/>
          <w:sz w:val="30"/>
          <w:szCs w:val="30"/>
        </w:rPr>
        <w:t>256</w:t>
      </w:r>
      <w:r w:rsidR="00D72482" w:rsidRPr="00BE6E82">
        <w:rPr>
          <w:rFonts w:asciiTheme="majorBidi" w:hAnsiTheme="majorBidi" w:cstheme="majorBidi"/>
          <w:sz w:val="30"/>
          <w:szCs w:val="30"/>
        </w:rPr>
        <w:t>9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38E99A77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="0003547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</w:t>
      </w:r>
      <w:r w:rsidR="00D72482">
        <w:rPr>
          <w:rFonts w:asciiTheme="majorBidi" w:hAnsiTheme="majorBidi" w:cs="Angsana New"/>
          <w:sz w:val="30"/>
          <w:szCs w:val="30"/>
        </w:rPr>
        <w:t>8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9874D5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9874D5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38D37F" w14:textId="6913E7D1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</w:t>
      </w:r>
      <w:r w:rsidR="006D06D2">
        <w:rPr>
          <w:rFonts w:asciiTheme="majorBidi" w:hAnsiTheme="majorBidi" w:cs="Angsana New" w:hint="cs"/>
          <w:sz w:val="30"/>
          <w:szCs w:val="30"/>
          <w:u w:val="none"/>
          <w:cs/>
        </w:rPr>
        <w:t>มีสาระ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72A27075" w:rsidR="000C55E2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D72482">
        <w:rPr>
          <w:rFonts w:asciiTheme="majorBidi" w:hAnsiTheme="majorBidi" w:cstheme="majorBidi"/>
          <w:sz w:val="30"/>
          <w:szCs w:val="30"/>
        </w:rPr>
        <w:t>8</w:t>
      </w:r>
    </w:p>
    <w:p w14:paraId="6A6DAEFD" w14:textId="77777777" w:rsidR="000C55E2" w:rsidRPr="009874D5" w:rsidRDefault="000C55E2" w:rsidP="00BE6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B6CFA69" w14:textId="77777777" w:rsidR="00892B87" w:rsidRPr="00892B87" w:rsidRDefault="00892B87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DB6F4" w14:textId="47FA39C1" w:rsidR="007C6699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D72482">
        <w:rPr>
          <w:rFonts w:asciiTheme="majorBidi" w:hAnsiTheme="majorBidi" w:cstheme="majorBidi"/>
          <w:sz w:val="30"/>
          <w:szCs w:val="30"/>
        </w:rPr>
        <w:t>8</w:t>
      </w:r>
    </w:p>
    <w:p w14:paraId="1B8DDFD8" w14:textId="77777777" w:rsidR="00B47C3E" w:rsidRDefault="00B47C3E" w:rsidP="00B4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852E8F" w14:textId="182B0935" w:rsidR="00973C22" w:rsidRPr="00BA1E6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1E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  <w:r w:rsidRPr="00BA1E6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617A081F" w14:textId="77777777" w:rsidR="00FF69B9" w:rsidRPr="009874D5" w:rsidRDefault="00FF69B9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455DEF" w:rsidRDefault="00B91F02" w:rsidP="00455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55DEF">
        <w:rPr>
          <w:rFonts w:asciiTheme="majorBidi" w:hAnsiTheme="majorBidi" w:cstheme="majorBidi"/>
          <w:spacing w:val="6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DE0EAE" w:rsidRPr="009874D5" w14:paraId="77A7E43F" w14:textId="77777777" w:rsidTr="00C21295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11D6B4" w14:textId="2AACD007" w:rsidR="00DE0EAE" w:rsidRPr="00A070D7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A070D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65A321A9" w:rsidR="00DE0EAE" w:rsidRPr="00AD167F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AD167F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9136576" w14:textId="73E75E30" w:rsidR="00DE0EAE" w:rsidRPr="00AD167F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5943B1C4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6586724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</w:t>
            </w:r>
            <w:r w:rsidR="00D724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1BBC4E1D" w14:textId="047A5F35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D4E208E" w14:textId="0E1549C8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070D7" w:rsidRPr="009874D5" w14:paraId="6B80C474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59BB7BA5" w14:textId="16C9FAD9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  <w:tab w:val="left" w:pos="1120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91A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4,419,159</w:t>
            </w:r>
          </w:p>
        </w:tc>
        <w:tc>
          <w:tcPr>
            <w:tcW w:w="204" w:type="dxa"/>
          </w:tcPr>
          <w:p w14:paraId="08835D4F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29F568C" w14:textId="5DA91D30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59,221</w:t>
            </w:r>
          </w:p>
        </w:tc>
        <w:tc>
          <w:tcPr>
            <w:tcW w:w="202" w:type="dxa"/>
          </w:tcPr>
          <w:p w14:paraId="25C81134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0748B14A" w14:textId="3BD1A9C8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4,478,380</w:t>
            </w:r>
          </w:p>
        </w:tc>
      </w:tr>
      <w:tr w:rsidR="00A070D7" w:rsidRPr="009874D5" w14:paraId="0E5C9695" w14:textId="77777777" w:rsidTr="009E0A49">
        <w:trPr>
          <w:cantSplit/>
          <w:trHeight w:val="350"/>
        </w:trPr>
        <w:tc>
          <w:tcPr>
            <w:tcW w:w="4680" w:type="dxa"/>
          </w:tcPr>
          <w:p w14:paraId="45FD7EAA" w14:textId="06E53F27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28F12896" w14:textId="756B3458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71F5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2,155,234</w:t>
            </w:r>
          </w:p>
        </w:tc>
        <w:tc>
          <w:tcPr>
            <w:tcW w:w="204" w:type="dxa"/>
          </w:tcPr>
          <w:p w14:paraId="46AEBA63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8315523" w14:textId="2CC41A3E" w:rsidR="00A070D7" w:rsidRPr="00775E0C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579BEC24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3BF0569" w14:textId="7A2F832D" w:rsidR="00A070D7" w:rsidRPr="009874D5" w:rsidRDefault="00A070D7" w:rsidP="00C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1052"/>
              </w:tabs>
              <w:spacing w:line="240" w:lineRule="auto"/>
              <w:ind w:left="-79" w:right="2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2,155,234</w:t>
            </w:r>
          </w:p>
        </w:tc>
      </w:tr>
      <w:tr w:rsidR="00A070D7" w:rsidRPr="009874D5" w14:paraId="3F28F0B8" w14:textId="77777777" w:rsidTr="009E0A49">
        <w:trPr>
          <w:cantSplit/>
          <w:trHeight w:val="350"/>
        </w:trPr>
        <w:tc>
          <w:tcPr>
            <w:tcW w:w="4680" w:type="dxa"/>
          </w:tcPr>
          <w:p w14:paraId="11097D37" w14:textId="59BB4D19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56B77" w14:textId="0BC86091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(1,459,402)</w:t>
            </w:r>
          </w:p>
        </w:tc>
        <w:tc>
          <w:tcPr>
            <w:tcW w:w="204" w:type="dxa"/>
          </w:tcPr>
          <w:p w14:paraId="34C88ED2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1BD8EC" w14:textId="212D6109" w:rsidR="00A070D7" w:rsidRPr="009874D5" w:rsidRDefault="00A070D7" w:rsidP="00E41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  <w:tab w:val="decimal" w:pos="1140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(601)</w:t>
            </w:r>
          </w:p>
        </w:tc>
        <w:tc>
          <w:tcPr>
            <w:tcW w:w="202" w:type="dxa"/>
          </w:tcPr>
          <w:p w14:paraId="005D85EB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EE733FB" w14:textId="64F05F3F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888"/>
              </w:tabs>
              <w:spacing w:line="240" w:lineRule="auto"/>
              <w:ind w:left="-79" w:right="-3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(1,460,003)</w:t>
            </w:r>
          </w:p>
        </w:tc>
      </w:tr>
      <w:tr w:rsidR="00A070D7" w:rsidRPr="009874D5" w14:paraId="42E69FFE" w14:textId="77777777" w:rsidTr="009E0A49">
        <w:trPr>
          <w:cantSplit/>
          <w:trHeight w:val="350"/>
        </w:trPr>
        <w:tc>
          <w:tcPr>
            <w:tcW w:w="4680" w:type="dxa"/>
          </w:tcPr>
          <w:p w14:paraId="75B8AD9D" w14:textId="77777777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4029A5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70D7" w:rsidRPr="009874D5" w14:paraId="68B5DA01" w14:textId="77777777" w:rsidTr="009E0A49">
        <w:trPr>
          <w:cantSplit/>
          <w:trHeight w:val="350"/>
        </w:trPr>
        <w:tc>
          <w:tcPr>
            <w:tcW w:w="4680" w:type="dxa"/>
          </w:tcPr>
          <w:p w14:paraId="20A78F33" w14:textId="5ED4B0E7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7482F0F0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A6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5,114,991</w:t>
            </w:r>
          </w:p>
        </w:tc>
        <w:tc>
          <w:tcPr>
            <w:tcW w:w="204" w:type="dxa"/>
          </w:tcPr>
          <w:p w14:paraId="002A50F6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5E622D75" w:rsidR="00A070D7" w:rsidRPr="009874D5" w:rsidRDefault="00A070D7" w:rsidP="00C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A6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58,620</w:t>
            </w:r>
          </w:p>
        </w:tc>
        <w:tc>
          <w:tcPr>
            <w:tcW w:w="202" w:type="dxa"/>
          </w:tcPr>
          <w:p w14:paraId="657E3426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5A38A52" w14:textId="7776CE86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A6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5,173,611</w:t>
            </w:r>
          </w:p>
        </w:tc>
      </w:tr>
      <w:tr w:rsidR="00DE0EAE" w:rsidRPr="009874D5" w14:paraId="26E9FBED" w14:textId="77777777" w:rsidTr="00FC2D70">
        <w:trPr>
          <w:cantSplit/>
          <w:trHeight w:val="350"/>
        </w:trPr>
        <w:tc>
          <w:tcPr>
            <w:tcW w:w="4680" w:type="dxa"/>
          </w:tcPr>
          <w:p w14:paraId="237956C5" w14:textId="31B8EC5B" w:rsidR="00DE0EAE" w:rsidRPr="009874D5" w:rsidRDefault="00DE0EAE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D6CF5B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D378356" w14:textId="77777777" w:rsidTr="00A62F7E">
        <w:trPr>
          <w:cantSplit/>
          <w:trHeight w:val="350"/>
        </w:trPr>
        <w:tc>
          <w:tcPr>
            <w:tcW w:w="4680" w:type="dxa"/>
          </w:tcPr>
          <w:p w14:paraId="79727CC0" w14:textId="65526D46" w:rsidR="00DE0EAE" w:rsidRPr="009874D5" w:rsidRDefault="0003348B" w:rsidP="006944E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758DBC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70D7" w:rsidRPr="009874D5" w14:paraId="147E9F34" w14:textId="77777777" w:rsidTr="00A62F7E">
        <w:trPr>
          <w:cantSplit/>
          <w:trHeight w:val="350"/>
        </w:trPr>
        <w:tc>
          <w:tcPr>
            <w:tcW w:w="4680" w:type="dxa"/>
          </w:tcPr>
          <w:p w14:paraId="05B67906" w14:textId="4099CD0E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07E238BB" w:rsidR="00A070D7" w:rsidRPr="009E0A49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2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B11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1,272,197</w:t>
            </w:r>
          </w:p>
        </w:tc>
        <w:tc>
          <w:tcPr>
            <w:tcW w:w="204" w:type="dxa"/>
          </w:tcPr>
          <w:p w14:paraId="7054FE75" w14:textId="5ECB673E" w:rsidR="00A070D7" w:rsidRPr="009E0A49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0CA7208C" w:rsidR="00A070D7" w:rsidRPr="009E0A49" w:rsidRDefault="00A070D7" w:rsidP="00E41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B11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(14,454)</w:t>
            </w:r>
          </w:p>
        </w:tc>
        <w:tc>
          <w:tcPr>
            <w:tcW w:w="202" w:type="dxa"/>
          </w:tcPr>
          <w:p w14:paraId="6EE227D4" w14:textId="3DE568C6" w:rsidR="00A070D7" w:rsidRPr="009E0A49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51EF130" w14:textId="029860B2" w:rsidR="00A070D7" w:rsidRPr="00D2533E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C47AF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1</w:t>
            </w:r>
            <w:r w:rsidRPr="00C47AF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47AF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257</w:t>
            </w:r>
            <w:r w:rsidRPr="00C47AF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47AF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743</w:t>
            </w:r>
          </w:p>
        </w:tc>
      </w:tr>
      <w:tr w:rsidR="00A070D7" w:rsidRPr="009874D5" w14:paraId="7E2DD1DD" w14:textId="77777777" w:rsidTr="00D2533E">
        <w:trPr>
          <w:cantSplit/>
          <w:trHeight w:val="350"/>
        </w:trPr>
        <w:tc>
          <w:tcPr>
            <w:tcW w:w="4680" w:type="dxa"/>
          </w:tcPr>
          <w:p w14:paraId="41D7C6A3" w14:textId="77777777" w:rsidR="00A070D7" w:rsidRDefault="00A070D7" w:rsidP="00A070D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ab/>
            </w:r>
          </w:p>
          <w:p w14:paraId="1BADF39D" w14:textId="2179357D" w:rsidR="00A070D7" w:rsidRPr="009E42D5" w:rsidRDefault="00A070D7" w:rsidP="00A070D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5C545" w14:textId="2AC24B3B" w:rsidR="00A070D7" w:rsidRPr="00D2533E" w:rsidRDefault="00A070D7" w:rsidP="00C4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9"/>
              <w:jc w:val="right"/>
              <w:rPr>
                <w:rStyle w:val="normaltextrun"/>
                <w:rFonts w:ascii="Angsana New" w:hAnsi="Angsana New" w:cs="Angsana New"/>
              </w:rPr>
            </w:pPr>
            <w:r w:rsidRPr="00F365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(495</w:t>
            </w:r>
            <w:r w:rsidRPr="00F3651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365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432)</w:t>
            </w:r>
          </w:p>
        </w:tc>
      </w:tr>
      <w:tr w:rsidR="00A070D7" w:rsidRPr="009874D5" w14:paraId="68D37771" w14:textId="77777777" w:rsidTr="009E0A49">
        <w:trPr>
          <w:cantSplit/>
          <w:trHeight w:val="350"/>
        </w:trPr>
        <w:tc>
          <w:tcPr>
            <w:tcW w:w="4680" w:type="dxa"/>
          </w:tcPr>
          <w:p w14:paraId="729CB416" w14:textId="77777777" w:rsidR="00A070D7" w:rsidRPr="009874D5" w:rsidRDefault="00A070D7" w:rsidP="00A070D7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0F9C3A5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70D7" w:rsidRPr="009874D5" w14:paraId="717B2100" w14:textId="77777777" w:rsidTr="009B102E">
        <w:trPr>
          <w:cantSplit/>
          <w:trHeight w:val="350"/>
        </w:trPr>
        <w:tc>
          <w:tcPr>
            <w:tcW w:w="4680" w:type="dxa"/>
          </w:tcPr>
          <w:p w14:paraId="40DF5D77" w14:textId="67449721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A070D7" w:rsidRPr="009B102E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67245B11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8C67B75" w14:textId="7ACCE39C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65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762,311</w:t>
            </w:r>
          </w:p>
        </w:tc>
      </w:tr>
      <w:tr w:rsidR="00A070D7" w:rsidRPr="009874D5" w14:paraId="48845484" w14:textId="77777777" w:rsidTr="009B102E">
        <w:trPr>
          <w:cantSplit/>
          <w:trHeight w:val="350"/>
        </w:trPr>
        <w:tc>
          <w:tcPr>
            <w:tcW w:w="4680" w:type="dxa"/>
          </w:tcPr>
          <w:p w14:paraId="0AE33A79" w14:textId="4191B68E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6F3A5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FDE9EB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03A235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7289D2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11E0A78" w14:textId="2144CBF6" w:rsidR="00A070D7" w:rsidRPr="00D2533E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07774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135</w:t>
            </w:r>
            <w:r w:rsidRPr="0007774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07774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876</w:t>
            </w:r>
          </w:p>
        </w:tc>
      </w:tr>
      <w:tr w:rsidR="00A070D7" w:rsidRPr="009874D5" w14:paraId="59F07729" w14:textId="77777777" w:rsidTr="00AB5B29">
        <w:trPr>
          <w:cantSplit/>
          <w:trHeight w:val="350"/>
        </w:trPr>
        <w:tc>
          <w:tcPr>
            <w:tcW w:w="4680" w:type="dxa"/>
          </w:tcPr>
          <w:p w14:paraId="7BE862A4" w14:textId="58FBF29D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D307B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D99EC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BEAD7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5D11B3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17CC077" w14:textId="6751729C" w:rsidR="00A070D7" w:rsidRPr="000A6395" w:rsidRDefault="00A070D7" w:rsidP="000A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639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8,</w:t>
            </w:r>
            <w:r w:rsidRPr="000A6395">
              <w:rPr>
                <w:rStyle w:val="normaltextrun"/>
                <w:rFonts w:ascii="Angsana New" w:hAnsi="Angsana New" w:cs="Angsana New"/>
                <w:sz w:val="30"/>
                <w:szCs w:val="30"/>
              </w:rPr>
              <w:t>679</w:t>
            </w:r>
            <w:r w:rsidRPr="000A639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</w:tr>
      <w:tr w:rsidR="00A070D7" w:rsidRPr="009874D5" w14:paraId="222BF08B" w14:textId="77777777" w:rsidTr="009B102E">
        <w:trPr>
          <w:cantSplit/>
          <w:trHeight w:val="350"/>
        </w:trPr>
        <w:tc>
          <w:tcPr>
            <w:tcW w:w="4680" w:type="dxa"/>
          </w:tcPr>
          <w:p w14:paraId="7F0A4C35" w14:textId="77777777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A91E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5B2BB3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3A82608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C7B6A1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CB62164" w14:textId="3AA6A722" w:rsidR="00A070D7" w:rsidRPr="00F67FE8" w:rsidRDefault="00A070D7" w:rsidP="00C4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9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77744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(1</w:t>
            </w:r>
            <w:r w:rsidRPr="00077744"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077744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056)</w:t>
            </w:r>
          </w:p>
        </w:tc>
      </w:tr>
      <w:tr w:rsidR="00A070D7" w:rsidRPr="009874D5" w14:paraId="3419B4E9" w14:textId="77777777" w:rsidTr="00AB5B29">
        <w:trPr>
          <w:cantSplit/>
          <w:trHeight w:val="350"/>
        </w:trPr>
        <w:tc>
          <w:tcPr>
            <w:tcW w:w="4680" w:type="dxa"/>
          </w:tcPr>
          <w:p w14:paraId="5BD4C59D" w14:textId="77777777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4A90E7CE" w14:textId="77777777" w:rsidR="00A070D7" w:rsidRPr="009874D5" w:rsidRDefault="00A070D7" w:rsidP="00C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70D7" w:rsidRPr="009874D5" w14:paraId="1DB37676" w14:textId="77777777" w:rsidTr="009E0A49">
        <w:trPr>
          <w:cantSplit/>
          <w:trHeight w:val="350"/>
        </w:trPr>
        <w:tc>
          <w:tcPr>
            <w:tcW w:w="4680" w:type="dxa"/>
          </w:tcPr>
          <w:p w14:paraId="39E3FA08" w14:textId="0EA3D658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0B292B8" w14:textId="2666A2BD" w:rsidR="00A070D7" w:rsidRPr="000A6395" w:rsidRDefault="00A070D7" w:rsidP="000A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A639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905,810</w:t>
            </w:r>
          </w:p>
        </w:tc>
      </w:tr>
      <w:tr w:rsidR="00A070D7" w:rsidRPr="009874D5" w14:paraId="2899E3FE" w14:textId="77777777" w:rsidTr="009E0A49">
        <w:trPr>
          <w:cantSplit/>
          <w:trHeight w:val="350"/>
        </w:trPr>
        <w:tc>
          <w:tcPr>
            <w:tcW w:w="4680" w:type="dxa"/>
          </w:tcPr>
          <w:p w14:paraId="08D449A3" w14:textId="5258F8EB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A070D7" w:rsidRPr="009B102E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4" w:type="dxa"/>
          </w:tcPr>
          <w:p w14:paraId="1BBF546A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4A7DE8E7" w:rsidR="00A070D7" w:rsidRPr="00F67FE8" w:rsidRDefault="00A070D7" w:rsidP="00C4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9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D4E8C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(34</w:t>
            </w:r>
            <w:r w:rsidRPr="003D4E8C"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3D4E8C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637)</w:t>
            </w:r>
          </w:p>
        </w:tc>
      </w:tr>
      <w:tr w:rsidR="00A070D7" w:rsidRPr="009874D5" w14:paraId="2389DC3C" w14:textId="77777777" w:rsidTr="009E0A49">
        <w:trPr>
          <w:cantSplit/>
          <w:trHeight w:val="350"/>
        </w:trPr>
        <w:tc>
          <w:tcPr>
            <w:tcW w:w="4680" w:type="dxa"/>
          </w:tcPr>
          <w:p w14:paraId="4C18CD15" w14:textId="77777777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70D7" w:rsidRPr="009874D5" w14:paraId="47B7FF1C" w14:textId="77777777" w:rsidTr="009E0A49">
        <w:trPr>
          <w:cantSplit/>
          <w:trHeight w:val="350"/>
        </w:trPr>
        <w:tc>
          <w:tcPr>
            <w:tcW w:w="4680" w:type="dxa"/>
          </w:tcPr>
          <w:p w14:paraId="32CC5F17" w14:textId="5894486D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5B5CC141" w:rsidR="00A070D7" w:rsidRPr="00D2533E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3D4E8C"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871</w:t>
            </w:r>
            <w:r w:rsidRPr="003D4E8C"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3D4E8C"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173</w:t>
            </w:r>
          </w:p>
        </w:tc>
      </w:tr>
      <w:tr w:rsidR="00A070D7" w:rsidRPr="009874D5" w14:paraId="6EF536DC" w14:textId="77777777" w:rsidTr="00FC2D70">
        <w:trPr>
          <w:cantSplit/>
          <w:trHeight w:val="350"/>
        </w:trPr>
        <w:tc>
          <w:tcPr>
            <w:tcW w:w="4680" w:type="dxa"/>
          </w:tcPr>
          <w:p w14:paraId="78C2AB69" w14:textId="77777777" w:rsidR="00A070D7" w:rsidRPr="009874D5" w:rsidRDefault="00A070D7" w:rsidP="00A070D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70D7" w:rsidRPr="009874D5" w14:paraId="359468D2" w14:textId="77777777" w:rsidTr="00FC2D70">
        <w:trPr>
          <w:cantSplit/>
          <w:trHeight w:val="350"/>
        </w:trPr>
        <w:tc>
          <w:tcPr>
            <w:tcW w:w="4680" w:type="dxa"/>
          </w:tcPr>
          <w:p w14:paraId="50468F28" w14:textId="36883945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ECFD111" w14:textId="77777777" w:rsidR="00A070D7" w:rsidRPr="009874D5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70D7" w:rsidRPr="009874D5" w14:paraId="426B35D2" w14:textId="77777777" w:rsidTr="00D2533E">
        <w:trPr>
          <w:cantSplit/>
          <w:trHeight w:val="350"/>
        </w:trPr>
        <w:tc>
          <w:tcPr>
            <w:tcW w:w="4680" w:type="dxa"/>
          </w:tcPr>
          <w:p w14:paraId="19421ABB" w14:textId="4413F612" w:rsidR="00A070D7" w:rsidRPr="009874D5" w:rsidRDefault="00A070D7" w:rsidP="00A070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  <w:r w:rsidRPr="009874D5" w:rsidDel="00E638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6EC491" w14:textId="77777777" w:rsidR="00A070D7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082485" w14:textId="04779C03" w:rsidR="00A070D7" w:rsidRPr="008060F0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4E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3D4E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D4E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114</w:t>
            </w:r>
            <w:r w:rsidRPr="003D4E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D4E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991</w:t>
            </w:r>
          </w:p>
        </w:tc>
        <w:tc>
          <w:tcPr>
            <w:tcW w:w="204" w:type="dxa"/>
          </w:tcPr>
          <w:p w14:paraId="0B6DB8B8" w14:textId="6301228D" w:rsidR="00A070D7" w:rsidRPr="008060F0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A8CE71" w14:textId="77777777" w:rsidR="00A070D7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0B541961" w14:textId="1604BD77" w:rsidR="00A070D7" w:rsidRPr="008060F0" w:rsidRDefault="00A070D7" w:rsidP="00B14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4E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58</w:t>
            </w:r>
            <w:r w:rsidRPr="003D4E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148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620</w:t>
            </w:r>
          </w:p>
        </w:tc>
        <w:tc>
          <w:tcPr>
            <w:tcW w:w="202" w:type="dxa"/>
          </w:tcPr>
          <w:p w14:paraId="345E49FF" w14:textId="14AA5B55" w:rsidR="00A070D7" w:rsidRPr="008060F0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49987A" w14:textId="4EE52DCF" w:rsidR="00A070D7" w:rsidRPr="00D2533E" w:rsidRDefault="00A070D7" w:rsidP="00A0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divId w:val="911936725"/>
              <w:rPr>
                <w:rStyle w:val="normaltextrun"/>
                <w:rFonts w:ascii="Angsana New" w:hAnsi="Angsana New" w:cs="Angsana New"/>
              </w:rPr>
            </w:pPr>
            <w:r w:rsidRPr="00F03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F03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03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173</w:t>
            </w:r>
            <w:r w:rsidRPr="00F03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03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611</w:t>
            </w:r>
          </w:p>
        </w:tc>
      </w:tr>
    </w:tbl>
    <w:p w14:paraId="7A5FEEB0" w14:textId="77777777" w:rsidR="00197A4A" w:rsidRPr="009874D5" w:rsidRDefault="00197A4A" w:rsidP="009B1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10"/>
      </w:tblGrid>
      <w:tr w:rsidR="00197A4A" w:rsidRPr="009874D5" w14:paraId="74C95B09" w14:textId="77777777" w:rsidTr="00044486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92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2A316CF6" w:rsidR="00197A4A" w:rsidRPr="00AD167F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37EE2EB5" w14:textId="7738789E" w:rsidR="00197A4A" w:rsidRPr="00AD167F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04FAADF8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730CD06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</w:t>
            </w:r>
            <w:r w:rsidR="00D724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6E8C1C9F" w14:textId="278EBE90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85CA38A" w14:textId="4C784F6A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044486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92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72482" w:rsidRPr="009874D5" w14:paraId="4B0CB26E" w14:textId="77777777" w:rsidTr="00044486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4DA3F67B" w:rsidR="00D72482" w:rsidRPr="00166A1F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3,986,069</w:t>
            </w:r>
          </w:p>
        </w:tc>
        <w:tc>
          <w:tcPr>
            <w:tcW w:w="204" w:type="dxa"/>
          </w:tcPr>
          <w:p w14:paraId="7810F014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2633984A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74,888</w:t>
            </w:r>
          </w:p>
        </w:tc>
        <w:tc>
          <w:tcPr>
            <w:tcW w:w="202" w:type="dxa"/>
          </w:tcPr>
          <w:p w14:paraId="263F209A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ED2762E" w14:textId="24660CED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4,060,957</w:t>
            </w:r>
          </w:p>
        </w:tc>
      </w:tr>
      <w:tr w:rsidR="00D72482" w:rsidRPr="009874D5" w14:paraId="5FA9C584" w14:textId="77777777" w:rsidTr="00044486">
        <w:trPr>
          <w:cantSplit/>
          <w:trHeight w:val="350"/>
        </w:trPr>
        <w:tc>
          <w:tcPr>
            <w:tcW w:w="4680" w:type="dxa"/>
          </w:tcPr>
          <w:p w14:paraId="4125F922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7A0AA2DB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hanging="85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1,445,911</w:t>
            </w:r>
          </w:p>
        </w:tc>
        <w:tc>
          <w:tcPr>
            <w:tcW w:w="204" w:type="dxa"/>
          </w:tcPr>
          <w:p w14:paraId="0EFCED91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0516A5B2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647AC038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42D0F1E" w14:textId="50DF5423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1,445,911</w:t>
            </w:r>
          </w:p>
        </w:tc>
      </w:tr>
      <w:tr w:rsidR="00D72482" w:rsidRPr="009874D5" w14:paraId="662B0629" w14:textId="77777777" w:rsidTr="00044486">
        <w:trPr>
          <w:cantSplit/>
          <w:trHeight w:val="350"/>
        </w:trPr>
        <w:tc>
          <w:tcPr>
            <w:tcW w:w="4680" w:type="dxa"/>
          </w:tcPr>
          <w:p w14:paraId="0F0B4E12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22AB9E94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(1,258,223)</w:t>
            </w:r>
          </w:p>
        </w:tc>
        <w:tc>
          <w:tcPr>
            <w:tcW w:w="204" w:type="dxa"/>
          </w:tcPr>
          <w:p w14:paraId="12B2DD77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2CEF61C4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1D7AADBF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6830F6" w14:textId="76867969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(1,258,223)</w:t>
            </w:r>
          </w:p>
        </w:tc>
      </w:tr>
      <w:tr w:rsidR="00D72482" w:rsidRPr="009874D5" w14:paraId="2E4C947D" w14:textId="77777777" w:rsidTr="00044486">
        <w:trPr>
          <w:cantSplit/>
          <w:trHeight w:val="350"/>
        </w:trPr>
        <w:tc>
          <w:tcPr>
            <w:tcW w:w="4680" w:type="dxa"/>
          </w:tcPr>
          <w:p w14:paraId="72889C68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D72482" w:rsidRPr="00FC2D70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D72482" w:rsidRPr="001A40E2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76BD162" w14:textId="77777777" w:rsidR="00D72482" w:rsidRPr="001A40E2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9874D5" w14:paraId="5615BC89" w14:textId="77777777" w:rsidTr="00044486">
        <w:trPr>
          <w:cantSplit/>
          <w:trHeight w:val="350"/>
        </w:trPr>
        <w:tc>
          <w:tcPr>
            <w:tcW w:w="4680" w:type="dxa"/>
          </w:tcPr>
          <w:p w14:paraId="1B9846F6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1FECAFDA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4,173,757</w:t>
            </w:r>
          </w:p>
        </w:tc>
        <w:tc>
          <w:tcPr>
            <w:tcW w:w="204" w:type="dxa"/>
          </w:tcPr>
          <w:p w14:paraId="29DF3E38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5622F7AA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74,888</w:t>
            </w:r>
          </w:p>
        </w:tc>
        <w:tc>
          <w:tcPr>
            <w:tcW w:w="202" w:type="dxa"/>
          </w:tcPr>
          <w:p w14:paraId="06F6EB56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49AEE861" w14:textId="16841AD0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4,248,645</w:t>
            </w:r>
          </w:p>
        </w:tc>
      </w:tr>
      <w:tr w:rsidR="005D3E8B" w:rsidRPr="009874D5" w14:paraId="28C9A500" w14:textId="77777777" w:rsidTr="00044486">
        <w:trPr>
          <w:cantSplit/>
          <w:trHeight w:val="350"/>
        </w:trPr>
        <w:tc>
          <w:tcPr>
            <w:tcW w:w="4680" w:type="dxa"/>
          </w:tcPr>
          <w:p w14:paraId="1AEEB1CF" w14:textId="77777777" w:rsidR="005D3E8B" w:rsidRPr="009874D5" w:rsidRDefault="005D3E8B" w:rsidP="005D3E8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0637E14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5459EB21" w14:textId="77777777" w:rsidTr="00044486">
        <w:trPr>
          <w:cantSplit/>
          <w:trHeight w:val="350"/>
        </w:trPr>
        <w:tc>
          <w:tcPr>
            <w:tcW w:w="4680" w:type="dxa"/>
          </w:tcPr>
          <w:p w14:paraId="5ACBCCC9" w14:textId="77777777" w:rsidR="005D3E8B" w:rsidRPr="009874D5" w:rsidRDefault="005D3E8B" w:rsidP="005D3E8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4816DB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9874D5" w14:paraId="0AC3489D" w14:textId="77777777" w:rsidTr="00044486">
        <w:trPr>
          <w:cantSplit/>
          <w:trHeight w:val="350"/>
        </w:trPr>
        <w:tc>
          <w:tcPr>
            <w:tcW w:w="4680" w:type="dxa"/>
          </w:tcPr>
          <w:p w14:paraId="189E23F0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6505602C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1,024,196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6680A362" w14:textId="3EEA1DAC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1A47642F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(2,283)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2" w:type="dxa"/>
          </w:tcPr>
          <w:p w14:paraId="1F632BD5" w14:textId="17EE3A64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A953FF4" w14:textId="3FDB1DA4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1,021,913</w:t>
            </w:r>
          </w:p>
        </w:tc>
      </w:tr>
      <w:tr w:rsidR="00D72482" w:rsidRPr="009874D5" w14:paraId="658277AC" w14:textId="77777777" w:rsidTr="00BE6E82">
        <w:trPr>
          <w:cantSplit/>
          <w:trHeight w:val="350"/>
        </w:trPr>
        <w:tc>
          <w:tcPr>
            <w:tcW w:w="4680" w:type="dxa"/>
          </w:tcPr>
          <w:p w14:paraId="70ED2671" w14:textId="77777777" w:rsidR="00D72482" w:rsidRDefault="00D72482" w:rsidP="00D7248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  <w:p w14:paraId="00C561C4" w14:textId="4F294954" w:rsidR="00D72482" w:rsidRPr="00DA3886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28DD6" w14:textId="77777777" w:rsidR="00D72482" w:rsidRPr="00D2533E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17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2533E">
              <w:rPr>
                <w:rStyle w:val="normaltextrun"/>
                <w:lang w:val="en-GB"/>
              </w:rPr>
              <w:t> </w:t>
            </w:r>
          </w:p>
          <w:p w14:paraId="0BB2CD81" w14:textId="0E706E6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(461,580)</w:t>
            </w:r>
          </w:p>
        </w:tc>
      </w:tr>
      <w:tr w:rsidR="00D72482" w:rsidRPr="009874D5" w14:paraId="1E66762D" w14:textId="77777777" w:rsidTr="00044486">
        <w:trPr>
          <w:cantSplit/>
          <w:trHeight w:val="350"/>
        </w:trPr>
        <w:tc>
          <w:tcPr>
            <w:tcW w:w="4680" w:type="dxa"/>
          </w:tcPr>
          <w:p w14:paraId="6456B392" w14:textId="77777777" w:rsidR="00D72482" w:rsidRPr="009874D5" w:rsidRDefault="00D72482" w:rsidP="00D7248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6553887" w14:textId="77777777" w:rsidR="00D72482" w:rsidRPr="00FC2D70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9874D5" w14:paraId="3B287F76" w14:textId="77777777" w:rsidTr="00044486">
        <w:trPr>
          <w:cantSplit/>
          <w:trHeight w:val="350"/>
        </w:trPr>
        <w:tc>
          <w:tcPr>
            <w:tcW w:w="4680" w:type="dxa"/>
          </w:tcPr>
          <w:p w14:paraId="5935E8F6" w14:textId="4BFE698C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F6685D2" w14:textId="0A481E5E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560,333</w:t>
            </w:r>
          </w:p>
        </w:tc>
      </w:tr>
      <w:tr w:rsidR="00D72482" w:rsidRPr="009874D5" w14:paraId="2C1762AC" w14:textId="77777777" w:rsidTr="00044486">
        <w:trPr>
          <w:cantSplit/>
          <w:trHeight w:val="350"/>
        </w:trPr>
        <w:tc>
          <w:tcPr>
            <w:tcW w:w="4680" w:type="dxa"/>
          </w:tcPr>
          <w:p w14:paraId="4232E7B6" w14:textId="4D245E89" w:rsidR="00D72482" w:rsidRPr="00756DAC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A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F013F3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3A1B28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30AB1F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C2172B7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2A3AC800" w14:textId="0BC1B16D" w:rsidR="00D72482" w:rsidRPr="00FA126D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153,009</w:t>
            </w:r>
          </w:p>
        </w:tc>
      </w:tr>
      <w:tr w:rsidR="00D72482" w:rsidRPr="009874D5" w14:paraId="06466483" w14:textId="77777777" w:rsidTr="00044486">
        <w:trPr>
          <w:cantSplit/>
          <w:trHeight w:val="350"/>
        </w:trPr>
        <w:tc>
          <w:tcPr>
            <w:tcW w:w="4680" w:type="dxa"/>
          </w:tcPr>
          <w:p w14:paraId="74FF6E6A" w14:textId="41CCF6A2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BBC77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B9E0B2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1EDE0BC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DD35E7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0DCEB95" w14:textId="20C05BB2" w:rsidR="00D72482" w:rsidRPr="00CB6A9D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(19,265)</w:t>
            </w:r>
          </w:p>
        </w:tc>
      </w:tr>
      <w:tr w:rsidR="00D72482" w:rsidRPr="009874D5" w14:paraId="3933C178" w14:textId="77777777" w:rsidTr="00044486">
        <w:trPr>
          <w:cantSplit/>
          <w:trHeight w:val="350"/>
        </w:trPr>
        <w:tc>
          <w:tcPr>
            <w:tcW w:w="4680" w:type="dxa"/>
          </w:tcPr>
          <w:p w14:paraId="3A560968" w14:textId="7122C41E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BA05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6F4001F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B588D7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44F894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</w:tcPr>
          <w:p w14:paraId="0A535014" w14:textId="0E8A7EE1" w:rsidR="00D72482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(1,345)</w:t>
            </w:r>
          </w:p>
        </w:tc>
      </w:tr>
      <w:tr w:rsidR="00D72482" w:rsidRPr="009874D5" w14:paraId="18ABFA39" w14:textId="77777777" w:rsidTr="00044486">
        <w:trPr>
          <w:cantSplit/>
          <w:trHeight w:val="350"/>
        </w:trPr>
        <w:tc>
          <w:tcPr>
            <w:tcW w:w="4680" w:type="dxa"/>
          </w:tcPr>
          <w:p w14:paraId="281B3B8D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432B73A" w14:textId="467B5EDC" w:rsidR="00D72482" w:rsidRPr="00FC2D70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9874D5" w14:paraId="67E375F1" w14:textId="77777777" w:rsidTr="00044486">
        <w:trPr>
          <w:cantSplit/>
          <w:trHeight w:val="350"/>
        </w:trPr>
        <w:tc>
          <w:tcPr>
            <w:tcW w:w="4680" w:type="dxa"/>
          </w:tcPr>
          <w:p w14:paraId="6A952CAB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794F0B7" w14:textId="0A32412F" w:rsidR="00D72482" w:rsidRPr="00FC2D70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692,732</w:t>
            </w:r>
          </w:p>
        </w:tc>
      </w:tr>
      <w:tr w:rsidR="00D72482" w:rsidRPr="009874D5" w14:paraId="64D0AF63" w14:textId="77777777" w:rsidTr="00044486">
        <w:trPr>
          <w:cantSplit/>
          <w:trHeight w:val="350"/>
        </w:trPr>
        <w:tc>
          <w:tcPr>
            <w:tcW w:w="4680" w:type="dxa"/>
          </w:tcPr>
          <w:p w14:paraId="1C309A1C" w14:textId="0B1886A3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44FB51F6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(15,890)</w:t>
            </w:r>
          </w:p>
        </w:tc>
      </w:tr>
      <w:tr w:rsidR="00D72482" w:rsidRPr="009874D5" w14:paraId="78193AB4" w14:textId="77777777" w:rsidTr="00044486">
        <w:trPr>
          <w:cantSplit/>
          <w:trHeight w:val="350"/>
        </w:trPr>
        <w:tc>
          <w:tcPr>
            <w:tcW w:w="4680" w:type="dxa"/>
          </w:tcPr>
          <w:p w14:paraId="644EB463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16346B50" w:rsidR="00D72482" w:rsidRPr="00FC2D70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FC2D70" w14:paraId="6644FF0B" w14:textId="77777777" w:rsidTr="00044486">
        <w:trPr>
          <w:cantSplit/>
          <w:trHeight w:val="350"/>
        </w:trPr>
        <w:tc>
          <w:tcPr>
            <w:tcW w:w="4680" w:type="dxa"/>
          </w:tcPr>
          <w:p w14:paraId="34E54AE6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7DC49593" w:rsidR="00D72482" w:rsidRPr="00FC2D70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33E"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676,842</w:t>
            </w:r>
          </w:p>
        </w:tc>
      </w:tr>
      <w:tr w:rsidR="00D72482" w:rsidRPr="009874D5" w14:paraId="56CBE650" w14:textId="77777777" w:rsidTr="00044486">
        <w:trPr>
          <w:cantSplit/>
          <w:trHeight w:val="350"/>
        </w:trPr>
        <w:tc>
          <w:tcPr>
            <w:tcW w:w="4680" w:type="dxa"/>
          </w:tcPr>
          <w:p w14:paraId="7FF92E12" w14:textId="77777777" w:rsidR="00D72482" w:rsidRPr="009874D5" w:rsidRDefault="00D72482" w:rsidP="00D724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9874D5" w14:paraId="222993A1" w14:textId="77777777" w:rsidTr="00044486">
        <w:trPr>
          <w:cantSplit/>
          <w:trHeight w:val="350"/>
        </w:trPr>
        <w:tc>
          <w:tcPr>
            <w:tcW w:w="4680" w:type="dxa"/>
          </w:tcPr>
          <w:p w14:paraId="674F656D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0C1BACC2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1526C9E2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6C3D75C" w14:textId="740594B5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9874D5" w14:paraId="0FBC1CA9" w14:textId="77777777" w:rsidTr="00BE6E82">
        <w:trPr>
          <w:cantSplit/>
          <w:trHeight w:val="350"/>
        </w:trPr>
        <w:tc>
          <w:tcPr>
            <w:tcW w:w="4680" w:type="dxa"/>
          </w:tcPr>
          <w:p w14:paraId="30114B99" w14:textId="5AC8D91F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0D30F6" w14:textId="77777777" w:rsidR="00D72482" w:rsidRDefault="00D72482" w:rsidP="00D72482">
            <w:pPr>
              <w:pStyle w:val="paragraph"/>
              <w:spacing w:before="0" w:beforeAutospacing="0" w:after="0" w:afterAutospacing="0"/>
              <w:ind w:left="-90"/>
              <w:jc w:val="righ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  <w:p w14:paraId="228E0AB2" w14:textId="3316F887" w:rsidR="00D72482" w:rsidRPr="006B08E9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4,173,757</w:t>
            </w:r>
          </w:p>
        </w:tc>
        <w:tc>
          <w:tcPr>
            <w:tcW w:w="204" w:type="dxa"/>
          </w:tcPr>
          <w:p w14:paraId="3E3D0789" w14:textId="20AD36C8" w:rsidR="00D72482" w:rsidRPr="006B08E9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2D8C56" w14:textId="77777777" w:rsidR="00D72482" w:rsidRDefault="00D72482" w:rsidP="00D72482">
            <w:pPr>
              <w:pStyle w:val="paragraph"/>
              <w:spacing w:before="0" w:beforeAutospacing="0" w:after="0" w:afterAutospacing="0"/>
              <w:ind w:left="-90"/>
              <w:jc w:val="righ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  <w:p w14:paraId="4656E770" w14:textId="76380F35" w:rsidR="00D72482" w:rsidRPr="006B08E9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74,888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2" w:type="dxa"/>
          </w:tcPr>
          <w:p w14:paraId="0EF99745" w14:textId="161AF1DD" w:rsidR="00D72482" w:rsidRPr="006B08E9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818EF9" w14:textId="77777777" w:rsidR="00D72482" w:rsidRPr="00D2533E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2533E">
              <w:rPr>
                <w:rStyle w:val="normaltextrun"/>
                <w:b/>
                <w:bCs/>
                <w:lang w:val="en-GB"/>
              </w:rPr>
              <w:t> </w:t>
            </w:r>
          </w:p>
          <w:p w14:paraId="182CF4E8" w14:textId="7043D487" w:rsidR="00D72482" w:rsidRPr="006B08E9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4,248,645</w:t>
            </w:r>
          </w:p>
        </w:tc>
      </w:tr>
    </w:tbl>
    <w:p w14:paraId="1792411C" w14:textId="77777777" w:rsidR="00197A4A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BF433" w14:textId="77777777" w:rsidR="00846BB6" w:rsidRPr="009874D5" w:rsidRDefault="00846BB6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5550" w14:textId="05799C68" w:rsidR="006C1839" w:rsidRPr="009874D5" w:rsidRDefault="006F6D91" w:rsidP="006F6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B59BA22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</w:t>
      </w:r>
      <w:r w:rsidR="00B40213">
        <w:rPr>
          <w:rFonts w:asciiTheme="majorBidi" w:hAnsiTheme="majorBidi" w:cstheme="majorBidi"/>
          <w:sz w:val="30"/>
          <w:szCs w:val="30"/>
          <w:cs/>
        </w:rPr>
        <w:br/>
      </w:r>
      <w:r w:rsidRPr="009874D5">
        <w:rPr>
          <w:rFonts w:asciiTheme="majorBidi" w:hAnsiTheme="majorBidi" w:cstheme="majorBidi"/>
          <w:sz w:val="30"/>
          <w:szCs w:val="30"/>
          <w:cs/>
        </w:rPr>
        <w:t>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A07B2E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A07B2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6F6D91" w:rsidRPr="009874D5" w14:paraId="54146930" w14:textId="77777777" w:rsidTr="00593FFD">
        <w:trPr>
          <w:cantSplit/>
          <w:trHeight w:val="363"/>
          <w:tblHeader/>
        </w:trPr>
        <w:tc>
          <w:tcPr>
            <w:tcW w:w="6300" w:type="dxa"/>
            <w:vAlign w:val="bottom"/>
          </w:tcPr>
          <w:p w14:paraId="1301C690" w14:textId="7AD125FD" w:rsidR="006F6D91" w:rsidRPr="00C43BCF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516A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030054F4" w14:textId="753D3DF8" w:rsidR="006F6D91" w:rsidRPr="00A07B2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7B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DB7ACD" w:rsidRPr="00A07B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04" w:type="dxa"/>
            <w:vAlign w:val="bottom"/>
          </w:tcPr>
          <w:p w14:paraId="3EC7D7D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497F47E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6F6D91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6F6D91" w:rsidRPr="009B102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43F80" w:rsidRPr="009874D5" w14:paraId="3E16CE91" w14:textId="77777777" w:rsidTr="00B52B01">
        <w:trPr>
          <w:cantSplit/>
          <w:trHeight w:val="350"/>
        </w:trPr>
        <w:tc>
          <w:tcPr>
            <w:tcW w:w="6300" w:type="dxa"/>
          </w:tcPr>
          <w:p w14:paraId="5096C231" w14:textId="7DF6E759" w:rsidR="00B43F80" w:rsidRPr="009874D5" w:rsidRDefault="00B43F80" w:rsidP="00B43F80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42A4B0A9" w14:textId="273215C7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E66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1,265,323</w:t>
            </w:r>
          </w:p>
        </w:tc>
        <w:tc>
          <w:tcPr>
            <w:tcW w:w="204" w:type="dxa"/>
          </w:tcPr>
          <w:p w14:paraId="431A1B96" w14:textId="77777777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1F1753DD" w:rsidR="00B43F80" w:rsidRPr="000A2BCE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1,134,532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B43F80" w:rsidRPr="009874D5" w14:paraId="414651E8" w14:textId="77777777" w:rsidTr="00B52B01">
        <w:trPr>
          <w:cantSplit/>
          <w:trHeight w:val="350"/>
        </w:trPr>
        <w:tc>
          <w:tcPr>
            <w:tcW w:w="6300" w:type="dxa"/>
          </w:tcPr>
          <w:p w14:paraId="0BFF559D" w14:textId="769CC02D" w:rsidR="00B43F80" w:rsidRPr="009874D5" w:rsidRDefault="00B43F80" w:rsidP="00B43F80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</w:tcPr>
          <w:p w14:paraId="5D841FB5" w14:textId="477A4005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C34C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3,076,601</w:t>
            </w:r>
          </w:p>
        </w:tc>
        <w:tc>
          <w:tcPr>
            <w:tcW w:w="204" w:type="dxa"/>
          </w:tcPr>
          <w:p w14:paraId="30C13B05" w14:textId="77777777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12B982E1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2,522,520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B43F80" w:rsidRPr="009874D5" w14:paraId="5EEF24FC" w14:textId="77777777" w:rsidTr="00140FDE">
        <w:trPr>
          <w:cantSplit/>
          <w:trHeight w:val="350"/>
        </w:trPr>
        <w:tc>
          <w:tcPr>
            <w:tcW w:w="6300" w:type="dxa"/>
          </w:tcPr>
          <w:p w14:paraId="711955AB" w14:textId="0F0C847F" w:rsidR="00B43F80" w:rsidRPr="009874D5" w:rsidRDefault="00B43F80" w:rsidP="00B43F80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8739C" w14:textId="37F6D9A8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C34C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782,562</w:t>
            </w:r>
          </w:p>
        </w:tc>
        <w:tc>
          <w:tcPr>
            <w:tcW w:w="204" w:type="dxa"/>
          </w:tcPr>
          <w:p w14:paraId="1D78167E" w14:textId="77777777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5358D244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524,286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B43F80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B43F80" w:rsidRPr="00C46E50" w:rsidRDefault="00B43F80" w:rsidP="00B43F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1408D3B5" w:rsidR="00B43F80" w:rsidRPr="009C669D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C3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5,124,486</w:t>
            </w:r>
          </w:p>
        </w:tc>
        <w:tc>
          <w:tcPr>
            <w:tcW w:w="204" w:type="dxa"/>
          </w:tcPr>
          <w:p w14:paraId="47159474" w14:textId="77777777" w:rsidR="00B43F80" w:rsidRPr="009C669D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2C2D7B25" w:rsidR="00B43F80" w:rsidRPr="009C669D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4,181,338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B43F80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B43F80" w:rsidRPr="009874D5" w:rsidRDefault="00B43F80" w:rsidP="00B43F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กิจการอื่นที่อยู่ภายใต้การควบคุมเดียวกัน </w:t>
            </w:r>
          </w:p>
          <w:p w14:paraId="41C0F8C3" w14:textId="51EF42EE" w:rsidR="00B43F80" w:rsidRPr="009874D5" w:rsidRDefault="00B43F80" w:rsidP="00B43F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AE79C8" w14:textId="77777777" w:rsidR="00B43F80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14359F" w14:textId="0D82BBE3" w:rsidR="00B43F80" w:rsidRPr="00EF6080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62A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49</w:t>
            </w:r>
            <w:r w:rsidRPr="00696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962A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125</w:t>
            </w:r>
          </w:p>
        </w:tc>
        <w:tc>
          <w:tcPr>
            <w:tcW w:w="204" w:type="dxa"/>
          </w:tcPr>
          <w:p w14:paraId="5959D400" w14:textId="77777777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2C4916B" w14:textId="77777777" w:rsidR="00B43F80" w:rsidRDefault="00B43F80" w:rsidP="00B43F80">
            <w:pPr>
              <w:pStyle w:val="paragraph"/>
              <w:spacing w:before="0" w:beforeAutospacing="0" w:after="0" w:afterAutospacing="0"/>
              <w:ind w:left="-90"/>
              <w:jc w:val="righ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  <w:p w14:paraId="6626E987" w14:textId="561683DE" w:rsidR="00B43F80" w:rsidRPr="009874D5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67,307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B43F80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B43F80" w:rsidRPr="009874D5" w:rsidRDefault="00B43F80" w:rsidP="00B43F8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6B6E98DA" w:rsidR="00B43F80" w:rsidRPr="009C669D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962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5,173,611</w:t>
            </w:r>
          </w:p>
        </w:tc>
        <w:tc>
          <w:tcPr>
            <w:tcW w:w="204" w:type="dxa"/>
          </w:tcPr>
          <w:p w14:paraId="5281CA8B" w14:textId="77777777" w:rsidR="00B43F80" w:rsidRPr="009C669D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2A80000F" w:rsidR="00B43F80" w:rsidRPr="009C669D" w:rsidRDefault="00B43F80" w:rsidP="00B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4,248,645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CF21CD" w:rsidRDefault="004523B6" w:rsidP="004523B6">
      <w:pPr>
        <w:pStyle w:val="Caption"/>
        <w:rPr>
          <w:rFonts w:asciiTheme="majorBidi" w:hAnsiTheme="majorBidi" w:cstheme="majorBidi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CF21CD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CF21CD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C779C8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779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 w:rsidRPr="00C779C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 w:rsidRPr="00C779C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6D91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6F6D91" w:rsidRPr="009874D5" w:rsidRDefault="006F6D91" w:rsidP="006F6D9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4C274BC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14:paraId="26EF65A2" w14:textId="77777777" w:rsidR="006F6D91" w:rsidRPr="00C779C8" w:rsidRDefault="006F6D91" w:rsidP="006F6D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0B8EF999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B7AC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070A1443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DB7AC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ACD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DB7ACD" w:rsidRPr="009874D5" w:rsidRDefault="00DB7ACD" w:rsidP="00DB7A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78429562" w:rsidR="00DB7ACD" w:rsidRPr="0013695F" w:rsidRDefault="00C779C8" w:rsidP="009668B5">
            <w:pPr>
              <w:pStyle w:val="acctfourfigures"/>
              <w:tabs>
                <w:tab w:val="decimal" w:pos="1000"/>
              </w:tabs>
              <w:ind w:right="5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2,372</w:t>
            </w:r>
          </w:p>
        </w:tc>
        <w:tc>
          <w:tcPr>
            <w:tcW w:w="180" w:type="dxa"/>
          </w:tcPr>
          <w:p w14:paraId="1A90B004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38A00447" w:rsidR="00DB7ACD" w:rsidRPr="009874D5" w:rsidRDefault="00B87CFB" w:rsidP="009668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388,244</w:t>
            </w:r>
          </w:p>
        </w:tc>
      </w:tr>
      <w:tr w:rsidR="00DB7ACD" w:rsidRPr="009874D5" w14:paraId="2B132560" w14:textId="77777777" w:rsidTr="00CF21CD">
        <w:trPr>
          <w:cantSplit/>
          <w:trHeight w:hRule="exact" w:val="317"/>
        </w:trPr>
        <w:tc>
          <w:tcPr>
            <w:tcW w:w="5202" w:type="dxa"/>
          </w:tcPr>
          <w:p w14:paraId="7A2C6BC2" w14:textId="77777777" w:rsidR="00DB7ACD" w:rsidRPr="00CF21CD" w:rsidRDefault="00DB7ACD" w:rsidP="00DB7AC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DB7ACD" w:rsidRPr="00453475" w:rsidRDefault="00DB7ACD" w:rsidP="009668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ACD" w:rsidRPr="0013695F" w14:paraId="168A4DBE" w14:textId="77777777" w:rsidTr="00E323D3">
        <w:trPr>
          <w:cantSplit/>
        </w:trPr>
        <w:tc>
          <w:tcPr>
            <w:tcW w:w="5202" w:type="dxa"/>
          </w:tcPr>
          <w:p w14:paraId="4EA92309" w14:textId="77777777" w:rsidR="00DB7ACD" w:rsidRPr="009874D5" w:rsidRDefault="00DB7ACD" w:rsidP="00DB7AC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DB7ACD" w:rsidRPr="009874D5" w:rsidRDefault="00DB7ACD" w:rsidP="009668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ACD" w:rsidRPr="009874D5" w14:paraId="4E05F097" w14:textId="77777777" w:rsidTr="00E323D3">
        <w:trPr>
          <w:cantSplit/>
        </w:trPr>
        <w:tc>
          <w:tcPr>
            <w:tcW w:w="5202" w:type="dxa"/>
          </w:tcPr>
          <w:p w14:paraId="52D52C04" w14:textId="77777777" w:rsidR="00DB7ACD" w:rsidRPr="009874D5" w:rsidRDefault="00DB7ACD" w:rsidP="00DB7AC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393B7A8B" w:rsidR="00DB7ACD" w:rsidRPr="00501924" w:rsidRDefault="00C779C8" w:rsidP="009668B5">
            <w:pPr>
              <w:pStyle w:val="acctfourfigures"/>
              <w:tabs>
                <w:tab w:val="decimal" w:pos="1000"/>
              </w:tabs>
              <w:ind w:right="5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480,508</w:t>
            </w:r>
          </w:p>
        </w:tc>
        <w:tc>
          <w:tcPr>
            <w:tcW w:w="180" w:type="dxa"/>
          </w:tcPr>
          <w:p w14:paraId="304C7ADD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6D973BDF" w:rsidR="00DB7ACD" w:rsidRPr="009874D5" w:rsidRDefault="00B87CFB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14,860</w:t>
            </w:r>
          </w:p>
        </w:tc>
      </w:tr>
    </w:tbl>
    <w:p w14:paraId="54EBA898" w14:textId="77777777" w:rsidR="006B5D47" w:rsidRPr="00CF21CD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147F6B3A" w14:textId="2D553FB7" w:rsidR="007D7CC1" w:rsidRDefault="006B5D47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และคิด</w:t>
      </w:r>
      <w:r w:rsidR="00A07C7C">
        <w:rPr>
          <w:rFonts w:asciiTheme="majorBidi" w:hAnsiTheme="majorBidi" w:cstheme="majorBidi"/>
          <w:sz w:val="30"/>
          <w:szCs w:val="30"/>
          <w:lang w:bidi="th-TH"/>
        </w:rPr>
        <w:br/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5A02AE8E" w14:textId="77777777" w:rsidR="007C7D0E" w:rsidRPr="00CF21CD" w:rsidRDefault="007C7D0E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CF21CD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 w:val="20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CF21CD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 w:val="20"/>
          <w:lang w:bidi="th-TH"/>
        </w:rPr>
      </w:pPr>
    </w:p>
    <w:p w14:paraId="28E2F271" w14:textId="539B3101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051E7" w:rsidRPr="003051E7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A7F373D" w14:textId="7F2C5D5F" w:rsidR="00127FC8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B52CB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6F6CC4E" w14:textId="1344036A" w:rsidR="006B5D47" w:rsidRPr="009874D5" w:rsidRDefault="00B52CBC" w:rsidP="00B52CB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B5D47" w:rsidRPr="009874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05089F96" w14:textId="3855B801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เงินให้กู้ยืมระยะสั้นแก่บริษัทย่อย</w:t>
      </w:r>
    </w:p>
    <w:p w14:paraId="299639EB" w14:textId="7BF868ED" w:rsidR="00B065D8" w:rsidRDefault="00B065D8" w:rsidP="00B065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หมุนเวียนและ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ไม่หมุนเวียนอื่น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4D19E2A9" w14:textId="610FB8AC" w:rsidR="00B065D8" w:rsidRDefault="00B065D8" w:rsidP="00B065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เงินกู้ยืมระยะสั้น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</w:p>
    <w:p w14:paraId="5D19F20F" w14:textId="1684DD47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9D08D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หนี้สินหมุนเวียน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และไม่หมุนเวียนอื่น</w:t>
      </w:r>
    </w:p>
    <w:p w14:paraId="385D1B54" w14:textId="1797140B" w:rsidR="00B9789C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3067DA" w:rsidRDefault="00691041" w:rsidP="00420C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0CAA9A1" w14:textId="51DD82C3" w:rsidR="00420CD8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B52CB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ข้อมูลที่สังเกตได้ในตลาด</w:t>
      </w:r>
    </w:p>
    <w:p w14:paraId="62BC2A43" w14:textId="77777777" w:rsidR="006B5D47" w:rsidRDefault="006B5D47" w:rsidP="003067DA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D6B5000" w14:textId="4E90E90C" w:rsidR="00641862" w:rsidRPr="007C7D0E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E69FBF" w14:textId="77777777" w:rsidR="007C7D0E" w:rsidRPr="003067DA" w:rsidRDefault="007C7D0E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08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170"/>
        <w:gridCol w:w="178"/>
        <w:gridCol w:w="1137"/>
        <w:gridCol w:w="180"/>
        <w:gridCol w:w="1205"/>
      </w:tblGrid>
      <w:tr w:rsidR="00276C8A" w:rsidRPr="00FB7780" w14:paraId="7DD71981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875769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6F6D91" w:rsidRPr="00FB7780" w14:paraId="7F3DADF8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3FFA69B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58823388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2150F82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0D8B3" w14:textId="2D6FB8C8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265457F3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AEF8F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913F7F" w14:textId="5E3240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FB7780" w14:paraId="6827A8ED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7C48043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0229B6FA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1D2162E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B85A" w14:textId="155D418E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01124624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35A8A8ED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F518700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5B4E7A6" w14:textId="22654964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F3ED2" w:rsidRPr="00FB7780" w14:paraId="60E1FA9E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5488778B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25EFB79" w14:textId="1AE99D22" w:rsidR="00FF3ED2" w:rsidRPr="001C3D4E" w:rsidRDefault="00FF3ED2" w:rsidP="00FF3E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ACD" w:rsidRPr="00FB7780" w14:paraId="13F414CD" w14:textId="77777777" w:rsidTr="009B102E">
        <w:trPr>
          <w:cantSplit/>
        </w:trPr>
        <w:tc>
          <w:tcPr>
            <w:tcW w:w="3869" w:type="dxa"/>
          </w:tcPr>
          <w:p w14:paraId="585858F0" w14:textId="2D8126FE" w:rsidR="00DB7ACD" w:rsidRPr="00A848CF" w:rsidRDefault="00DB7ACD" w:rsidP="00DB7A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71E70225" w:rsidR="00DB7ACD" w:rsidRPr="004F15AB" w:rsidRDefault="00D03AA2" w:rsidP="00DB7AC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797DFF34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460FA" w14:textId="52F82DF8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78" w:type="dxa"/>
          </w:tcPr>
          <w:p w14:paraId="2FF95706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05CFC8A0" w:rsidR="00DB7ACD" w:rsidRPr="0013695F" w:rsidRDefault="0013695F" w:rsidP="00DB7AC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80" w:type="dxa"/>
          </w:tcPr>
          <w:p w14:paraId="21562E75" w14:textId="77777777" w:rsidR="00DB7ACD" w:rsidRPr="001C3D4E" w:rsidRDefault="00DB7ACD" w:rsidP="00DB7A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241089D" w14:textId="59BF900C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DB7ACD" w:rsidRPr="00FB7780" w14:paraId="51F7CB70" w14:textId="77777777" w:rsidTr="009B102E">
        <w:trPr>
          <w:cantSplit/>
        </w:trPr>
        <w:tc>
          <w:tcPr>
            <w:tcW w:w="3869" w:type="dxa"/>
          </w:tcPr>
          <w:p w14:paraId="15CEC4EF" w14:textId="5D720305" w:rsidR="00DB7ACD" w:rsidRPr="00922A4C" w:rsidRDefault="00DB7ACD" w:rsidP="00DB7A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2A55FD01" w14:textId="77777777" w:rsidR="00DB7ACD" w:rsidRDefault="00DB7ACD" w:rsidP="00DB7AC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65C1BE" w14:textId="08936F7F" w:rsidR="00D03AA2" w:rsidRPr="00A70122" w:rsidRDefault="00D03AA2" w:rsidP="00DB7AC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2,574,935</w:t>
            </w:r>
          </w:p>
        </w:tc>
        <w:tc>
          <w:tcPr>
            <w:tcW w:w="180" w:type="dxa"/>
          </w:tcPr>
          <w:p w14:paraId="32C6635A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017D0" w14:textId="77777777" w:rsidR="00C4663B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E388D" w14:textId="5C005F76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958,650</w:t>
            </w:r>
          </w:p>
        </w:tc>
        <w:tc>
          <w:tcPr>
            <w:tcW w:w="178" w:type="dxa"/>
          </w:tcPr>
          <w:p w14:paraId="0B2C76A8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9C271AB" w14:textId="77777777" w:rsidR="00DB7ACD" w:rsidRDefault="00DB7ACD" w:rsidP="00DB7AC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0C134" w14:textId="1DC5E7FF" w:rsidR="0013695F" w:rsidRPr="001C3D4E" w:rsidRDefault="0013695F" w:rsidP="00DB7AC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2,540,091</w:t>
            </w:r>
          </w:p>
        </w:tc>
        <w:tc>
          <w:tcPr>
            <w:tcW w:w="180" w:type="dxa"/>
          </w:tcPr>
          <w:p w14:paraId="3A90CE3E" w14:textId="77777777" w:rsidR="00DB7ACD" w:rsidRPr="001C3D4E" w:rsidRDefault="00DB7ACD" w:rsidP="00DB7A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0A1FAEC" w14:textId="77777777" w:rsidR="00C4663B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4FF02" w14:textId="2839DF0A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903,215</w:t>
            </w:r>
          </w:p>
        </w:tc>
      </w:tr>
      <w:tr w:rsidR="00DB7ACD" w:rsidRPr="00FB7780" w14:paraId="76882090" w14:textId="77777777" w:rsidTr="009B102E">
        <w:trPr>
          <w:cantSplit/>
        </w:trPr>
        <w:tc>
          <w:tcPr>
            <w:tcW w:w="3869" w:type="dxa"/>
          </w:tcPr>
          <w:p w14:paraId="2A446E1E" w14:textId="2A85D9F6" w:rsidR="00DB7ACD" w:rsidRPr="00922A4C" w:rsidRDefault="00DB7ACD" w:rsidP="00DB7A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</w:t>
            </w:r>
            <w:r w:rsidR="00226EA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ไม่เกินสามเดือน</w:t>
            </w:r>
          </w:p>
        </w:tc>
        <w:tc>
          <w:tcPr>
            <w:tcW w:w="1170" w:type="dxa"/>
          </w:tcPr>
          <w:p w14:paraId="1E4133FE" w14:textId="5F55B447" w:rsidR="00DB7ACD" w:rsidRPr="00EA4704" w:rsidRDefault="00D03AA2" w:rsidP="00DB7AC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3,315,602</w:t>
            </w:r>
          </w:p>
        </w:tc>
        <w:tc>
          <w:tcPr>
            <w:tcW w:w="180" w:type="dxa"/>
          </w:tcPr>
          <w:p w14:paraId="46744880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3D4C" w14:textId="75AC60AD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5,529,891</w:t>
            </w:r>
          </w:p>
        </w:tc>
        <w:tc>
          <w:tcPr>
            <w:tcW w:w="178" w:type="dxa"/>
          </w:tcPr>
          <w:p w14:paraId="1B5294E8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6B5DF551" w:rsidR="00DB7ACD" w:rsidRPr="001C3D4E" w:rsidRDefault="0013695F" w:rsidP="00DB7AC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3,315,602</w:t>
            </w:r>
          </w:p>
        </w:tc>
        <w:tc>
          <w:tcPr>
            <w:tcW w:w="180" w:type="dxa"/>
          </w:tcPr>
          <w:p w14:paraId="6082383F" w14:textId="77777777" w:rsidR="00DB7ACD" w:rsidRPr="001C3D4E" w:rsidRDefault="00DB7ACD" w:rsidP="00DB7A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B4BB73" w14:textId="06C07BAA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5,529,805</w:t>
            </w:r>
          </w:p>
        </w:tc>
      </w:tr>
      <w:tr w:rsidR="00DB7ACD" w:rsidRPr="00FB7780" w14:paraId="3984B751" w14:textId="77777777" w:rsidTr="00BE6E82">
        <w:trPr>
          <w:cantSplit/>
        </w:trPr>
        <w:tc>
          <w:tcPr>
            <w:tcW w:w="3869" w:type="dxa"/>
          </w:tcPr>
          <w:p w14:paraId="5F5622D5" w14:textId="246D90CC" w:rsidR="00DB7ACD" w:rsidRPr="00922A4C" w:rsidRDefault="00DB7ACD" w:rsidP="00DB7A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6B436D27" w:rsidR="00DB7ACD" w:rsidRPr="001C3D4E" w:rsidRDefault="00D03AA2" w:rsidP="00DB7AC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5,890,947</w:t>
            </w:r>
          </w:p>
        </w:tc>
        <w:tc>
          <w:tcPr>
            <w:tcW w:w="180" w:type="dxa"/>
          </w:tcPr>
          <w:p w14:paraId="6EDE7E30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9BDC37" w14:textId="4DA91174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6,488,662</w:t>
            </w:r>
          </w:p>
        </w:tc>
        <w:tc>
          <w:tcPr>
            <w:tcW w:w="178" w:type="dxa"/>
          </w:tcPr>
          <w:p w14:paraId="3E5C0FA9" w14:textId="77777777" w:rsidR="00DB7ACD" w:rsidRPr="001C3D4E" w:rsidRDefault="00DB7ACD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19637368" w:rsidR="00DB7ACD" w:rsidRPr="001C3D4E" w:rsidRDefault="0013695F" w:rsidP="00DB7AC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5,856,103</w:t>
            </w:r>
          </w:p>
        </w:tc>
        <w:tc>
          <w:tcPr>
            <w:tcW w:w="180" w:type="dxa"/>
          </w:tcPr>
          <w:p w14:paraId="3E08F17B" w14:textId="77777777" w:rsidR="00DB7ACD" w:rsidRPr="001C3D4E" w:rsidRDefault="00DB7ACD" w:rsidP="00DB7A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824DED0" w14:textId="6DAB264D" w:rsidR="00DB7ACD" w:rsidRPr="001C3D4E" w:rsidRDefault="00C4663B" w:rsidP="00DB7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6,433,141</w:t>
            </w:r>
          </w:p>
        </w:tc>
      </w:tr>
    </w:tbl>
    <w:p w14:paraId="0E3DD2A0" w14:textId="77777777" w:rsidR="00FD7E79" w:rsidRPr="00FD7E79" w:rsidRDefault="00FD7E79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59513F" w14:textId="4ECFA01A" w:rsidR="00FD7E79" w:rsidRPr="00A848CF" w:rsidRDefault="00FD7E79" w:rsidP="00FD7E7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781B">
        <w:rPr>
          <w:rFonts w:asciiTheme="majorBidi" w:hAnsiTheme="majorBidi" w:hint="cs"/>
          <w:b/>
          <w:bCs/>
          <w:sz w:val="30"/>
          <w:szCs w:val="30"/>
          <w:cs/>
        </w:rPr>
        <w:t>เงินลงทุนระยะสั้น</w:t>
      </w:r>
    </w:p>
    <w:p w14:paraId="1B8EB7F4" w14:textId="77777777" w:rsidR="00FD7E79" w:rsidRPr="00BE6E82" w:rsidRDefault="00FD7E79" w:rsidP="00FD7E7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</w:rPr>
      </w:pPr>
    </w:p>
    <w:p w14:paraId="4D33CBDB" w14:textId="01732833" w:rsidR="00FD7E79" w:rsidRPr="00B14822" w:rsidRDefault="00FD7E79" w:rsidP="00FD7E7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/>
          <w:sz w:val="30"/>
          <w:szCs w:val="30"/>
        </w:rPr>
        <w:t>3</w:t>
      </w:r>
      <w:r w:rsidRPr="00F4182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4182D">
        <w:rPr>
          <w:rFonts w:asciiTheme="majorBidi" w:hAnsiTheme="majorBidi" w:cstheme="majorBidi"/>
          <w:sz w:val="30"/>
          <w:szCs w:val="30"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/>
          <w:sz w:val="30"/>
          <w:szCs w:val="30"/>
        </w:rPr>
        <w:t>256</w:t>
      </w:r>
      <w:r w:rsidR="00690DF9">
        <w:rPr>
          <w:rFonts w:asciiTheme="majorBidi" w:hAnsiTheme="majorBidi" w:cstheme="majorBidi"/>
          <w:sz w:val="30"/>
          <w:szCs w:val="30"/>
        </w:rPr>
        <w:t>9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เงินลงทุนระยะสั้นของกลุ่มบริษัทและบริษัทประกอบด้วยเงินฝากประจำ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สถาบันการเงิน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ซึ่งครบกำหนด</w:t>
      </w:r>
      <w:r w:rsidRPr="00BC729D">
        <w:rPr>
          <w:rFonts w:asciiTheme="majorBidi" w:hAnsiTheme="majorBidi" w:cstheme="majorBidi" w:hint="cs"/>
          <w:sz w:val="30"/>
          <w:szCs w:val="30"/>
          <w:cs/>
          <w:lang w:bidi="th-TH"/>
        </w:rPr>
        <w:t>ภายใน</w:t>
      </w:r>
      <w:r w:rsidRPr="00BC729D">
        <w:rPr>
          <w:rFonts w:asciiTheme="majorBidi" w:hAnsiTheme="majorBidi" w:cstheme="majorBidi"/>
          <w:sz w:val="30"/>
          <w:szCs w:val="30"/>
          <w:cs/>
          <w:lang w:bidi="th-TH"/>
        </w:rPr>
        <w:t>เดือน</w:t>
      </w:r>
      <w:r w:rsidR="002A3371" w:rsidRPr="00BC729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60086" w:rsidRPr="00BC729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เมษายน </w:t>
      </w:r>
      <w:r w:rsidR="00760086" w:rsidRPr="00BC729D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  <w:r w:rsidR="00760086" w:rsidRPr="00BC729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60086" w:rsidRPr="00BC729D">
        <w:rPr>
          <w:rFonts w:asciiTheme="majorBidi" w:hAnsiTheme="majorBidi" w:cstheme="majorBidi"/>
          <w:sz w:val="30"/>
          <w:szCs w:val="30"/>
          <w:cs/>
          <w:lang w:val="en-US" w:bidi="th-TH"/>
        </w:rPr>
        <w:t>ถึง</w:t>
      </w:r>
      <w:r w:rsidR="00760086" w:rsidRPr="00BC729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60086" w:rsidRPr="00BC72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="00760086" w:rsidRPr="00BC729D">
        <w:rPr>
          <w:rFonts w:asciiTheme="majorBidi" w:hAnsiTheme="majorBidi" w:cstheme="majorBidi"/>
          <w:sz w:val="30"/>
          <w:szCs w:val="30"/>
          <w:lang w:val="en-US" w:bidi="th-TH"/>
        </w:rPr>
        <w:t xml:space="preserve">2569 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690DF9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มีนาคม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</w:t>
      </w:r>
      <w:r w:rsidR="00690DF9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กันยายน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2569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BC72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729D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</w:t>
      </w:r>
      <w:r w:rsidRPr="00BC729D">
        <w:rPr>
          <w:rFonts w:asciiTheme="majorBidi" w:hAnsiTheme="majorBidi" w:cstheme="majorBidi"/>
          <w:sz w:val="30"/>
          <w:szCs w:val="30"/>
        </w:rPr>
        <w:t xml:space="preserve"> </w:t>
      </w:r>
      <w:r w:rsidR="00760086" w:rsidRPr="00BC729D">
        <w:rPr>
          <w:rFonts w:asciiTheme="majorBidi" w:hAnsiTheme="majorBidi" w:cstheme="majorBidi"/>
          <w:sz w:val="30"/>
          <w:szCs w:val="30"/>
        </w:rPr>
        <w:t>5</w:t>
      </w:r>
      <w:r w:rsidR="00E32F91" w:rsidRPr="00BC729D">
        <w:rPr>
          <w:rFonts w:asciiTheme="majorBidi" w:hAnsiTheme="majorBidi" w:cstheme="majorBidi"/>
          <w:sz w:val="30"/>
          <w:szCs w:val="30"/>
        </w:rPr>
        <w:t>,</w:t>
      </w:r>
      <w:r w:rsidR="00760086" w:rsidRPr="00BC729D">
        <w:rPr>
          <w:rFonts w:asciiTheme="majorBidi" w:hAnsiTheme="majorBidi" w:cstheme="majorBidi"/>
          <w:sz w:val="30"/>
          <w:szCs w:val="30"/>
        </w:rPr>
        <w:t>02</w:t>
      </w:r>
      <w:r w:rsidR="00E77831">
        <w:rPr>
          <w:rFonts w:asciiTheme="majorBidi" w:hAnsiTheme="majorBidi" w:cstheme="majorBidi"/>
          <w:sz w:val="30"/>
          <w:szCs w:val="30"/>
        </w:rPr>
        <w:t>6</w:t>
      </w:r>
      <w:r w:rsidR="00112216">
        <w:rPr>
          <w:rFonts w:asciiTheme="majorBidi" w:hAnsiTheme="majorBidi" w:cstheme="majorBidi"/>
          <w:sz w:val="30"/>
          <w:szCs w:val="30"/>
        </w:rPr>
        <w:t>.</w:t>
      </w:r>
      <w:r w:rsidR="00E77831">
        <w:rPr>
          <w:rFonts w:asciiTheme="majorBidi" w:hAnsiTheme="majorBidi" w:cstheme="majorBidi"/>
          <w:sz w:val="30"/>
          <w:szCs w:val="30"/>
        </w:rPr>
        <w:t>9</w:t>
      </w:r>
      <w:r w:rsidRPr="00BC729D">
        <w:rPr>
          <w:rFonts w:asciiTheme="majorBidi" w:hAnsiTheme="majorBidi" w:cstheme="majorBidi"/>
          <w:sz w:val="30"/>
          <w:szCs w:val="30"/>
        </w:rPr>
        <w:t xml:space="preserve"> </w:t>
      </w:r>
      <w:r w:rsidRPr="00BC729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55591A" w:rsidRPr="00BC729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32F92" w:rsidRPr="00BC729D">
        <w:rPr>
          <w:rFonts w:asciiTheme="majorBidi" w:hAnsiTheme="majorBidi" w:cstheme="majorBidi"/>
          <w:i/>
          <w:iCs/>
          <w:sz w:val="30"/>
          <w:szCs w:val="30"/>
          <w:lang w:bidi="th-TH"/>
        </w:rPr>
        <w:t>(31</w:t>
      </w:r>
      <w:r w:rsidR="00B32F92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ธันวาคม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</w:t>
      </w:r>
      <w:r w:rsidR="00B32F92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4,000.0</w:t>
      </w:r>
      <w:r w:rsidR="00B3500D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B3500D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ล้านบาท)</w:t>
      </w:r>
      <w:r w:rsidR="00B3500D" w:rsidRPr="00BC72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BC729D">
        <w:rPr>
          <w:rFonts w:asciiTheme="majorBidi" w:hAnsiTheme="majorBidi" w:cstheme="majorBidi" w:hint="cs"/>
          <w:sz w:val="30"/>
          <w:szCs w:val="30"/>
          <w:cs/>
          <w:lang w:bidi="th-TH"/>
        </w:rPr>
        <w:t>มีอัตราดอกเบี้ยคงที่</w:t>
      </w:r>
      <w:r w:rsidR="00B95815" w:rsidRPr="00BC729D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</w:t>
      </w:r>
      <w:r w:rsidR="00B84E1A" w:rsidRPr="00BC729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ร้อยละ </w:t>
      </w:r>
      <w:r w:rsidR="00760086" w:rsidRPr="00BC729D">
        <w:rPr>
          <w:rFonts w:asciiTheme="majorBidi" w:hAnsiTheme="majorBidi" w:cstheme="majorBidi"/>
          <w:sz w:val="30"/>
          <w:szCs w:val="30"/>
          <w:lang w:val="en-US" w:bidi="th-TH"/>
        </w:rPr>
        <w:t>1.1</w:t>
      </w:r>
      <w:r w:rsidR="00D2702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6E403E" w:rsidRPr="00BC729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E403E" w:rsidRPr="00BC729D">
        <w:rPr>
          <w:rFonts w:asciiTheme="majorBidi" w:hAnsiTheme="majorBidi" w:cstheme="majorBidi"/>
          <w:sz w:val="30"/>
          <w:szCs w:val="30"/>
          <w:cs/>
          <w:lang w:val="en-US" w:bidi="th-TH"/>
        </w:rPr>
        <w:t>ถึง</w:t>
      </w:r>
      <w:r w:rsidR="006E403E" w:rsidRPr="00BC729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ร้อยละ </w:t>
      </w:r>
      <w:r w:rsidR="00760086" w:rsidRPr="00BC729D">
        <w:rPr>
          <w:rFonts w:asciiTheme="majorBidi" w:hAnsiTheme="majorBidi" w:cstheme="majorBidi"/>
          <w:sz w:val="30"/>
          <w:szCs w:val="30"/>
          <w:lang w:val="en-US" w:bidi="th-TH"/>
        </w:rPr>
        <w:t>3.9</w:t>
      </w:r>
      <w:r w:rsidR="00D2702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2360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ต่อปี</w:t>
      </w:r>
      <w:r w:rsidR="006E403E" w:rsidRPr="00BC729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C72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C729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C72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C729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Pr="00BC72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55591A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ร้อยละ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690DF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1.2</w:t>
      </w:r>
      <w:r w:rsidR="00D270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55591A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ร้อยละ </w:t>
      </w:r>
      <w:r w:rsidR="00690DF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1.4</w:t>
      </w:r>
      <w:r w:rsidR="00D270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42360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42360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</w:t>
      </w:r>
      <w:r w:rsidRPr="00B3500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5691975" w14:textId="0016BF4B" w:rsidR="00B11454" w:rsidRDefault="00B11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32"/>
        </w:rPr>
      </w:pPr>
    </w:p>
    <w:p w14:paraId="679E0A4F" w14:textId="43AD80C7" w:rsidR="00E44C11" w:rsidRDefault="00E4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32"/>
          <w:cs/>
        </w:rPr>
      </w:pPr>
      <w:r>
        <w:rPr>
          <w:rFonts w:cstheme="minorBidi"/>
          <w:sz w:val="24"/>
          <w:szCs w:val="32"/>
          <w:cs/>
        </w:rPr>
        <w:br w:type="page"/>
      </w:r>
    </w:p>
    <w:p w14:paraId="293F7AC4" w14:textId="52CDEF43" w:rsidR="00F52A31" w:rsidRPr="00C8387A" w:rsidRDefault="00F52A31" w:rsidP="00A529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8387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376F0A" w:rsidRPr="00C8387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C8387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 w:rsidRPr="00C8387A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3067DA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6"/>
        <w:gridCol w:w="1164"/>
        <w:gridCol w:w="183"/>
        <w:gridCol w:w="16"/>
        <w:gridCol w:w="1151"/>
        <w:gridCol w:w="191"/>
        <w:gridCol w:w="1159"/>
      </w:tblGrid>
      <w:tr w:rsidR="00D641E6" w:rsidRPr="009874D5" w14:paraId="4CBBB19E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4DDC842C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799CDCB" w14:textId="52C5A22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C4F4" w14:textId="524A03FC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14:paraId="2E28A7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ABDC386" w14:textId="0C6E3CFE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91" w:type="dxa"/>
            <w:vAlign w:val="bottom"/>
          </w:tcPr>
          <w:p w14:paraId="3D02C4EB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3505CDED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1FC77D9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95854" w14:textId="03B5489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6" w:type="dxa"/>
            <w:vAlign w:val="bottom"/>
          </w:tcPr>
          <w:p w14:paraId="242E65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5CAD6526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3" w:type="dxa"/>
          </w:tcPr>
          <w:p w14:paraId="6D2104E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6C706B0" w14:textId="030E4A14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91" w:type="dxa"/>
            <w:vAlign w:val="bottom"/>
          </w:tcPr>
          <w:p w14:paraId="3C585AE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563C9869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6F6D91" w:rsidRPr="009874D5" w14:paraId="12F73855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3AB9D79D" w14:textId="69FB9398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069165B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8466C" w:rsidRPr="009874D5" w14:paraId="17546CD9" w14:textId="77777777" w:rsidTr="00F81C06">
        <w:trPr>
          <w:cantSplit/>
        </w:trPr>
        <w:tc>
          <w:tcPr>
            <w:tcW w:w="3870" w:type="dxa"/>
          </w:tcPr>
          <w:p w14:paraId="3AD9AF69" w14:textId="735A2294" w:rsidR="00D8466C" w:rsidRPr="0039114C" w:rsidRDefault="00D8466C" w:rsidP="00D84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2B2456" w14:textId="13387420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0A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4,638,143</w:t>
            </w:r>
          </w:p>
        </w:tc>
        <w:tc>
          <w:tcPr>
            <w:tcW w:w="186" w:type="dxa"/>
          </w:tcPr>
          <w:p w14:paraId="2E1DE53D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1071F7B4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3,480,941</w:t>
            </w:r>
          </w:p>
        </w:tc>
        <w:tc>
          <w:tcPr>
            <w:tcW w:w="183" w:type="dxa"/>
          </w:tcPr>
          <w:p w14:paraId="56427BF3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4F99FF8E" w14:textId="6F2835DA" w:rsidR="00D8466C" w:rsidRPr="0041004C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A01">
              <w:rPr>
                <w:rFonts w:ascii="Angsana New" w:hAnsi="Angsana New"/>
                <w:sz w:val="30"/>
                <w:szCs w:val="30"/>
              </w:rPr>
              <w:t>3,427,807</w:t>
            </w:r>
          </w:p>
        </w:tc>
        <w:tc>
          <w:tcPr>
            <w:tcW w:w="191" w:type="dxa"/>
          </w:tcPr>
          <w:p w14:paraId="61EDC21A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319F4534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2,623,833</w:t>
            </w:r>
          </w:p>
        </w:tc>
      </w:tr>
      <w:tr w:rsidR="00D8466C" w:rsidRPr="009874D5" w14:paraId="0085CFE6" w14:textId="77777777" w:rsidTr="00F81C06">
        <w:trPr>
          <w:cantSplit/>
        </w:trPr>
        <w:tc>
          <w:tcPr>
            <w:tcW w:w="3870" w:type="dxa"/>
            <w:hideMark/>
          </w:tcPr>
          <w:p w14:paraId="3138C01D" w14:textId="03B3A061" w:rsidR="00D8466C" w:rsidRPr="009874D5" w:rsidRDefault="00D8466C" w:rsidP="00D84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EAF4" w14:textId="77CB9A1B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83" w:right="-17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0A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(14,250)</w:t>
            </w:r>
          </w:p>
        </w:tc>
        <w:tc>
          <w:tcPr>
            <w:tcW w:w="186" w:type="dxa"/>
          </w:tcPr>
          <w:p w14:paraId="47F88B5A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04754CDB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(10,894)</w:t>
            </w:r>
          </w:p>
        </w:tc>
        <w:tc>
          <w:tcPr>
            <w:tcW w:w="183" w:type="dxa"/>
          </w:tcPr>
          <w:p w14:paraId="100FF368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4EF9858B" w14:textId="077E8B51" w:rsidR="00D8466C" w:rsidRPr="00D8466C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584F824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0BC34E5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66C" w:rsidRPr="009874D5" w14:paraId="3C49B916" w14:textId="77777777" w:rsidTr="00F81C06">
        <w:trPr>
          <w:cantSplit/>
        </w:trPr>
        <w:tc>
          <w:tcPr>
            <w:tcW w:w="3870" w:type="dxa"/>
            <w:hideMark/>
          </w:tcPr>
          <w:p w14:paraId="288554D1" w14:textId="338DAC71" w:rsidR="00D8466C" w:rsidRPr="009874D5" w:rsidRDefault="00D8466C" w:rsidP="00D84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139A7D" w14:textId="704DC0F2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0A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4,623,893</w:t>
            </w:r>
          </w:p>
        </w:tc>
        <w:tc>
          <w:tcPr>
            <w:tcW w:w="186" w:type="dxa"/>
          </w:tcPr>
          <w:p w14:paraId="711A741A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62C7F0EC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3,470,047</w:t>
            </w:r>
          </w:p>
        </w:tc>
        <w:tc>
          <w:tcPr>
            <w:tcW w:w="183" w:type="dxa"/>
          </w:tcPr>
          <w:p w14:paraId="52FC4F2C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347623DA" w14:textId="2EEFC24A" w:rsidR="00D8466C" w:rsidRPr="0041004C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A01">
              <w:rPr>
                <w:rFonts w:ascii="Angsana New" w:hAnsi="Angsana New"/>
                <w:sz w:val="30"/>
                <w:szCs w:val="30"/>
              </w:rPr>
              <w:t>3,427,807</w:t>
            </w:r>
          </w:p>
        </w:tc>
        <w:tc>
          <w:tcPr>
            <w:tcW w:w="191" w:type="dxa"/>
          </w:tcPr>
          <w:p w14:paraId="334A2602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619CE5CF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2,623,833</w:t>
            </w:r>
          </w:p>
        </w:tc>
      </w:tr>
      <w:tr w:rsidR="00D8466C" w:rsidRPr="009874D5" w14:paraId="2F3C74F7" w14:textId="77777777" w:rsidTr="00F81C06">
        <w:trPr>
          <w:cantSplit/>
        </w:trPr>
        <w:tc>
          <w:tcPr>
            <w:tcW w:w="3870" w:type="dxa"/>
            <w:hideMark/>
          </w:tcPr>
          <w:p w14:paraId="734E5429" w14:textId="08DAB535" w:rsidR="00D8466C" w:rsidRPr="009874D5" w:rsidRDefault="00D8466C" w:rsidP="00D84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FF9A90" w14:textId="71EFFD72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3C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354,640</w:t>
            </w:r>
          </w:p>
        </w:tc>
        <w:tc>
          <w:tcPr>
            <w:tcW w:w="186" w:type="dxa"/>
          </w:tcPr>
          <w:p w14:paraId="4ED94EEB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01B56797" w14:textId="563E68EB" w:rsidR="00D8466C" w:rsidRPr="00B05E28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295,920</w:t>
            </w:r>
          </w:p>
        </w:tc>
        <w:tc>
          <w:tcPr>
            <w:tcW w:w="183" w:type="dxa"/>
          </w:tcPr>
          <w:p w14:paraId="2753B3A5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511F85BA" w14:textId="66E9C04C" w:rsidR="00D8466C" w:rsidRPr="0041004C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420,710</w:t>
            </w:r>
          </w:p>
        </w:tc>
        <w:tc>
          <w:tcPr>
            <w:tcW w:w="191" w:type="dxa"/>
          </w:tcPr>
          <w:p w14:paraId="415A17AC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84AF8ED" w14:textId="00B8F435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302,299</w:t>
            </w:r>
          </w:p>
        </w:tc>
      </w:tr>
      <w:tr w:rsidR="00D8466C" w:rsidRPr="009874D5" w14:paraId="2EF7952F" w14:textId="77777777" w:rsidTr="00F81C06">
        <w:trPr>
          <w:cantSplit/>
        </w:trPr>
        <w:tc>
          <w:tcPr>
            <w:tcW w:w="3870" w:type="dxa"/>
          </w:tcPr>
          <w:p w14:paraId="332EA6E4" w14:textId="1A787F2B" w:rsidR="00D8466C" w:rsidRPr="009874D5" w:rsidRDefault="00D8466C" w:rsidP="00D846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1EDAF03C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0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4,978,533</w:t>
            </w:r>
          </w:p>
        </w:tc>
        <w:tc>
          <w:tcPr>
            <w:tcW w:w="186" w:type="dxa"/>
          </w:tcPr>
          <w:p w14:paraId="6E35507C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291D1979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3,765,967</w:t>
            </w:r>
          </w:p>
        </w:tc>
        <w:tc>
          <w:tcPr>
            <w:tcW w:w="183" w:type="dxa"/>
          </w:tcPr>
          <w:p w14:paraId="34DC5093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13EE1785" w:rsidR="00D8466C" w:rsidRPr="0041004C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CD6">
              <w:rPr>
                <w:rFonts w:ascii="Angsana New" w:hAnsi="Angsana New"/>
                <w:b/>
                <w:bCs/>
                <w:sz w:val="30"/>
                <w:szCs w:val="30"/>
              </w:rPr>
              <w:t>3,848,517</w:t>
            </w:r>
          </w:p>
        </w:tc>
        <w:tc>
          <w:tcPr>
            <w:tcW w:w="191" w:type="dxa"/>
          </w:tcPr>
          <w:p w14:paraId="7955AA2C" w14:textId="77777777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77ABE2E9" w:rsidR="00D8466C" w:rsidRPr="009874D5" w:rsidRDefault="00D8466C" w:rsidP="00D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2,926,132</w:t>
            </w:r>
          </w:p>
        </w:tc>
      </w:tr>
    </w:tbl>
    <w:p w14:paraId="25B3F694" w14:textId="77777777" w:rsidR="00B1436F" w:rsidRDefault="00B1436F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20E0AC7" w14:textId="458BF7F3" w:rsidR="00F52A31" w:rsidRDefault="000E6908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BE6E82" w:rsidRDefault="00475315" w:rsidP="00B1436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val="en-US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6"/>
        <w:gridCol w:w="1166"/>
      </w:tblGrid>
      <w:tr w:rsidR="00F52A31" w:rsidRPr="009874D5" w14:paraId="6A775FC4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70C350E0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B8F593E" w14:textId="4CA4A2D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5F7AA3" w14:textId="57FDFBC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F094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303791F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91BE6" w14:textId="76E0B07F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14:paraId="7CE00D8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3EC2B94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64313DCE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00A1D1C7" w14:textId="10AE1691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95E2A" w14:textId="182CF3D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2B9E44C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0F9347D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49D305E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96337A" w14:textId="2038AB13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6" w:type="dxa"/>
            <w:vAlign w:val="bottom"/>
          </w:tcPr>
          <w:p w14:paraId="0041B0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3907BDD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6F6D91" w:rsidRPr="009874D5" w14:paraId="0B320256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01CE4AC" w14:textId="1022E4F0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7F7D7658" w14:textId="740797A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2BE61B7A" w14:textId="77777777" w:rsidTr="00F81C06">
        <w:trPr>
          <w:cantSplit/>
        </w:trPr>
        <w:tc>
          <w:tcPr>
            <w:tcW w:w="3870" w:type="dxa"/>
          </w:tcPr>
          <w:p w14:paraId="3F3F2292" w14:textId="512EB1FB" w:rsidR="006F6D91" w:rsidRPr="00703620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41E0A89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430B0E66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35C87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71C07" w:rsidRPr="009874D5" w14:paraId="25F855C0" w14:textId="77777777" w:rsidTr="00F81C06">
        <w:trPr>
          <w:cantSplit/>
        </w:trPr>
        <w:tc>
          <w:tcPr>
            <w:tcW w:w="3870" w:type="dxa"/>
            <w:hideMark/>
          </w:tcPr>
          <w:p w14:paraId="1890542B" w14:textId="2F6887A0" w:rsidR="00C71C07" w:rsidRPr="009874D5" w:rsidRDefault="00C71C07" w:rsidP="00C71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73F9AE90" w14:textId="72C49D90" w:rsidR="00C71C07" w:rsidRPr="009874D5" w:rsidRDefault="002C1CE3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C1CE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4,189,297</w:t>
            </w:r>
          </w:p>
        </w:tc>
        <w:tc>
          <w:tcPr>
            <w:tcW w:w="180" w:type="dxa"/>
          </w:tcPr>
          <w:p w14:paraId="4CAACC50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00697A24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2,960,882</w:t>
            </w:r>
          </w:p>
        </w:tc>
        <w:tc>
          <w:tcPr>
            <w:tcW w:w="180" w:type="dxa"/>
          </w:tcPr>
          <w:p w14:paraId="2289CFC3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F43EF0" w14:textId="628C28A4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3,177,670</w:t>
            </w:r>
          </w:p>
        </w:tc>
        <w:tc>
          <w:tcPr>
            <w:tcW w:w="186" w:type="dxa"/>
          </w:tcPr>
          <w:p w14:paraId="041F4187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58BD1488" w:rsidR="00C71C07" w:rsidRPr="003A14EB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2,316,494</w:t>
            </w:r>
          </w:p>
        </w:tc>
      </w:tr>
      <w:tr w:rsidR="00C71C07" w:rsidRPr="009874D5" w14:paraId="02C8BC04" w14:textId="77777777" w:rsidTr="00F81C06">
        <w:trPr>
          <w:cantSplit/>
        </w:trPr>
        <w:tc>
          <w:tcPr>
            <w:tcW w:w="3870" w:type="dxa"/>
            <w:hideMark/>
          </w:tcPr>
          <w:p w14:paraId="17E92A8D" w14:textId="5425DBF4" w:rsidR="00C71C07" w:rsidRPr="009874D5" w:rsidRDefault="00C71C07" w:rsidP="00C71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1217BF" w14:textId="7440E6DA" w:rsidR="00C71C07" w:rsidRPr="009874D5" w:rsidRDefault="002C1CE3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C1CE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427,338</w:t>
            </w:r>
          </w:p>
        </w:tc>
        <w:tc>
          <w:tcPr>
            <w:tcW w:w="180" w:type="dxa"/>
          </w:tcPr>
          <w:p w14:paraId="3C25E0E4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199B7217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499,094</w:t>
            </w:r>
          </w:p>
        </w:tc>
        <w:tc>
          <w:tcPr>
            <w:tcW w:w="180" w:type="dxa"/>
          </w:tcPr>
          <w:p w14:paraId="42F8E7EF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E6A300" w14:textId="30C9DE0D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241,</w:t>
            </w:r>
            <w:r w:rsidR="00F379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02</w:t>
            </w:r>
          </w:p>
        </w:tc>
        <w:tc>
          <w:tcPr>
            <w:tcW w:w="186" w:type="dxa"/>
          </w:tcPr>
          <w:p w14:paraId="68081568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4317A088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302,109</w:t>
            </w:r>
          </w:p>
        </w:tc>
      </w:tr>
      <w:tr w:rsidR="00C71C07" w:rsidRPr="009874D5" w14:paraId="3B03D746" w14:textId="77777777" w:rsidTr="00F81C06">
        <w:trPr>
          <w:cantSplit/>
        </w:trPr>
        <w:tc>
          <w:tcPr>
            <w:tcW w:w="3870" w:type="dxa"/>
            <w:hideMark/>
          </w:tcPr>
          <w:p w14:paraId="69E1A42A" w14:textId="4B7403F8" w:rsidR="00C71C07" w:rsidRPr="009874D5" w:rsidRDefault="00C71C07" w:rsidP="00C71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063E0BD" w14:textId="5FC1D710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12,606</w:t>
            </w:r>
          </w:p>
        </w:tc>
        <w:tc>
          <w:tcPr>
            <w:tcW w:w="180" w:type="dxa"/>
          </w:tcPr>
          <w:p w14:paraId="62B17857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642CCAD5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14,471</w:t>
            </w:r>
          </w:p>
        </w:tc>
        <w:tc>
          <w:tcPr>
            <w:tcW w:w="180" w:type="dxa"/>
          </w:tcPr>
          <w:p w14:paraId="5B7918C9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B8B38E" w14:textId="666B9DBB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8,898</w:t>
            </w:r>
          </w:p>
        </w:tc>
        <w:tc>
          <w:tcPr>
            <w:tcW w:w="186" w:type="dxa"/>
          </w:tcPr>
          <w:p w14:paraId="7BCD34EF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1039461E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5,121</w:t>
            </w:r>
          </w:p>
        </w:tc>
      </w:tr>
      <w:tr w:rsidR="00C71C07" w:rsidRPr="009874D5" w14:paraId="1E971074" w14:textId="77777777" w:rsidTr="00F81C06">
        <w:trPr>
          <w:cantSplit/>
        </w:trPr>
        <w:tc>
          <w:tcPr>
            <w:tcW w:w="3870" w:type="dxa"/>
            <w:hideMark/>
          </w:tcPr>
          <w:p w14:paraId="1D665F77" w14:textId="3CC92340" w:rsidR="00C71C07" w:rsidRPr="009874D5" w:rsidRDefault="00C71C07" w:rsidP="00C71C0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B691332" w14:textId="58344381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8,704</w:t>
            </w:r>
          </w:p>
        </w:tc>
        <w:tc>
          <w:tcPr>
            <w:tcW w:w="180" w:type="dxa"/>
          </w:tcPr>
          <w:p w14:paraId="0912637F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4120E9DF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6,478</w:t>
            </w:r>
          </w:p>
        </w:tc>
        <w:tc>
          <w:tcPr>
            <w:tcW w:w="180" w:type="dxa"/>
          </w:tcPr>
          <w:p w14:paraId="3C63F227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4DA526" w14:textId="6B4B9DBA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114</w:t>
            </w:r>
          </w:p>
        </w:tc>
        <w:tc>
          <w:tcPr>
            <w:tcW w:w="186" w:type="dxa"/>
          </w:tcPr>
          <w:p w14:paraId="7AC57A9E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1C49CEC7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93</w:t>
            </w:r>
          </w:p>
        </w:tc>
      </w:tr>
      <w:tr w:rsidR="00C71C07" w:rsidRPr="009874D5" w14:paraId="6B8681D7" w14:textId="77777777" w:rsidTr="00F81C06">
        <w:trPr>
          <w:cantSplit/>
        </w:trPr>
        <w:tc>
          <w:tcPr>
            <w:tcW w:w="3870" w:type="dxa"/>
            <w:hideMark/>
          </w:tcPr>
          <w:p w14:paraId="1C1E768C" w14:textId="13CA9533" w:rsidR="00C71C07" w:rsidRPr="009874D5" w:rsidRDefault="00C71C07" w:rsidP="00C71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6890A" w14:textId="39E7B7EF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198</w:t>
            </w:r>
          </w:p>
        </w:tc>
        <w:tc>
          <w:tcPr>
            <w:tcW w:w="180" w:type="dxa"/>
          </w:tcPr>
          <w:p w14:paraId="10B4169C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2F9F9804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</w:p>
        </w:tc>
        <w:tc>
          <w:tcPr>
            <w:tcW w:w="180" w:type="dxa"/>
          </w:tcPr>
          <w:p w14:paraId="4C25605C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E76AC" w14:textId="3C599D37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6" w:type="dxa"/>
          </w:tcPr>
          <w:p w14:paraId="674B88BD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08D064C1" w:rsidR="00C71C07" w:rsidRPr="009874D5" w:rsidRDefault="00976A75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</w:p>
        </w:tc>
      </w:tr>
      <w:tr w:rsidR="00E2589D" w:rsidRPr="009874D5" w14:paraId="6EF2A25E" w14:textId="77777777" w:rsidTr="00F81C06">
        <w:trPr>
          <w:cantSplit/>
        </w:trPr>
        <w:tc>
          <w:tcPr>
            <w:tcW w:w="3870" w:type="dxa"/>
            <w:hideMark/>
          </w:tcPr>
          <w:p w14:paraId="22301768" w14:textId="524DB4FA" w:rsidR="00E2589D" w:rsidRPr="009874D5" w:rsidRDefault="00E2589D" w:rsidP="00E258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23D59B1B" w:rsidR="00E2589D" w:rsidRPr="009874D5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42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4,638,143</w:t>
            </w:r>
          </w:p>
        </w:tc>
        <w:tc>
          <w:tcPr>
            <w:tcW w:w="180" w:type="dxa"/>
          </w:tcPr>
          <w:p w14:paraId="2DF80FB6" w14:textId="77777777" w:rsidR="00E2589D" w:rsidRPr="009874D5" w:rsidRDefault="00E2589D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0B625618" w:rsidR="00E2589D" w:rsidRPr="00975625" w:rsidRDefault="00976A75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3,480,941</w:t>
            </w:r>
          </w:p>
        </w:tc>
        <w:tc>
          <w:tcPr>
            <w:tcW w:w="180" w:type="dxa"/>
          </w:tcPr>
          <w:p w14:paraId="586C5BBA" w14:textId="77777777" w:rsidR="00E2589D" w:rsidRPr="00975625" w:rsidRDefault="00E2589D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76C5A54B" w:rsidR="00E2589D" w:rsidRPr="00975625" w:rsidRDefault="005D6750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3,427,807</w:t>
            </w:r>
          </w:p>
        </w:tc>
        <w:tc>
          <w:tcPr>
            <w:tcW w:w="186" w:type="dxa"/>
          </w:tcPr>
          <w:p w14:paraId="588B9431" w14:textId="77777777" w:rsidR="00E2589D" w:rsidRPr="00975625" w:rsidRDefault="00E2589D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122BCD1C" w:rsidR="00E2589D" w:rsidRPr="00975625" w:rsidRDefault="00976A75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2,623,833</w:t>
            </w:r>
          </w:p>
        </w:tc>
      </w:tr>
      <w:tr w:rsidR="00E2589D" w:rsidRPr="009874D5" w14:paraId="7590DBA2" w14:textId="77777777" w:rsidTr="00BE6E82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6D4BE75B" w14:textId="0E90565C" w:rsidR="00E2589D" w:rsidRPr="009874D5" w:rsidRDefault="00E2589D" w:rsidP="00E258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3FE1C2E4" w:rsidR="00E2589D" w:rsidRPr="0032382C" w:rsidRDefault="0032382C" w:rsidP="00F8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2382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(14,250)</w:t>
            </w:r>
          </w:p>
        </w:tc>
        <w:tc>
          <w:tcPr>
            <w:tcW w:w="180" w:type="dxa"/>
            <w:vAlign w:val="bottom"/>
          </w:tcPr>
          <w:p w14:paraId="1B0DF29B" w14:textId="77777777" w:rsidR="00E2589D" w:rsidRPr="005D6750" w:rsidRDefault="00E2589D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0EECB" w14:textId="4EED69FF" w:rsidR="00E2589D" w:rsidRPr="00F8574A" w:rsidRDefault="00C71C07" w:rsidP="00F8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57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(10,894)</w:t>
            </w:r>
          </w:p>
        </w:tc>
        <w:tc>
          <w:tcPr>
            <w:tcW w:w="180" w:type="dxa"/>
            <w:vAlign w:val="bottom"/>
          </w:tcPr>
          <w:p w14:paraId="677583FC" w14:textId="77777777" w:rsidR="00E2589D" w:rsidRPr="009874D5" w:rsidRDefault="00E2589D" w:rsidP="00F8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17632370" w:rsidR="00E2589D" w:rsidRPr="005D6750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2"/>
              </w:tabs>
              <w:spacing w:line="240" w:lineRule="auto"/>
              <w:ind w:left="-83" w:right="13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D675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6" w:type="dxa"/>
            <w:vAlign w:val="bottom"/>
          </w:tcPr>
          <w:p w14:paraId="3F95B43D" w14:textId="77777777" w:rsidR="00E2589D" w:rsidRPr="009874D5" w:rsidRDefault="00E2589D" w:rsidP="00E25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306B4A" w14:textId="288AC8E3" w:rsidR="00E2589D" w:rsidRPr="009874D5" w:rsidRDefault="00C71C07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2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71C07" w:rsidRPr="009874D5" w14:paraId="4A5569A0" w14:textId="77777777" w:rsidTr="007906BF">
        <w:trPr>
          <w:cantSplit/>
        </w:trPr>
        <w:tc>
          <w:tcPr>
            <w:tcW w:w="3870" w:type="dxa"/>
          </w:tcPr>
          <w:p w14:paraId="137E48D9" w14:textId="43AECACD" w:rsidR="00C71C07" w:rsidRPr="009874D5" w:rsidRDefault="00C71C07" w:rsidP="00C71C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EBD64BA" w14:textId="404076A7" w:rsidR="00C71C07" w:rsidRPr="009874D5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4,623,893</w:t>
            </w:r>
          </w:p>
        </w:tc>
        <w:tc>
          <w:tcPr>
            <w:tcW w:w="180" w:type="dxa"/>
          </w:tcPr>
          <w:p w14:paraId="72CE20BD" w14:textId="77777777" w:rsidR="00C71C07" w:rsidRPr="009874D5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8CAE586" w14:textId="7267735E" w:rsidR="00C71C07" w:rsidRPr="00BE6E82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6E82">
              <w:rPr>
                <w:rFonts w:ascii="Angsana New" w:hAnsi="Angsana New"/>
                <w:b/>
                <w:bCs/>
                <w:sz w:val="30"/>
                <w:szCs w:val="30"/>
              </w:rPr>
              <w:t>3,470,047</w:t>
            </w:r>
          </w:p>
        </w:tc>
        <w:tc>
          <w:tcPr>
            <w:tcW w:w="180" w:type="dxa"/>
          </w:tcPr>
          <w:p w14:paraId="4AD4310D" w14:textId="77777777" w:rsidR="00C71C07" w:rsidRPr="00C71C07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96AA4BA" w14:textId="005D1E3E" w:rsidR="00C71C07" w:rsidRPr="005D6750" w:rsidRDefault="005D6750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D67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3,427,807</w:t>
            </w:r>
          </w:p>
        </w:tc>
        <w:tc>
          <w:tcPr>
            <w:tcW w:w="186" w:type="dxa"/>
          </w:tcPr>
          <w:p w14:paraId="1B3E47B8" w14:textId="77777777" w:rsidR="00C71C07" w:rsidRPr="00C71C07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5210A5" w14:textId="7813A5EC" w:rsidR="00C71C07" w:rsidRPr="00BE6E82" w:rsidRDefault="00C71C07" w:rsidP="00C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6E82">
              <w:rPr>
                <w:rFonts w:ascii="Angsana New" w:hAnsi="Angsana New"/>
                <w:b/>
                <w:bCs/>
                <w:sz w:val="30"/>
                <w:szCs w:val="30"/>
              </w:rPr>
              <w:t>2,623,833</w:t>
            </w:r>
          </w:p>
        </w:tc>
      </w:tr>
      <w:tr w:rsidR="007906BF" w:rsidRPr="009874D5" w14:paraId="6BEA71B4" w14:textId="77777777" w:rsidTr="007906BF">
        <w:trPr>
          <w:cantSplit/>
        </w:trPr>
        <w:tc>
          <w:tcPr>
            <w:tcW w:w="3870" w:type="dxa"/>
          </w:tcPr>
          <w:p w14:paraId="419F1A6A" w14:textId="77777777" w:rsidR="007906BF" w:rsidRPr="009874D5" w:rsidRDefault="007906BF" w:rsidP="00790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C52E5A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8FDE02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C44A5C1" w14:textId="77777777" w:rsidR="007906BF" w:rsidRPr="00B11D7B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097AB5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594F45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5E6F396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BF9DEEF" w14:textId="77777777" w:rsidR="007906BF" w:rsidRPr="00B11D7B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534D0080" w14:textId="77777777" w:rsidR="00B36D8A" w:rsidRPr="00B36D8A" w:rsidRDefault="00B36D8A" w:rsidP="003A50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78"/>
        <w:gridCol w:w="1172"/>
        <w:gridCol w:w="183"/>
        <w:gridCol w:w="1167"/>
        <w:gridCol w:w="178"/>
        <w:gridCol w:w="1172"/>
        <w:gridCol w:w="183"/>
        <w:gridCol w:w="1167"/>
      </w:tblGrid>
      <w:tr w:rsidR="00A3741C" w:rsidRPr="009874D5" w14:paraId="5B3BA249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906BF" w:rsidRPr="009874D5" w14:paraId="417DA4E4" w14:textId="77777777" w:rsidTr="00115D51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2BC7CD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8757DFE" w14:textId="7D4E76B1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6E6F37D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B3391A" w14:textId="724DCB2F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2DA26DD8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0C2BCC0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906BF" w:rsidRPr="009874D5" w14:paraId="72383008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7EDA71CF" w14:textId="5CB1773F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EC26272" w14:textId="24D156A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7247764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0DF631B1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113CA7A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F84E70" w14:textId="38DD11CB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76E6154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14005EF5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E2589D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</w:tr>
      <w:tr w:rsidR="007906BF" w:rsidRPr="009874D5" w14:paraId="1582CA3C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345475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2508171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C212B" w:rsidRPr="009874D5" w14:paraId="46E71862" w14:textId="77777777" w:rsidTr="00BE6E82">
        <w:trPr>
          <w:cantSplit/>
          <w:trHeight w:val="20"/>
        </w:trPr>
        <w:tc>
          <w:tcPr>
            <w:tcW w:w="2970" w:type="dxa"/>
          </w:tcPr>
          <w:p w14:paraId="55950EC7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5264BDDC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F47FCD" w14:textId="7B65A4C0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00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1,595,526</w:t>
            </w:r>
          </w:p>
        </w:tc>
        <w:tc>
          <w:tcPr>
            <w:tcW w:w="183" w:type="dxa"/>
            <w:vAlign w:val="bottom"/>
          </w:tcPr>
          <w:p w14:paraId="07D7BAB6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A22866B" w14:textId="6EA0E34A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1,650,971</w:t>
            </w:r>
          </w:p>
        </w:tc>
        <w:tc>
          <w:tcPr>
            <w:tcW w:w="178" w:type="dxa"/>
            <w:vAlign w:val="bottom"/>
          </w:tcPr>
          <w:p w14:paraId="198BC0D1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70D4D7" w14:textId="11E6C695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00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1,413,286</w:t>
            </w:r>
          </w:p>
        </w:tc>
        <w:tc>
          <w:tcPr>
            <w:tcW w:w="183" w:type="dxa"/>
            <w:vAlign w:val="bottom"/>
          </w:tcPr>
          <w:p w14:paraId="00A1F774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609ECB38" w14:textId="07F2AA6E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1,446,359</w:t>
            </w:r>
          </w:p>
        </w:tc>
      </w:tr>
      <w:tr w:rsidR="00CC212B" w:rsidRPr="009874D5" w14:paraId="191567CF" w14:textId="77777777" w:rsidTr="00BE6E82">
        <w:trPr>
          <w:cantSplit/>
          <w:trHeight w:val="20"/>
        </w:trPr>
        <w:tc>
          <w:tcPr>
            <w:tcW w:w="2970" w:type="dxa"/>
          </w:tcPr>
          <w:p w14:paraId="493DD49D" w14:textId="6C704607" w:rsidR="00CC212B" w:rsidRPr="009874D5" w:rsidRDefault="00AA02B2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20" w:type="dxa"/>
            <w:vAlign w:val="bottom"/>
          </w:tcPr>
          <w:p w14:paraId="641257E9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EC36D6C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A4991AB" w14:textId="056E424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4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552</w:t>
            </w:r>
          </w:p>
        </w:tc>
        <w:tc>
          <w:tcPr>
            <w:tcW w:w="183" w:type="dxa"/>
            <w:vAlign w:val="bottom"/>
          </w:tcPr>
          <w:p w14:paraId="136600E6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4B3D3EBC" w14:textId="073C2A86" w:rsidR="00CC212B" w:rsidRPr="00CB5AA3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251</w:t>
            </w:r>
          </w:p>
        </w:tc>
        <w:tc>
          <w:tcPr>
            <w:tcW w:w="178" w:type="dxa"/>
            <w:vAlign w:val="bottom"/>
          </w:tcPr>
          <w:p w14:paraId="079CA192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EF0767" w14:textId="5D5CF7A0" w:rsidR="00CC212B" w:rsidRPr="00283514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4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552</w:t>
            </w:r>
          </w:p>
        </w:tc>
        <w:tc>
          <w:tcPr>
            <w:tcW w:w="183" w:type="dxa"/>
            <w:vAlign w:val="bottom"/>
          </w:tcPr>
          <w:p w14:paraId="52FBB815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D1EA47" w14:textId="431B5001" w:rsidR="00CC212B" w:rsidRPr="0064286B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251</w:t>
            </w:r>
          </w:p>
        </w:tc>
      </w:tr>
      <w:tr w:rsidR="00CC212B" w:rsidRPr="009874D5" w14:paraId="5AD96F53" w14:textId="77777777" w:rsidTr="00BE6E82">
        <w:trPr>
          <w:cantSplit/>
          <w:trHeight w:val="20"/>
        </w:trPr>
        <w:tc>
          <w:tcPr>
            <w:tcW w:w="2970" w:type="dxa"/>
          </w:tcPr>
          <w:p w14:paraId="00845A7C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70900562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0B133D9" w14:textId="71F16040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4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809,153</w:t>
            </w:r>
          </w:p>
        </w:tc>
        <w:tc>
          <w:tcPr>
            <w:tcW w:w="183" w:type="dxa"/>
          </w:tcPr>
          <w:p w14:paraId="291EC993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D27D9A8" w14:textId="683E01D4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1,061,517</w:t>
            </w:r>
          </w:p>
        </w:tc>
        <w:tc>
          <w:tcPr>
            <w:tcW w:w="178" w:type="dxa"/>
          </w:tcPr>
          <w:p w14:paraId="1CD5CB6D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0E9D812" w14:textId="5294A97D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4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809,153</w:t>
            </w:r>
          </w:p>
        </w:tc>
        <w:tc>
          <w:tcPr>
            <w:tcW w:w="183" w:type="dxa"/>
          </w:tcPr>
          <w:p w14:paraId="361306F7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FEFA6A" w14:textId="78AD2D71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1,061,517</w:t>
            </w:r>
          </w:p>
        </w:tc>
      </w:tr>
      <w:tr w:rsidR="00CC212B" w:rsidRPr="009874D5" w14:paraId="4ED705C5" w14:textId="77777777" w:rsidTr="00BE6E82">
        <w:trPr>
          <w:cantSplit/>
          <w:trHeight w:val="20"/>
        </w:trPr>
        <w:tc>
          <w:tcPr>
            <w:tcW w:w="2970" w:type="dxa"/>
          </w:tcPr>
          <w:p w14:paraId="6290B38B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720" w:type="dxa"/>
          </w:tcPr>
          <w:p w14:paraId="6444C704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BBB0997" w14:textId="54067BDF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4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911,767</w:t>
            </w:r>
          </w:p>
        </w:tc>
        <w:tc>
          <w:tcPr>
            <w:tcW w:w="183" w:type="dxa"/>
          </w:tcPr>
          <w:p w14:paraId="016BE623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3687EFE" w14:textId="13B5D688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855,588</w:t>
            </w:r>
          </w:p>
        </w:tc>
        <w:tc>
          <w:tcPr>
            <w:tcW w:w="178" w:type="dxa"/>
          </w:tcPr>
          <w:p w14:paraId="7ADCAB8A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EADCD98" w14:textId="2C36FD9F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4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910,708</w:t>
            </w:r>
          </w:p>
        </w:tc>
        <w:tc>
          <w:tcPr>
            <w:tcW w:w="183" w:type="dxa"/>
          </w:tcPr>
          <w:p w14:paraId="6CB53D92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000805E6" w14:textId="45607212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855,470</w:t>
            </w:r>
          </w:p>
        </w:tc>
      </w:tr>
      <w:tr w:rsidR="00CC212B" w:rsidRPr="009874D5" w14:paraId="7DD88246" w14:textId="77777777" w:rsidTr="00BE6E82">
        <w:trPr>
          <w:cantSplit/>
          <w:trHeight w:val="20"/>
        </w:trPr>
        <w:tc>
          <w:tcPr>
            <w:tcW w:w="2970" w:type="dxa"/>
          </w:tcPr>
          <w:p w14:paraId="2A053FC5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14:paraId="266C2A95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5FBEF4E" w14:textId="17CB0756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4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658,244</w:t>
            </w:r>
          </w:p>
        </w:tc>
        <w:tc>
          <w:tcPr>
            <w:tcW w:w="183" w:type="dxa"/>
            <w:vAlign w:val="bottom"/>
          </w:tcPr>
          <w:p w14:paraId="2D182727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A2D644" w14:textId="053264AA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868,418</w:t>
            </w:r>
          </w:p>
        </w:tc>
        <w:tc>
          <w:tcPr>
            <w:tcW w:w="178" w:type="dxa"/>
            <w:vAlign w:val="bottom"/>
          </w:tcPr>
          <w:p w14:paraId="0C02B30B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9B5348" w14:textId="54AC951A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3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143,790</w:t>
            </w:r>
          </w:p>
        </w:tc>
        <w:tc>
          <w:tcPr>
            <w:tcW w:w="183" w:type="dxa"/>
            <w:vAlign w:val="bottom"/>
          </w:tcPr>
          <w:p w14:paraId="07D6EA65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5AEAD41F" w14:textId="12556556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262,407</w:t>
            </w:r>
          </w:p>
        </w:tc>
      </w:tr>
      <w:tr w:rsidR="00CC212B" w:rsidRPr="009874D5" w14:paraId="72373F58" w14:textId="77777777" w:rsidTr="00BE6E82">
        <w:trPr>
          <w:cantSplit/>
          <w:trHeight w:val="245"/>
        </w:trPr>
        <w:tc>
          <w:tcPr>
            <w:tcW w:w="2970" w:type="dxa"/>
          </w:tcPr>
          <w:p w14:paraId="760AAF89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720" w:type="dxa"/>
          </w:tcPr>
          <w:p w14:paraId="12FD2192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076D5A2" w14:textId="62E5223E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3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80,157</w:t>
            </w:r>
          </w:p>
        </w:tc>
        <w:tc>
          <w:tcPr>
            <w:tcW w:w="183" w:type="dxa"/>
            <w:vAlign w:val="bottom"/>
          </w:tcPr>
          <w:p w14:paraId="69EE4632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507DBA8" w14:textId="09AEA288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67,048</w:t>
            </w:r>
          </w:p>
        </w:tc>
        <w:tc>
          <w:tcPr>
            <w:tcW w:w="178" w:type="dxa"/>
            <w:vAlign w:val="bottom"/>
          </w:tcPr>
          <w:p w14:paraId="4982AC20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121746" w14:textId="7BE0E633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3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80,157</w:t>
            </w:r>
          </w:p>
        </w:tc>
        <w:tc>
          <w:tcPr>
            <w:tcW w:w="183" w:type="dxa"/>
            <w:vAlign w:val="bottom"/>
          </w:tcPr>
          <w:p w14:paraId="1213B57E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266D2E" w14:textId="43A03442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67,048</w:t>
            </w:r>
          </w:p>
        </w:tc>
      </w:tr>
      <w:tr w:rsidR="00CC212B" w:rsidRPr="009874D5" w14:paraId="2DD894BB" w14:textId="77777777" w:rsidTr="00BE6E82">
        <w:trPr>
          <w:cantSplit/>
          <w:trHeight w:val="20"/>
        </w:trPr>
        <w:tc>
          <w:tcPr>
            <w:tcW w:w="2970" w:type="dxa"/>
          </w:tcPr>
          <w:p w14:paraId="4C8617AB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46C8F9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333185" w14:textId="0B5F809D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3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4,055,399</w:t>
            </w:r>
          </w:p>
        </w:tc>
        <w:tc>
          <w:tcPr>
            <w:tcW w:w="183" w:type="dxa"/>
            <w:vAlign w:val="bottom"/>
          </w:tcPr>
          <w:p w14:paraId="37FF73F7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E108A7E" w14:textId="7AAFCAE2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4,503,793</w:t>
            </w:r>
          </w:p>
        </w:tc>
        <w:tc>
          <w:tcPr>
            <w:tcW w:w="178" w:type="dxa"/>
            <w:vAlign w:val="bottom"/>
          </w:tcPr>
          <w:p w14:paraId="3B9DF3B8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B9B8F" w14:textId="7DEC37F9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3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3,357,646</w:t>
            </w:r>
          </w:p>
        </w:tc>
        <w:tc>
          <w:tcPr>
            <w:tcW w:w="183" w:type="dxa"/>
            <w:vAlign w:val="bottom"/>
          </w:tcPr>
          <w:p w14:paraId="2DAB7BE4" w14:textId="7777777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6BCA37C" w14:textId="09B07CD7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3,693,052</w:t>
            </w:r>
          </w:p>
        </w:tc>
      </w:tr>
      <w:tr w:rsidR="00B32715" w:rsidRPr="009874D5" w14:paraId="61625860" w14:textId="77777777" w:rsidTr="00BE6E82">
        <w:trPr>
          <w:cantSplit/>
          <w:trHeight w:val="20"/>
        </w:trPr>
        <w:tc>
          <w:tcPr>
            <w:tcW w:w="2970" w:type="dxa"/>
          </w:tcPr>
          <w:p w14:paraId="68CE84C0" w14:textId="54E22C06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สินค้าคงเหลือ</w:t>
            </w:r>
          </w:p>
        </w:tc>
        <w:tc>
          <w:tcPr>
            <w:tcW w:w="720" w:type="dxa"/>
          </w:tcPr>
          <w:p w14:paraId="55C7AA24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8BCD59D" w14:textId="77777777" w:rsidR="00B3271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F16A86" w14:textId="03E86390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(174,316)</w:t>
            </w:r>
          </w:p>
        </w:tc>
        <w:tc>
          <w:tcPr>
            <w:tcW w:w="183" w:type="dxa"/>
          </w:tcPr>
          <w:p w14:paraId="08906296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3745421" w14:textId="77777777" w:rsidR="00B3271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622C80B" w14:textId="48077D6F" w:rsidR="00B32715" w:rsidRPr="009874D5" w:rsidRDefault="00B32715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,236)</w:t>
            </w:r>
          </w:p>
        </w:tc>
        <w:tc>
          <w:tcPr>
            <w:tcW w:w="178" w:type="dxa"/>
            <w:vAlign w:val="bottom"/>
          </w:tcPr>
          <w:p w14:paraId="1F6126A3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CB48935" w14:textId="77777777" w:rsidR="00B3271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D14107B" w14:textId="75009449" w:rsidR="00CC212B" w:rsidRPr="009874D5" w:rsidRDefault="00CC212B" w:rsidP="00CC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7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(149,545)</w:t>
            </w:r>
          </w:p>
        </w:tc>
        <w:tc>
          <w:tcPr>
            <w:tcW w:w="183" w:type="dxa"/>
            <w:vAlign w:val="bottom"/>
          </w:tcPr>
          <w:p w14:paraId="35C933A6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CF2F9D" w14:textId="4211899F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(155,539)</w:t>
            </w:r>
          </w:p>
        </w:tc>
      </w:tr>
      <w:tr w:rsidR="00B32715" w:rsidRPr="00CC212B" w14:paraId="65D8D564" w14:textId="77777777" w:rsidTr="00D0437B">
        <w:trPr>
          <w:cantSplit/>
          <w:trHeight w:val="20"/>
        </w:trPr>
        <w:tc>
          <w:tcPr>
            <w:tcW w:w="2970" w:type="dxa"/>
          </w:tcPr>
          <w:p w14:paraId="14E53984" w14:textId="0F523040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รวมสินค้าคงเหลือ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38DC30E1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1A34896E" w:rsidR="00B32715" w:rsidRPr="009874D5" w:rsidRDefault="00CC212B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3,881,083</w:t>
            </w:r>
          </w:p>
        </w:tc>
        <w:tc>
          <w:tcPr>
            <w:tcW w:w="183" w:type="dxa"/>
          </w:tcPr>
          <w:p w14:paraId="1EC3FF0B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01C0696" w14:textId="09458B7F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4,337,557</w:t>
            </w:r>
          </w:p>
        </w:tc>
        <w:tc>
          <w:tcPr>
            <w:tcW w:w="178" w:type="dxa"/>
          </w:tcPr>
          <w:p w14:paraId="2E358E2C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6731BCE6" w:rsidR="00B32715" w:rsidRPr="00CC212B" w:rsidRDefault="00CC212B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3,208,101</w:t>
            </w:r>
          </w:p>
        </w:tc>
        <w:tc>
          <w:tcPr>
            <w:tcW w:w="183" w:type="dxa"/>
          </w:tcPr>
          <w:p w14:paraId="14F0FD57" w14:textId="77777777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C33AF4B" w14:textId="32456061" w:rsidR="00B32715" w:rsidRPr="009874D5" w:rsidRDefault="00B32715" w:rsidP="00B3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3,537,513</w:t>
            </w:r>
          </w:p>
        </w:tc>
      </w:tr>
    </w:tbl>
    <w:p w14:paraId="73ED888D" w14:textId="41580715" w:rsidR="00220138" w:rsidRDefault="00220138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91496E7" w14:textId="77777777" w:rsidR="00220138" w:rsidRDefault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6391F2B" w14:textId="77777777" w:rsidR="00220138" w:rsidRPr="001A693A" w:rsidRDefault="00220138" w:rsidP="00220138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A69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186D8D57" w14:textId="77777777" w:rsidR="00220138" w:rsidRPr="003067DA" w:rsidRDefault="00220138" w:rsidP="00220138">
      <w:pPr>
        <w:pStyle w:val="Caption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220138" w:rsidRPr="009874D5" w14:paraId="675C8F73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DD3F87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07F0512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96680D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C6A787F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7B9D94A6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20138" w:rsidRPr="009874D5" w14:paraId="617AC694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64F82563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1EBF3569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870CCF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A73248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4DF76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1018535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27B2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0138" w:rsidRPr="009874D5" w14:paraId="2A48695C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E2105F0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13EDB0CA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A3FEB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4E706BD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49E595AE" w14:textId="2A8F3A16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543506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07AC231C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71CB960D" w14:textId="53B43775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543506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</w:tr>
      <w:tr w:rsidR="00220138" w:rsidRPr="009874D5" w14:paraId="3164611A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6FEB2F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642528B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098C789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02B835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059D59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43506" w:rsidRPr="009874D5" w14:paraId="6EA9C774" w14:textId="77777777" w:rsidTr="00E36780">
        <w:trPr>
          <w:cantSplit/>
          <w:trHeight w:val="20"/>
        </w:trPr>
        <w:tc>
          <w:tcPr>
            <w:tcW w:w="3957" w:type="dxa"/>
          </w:tcPr>
          <w:p w14:paraId="1D2727B0" w14:textId="77777777" w:rsidR="00EC450C" w:rsidRDefault="00EC450C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</w:p>
          <w:p w14:paraId="72EE02F3" w14:textId="3FD30302" w:rsidR="00543506" w:rsidRPr="009874D5" w:rsidRDefault="00EC450C" w:rsidP="00E4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วิธีราคาทุนตัดจำหน่าย</w:t>
            </w:r>
          </w:p>
        </w:tc>
        <w:tc>
          <w:tcPr>
            <w:tcW w:w="780" w:type="dxa"/>
            <w:vAlign w:val="bottom"/>
          </w:tcPr>
          <w:p w14:paraId="2FF422AF" w14:textId="77777777" w:rsidR="00543506" w:rsidRPr="009874D5" w:rsidRDefault="00543506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3E35789" w14:textId="77777777" w:rsidR="00543506" w:rsidRPr="009874D5" w:rsidRDefault="00543506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03A1F2F2" w14:textId="77777777" w:rsidR="00543506" w:rsidRPr="009874D5" w:rsidRDefault="00543506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6F1EF06" w14:textId="0282D725" w:rsidR="00543506" w:rsidRPr="009874D5" w:rsidRDefault="00E36780" w:rsidP="0063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980,594</w:t>
            </w:r>
          </w:p>
        </w:tc>
        <w:tc>
          <w:tcPr>
            <w:tcW w:w="180" w:type="dxa"/>
            <w:vAlign w:val="bottom"/>
          </w:tcPr>
          <w:p w14:paraId="3A6BB377" w14:textId="77777777" w:rsidR="00543506" w:rsidRPr="009874D5" w:rsidRDefault="00543506" w:rsidP="0063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0D0A07D" w14:textId="4D9FC3FC" w:rsidR="00543506" w:rsidRPr="009874D5" w:rsidRDefault="00E36780" w:rsidP="0063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849,312</w:t>
            </w:r>
          </w:p>
        </w:tc>
      </w:tr>
    </w:tbl>
    <w:p w14:paraId="11B6B1AE" w14:textId="77777777" w:rsidR="00220138" w:rsidRPr="009874D5" w:rsidRDefault="00220138" w:rsidP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48D26" w14:textId="4D6093FA" w:rsidR="00220138" w:rsidRDefault="00220138" w:rsidP="00BD7655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A</w:t>
      </w:r>
      <w:r w:rsidR="00FF54BE">
        <w:rPr>
          <w:rFonts w:asciiTheme="majorBidi" w:hAnsiTheme="majorBidi" w:cstheme="majorBidi"/>
          <w:sz w:val="30"/>
          <w:szCs w:val="30"/>
        </w:rPr>
        <w:t>A</w:t>
      </w:r>
      <w:r w:rsidRPr="009874D5">
        <w:rPr>
          <w:rFonts w:asciiTheme="majorBidi" w:hAnsiTheme="majorBidi" w:cstheme="majorBidi"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ซึ่งมีอัตราดอกเบี้ย</w:t>
      </w:r>
      <w:r w:rsidRPr="00464E2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ระหว่างร้อยละ</w:t>
      </w:r>
      <w:r w:rsidRPr="00464E23">
        <w:rPr>
          <w:rFonts w:asciiTheme="majorBidi" w:hAnsiTheme="majorBidi" w:cstheme="majorBidi"/>
          <w:sz w:val="30"/>
          <w:szCs w:val="30"/>
        </w:rPr>
        <w:t xml:space="preserve"> </w:t>
      </w:r>
      <w:r w:rsidR="00FB19C4" w:rsidRPr="00464E23">
        <w:rPr>
          <w:rFonts w:asciiTheme="majorBidi" w:hAnsiTheme="majorBidi" w:cstheme="majorBidi"/>
          <w:sz w:val="30"/>
          <w:szCs w:val="30"/>
          <w:lang w:val="en-US"/>
        </w:rPr>
        <w:t>1.31</w:t>
      </w:r>
      <w:r w:rsidR="00AC79EA" w:rsidRPr="00464E23">
        <w:rPr>
          <w:rFonts w:asciiTheme="majorBidi" w:hAnsiTheme="majorBidi" w:cstheme="majorBidi"/>
          <w:sz w:val="30"/>
          <w:szCs w:val="30"/>
        </w:rPr>
        <w:t xml:space="preserve"> </w:t>
      </w:r>
      <w:r w:rsidRPr="00464E23">
        <w:rPr>
          <w:rFonts w:asciiTheme="majorBidi" w:hAnsiTheme="majorBidi" w:cstheme="majorBidi"/>
          <w:sz w:val="30"/>
          <w:szCs w:val="30"/>
          <w:cs/>
          <w:lang w:bidi="th-TH"/>
        </w:rPr>
        <w:t>ถึงร้อยละ</w:t>
      </w:r>
      <w:r w:rsidR="00AC79EA" w:rsidRPr="00464E23">
        <w:rPr>
          <w:rFonts w:asciiTheme="majorBidi" w:hAnsiTheme="majorBidi" w:cstheme="majorBidi"/>
          <w:sz w:val="30"/>
          <w:szCs w:val="30"/>
        </w:rPr>
        <w:t xml:space="preserve"> </w:t>
      </w:r>
      <w:r w:rsidR="00FB19C4" w:rsidRPr="00464E23">
        <w:rPr>
          <w:rFonts w:asciiTheme="majorBidi" w:hAnsiTheme="majorBidi" w:cstheme="majorBidi"/>
          <w:sz w:val="30"/>
          <w:szCs w:val="30"/>
        </w:rPr>
        <w:t>3.38</w:t>
      </w:r>
      <w:r w:rsidR="00AC79EA" w:rsidRPr="00464E23">
        <w:rPr>
          <w:rFonts w:asciiTheme="majorBidi" w:hAnsiTheme="majorBidi" w:cstheme="majorBidi"/>
          <w:sz w:val="30"/>
          <w:szCs w:val="30"/>
        </w:rPr>
        <w:t xml:space="preserve"> </w:t>
      </w:r>
      <w:r w:rsidRPr="00464E23">
        <w:rPr>
          <w:rFonts w:asciiTheme="majorBidi" w:hAnsiTheme="majorBidi" w:cstheme="majorBidi"/>
          <w:sz w:val="30"/>
          <w:szCs w:val="30"/>
          <w:cs/>
          <w:lang w:bidi="th-TH"/>
        </w:rPr>
        <w:t>ต่อปี</w:t>
      </w:r>
      <w:r w:rsidRPr="00464E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64E2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24ED2" w:rsidRPr="00464E2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464E2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อัตราดอกเบี้ยระหว่างร้อยละ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F24ED2" w:rsidRPr="00464E23">
        <w:rPr>
          <w:rFonts w:asciiTheme="majorBidi" w:hAnsiTheme="majorBidi" w:cs="Angsana New"/>
          <w:i/>
          <w:iCs/>
          <w:spacing w:val="-2"/>
          <w:sz w:val="30"/>
          <w:szCs w:val="30"/>
        </w:rPr>
        <w:t>1.31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ถึงร้อยละ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</w:rPr>
        <w:t>3.</w:t>
      </w:r>
      <w:r w:rsidR="00F24ED2" w:rsidRPr="00464E23">
        <w:rPr>
          <w:rFonts w:asciiTheme="majorBidi" w:hAnsiTheme="majorBidi" w:cs="Angsana New"/>
          <w:i/>
          <w:iCs/>
          <w:spacing w:val="-2"/>
          <w:sz w:val="30"/>
          <w:szCs w:val="30"/>
        </w:rPr>
        <w:t>34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ต่อปี</w:t>
      </w:r>
      <w:r w:rsidRPr="00464E2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ซึ่งหุ้นกู้ดังกล่าวมีวันครบกำหนดอายุระหว่าง</w:t>
      </w:r>
      <w:r w:rsidRPr="00464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19C4" w:rsidRPr="00464E23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64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ถึง</w:t>
      </w:r>
      <w:r w:rsidRPr="00464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19C4" w:rsidRPr="00464E23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464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เดือน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ธันวาคม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F24ED2"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วันครบกำหนดอายุระหว่าง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F24ED2"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เดือนถึง</w:t>
      </w:r>
      <w:r w:rsidRPr="00464E23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F24ED2"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นับจากวันที่ในรายงานทางการเงิน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</w:t>
      </w:r>
      <w:r w:rsidRPr="00464E2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บริษัทมีจุดประสงค์ที่จะถือหุ้นกู้ดังกล่าวไว้จนครบกำหนด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และกระแสเงินสดที่จะได้จากหุ้นกู้ดังกล่าวประกอบด้วย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เงินต้นและดอกเบี้ยเท่านั้น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ดังนั้นเงินลงทุนดังกล่าวจึงถูกจัดประเภทเป็นราคาทุนตัดจำหน่าย</w:t>
      </w:r>
    </w:p>
    <w:p w14:paraId="1B3EE497" w14:textId="77777777" w:rsidR="00220138" w:rsidRPr="00220138" w:rsidRDefault="00220138" w:rsidP="003A5095">
      <w:pPr>
        <w:tabs>
          <w:tab w:val="clear" w:pos="454"/>
          <w:tab w:val="clear" w:pos="680"/>
          <w:tab w:val="left" w:pos="522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9280192" w14:textId="03CD5617" w:rsidR="00436EBD" w:rsidRPr="009874D5" w:rsidRDefault="00436EBD" w:rsidP="00BD7655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39BB732E" w14:textId="77777777" w:rsidR="00FB0D74" w:rsidRPr="00FB0D74" w:rsidRDefault="00FB0D74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ED1353F" w14:textId="553051B5" w:rsidR="00436EBD" w:rsidRPr="009874D5" w:rsidRDefault="00436EBD" w:rsidP="0097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FB0D74" w:rsidRDefault="00436EBD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90"/>
        <w:gridCol w:w="180"/>
        <w:gridCol w:w="1980"/>
      </w:tblGrid>
      <w:tr w:rsidR="007D5E64" w:rsidRPr="009874D5" w14:paraId="24B944E5" w14:textId="77777777" w:rsidTr="009B102E">
        <w:trPr>
          <w:cantSplit/>
          <w:trHeight w:val="317"/>
          <w:tblHeader/>
        </w:trPr>
        <w:tc>
          <w:tcPr>
            <w:tcW w:w="4770" w:type="dxa"/>
            <w:vAlign w:val="bottom"/>
          </w:tcPr>
          <w:p w14:paraId="48528ED3" w14:textId="5900BCA1" w:rsidR="007D5E64" w:rsidRPr="009874D5" w:rsidRDefault="007D5E64" w:rsidP="007D5E64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194E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23E0A4C" w14:textId="77777777" w:rsidR="007D5E64" w:rsidRPr="009874D5" w:rsidRDefault="007D5E64" w:rsidP="007D5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7D5E64" w:rsidRPr="00287022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9B102E">
        <w:trPr>
          <w:cantSplit/>
          <w:tblHeader/>
        </w:trPr>
        <w:tc>
          <w:tcPr>
            <w:tcW w:w="477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732" w:rsidRPr="009874D5" w14:paraId="0CEF678E" w14:textId="77777777" w:rsidTr="009B102E">
        <w:trPr>
          <w:cantSplit/>
        </w:trPr>
        <w:tc>
          <w:tcPr>
            <w:tcW w:w="4770" w:type="dxa"/>
          </w:tcPr>
          <w:p w14:paraId="533BE0B1" w14:textId="17B1A42C" w:rsidR="00084732" w:rsidRPr="009874D5" w:rsidRDefault="00084732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084732" w:rsidRPr="009874D5" w:rsidRDefault="00084732" w:rsidP="0008473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04ED087" w14:textId="0C5143B5" w:rsidR="00084732" w:rsidRDefault="00F13850" w:rsidP="00F07C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6,483,594</w:t>
            </w:r>
          </w:p>
        </w:tc>
        <w:tc>
          <w:tcPr>
            <w:tcW w:w="180" w:type="dxa"/>
          </w:tcPr>
          <w:p w14:paraId="3D75118D" w14:textId="77777777" w:rsidR="00084732" w:rsidRDefault="00084732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F7C41A6" w14:textId="249F3AB7" w:rsidR="00084732" w:rsidRPr="00230ABC" w:rsidRDefault="00F13850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6,483,578</w:t>
            </w:r>
          </w:p>
        </w:tc>
      </w:tr>
      <w:tr w:rsidR="0009765E" w:rsidRPr="009874D5" w14:paraId="03C68280" w14:textId="77777777" w:rsidTr="009B102E">
        <w:trPr>
          <w:cantSplit/>
        </w:trPr>
        <w:tc>
          <w:tcPr>
            <w:tcW w:w="4770" w:type="dxa"/>
          </w:tcPr>
          <w:p w14:paraId="57647BF1" w14:textId="2C3855EC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92389A4" w14:textId="72935B2D" w:rsidR="0009765E" w:rsidRPr="003D3E8E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61,562</w:t>
            </w:r>
          </w:p>
        </w:tc>
        <w:tc>
          <w:tcPr>
            <w:tcW w:w="180" w:type="dxa"/>
          </w:tcPr>
          <w:p w14:paraId="74105B65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1B982" w14:textId="1B76286E" w:rsidR="0009765E" w:rsidRPr="009874D5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61,534</w:t>
            </w:r>
          </w:p>
        </w:tc>
      </w:tr>
      <w:tr w:rsidR="0009765E" w:rsidRPr="009874D5" w14:paraId="1209844F" w14:textId="77777777" w:rsidTr="009B102E">
        <w:trPr>
          <w:cantSplit/>
        </w:trPr>
        <w:tc>
          <w:tcPr>
            <w:tcW w:w="4770" w:type="dxa"/>
          </w:tcPr>
          <w:p w14:paraId="71892CE8" w14:textId="2D6361DD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5D4504" w14:textId="54AFDCFD" w:rsidR="0009765E" w:rsidRPr="009874D5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(215)</w:t>
            </w:r>
          </w:p>
        </w:tc>
        <w:tc>
          <w:tcPr>
            <w:tcW w:w="180" w:type="dxa"/>
          </w:tcPr>
          <w:p w14:paraId="2278123F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C3DD31" w14:textId="007EC7A4" w:rsidR="0009765E" w:rsidRPr="009874D5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(215)</w:t>
            </w:r>
          </w:p>
        </w:tc>
      </w:tr>
      <w:tr w:rsidR="0009765E" w:rsidRPr="009874D5" w14:paraId="0F0E1631" w14:textId="77777777" w:rsidTr="009B102E">
        <w:trPr>
          <w:cantSplit/>
        </w:trPr>
        <w:tc>
          <w:tcPr>
            <w:tcW w:w="4770" w:type="dxa"/>
          </w:tcPr>
          <w:p w14:paraId="12258692" w14:textId="4DC7462D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BAAB4" w14:textId="5F04F3A8" w:rsidR="0009765E" w:rsidRPr="009874D5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(143,510)</w:t>
            </w:r>
          </w:p>
        </w:tc>
        <w:tc>
          <w:tcPr>
            <w:tcW w:w="180" w:type="dxa"/>
          </w:tcPr>
          <w:p w14:paraId="120A608B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32A5C5" w14:textId="63637263" w:rsidR="0009765E" w:rsidRPr="009874D5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(143,505)</w:t>
            </w:r>
          </w:p>
        </w:tc>
      </w:tr>
      <w:tr w:rsidR="0009765E" w:rsidRPr="009874D5" w14:paraId="23A44224" w14:textId="77777777" w:rsidTr="009B102E">
        <w:trPr>
          <w:cantSplit/>
        </w:trPr>
        <w:tc>
          <w:tcPr>
            <w:tcW w:w="4770" w:type="dxa"/>
          </w:tcPr>
          <w:p w14:paraId="10EDB944" w14:textId="69E0AB84" w:rsidR="0009765E" w:rsidRPr="0097562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09765E" w:rsidRPr="0097562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1A74EA8D" w:rsidR="0009765E" w:rsidRPr="00DE35A1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6,401,431</w:t>
            </w:r>
          </w:p>
        </w:tc>
        <w:tc>
          <w:tcPr>
            <w:tcW w:w="180" w:type="dxa"/>
          </w:tcPr>
          <w:p w14:paraId="0C3827E4" w14:textId="77777777" w:rsidR="0009765E" w:rsidRPr="00DE35A1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5F602581" w:rsidR="0009765E" w:rsidRPr="00DE35A1" w:rsidRDefault="00F31601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6,401,392</w:t>
            </w:r>
          </w:p>
        </w:tc>
      </w:tr>
    </w:tbl>
    <w:p w14:paraId="56AD5DFE" w14:textId="03BE32B1" w:rsidR="001E6748" w:rsidRDefault="001E6748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2AB5A90" w14:textId="77777777" w:rsidR="001E6748" w:rsidRDefault="001E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BCB35F6" w14:textId="172B8276" w:rsidR="005D248D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992CE8E" w14:textId="77777777" w:rsidR="00FB0D74" w:rsidRPr="00FB0D74" w:rsidRDefault="00FB0D74" w:rsidP="008F252E">
      <w:pPr>
        <w:pStyle w:val="Caption"/>
        <w:spacing w:line="24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9B10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1C85552A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2F7397D9" w14:textId="40D0D7F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</w:p>
        </w:tc>
        <w:tc>
          <w:tcPr>
            <w:tcW w:w="1170" w:type="dxa"/>
            <w:vAlign w:val="bottom"/>
          </w:tcPr>
          <w:p w14:paraId="00951A0E" w14:textId="556980AD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731543B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4B7A5EBD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171D92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30915619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48D47BC6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52A0C3F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7D5E64" w:rsidRPr="009874D5" w14:paraId="458F30DF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4220DD69" w14:textId="7777777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DAE4F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94EB4" w:rsidRPr="009874D5" w14:paraId="03CCE350" w14:textId="77777777" w:rsidTr="009B102E">
        <w:trPr>
          <w:cantSplit/>
        </w:trPr>
        <w:tc>
          <w:tcPr>
            <w:tcW w:w="3960" w:type="dxa"/>
            <w:hideMark/>
          </w:tcPr>
          <w:p w14:paraId="5966170A" w14:textId="7B38B4D7" w:rsidR="00194EB4" w:rsidRPr="009874D5" w:rsidRDefault="00194EB4" w:rsidP="00194E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170" w:type="dxa"/>
          </w:tcPr>
          <w:p w14:paraId="3C8EC6C1" w14:textId="7B66A346" w:rsidR="00194EB4" w:rsidRPr="009874D5" w:rsidRDefault="00606F42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363,245</w:t>
            </w:r>
          </w:p>
        </w:tc>
        <w:tc>
          <w:tcPr>
            <w:tcW w:w="180" w:type="dxa"/>
          </w:tcPr>
          <w:p w14:paraId="4C6BB813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818233" w14:textId="6F46E1D5" w:rsidR="00194EB4" w:rsidRPr="007C4649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811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252,169</w:t>
            </w:r>
          </w:p>
        </w:tc>
        <w:tc>
          <w:tcPr>
            <w:tcW w:w="180" w:type="dxa"/>
          </w:tcPr>
          <w:p w14:paraId="126CBB71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F9A84" w14:textId="7625AEE7" w:rsidR="00194EB4" w:rsidRPr="009874D5" w:rsidRDefault="00606F42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358,854</w:t>
            </w:r>
          </w:p>
        </w:tc>
        <w:tc>
          <w:tcPr>
            <w:tcW w:w="180" w:type="dxa"/>
          </w:tcPr>
          <w:p w14:paraId="1EB7AA33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6D72FE0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11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253,685</w:t>
            </w:r>
          </w:p>
        </w:tc>
      </w:tr>
      <w:tr w:rsidR="00194EB4" w:rsidRPr="009874D5" w14:paraId="0EE1BEE3" w14:textId="77777777" w:rsidTr="009B102E">
        <w:trPr>
          <w:cantSplit/>
        </w:trPr>
        <w:tc>
          <w:tcPr>
            <w:tcW w:w="3960" w:type="dxa"/>
            <w:hideMark/>
          </w:tcPr>
          <w:p w14:paraId="76CD1CFD" w14:textId="2B725B7F" w:rsidR="00194EB4" w:rsidRPr="009874D5" w:rsidRDefault="00194EB4" w:rsidP="00194EB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DE1FB5" w14:textId="5B3448CD" w:rsidR="00194EB4" w:rsidRPr="009874D5" w:rsidRDefault="00606F42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(354,566)</w:t>
            </w:r>
          </w:p>
        </w:tc>
        <w:tc>
          <w:tcPr>
            <w:tcW w:w="180" w:type="dxa"/>
          </w:tcPr>
          <w:p w14:paraId="25732345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5A430D7F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11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(271,434)</w:t>
            </w:r>
          </w:p>
        </w:tc>
        <w:tc>
          <w:tcPr>
            <w:tcW w:w="180" w:type="dxa"/>
          </w:tcPr>
          <w:p w14:paraId="657B892C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A4609" w14:textId="71FF0598" w:rsidR="00194EB4" w:rsidRPr="009874D5" w:rsidRDefault="00606F42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(349,729)</w:t>
            </w:r>
          </w:p>
        </w:tc>
        <w:tc>
          <w:tcPr>
            <w:tcW w:w="180" w:type="dxa"/>
          </w:tcPr>
          <w:p w14:paraId="6F6D9412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45DDDE4D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6145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(272,165)</w:t>
            </w:r>
          </w:p>
        </w:tc>
      </w:tr>
      <w:tr w:rsidR="00194EB4" w:rsidRPr="009874D5" w14:paraId="7C02D2C3" w14:textId="77777777" w:rsidTr="00BC5F53">
        <w:trPr>
          <w:cantSplit/>
        </w:trPr>
        <w:tc>
          <w:tcPr>
            <w:tcW w:w="3960" w:type="dxa"/>
          </w:tcPr>
          <w:p w14:paraId="0564BDDF" w14:textId="4B3C16B7" w:rsidR="00194EB4" w:rsidRPr="009874D5" w:rsidRDefault="00194EB4" w:rsidP="00194E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56EF5DE1" w:rsidR="00194EB4" w:rsidRPr="000126E7" w:rsidRDefault="00606F42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8,679</w:t>
            </w:r>
          </w:p>
        </w:tc>
        <w:tc>
          <w:tcPr>
            <w:tcW w:w="180" w:type="dxa"/>
          </w:tcPr>
          <w:p w14:paraId="6FB13234" w14:textId="77777777" w:rsidR="00194EB4" w:rsidRPr="000126E7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595ADEAF" w:rsidR="00194EB4" w:rsidRPr="000126E7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11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(19,265)</w:t>
            </w:r>
          </w:p>
        </w:tc>
        <w:tc>
          <w:tcPr>
            <w:tcW w:w="180" w:type="dxa"/>
          </w:tcPr>
          <w:p w14:paraId="57FE8028" w14:textId="77777777" w:rsidR="00194EB4" w:rsidRPr="000126E7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104C4435" w:rsidR="00194EB4" w:rsidRPr="000126E7" w:rsidRDefault="00606F42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9,125</w:t>
            </w:r>
          </w:p>
        </w:tc>
        <w:tc>
          <w:tcPr>
            <w:tcW w:w="180" w:type="dxa"/>
          </w:tcPr>
          <w:p w14:paraId="3A66EE63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3F5EEB8E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614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(18,480)</w:t>
            </w:r>
          </w:p>
        </w:tc>
      </w:tr>
    </w:tbl>
    <w:p w14:paraId="4E8600C5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74950D" w14:textId="091A3C3F" w:rsidR="007C4649" w:rsidRDefault="007C4649" w:rsidP="0027645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FB0D74" w:rsidRDefault="007C4649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78"/>
        <w:gridCol w:w="1172"/>
        <w:gridCol w:w="180"/>
        <w:gridCol w:w="1170"/>
      </w:tblGrid>
      <w:tr w:rsidR="007C4649" w:rsidRPr="009874D5" w14:paraId="5508236F" w14:textId="77777777" w:rsidTr="009B102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39EF355F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34443483" w14:textId="6636A2B6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379F619A" w14:textId="377F8A51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78702CE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6AF13" w14:textId="32EA1633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1E271EC8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59627506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40E294E9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3130407F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EE0B7E" w:rsidRPr="009874D5" w14:paraId="19798442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28DF54CE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C52DC4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C1A4E" w:rsidRPr="009874D5" w14:paraId="3BD17ADB" w14:textId="77777777" w:rsidTr="009B102E">
        <w:trPr>
          <w:cantSplit/>
        </w:trPr>
        <w:tc>
          <w:tcPr>
            <w:tcW w:w="3870" w:type="dxa"/>
            <w:hideMark/>
          </w:tcPr>
          <w:p w14:paraId="65D39976" w14:textId="77777777" w:rsidR="00AC1A4E" w:rsidRPr="009874D5" w:rsidRDefault="00AC1A4E" w:rsidP="00AC1A4E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1B33AA2" w14:textId="6B8F0C5B" w:rsidR="00AC1A4E" w:rsidRPr="00890843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130F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110,071</w:t>
            </w:r>
          </w:p>
        </w:tc>
        <w:tc>
          <w:tcPr>
            <w:tcW w:w="180" w:type="dxa"/>
          </w:tcPr>
          <w:p w14:paraId="53DD0881" w14:textId="77777777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9C2AC9" w14:textId="2C866591" w:rsidR="00AC1A4E" w:rsidRPr="00634D43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6145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82,499</w:t>
            </w:r>
          </w:p>
        </w:tc>
        <w:tc>
          <w:tcPr>
            <w:tcW w:w="178" w:type="dxa"/>
          </w:tcPr>
          <w:p w14:paraId="3F223D68" w14:textId="77777777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F9A9733" w14:textId="7FA279F8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130F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98,95</w:t>
            </w:r>
            <w:r w:rsidR="00C4202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08A73FE5" w14:textId="77777777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4AE8CB" w14:textId="1F9C8333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73,114</w:t>
            </w:r>
          </w:p>
        </w:tc>
      </w:tr>
      <w:tr w:rsidR="00AC1A4E" w:rsidRPr="009874D5" w14:paraId="71E2985E" w14:textId="77777777" w:rsidTr="009B102E">
        <w:trPr>
          <w:cantSplit/>
        </w:trPr>
        <w:tc>
          <w:tcPr>
            <w:tcW w:w="3870" w:type="dxa"/>
          </w:tcPr>
          <w:p w14:paraId="6E62E57E" w14:textId="77777777" w:rsidR="00AC1A4E" w:rsidRPr="009874D5" w:rsidRDefault="00AC1A4E" w:rsidP="00AC1A4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69D9F66B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130F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(75,434)</w:t>
            </w:r>
          </w:p>
        </w:tc>
        <w:tc>
          <w:tcPr>
            <w:tcW w:w="180" w:type="dxa"/>
          </w:tcPr>
          <w:p w14:paraId="39FDDCEA" w14:textId="77777777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0CDC7" w14:textId="146530A8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6145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(66,609)</w:t>
            </w:r>
          </w:p>
        </w:tc>
        <w:tc>
          <w:tcPr>
            <w:tcW w:w="178" w:type="dxa"/>
          </w:tcPr>
          <w:p w14:paraId="2EB34427" w14:textId="77777777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5EA031D3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130F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(70,77</w:t>
            </w:r>
            <w:r w:rsidR="00C4202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  <w:r w:rsidRPr="002130F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7240D4D" w14:textId="77777777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1F7297FD" w:rsidR="00AC1A4E" w:rsidRPr="009874D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(55,399)</w:t>
            </w:r>
          </w:p>
        </w:tc>
      </w:tr>
      <w:tr w:rsidR="00AC1A4E" w:rsidRPr="009874D5" w14:paraId="1761AE2B" w14:textId="77777777" w:rsidTr="009B102E">
        <w:trPr>
          <w:cantSplit/>
        </w:trPr>
        <w:tc>
          <w:tcPr>
            <w:tcW w:w="3870" w:type="dxa"/>
          </w:tcPr>
          <w:p w14:paraId="1CFC407E" w14:textId="7C24C26A" w:rsidR="00AC1A4E" w:rsidRPr="00475315" w:rsidRDefault="00AC1A4E" w:rsidP="00AC1A4E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69CF4E58" w:rsidR="00AC1A4E" w:rsidRPr="00890843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13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34,637</w:t>
            </w:r>
          </w:p>
        </w:tc>
        <w:tc>
          <w:tcPr>
            <w:tcW w:w="180" w:type="dxa"/>
          </w:tcPr>
          <w:p w14:paraId="640FBD81" w14:textId="77777777" w:rsidR="00AC1A4E" w:rsidRPr="00890843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72B645D7" w:rsidR="00AC1A4E" w:rsidRPr="00890843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15,890</w:t>
            </w:r>
          </w:p>
        </w:tc>
        <w:tc>
          <w:tcPr>
            <w:tcW w:w="178" w:type="dxa"/>
          </w:tcPr>
          <w:p w14:paraId="72737950" w14:textId="77777777" w:rsidR="00AC1A4E" w:rsidRPr="00890843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146CB422" w:rsidR="00AC1A4E" w:rsidRPr="00890843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813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28,184</w:t>
            </w:r>
          </w:p>
        </w:tc>
        <w:tc>
          <w:tcPr>
            <w:tcW w:w="180" w:type="dxa"/>
          </w:tcPr>
          <w:p w14:paraId="0BAF785A" w14:textId="77777777" w:rsidR="00AC1A4E" w:rsidRPr="0047531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4EB7E3E0" w:rsidR="00AC1A4E" w:rsidRPr="00475315" w:rsidRDefault="00AC1A4E" w:rsidP="00A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17,715</w:t>
            </w:r>
          </w:p>
        </w:tc>
      </w:tr>
    </w:tbl>
    <w:p w14:paraId="19635E79" w14:textId="77777777" w:rsidR="007C4649" w:rsidRPr="00FB0D74" w:rsidRDefault="007C4649" w:rsidP="00FB0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47EC906" w14:textId="1C5EA603" w:rsidR="00615D44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</w:t>
      </w:r>
      <w:r w:rsidRPr="00AD1D1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คาดว่าจะเกิดขึ้นสำหรับกลุ่มบริษัท อัตราภาษีเงินได้ถัวเฉลี่ยของกลุ่มบริษัทและบริษัทเท่ากับร้อยละ </w:t>
      </w:r>
      <w:r w:rsidR="00AD1D14" w:rsidRPr="00AD1D14">
        <w:rPr>
          <w:rFonts w:asciiTheme="majorBidi" w:hAnsiTheme="majorBidi" w:cstheme="majorBidi"/>
          <w:sz w:val="30"/>
          <w:szCs w:val="30"/>
          <w:lang w:val="en-GB"/>
        </w:rPr>
        <w:t>3.82</w:t>
      </w:r>
      <w:r w:rsidRPr="00AD1D1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="001F4BEE" w:rsidRPr="00AD1D14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AD1D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D1D14" w:rsidRPr="00AD1D14">
        <w:rPr>
          <w:rFonts w:asciiTheme="majorBidi" w:hAnsiTheme="majorBidi" w:cstheme="majorBidi"/>
          <w:sz w:val="30"/>
          <w:szCs w:val="30"/>
          <w:lang w:val="en-GB"/>
        </w:rPr>
        <w:t>3.55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7D5E64" w:rsidRPr="007D5E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มีนาคม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194EB4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5A7B94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ร้อยละ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194EB4">
        <w:rPr>
          <w:rFonts w:asciiTheme="majorBidi" w:hAnsiTheme="majorBidi"/>
          <w:i/>
          <w:iCs/>
          <w:sz w:val="30"/>
          <w:szCs w:val="30"/>
          <w:lang w:val="en-GB"/>
        </w:rPr>
        <w:t>2.29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และร้อยละ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194EB4">
        <w:rPr>
          <w:rFonts w:asciiTheme="majorBidi" w:hAnsiTheme="majorBidi"/>
          <w:i/>
          <w:iCs/>
          <w:sz w:val="30"/>
          <w:szCs w:val="30"/>
          <w:lang w:val="en-GB"/>
        </w:rPr>
        <w:t>2.51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ตามลำดับ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3A70B5D8" w14:textId="77777777" w:rsidR="00E14F06" w:rsidRDefault="00E14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5D6533C" w14:textId="77777777" w:rsidR="00E14F06" w:rsidRPr="00E9664E" w:rsidRDefault="00E14F06" w:rsidP="00E966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664E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E9664E">
        <w:rPr>
          <w:rFonts w:asciiTheme="majorBidi" w:hAnsiTheme="majorBidi" w:cstheme="majorBidi"/>
          <w:sz w:val="30"/>
          <w:szCs w:val="30"/>
          <w:lang w:val="en-GB"/>
        </w:rPr>
        <w:t xml:space="preserve">12 </w:t>
      </w:r>
      <w:r w:rsidRPr="00E9664E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1A43FB7E" w14:textId="77777777" w:rsidR="00E14F06" w:rsidRPr="0060505F" w:rsidRDefault="00E14F06" w:rsidP="00E14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lang w:val="en-GB"/>
        </w:rPr>
      </w:pPr>
    </w:p>
    <w:p w14:paraId="3D13CA52" w14:textId="27BECE4D" w:rsidR="00E14F06" w:rsidRPr="008D1451" w:rsidRDefault="00E14F06" w:rsidP="00E966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D1451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ลุ่มบริษัทอยู่ในบังคับของภาษีเงินได้ขั้นต่ำส่วนเพิ่มตามพระราชก</w:t>
      </w:r>
      <w:r w:rsidRPr="008D1451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ำ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หนดว่าด้วยภาษีส่วนเพิ่มซึ่งมีผลบังคับใช้ตั้งแต่วันที่ </w:t>
      </w:r>
      <w:r w:rsidRPr="008D145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1 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มกราคม </w:t>
      </w:r>
      <w:r w:rsidRPr="008D145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2568 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เป็นต้นไป เนื่องจากบริษัท ไทยยูเนี่ยน กรุ๊ป จำกัด (มหาชน) (“บริษัทใหญ่”) และบริษัทย่อยที่ดำเนินธุรกิจในประเทศไทยส่วนใหญ่ มีอัตราภาษีเงินได้ที่แท้จริงต่ำกว่าร้อยละ </w:t>
      </w:r>
      <w:r w:rsidRPr="008D145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15 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ดังนั้น บริษัทใหญ่จึงรับผิดชอบในการประเมินผลกระทบของกฎหมายดังกล่าว โดยกลุ่มบริษัทและบริษัทรับรู้ภาษีส่วนเพิ่มเป็นค่าใช้จ่ายภาษีเงินได้</w:t>
      </w:r>
      <w:r w:rsidRPr="008D145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ในงบกำไรขาดทุนเบ็ดเสร็จรวมและงบกำไรขาดทุนเบ็ดเสร็จเฉพาะกิจการสำหรับ</w:t>
      </w:r>
      <w:r w:rsidR="00754BD2" w:rsidRPr="008D1451">
        <w:rPr>
          <w:rFonts w:asciiTheme="majorBidi" w:hAnsiTheme="majorBidi" w:cstheme="majorBidi" w:hint="cs"/>
          <w:spacing w:val="6"/>
          <w:sz w:val="30"/>
          <w:szCs w:val="30"/>
          <w:cs/>
          <w:lang w:val="en-GB"/>
        </w:rPr>
        <w:t>งวดสามเดือน</w:t>
      </w:r>
      <w:r w:rsidRPr="008D145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สิ้นสุดวันที่ </w:t>
      </w:r>
      <w:r w:rsidRPr="008D1451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31 </w:t>
      </w:r>
      <w:r w:rsidR="00F34204" w:rsidRPr="008D145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มีนาคม</w:t>
      </w:r>
      <w:r w:rsidR="00F34204" w:rsidRPr="008D1451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2569</w:t>
      </w:r>
      <w:r w:rsidRPr="008D1451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</w:t>
      </w:r>
      <w:r w:rsidRPr="008D145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เป็นจำนวนเงิน </w:t>
      </w:r>
      <w:r w:rsidR="00F34204" w:rsidRPr="008D1451">
        <w:rPr>
          <w:rFonts w:asciiTheme="majorBidi" w:hAnsiTheme="majorBidi" w:cstheme="majorBidi"/>
          <w:spacing w:val="6"/>
          <w:sz w:val="30"/>
          <w:szCs w:val="30"/>
          <w:lang w:val="en-GB"/>
        </w:rPr>
        <w:t>17.4</w:t>
      </w:r>
      <w:r w:rsidRPr="008D1451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</w:t>
      </w:r>
      <w:r w:rsidRPr="008D145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ล้านบาท </w:t>
      </w:r>
      <w:r w:rsidRPr="008D1451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GB"/>
        </w:rPr>
        <w:t>(</w:t>
      </w:r>
      <w:r w:rsidR="00754BD2" w:rsidRPr="008D145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754BD2" w:rsidRPr="008D1451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 xml:space="preserve">มีนาคม </w:t>
      </w:r>
      <w:r w:rsidRPr="008D1451">
        <w:rPr>
          <w:rFonts w:asciiTheme="majorBidi" w:hAnsiTheme="majorBidi" w:cstheme="majorBidi"/>
          <w:i/>
          <w:iCs/>
          <w:spacing w:val="6"/>
          <w:sz w:val="30"/>
          <w:szCs w:val="30"/>
          <w:lang w:val="en-GB"/>
        </w:rPr>
        <w:t>256</w:t>
      </w:r>
      <w:r w:rsidR="00F34204" w:rsidRPr="008D1451">
        <w:rPr>
          <w:rFonts w:asciiTheme="majorBidi" w:hAnsiTheme="majorBidi" w:cstheme="majorBidi"/>
          <w:i/>
          <w:iCs/>
          <w:spacing w:val="6"/>
          <w:sz w:val="30"/>
          <w:szCs w:val="30"/>
          <w:lang w:val="en-GB"/>
        </w:rPr>
        <w:t>8</w:t>
      </w:r>
      <w:r w:rsidRPr="008D1451">
        <w:rPr>
          <w:rFonts w:asciiTheme="majorBidi" w:hAnsiTheme="majorBidi" w:cstheme="majorBidi"/>
          <w:i/>
          <w:iCs/>
          <w:spacing w:val="6"/>
          <w:sz w:val="30"/>
          <w:szCs w:val="30"/>
          <w:lang w:val="en-GB"/>
        </w:rPr>
        <w:t xml:space="preserve">: </w:t>
      </w:r>
      <w:r w:rsidRPr="008D1451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GB"/>
        </w:rPr>
        <w:t>ไม่มี)</w:t>
      </w:r>
    </w:p>
    <w:p w14:paraId="3CE50E86" w14:textId="586AE0D3" w:rsidR="00802F74" w:rsidRPr="009874D5" w:rsidRDefault="00802F74" w:rsidP="00F168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360"/>
        <w:gridCol w:w="1170"/>
        <w:gridCol w:w="270"/>
        <w:gridCol w:w="1170"/>
        <w:gridCol w:w="270"/>
        <w:gridCol w:w="1080"/>
      </w:tblGrid>
      <w:tr w:rsidR="00802F74" w:rsidRPr="009874D5" w14:paraId="42879FEE" w14:textId="77777777" w:rsidTr="000E6E7E">
        <w:trPr>
          <w:tblHeader/>
        </w:trPr>
        <w:tc>
          <w:tcPr>
            <w:tcW w:w="396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065" w:rsidRPr="009874D5" w14:paraId="2626222C" w14:textId="77777777" w:rsidTr="000E6E7E">
        <w:trPr>
          <w:tblHeader/>
        </w:trPr>
        <w:tc>
          <w:tcPr>
            <w:tcW w:w="3960" w:type="dxa"/>
          </w:tcPr>
          <w:p w14:paraId="680F4EF1" w14:textId="509D75FD" w:rsidR="00C0488D" w:rsidRPr="00EF7D1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2E545974" w14:textId="216CFE9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center"/>
          </w:tcPr>
          <w:p w14:paraId="74F89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0CBCC8" w14:textId="6D6E968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B34F5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7F7EB90" w14:textId="4692A0EC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0D14D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CFBA2C" w14:textId="023467C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74065" w:rsidRPr="009874D5" w14:paraId="7BBF5324" w14:textId="77777777" w:rsidTr="000E6E7E">
        <w:trPr>
          <w:trHeight w:val="155"/>
          <w:tblHeader/>
        </w:trPr>
        <w:tc>
          <w:tcPr>
            <w:tcW w:w="3960" w:type="dxa"/>
          </w:tcPr>
          <w:p w14:paraId="6C3B145E" w14:textId="77777777" w:rsidR="00C0488D" w:rsidRPr="002659A0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1893B7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78BBB5B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37647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5A5D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88BC1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A4B02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075E7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65" w:rsidRPr="009874D5" w14:paraId="5C846D42" w14:textId="77777777" w:rsidTr="000E6E7E">
        <w:tc>
          <w:tcPr>
            <w:tcW w:w="3960" w:type="dxa"/>
          </w:tcPr>
          <w:p w14:paraId="780E7ACF" w14:textId="612BD51E" w:rsidR="00C0488D" w:rsidRPr="00872097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กำไรสุทธิสำหรับงวดที่เป็นส่วนของผู้เป็นเจ้าของของบริษัทใหญ่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260" w:type="dxa"/>
            <w:vAlign w:val="bottom"/>
          </w:tcPr>
          <w:p w14:paraId="5E8A5EE5" w14:textId="148A3721" w:rsidR="00C0488D" w:rsidRPr="009874D5" w:rsidRDefault="00150508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871,273</w:t>
            </w:r>
          </w:p>
        </w:tc>
        <w:tc>
          <w:tcPr>
            <w:tcW w:w="360" w:type="dxa"/>
          </w:tcPr>
          <w:p w14:paraId="7D674F3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5774AE" w14:textId="05C74C32" w:rsidR="00C0488D" w:rsidRPr="007956D1" w:rsidRDefault="00194EB4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676</w:t>
            </w:r>
            <w:r w:rsidR="00C0488D" w:rsidRPr="00036D7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870</w:t>
            </w:r>
          </w:p>
        </w:tc>
        <w:tc>
          <w:tcPr>
            <w:tcW w:w="270" w:type="dxa"/>
          </w:tcPr>
          <w:p w14:paraId="592426E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64BB4" w14:textId="3193913D" w:rsidR="00C0488D" w:rsidRPr="009874D5" w:rsidRDefault="00150508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765,681</w:t>
            </w:r>
          </w:p>
        </w:tc>
        <w:tc>
          <w:tcPr>
            <w:tcW w:w="270" w:type="dxa"/>
          </w:tcPr>
          <w:p w14:paraId="35C3310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C9DF4" w14:textId="2199D7DA" w:rsidR="00C0488D" w:rsidRPr="009874D5" w:rsidRDefault="00194EB4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687,813</w:t>
            </w:r>
          </w:p>
        </w:tc>
      </w:tr>
      <w:tr w:rsidR="00F74065" w:rsidRPr="009874D5" w14:paraId="73DE425F" w14:textId="77777777" w:rsidTr="000E6E7E">
        <w:trPr>
          <w:trHeight w:val="269"/>
        </w:trPr>
        <w:tc>
          <w:tcPr>
            <w:tcW w:w="3960" w:type="dxa"/>
          </w:tcPr>
          <w:p w14:paraId="5F607216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205B28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7F9E942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1A73F7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3B80A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C2F270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DB9661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4E7D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74065" w:rsidRPr="009874D5" w14:paraId="5632AF11" w14:textId="77777777" w:rsidTr="000E6E7E">
        <w:tc>
          <w:tcPr>
            <w:tcW w:w="3960" w:type="dxa"/>
          </w:tcPr>
          <w:p w14:paraId="30A5239C" w14:textId="27692C83" w:rsidR="00C0488D" w:rsidRPr="00227181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53DD21" w14:textId="3FCED7D7" w:rsidR="00C0488D" w:rsidRPr="009874D5" w:rsidRDefault="00150508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360" w:type="dxa"/>
          </w:tcPr>
          <w:p w14:paraId="0E572371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F76178" w14:textId="5B27E7B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1063140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035B48" w14:textId="7F762766" w:rsidR="00C0488D" w:rsidRPr="009874D5" w:rsidRDefault="00150508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4FD1A8B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2E407" w14:textId="2681A09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F74065" w:rsidRPr="009874D5" w14:paraId="5E0919C9" w14:textId="77777777" w:rsidTr="000E6E7E">
        <w:tc>
          <w:tcPr>
            <w:tcW w:w="3960" w:type="dxa"/>
          </w:tcPr>
          <w:p w14:paraId="717306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D8C85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6B8A210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229DB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9D6C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81E4A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D38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E046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74065" w:rsidRPr="009874D5" w14:paraId="200E8D62" w14:textId="77777777" w:rsidTr="000E6E7E">
        <w:tc>
          <w:tcPr>
            <w:tcW w:w="3960" w:type="dxa"/>
          </w:tcPr>
          <w:p w14:paraId="1E2F22C4" w14:textId="1E35272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557E84" w14:textId="4EBFA3A0" w:rsidR="00C0488D" w:rsidRPr="009874D5" w:rsidRDefault="00150508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0.29</w:t>
            </w:r>
          </w:p>
        </w:tc>
        <w:tc>
          <w:tcPr>
            <w:tcW w:w="360" w:type="dxa"/>
          </w:tcPr>
          <w:p w14:paraId="17E3421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6BC979" w14:textId="6768BF4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361CDB4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144494" w14:textId="761FCF1A" w:rsidR="00C0488D" w:rsidRPr="009874D5" w:rsidRDefault="00150508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0.26</w:t>
            </w:r>
          </w:p>
        </w:tc>
        <w:tc>
          <w:tcPr>
            <w:tcW w:w="270" w:type="dxa"/>
          </w:tcPr>
          <w:p w14:paraId="00978D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28A9FF" w14:textId="12AE53CA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4EE58091" w14:textId="375C7448" w:rsidR="00F16836" w:rsidRDefault="00F1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F81E44A" w14:textId="2E8EAC5D" w:rsidR="0080633C" w:rsidRPr="00014E29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4E2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51FC7A5" w14:textId="77777777" w:rsidR="0080633C" w:rsidRPr="009874D5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CC32" w14:textId="44D12986" w:rsidR="00B650E6" w:rsidRDefault="000054FA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9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672F7">
        <w:rPr>
          <w:rFonts w:asciiTheme="majorBidi" w:eastAsia="Calibri" w:hAnsiTheme="majorBidi" w:cs="Angsana New"/>
          <w:sz w:val="30"/>
          <w:szCs w:val="30"/>
        </w:rPr>
        <w:br/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</w:t>
      </w:r>
      <w:r w:rsidR="00194EB4">
        <w:rPr>
          <w:rFonts w:asciiTheme="majorBidi" w:eastAsia="Calibri" w:hAnsiTheme="majorBidi" w:cstheme="majorBidi"/>
          <w:sz w:val="30"/>
          <w:szCs w:val="30"/>
        </w:rPr>
        <w:t>8</w:t>
      </w:r>
    </w:p>
    <w:p w14:paraId="34B0CBA3" w14:textId="77777777" w:rsidR="000054FA" w:rsidRPr="00975625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7847A0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C0488D" w:rsidRPr="009874D5" w14:paraId="7B1A23E6" w14:textId="77777777" w:rsidTr="003067DA">
        <w:trPr>
          <w:cantSplit/>
          <w:tblHeader/>
        </w:trPr>
        <w:tc>
          <w:tcPr>
            <w:tcW w:w="4230" w:type="dxa"/>
          </w:tcPr>
          <w:p w14:paraId="58FB71CD" w14:textId="7B2CA87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4149B7BD" w14:textId="2732DBEA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441AA79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652B588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6331FA4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4AEF250E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2A1C659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536D5BE8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C0488D" w:rsidRPr="009874D5" w14:paraId="38F4CA86" w14:textId="77777777" w:rsidTr="007847A0">
        <w:trPr>
          <w:cantSplit/>
          <w:tblHeader/>
        </w:trPr>
        <w:tc>
          <w:tcPr>
            <w:tcW w:w="4230" w:type="dxa"/>
          </w:tcPr>
          <w:p w14:paraId="34E017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08B49B97" w14:textId="77777777" w:rsidTr="003067DA">
        <w:trPr>
          <w:cantSplit/>
        </w:trPr>
        <w:tc>
          <w:tcPr>
            <w:tcW w:w="4230" w:type="dxa"/>
          </w:tcPr>
          <w:p w14:paraId="220A413C" w14:textId="1790581F" w:rsidR="00C0488D" w:rsidRPr="00AA541D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990" w:type="dxa"/>
          </w:tcPr>
          <w:p w14:paraId="7E756A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787C" w:rsidRPr="009874D5" w14:paraId="7255BB69" w14:textId="77777777" w:rsidTr="00B45648">
        <w:trPr>
          <w:cantSplit/>
        </w:trPr>
        <w:tc>
          <w:tcPr>
            <w:tcW w:w="4230" w:type="dxa"/>
          </w:tcPr>
          <w:p w14:paraId="13C1AFB3" w14:textId="54D1C6F0" w:rsidR="005D787C" w:rsidRPr="009874D5" w:rsidRDefault="005D787C" w:rsidP="005D78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center"/>
          </w:tcPr>
          <w:p w14:paraId="087E1037" w14:textId="41A08368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E1F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1,405</w:t>
            </w:r>
          </w:p>
        </w:tc>
        <w:tc>
          <w:tcPr>
            <w:tcW w:w="180" w:type="dxa"/>
          </w:tcPr>
          <w:p w14:paraId="6740CB92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30E2B8A8" w:rsidR="005D787C" w:rsidRPr="00225362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E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12,399</w:t>
            </w:r>
          </w:p>
        </w:tc>
        <w:tc>
          <w:tcPr>
            <w:tcW w:w="178" w:type="dxa"/>
          </w:tcPr>
          <w:p w14:paraId="7CECA9F9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1B643" w14:textId="24C4EB93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E1F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1,405</w:t>
            </w:r>
          </w:p>
        </w:tc>
        <w:tc>
          <w:tcPr>
            <w:tcW w:w="180" w:type="dxa"/>
          </w:tcPr>
          <w:p w14:paraId="59F9E51B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2D7228F" w14:textId="26BD39B5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12,399</w:t>
            </w:r>
          </w:p>
        </w:tc>
      </w:tr>
      <w:tr w:rsidR="005D787C" w:rsidRPr="009874D5" w14:paraId="06CF6EE7" w14:textId="77777777" w:rsidTr="00B45648">
        <w:trPr>
          <w:cantSplit/>
        </w:trPr>
        <w:tc>
          <w:tcPr>
            <w:tcW w:w="4230" w:type="dxa"/>
          </w:tcPr>
          <w:p w14:paraId="5E03A7D3" w14:textId="24E7C2EC" w:rsidR="005D787C" w:rsidRPr="009874D5" w:rsidRDefault="005D787C" w:rsidP="005D78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center"/>
          </w:tcPr>
          <w:p w14:paraId="4D4A2D15" w14:textId="0263ABEF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1B059E5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072709DE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35C7705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EA9CC" w14:textId="318E2019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05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1,473,448</w:t>
            </w:r>
          </w:p>
        </w:tc>
        <w:tc>
          <w:tcPr>
            <w:tcW w:w="180" w:type="dxa"/>
          </w:tcPr>
          <w:p w14:paraId="2DD4CCAE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7BCF352" w14:textId="73B7881B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1,251,529</w:t>
            </w:r>
          </w:p>
        </w:tc>
      </w:tr>
      <w:tr w:rsidR="005D787C" w:rsidRPr="009874D5" w14:paraId="67E0380A" w14:textId="77777777" w:rsidTr="00BE6E82">
        <w:trPr>
          <w:cantSplit/>
        </w:trPr>
        <w:tc>
          <w:tcPr>
            <w:tcW w:w="4230" w:type="dxa"/>
          </w:tcPr>
          <w:p w14:paraId="5EDE4CC9" w14:textId="56B8F3AE" w:rsidR="005D787C" w:rsidRPr="009874D5" w:rsidRDefault="005D787C" w:rsidP="005D78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134B60E" w14:textId="643069EC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05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33,860</w:t>
            </w:r>
          </w:p>
        </w:tc>
        <w:tc>
          <w:tcPr>
            <w:tcW w:w="180" w:type="dxa"/>
          </w:tcPr>
          <w:p w14:paraId="2E38F44E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5A01172C" w14:textId="479D0A76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428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42,132 </w:t>
            </w:r>
          </w:p>
        </w:tc>
        <w:tc>
          <w:tcPr>
            <w:tcW w:w="178" w:type="dxa"/>
          </w:tcPr>
          <w:p w14:paraId="76E2CDB8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75FB0AC5" w14:textId="347233AD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05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33,860</w:t>
            </w:r>
          </w:p>
        </w:tc>
        <w:tc>
          <w:tcPr>
            <w:tcW w:w="180" w:type="dxa"/>
          </w:tcPr>
          <w:p w14:paraId="3AD91C61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62295F9" w14:textId="1EB0CCD5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42,132</w:t>
            </w:r>
          </w:p>
        </w:tc>
      </w:tr>
      <w:tr w:rsidR="005D787C" w:rsidRPr="009874D5" w14:paraId="7D5A3582" w14:textId="77777777" w:rsidTr="00BE6E82">
        <w:trPr>
          <w:cantSplit/>
        </w:trPr>
        <w:tc>
          <w:tcPr>
            <w:tcW w:w="4230" w:type="dxa"/>
          </w:tcPr>
          <w:p w14:paraId="1FD2B585" w14:textId="422EBBCC" w:rsidR="005D787C" w:rsidRPr="009874D5" w:rsidRDefault="005D787C" w:rsidP="005D78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18A79A4" w14:textId="305C778D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05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13,860</w:t>
            </w:r>
          </w:p>
        </w:tc>
        <w:tc>
          <w:tcPr>
            <w:tcW w:w="180" w:type="dxa"/>
          </w:tcPr>
          <w:p w14:paraId="68698FF9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4C525FD" w14:textId="70345358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28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12,776 </w:t>
            </w:r>
          </w:p>
        </w:tc>
        <w:tc>
          <w:tcPr>
            <w:tcW w:w="178" w:type="dxa"/>
          </w:tcPr>
          <w:p w14:paraId="0A4F2F48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1AD5A4DD" w14:textId="1C355076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05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13,860</w:t>
            </w:r>
          </w:p>
        </w:tc>
        <w:tc>
          <w:tcPr>
            <w:tcW w:w="180" w:type="dxa"/>
          </w:tcPr>
          <w:p w14:paraId="1122859C" w14:textId="77777777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746C648C" w14:textId="7D2D0F13" w:rsidR="005D787C" w:rsidRPr="009874D5" w:rsidRDefault="005D787C" w:rsidP="005D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12,776</w:t>
            </w:r>
          </w:p>
        </w:tc>
      </w:tr>
      <w:tr w:rsidR="00194EB4" w:rsidRPr="009874D5" w14:paraId="6068FBFB" w14:textId="77777777" w:rsidTr="009D568C">
        <w:trPr>
          <w:cantSplit/>
          <w:trHeight w:hRule="exact" w:val="288"/>
        </w:trPr>
        <w:tc>
          <w:tcPr>
            <w:tcW w:w="4230" w:type="dxa"/>
          </w:tcPr>
          <w:p w14:paraId="040150BD" w14:textId="1C0FDC2D" w:rsidR="00194EB4" w:rsidRPr="007B1C2A" w:rsidRDefault="00194EB4" w:rsidP="00194EB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831C0E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4EB4" w:rsidRPr="009874D5" w14:paraId="31DF78D0" w14:textId="77777777" w:rsidTr="003067DA">
        <w:trPr>
          <w:cantSplit/>
        </w:trPr>
        <w:tc>
          <w:tcPr>
            <w:tcW w:w="4230" w:type="dxa"/>
          </w:tcPr>
          <w:p w14:paraId="5CFAAB66" w14:textId="2FA8C14C" w:rsidR="00194EB4" w:rsidRPr="00292362" w:rsidRDefault="00194EB4" w:rsidP="00194E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8E54C7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A571F46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579720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4D602C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6F3EA4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C2FE6E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7AE88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C6B87" w:rsidRPr="009874D5" w14:paraId="4A336084" w14:textId="77777777" w:rsidTr="003E6D06">
        <w:trPr>
          <w:cantSplit/>
        </w:trPr>
        <w:tc>
          <w:tcPr>
            <w:tcW w:w="4230" w:type="dxa"/>
          </w:tcPr>
          <w:p w14:paraId="3742FB2E" w14:textId="0235ECE0" w:rsidR="00AC6B87" w:rsidRPr="00292362" w:rsidRDefault="00AC6B87" w:rsidP="00AC6B8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1FAAE383" w14:textId="604E3E1F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F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180" w:type="dxa"/>
          </w:tcPr>
          <w:p w14:paraId="79E6DD39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C1BC3C" w14:textId="34B2107E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B5F0C43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8661E3C" w14:textId="2E2F7476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F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180" w:type="dxa"/>
          </w:tcPr>
          <w:p w14:paraId="00A2D0F9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137869A" w14:textId="6D939FAB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C6B87" w:rsidRPr="009874D5" w14:paraId="434D7DED" w14:textId="77777777" w:rsidTr="00BE6E82">
        <w:trPr>
          <w:cantSplit/>
        </w:trPr>
        <w:tc>
          <w:tcPr>
            <w:tcW w:w="4230" w:type="dxa"/>
          </w:tcPr>
          <w:p w14:paraId="39061F8B" w14:textId="7AFC61F7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AF4F9A7" w14:textId="536143ED" w:rsidR="00AC6B87" w:rsidRPr="0014182B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31A538F" w14:textId="3ABA932D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4047144" w14:textId="704D7FDA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979E8CA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451DF" w14:textId="682EBF43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F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28,099</w:t>
            </w:r>
          </w:p>
        </w:tc>
        <w:tc>
          <w:tcPr>
            <w:tcW w:w="180" w:type="dxa"/>
          </w:tcPr>
          <w:p w14:paraId="16258C3D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981CACA" w14:textId="29833AEB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71E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11,295</w:t>
            </w:r>
          </w:p>
        </w:tc>
      </w:tr>
      <w:tr w:rsidR="00AC6B87" w:rsidRPr="009874D5" w14:paraId="7D628A7A" w14:textId="77777777" w:rsidTr="00BE6E82">
        <w:trPr>
          <w:cantSplit/>
        </w:trPr>
        <w:tc>
          <w:tcPr>
            <w:tcW w:w="4230" w:type="dxa"/>
          </w:tcPr>
          <w:p w14:paraId="0EE4BF13" w14:textId="2CFA3255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882E46F" w14:textId="2A78148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6E80">
              <w:rPr>
                <w:rFonts w:asciiTheme="majorBidi" w:hAnsiTheme="majorBidi" w:cstheme="majorBidi"/>
                <w:sz w:val="30"/>
                <w:szCs w:val="30"/>
              </w:rPr>
              <w:t>10,015</w:t>
            </w:r>
          </w:p>
        </w:tc>
        <w:tc>
          <w:tcPr>
            <w:tcW w:w="180" w:type="dxa"/>
          </w:tcPr>
          <w:p w14:paraId="508280CA" w14:textId="4525DE95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93B8FF" w14:textId="4587FDB4" w:rsidR="00AC6B87" w:rsidRPr="00CA755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11,485</w:t>
            </w:r>
          </w:p>
        </w:tc>
        <w:tc>
          <w:tcPr>
            <w:tcW w:w="178" w:type="dxa"/>
          </w:tcPr>
          <w:p w14:paraId="732CF2E3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EF005" w14:textId="0D1CB3EB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6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10,015</w:t>
            </w:r>
          </w:p>
        </w:tc>
        <w:tc>
          <w:tcPr>
            <w:tcW w:w="180" w:type="dxa"/>
          </w:tcPr>
          <w:p w14:paraId="20FAA58B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AAD820A" w14:textId="1ED8FC56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71E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11,485</w:t>
            </w:r>
          </w:p>
        </w:tc>
      </w:tr>
      <w:tr w:rsidR="00AC6B87" w:rsidRPr="009874D5" w14:paraId="392B2984" w14:textId="77777777" w:rsidTr="00BE6E82">
        <w:trPr>
          <w:cantSplit/>
        </w:trPr>
        <w:tc>
          <w:tcPr>
            <w:tcW w:w="4230" w:type="dxa"/>
          </w:tcPr>
          <w:p w14:paraId="76C49CB2" w14:textId="1569AFDD" w:rsidR="00AC6B87" w:rsidRPr="002E2B2F" w:rsidRDefault="00AC6B87" w:rsidP="00AC6B87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FBC4190" w14:textId="05553A40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6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</w:t>
            </w:r>
          </w:p>
        </w:tc>
        <w:tc>
          <w:tcPr>
            <w:tcW w:w="180" w:type="dxa"/>
          </w:tcPr>
          <w:p w14:paraId="242C168B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699542" w14:textId="31A855E9" w:rsidR="00AC6B87" w:rsidRPr="00B363CF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F8FD8BF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AF412" w14:textId="21F48903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6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</w:t>
            </w:r>
          </w:p>
        </w:tc>
        <w:tc>
          <w:tcPr>
            <w:tcW w:w="180" w:type="dxa"/>
          </w:tcPr>
          <w:p w14:paraId="73F24AD3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12D7D42" w14:textId="3D3908DD" w:rsidR="00AC6B87" w:rsidRPr="002B71EE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94EB4" w:rsidRPr="009874D5" w14:paraId="21C7D734" w14:textId="77777777" w:rsidTr="002B71EE">
        <w:trPr>
          <w:cantSplit/>
          <w:trHeight w:hRule="exact" w:val="288"/>
        </w:trPr>
        <w:tc>
          <w:tcPr>
            <w:tcW w:w="4230" w:type="dxa"/>
          </w:tcPr>
          <w:p w14:paraId="48676A26" w14:textId="77777777" w:rsidR="00194EB4" w:rsidRPr="009874D5" w:rsidRDefault="00194EB4" w:rsidP="00194E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AD3B35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4EB4" w:rsidRPr="009874D5" w14:paraId="478456E7" w14:textId="77777777" w:rsidTr="00D078C7">
        <w:trPr>
          <w:cantSplit/>
          <w:trHeight w:val="42"/>
        </w:trPr>
        <w:tc>
          <w:tcPr>
            <w:tcW w:w="4230" w:type="dxa"/>
          </w:tcPr>
          <w:p w14:paraId="0A97AF79" w14:textId="22ACF5D3" w:rsidR="00194EB4" w:rsidRPr="00292362" w:rsidRDefault="00194EB4" w:rsidP="00194EB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C6B87" w:rsidRPr="009874D5" w14:paraId="3191CD30" w14:textId="77777777" w:rsidTr="00BE6E82">
        <w:trPr>
          <w:cantSplit/>
        </w:trPr>
        <w:tc>
          <w:tcPr>
            <w:tcW w:w="4230" w:type="dxa"/>
          </w:tcPr>
          <w:p w14:paraId="3B06A7D2" w14:textId="76F35FC8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0FD35" w14:textId="11B24A2B" w:rsidR="00AC6B87" w:rsidRPr="00BA5EB8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E8E">
              <w:rPr>
                <w:rFonts w:asciiTheme="majorBidi" w:hAnsiTheme="majorBidi" w:cstheme="majorBidi"/>
                <w:sz w:val="30"/>
                <w:szCs w:val="30"/>
              </w:rPr>
              <w:t>180,902</w:t>
            </w:r>
          </w:p>
        </w:tc>
        <w:tc>
          <w:tcPr>
            <w:tcW w:w="180" w:type="dxa"/>
          </w:tcPr>
          <w:p w14:paraId="68DE8C87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CC212AD" w14:textId="075FD662" w:rsidR="00AC6B87" w:rsidRPr="00552568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63,628</w:t>
            </w:r>
          </w:p>
        </w:tc>
        <w:tc>
          <w:tcPr>
            <w:tcW w:w="178" w:type="dxa"/>
          </w:tcPr>
          <w:p w14:paraId="7C534572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C1503" w14:textId="02B01EFC" w:rsidR="00AC6B87" w:rsidRPr="002916A7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F38">
              <w:rPr>
                <w:rFonts w:asciiTheme="majorBidi" w:hAnsiTheme="majorBidi" w:cstheme="majorBidi"/>
                <w:sz w:val="30"/>
                <w:szCs w:val="30"/>
              </w:rPr>
              <w:t>178,077</w:t>
            </w:r>
          </w:p>
        </w:tc>
        <w:tc>
          <w:tcPr>
            <w:tcW w:w="180" w:type="dxa"/>
          </w:tcPr>
          <w:p w14:paraId="7BDECB75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2D3050A0" w14:textId="7CC2B4A3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61,864</w:t>
            </w:r>
          </w:p>
        </w:tc>
      </w:tr>
      <w:tr w:rsidR="00AC6B87" w:rsidRPr="009874D5" w14:paraId="308F7BC2" w14:textId="77777777" w:rsidTr="00BE6E82">
        <w:trPr>
          <w:cantSplit/>
        </w:trPr>
        <w:tc>
          <w:tcPr>
            <w:tcW w:w="4230" w:type="dxa"/>
          </w:tcPr>
          <w:p w14:paraId="417973B8" w14:textId="4B8AF2D9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9260B" w14:textId="5498D251" w:rsidR="00AC6B87" w:rsidRPr="00BA5EB8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1569C8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E880C2E" w14:textId="1591CF72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447F11E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9CC6A" w14:textId="15D01704" w:rsidR="00AC6B87" w:rsidRPr="002916A7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F3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0" w:type="dxa"/>
          </w:tcPr>
          <w:p w14:paraId="5823C10B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EB1A839" w14:textId="55C6634F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AC6B87" w:rsidRPr="009874D5" w14:paraId="482F38EC" w14:textId="77777777" w:rsidTr="00BE6E82">
        <w:trPr>
          <w:cantSplit/>
        </w:trPr>
        <w:tc>
          <w:tcPr>
            <w:tcW w:w="4230" w:type="dxa"/>
          </w:tcPr>
          <w:p w14:paraId="0B8B8E6E" w14:textId="70493E72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3DA58" w14:textId="36DCB088" w:rsidR="00AC6B87" w:rsidRPr="00BA5EB8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F38">
              <w:rPr>
                <w:rFonts w:asciiTheme="majorBidi" w:hAnsiTheme="majorBidi" w:cstheme="majorBidi"/>
                <w:sz w:val="30"/>
                <w:szCs w:val="30"/>
              </w:rPr>
              <w:t>583,557</w:t>
            </w:r>
          </w:p>
        </w:tc>
        <w:tc>
          <w:tcPr>
            <w:tcW w:w="180" w:type="dxa"/>
          </w:tcPr>
          <w:p w14:paraId="573C2747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9BBA94F" w14:textId="33BC9D1B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690,666</w:t>
            </w:r>
          </w:p>
        </w:tc>
        <w:tc>
          <w:tcPr>
            <w:tcW w:w="178" w:type="dxa"/>
          </w:tcPr>
          <w:p w14:paraId="6F5AFF5B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34717" w14:textId="65E3E9A0" w:rsidR="00AC6B87" w:rsidRPr="002916A7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F38">
              <w:rPr>
                <w:rFonts w:asciiTheme="majorBidi" w:hAnsiTheme="majorBidi" w:cstheme="majorBidi"/>
                <w:sz w:val="30"/>
                <w:szCs w:val="30"/>
              </w:rPr>
              <w:t>577,811</w:t>
            </w:r>
          </w:p>
        </w:tc>
        <w:tc>
          <w:tcPr>
            <w:tcW w:w="180" w:type="dxa"/>
          </w:tcPr>
          <w:p w14:paraId="45CAE8BD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44F7B05" w14:textId="0C67C48A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685,656</w:t>
            </w:r>
          </w:p>
        </w:tc>
      </w:tr>
      <w:tr w:rsidR="00AC6B87" w:rsidRPr="009874D5" w14:paraId="2C0F58AF" w14:textId="77777777" w:rsidTr="00BE6E82">
        <w:trPr>
          <w:cantSplit/>
        </w:trPr>
        <w:tc>
          <w:tcPr>
            <w:tcW w:w="4230" w:type="dxa"/>
          </w:tcPr>
          <w:p w14:paraId="56A781DC" w14:textId="2346B6FE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32DC3BD" w14:textId="03EB9769" w:rsidR="00AC6B87" w:rsidRPr="00BA5EB8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3299">
              <w:rPr>
                <w:rFonts w:asciiTheme="majorBidi" w:hAnsiTheme="majorBidi" w:cstheme="majorBidi"/>
                <w:sz w:val="30"/>
                <w:szCs w:val="30"/>
              </w:rPr>
              <w:t>51,113</w:t>
            </w:r>
          </w:p>
        </w:tc>
        <w:tc>
          <w:tcPr>
            <w:tcW w:w="180" w:type="dxa"/>
          </w:tcPr>
          <w:p w14:paraId="3DBB1C4D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E398C84" w14:textId="593F1DBC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33,122</w:t>
            </w:r>
          </w:p>
        </w:tc>
        <w:tc>
          <w:tcPr>
            <w:tcW w:w="178" w:type="dxa"/>
          </w:tcPr>
          <w:p w14:paraId="10D075EE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848D400" w14:textId="65648C83" w:rsidR="00AC6B87" w:rsidRPr="002916A7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3299">
              <w:rPr>
                <w:rFonts w:asciiTheme="majorBidi" w:hAnsiTheme="majorBidi" w:cstheme="majorBidi"/>
                <w:sz w:val="30"/>
                <w:szCs w:val="30"/>
              </w:rPr>
              <w:t>51,113</w:t>
            </w:r>
          </w:p>
        </w:tc>
        <w:tc>
          <w:tcPr>
            <w:tcW w:w="180" w:type="dxa"/>
          </w:tcPr>
          <w:p w14:paraId="0CF9C1BF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48A6346" w14:textId="181A335A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33,122</w:t>
            </w:r>
          </w:p>
        </w:tc>
      </w:tr>
      <w:tr w:rsidR="00D078C7" w:rsidRPr="009874D5" w14:paraId="2E1F8A73" w14:textId="77777777" w:rsidTr="00D078C7">
        <w:trPr>
          <w:cantSplit/>
          <w:trHeight w:hRule="exact" w:val="288"/>
        </w:trPr>
        <w:tc>
          <w:tcPr>
            <w:tcW w:w="4230" w:type="dxa"/>
          </w:tcPr>
          <w:p w14:paraId="63CA0CC3" w14:textId="77777777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78C7" w:rsidRPr="009874D5" w14:paraId="31E96327" w14:textId="77777777" w:rsidTr="003067DA">
        <w:trPr>
          <w:cantSplit/>
        </w:trPr>
        <w:tc>
          <w:tcPr>
            <w:tcW w:w="4230" w:type="dxa"/>
          </w:tcPr>
          <w:p w14:paraId="0B0F37FF" w14:textId="2444D6E4" w:rsidR="00D078C7" w:rsidRPr="00292362" w:rsidRDefault="00D078C7" w:rsidP="00D078C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E3D96C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C6B87" w:rsidRPr="009874D5" w14:paraId="158CC956" w14:textId="77777777" w:rsidTr="003067DA">
        <w:trPr>
          <w:cantSplit/>
        </w:trPr>
        <w:tc>
          <w:tcPr>
            <w:tcW w:w="4230" w:type="dxa"/>
          </w:tcPr>
          <w:p w14:paraId="618D8E1B" w14:textId="78BFFCE8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E9191D4" w14:textId="08E566BD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43AB3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9C9FD9" w14:textId="00FDC343" w:rsidR="00AC6B87" w:rsidRPr="00552568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9AD11DD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931BF3" w14:textId="2238A1EE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32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19A3EE2E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F51754" w14:textId="79312056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C6B87" w:rsidRPr="009874D5" w14:paraId="08961747" w14:textId="77777777" w:rsidTr="003067DA">
        <w:trPr>
          <w:cantSplit/>
        </w:trPr>
        <w:tc>
          <w:tcPr>
            <w:tcW w:w="4230" w:type="dxa"/>
          </w:tcPr>
          <w:p w14:paraId="55149739" w14:textId="7AB06F23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1FA3B47" w14:textId="6CB27B5A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32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319</w:t>
            </w:r>
          </w:p>
        </w:tc>
        <w:tc>
          <w:tcPr>
            <w:tcW w:w="180" w:type="dxa"/>
          </w:tcPr>
          <w:p w14:paraId="47C0D6E7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013A07" w14:textId="3F651F23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191</w:t>
            </w:r>
          </w:p>
        </w:tc>
        <w:tc>
          <w:tcPr>
            <w:tcW w:w="178" w:type="dxa"/>
          </w:tcPr>
          <w:p w14:paraId="661BFDC6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E38FF6" w14:textId="256850B1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31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319</w:t>
            </w:r>
          </w:p>
        </w:tc>
        <w:tc>
          <w:tcPr>
            <w:tcW w:w="180" w:type="dxa"/>
          </w:tcPr>
          <w:p w14:paraId="6716B3F2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02341C" w14:textId="5F6C4B38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191</w:t>
            </w:r>
          </w:p>
        </w:tc>
      </w:tr>
      <w:tr w:rsidR="00194EB4" w:rsidRPr="009874D5" w14:paraId="3632BA28" w14:textId="77777777" w:rsidTr="003067DA">
        <w:trPr>
          <w:cantSplit/>
          <w:trHeight w:hRule="exact" w:val="288"/>
        </w:trPr>
        <w:tc>
          <w:tcPr>
            <w:tcW w:w="4230" w:type="dxa"/>
          </w:tcPr>
          <w:p w14:paraId="7210A779" w14:textId="77777777" w:rsidR="00194EB4" w:rsidRPr="009874D5" w:rsidRDefault="00194EB4" w:rsidP="00194E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4EB4" w:rsidRPr="009874D5" w14:paraId="36816C04" w14:textId="77777777" w:rsidTr="003067DA">
        <w:trPr>
          <w:cantSplit/>
        </w:trPr>
        <w:tc>
          <w:tcPr>
            <w:tcW w:w="4230" w:type="dxa"/>
          </w:tcPr>
          <w:p w14:paraId="61211836" w14:textId="06229BE9" w:rsidR="00194EB4" w:rsidRPr="00292362" w:rsidRDefault="00194EB4" w:rsidP="00194E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DAAA748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C6B87" w:rsidRPr="009874D5" w14:paraId="77327FF4" w14:textId="77777777" w:rsidTr="003067DA">
        <w:trPr>
          <w:cantSplit/>
        </w:trPr>
        <w:tc>
          <w:tcPr>
            <w:tcW w:w="4230" w:type="dxa"/>
          </w:tcPr>
          <w:p w14:paraId="14852F3E" w14:textId="2F86A85A" w:rsidR="00AC6B87" w:rsidRPr="009874D5" w:rsidRDefault="004115E3" w:rsidP="00AC6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54722CB9" w14:textId="02A86C96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31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5,783</w:t>
            </w:r>
          </w:p>
        </w:tc>
        <w:tc>
          <w:tcPr>
            <w:tcW w:w="180" w:type="dxa"/>
          </w:tcPr>
          <w:p w14:paraId="3B2A8ED2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3371CBD1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60FB7B9F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AC2763A" w14:textId="2FA4F1E2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31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5,783</w:t>
            </w:r>
          </w:p>
        </w:tc>
        <w:tc>
          <w:tcPr>
            <w:tcW w:w="180" w:type="dxa"/>
          </w:tcPr>
          <w:p w14:paraId="013E6564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6800E060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C6B87" w:rsidRPr="009874D5" w14:paraId="1ABE06A5" w14:textId="77777777" w:rsidTr="003067DA">
        <w:trPr>
          <w:cantSplit/>
        </w:trPr>
        <w:tc>
          <w:tcPr>
            <w:tcW w:w="4230" w:type="dxa"/>
          </w:tcPr>
          <w:p w14:paraId="4C294E54" w14:textId="3524D35D" w:rsidR="00AC6B87" w:rsidRPr="009874D5" w:rsidRDefault="00AC6B87" w:rsidP="00AC6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7AECD65" w14:textId="04ACB4B2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31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13,050</w:t>
            </w:r>
          </w:p>
        </w:tc>
        <w:tc>
          <w:tcPr>
            <w:tcW w:w="180" w:type="dxa"/>
          </w:tcPr>
          <w:p w14:paraId="380A9693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489C1092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50D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10,532</w:t>
            </w:r>
          </w:p>
        </w:tc>
        <w:tc>
          <w:tcPr>
            <w:tcW w:w="178" w:type="dxa"/>
          </w:tcPr>
          <w:p w14:paraId="5E94A670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C1F0AE" w14:textId="26348423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431D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13,050</w:t>
            </w:r>
          </w:p>
        </w:tc>
        <w:tc>
          <w:tcPr>
            <w:tcW w:w="180" w:type="dxa"/>
          </w:tcPr>
          <w:p w14:paraId="363AFC75" w14:textId="77777777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5DBB7A5F" w:rsidR="00AC6B87" w:rsidRPr="009874D5" w:rsidRDefault="00AC6B87" w:rsidP="00AC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50D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10,532</w:t>
            </w:r>
          </w:p>
        </w:tc>
      </w:tr>
      <w:tr w:rsidR="00194EB4" w:rsidRPr="00873BC3" w14:paraId="5885230B" w14:textId="77777777" w:rsidTr="003067DA">
        <w:trPr>
          <w:cantSplit/>
        </w:trPr>
        <w:tc>
          <w:tcPr>
            <w:tcW w:w="4230" w:type="dxa"/>
          </w:tcPr>
          <w:p w14:paraId="34ABACB7" w14:textId="4DD45657" w:rsidR="00194EB4" w:rsidRPr="002E2B2F" w:rsidRDefault="00194EB4" w:rsidP="00194EB4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73BC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194EB4" w:rsidRPr="00982C90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C21A0C9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194EB4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194EB4" w:rsidRPr="00982C90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194EB4" w:rsidRPr="009874D5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194EB4" w:rsidRDefault="00194EB4" w:rsidP="001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73BC3" w:rsidRPr="009874D5" w14:paraId="0C4CA671" w14:textId="77777777" w:rsidTr="00873BC3">
        <w:trPr>
          <w:cantSplit/>
        </w:trPr>
        <w:tc>
          <w:tcPr>
            <w:tcW w:w="4230" w:type="dxa"/>
          </w:tcPr>
          <w:p w14:paraId="509EFE52" w14:textId="0E0B212F" w:rsidR="00873BC3" w:rsidRPr="002E2B2F" w:rsidRDefault="00873BC3" w:rsidP="00873BC3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E8F5FF5" w14:textId="1433EAFB" w:rsidR="00873BC3" w:rsidRPr="00982C90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17,203</w:t>
            </w:r>
          </w:p>
        </w:tc>
        <w:tc>
          <w:tcPr>
            <w:tcW w:w="180" w:type="dxa"/>
          </w:tcPr>
          <w:p w14:paraId="5D6147D7" w14:textId="77777777" w:rsidR="00873BC3" w:rsidRPr="009874D5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0DFD76" w14:textId="4F21FBF1" w:rsidR="00873BC3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</w:rPr>
              <w:t>14,787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8" w:type="dxa"/>
          </w:tcPr>
          <w:p w14:paraId="4BC18975" w14:textId="77777777" w:rsidR="00873BC3" w:rsidRPr="009874D5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3356E" w14:textId="247C6622" w:rsidR="00873BC3" w:rsidRPr="00982C90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17,203</w:t>
            </w:r>
          </w:p>
        </w:tc>
        <w:tc>
          <w:tcPr>
            <w:tcW w:w="180" w:type="dxa"/>
          </w:tcPr>
          <w:p w14:paraId="0DE59455" w14:textId="77777777" w:rsidR="00873BC3" w:rsidRPr="009874D5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2F08910B" w:rsidR="00873BC3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</w:rPr>
              <w:t>14,787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873BC3" w:rsidRPr="009874D5" w14:paraId="023170EA" w14:textId="77777777" w:rsidTr="00873BC3">
        <w:trPr>
          <w:cantSplit/>
        </w:trPr>
        <w:tc>
          <w:tcPr>
            <w:tcW w:w="4230" w:type="dxa"/>
          </w:tcPr>
          <w:p w14:paraId="24353391" w14:textId="382DBADF" w:rsidR="00873BC3" w:rsidRPr="002E2B2F" w:rsidRDefault="00873BC3" w:rsidP="00873BC3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7FBD2" w14:textId="51C8DA46" w:rsidR="00873BC3" w:rsidRPr="00982C90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185</w:t>
            </w:r>
          </w:p>
        </w:tc>
        <w:tc>
          <w:tcPr>
            <w:tcW w:w="180" w:type="dxa"/>
          </w:tcPr>
          <w:p w14:paraId="55547F54" w14:textId="77777777" w:rsidR="00873BC3" w:rsidRPr="009874D5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A3C4" w14:textId="7AA1A434" w:rsidR="00873BC3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759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8" w:type="dxa"/>
          </w:tcPr>
          <w:p w14:paraId="5E885F68" w14:textId="77777777" w:rsidR="00873BC3" w:rsidRPr="009874D5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0461" w14:textId="5366FEFE" w:rsidR="00873BC3" w:rsidRPr="00982C90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185</w:t>
            </w:r>
          </w:p>
        </w:tc>
        <w:tc>
          <w:tcPr>
            <w:tcW w:w="180" w:type="dxa"/>
          </w:tcPr>
          <w:p w14:paraId="77D1D0C8" w14:textId="77777777" w:rsidR="00873BC3" w:rsidRPr="009874D5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29DBC3AC" w:rsidR="00873BC3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759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873BC3" w:rsidRPr="009874D5" w14:paraId="782A8F23" w14:textId="77777777" w:rsidTr="00873BC3">
        <w:trPr>
          <w:cantSplit/>
        </w:trPr>
        <w:tc>
          <w:tcPr>
            <w:tcW w:w="4230" w:type="dxa"/>
          </w:tcPr>
          <w:p w14:paraId="23012DC5" w14:textId="459E8665" w:rsidR="00873BC3" w:rsidRPr="002E2B2F" w:rsidRDefault="00873BC3" w:rsidP="00873BC3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459496" w14:textId="6ADA1895" w:rsidR="00873BC3" w:rsidRPr="008657F8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17,388</w:t>
            </w:r>
          </w:p>
        </w:tc>
        <w:tc>
          <w:tcPr>
            <w:tcW w:w="180" w:type="dxa"/>
          </w:tcPr>
          <w:p w14:paraId="2B623D46" w14:textId="77777777" w:rsidR="00873BC3" w:rsidRPr="008657F8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566CA" w14:textId="5F7CBD97" w:rsidR="00873BC3" w:rsidRPr="008657F8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15,546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8" w:type="dxa"/>
          </w:tcPr>
          <w:p w14:paraId="7FD554B5" w14:textId="77777777" w:rsidR="00873BC3" w:rsidRPr="008657F8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F9160" w14:textId="31512B8B" w:rsidR="00873BC3" w:rsidRPr="008657F8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17,388</w:t>
            </w:r>
          </w:p>
        </w:tc>
        <w:tc>
          <w:tcPr>
            <w:tcW w:w="180" w:type="dxa"/>
          </w:tcPr>
          <w:p w14:paraId="7418DFD2" w14:textId="77777777" w:rsidR="00873BC3" w:rsidRPr="008657F8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6CB27F30" w:rsidR="00873BC3" w:rsidRPr="008657F8" w:rsidRDefault="00873BC3" w:rsidP="008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15,546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</w:tbl>
    <w:p w14:paraId="45ADB2CF" w14:textId="7988B611" w:rsidR="003A60EB" w:rsidRDefault="003A6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30"/>
          <w:szCs w:val="30"/>
        </w:rPr>
      </w:pPr>
    </w:p>
    <w:p w14:paraId="7F03FC20" w14:textId="507EF6C6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tab/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ณ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E3">
        <w:rPr>
          <w:rFonts w:asciiTheme="majorBidi" w:hAnsiTheme="majorBidi" w:cs="Angsana New"/>
          <w:sz w:val="30"/>
          <w:szCs w:val="30"/>
        </w:rPr>
        <w:t>31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</w:t>
      </w:r>
      <w:r w:rsidR="00194EB4">
        <w:rPr>
          <w:rFonts w:asciiTheme="majorBidi" w:hAnsiTheme="majorBidi" w:cs="Angsana New"/>
          <w:sz w:val="30"/>
          <w:szCs w:val="30"/>
        </w:rPr>
        <w:t>9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256</w:t>
      </w:r>
      <w:r w:rsidR="00194EB4">
        <w:rPr>
          <w:rFonts w:asciiTheme="majorBidi" w:hAnsiTheme="majorBidi" w:cs="Angsana New"/>
          <w:sz w:val="30"/>
          <w:szCs w:val="30"/>
        </w:rPr>
        <w:t>8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8657F8" w:rsidRDefault="000054FA" w:rsidP="000054F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C0488D" w:rsidRPr="009874D5" w14:paraId="1ADEEF9D" w14:textId="77777777" w:rsidTr="003067DA">
        <w:trPr>
          <w:cantSplit/>
          <w:tblHeader/>
        </w:trPr>
        <w:tc>
          <w:tcPr>
            <w:tcW w:w="4140" w:type="dxa"/>
          </w:tcPr>
          <w:p w14:paraId="637D8659" w14:textId="35E62966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97FFF6" w14:textId="6191D79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F43755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0969CC83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82FB26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658A80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0488D" w:rsidRPr="009874D5" w14:paraId="3C415E04" w14:textId="77777777" w:rsidTr="003067DA">
        <w:trPr>
          <w:cantSplit/>
          <w:tblHeader/>
        </w:trPr>
        <w:tc>
          <w:tcPr>
            <w:tcW w:w="4140" w:type="dxa"/>
          </w:tcPr>
          <w:p w14:paraId="759B2C2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F9D75E" w14:textId="31CDF0E2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  <w:vAlign w:val="bottom"/>
          </w:tcPr>
          <w:p w14:paraId="77C80D1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449ED79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45788B9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1CC2366B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1355745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61AE69EE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C0488D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50093789" w14:textId="77777777" w:rsidTr="00C067C7">
        <w:trPr>
          <w:cantSplit/>
        </w:trPr>
        <w:tc>
          <w:tcPr>
            <w:tcW w:w="4140" w:type="dxa"/>
          </w:tcPr>
          <w:p w14:paraId="3BAD7B60" w14:textId="2BE6EECA" w:rsidR="00C0488D" w:rsidRPr="009874D5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0962DE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0B3366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1B551B7C" w14:textId="77777777" w:rsidTr="009B7F8E">
        <w:trPr>
          <w:cantSplit/>
        </w:trPr>
        <w:tc>
          <w:tcPr>
            <w:tcW w:w="4140" w:type="dxa"/>
          </w:tcPr>
          <w:p w14:paraId="0CA4557E" w14:textId="617A8D20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08AA2" w14:textId="21563B0C" w:rsidR="00AC2E38" w:rsidRPr="00C067C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60D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1,173</w:t>
            </w:r>
          </w:p>
        </w:tc>
        <w:tc>
          <w:tcPr>
            <w:tcW w:w="270" w:type="dxa"/>
          </w:tcPr>
          <w:p w14:paraId="538323BF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FF2762" w14:textId="763A239D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78" w:type="dxa"/>
          </w:tcPr>
          <w:p w14:paraId="1F96C201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D6D50" w14:textId="2F75236A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60D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1,173</w:t>
            </w:r>
          </w:p>
        </w:tc>
        <w:tc>
          <w:tcPr>
            <w:tcW w:w="180" w:type="dxa"/>
          </w:tcPr>
          <w:p w14:paraId="337784CF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2EBEA9" w14:textId="3857BD0E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</w:t>
            </w:r>
          </w:p>
        </w:tc>
      </w:tr>
      <w:tr w:rsidR="00AC2E38" w:rsidRPr="009874D5" w14:paraId="328BC645" w14:textId="77777777" w:rsidTr="009B7F8E">
        <w:trPr>
          <w:cantSplit/>
          <w:trHeight w:val="353"/>
        </w:trPr>
        <w:tc>
          <w:tcPr>
            <w:tcW w:w="4140" w:type="dxa"/>
          </w:tcPr>
          <w:p w14:paraId="2B0C1F77" w14:textId="428E4E21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FF3A6" w14:textId="3BDC6A35" w:rsidR="00AC2E38" w:rsidRPr="00C067C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3D2CB7E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D596B6" w14:textId="55EC5C17" w:rsidR="00AC2E38" w:rsidRPr="00B64F0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FD825" w14:textId="6795CB99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1,222,443</w:t>
            </w:r>
          </w:p>
        </w:tc>
        <w:tc>
          <w:tcPr>
            <w:tcW w:w="180" w:type="dxa"/>
          </w:tcPr>
          <w:p w14:paraId="2A53C4B5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AE0F3F" w14:textId="435F7E9F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1,195,162</w:t>
            </w:r>
          </w:p>
        </w:tc>
      </w:tr>
      <w:tr w:rsidR="00AC2E38" w:rsidRPr="009874D5" w14:paraId="3A2BFC82" w14:textId="77777777" w:rsidTr="009B7F8E">
        <w:trPr>
          <w:cantSplit/>
          <w:trHeight w:val="353"/>
        </w:trPr>
        <w:tc>
          <w:tcPr>
            <w:tcW w:w="4140" w:type="dxa"/>
          </w:tcPr>
          <w:p w14:paraId="37420B80" w14:textId="5EEB180F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FFD72" w14:textId="78B0A656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105</w:t>
            </w:r>
          </w:p>
        </w:tc>
        <w:tc>
          <w:tcPr>
            <w:tcW w:w="270" w:type="dxa"/>
          </w:tcPr>
          <w:p w14:paraId="0F6AF75A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9FF1C5" w14:textId="536C0918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3,532</w:t>
            </w:r>
          </w:p>
        </w:tc>
        <w:tc>
          <w:tcPr>
            <w:tcW w:w="178" w:type="dxa"/>
          </w:tcPr>
          <w:p w14:paraId="340ABD47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14CD" w14:textId="72A5B216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105</w:t>
            </w:r>
          </w:p>
        </w:tc>
        <w:tc>
          <w:tcPr>
            <w:tcW w:w="180" w:type="dxa"/>
          </w:tcPr>
          <w:p w14:paraId="3986C54E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4C0A18" w14:textId="5C66C9F9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3,532</w:t>
            </w:r>
          </w:p>
        </w:tc>
      </w:tr>
      <w:tr w:rsidR="00AC2E38" w:rsidRPr="009874D5" w14:paraId="7A12F886" w14:textId="77777777" w:rsidTr="00C067C7">
        <w:trPr>
          <w:cantSplit/>
          <w:trHeight w:val="353"/>
        </w:trPr>
        <w:tc>
          <w:tcPr>
            <w:tcW w:w="4140" w:type="dxa"/>
          </w:tcPr>
          <w:p w14:paraId="4482CD23" w14:textId="5EC80701" w:rsidR="00AC2E38" w:rsidRPr="009874D5" w:rsidRDefault="00AC2E38" w:rsidP="00AC2E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9049440" w14:textId="59ADE410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5,560</w:t>
            </w:r>
          </w:p>
        </w:tc>
        <w:tc>
          <w:tcPr>
            <w:tcW w:w="270" w:type="dxa"/>
          </w:tcPr>
          <w:p w14:paraId="6FB84199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B98F6F" w14:textId="18EE8A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2,197</w:t>
            </w:r>
          </w:p>
        </w:tc>
        <w:tc>
          <w:tcPr>
            <w:tcW w:w="178" w:type="dxa"/>
          </w:tcPr>
          <w:p w14:paraId="0BC04AC0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B006EC8" w14:textId="1242B36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5,560</w:t>
            </w:r>
          </w:p>
        </w:tc>
        <w:tc>
          <w:tcPr>
            <w:tcW w:w="180" w:type="dxa"/>
          </w:tcPr>
          <w:p w14:paraId="0AA6CFFE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85F4F4" w14:textId="2AA58C66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2,197</w:t>
            </w:r>
          </w:p>
        </w:tc>
      </w:tr>
      <w:tr w:rsidR="00C067C7" w:rsidRPr="002F697C" w14:paraId="65D175F2" w14:textId="77777777" w:rsidTr="00C067C7">
        <w:trPr>
          <w:cantSplit/>
          <w:trHeight w:val="353"/>
        </w:trPr>
        <w:tc>
          <w:tcPr>
            <w:tcW w:w="4140" w:type="dxa"/>
          </w:tcPr>
          <w:p w14:paraId="45D30349" w14:textId="77777777" w:rsidR="00C067C7" w:rsidRPr="002F697C" w:rsidRDefault="00C067C7" w:rsidP="00C067C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31D6A5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2044A96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AE43BF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D69B566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5B61010A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371C78E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F017425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C067C7" w:rsidRPr="009874D5" w14:paraId="0F850A2E" w14:textId="77777777" w:rsidTr="00C067C7">
        <w:trPr>
          <w:cantSplit/>
        </w:trPr>
        <w:tc>
          <w:tcPr>
            <w:tcW w:w="4140" w:type="dxa"/>
          </w:tcPr>
          <w:p w14:paraId="2FA6C232" w14:textId="2B554216" w:rsidR="00C067C7" w:rsidRPr="009874D5" w:rsidRDefault="00C067C7" w:rsidP="00C067C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74C69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F455B1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84D47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52486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3B16226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0F42D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AC2E38" w:rsidRPr="009874D5" w14:paraId="413CC36C" w14:textId="77777777" w:rsidTr="008E41C4">
        <w:trPr>
          <w:cantSplit/>
        </w:trPr>
        <w:tc>
          <w:tcPr>
            <w:tcW w:w="4140" w:type="dxa"/>
          </w:tcPr>
          <w:p w14:paraId="7DE43DC8" w14:textId="1EF97A02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8230EE7" w14:textId="4225182B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029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270" w:type="dxa"/>
          </w:tcPr>
          <w:p w14:paraId="33FF8777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CA802" w14:textId="0998E658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3,636</w:t>
            </w:r>
          </w:p>
        </w:tc>
        <w:tc>
          <w:tcPr>
            <w:tcW w:w="178" w:type="dxa"/>
          </w:tcPr>
          <w:p w14:paraId="33C65561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63F6E" w14:textId="49C965FB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029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180" w:type="dxa"/>
          </w:tcPr>
          <w:p w14:paraId="027C4CF6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A11F5A" w14:textId="2B4044EE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3,636</w:t>
            </w:r>
          </w:p>
        </w:tc>
      </w:tr>
      <w:tr w:rsidR="00AC2E38" w:rsidRPr="009874D5" w14:paraId="0DF10262" w14:textId="77777777" w:rsidTr="00645EBF">
        <w:trPr>
          <w:cantSplit/>
        </w:trPr>
        <w:tc>
          <w:tcPr>
            <w:tcW w:w="4140" w:type="dxa"/>
          </w:tcPr>
          <w:p w14:paraId="5321DD3A" w14:textId="64AEFBD4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30CF7D" w14:textId="4E5A27DF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C94CAF2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3A8C45" w14:textId="081793CF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823EB2F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6C28" w14:textId="0B8E1364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559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82,413</w:t>
            </w:r>
          </w:p>
        </w:tc>
        <w:tc>
          <w:tcPr>
            <w:tcW w:w="180" w:type="dxa"/>
          </w:tcPr>
          <w:p w14:paraId="18FBEB50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7F190F" w14:textId="3228FEBA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19,063</w:t>
            </w:r>
          </w:p>
        </w:tc>
      </w:tr>
      <w:tr w:rsidR="00AC2E38" w:rsidRPr="009874D5" w14:paraId="44FE905F" w14:textId="77777777" w:rsidTr="00954FFA">
        <w:trPr>
          <w:cantSplit/>
        </w:trPr>
        <w:tc>
          <w:tcPr>
            <w:tcW w:w="4140" w:type="dxa"/>
          </w:tcPr>
          <w:p w14:paraId="71F52A56" w14:textId="21BE8EE3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6230B" w14:textId="648A96BA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559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29,428</w:t>
            </w:r>
          </w:p>
        </w:tc>
        <w:tc>
          <w:tcPr>
            <w:tcW w:w="270" w:type="dxa"/>
          </w:tcPr>
          <w:p w14:paraId="1A5B5C4D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0C0C0" w14:textId="3366A0BA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110,334</w:t>
            </w:r>
          </w:p>
        </w:tc>
        <w:tc>
          <w:tcPr>
            <w:tcW w:w="178" w:type="dxa"/>
          </w:tcPr>
          <w:p w14:paraId="581F6A3A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83B232A" w14:textId="0330CD6D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559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29,428</w:t>
            </w:r>
          </w:p>
        </w:tc>
        <w:tc>
          <w:tcPr>
            <w:tcW w:w="180" w:type="dxa"/>
          </w:tcPr>
          <w:p w14:paraId="1FC0D1E9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18E58" w14:textId="7286F61B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110,334</w:t>
            </w:r>
          </w:p>
        </w:tc>
      </w:tr>
      <w:tr w:rsidR="00AC2E38" w:rsidRPr="009874D5" w14:paraId="0EA53F01" w14:textId="77777777" w:rsidTr="00645EBF">
        <w:trPr>
          <w:cantSplit/>
        </w:trPr>
        <w:tc>
          <w:tcPr>
            <w:tcW w:w="4140" w:type="dxa"/>
          </w:tcPr>
          <w:p w14:paraId="19061573" w14:textId="5AD8CD0A" w:rsidR="00AC2E38" w:rsidRPr="002E2B2F" w:rsidRDefault="00AC2E38" w:rsidP="00AC2E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71AEE7" w14:textId="02457783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2665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394FA165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EF727D" w14:textId="1DD47936" w:rsidR="00AC2E38" w:rsidRPr="005A24FC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78" w:type="dxa"/>
          </w:tcPr>
          <w:p w14:paraId="0307F43D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3317EEE" w14:textId="7B3ABBAB" w:rsidR="00AC2E38" w:rsidRPr="00C067C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665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7CDF6832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AD410C" w14:textId="4A2DD1E8" w:rsidR="00AC2E38" w:rsidRPr="005A24FC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645EBF" w:rsidRPr="002F697C" w14:paraId="7DB07AF7" w14:textId="77777777" w:rsidTr="00645EBF">
        <w:trPr>
          <w:cantSplit/>
        </w:trPr>
        <w:tc>
          <w:tcPr>
            <w:tcW w:w="4140" w:type="dxa"/>
          </w:tcPr>
          <w:p w14:paraId="74F57482" w14:textId="77777777" w:rsidR="00645EBF" w:rsidRPr="002F697C" w:rsidRDefault="00645EBF" w:rsidP="00645EB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83A3EE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03488F2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A76A18D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207ECF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DAD83D8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4A7DB99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6A04629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45EBF" w:rsidRPr="009874D5" w14:paraId="5E8A21AD" w14:textId="77777777" w:rsidTr="003067DA">
        <w:trPr>
          <w:cantSplit/>
        </w:trPr>
        <w:tc>
          <w:tcPr>
            <w:tcW w:w="4140" w:type="dxa"/>
          </w:tcPr>
          <w:p w14:paraId="766A6178" w14:textId="47C4693A" w:rsidR="00645EBF" w:rsidRPr="009874D5" w:rsidRDefault="00645EBF" w:rsidP="00645E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6A2A2FA7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F730BA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922A42" w14:textId="75731992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16BE8BD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3CC6E6E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4B54EA6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97043C" w14:textId="70BF497C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AC2E38" w:rsidRPr="009874D5" w14:paraId="02857DA1" w14:textId="77777777" w:rsidTr="003067DA">
        <w:trPr>
          <w:cantSplit/>
        </w:trPr>
        <w:tc>
          <w:tcPr>
            <w:tcW w:w="4140" w:type="dxa"/>
          </w:tcPr>
          <w:p w14:paraId="743AC64E" w14:textId="2AF6E2D4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DD6A416" w14:textId="01BD2DF5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619C4E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B66502" w14:textId="6B0928F2" w:rsidR="00AC2E38" w:rsidRPr="00E60A53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D4DBD31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A5FD4E0" w14:textId="5974AD52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02CF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1,373,079</w:t>
            </w:r>
          </w:p>
        </w:tc>
        <w:tc>
          <w:tcPr>
            <w:tcW w:w="180" w:type="dxa"/>
          </w:tcPr>
          <w:p w14:paraId="09765837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22EA5C" w14:textId="16733430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1,341,743</w:t>
            </w:r>
          </w:p>
        </w:tc>
      </w:tr>
      <w:tr w:rsidR="001329BD" w:rsidRPr="002F697C" w14:paraId="69AA15B3" w14:textId="77777777" w:rsidTr="003067DA">
        <w:trPr>
          <w:cantSplit/>
        </w:trPr>
        <w:tc>
          <w:tcPr>
            <w:tcW w:w="4140" w:type="dxa"/>
          </w:tcPr>
          <w:p w14:paraId="61F5BF97" w14:textId="77777777" w:rsidR="001329BD" w:rsidRPr="002F697C" w:rsidRDefault="001329BD" w:rsidP="00645EB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3DDFF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142846D2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831AF31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51AE0E3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3324880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B13F66C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07E14F41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45EBF" w:rsidRPr="009874D5" w14:paraId="6D95189C" w14:textId="77777777" w:rsidTr="003067DA">
        <w:trPr>
          <w:cantSplit/>
        </w:trPr>
        <w:tc>
          <w:tcPr>
            <w:tcW w:w="4140" w:type="dxa"/>
          </w:tcPr>
          <w:p w14:paraId="615CB678" w14:textId="4D94AF41" w:rsidR="00645EBF" w:rsidRPr="00A90237" w:rsidRDefault="00645EBF" w:rsidP="00645E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3CD109D6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A73345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336A1523" w14:textId="77777777" w:rsidTr="003067DA">
        <w:trPr>
          <w:cantSplit/>
          <w:trHeight w:val="60"/>
        </w:trPr>
        <w:tc>
          <w:tcPr>
            <w:tcW w:w="4140" w:type="dxa"/>
          </w:tcPr>
          <w:p w14:paraId="181B0A33" w14:textId="135892E4" w:rsidR="00AC2E38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0630FA8" w14:textId="54EA55E0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A4C2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16,229</w:t>
            </w:r>
          </w:p>
        </w:tc>
        <w:tc>
          <w:tcPr>
            <w:tcW w:w="270" w:type="dxa"/>
          </w:tcPr>
          <w:p w14:paraId="535C84A9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7A3AC17D" w:rsidR="00AC2E38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3,311</w:t>
            </w:r>
          </w:p>
        </w:tc>
        <w:tc>
          <w:tcPr>
            <w:tcW w:w="178" w:type="dxa"/>
          </w:tcPr>
          <w:p w14:paraId="5F667038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3B1DD76A" w:rsidR="00AC2E38" w:rsidRPr="009874D5" w:rsidRDefault="00AC2E38" w:rsidP="007C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4C2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16,229</w:t>
            </w:r>
          </w:p>
        </w:tc>
        <w:tc>
          <w:tcPr>
            <w:tcW w:w="180" w:type="dxa"/>
          </w:tcPr>
          <w:p w14:paraId="31B5ABE5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00847AE9" w:rsidR="00AC2E38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3,311</w:t>
            </w:r>
          </w:p>
        </w:tc>
      </w:tr>
      <w:tr w:rsidR="00645EBF" w:rsidRPr="009874D5" w14:paraId="66B71525" w14:textId="77777777" w:rsidTr="00AC795F">
        <w:trPr>
          <w:cantSplit/>
          <w:trHeight w:val="288"/>
        </w:trPr>
        <w:tc>
          <w:tcPr>
            <w:tcW w:w="4140" w:type="dxa"/>
          </w:tcPr>
          <w:p w14:paraId="2917F8AF" w14:textId="77777777" w:rsidR="00645EBF" w:rsidRPr="00BE6E82" w:rsidRDefault="00645EBF" w:rsidP="00645EBF">
            <w:pPr>
              <w:spacing w:line="240" w:lineRule="auto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7AC22CD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1BFC20D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748453AC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38ADD5B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2" w:type="dxa"/>
          </w:tcPr>
          <w:p w14:paraId="515AA6E0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C0CFC5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08EF7DBB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</w:tr>
      <w:tr w:rsidR="00645EBF" w:rsidRPr="009874D5" w14:paraId="10CD6362" w14:textId="77777777" w:rsidTr="001329BD">
        <w:trPr>
          <w:cantSplit/>
        </w:trPr>
        <w:tc>
          <w:tcPr>
            <w:tcW w:w="4140" w:type="dxa"/>
          </w:tcPr>
          <w:p w14:paraId="4A008398" w14:textId="137F53DD" w:rsidR="00645EBF" w:rsidRPr="00561B21" w:rsidRDefault="00645EBF" w:rsidP="00645E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10C5284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6A5E468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645EBF" w:rsidRPr="001135D7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68DC309E" w14:textId="77777777" w:rsidTr="00E65A7E">
        <w:trPr>
          <w:cantSplit/>
        </w:trPr>
        <w:tc>
          <w:tcPr>
            <w:tcW w:w="4140" w:type="dxa"/>
          </w:tcPr>
          <w:p w14:paraId="674499EB" w14:textId="32ED05ED" w:rsidR="00AC2E38" w:rsidRPr="00561B21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center"/>
          </w:tcPr>
          <w:p w14:paraId="4DD1CB73" w14:textId="683FC78E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A4C2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270" w:type="dxa"/>
          </w:tcPr>
          <w:p w14:paraId="0476D705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73F3BA66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178" w:type="dxa"/>
          </w:tcPr>
          <w:p w14:paraId="12C95F6F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ED92C" w14:textId="6842DD0E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A4C2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180" w:type="dxa"/>
          </w:tcPr>
          <w:p w14:paraId="1BBE6180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0641BB3E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</w:tr>
      <w:tr w:rsidR="00AC2E38" w:rsidRPr="009874D5" w14:paraId="20211588" w14:textId="77777777" w:rsidTr="00E65A7E">
        <w:trPr>
          <w:cantSplit/>
        </w:trPr>
        <w:tc>
          <w:tcPr>
            <w:tcW w:w="4140" w:type="dxa"/>
          </w:tcPr>
          <w:p w14:paraId="0DB5F68B" w14:textId="34A0DD6E" w:rsidR="00AC2E38" w:rsidRPr="00D36975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vAlign w:val="center"/>
          </w:tcPr>
          <w:p w14:paraId="18BFF5DC" w14:textId="6827419E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  <w:tc>
          <w:tcPr>
            <w:tcW w:w="270" w:type="dxa"/>
          </w:tcPr>
          <w:p w14:paraId="1747B7B7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279B02A6" w:rsidR="00AC2E38" w:rsidRPr="001135D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  <w:tc>
          <w:tcPr>
            <w:tcW w:w="178" w:type="dxa"/>
          </w:tcPr>
          <w:p w14:paraId="3104AC73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89836" w14:textId="00C15EA5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  <w:tc>
          <w:tcPr>
            <w:tcW w:w="180" w:type="dxa"/>
          </w:tcPr>
          <w:p w14:paraId="30D420B1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34372A64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</w:tr>
      <w:tr w:rsidR="00AC2E38" w:rsidRPr="009874D5" w14:paraId="446236DD" w14:textId="77777777" w:rsidTr="00E65A7E">
        <w:trPr>
          <w:cantSplit/>
        </w:trPr>
        <w:tc>
          <w:tcPr>
            <w:tcW w:w="4140" w:type="dxa"/>
          </w:tcPr>
          <w:p w14:paraId="67D5DE91" w14:textId="24430DFD" w:rsidR="00AC2E38" w:rsidRPr="00D36975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vAlign w:val="center"/>
          </w:tcPr>
          <w:p w14:paraId="12C85DF5" w14:textId="1558863C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D3A1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6,715</w:t>
            </w:r>
          </w:p>
        </w:tc>
        <w:tc>
          <w:tcPr>
            <w:tcW w:w="270" w:type="dxa"/>
          </w:tcPr>
          <w:p w14:paraId="2BC94E75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40A289A1" w:rsidR="00AC2E38" w:rsidRPr="001135D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8,793</w:t>
            </w:r>
          </w:p>
        </w:tc>
        <w:tc>
          <w:tcPr>
            <w:tcW w:w="178" w:type="dxa"/>
          </w:tcPr>
          <w:p w14:paraId="2499B017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37051E00" w14:textId="3686CD2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D3A1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6,715</w:t>
            </w:r>
          </w:p>
        </w:tc>
        <w:tc>
          <w:tcPr>
            <w:tcW w:w="180" w:type="dxa"/>
          </w:tcPr>
          <w:p w14:paraId="5A5CAFF4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34688D2E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8,793</w:t>
            </w:r>
          </w:p>
        </w:tc>
      </w:tr>
      <w:tr w:rsidR="001329BD" w:rsidRPr="00774373" w14:paraId="0081DF1B" w14:textId="77777777" w:rsidTr="00AC795F">
        <w:trPr>
          <w:cantSplit/>
          <w:trHeight w:val="58"/>
        </w:trPr>
        <w:tc>
          <w:tcPr>
            <w:tcW w:w="4140" w:type="dxa"/>
          </w:tcPr>
          <w:p w14:paraId="0B98AABB" w14:textId="77777777" w:rsidR="001329BD" w:rsidRPr="00BE6E82" w:rsidRDefault="001329BD" w:rsidP="00132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DA8DD7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D805D01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07CB86B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BBBBE88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2C894332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E39C33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EEC0B7F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329BD" w:rsidRPr="009874D5" w14:paraId="43306CCD" w14:textId="77777777" w:rsidTr="004F05B7">
        <w:trPr>
          <w:cantSplit/>
        </w:trPr>
        <w:tc>
          <w:tcPr>
            <w:tcW w:w="4140" w:type="dxa"/>
          </w:tcPr>
          <w:p w14:paraId="5C085169" w14:textId="6FF2F4BE" w:rsidR="001329BD" w:rsidRPr="00C75402" w:rsidRDefault="001329BD" w:rsidP="001329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281C02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BC76407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2417EE36" w14:textId="77777777" w:rsidTr="000F0BFA">
        <w:trPr>
          <w:cantSplit/>
        </w:trPr>
        <w:tc>
          <w:tcPr>
            <w:tcW w:w="4140" w:type="dxa"/>
          </w:tcPr>
          <w:p w14:paraId="08F7877B" w14:textId="42B71AF4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2140" w14:textId="22C985EF" w:rsidR="00AC2E38" w:rsidRPr="004F05B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D3A1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81,968</w:t>
            </w:r>
          </w:p>
        </w:tc>
        <w:tc>
          <w:tcPr>
            <w:tcW w:w="270" w:type="dxa"/>
          </w:tcPr>
          <w:p w14:paraId="14A94422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029DD26F" w:rsidR="00AC2E38" w:rsidRPr="00D632C6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109,986</w:t>
            </w:r>
          </w:p>
        </w:tc>
        <w:tc>
          <w:tcPr>
            <w:tcW w:w="178" w:type="dxa"/>
          </w:tcPr>
          <w:p w14:paraId="0144552A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E880" w14:textId="7B9E8CB1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D3A1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81,968</w:t>
            </w:r>
          </w:p>
        </w:tc>
        <w:tc>
          <w:tcPr>
            <w:tcW w:w="180" w:type="dxa"/>
          </w:tcPr>
          <w:p w14:paraId="207B51D7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7DDB2E8B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106,500</w:t>
            </w:r>
          </w:p>
        </w:tc>
      </w:tr>
      <w:tr w:rsidR="00AC2E38" w:rsidRPr="009874D5" w14:paraId="5F8C3A3F" w14:textId="77777777" w:rsidTr="000F0BFA">
        <w:trPr>
          <w:cantSplit/>
        </w:trPr>
        <w:tc>
          <w:tcPr>
            <w:tcW w:w="4140" w:type="dxa"/>
          </w:tcPr>
          <w:p w14:paraId="6309577A" w14:textId="1584713B" w:rsidR="00AC2E38" w:rsidRPr="00D36975" w:rsidRDefault="00AC2E38" w:rsidP="00AC2E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33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DDF19" w14:textId="0C884E21" w:rsidR="00AC2E38" w:rsidRPr="004F05B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14C4FC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D5B79B" w14:textId="39841732" w:rsidR="00AC2E38" w:rsidRPr="00D632C6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78" w:type="dxa"/>
          </w:tcPr>
          <w:p w14:paraId="16F1C121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AC05D" w14:textId="1B7AB56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E44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5,912</w:t>
            </w:r>
          </w:p>
        </w:tc>
        <w:tc>
          <w:tcPr>
            <w:tcW w:w="180" w:type="dxa"/>
          </w:tcPr>
          <w:p w14:paraId="0D02A487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6E825F" w14:textId="5F95533D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C2E38" w:rsidRPr="009874D5" w14:paraId="23867360" w14:textId="77777777" w:rsidTr="000F0BFA">
        <w:trPr>
          <w:cantSplit/>
        </w:trPr>
        <w:tc>
          <w:tcPr>
            <w:tcW w:w="4140" w:type="dxa"/>
          </w:tcPr>
          <w:p w14:paraId="77C5602E" w14:textId="0591CA80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7C642" w14:textId="4D8DFAE5" w:rsidR="00AC2E38" w:rsidRPr="004F05B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E44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348,248</w:t>
            </w:r>
          </w:p>
        </w:tc>
        <w:tc>
          <w:tcPr>
            <w:tcW w:w="270" w:type="dxa"/>
          </w:tcPr>
          <w:p w14:paraId="474DD46D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3AC8891C" w:rsidR="00AC2E38" w:rsidRPr="00D632C6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356,412</w:t>
            </w:r>
          </w:p>
        </w:tc>
        <w:tc>
          <w:tcPr>
            <w:tcW w:w="178" w:type="dxa"/>
          </w:tcPr>
          <w:p w14:paraId="68ACF1B5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AC95" w14:textId="3A40C553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E44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348,248</w:t>
            </w:r>
          </w:p>
        </w:tc>
        <w:tc>
          <w:tcPr>
            <w:tcW w:w="180" w:type="dxa"/>
          </w:tcPr>
          <w:p w14:paraId="1A06A553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30225C1D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325,530</w:t>
            </w:r>
          </w:p>
        </w:tc>
      </w:tr>
      <w:tr w:rsidR="00AC2E38" w:rsidRPr="009874D5" w14:paraId="492FB830" w14:textId="77777777" w:rsidTr="004F05B7">
        <w:trPr>
          <w:cantSplit/>
        </w:trPr>
        <w:tc>
          <w:tcPr>
            <w:tcW w:w="4140" w:type="dxa"/>
          </w:tcPr>
          <w:p w14:paraId="44923F4F" w14:textId="45124B65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99397F6" w14:textId="61DEC5EF" w:rsidR="00AC2E38" w:rsidRPr="004F05B7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E44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2,960</w:t>
            </w:r>
          </w:p>
        </w:tc>
        <w:tc>
          <w:tcPr>
            <w:tcW w:w="270" w:type="dxa"/>
          </w:tcPr>
          <w:p w14:paraId="6E397F2C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03B3C908" w:rsidR="00AC2E38" w:rsidRPr="00D632C6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14,082</w:t>
            </w:r>
          </w:p>
        </w:tc>
        <w:tc>
          <w:tcPr>
            <w:tcW w:w="178" w:type="dxa"/>
          </w:tcPr>
          <w:p w14:paraId="16A76943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F7DEB22" w14:textId="2333E996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E44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2,960</w:t>
            </w:r>
          </w:p>
        </w:tc>
        <w:tc>
          <w:tcPr>
            <w:tcW w:w="180" w:type="dxa"/>
          </w:tcPr>
          <w:p w14:paraId="0CB24F3F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6C829374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14,082</w:t>
            </w:r>
          </w:p>
        </w:tc>
      </w:tr>
      <w:tr w:rsidR="004F05B7" w:rsidRPr="00774373" w14:paraId="43D1AAD8" w14:textId="77777777" w:rsidTr="00AC795F">
        <w:trPr>
          <w:cantSplit/>
          <w:trHeight w:val="86"/>
        </w:trPr>
        <w:tc>
          <w:tcPr>
            <w:tcW w:w="4140" w:type="dxa"/>
          </w:tcPr>
          <w:p w14:paraId="74F89569" w14:textId="77777777" w:rsidR="004F05B7" w:rsidRPr="00BE6E82" w:rsidRDefault="004F05B7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F88D673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F97FCFA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4D0DEC2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FE8D73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F852782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95895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2D80200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434332" w:rsidRPr="00774373" w14:paraId="24B9EA99" w14:textId="77777777" w:rsidTr="004F05B7">
        <w:trPr>
          <w:cantSplit/>
          <w:trHeight w:val="398"/>
        </w:trPr>
        <w:tc>
          <w:tcPr>
            <w:tcW w:w="4140" w:type="dxa"/>
          </w:tcPr>
          <w:p w14:paraId="33D41EDD" w14:textId="32594BC6" w:rsidR="00434332" w:rsidRPr="00BE6E82" w:rsidRDefault="00434332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6E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6BB0DAD3" w14:textId="77777777" w:rsidR="00434332" w:rsidRPr="00BE6E82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7AC7C8FC" w14:textId="77777777" w:rsidR="00434332" w:rsidRPr="00BE6E82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660F5" w14:textId="1781C2E9" w:rsidR="00434332" w:rsidRPr="00BE6E82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172891F" w14:textId="77777777" w:rsidR="00434332" w:rsidRPr="00BE6E82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03363D" w14:textId="77777777" w:rsidR="00434332" w:rsidRPr="00BE6E82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1044A30C" w14:textId="77777777" w:rsidR="00434332" w:rsidRPr="00BE6E82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FB184" w14:textId="77777777" w:rsidR="00434332" w:rsidRPr="00BE6E82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C2E38" w:rsidRPr="00774373" w14:paraId="041F1162" w14:textId="77777777" w:rsidTr="004F05B7">
        <w:trPr>
          <w:cantSplit/>
          <w:trHeight w:val="398"/>
        </w:trPr>
        <w:tc>
          <w:tcPr>
            <w:tcW w:w="4140" w:type="dxa"/>
          </w:tcPr>
          <w:p w14:paraId="74297F9D" w14:textId="158029C4" w:rsidR="00AC2E38" w:rsidRPr="00BE6E82" w:rsidRDefault="00AC2E38" w:rsidP="00AC2E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E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711A5F7" w14:textId="5CD46333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7B18DF5A" w14:textId="77777777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D6BD2" w14:textId="0D4C7875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35E0EF6" w14:textId="77777777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70CBA3" w14:textId="49B5CCC9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440DEA5" w14:textId="77777777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A1CC8" w14:textId="3A66B84F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  <w:tr w:rsidR="00434332" w:rsidRPr="00774373" w14:paraId="317B3E78" w14:textId="77777777" w:rsidTr="00AC795F">
        <w:trPr>
          <w:cantSplit/>
          <w:trHeight w:val="58"/>
        </w:trPr>
        <w:tc>
          <w:tcPr>
            <w:tcW w:w="4140" w:type="dxa"/>
          </w:tcPr>
          <w:p w14:paraId="2BF06537" w14:textId="77777777" w:rsidR="00434332" w:rsidRPr="00BE6E82" w:rsidRDefault="00434332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067A7DA" w14:textId="77777777" w:rsidR="00434332" w:rsidRPr="009B102E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39F2ADD" w14:textId="77777777" w:rsidR="00434332" w:rsidRPr="009B102E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C3C43DD" w14:textId="77777777" w:rsidR="00434332" w:rsidRPr="009B102E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F045E7C" w14:textId="77777777" w:rsidR="00434332" w:rsidRPr="009B102E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45A995C9" w14:textId="77777777" w:rsidR="00434332" w:rsidRPr="009B102E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5E41896" w14:textId="77777777" w:rsidR="00434332" w:rsidRPr="009B102E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A9000CA" w14:textId="77777777" w:rsidR="00434332" w:rsidRPr="009B102E" w:rsidRDefault="00434332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4F05B7" w:rsidRPr="009874D5" w14:paraId="760945D8" w14:textId="77777777" w:rsidTr="00CF7BFF">
        <w:trPr>
          <w:cantSplit/>
        </w:trPr>
        <w:tc>
          <w:tcPr>
            <w:tcW w:w="4140" w:type="dxa"/>
          </w:tcPr>
          <w:p w14:paraId="6ECF8A80" w14:textId="50B236D9" w:rsidR="004F05B7" w:rsidRPr="00C75402" w:rsidRDefault="004F05B7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990" w:type="dxa"/>
          </w:tcPr>
          <w:p w14:paraId="2B014637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AEF6D3E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30754009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BBE602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C219C4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059E78CA" w14:textId="77777777" w:rsidTr="00D31092">
        <w:trPr>
          <w:cantSplit/>
        </w:trPr>
        <w:tc>
          <w:tcPr>
            <w:tcW w:w="4140" w:type="dxa"/>
          </w:tcPr>
          <w:p w14:paraId="5367E1A2" w14:textId="2B68856D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EC73" w14:textId="4882ED53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D639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42,773</w:t>
            </w:r>
          </w:p>
        </w:tc>
        <w:tc>
          <w:tcPr>
            <w:tcW w:w="270" w:type="dxa"/>
          </w:tcPr>
          <w:p w14:paraId="0946E780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218CDE76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8,131</w:t>
            </w:r>
          </w:p>
        </w:tc>
        <w:tc>
          <w:tcPr>
            <w:tcW w:w="178" w:type="dxa"/>
          </w:tcPr>
          <w:p w14:paraId="2A639001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3EE5" w14:textId="343F1B60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D639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39,839</w:t>
            </w:r>
          </w:p>
        </w:tc>
        <w:tc>
          <w:tcPr>
            <w:tcW w:w="180" w:type="dxa"/>
          </w:tcPr>
          <w:p w14:paraId="13B1B8D3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064A6E5C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7,819</w:t>
            </w:r>
          </w:p>
        </w:tc>
      </w:tr>
      <w:tr w:rsidR="00AC2E38" w:rsidRPr="009874D5" w14:paraId="1837FF1B" w14:textId="77777777" w:rsidTr="00D31092">
        <w:trPr>
          <w:cantSplit/>
        </w:trPr>
        <w:tc>
          <w:tcPr>
            <w:tcW w:w="4140" w:type="dxa"/>
          </w:tcPr>
          <w:p w14:paraId="777DEEC3" w14:textId="63D37C8A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A993" w14:textId="740A08CA" w:rsidR="00AC2E38" w:rsidRPr="00CF7BFF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99F3443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602CB8E5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8DA25" w14:textId="2EBE1623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</w:t>
            </w:r>
          </w:p>
        </w:tc>
        <w:tc>
          <w:tcPr>
            <w:tcW w:w="180" w:type="dxa"/>
          </w:tcPr>
          <w:p w14:paraId="2095B0C2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7053DF08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</w:tr>
      <w:tr w:rsidR="00AC2E38" w:rsidRPr="009874D5" w14:paraId="0F473394" w14:textId="77777777" w:rsidTr="00D31092">
        <w:trPr>
          <w:cantSplit/>
        </w:trPr>
        <w:tc>
          <w:tcPr>
            <w:tcW w:w="4140" w:type="dxa"/>
          </w:tcPr>
          <w:p w14:paraId="47ED7FFB" w14:textId="435DA116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3A209" w14:textId="4D641A99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D639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67,551</w:t>
            </w:r>
          </w:p>
        </w:tc>
        <w:tc>
          <w:tcPr>
            <w:tcW w:w="270" w:type="dxa"/>
          </w:tcPr>
          <w:p w14:paraId="0C7C3C04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5ADD6E76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14,850</w:t>
            </w:r>
          </w:p>
        </w:tc>
        <w:tc>
          <w:tcPr>
            <w:tcW w:w="178" w:type="dxa"/>
          </w:tcPr>
          <w:p w14:paraId="34FE5349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DE5F9" w14:textId="7BE38752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D639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57,507</w:t>
            </w:r>
          </w:p>
        </w:tc>
        <w:tc>
          <w:tcPr>
            <w:tcW w:w="180" w:type="dxa"/>
          </w:tcPr>
          <w:p w14:paraId="44FC3BC0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137B242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10,156</w:t>
            </w:r>
          </w:p>
        </w:tc>
      </w:tr>
      <w:tr w:rsidR="00AC2E38" w:rsidRPr="009874D5" w14:paraId="055F43DD" w14:textId="77777777" w:rsidTr="00CF7BFF">
        <w:trPr>
          <w:cantSplit/>
        </w:trPr>
        <w:tc>
          <w:tcPr>
            <w:tcW w:w="4140" w:type="dxa"/>
          </w:tcPr>
          <w:p w14:paraId="0E400532" w14:textId="79F9927E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9141901" w14:textId="62CB488D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8572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19,240</w:t>
            </w:r>
          </w:p>
        </w:tc>
        <w:tc>
          <w:tcPr>
            <w:tcW w:w="270" w:type="dxa"/>
          </w:tcPr>
          <w:p w14:paraId="231028A6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63160453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5,323</w:t>
            </w:r>
          </w:p>
        </w:tc>
        <w:tc>
          <w:tcPr>
            <w:tcW w:w="178" w:type="dxa"/>
          </w:tcPr>
          <w:p w14:paraId="5B4A5D43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EE8C72E" w14:textId="5EB0BCCA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8572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19,240</w:t>
            </w:r>
          </w:p>
        </w:tc>
        <w:tc>
          <w:tcPr>
            <w:tcW w:w="180" w:type="dxa"/>
          </w:tcPr>
          <w:p w14:paraId="532E0281" w14:textId="77777777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180DE30A" w:rsidR="00AC2E38" w:rsidRPr="00607DBB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5,323</w:t>
            </w:r>
          </w:p>
        </w:tc>
      </w:tr>
      <w:tr w:rsidR="00576E00" w:rsidRPr="009B102E" w14:paraId="46F41398" w14:textId="77777777" w:rsidTr="00856C0C">
        <w:trPr>
          <w:cantSplit/>
          <w:trHeight w:val="63"/>
        </w:trPr>
        <w:tc>
          <w:tcPr>
            <w:tcW w:w="4140" w:type="dxa"/>
          </w:tcPr>
          <w:p w14:paraId="21408B7F" w14:textId="77777777" w:rsidR="00576E00" w:rsidRPr="00856C0C" w:rsidRDefault="00576E00" w:rsidP="00856C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4343D3C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31E062F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1DFF551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7D2FFC4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14AAC5CB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672AA13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7F396FC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F7BFF" w:rsidRPr="009874D5" w14:paraId="7EBBD397" w14:textId="77777777" w:rsidTr="003067DA">
        <w:trPr>
          <w:cantSplit/>
        </w:trPr>
        <w:tc>
          <w:tcPr>
            <w:tcW w:w="4140" w:type="dxa"/>
          </w:tcPr>
          <w:p w14:paraId="295F7F96" w14:textId="5D2F31AD" w:rsidR="00CF7BFF" w:rsidRPr="00C75402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990" w:type="dxa"/>
          </w:tcPr>
          <w:p w14:paraId="4FAE7588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2DFCCA7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06CBE1D6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5C51F742" w14:textId="77777777" w:rsidTr="00AD09BA">
        <w:trPr>
          <w:cantSplit/>
        </w:trPr>
        <w:tc>
          <w:tcPr>
            <w:tcW w:w="4140" w:type="dxa"/>
          </w:tcPr>
          <w:p w14:paraId="5432CB21" w14:textId="695BA59F" w:rsidR="00AC2E38" w:rsidRPr="00C75402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3BA79325" w14:textId="5D742E25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843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6,188</w:t>
            </w:r>
          </w:p>
        </w:tc>
        <w:tc>
          <w:tcPr>
            <w:tcW w:w="270" w:type="dxa"/>
          </w:tcPr>
          <w:p w14:paraId="26C4CA56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692FB30" w14:textId="24AD426D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843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2FBB5840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13553BC" w14:textId="25DA034D" w:rsidR="00AC2E38" w:rsidRPr="009874D5" w:rsidRDefault="00AC2E38" w:rsidP="007C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843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6,188</w:t>
            </w:r>
          </w:p>
        </w:tc>
        <w:tc>
          <w:tcPr>
            <w:tcW w:w="180" w:type="dxa"/>
          </w:tcPr>
          <w:p w14:paraId="35DA2DE3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1F2819" w14:textId="77463B76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843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C2E38" w:rsidRPr="009874D5" w14:paraId="0E9083B2" w14:textId="77777777" w:rsidTr="003067DA">
        <w:trPr>
          <w:cantSplit/>
        </w:trPr>
        <w:tc>
          <w:tcPr>
            <w:tcW w:w="4140" w:type="dxa"/>
          </w:tcPr>
          <w:p w14:paraId="3F89B418" w14:textId="7BB65190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20CEC075" w14:textId="5C641394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843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6,264</w:t>
            </w:r>
          </w:p>
        </w:tc>
        <w:tc>
          <w:tcPr>
            <w:tcW w:w="270" w:type="dxa"/>
          </w:tcPr>
          <w:p w14:paraId="36BA03C6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45926A2F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0C3B894" w14:textId="77777777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34C0A1F0" w:rsidR="00AC2E38" w:rsidRPr="00C75402" w:rsidRDefault="00AC2E38" w:rsidP="007C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843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6,264</w:t>
            </w:r>
          </w:p>
        </w:tc>
        <w:tc>
          <w:tcPr>
            <w:tcW w:w="180" w:type="dxa"/>
          </w:tcPr>
          <w:p w14:paraId="58C481FD" w14:textId="77777777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7A6FC548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133B9" w:rsidRPr="00774373" w14:paraId="348D45D6" w14:textId="77777777" w:rsidTr="00A6757D">
        <w:trPr>
          <w:cantSplit/>
          <w:trHeight w:val="288"/>
        </w:trPr>
        <w:tc>
          <w:tcPr>
            <w:tcW w:w="4140" w:type="dxa"/>
          </w:tcPr>
          <w:p w14:paraId="142C8C52" w14:textId="77777777" w:rsidR="005133B9" w:rsidRPr="00BE6E82" w:rsidRDefault="005133B9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C0FE70E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91FBF94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2057326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61F3F3D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47C9D71C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54E1FBF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1249C4E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F7BFF" w:rsidRPr="009874D5" w14:paraId="014AE666" w14:textId="77777777" w:rsidTr="003067DA">
        <w:trPr>
          <w:cantSplit/>
        </w:trPr>
        <w:tc>
          <w:tcPr>
            <w:tcW w:w="4140" w:type="dxa"/>
          </w:tcPr>
          <w:p w14:paraId="758A9D38" w14:textId="1C7078BD" w:rsidR="00CF7BFF" w:rsidRPr="00A77860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8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61BE5CFC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F022243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3F7B1BF8" w14:textId="77777777" w:rsidTr="003067DA">
        <w:trPr>
          <w:cantSplit/>
        </w:trPr>
        <w:tc>
          <w:tcPr>
            <w:tcW w:w="4140" w:type="dxa"/>
          </w:tcPr>
          <w:p w14:paraId="1741F7DF" w14:textId="3102D3B6" w:rsidR="00AC2E38" w:rsidRPr="00A77860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860">
              <w:rPr>
                <w:rFonts w:asciiTheme="majorBidi" w:hAnsiTheme="majorBidi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58CED836" w14:textId="36D8EB28" w:rsidR="00AC2E38" w:rsidRPr="00D079DD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  <w:tc>
          <w:tcPr>
            <w:tcW w:w="270" w:type="dxa"/>
          </w:tcPr>
          <w:p w14:paraId="12498449" w14:textId="77777777" w:rsidR="00AC2E38" w:rsidRPr="00D079DD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96490E1" w14:textId="442CD337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  <w:tc>
          <w:tcPr>
            <w:tcW w:w="178" w:type="dxa"/>
          </w:tcPr>
          <w:p w14:paraId="1216CF99" w14:textId="77777777" w:rsidR="00AC2E38" w:rsidRPr="00D079DD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026DB7B" w14:textId="1EA5B68F" w:rsidR="00AC2E38" w:rsidRPr="00D079DD" w:rsidRDefault="00AC2E38" w:rsidP="007C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  <w:tc>
          <w:tcPr>
            <w:tcW w:w="180" w:type="dxa"/>
          </w:tcPr>
          <w:p w14:paraId="3DBEA851" w14:textId="77777777" w:rsidR="00AC2E38" w:rsidRPr="00D079DD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4C12D3" w14:textId="3B920B5C" w:rsidR="00AC2E38" w:rsidRPr="00BE6E8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</w:tr>
      <w:tr w:rsidR="00AC2E38" w:rsidRPr="009874D5" w14:paraId="1D0BA24E" w14:textId="77777777" w:rsidTr="003067DA">
        <w:trPr>
          <w:cantSplit/>
        </w:trPr>
        <w:tc>
          <w:tcPr>
            <w:tcW w:w="4140" w:type="dxa"/>
          </w:tcPr>
          <w:p w14:paraId="543CF12A" w14:textId="21D49F56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40FCB339" w14:textId="6CCAAE52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  <w:tc>
          <w:tcPr>
            <w:tcW w:w="270" w:type="dxa"/>
          </w:tcPr>
          <w:p w14:paraId="397458D1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13FF02F4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  <w:tc>
          <w:tcPr>
            <w:tcW w:w="178" w:type="dxa"/>
          </w:tcPr>
          <w:p w14:paraId="2E53F122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5662A4" w14:textId="445998B2" w:rsidR="00AC2E38" w:rsidRPr="009874D5" w:rsidRDefault="00AC2E38" w:rsidP="007C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  <w:tc>
          <w:tcPr>
            <w:tcW w:w="180" w:type="dxa"/>
          </w:tcPr>
          <w:p w14:paraId="3E131DBF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0EF0010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</w:tr>
      <w:tr w:rsidR="00A6757D" w:rsidRPr="009874D5" w14:paraId="5A1AFA71" w14:textId="77777777" w:rsidTr="003067DA">
        <w:trPr>
          <w:cantSplit/>
        </w:trPr>
        <w:tc>
          <w:tcPr>
            <w:tcW w:w="4140" w:type="dxa"/>
          </w:tcPr>
          <w:p w14:paraId="2139BAF5" w14:textId="77777777" w:rsidR="00A6757D" w:rsidRPr="002E2B2F" w:rsidRDefault="00A6757D" w:rsidP="00AC795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C61894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0A9BBDC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98B573" w14:textId="77777777" w:rsidR="00A6757D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F75BE0A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308677E" w14:textId="77777777" w:rsidR="00A6757D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47708F1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9ED9EC" w14:textId="77777777" w:rsidR="00A6757D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24ECE7A1" w14:textId="1B32CBFF" w:rsidR="000A1580" w:rsidRPr="00E44C11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44C1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181CCB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Pr="00864259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07"/>
        <w:gridCol w:w="1080"/>
        <w:gridCol w:w="181"/>
        <w:gridCol w:w="1115"/>
        <w:gridCol w:w="180"/>
        <w:gridCol w:w="1125"/>
      </w:tblGrid>
      <w:tr w:rsidR="00785BEE" w:rsidRPr="009874D5" w14:paraId="11832233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9FDB31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64CCC01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1DF11AE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5A2CC4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81CCB" w:rsidRPr="009874D5" w14:paraId="788C1B20" w14:textId="77777777" w:rsidTr="003067DA">
        <w:trPr>
          <w:cantSplit/>
          <w:tblHeader/>
        </w:trPr>
        <w:tc>
          <w:tcPr>
            <w:tcW w:w="4140" w:type="dxa"/>
            <w:vAlign w:val="bottom"/>
          </w:tcPr>
          <w:p w14:paraId="6EC3BBAB" w14:textId="3C3AE39B" w:rsidR="00181CCB" w:rsidRPr="00B753A9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31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6603715A" w14:textId="680E229D" w:rsidR="00181CCB" w:rsidRPr="00BE6E82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7" w:type="dxa"/>
            <w:vAlign w:val="bottom"/>
          </w:tcPr>
          <w:p w14:paraId="2D2068A2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5AC7A6" w14:textId="0152BF39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81" w:type="dxa"/>
          </w:tcPr>
          <w:p w14:paraId="68A9F901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5BC28310" w14:textId="5E7EAD8B" w:rsidR="00181CCB" w:rsidRPr="00975625" w:rsidRDefault="00181CCB" w:rsidP="00181CC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502AE5A3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18B87C7A" w14:textId="3CD4A469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</w:tr>
      <w:tr w:rsidR="00181CCB" w:rsidRPr="009874D5" w14:paraId="670D96E5" w14:textId="77777777">
        <w:trPr>
          <w:cantSplit/>
          <w:tblHeader/>
        </w:trPr>
        <w:tc>
          <w:tcPr>
            <w:tcW w:w="4140" w:type="dxa"/>
            <w:vAlign w:val="bottom"/>
          </w:tcPr>
          <w:p w14:paraId="31F98D6B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68" w:type="dxa"/>
            <w:gridSpan w:val="7"/>
            <w:vAlign w:val="bottom"/>
            <w:hideMark/>
          </w:tcPr>
          <w:p w14:paraId="4DB2FFD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83C82" w:rsidRPr="009874D5" w14:paraId="55DCF412" w14:textId="77777777" w:rsidTr="003067DA">
        <w:trPr>
          <w:cantSplit/>
        </w:trPr>
        <w:tc>
          <w:tcPr>
            <w:tcW w:w="4140" w:type="dxa"/>
            <w:hideMark/>
          </w:tcPr>
          <w:p w14:paraId="0F62CD73" w14:textId="77777777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06AB9" w14:textId="7CC3D8B3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F294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905,810</w:t>
            </w:r>
          </w:p>
        </w:tc>
        <w:tc>
          <w:tcPr>
            <w:tcW w:w="207" w:type="dxa"/>
          </w:tcPr>
          <w:p w14:paraId="5FBB3304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10B4D" w14:textId="151EF390" w:rsidR="00B83C82" w:rsidRPr="00ED79A6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692,732</w:t>
            </w:r>
          </w:p>
        </w:tc>
        <w:tc>
          <w:tcPr>
            <w:tcW w:w="181" w:type="dxa"/>
          </w:tcPr>
          <w:p w14:paraId="5C3B638F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D6755F0" w14:textId="5F72A6B1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45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793,865</w:t>
            </w:r>
          </w:p>
        </w:tc>
        <w:tc>
          <w:tcPr>
            <w:tcW w:w="180" w:type="dxa"/>
          </w:tcPr>
          <w:p w14:paraId="3058D518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AF3CBC4" w14:textId="766CC019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953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705,528</w:t>
            </w:r>
          </w:p>
        </w:tc>
      </w:tr>
      <w:tr w:rsidR="00B83C82" w:rsidRPr="009874D5" w14:paraId="12C35397" w14:textId="77777777" w:rsidTr="003067DA">
        <w:trPr>
          <w:cantSplit/>
        </w:trPr>
        <w:tc>
          <w:tcPr>
            <w:tcW w:w="4140" w:type="dxa"/>
          </w:tcPr>
          <w:p w14:paraId="188C3686" w14:textId="27FB209C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กระทบ</w:t>
            </w: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4804E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B8B1111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1AA61F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0663D14D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6128E0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069F22B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7C1876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83C82" w:rsidRPr="009874D5" w14:paraId="4A73A29A" w14:textId="77777777" w:rsidTr="003067DA">
        <w:trPr>
          <w:cantSplit/>
        </w:trPr>
        <w:tc>
          <w:tcPr>
            <w:tcW w:w="4140" w:type="dxa"/>
            <w:vAlign w:val="bottom"/>
          </w:tcPr>
          <w:p w14:paraId="6A6A90E9" w14:textId="77777777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</w:tcPr>
          <w:p w14:paraId="1546184F" w14:textId="4C71B22B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45A2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151,984</w:t>
            </w:r>
          </w:p>
        </w:tc>
        <w:tc>
          <w:tcPr>
            <w:tcW w:w="207" w:type="dxa"/>
          </w:tcPr>
          <w:p w14:paraId="3D1F4420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8546A7" w14:textId="10CC4EBC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953D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144,398</w:t>
            </w:r>
          </w:p>
        </w:tc>
        <w:tc>
          <w:tcPr>
            <w:tcW w:w="181" w:type="dxa"/>
          </w:tcPr>
          <w:p w14:paraId="5AF47C5D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053D3D3" w14:textId="08F533AE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45A2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151,979</w:t>
            </w:r>
          </w:p>
        </w:tc>
        <w:tc>
          <w:tcPr>
            <w:tcW w:w="180" w:type="dxa"/>
          </w:tcPr>
          <w:p w14:paraId="5AF22FE6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8247A47" w14:textId="303B7E58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953D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144,391</w:t>
            </w:r>
          </w:p>
        </w:tc>
      </w:tr>
      <w:tr w:rsidR="00B83C82" w:rsidRPr="009874D5" w14:paraId="1CCC1FF7" w14:textId="77777777" w:rsidTr="003067DA">
        <w:trPr>
          <w:cantSplit/>
        </w:trPr>
        <w:tc>
          <w:tcPr>
            <w:tcW w:w="4140" w:type="dxa"/>
            <w:vAlign w:val="bottom"/>
          </w:tcPr>
          <w:p w14:paraId="5131B93F" w14:textId="77777777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</w:tcPr>
          <w:p w14:paraId="7B9C94C7" w14:textId="41CC4239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45A2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523</w:t>
            </w:r>
          </w:p>
        </w:tc>
        <w:tc>
          <w:tcPr>
            <w:tcW w:w="207" w:type="dxa"/>
          </w:tcPr>
          <w:p w14:paraId="41048FE7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16343" w14:textId="52D332CA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588</w:t>
            </w:r>
          </w:p>
        </w:tc>
        <w:tc>
          <w:tcPr>
            <w:tcW w:w="181" w:type="dxa"/>
          </w:tcPr>
          <w:p w14:paraId="2119F315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B8F3C20" w14:textId="0B505105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45A2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515</w:t>
            </w:r>
          </w:p>
        </w:tc>
        <w:tc>
          <w:tcPr>
            <w:tcW w:w="180" w:type="dxa"/>
          </w:tcPr>
          <w:p w14:paraId="41028D1D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9EC642F" w14:textId="69B500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580</w:t>
            </w:r>
          </w:p>
        </w:tc>
      </w:tr>
      <w:tr w:rsidR="00B83C82" w:rsidRPr="009874D5" w14:paraId="164614A0" w14:textId="77777777" w:rsidTr="003067DA">
        <w:trPr>
          <w:cantSplit/>
        </w:trPr>
        <w:tc>
          <w:tcPr>
            <w:tcW w:w="4140" w:type="dxa"/>
            <w:vAlign w:val="bottom"/>
          </w:tcPr>
          <w:p w14:paraId="5DF305BE" w14:textId="3113711C" w:rsidR="00B83C82" w:rsidRPr="00975625" w:rsidRDefault="004A50BE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ขาดทุนจาก</w:t>
            </w:r>
            <w:r w:rsidR="00B83C82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การด้อยค่าของสินทรัพย์ทางการเงิน</w:t>
            </w:r>
          </w:p>
        </w:tc>
        <w:tc>
          <w:tcPr>
            <w:tcW w:w="1080" w:type="dxa"/>
          </w:tcPr>
          <w:p w14:paraId="4F304102" w14:textId="2340D3EE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23C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2,872</w:t>
            </w:r>
          </w:p>
        </w:tc>
        <w:tc>
          <w:tcPr>
            <w:tcW w:w="207" w:type="dxa"/>
          </w:tcPr>
          <w:p w14:paraId="093AD4A7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FCC5DD" w14:textId="24EEC6CE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1,222</w:t>
            </w:r>
          </w:p>
        </w:tc>
        <w:tc>
          <w:tcPr>
            <w:tcW w:w="181" w:type="dxa"/>
          </w:tcPr>
          <w:p w14:paraId="6C3F75CA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996C3A9" w14:textId="774D839B" w:rsidR="00B83C82" w:rsidRPr="003067DA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  <w:r w:rsidRPr="00D523C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7DD1F36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90314E9" w14:textId="30473F23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B4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B83C82" w:rsidRPr="009874D5" w14:paraId="190BE822" w14:textId="77777777" w:rsidTr="00181CCB">
        <w:trPr>
          <w:cantSplit/>
          <w:trHeight w:val="695"/>
        </w:trPr>
        <w:tc>
          <w:tcPr>
            <w:tcW w:w="4140" w:type="dxa"/>
            <w:vAlign w:val="bottom"/>
          </w:tcPr>
          <w:p w14:paraId="1991F9C5" w14:textId="181B5672" w:rsidR="00B83C82" w:rsidRPr="00E94808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br w:type="page"/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กลับรายการ) ค่าเผื่อการลดมูลค่าของสินค้า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1080" w:type="dxa"/>
          </w:tcPr>
          <w:p w14:paraId="73BEC90B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027C486" w14:textId="79338F06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70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7,312</w:t>
            </w:r>
          </w:p>
        </w:tc>
        <w:tc>
          <w:tcPr>
            <w:tcW w:w="207" w:type="dxa"/>
          </w:tcPr>
          <w:p w14:paraId="60AB06DE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6EF7F9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C3369B6" w14:textId="272BE91F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2,911</w:t>
            </w:r>
          </w:p>
        </w:tc>
        <w:tc>
          <w:tcPr>
            <w:tcW w:w="181" w:type="dxa"/>
          </w:tcPr>
          <w:p w14:paraId="7B6B36A4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A9AFFAF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5B1C3560" w14:textId="074FC9F9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70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(5,994)</w:t>
            </w:r>
          </w:p>
        </w:tc>
        <w:tc>
          <w:tcPr>
            <w:tcW w:w="180" w:type="dxa"/>
          </w:tcPr>
          <w:p w14:paraId="64389132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EE985B4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69270587" w14:textId="0137D9B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1,430</w:t>
            </w:r>
          </w:p>
        </w:tc>
      </w:tr>
      <w:tr w:rsidR="00B83C82" w:rsidRPr="009874D5" w14:paraId="2C8DC3B8" w14:textId="77777777" w:rsidTr="003067DA">
        <w:trPr>
          <w:cantSplit/>
        </w:trPr>
        <w:tc>
          <w:tcPr>
            <w:tcW w:w="4140" w:type="dxa"/>
            <w:vAlign w:val="bottom"/>
          </w:tcPr>
          <w:p w14:paraId="78D51CE4" w14:textId="77777777" w:rsidR="00B83C82" w:rsidRPr="00975625" w:rsidRDefault="00B83C82" w:rsidP="00DC03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2C24E0B" w14:textId="1B04106E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70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15,500</w:t>
            </w:r>
          </w:p>
        </w:tc>
        <w:tc>
          <w:tcPr>
            <w:tcW w:w="207" w:type="dxa"/>
          </w:tcPr>
          <w:p w14:paraId="1338AF2D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A50726" w14:textId="6F6A609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421E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15,091</w:t>
            </w:r>
          </w:p>
        </w:tc>
        <w:tc>
          <w:tcPr>
            <w:tcW w:w="181" w:type="dxa"/>
          </w:tcPr>
          <w:p w14:paraId="56100050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E8F027" w14:textId="5F08748B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70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15,500</w:t>
            </w:r>
          </w:p>
        </w:tc>
        <w:tc>
          <w:tcPr>
            <w:tcW w:w="180" w:type="dxa"/>
          </w:tcPr>
          <w:p w14:paraId="0951ED7A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710049D" w14:textId="364519D1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1E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15,091</w:t>
            </w:r>
          </w:p>
        </w:tc>
      </w:tr>
      <w:tr w:rsidR="00B83C82" w:rsidRPr="009874D5" w14:paraId="3DCDB197" w14:textId="77777777" w:rsidTr="003067DA">
        <w:trPr>
          <w:cantSplit/>
        </w:trPr>
        <w:tc>
          <w:tcPr>
            <w:tcW w:w="4140" w:type="dxa"/>
            <w:vAlign w:val="bottom"/>
          </w:tcPr>
          <w:p w14:paraId="559A24A9" w14:textId="6D2AD47B" w:rsidR="00B83C82" w:rsidRPr="00A91236" w:rsidRDefault="00B83C82" w:rsidP="00DC031B">
            <w:pPr>
              <w:ind w:left="-108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กำไรจากการจำหน่ายและตัดจำหน่ายที่ดิน </w:t>
            </w:r>
          </w:p>
          <w:p w14:paraId="157D57CA" w14:textId="77777777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080" w:type="dxa"/>
          </w:tcPr>
          <w:p w14:paraId="626BE3B7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49DA58C" w14:textId="600BE0E9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1F9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(2,431)</w:t>
            </w:r>
          </w:p>
        </w:tc>
        <w:tc>
          <w:tcPr>
            <w:tcW w:w="207" w:type="dxa"/>
          </w:tcPr>
          <w:p w14:paraId="2EE49213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A63652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172EEC0" w14:textId="637ECE84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(1,162)</w:t>
            </w:r>
          </w:p>
        </w:tc>
        <w:tc>
          <w:tcPr>
            <w:tcW w:w="181" w:type="dxa"/>
          </w:tcPr>
          <w:p w14:paraId="713E1463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12C578EB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5A11598" w14:textId="3CBC967B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1F9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(2,431)</w:t>
            </w:r>
          </w:p>
        </w:tc>
        <w:tc>
          <w:tcPr>
            <w:tcW w:w="180" w:type="dxa"/>
          </w:tcPr>
          <w:p w14:paraId="3FC65D55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CE850E2" w14:textId="77777777" w:rsidR="00B83C8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795EDBA" w14:textId="2C7F43ED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(1,162)</w:t>
            </w:r>
          </w:p>
        </w:tc>
      </w:tr>
      <w:tr w:rsidR="00B83C82" w:rsidRPr="009874D5" w14:paraId="70BF91B7" w14:textId="77777777" w:rsidTr="003067DA">
        <w:trPr>
          <w:cantSplit/>
        </w:trPr>
        <w:tc>
          <w:tcPr>
            <w:tcW w:w="4140" w:type="dxa"/>
            <w:vAlign w:val="bottom"/>
          </w:tcPr>
          <w:p w14:paraId="1722D077" w14:textId="77777777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080" w:type="dxa"/>
          </w:tcPr>
          <w:p w14:paraId="2DA41A35" w14:textId="29E5AE9F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274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323,588</w:t>
            </w:r>
          </w:p>
        </w:tc>
        <w:tc>
          <w:tcPr>
            <w:tcW w:w="207" w:type="dxa"/>
          </w:tcPr>
          <w:p w14:paraId="0B8E26D8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74D9CC" w14:textId="310A66F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326,886</w:t>
            </w:r>
          </w:p>
        </w:tc>
        <w:tc>
          <w:tcPr>
            <w:tcW w:w="181" w:type="dxa"/>
          </w:tcPr>
          <w:p w14:paraId="08D46332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6EE20D9" w14:textId="771CDBAF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274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337,700</w:t>
            </w:r>
          </w:p>
        </w:tc>
        <w:tc>
          <w:tcPr>
            <w:tcW w:w="180" w:type="dxa"/>
          </w:tcPr>
          <w:p w14:paraId="086EFAB4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4948503" w14:textId="71E8F0C4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320,969</w:t>
            </w:r>
          </w:p>
        </w:tc>
      </w:tr>
      <w:tr w:rsidR="00B83C82" w:rsidRPr="009874D5" w14:paraId="70D760AC" w14:textId="77777777" w:rsidTr="003067DA">
        <w:trPr>
          <w:cantSplit/>
        </w:trPr>
        <w:tc>
          <w:tcPr>
            <w:tcW w:w="4140" w:type="dxa"/>
            <w:vAlign w:val="bottom"/>
          </w:tcPr>
          <w:p w14:paraId="0045FA38" w14:textId="0E89F2F3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จากอัตราแลกเปลี่ยน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179CD6A4" w14:textId="2924AD21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274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(308,811)</w:t>
            </w:r>
          </w:p>
        </w:tc>
        <w:tc>
          <w:tcPr>
            <w:tcW w:w="207" w:type="dxa"/>
          </w:tcPr>
          <w:p w14:paraId="76E31011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FEC571C" w14:textId="07F13A36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(300,56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</w:t>
            </w: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1" w:type="dxa"/>
          </w:tcPr>
          <w:p w14:paraId="28D6D804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529DB42" w14:textId="4C52D899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274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(326,803)</w:t>
            </w:r>
          </w:p>
        </w:tc>
        <w:tc>
          <w:tcPr>
            <w:tcW w:w="180" w:type="dxa"/>
          </w:tcPr>
          <w:p w14:paraId="41CD4998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B8D2528" w14:textId="2F4493E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(292,46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</w:t>
            </w: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B83C82" w:rsidRPr="009874D5" w14:paraId="3BC8BD96" w14:textId="77777777" w:rsidTr="003067DA">
        <w:trPr>
          <w:cantSplit/>
        </w:trPr>
        <w:tc>
          <w:tcPr>
            <w:tcW w:w="4140" w:type="dxa"/>
            <w:vAlign w:val="bottom"/>
          </w:tcPr>
          <w:p w14:paraId="71E8FFF8" w14:textId="77777777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0C49C" w14:textId="214C3B2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274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1,056</w:t>
            </w:r>
          </w:p>
        </w:tc>
        <w:tc>
          <w:tcPr>
            <w:tcW w:w="207" w:type="dxa"/>
          </w:tcPr>
          <w:p w14:paraId="22733D5C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A05BE1A" w14:textId="256B80E8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1,345</w:t>
            </w:r>
          </w:p>
        </w:tc>
        <w:tc>
          <w:tcPr>
            <w:tcW w:w="181" w:type="dxa"/>
          </w:tcPr>
          <w:p w14:paraId="095AB075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7303724" w14:textId="283CFD2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04C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1,054</w:t>
            </w:r>
          </w:p>
        </w:tc>
        <w:tc>
          <w:tcPr>
            <w:tcW w:w="180" w:type="dxa"/>
          </w:tcPr>
          <w:p w14:paraId="0FC05A97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16005BB" w14:textId="7D33F9A0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1,335</w:t>
            </w:r>
          </w:p>
        </w:tc>
      </w:tr>
      <w:tr w:rsidR="00B83C82" w:rsidRPr="009874D5" w14:paraId="4C277963" w14:textId="77777777" w:rsidTr="003067DA">
        <w:trPr>
          <w:cantSplit/>
        </w:trPr>
        <w:tc>
          <w:tcPr>
            <w:tcW w:w="4140" w:type="dxa"/>
            <w:vAlign w:val="bottom"/>
          </w:tcPr>
          <w:p w14:paraId="1F1DF77D" w14:textId="77777777" w:rsidR="00B83C82" w:rsidRPr="00975625" w:rsidRDefault="00B83C82" w:rsidP="00B83C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5BAC41A3" w14:textId="46C895D6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04C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(55,704)</w:t>
            </w:r>
          </w:p>
        </w:tc>
        <w:tc>
          <w:tcPr>
            <w:tcW w:w="207" w:type="dxa"/>
          </w:tcPr>
          <w:p w14:paraId="7A5EF223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C2672" w14:textId="7B4A30FC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(88,783)</w:t>
            </w:r>
          </w:p>
        </w:tc>
        <w:tc>
          <w:tcPr>
            <w:tcW w:w="181" w:type="dxa"/>
          </w:tcPr>
          <w:p w14:paraId="60DBB575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67CD45BC" w14:textId="684634A5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04C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(74,453)</w:t>
            </w:r>
          </w:p>
        </w:tc>
        <w:tc>
          <w:tcPr>
            <w:tcW w:w="180" w:type="dxa"/>
          </w:tcPr>
          <w:p w14:paraId="48F91D48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7E520C9" w14:textId="19395B3B" w:rsidR="00B83C82" w:rsidRPr="007D2E48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(98,360)</w:t>
            </w:r>
          </w:p>
        </w:tc>
      </w:tr>
      <w:tr w:rsidR="00B83C82" w:rsidRPr="009874D5" w14:paraId="5B301AA4" w14:textId="77777777" w:rsidTr="003067DA">
        <w:trPr>
          <w:cantSplit/>
        </w:trPr>
        <w:tc>
          <w:tcPr>
            <w:tcW w:w="4140" w:type="dxa"/>
            <w:vAlign w:val="bottom"/>
          </w:tcPr>
          <w:p w14:paraId="68A81AB1" w14:textId="77777777" w:rsidR="00B83C82" w:rsidRPr="00975625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14ED44" w14:textId="685E9CF1" w:rsidR="00B83C82" w:rsidRPr="00423DA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AE04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1,041,699</w:t>
            </w:r>
          </w:p>
        </w:tc>
        <w:tc>
          <w:tcPr>
            <w:tcW w:w="207" w:type="dxa"/>
          </w:tcPr>
          <w:p w14:paraId="01DF11F0" w14:textId="77777777" w:rsidR="00B83C82" w:rsidRPr="00423DA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FDB8F" w14:textId="75146AAC" w:rsidR="00B83C82" w:rsidRPr="00423DA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794,6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59</w:t>
            </w:r>
          </w:p>
        </w:tc>
        <w:tc>
          <w:tcPr>
            <w:tcW w:w="181" w:type="dxa"/>
          </w:tcPr>
          <w:p w14:paraId="0C56DFB6" w14:textId="77777777" w:rsidR="00B83C82" w:rsidRPr="00423DA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BD0FCAA" w14:textId="2B4D3715" w:rsidR="00B83C82" w:rsidRPr="00423DA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AE04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890,932</w:t>
            </w:r>
          </w:p>
        </w:tc>
        <w:tc>
          <w:tcPr>
            <w:tcW w:w="180" w:type="dxa"/>
          </w:tcPr>
          <w:p w14:paraId="1B7A04C4" w14:textId="77777777" w:rsidR="00B83C82" w:rsidRPr="00423DA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15822F" w14:textId="1A9B86DA" w:rsidR="00B83C82" w:rsidRPr="00423DA2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797,3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37</w:t>
            </w:r>
          </w:p>
        </w:tc>
      </w:tr>
      <w:tr w:rsidR="00B41F62" w:rsidRPr="009874D5" w14:paraId="0A0ECB1E" w14:textId="77777777" w:rsidTr="00B41F62">
        <w:trPr>
          <w:cantSplit/>
          <w:trHeight w:hRule="exact" w:val="259"/>
        </w:trPr>
        <w:tc>
          <w:tcPr>
            <w:tcW w:w="4140" w:type="dxa"/>
            <w:vAlign w:val="bottom"/>
          </w:tcPr>
          <w:p w14:paraId="7130C16E" w14:textId="77777777" w:rsidR="00B41F62" w:rsidRPr="00975625" w:rsidRDefault="00B41F62" w:rsidP="00B83C82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799F87" w14:textId="77777777" w:rsidR="00B41F62" w:rsidRPr="00AE04C5" w:rsidRDefault="00B41F6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32EA06F0" w14:textId="77777777" w:rsidR="00B41F62" w:rsidRPr="00423DA2" w:rsidRDefault="00B41F6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8F9A1" w14:textId="77777777" w:rsidR="00B41F62" w:rsidRPr="009A71B7" w:rsidRDefault="00B41F6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742D8A86" w14:textId="77777777" w:rsidR="00B41F62" w:rsidRPr="00423DA2" w:rsidRDefault="00B41F6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2282C3F" w14:textId="77777777" w:rsidR="00B41F62" w:rsidRPr="00AE04C5" w:rsidRDefault="00B41F6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A362037" w14:textId="77777777" w:rsidR="00B41F62" w:rsidRPr="00423DA2" w:rsidRDefault="00B41F6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97EA1B6" w14:textId="77777777" w:rsidR="00B41F62" w:rsidRPr="009A71B7" w:rsidRDefault="00B41F6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F680C" w:rsidRPr="009874D5" w14:paraId="5264585B" w14:textId="77777777" w:rsidTr="003067DA">
        <w:trPr>
          <w:cantSplit/>
        </w:trPr>
        <w:tc>
          <w:tcPr>
            <w:tcW w:w="4140" w:type="dxa"/>
          </w:tcPr>
          <w:p w14:paraId="5F7AF00D" w14:textId="77777777" w:rsidR="000F680C" w:rsidRPr="00975625" w:rsidRDefault="000F680C" w:rsidP="000F680C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</w:tcPr>
          <w:p w14:paraId="0A5800D6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D24CA9C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7DBDB4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DE3861E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4C9D2409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37C3FEA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ACDB43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B83C82" w:rsidRPr="00961B1C" w14:paraId="76BCB017" w14:textId="77777777" w:rsidTr="003067DA">
        <w:trPr>
          <w:cantSplit/>
        </w:trPr>
        <w:tc>
          <w:tcPr>
            <w:tcW w:w="4140" w:type="dxa"/>
            <w:vAlign w:val="bottom"/>
          </w:tcPr>
          <w:p w14:paraId="6E9E6BAE" w14:textId="69F7DA26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 (เพิ่มขึ้น)</w:t>
            </w:r>
            <w:r w:rsidR="00DC031B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DC031B"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080" w:type="dxa"/>
          </w:tcPr>
          <w:p w14:paraId="4E95DD22" w14:textId="031E066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543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(974,002)</w:t>
            </w:r>
          </w:p>
        </w:tc>
        <w:tc>
          <w:tcPr>
            <w:tcW w:w="207" w:type="dxa"/>
          </w:tcPr>
          <w:p w14:paraId="665142FB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6838B06" w14:textId="38C78F1E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325,675</w:t>
            </w:r>
          </w:p>
        </w:tc>
        <w:tc>
          <w:tcPr>
            <w:tcW w:w="181" w:type="dxa"/>
          </w:tcPr>
          <w:p w14:paraId="0F7937FB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86540A5" w14:textId="5ACA3781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543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(770,682)</w:t>
            </w:r>
          </w:p>
        </w:tc>
        <w:tc>
          <w:tcPr>
            <w:tcW w:w="180" w:type="dxa"/>
          </w:tcPr>
          <w:p w14:paraId="1F6DD714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3E0EBA3" w14:textId="3C1086C2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(97,748)</w:t>
            </w:r>
          </w:p>
        </w:tc>
      </w:tr>
      <w:tr w:rsidR="00B83C82" w:rsidRPr="00961B1C" w14:paraId="3AFAC138" w14:textId="77777777" w:rsidTr="00BE6E82">
        <w:trPr>
          <w:cantSplit/>
        </w:trPr>
        <w:tc>
          <w:tcPr>
            <w:tcW w:w="4140" w:type="dxa"/>
            <w:vAlign w:val="bottom"/>
          </w:tcPr>
          <w:p w14:paraId="3FBC676E" w14:textId="77777777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 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8B137" w14:textId="1AC04641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543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480,803</w:t>
            </w:r>
          </w:p>
        </w:tc>
        <w:tc>
          <w:tcPr>
            <w:tcW w:w="207" w:type="dxa"/>
          </w:tcPr>
          <w:p w14:paraId="4913650B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8183D94" w14:textId="7596C78B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(11,158)</w:t>
            </w:r>
          </w:p>
        </w:tc>
        <w:tc>
          <w:tcPr>
            <w:tcW w:w="181" w:type="dxa"/>
          </w:tcPr>
          <w:p w14:paraId="24FEFD6E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344F" w14:textId="3472095F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543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335,406</w:t>
            </w:r>
          </w:p>
        </w:tc>
        <w:tc>
          <w:tcPr>
            <w:tcW w:w="180" w:type="dxa"/>
          </w:tcPr>
          <w:p w14:paraId="5DDCA240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74494C23" w14:textId="3122C0EE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68,23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</w:p>
        </w:tc>
      </w:tr>
      <w:tr w:rsidR="00B83C82" w:rsidRPr="00961B1C" w14:paraId="06B4516B" w14:textId="77777777" w:rsidTr="00BE6E82">
        <w:trPr>
          <w:cantSplit/>
        </w:trPr>
        <w:tc>
          <w:tcPr>
            <w:tcW w:w="4140" w:type="dxa"/>
            <w:vAlign w:val="bottom"/>
          </w:tcPr>
          <w:p w14:paraId="40D34767" w14:textId="77777777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สินทรัพย์หมุนเวียนอื่น (เพิ่มขึ้น) 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70DE4" w14:textId="15DE4E51" w:rsidR="00B83C82" w:rsidRPr="00304BE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543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61,200</w:t>
            </w:r>
          </w:p>
        </w:tc>
        <w:tc>
          <w:tcPr>
            <w:tcW w:w="207" w:type="dxa"/>
          </w:tcPr>
          <w:p w14:paraId="008CA4A5" w14:textId="77777777" w:rsidR="00B83C82" w:rsidRPr="00304BE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2E9505FD" w14:textId="2125BF91" w:rsidR="00B83C82" w:rsidRPr="00304BE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4B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(46,405)</w:t>
            </w:r>
          </w:p>
        </w:tc>
        <w:tc>
          <w:tcPr>
            <w:tcW w:w="181" w:type="dxa"/>
          </w:tcPr>
          <w:p w14:paraId="26138FA8" w14:textId="77777777" w:rsidR="00B83C82" w:rsidRPr="00304BE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AEFB7" w14:textId="4032D114" w:rsidR="00B83C82" w:rsidRPr="00304BE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543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59,026</w:t>
            </w:r>
          </w:p>
        </w:tc>
        <w:tc>
          <w:tcPr>
            <w:tcW w:w="180" w:type="dxa"/>
          </w:tcPr>
          <w:p w14:paraId="224B3336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39F853D1" w14:textId="3B4D6595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4B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(47,057)</w:t>
            </w:r>
          </w:p>
        </w:tc>
      </w:tr>
      <w:tr w:rsidR="00B83C82" w:rsidRPr="00961B1C" w14:paraId="338D27B7" w14:textId="77777777" w:rsidTr="00BE6E82">
        <w:trPr>
          <w:cantSplit/>
        </w:trPr>
        <w:tc>
          <w:tcPr>
            <w:tcW w:w="4140" w:type="dxa"/>
            <w:vAlign w:val="bottom"/>
          </w:tcPr>
          <w:p w14:paraId="4EA43D34" w14:textId="33346D50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CABC" w14:textId="788BB6F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543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1,990</w:t>
            </w:r>
          </w:p>
        </w:tc>
        <w:tc>
          <w:tcPr>
            <w:tcW w:w="207" w:type="dxa"/>
          </w:tcPr>
          <w:p w14:paraId="048A55C8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A099812" w14:textId="7E6A7928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</w:t>
            </w:r>
          </w:p>
        </w:tc>
        <w:tc>
          <w:tcPr>
            <w:tcW w:w="181" w:type="dxa"/>
          </w:tcPr>
          <w:p w14:paraId="6D1BD024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DA9B" w14:textId="55B6E92B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B57B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1,990</w:t>
            </w:r>
          </w:p>
        </w:tc>
        <w:tc>
          <w:tcPr>
            <w:tcW w:w="180" w:type="dxa"/>
          </w:tcPr>
          <w:p w14:paraId="0B2B4AF2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16E6E934" w14:textId="5EB59B54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</w:t>
            </w:r>
          </w:p>
        </w:tc>
      </w:tr>
      <w:tr w:rsidR="00B83C82" w:rsidRPr="00961B1C" w14:paraId="405EBD26" w14:textId="77777777" w:rsidTr="00BE6E82">
        <w:trPr>
          <w:cantSplit/>
        </w:trPr>
        <w:tc>
          <w:tcPr>
            <w:tcW w:w="4140" w:type="dxa"/>
            <w:vAlign w:val="bottom"/>
          </w:tcPr>
          <w:p w14:paraId="49395752" w14:textId="254485B5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</w:t>
            </w:r>
            <w:r w:rsidR="00DC031B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DC031B"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7B556" w14:textId="184007EE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B57B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(201,116)</w:t>
            </w:r>
          </w:p>
        </w:tc>
        <w:tc>
          <w:tcPr>
            <w:tcW w:w="207" w:type="dxa"/>
          </w:tcPr>
          <w:p w14:paraId="69548832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6AF9CBD7" w14:textId="3611A20B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70,875</w:t>
            </w:r>
          </w:p>
        </w:tc>
        <w:tc>
          <w:tcPr>
            <w:tcW w:w="181" w:type="dxa"/>
          </w:tcPr>
          <w:p w14:paraId="0C0DE39B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16563" w14:textId="5D825DBB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B57B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(183,485)</w:t>
            </w:r>
          </w:p>
        </w:tc>
        <w:tc>
          <w:tcPr>
            <w:tcW w:w="180" w:type="dxa"/>
          </w:tcPr>
          <w:p w14:paraId="60FB43A8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225F62D1" w14:textId="0F87A2C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76,850</w:t>
            </w:r>
          </w:p>
        </w:tc>
      </w:tr>
      <w:tr w:rsidR="00B83C82" w:rsidRPr="00961B1C" w14:paraId="3C806AB5" w14:textId="77777777" w:rsidTr="00BE6E82">
        <w:trPr>
          <w:cantSplit/>
        </w:trPr>
        <w:tc>
          <w:tcPr>
            <w:tcW w:w="4140" w:type="dxa"/>
            <w:vAlign w:val="bottom"/>
          </w:tcPr>
          <w:p w14:paraId="0D8B30C0" w14:textId="77777777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9F657" w14:textId="6D52B1B0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B57B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(22,971)</w:t>
            </w:r>
          </w:p>
        </w:tc>
        <w:tc>
          <w:tcPr>
            <w:tcW w:w="207" w:type="dxa"/>
          </w:tcPr>
          <w:p w14:paraId="57CC311C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F84E047" w14:textId="3ECA7766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(22,251)</w:t>
            </w:r>
          </w:p>
        </w:tc>
        <w:tc>
          <w:tcPr>
            <w:tcW w:w="181" w:type="dxa"/>
          </w:tcPr>
          <w:p w14:paraId="379CED38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546A0" w14:textId="78535F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B57B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(20,592)</w:t>
            </w:r>
          </w:p>
        </w:tc>
        <w:tc>
          <w:tcPr>
            <w:tcW w:w="180" w:type="dxa"/>
          </w:tcPr>
          <w:p w14:paraId="6EB33453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6BEB49F0" w14:textId="096CEB75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(19,18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B83C82" w:rsidRPr="00961B1C" w14:paraId="4987D1F8" w14:textId="77777777" w:rsidTr="00BE6E82">
        <w:trPr>
          <w:cantSplit/>
        </w:trPr>
        <w:tc>
          <w:tcPr>
            <w:tcW w:w="4140" w:type="dxa"/>
            <w:vAlign w:val="bottom"/>
          </w:tcPr>
          <w:p w14:paraId="258A7899" w14:textId="54F134F0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หนี้สินไม่หมุนเวียนอื่นเพิ่มขึ้น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4D10" w14:textId="31824926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B57B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(2,334)</w:t>
            </w:r>
          </w:p>
        </w:tc>
        <w:tc>
          <w:tcPr>
            <w:tcW w:w="207" w:type="dxa"/>
          </w:tcPr>
          <w:p w14:paraId="00364398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CCBDD75" w14:textId="362D6D34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4,5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90</w:t>
            </w:r>
          </w:p>
        </w:tc>
        <w:tc>
          <w:tcPr>
            <w:tcW w:w="181" w:type="dxa"/>
          </w:tcPr>
          <w:p w14:paraId="73FBB708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99ADB" w14:textId="07C32E73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4363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(2,334)</w:t>
            </w:r>
          </w:p>
        </w:tc>
        <w:tc>
          <w:tcPr>
            <w:tcW w:w="180" w:type="dxa"/>
          </w:tcPr>
          <w:p w14:paraId="77A67B3A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48D25EB3" w14:textId="6FDC9A1A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4,5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90</w:t>
            </w:r>
          </w:p>
        </w:tc>
      </w:tr>
      <w:tr w:rsidR="00B83C82" w:rsidRPr="00961B1C" w14:paraId="2B754586" w14:textId="77777777" w:rsidTr="00BE6E82">
        <w:trPr>
          <w:cantSplit/>
        </w:trPr>
        <w:tc>
          <w:tcPr>
            <w:tcW w:w="4140" w:type="dxa"/>
            <w:vAlign w:val="bottom"/>
          </w:tcPr>
          <w:p w14:paraId="7A8EE1DE" w14:textId="77777777" w:rsidR="00B83C82" w:rsidRPr="00961B1C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C0C7D" w14:textId="65D99AFC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4363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(1,072)</w:t>
            </w:r>
          </w:p>
        </w:tc>
        <w:tc>
          <w:tcPr>
            <w:tcW w:w="207" w:type="dxa"/>
          </w:tcPr>
          <w:p w14:paraId="6FF80793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478F63" w14:textId="09889EE4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(431)</w:t>
            </w:r>
          </w:p>
        </w:tc>
        <w:tc>
          <w:tcPr>
            <w:tcW w:w="181" w:type="dxa"/>
          </w:tcPr>
          <w:p w14:paraId="69547B8A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44E46" w14:textId="5944521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4363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(1,072)</w:t>
            </w:r>
          </w:p>
        </w:tc>
        <w:tc>
          <w:tcPr>
            <w:tcW w:w="180" w:type="dxa"/>
          </w:tcPr>
          <w:p w14:paraId="4B0BB7E8" w14:textId="77777777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B9B2F60" w14:textId="646CDCEE" w:rsidR="00B83C82" w:rsidRPr="00961B1C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(431)</w:t>
            </w:r>
          </w:p>
        </w:tc>
      </w:tr>
      <w:tr w:rsidR="00B83C82" w:rsidRPr="009874D5" w14:paraId="6459B244" w14:textId="77777777" w:rsidTr="003067DA">
        <w:trPr>
          <w:cantSplit/>
        </w:trPr>
        <w:tc>
          <w:tcPr>
            <w:tcW w:w="4140" w:type="dxa"/>
            <w:vAlign w:val="bottom"/>
          </w:tcPr>
          <w:p w14:paraId="4CF902BD" w14:textId="77777777" w:rsidR="00B83C82" w:rsidRPr="00975625" w:rsidRDefault="00B83C82" w:rsidP="00B83C82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AFD6E" w14:textId="2D0E1E3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84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384,197</w:t>
            </w:r>
          </w:p>
        </w:tc>
        <w:tc>
          <w:tcPr>
            <w:tcW w:w="207" w:type="dxa"/>
          </w:tcPr>
          <w:p w14:paraId="5D092699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1A99EB" w14:textId="3D03266F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1,115,585</w:t>
            </w:r>
          </w:p>
        </w:tc>
        <w:tc>
          <w:tcPr>
            <w:tcW w:w="181" w:type="dxa"/>
          </w:tcPr>
          <w:p w14:paraId="6E8F9A25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6196C1D" w14:textId="3CE64046" w:rsidR="00B83C82" w:rsidRPr="0067159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84E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309,189</w:t>
            </w:r>
          </w:p>
        </w:tc>
        <w:tc>
          <w:tcPr>
            <w:tcW w:w="180" w:type="dxa"/>
          </w:tcPr>
          <w:p w14:paraId="685552F3" w14:textId="77777777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5C19E2" w14:textId="3E2FA553" w:rsidR="00B83C82" w:rsidRPr="00975625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782,621</w:t>
            </w:r>
          </w:p>
        </w:tc>
      </w:tr>
      <w:tr w:rsidR="00B83C82" w:rsidRPr="009874D5" w14:paraId="07272B13" w14:textId="77777777" w:rsidTr="00864259">
        <w:trPr>
          <w:cantSplit/>
        </w:trPr>
        <w:tc>
          <w:tcPr>
            <w:tcW w:w="4140" w:type="dxa"/>
            <w:vAlign w:val="bottom"/>
          </w:tcPr>
          <w:p w14:paraId="35B4365F" w14:textId="77777777" w:rsidR="00B83C82" w:rsidRPr="00785BEE" w:rsidRDefault="00B83C82" w:rsidP="00B83C82">
            <w:pPr>
              <w:spacing w:line="240" w:lineRule="auto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785BE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69A20" w14:textId="4EB88067" w:rsidR="00B83C82" w:rsidRPr="003067DA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243630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(4,830)</w:t>
            </w:r>
          </w:p>
        </w:tc>
        <w:tc>
          <w:tcPr>
            <w:tcW w:w="207" w:type="dxa"/>
          </w:tcPr>
          <w:p w14:paraId="75A39FA1" w14:textId="77777777" w:rsidR="00B83C82" w:rsidRPr="003067DA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2FD3CF" w14:textId="2D812FC9" w:rsidR="00B83C82" w:rsidRPr="003067DA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(3,363)</w:t>
            </w:r>
          </w:p>
        </w:tc>
        <w:tc>
          <w:tcPr>
            <w:tcW w:w="181" w:type="dxa"/>
            <w:vAlign w:val="bottom"/>
          </w:tcPr>
          <w:p w14:paraId="42DD6A77" w14:textId="77777777" w:rsidR="00B83C82" w:rsidRPr="003067DA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434A2EE6" w14:textId="50130A82" w:rsidR="00B83C82" w:rsidRPr="003067DA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243630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(4,765)</w:t>
            </w:r>
          </w:p>
        </w:tc>
        <w:tc>
          <w:tcPr>
            <w:tcW w:w="180" w:type="dxa"/>
            <w:vAlign w:val="bottom"/>
          </w:tcPr>
          <w:p w14:paraId="0FF5F4F7" w14:textId="77777777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9C35F2D" w14:textId="3AAC2D01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(2,972)</w:t>
            </w:r>
          </w:p>
        </w:tc>
      </w:tr>
      <w:tr w:rsidR="00B83C82" w:rsidRPr="009874D5" w14:paraId="2D8E266C" w14:textId="77777777" w:rsidTr="00864259">
        <w:trPr>
          <w:cantSplit/>
        </w:trPr>
        <w:tc>
          <w:tcPr>
            <w:tcW w:w="4140" w:type="dxa"/>
            <w:vAlign w:val="bottom"/>
          </w:tcPr>
          <w:p w14:paraId="3BE57C7D" w14:textId="77777777" w:rsidR="00B83C82" w:rsidRPr="00785BEE" w:rsidRDefault="00B83C82" w:rsidP="00B83C82">
            <w:pPr>
              <w:spacing w:line="240" w:lineRule="auto"/>
              <w:ind w:left="283" w:hanging="27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E598B4" w14:textId="05870AED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F84E4C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379,367</w:t>
            </w:r>
          </w:p>
        </w:tc>
        <w:tc>
          <w:tcPr>
            <w:tcW w:w="207" w:type="dxa"/>
          </w:tcPr>
          <w:p w14:paraId="1C2034AB" w14:textId="77777777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14097" w14:textId="22C6B340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1,112,222</w:t>
            </w:r>
          </w:p>
        </w:tc>
        <w:tc>
          <w:tcPr>
            <w:tcW w:w="181" w:type="dxa"/>
            <w:vAlign w:val="bottom"/>
          </w:tcPr>
          <w:p w14:paraId="5167AABC" w14:textId="77777777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CBE3" w14:textId="3BD75CAA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F84E4C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304,424</w:t>
            </w:r>
          </w:p>
        </w:tc>
        <w:tc>
          <w:tcPr>
            <w:tcW w:w="180" w:type="dxa"/>
            <w:vAlign w:val="bottom"/>
          </w:tcPr>
          <w:p w14:paraId="595371EB" w14:textId="77777777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635E3" w14:textId="38FCAE27" w:rsidR="00B83C82" w:rsidRPr="00785BEE" w:rsidRDefault="00B83C82" w:rsidP="00B8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779,649</w:t>
            </w:r>
          </w:p>
        </w:tc>
      </w:tr>
    </w:tbl>
    <w:p w14:paraId="662472EA" w14:textId="0183BDC4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3C515D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343D6EC1" w:rsidR="00280F85" w:rsidRPr="002F374F" w:rsidRDefault="001263DA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D97960">
        <w:rPr>
          <w:rFonts w:asciiTheme="majorBidi" w:hAnsiTheme="majorBidi" w:cs="Angsana New"/>
          <w:bCs/>
          <w:sz w:val="30"/>
          <w:szCs w:val="30"/>
        </w:rPr>
        <w:t>8</w:t>
      </w:r>
      <w:r w:rsidR="00280F85"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3C515D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BA7883" w:rsidRPr="009874D5" w14:paraId="08134956" w14:textId="77777777" w:rsidTr="00975625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0ABE54AE" w14:textId="50B1D187" w:rsidR="00BA7883" w:rsidRPr="00E9158F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764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512" w:type="dxa"/>
            <w:vAlign w:val="bottom"/>
          </w:tcPr>
          <w:p w14:paraId="3A2A6938" w14:textId="4E3B26F0" w:rsidR="00BA7883" w:rsidRPr="00251CF7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975625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66F1205D" w14:textId="4A0F9D65" w:rsidR="00E9158F" w:rsidRPr="003067DA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58F" w:rsidRPr="009874D5" w14:paraId="4A9759F1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1D9415C2" w14:textId="014F40A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0D194C8E" w:rsidR="00E9158F" w:rsidRPr="0087267F" w:rsidRDefault="0087267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101,674</w:t>
            </w:r>
          </w:p>
        </w:tc>
      </w:tr>
      <w:tr w:rsidR="00E9158F" w:rsidRPr="009874D5" w14:paraId="2CDE5023" w14:textId="77777777" w:rsidTr="00975625">
        <w:trPr>
          <w:cantSplit/>
          <w:trHeight w:val="409"/>
        </w:trPr>
        <w:tc>
          <w:tcPr>
            <w:tcW w:w="5580" w:type="dxa"/>
            <w:hideMark/>
          </w:tcPr>
          <w:p w14:paraId="2B6252D6" w14:textId="7B28BD5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1F1B1789" w:rsidR="00E9158F" w:rsidRPr="00960455" w:rsidRDefault="0087267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184,719</w:t>
            </w:r>
          </w:p>
        </w:tc>
      </w:tr>
    </w:tbl>
    <w:p w14:paraId="5E66BB11" w14:textId="77777777" w:rsidR="00F92000" w:rsidRPr="003C515D" w:rsidDel="007B4721" w:rsidRDefault="00F92000" w:rsidP="003C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Theme="majorBidi" w:hAnsiTheme="majorBidi" w:cstheme="majorBidi"/>
          <w:sz w:val="32"/>
          <w:szCs w:val="32"/>
        </w:rPr>
      </w:pPr>
    </w:p>
    <w:p w14:paraId="30E6A51D" w14:textId="1CD6B3C6" w:rsidR="00160F54" w:rsidRPr="002F374F" w:rsidRDefault="001263DA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D97960">
        <w:rPr>
          <w:rFonts w:asciiTheme="majorBidi" w:hAnsiTheme="majorBidi" w:cs="Angsana New"/>
          <w:bCs/>
          <w:sz w:val="30"/>
          <w:szCs w:val="30"/>
        </w:rPr>
        <w:t>8</w:t>
      </w:r>
      <w:r w:rsidR="00160F54"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3C515D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3E406AF7" w14:textId="1E9750C7" w:rsidR="005C4A3E" w:rsidRDefault="00BA7883" w:rsidP="00BF3977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jc w:val="thaiDistribute"/>
        <w:rPr>
          <w:rFonts w:asciiTheme="majorBidi" w:hAnsiTheme="majorBidi" w:cs="Angsana New"/>
          <w:sz w:val="30"/>
          <w:szCs w:val="30"/>
        </w:rPr>
      </w:pP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4447C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มีนาคม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FD4B82">
        <w:rPr>
          <w:rFonts w:asciiTheme="majorBidi" w:hAnsiTheme="majorBidi" w:cs="Angsana New"/>
          <w:spacing w:val="-4"/>
          <w:sz w:val="30"/>
          <w:szCs w:val="30"/>
        </w:rPr>
        <w:t>9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="00093C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AC795F" w:rsidRPr="0041431C">
        <w:rPr>
          <w:rFonts w:asciiTheme="majorBidi" w:hAnsiTheme="majorBidi" w:cs="Angsana New"/>
          <w:spacing w:val="-4"/>
          <w:sz w:val="30"/>
          <w:szCs w:val="30"/>
        </w:rPr>
        <w:t>16.</w:t>
      </w:r>
      <w:r w:rsidR="0041431C" w:rsidRPr="0041431C">
        <w:rPr>
          <w:rFonts w:asciiTheme="majorBidi" w:hAnsiTheme="majorBidi" w:cs="Angsana New"/>
          <w:spacing w:val="-4"/>
          <w:sz w:val="30"/>
          <w:szCs w:val="30"/>
        </w:rPr>
        <w:t>3</w:t>
      </w:r>
      <w:r w:rsidR="00F44EA4" w:rsidRPr="0041431C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31BAB" w:rsidRPr="0041431C">
        <w:rPr>
          <w:rFonts w:asciiTheme="majorBidi" w:hAnsiTheme="majorBidi" w:cs="Angsana New"/>
          <w:spacing w:val="-4"/>
          <w:sz w:val="30"/>
          <w:szCs w:val="30"/>
          <w:cs/>
        </w:rPr>
        <w:t>ล้า</w:t>
      </w:r>
      <w:r w:rsidR="00892B56" w:rsidRPr="0041431C">
        <w:rPr>
          <w:rFonts w:asciiTheme="majorBidi" w:hAnsiTheme="majorBidi" w:cs="Angsana New"/>
          <w:spacing w:val="-4"/>
          <w:sz w:val="30"/>
          <w:szCs w:val="30"/>
          <w:cs/>
        </w:rPr>
        <w:t>น</w:t>
      </w:r>
      <w:r w:rsidR="00431BAB" w:rsidRPr="0041431C">
        <w:rPr>
          <w:rFonts w:asciiTheme="majorBidi" w:hAnsiTheme="majorBidi" w:cs="Angsana New"/>
          <w:spacing w:val="-4"/>
          <w:sz w:val="30"/>
          <w:szCs w:val="30"/>
          <w:cs/>
        </w:rPr>
        <w:t>บาท</w:t>
      </w:r>
      <w:r w:rsidR="00431BAB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F3977">
        <w:rPr>
          <w:rFonts w:asciiTheme="majorBidi" w:hAnsiTheme="majorBidi" w:cs="Angsana New"/>
          <w:sz w:val="30"/>
          <w:szCs w:val="30"/>
          <w:cs/>
        </w:rPr>
        <w:br/>
      </w:r>
      <w:r w:rsidR="00431BAB" w:rsidRPr="000370E8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11901E67" w14:textId="77777777" w:rsidR="00911F3F" w:rsidRDefault="00911F3F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2"/>
          <w:szCs w:val="32"/>
        </w:rPr>
      </w:pPr>
    </w:p>
    <w:p w14:paraId="26CDBD12" w14:textId="777F9383" w:rsidR="00972D67" w:rsidRPr="000370E8" w:rsidRDefault="001263DA" w:rsidP="00BA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D97960">
        <w:rPr>
          <w:rFonts w:asciiTheme="majorBidi" w:hAnsiTheme="majorBidi" w:cs="Angsana New"/>
          <w:bCs/>
          <w:sz w:val="30"/>
          <w:szCs w:val="30"/>
        </w:rPr>
        <w:t>8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0370E8">
        <w:rPr>
          <w:rFonts w:asciiTheme="majorBidi" w:hAnsiTheme="majorBidi" w:cs="Angsana New"/>
          <w:bCs/>
          <w:sz w:val="30"/>
          <w:szCs w:val="30"/>
        </w:rPr>
        <w:t>3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 w:rsidRPr="000370E8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0370E8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3C515D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0DBA9E4F" w14:textId="5FDDEE4D" w:rsidR="000A0E38" w:rsidRDefault="00BE677D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70E8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</w:t>
      </w:r>
      <w:r w:rsidR="00911F3F">
        <w:rPr>
          <w:rFonts w:asciiTheme="majorBidi" w:hAnsiTheme="majorBidi" w:cs="Angsana New" w:hint="cs"/>
          <w:sz w:val="30"/>
          <w:szCs w:val="30"/>
          <w:cs/>
        </w:rPr>
        <w:t>หลายแห่งที่ยังไม่ได้ใช้ดังนี้</w:t>
      </w:r>
    </w:p>
    <w:p w14:paraId="2BA1238F" w14:textId="77777777" w:rsidR="00911F3F" w:rsidRDefault="00911F3F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8B1D29" w:rsidRPr="009874D5" w14:paraId="44A7C262" w14:textId="77777777" w:rsidTr="003B0870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23777C69" w14:textId="77777777" w:rsidR="008B1D29" w:rsidRPr="00E9158F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512" w:type="dxa"/>
            <w:vAlign w:val="bottom"/>
          </w:tcPr>
          <w:p w14:paraId="39EC989E" w14:textId="77777777" w:rsidR="008B1D29" w:rsidRPr="00251CF7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B1D29" w:rsidRPr="009874D5" w14:paraId="40A7C862" w14:textId="77777777" w:rsidTr="003B0870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72D91366" w14:textId="77777777" w:rsidR="008B1D29" w:rsidRPr="003067DA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0CCA1C2E" w14:textId="7E36BD39" w:rsidR="008B1D29" w:rsidRPr="00E9158F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ล้านสกุลเงิน</w:t>
            </w: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B1D29" w:rsidRPr="009874D5" w14:paraId="56FB1BF7" w14:textId="77777777" w:rsidTr="00B507E4">
        <w:trPr>
          <w:cantSplit/>
          <w:trHeight w:val="420"/>
        </w:trPr>
        <w:tc>
          <w:tcPr>
            <w:tcW w:w="5580" w:type="dxa"/>
            <w:hideMark/>
          </w:tcPr>
          <w:p w14:paraId="7FBF2FDD" w14:textId="37B1BF01" w:rsidR="008B1D29" w:rsidRPr="009874D5" w:rsidRDefault="008B1D29" w:rsidP="008B1D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3512" w:type="dxa"/>
            <w:vAlign w:val="center"/>
          </w:tcPr>
          <w:p w14:paraId="649C3070" w14:textId="4FA512FD" w:rsidR="008B1D29" w:rsidRPr="00960455" w:rsidRDefault="008B1D29" w:rsidP="008B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bidi="ar-SA"/>
              </w:rPr>
              <w:t>4,907</w:t>
            </w:r>
          </w:p>
        </w:tc>
      </w:tr>
      <w:tr w:rsidR="008B1D29" w:rsidRPr="009874D5" w14:paraId="686289DC" w14:textId="77777777" w:rsidTr="00B507E4">
        <w:trPr>
          <w:cantSplit/>
          <w:trHeight w:val="409"/>
        </w:trPr>
        <w:tc>
          <w:tcPr>
            <w:tcW w:w="5580" w:type="dxa"/>
            <w:hideMark/>
          </w:tcPr>
          <w:p w14:paraId="7A6CC66B" w14:textId="5AF8AA58" w:rsidR="008B1D29" w:rsidRPr="009874D5" w:rsidRDefault="008B1D29" w:rsidP="008B1D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3512" w:type="dxa"/>
            <w:vAlign w:val="center"/>
          </w:tcPr>
          <w:p w14:paraId="3A04E218" w14:textId="295D79E2" w:rsidR="008B1D29" w:rsidRPr="00960455" w:rsidRDefault="008B1D29" w:rsidP="008B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/>
              </w:rPr>
              <w:t>30</w:t>
            </w:r>
          </w:p>
        </w:tc>
      </w:tr>
    </w:tbl>
    <w:p w14:paraId="4075D6D7" w14:textId="36D426DF" w:rsidR="00B25F03" w:rsidRDefault="00B25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35EFC260" w14:textId="0F7857A9" w:rsidR="00E77E43" w:rsidRDefault="00E77E43" w:rsidP="00E77E43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1D94DDD" w14:textId="77777777" w:rsidR="00E77E43" w:rsidRDefault="00E77E43" w:rsidP="00E77E43">
      <w:pPr>
        <w:pStyle w:val="BodyText2"/>
        <w:ind w:left="540" w:right="2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AFE5B3" w14:textId="0D3245D4" w:rsidR="0080192C" w:rsidRPr="00C43AD4" w:rsidRDefault="0080192C" w:rsidP="0080192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F5E9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0E0A13" w:rsidRPr="00FF5E9E">
        <w:rPr>
          <w:rFonts w:asciiTheme="majorBidi" w:hAnsiTheme="majorBidi" w:cs="Angsana New"/>
          <w:sz w:val="30"/>
          <w:szCs w:val="30"/>
        </w:rPr>
        <w:t>8</w:t>
      </w:r>
      <w:r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="00E15836" w:rsidRPr="00FF5E9E">
        <w:rPr>
          <w:rFonts w:asciiTheme="majorBidi" w:hAnsiTheme="majorBidi" w:cs="Angsana New"/>
          <w:sz w:val="30"/>
          <w:szCs w:val="30"/>
          <w:cs/>
        </w:rPr>
        <w:t>เมษายน</w:t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F5E9E">
        <w:rPr>
          <w:rFonts w:asciiTheme="majorBidi" w:hAnsiTheme="majorBidi" w:cs="Angsana New"/>
          <w:sz w:val="30"/>
          <w:szCs w:val="30"/>
        </w:rPr>
        <w:t>256</w:t>
      </w:r>
      <w:r w:rsidR="00F84155" w:rsidRPr="00FF5E9E">
        <w:rPr>
          <w:rFonts w:asciiTheme="majorBidi" w:hAnsiTheme="majorBidi" w:cs="Angsana New"/>
          <w:sz w:val="30"/>
          <w:szCs w:val="30"/>
        </w:rPr>
        <w:t>9</w:t>
      </w:r>
      <w:r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ที่ประชุมผู้ถือหุ้นสามัญประจำปี </w:t>
      </w:r>
      <w:r w:rsidRPr="00FF5E9E">
        <w:rPr>
          <w:rFonts w:asciiTheme="majorBidi" w:hAnsiTheme="majorBidi" w:cs="Angsana New"/>
          <w:sz w:val="30"/>
          <w:szCs w:val="30"/>
        </w:rPr>
        <w:t>256</w:t>
      </w:r>
      <w:r w:rsidR="00F84155" w:rsidRPr="00FF5E9E">
        <w:rPr>
          <w:rFonts w:asciiTheme="majorBidi" w:hAnsiTheme="majorBidi" w:cs="Angsana New"/>
          <w:sz w:val="30"/>
          <w:szCs w:val="30"/>
        </w:rPr>
        <w:t>9</w:t>
      </w:r>
      <w:r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ได้อนุมัติให้จ่ายเงินปันผลจากกำไรสุทธิของบริษัทสำหรับปี </w:t>
      </w:r>
      <w:r w:rsidRPr="00FF5E9E">
        <w:rPr>
          <w:rFonts w:asciiTheme="majorBidi" w:hAnsiTheme="majorBidi" w:cs="Angsana New"/>
          <w:sz w:val="30"/>
          <w:szCs w:val="30"/>
        </w:rPr>
        <w:t>256</w:t>
      </w:r>
      <w:r w:rsidR="00F84155" w:rsidRPr="00FF5E9E">
        <w:rPr>
          <w:rFonts w:asciiTheme="majorBidi" w:hAnsiTheme="majorBidi" w:cs="Angsana New"/>
          <w:sz w:val="30"/>
          <w:szCs w:val="30"/>
        </w:rPr>
        <w:t>8</w:t>
      </w:r>
      <w:r w:rsidR="003A0F0A"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="003A0F0A" w:rsidRPr="00FF5E9E">
        <w:rPr>
          <w:rFonts w:asciiTheme="majorBidi" w:hAnsiTheme="majorBidi" w:cs="Angsana New"/>
          <w:sz w:val="30"/>
          <w:szCs w:val="30"/>
          <w:cs/>
        </w:rPr>
        <w:t>ให้</w:t>
      </w:r>
      <w:r w:rsidR="00322603" w:rsidRPr="00FF5E9E">
        <w:rPr>
          <w:rFonts w:asciiTheme="majorBidi" w:hAnsiTheme="majorBidi" w:cs="Angsana New"/>
          <w:sz w:val="30"/>
          <w:szCs w:val="30"/>
          <w:cs/>
        </w:rPr>
        <w:t>กับผู้ถือหุ้นสามัญ</w:t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เป็นจำนวนเงินทั้งสิ้น </w:t>
      </w:r>
      <w:r w:rsidR="00F84155" w:rsidRPr="00FF5E9E">
        <w:rPr>
          <w:rFonts w:asciiTheme="majorBidi" w:hAnsiTheme="majorBidi" w:cs="Angsana New"/>
          <w:sz w:val="30"/>
          <w:szCs w:val="30"/>
        </w:rPr>
        <w:t>2,</w:t>
      </w:r>
      <w:r w:rsidR="00CD648D" w:rsidRPr="00FF5E9E">
        <w:rPr>
          <w:rFonts w:asciiTheme="majorBidi" w:hAnsiTheme="majorBidi" w:cs="Angsana New"/>
          <w:sz w:val="30"/>
          <w:szCs w:val="30"/>
        </w:rPr>
        <w:t>5</w:t>
      </w:r>
      <w:r w:rsidR="00A80156" w:rsidRPr="00FF5E9E">
        <w:rPr>
          <w:rFonts w:asciiTheme="majorBidi" w:hAnsiTheme="majorBidi" w:cs="Angsana New"/>
          <w:sz w:val="30"/>
          <w:szCs w:val="30"/>
        </w:rPr>
        <w:t>50</w:t>
      </w:r>
      <w:r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Pr="00FF5E9E">
        <w:rPr>
          <w:rFonts w:asciiTheme="majorBidi" w:hAnsiTheme="majorBidi" w:cs="Angsana New"/>
          <w:sz w:val="30"/>
          <w:szCs w:val="30"/>
          <w:cs/>
        </w:rPr>
        <w:t>ล้านบาท อย่างไรก็ตาม เนื่องจากมติที่ประชุม</w:t>
      </w:r>
      <w:r w:rsidRPr="00FF5E9E">
        <w:rPr>
          <w:rFonts w:asciiTheme="majorBidi" w:hAnsiTheme="majorBidi" w:cs="Angsana New"/>
          <w:spacing w:val="-4"/>
          <w:sz w:val="30"/>
          <w:szCs w:val="30"/>
          <w:cs/>
        </w:rPr>
        <w:t xml:space="preserve">คณะกรรมการบริษัทระหว่างปีได้อนุมัติการจ่ายเงินปันผลระหว่างกาล รวมเป็นเงินจำนวน </w:t>
      </w:r>
      <w:r w:rsidR="005E069A" w:rsidRPr="00FF5E9E">
        <w:rPr>
          <w:rFonts w:asciiTheme="majorBidi" w:hAnsiTheme="majorBidi" w:cs="Angsana New"/>
          <w:spacing w:val="-4"/>
          <w:sz w:val="30"/>
          <w:szCs w:val="30"/>
        </w:rPr>
        <w:t>1,200</w:t>
      </w:r>
      <w:r w:rsidRPr="00FF5E9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F5E9E">
        <w:rPr>
          <w:rFonts w:asciiTheme="majorBidi" w:hAnsiTheme="majorBidi" w:cs="Angsana New"/>
          <w:spacing w:val="-4"/>
          <w:sz w:val="30"/>
          <w:szCs w:val="30"/>
          <w:cs/>
        </w:rPr>
        <w:t>ล้านบาท</w:t>
      </w:r>
      <w:r w:rsidR="00F91490" w:rsidRPr="00FF5E9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19674E" w:rsidRPr="00FF5E9E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ในปี </w:t>
      </w:r>
      <w:r w:rsidR="0019674E" w:rsidRPr="00FF5E9E">
        <w:rPr>
          <w:rFonts w:asciiTheme="majorBidi" w:hAnsiTheme="majorBidi" w:cs="Angsana New"/>
          <w:spacing w:val="-4"/>
          <w:sz w:val="30"/>
          <w:szCs w:val="30"/>
        </w:rPr>
        <w:t>256</w:t>
      </w:r>
      <w:r w:rsidR="00F84155" w:rsidRPr="00FF5E9E">
        <w:rPr>
          <w:rFonts w:asciiTheme="majorBidi" w:hAnsiTheme="majorBidi" w:cs="Angsana New"/>
          <w:spacing w:val="-4"/>
          <w:sz w:val="30"/>
          <w:szCs w:val="30"/>
        </w:rPr>
        <w:t>8</w:t>
      </w:r>
      <w:r w:rsidR="0019674E" w:rsidRPr="00FF5E9E">
        <w:rPr>
          <w:rFonts w:asciiTheme="majorBidi" w:hAnsiTheme="majorBidi" w:cs="Angsana New"/>
          <w:sz w:val="30"/>
          <w:szCs w:val="30"/>
          <w:cs/>
        </w:rPr>
        <w:t>จึง</w:t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คงเหลือเงินปันผลจ่ายในอัตราหุ้นละ </w:t>
      </w:r>
      <w:r w:rsidR="002A3E8E" w:rsidRPr="00FF5E9E">
        <w:rPr>
          <w:rFonts w:asciiTheme="majorBidi" w:hAnsiTheme="majorBidi" w:cs="Angsana New"/>
          <w:sz w:val="30"/>
          <w:szCs w:val="30"/>
        </w:rPr>
        <w:t>0.</w:t>
      </w:r>
      <w:r w:rsidR="00F84155" w:rsidRPr="00FF5E9E">
        <w:rPr>
          <w:rFonts w:asciiTheme="majorBidi" w:hAnsiTheme="majorBidi" w:cs="Angsana New"/>
          <w:sz w:val="30"/>
          <w:szCs w:val="30"/>
        </w:rPr>
        <w:t>4</w:t>
      </w:r>
      <w:r w:rsidR="002A3E8E" w:rsidRPr="00FF5E9E">
        <w:rPr>
          <w:rFonts w:asciiTheme="majorBidi" w:hAnsiTheme="majorBidi" w:cs="Angsana New"/>
          <w:sz w:val="30"/>
          <w:szCs w:val="30"/>
        </w:rPr>
        <w:t>5</w:t>
      </w:r>
      <w:r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บาทต่อหุ้น รวมเป็นเงินจำนวน </w:t>
      </w:r>
      <w:r w:rsidR="005C74D5" w:rsidRPr="00FF5E9E">
        <w:rPr>
          <w:rFonts w:asciiTheme="majorBidi" w:hAnsiTheme="majorBidi" w:cs="Angsana New"/>
          <w:sz w:val="30"/>
          <w:szCs w:val="30"/>
        </w:rPr>
        <w:t>1,3</w:t>
      </w:r>
      <w:r w:rsidR="005E069A" w:rsidRPr="00FF5E9E">
        <w:rPr>
          <w:rFonts w:asciiTheme="majorBidi" w:hAnsiTheme="majorBidi" w:cs="Angsana New"/>
          <w:sz w:val="30"/>
          <w:szCs w:val="30"/>
        </w:rPr>
        <w:t>50</w:t>
      </w:r>
      <w:r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Pr="00FF5E9E">
        <w:rPr>
          <w:rFonts w:asciiTheme="majorBidi" w:hAnsiTheme="majorBidi" w:cs="Angsana New"/>
          <w:sz w:val="30"/>
          <w:szCs w:val="30"/>
          <w:cs/>
        </w:rPr>
        <w:t>ล้านบาท โดยบริษัทได้จ่าย</w:t>
      </w:r>
      <w:r w:rsidR="0019674E" w:rsidRPr="00FF5E9E">
        <w:rPr>
          <w:rFonts w:asciiTheme="majorBidi" w:hAnsiTheme="majorBidi" w:cs="Angsana New"/>
          <w:sz w:val="30"/>
          <w:szCs w:val="30"/>
          <w:cs/>
        </w:rPr>
        <w:br/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เงินปันผลดังกล่าวแล้วเมื่อวันที่ </w:t>
      </w:r>
      <w:r w:rsidR="00FF5E9E">
        <w:rPr>
          <w:rFonts w:asciiTheme="majorBidi" w:hAnsiTheme="majorBidi" w:cs="Angsana New"/>
          <w:sz w:val="30"/>
          <w:szCs w:val="30"/>
        </w:rPr>
        <w:t>24</w:t>
      </w:r>
      <w:r w:rsidRPr="00FF5E9E">
        <w:rPr>
          <w:rFonts w:asciiTheme="majorBidi" w:hAnsiTheme="majorBidi" w:cs="Angsana New"/>
          <w:sz w:val="30"/>
          <w:szCs w:val="30"/>
        </w:rPr>
        <w:t xml:space="preserve"> </w:t>
      </w:r>
      <w:r w:rsidRPr="00FF5E9E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Pr="00FF5E9E">
        <w:rPr>
          <w:rFonts w:asciiTheme="majorBidi" w:hAnsiTheme="majorBidi" w:cs="Angsana New"/>
          <w:sz w:val="30"/>
          <w:szCs w:val="30"/>
        </w:rPr>
        <w:t>256</w:t>
      </w:r>
      <w:r w:rsidR="00F84155" w:rsidRPr="00FF5E9E">
        <w:rPr>
          <w:rFonts w:asciiTheme="majorBidi" w:hAnsiTheme="majorBidi" w:cs="Angsana New"/>
          <w:sz w:val="30"/>
          <w:szCs w:val="30"/>
        </w:rPr>
        <w:t>9</w:t>
      </w:r>
    </w:p>
    <w:p w14:paraId="436FDFF6" w14:textId="77777777" w:rsidR="00E77E43" w:rsidRPr="0080192C" w:rsidRDefault="00E77E43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sectPr w:rsidR="00E77E43" w:rsidRPr="0080192C" w:rsidSect="005E58C3">
      <w:footerReference w:type="default" r:id="rId13"/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1BB6" w14:textId="77777777" w:rsidR="006F4EF7" w:rsidRDefault="006F4EF7">
      <w:r>
        <w:separator/>
      </w:r>
    </w:p>
  </w:endnote>
  <w:endnote w:type="continuationSeparator" w:id="0">
    <w:p w14:paraId="53EDD425" w14:textId="77777777" w:rsidR="006F4EF7" w:rsidRDefault="006F4EF7">
      <w:r>
        <w:continuationSeparator/>
      </w:r>
    </w:p>
  </w:endnote>
  <w:endnote w:type="continuationNotice" w:id="1">
    <w:p w14:paraId="51FB4CBA" w14:textId="77777777" w:rsidR="006F4EF7" w:rsidRDefault="006F4E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D0DC" w14:textId="426A5874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</w:t>
    </w:r>
    <w:r w:rsidR="00BB0455">
      <w:rPr>
        <w:rFonts w:asciiTheme="majorBidi" w:hAnsiTheme="majorBidi" w:cstheme="majorBidi"/>
        <w:caps/>
        <w:sz w:val="30"/>
        <w:szCs w:val="3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A7C98" w14:textId="77777777" w:rsidR="006F4EF7" w:rsidRDefault="006F4EF7">
      <w:r>
        <w:separator/>
      </w:r>
    </w:p>
  </w:footnote>
  <w:footnote w:type="continuationSeparator" w:id="0">
    <w:p w14:paraId="1AFAD017" w14:textId="77777777" w:rsidR="006F4EF7" w:rsidRDefault="006F4EF7">
      <w:r>
        <w:continuationSeparator/>
      </w:r>
    </w:p>
  </w:footnote>
  <w:footnote w:type="continuationNotice" w:id="1">
    <w:p w14:paraId="60A0B711" w14:textId="77777777" w:rsidR="006F4EF7" w:rsidRDefault="006F4E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7D5F4030" w:rsidR="0043443E" w:rsidRPr="0016535D" w:rsidRDefault="005D3E8B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31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256</w:t>
    </w:r>
    <w:r w:rsidR="00D72482">
      <w:rPr>
        <w:rFonts w:ascii="Angsana New" w:hAnsi="Angsana New" w:cs="Angsana New"/>
        <w:bCs/>
        <w:sz w:val="32"/>
        <w:szCs w:val="32"/>
        <w:lang w:bidi="th-TH"/>
      </w:rPr>
      <w:t>9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1D57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A9D"/>
    <w:rsid w:val="00003F24"/>
    <w:rsid w:val="00004024"/>
    <w:rsid w:val="0000435C"/>
    <w:rsid w:val="0000464A"/>
    <w:rsid w:val="000046EA"/>
    <w:rsid w:val="000047EA"/>
    <w:rsid w:val="00004819"/>
    <w:rsid w:val="00004A86"/>
    <w:rsid w:val="0000506A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1B4"/>
    <w:rsid w:val="00007873"/>
    <w:rsid w:val="00007B57"/>
    <w:rsid w:val="00007EE9"/>
    <w:rsid w:val="00007F8E"/>
    <w:rsid w:val="00007FB3"/>
    <w:rsid w:val="00007FFA"/>
    <w:rsid w:val="00010338"/>
    <w:rsid w:val="00010374"/>
    <w:rsid w:val="00010738"/>
    <w:rsid w:val="000112EE"/>
    <w:rsid w:val="00011552"/>
    <w:rsid w:val="000115FB"/>
    <w:rsid w:val="0001192B"/>
    <w:rsid w:val="000126E7"/>
    <w:rsid w:val="00012E83"/>
    <w:rsid w:val="00013031"/>
    <w:rsid w:val="0001324D"/>
    <w:rsid w:val="000135AA"/>
    <w:rsid w:val="000135F7"/>
    <w:rsid w:val="0001364C"/>
    <w:rsid w:val="0001367E"/>
    <w:rsid w:val="0001370F"/>
    <w:rsid w:val="00013716"/>
    <w:rsid w:val="00013C02"/>
    <w:rsid w:val="00013EBD"/>
    <w:rsid w:val="00014096"/>
    <w:rsid w:val="000149D1"/>
    <w:rsid w:val="00014A12"/>
    <w:rsid w:val="00014A4A"/>
    <w:rsid w:val="00014E29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D04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5C"/>
    <w:rsid w:val="00022BB4"/>
    <w:rsid w:val="00022CE8"/>
    <w:rsid w:val="000230C0"/>
    <w:rsid w:val="000239FA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5B81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0CC9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63B"/>
    <w:rsid w:val="00032ABF"/>
    <w:rsid w:val="0003340E"/>
    <w:rsid w:val="00033483"/>
    <w:rsid w:val="0003348B"/>
    <w:rsid w:val="000339D5"/>
    <w:rsid w:val="00033D3C"/>
    <w:rsid w:val="00033EFB"/>
    <w:rsid w:val="000340A5"/>
    <w:rsid w:val="0003464D"/>
    <w:rsid w:val="000346C5"/>
    <w:rsid w:val="00034D7D"/>
    <w:rsid w:val="000350B5"/>
    <w:rsid w:val="000350D3"/>
    <w:rsid w:val="000351D6"/>
    <w:rsid w:val="000351EC"/>
    <w:rsid w:val="00035477"/>
    <w:rsid w:val="00035579"/>
    <w:rsid w:val="000356B4"/>
    <w:rsid w:val="00035706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A33"/>
    <w:rsid w:val="00036C21"/>
    <w:rsid w:val="00036C24"/>
    <w:rsid w:val="00036D73"/>
    <w:rsid w:val="00036E95"/>
    <w:rsid w:val="00036EEE"/>
    <w:rsid w:val="00036F52"/>
    <w:rsid w:val="000370A7"/>
    <w:rsid w:val="000370E8"/>
    <w:rsid w:val="00037609"/>
    <w:rsid w:val="00037853"/>
    <w:rsid w:val="000378C7"/>
    <w:rsid w:val="00037979"/>
    <w:rsid w:val="00037D4F"/>
    <w:rsid w:val="00037FDC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1E0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86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0E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B14"/>
    <w:rsid w:val="00052EB3"/>
    <w:rsid w:val="00052FF6"/>
    <w:rsid w:val="00053483"/>
    <w:rsid w:val="0005396D"/>
    <w:rsid w:val="00053BC1"/>
    <w:rsid w:val="00054433"/>
    <w:rsid w:val="00054663"/>
    <w:rsid w:val="000549C5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3FF"/>
    <w:rsid w:val="000607AD"/>
    <w:rsid w:val="00060AB1"/>
    <w:rsid w:val="00060D01"/>
    <w:rsid w:val="0006145F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718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5D8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4C4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28C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6EF8"/>
    <w:rsid w:val="00077245"/>
    <w:rsid w:val="00077E11"/>
    <w:rsid w:val="00077F9C"/>
    <w:rsid w:val="00080088"/>
    <w:rsid w:val="0008090C"/>
    <w:rsid w:val="00080960"/>
    <w:rsid w:val="00080A5F"/>
    <w:rsid w:val="0008106E"/>
    <w:rsid w:val="000810DD"/>
    <w:rsid w:val="0008157C"/>
    <w:rsid w:val="00081824"/>
    <w:rsid w:val="00081947"/>
    <w:rsid w:val="00081985"/>
    <w:rsid w:val="000819B2"/>
    <w:rsid w:val="00081B52"/>
    <w:rsid w:val="00081E94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8E8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567"/>
    <w:rsid w:val="0008658F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ECD"/>
    <w:rsid w:val="00090F48"/>
    <w:rsid w:val="0009110B"/>
    <w:rsid w:val="000911C3"/>
    <w:rsid w:val="000913A0"/>
    <w:rsid w:val="00091954"/>
    <w:rsid w:val="00091EE7"/>
    <w:rsid w:val="000920C4"/>
    <w:rsid w:val="000921E4"/>
    <w:rsid w:val="00092203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CDE"/>
    <w:rsid w:val="00093D93"/>
    <w:rsid w:val="000941C0"/>
    <w:rsid w:val="00094617"/>
    <w:rsid w:val="0009470A"/>
    <w:rsid w:val="00094BAF"/>
    <w:rsid w:val="00094C44"/>
    <w:rsid w:val="00094D1B"/>
    <w:rsid w:val="00094D83"/>
    <w:rsid w:val="00094E2F"/>
    <w:rsid w:val="00094FB4"/>
    <w:rsid w:val="00095597"/>
    <w:rsid w:val="0009571D"/>
    <w:rsid w:val="00095A5F"/>
    <w:rsid w:val="00095B3D"/>
    <w:rsid w:val="00095E09"/>
    <w:rsid w:val="00095E21"/>
    <w:rsid w:val="00095E95"/>
    <w:rsid w:val="00096268"/>
    <w:rsid w:val="0009647C"/>
    <w:rsid w:val="000967D6"/>
    <w:rsid w:val="00096A7A"/>
    <w:rsid w:val="00096A8E"/>
    <w:rsid w:val="00096CD8"/>
    <w:rsid w:val="00096D3E"/>
    <w:rsid w:val="00096F65"/>
    <w:rsid w:val="00097067"/>
    <w:rsid w:val="000970FD"/>
    <w:rsid w:val="00097659"/>
    <w:rsid w:val="0009765E"/>
    <w:rsid w:val="000A03E4"/>
    <w:rsid w:val="000A0559"/>
    <w:rsid w:val="000A06B8"/>
    <w:rsid w:val="000A07B1"/>
    <w:rsid w:val="000A09EB"/>
    <w:rsid w:val="000A0BB9"/>
    <w:rsid w:val="000A0C9E"/>
    <w:rsid w:val="000A0E38"/>
    <w:rsid w:val="000A0FBB"/>
    <w:rsid w:val="000A12A1"/>
    <w:rsid w:val="000A12F5"/>
    <w:rsid w:val="000A1386"/>
    <w:rsid w:val="000A1458"/>
    <w:rsid w:val="000A1580"/>
    <w:rsid w:val="000A15E3"/>
    <w:rsid w:val="000A171A"/>
    <w:rsid w:val="000A18B8"/>
    <w:rsid w:val="000A1E4E"/>
    <w:rsid w:val="000A1F12"/>
    <w:rsid w:val="000A203C"/>
    <w:rsid w:val="000A2225"/>
    <w:rsid w:val="000A26A7"/>
    <w:rsid w:val="000A28AB"/>
    <w:rsid w:val="000A29F1"/>
    <w:rsid w:val="000A2BCE"/>
    <w:rsid w:val="000A2C2E"/>
    <w:rsid w:val="000A2D95"/>
    <w:rsid w:val="000A2F4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773"/>
    <w:rsid w:val="000A4B0B"/>
    <w:rsid w:val="000A4C2E"/>
    <w:rsid w:val="000A4D19"/>
    <w:rsid w:val="000A50C8"/>
    <w:rsid w:val="000A5320"/>
    <w:rsid w:val="000A534B"/>
    <w:rsid w:val="000A5401"/>
    <w:rsid w:val="000A57D9"/>
    <w:rsid w:val="000A6395"/>
    <w:rsid w:val="000A64E6"/>
    <w:rsid w:val="000A6842"/>
    <w:rsid w:val="000A6A17"/>
    <w:rsid w:val="000A6A51"/>
    <w:rsid w:val="000A6B33"/>
    <w:rsid w:val="000A6D5A"/>
    <w:rsid w:val="000A6E57"/>
    <w:rsid w:val="000A6F12"/>
    <w:rsid w:val="000A6F5D"/>
    <w:rsid w:val="000A706D"/>
    <w:rsid w:val="000A74A7"/>
    <w:rsid w:val="000A7635"/>
    <w:rsid w:val="000A76FB"/>
    <w:rsid w:val="000A78E1"/>
    <w:rsid w:val="000A79CC"/>
    <w:rsid w:val="000A7A7F"/>
    <w:rsid w:val="000A7B48"/>
    <w:rsid w:val="000A7C89"/>
    <w:rsid w:val="000A7CD7"/>
    <w:rsid w:val="000A7DB4"/>
    <w:rsid w:val="000B00A5"/>
    <w:rsid w:val="000B0956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711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A6C"/>
    <w:rsid w:val="000C2B77"/>
    <w:rsid w:val="000C2DF8"/>
    <w:rsid w:val="000C3273"/>
    <w:rsid w:val="000C3693"/>
    <w:rsid w:val="000C38FA"/>
    <w:rsid w:val="000C3CF9"/>
    <w:rsid w:val="000C3DA0"/>
    <w:rsid w:val="000C3E3E"/>
    <w:rsid w:val="000C4082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5B"/>
    <w:rsid w:val="000C5376"/>
    <w:rsid w:val="000C539F"/>
    <w:rsid w:val="000C55E2"/>
    <w:rsid w:val="000C5801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4CA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EB6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6A"/>
    <w:rsid w:val="000D3EDE"/>
    <w:rsid w:val="000D3F3E"/>
    <w:rsid w:val="000D3F5A"/>
    <w:rsid w:val="000D4383"/>
    <w:rsid w:val="000D4881"/>
    <w:rsid w:val="000D4AED"/>
    <w:rsid w:val="000D4CC2"/>
    <w:rsid w:val="000D4CEA"/>
    <w:rsid w:val="000D4D38"/>
    <w:rsid w:val="000D4E2B"/>
    <w:rsid w:val="000D51E8"/>
    <w:rsid w:val="000D5251"/>
    <w:rsid w:val="000D52EC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A13"/>
    <w:rsid w:val="000E0BB8"/>
    <w:rsid w:val="000E0F5D"/>
    <w:rsid w:val="000E10DB"/>
    <w:rsid w:val="000E14C0"/>
    <w:rsid w:val="000E16D7"/>
    <w:rsid w:val="000E1BF7"/>
    <w:rsid w:val="000E23F3"/>
    <w:rsid w:val="000E259A"/>
    <w:rsid w:val="000E28E6"/>
    <w:rsid w:val="000E2C49"/>
    <w:rsid w:val="000E2EAF"/>
    <w:rsid w:val="000E2F85"/>
    <w:rsid w:val="000E3283"/>
    <w:rsid w:val="000E3890"/>
    <w:rsid w:val="000E39D3"/>
    <w:rsid w:val="000E4286"/>
    <w:rsid w:val="000E42B7"/>
    <w:rsid w:val="000E4316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6E7E"/>
    <w:rsid w:val="000E7582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296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A33"/>
    <w:rsid w:val="000F3B0A"/>
    <w:rsid w:val="000F3B1D"/>
    <w:rsid w:val="000F3FC5"/>
    <w:rsid w:val="000F412F"/>
    <w:rsid w:val="000F48BF"/>
    <w:rsid w:val="000F4C5F"/>
    <w:rsid w:val="000F4D71"/>
    <w:rsid w:val="000F59B5"/>
    <w:rsid w:val="000F5C18"/>
    <w:rsid w:val="000F6169"/>
    <w:rsid w:val="000F6231"/>
    <w:rsid w:val="000F65F5"/>
    <w:rsid w:val="000F66D6"/>
    <w:rsid w:val="000F680C"/>
    <w:rsid w:val="000F6DBA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222"/>
    <w:rsid w:val="001046F0"/>
    <w:rsid w:val="001046FC"/>
    <w:rsid w:val="00104960"/>
    <w:rsid w:val="00104B72"/>
    <w:rsid w:val="00104BE9"/>
    <w:rsid w:val="0010503C"/>
    <w:rsid w:val="00105105"/>
    <w:rsid w:val="00105C8D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A37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216"/>
    <w:rsid w:val="001123AB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24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955"/>
    <w:rsid w:val="00116AA6"/>
    <w:rsid w:val="00116EC2"/>
    <w:rsid w:val="00116F60"/>
    <w:rsid w:val="00117562"/>
    <w:rsid w:val="001179E6"/>
    <w:rsid w:val="00117A65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8B"/>
    <w:rsid w:val="00120DB4"/>
    <w:rsid w:val="00120E82"/>
    <w:rsid w:val="00120EDE"/>
    <w:rsid w:val="00120F23"/>
    <w:rsid w:val="0012117C"/>
    <w:rsid w:val="001214B7"/>
    <w:rsid w:val="001216E4"/>
    <w:rsid w:val="00121774"/>
    <w:rsid w:val="0012182C"/>
    <w:rsid w:val="00121944"/>
    <w:rsid w:val="001222AE"/>
    <w:rsid w:val="0012295A"/>
    <w:rsid w:val="001229DE"/>
    <w:rsid w:val="00122A8E"/>
    <w:rsid w:val="00122B08"/>
    <w:rsid w:val="00122BAF"/>
    <w:rsid w:val="00122C0B"/>
    <w:rsid w:val="00122C19"/>
    <w:rsid w:val="00122D3A"/>
    <w:rsid w:val="00122FB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1CA"/>
    <w:rsid w:val="001263DA"/>
    <w:rsid w:val="00126C48"/>
    <w:rsid w:val="00126D86"/>
    <w:rsid w:val="00127385"/>
    <w:rsid w:val="001278C2"/>
    <w:rsid w:val="0012795F"/>
    <w:rsid w:val="00127973"/>
    <w:rsid w:val="00127FC8"/>
    <w:rsid w:val="00130028"/>
    <w:rsid w:val="0013011B"/>
    <w:rsid w:val="00130588"/>
    <w:rsid w:val="001305BB"/>
    <w:rsid w:val="00130698"/>
    <w:rsid w:val="001310FF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821"/>
    <w:rsid w:val="00132980"/>
    <w:rsid w:val="001329BD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0A1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695F"/>
    <w:rsid w:val="00137065"/>
    <w:rsid w:val="00137083"/>
    <w:rsid w:val="0013717D"/>
    <w:rsid w:val="0013732C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90B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40"/>
    <w:rsid w:val="00142C71"/>
    <w:rsid w:val="001430E7"/>
    <w:rsid w:val="0014329A"/>
    <w:rsid w:val="001435C0"/>
    <w:rsid w:val="00143A1A"/>
    <w:rsid w:val="00143A89"/>
    <w:rsid w:val="00143F40"/>
    <w:rsid w:val="001441A1"/>
    <w:rsid w:val="0014456A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508"/>
    <w:rsid w:val="0015060B"/>
    <w:rsid w:val="001508F8"/>
    <w:rsid w:val="00150E15"/>
    <w:rsid w:val="0015132C"/>
    <w:rsid w:val="0015162A"/>
    <w:rsid w:val="00151AD7"/>
    <w:rsid w:val="00151B3C"/>
    <w:rsid w:val="00151CA8"/>
    <w:rsid w:val="00152072"/>
    <w:rsid w:val="001520E7"/>
    <w:rsid w:val="001525FB"/>
    <w:rsid w:val="00152601"/>
    <w:rsid w:val="00152784"/>
    <w:rsid w:val="0015288D"/>
    <w:rsid w:val="00152942"/>
    <w:rsid w:val="00152A08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ED1"/>
    <w:rsid w:val="00153FFB"/>
    <w:rsid w:val="00154105"/>
    <w:rsid w:val="001543F8"/>
    <w:rsid w:val="001544E3"/>
    <w:rsid w:val="0015451C"/>
    <w:rsid w:val="001545E7"/>
    <w:rsid w:val="00154776"/>
    <w:rsid w:val="001547A1"/>
    <w:rsid w:val="001549E4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57D78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A1F"/>
    <w:rsid w:val="00166A43"/>
    <w:rsid w:val="00166D3C"/>
    <w:rsid w:val="00167101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43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A94"/>
    <w:rsid w:val="00173D47"/>
    <w:rsid w:val="00173E2D"/>
    <w:rsid w:val="00173ED6"/>
    <w:rsid w:val="00174060"/>
    <w:rsid w:val="00174161"/>
    <w:rsid w:val="0017439B"/>
    <w:rsid w:val="00174558"/>
    <w:rsid w:val="001746E5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CCB"/>
    <w:rsid w:val="00181D49"/>
    <w:rsid w:val="00182234"/>
    <w:rsid w:val="001826FA"/>
    <w:rsid w:val="001826FB"/>
    <w:rsid w:val="00182D71"/>
    <w:rsid w:val="00182FE0"/>
    <w:rsid w:val="0018309C"/>
    <w:rsid w:val="00183341"/>
    <w:rsid w:val="00183460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B31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05"/>
    <w:rsid w:val="00187C92"/>
    <w:rsid w:val="00187CAC"/>
    <w:rsid w:val="00187D20"/>
    <w:rsid w:val="00190035"/>
    <w:rsid w:val="001902EA"/>
    <w:rsid w:val="00190404"/>
    <w:rsid w:val="001904E6"/>
    <w:rsid w:val="00190501"/>
    <w:rsid w:val="00190538"/>
    <w:rsid w:val="001906D8"/>
    <w:rsid w:val="00190CD1"/>
    <w:rsid w:val="00190D01"/>
    <w:rsid w:val="00190D9F"/>
    <w:rsid w:val="0019101D"/>
    <w:rsid w:val="001910E9"/>
    <w:rsid w:val="0019122B"/>
    <w:rsid w:val="00191476"/>
    <w:rsid w:val="00191564"/>
    <w:rsid w:val="00191940"/>
    <w:rsid w:val="0019198D"/>
    <w:rsid w:val="00191B7A"/>
    <w:rsid w:val="00191F9D"/>
    <w:rsid w:val="001921AD"/>
    <w:rsid w:val="001921AF"/>
    <w:rsid w:val="00192F3E"/>
    <w:rsid w:val="00193035"/>
    <w:rsid w:val="001930C7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4E45"/>
    <w:rsid w:val="00194EB4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74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45B"/>
    <w:rsid w:val="001A14E9"/>
    <w:rsid w:val="001A1FC0"/>
    <w:rsid w:val="001A269D"/>
    <w:rsid w:val="001A2749"/>
    <w:rsid w:val="001A28C2"/>
    <w:rsid w:val="001A2944"/>
    <w:rsid w:val="001A2ACE"/>
    <w:rsid w:val="001A3281"/>
    <w:rsid w:val="001A35BC"/>
    <w:rsid w:val="001A39B9"/>
    <w:rsid w:val="001A40E2"/>
    <w:rsid w:val="001A428E"/>
    <w:rsid w:val="001A442F"/>
    <w:rsid w:val="001A4825"/>
    <w:rsid w:val="001A485D"/>
    <w:rsid w:val="001A48F4"/>
    <w:rsid w:val="001A4929"/>
    <w:rsid w:val="001A4A19"/>
    <w:rsid w:val="001A4EFC"/>
    <w:rsid w:val="001A5ABA"/>
    <w:rsid w:val="001A5C21"/>
    <w:rsid w:val="001A5CAA"/>
    <w:rsid w:val="001A5E35"/>
    <w:rsid w:val="001A65B3"/>
    <w:rsid w:val="001A67F2"/>
    <w:rsid w:val="001A693A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36E"/>
    <w:rsid w:val="001B24DE"/>
    <w:rsid w:val="001B27CE"/>
    <w:rsid w:val="001B28B1"/>
    <w:rsid w:val="001B2922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DC1"/>
    <w:rsid w:val="001B4F37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1D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AAA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4F08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82E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3D3"/>
    <w:rsid w:val="001D247B"/>
    <w:rsid w:val="001D2824"/>
    <w:rsid w:val="001D2C80"/>
    <w:rsid w:val="001D2CE6"/>
    <w:rsid w:val="001D2D9F"/>
    <w:rsid w:val="001D2FEC"/>
    <w:rsid w:val="001D38AB"/>
    <w:rsid w:val="001D3B32"/>
    <w:rsid w:val="001D3DA4"/>
    <w:rsid w:val="001D3DFA"/>
    <w:rsid w:val="001D4174"/>
    <w:rsid w:val="001D4590"/>
    <w:rsid w:val="001D47B2"/>
    <w:rsid w:val="001D522E"/>
    <w:rsid w:val="001D5645"/>
    <w:rsid w:val="001D568B"/>
    <w:rsid w:val="001D5D1F"/>
    <w:rsid w:val="001D5D99"/>
    <w:rsid w:val="001D620B"/>
    <w:rsid w:val="001D652A"/>
    <w:rsid w:val="001D65D0"/>
    <w:rsid w:val="001D65E4"/>
    <w:rsid w:val="001D6F41"/>
    <w:rsid w:val="001D73E2"/>
    <w:rsid w:val="001D75E0"/>
    <w:rsid w:val="001D792D"/>
    <w:rsid w:val="001D7DA1"/>
    <w:rsid w:val="001D7E98"/>
    <w:rsid w:val="001E05B0"/>
    <w:rsid w:val="001E076C"/>
    <w:rsid w:val="001E0976"/>
    <w:rsid w:val="001E0CE4"/>
    <w:rsid w:val="001E1287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96B"/>
    <w:rsid w:val="001E3A83"/>
    <w:rsid w:val="001E3F31"/>
    <w:rsid w:val="001E437A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748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470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201"/>
    <w:rsid w:val="001F3A53"/>
    <w:rsid w:val="001F3CD1"/>
    <w:rsid w:val="001F3D49"/>
    <w:rsid w:val="001F487F"/>
    <w:rsid w:val="001F4BEE"/>
    <w:rsid w:val="001F51EB"/>
    <w:rsid w:val="001F568E"/>
    <w:rsid w:val="001F59F4"/>
    <w:rsid w:val="001F5B18"/>
    <w:rsid w:val="001F5C19"/>
    <w:rsid w:val="001F5C3D"/>
    <w:rsid w:val="001F5EAE"/>
    <w:rsid w:val="001F6027"/>
    <w:rsid w:val="001F624B"/>
    <w:rsid w:val="001F6556"/>
    <w:rsid w:val="001F663E"/>
    <w:rsid w:val="001F680F"/>
    <w:rsid w:val="001F69AD"/>
    <w:rsid w:val="001F6DAD"/>
    <w:rsid w:val="001F7627"/>
    <w:rsid w:val="001F78C4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876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3F23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B13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D1C"/>
    <w:rsid w:val="00217E08"/>
    <w:rsid w:val="00217F39"/>
    <w:rsid w:val="00220138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406"/>
    <w:rsid w:val="002249DE"/>
    <w:rsid w:val="00224BB2"/>
    <w:rsid w:val="00224D67"/>
    <w:rsid w:val="00225197"/>
    <w:rsid w:val="00225362"/>
    <w:rsid w:val="002254D7"/>
    <w:rsid w:val="00225627"/>
    <w:rsid w:val="002256F3"/>
    <w:rsid w:val="00225D4D"/>
    <w:rsid w:val="002264FF"/>
    <w:rsid w:val="002265D8"/>
    <w:rsid w:val="002268EA"/>
    <w:rsid w:val="002269D4"/>
    <w:rsid w:val="00226BA3"/>
    <w:rsid w:val="00226C7A"/>
    <w:rsid w:val="00226EA3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2FE"/>
    <w:rsid w:val="002343DA"/>
    <w:rsid w:val="00234B12"/>
    <w:rsid w:val="00234E29"/>
    <w:rsid w:val="00234FD5"/>
    <w:rsid w:val="00235035"/>
    <w:rsid w:val="002350AF"/>
    <w:rsid w:val="00235225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4A1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4F35"/>
    <w:rsid w:val="00245271"/>
    <w:rsid w:val="00245379"/>
    <w:rsid w:val="002457C4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47F7B"/>
    <w:rsid w:val="00250290"/>
    <w:rsid w:val="00250423"/>
    <w:rsid w:val="00250607"/>
    <w:rsid w:val="00250A7F"/>
    <w:rsid w:val="00250B66"/>
    <w:rsid w:val="0025105F"/>
    <w:rsid w:val="0025142D"/>
    <w:rsid w:val="0025164D"/>
    <w:rsid w:val="0025179F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0EA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865"/>
    <w:rsid w:val="0025694E"/>
    <w:rsid w:val="00256A19"/>
    <w:rsid w:val="00256CA6"/>
    <w:rsid w:val="002571B5"/>
    <w:rsid w:val="002571E3"/>
    <w:rsid w:val="002573B5"/>
    <w:rsid w:val="002576D5"/>
    <w:rsid w:val="002578CE"/>
    <w:rsid w:val="00257ACF"/>
    <w:rsid w:val="00257E63"/>
    <w:rsid w:val="00257ED8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270"/>
    <w:rsid w:val="00262497"/>
    <w:rsid w:val="0026256A"/>
    <w:rsid w:val="00262586"/>
    <w:rsid w:val="002626C0"/>
    <w:rsid w:val="00262ADE"/>
    <w:rsid w:val="00262AFD"/>
    <w:rsid w:val="00263041"/>
    <w:rsid w:val="00263417"/>
    <w:rsid w:val="0026343C"/>
    <w:rsid w:val="00263CC1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77D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19D"/>
    <w:rsid w:val="00275651"/>
    <w:rsid w:val="0027593B"/>
    <w:rsid w:val="002759A8"/>
    <w:rsid w:val="00275B69"/>
    <w:rsid w:val="00275D10"/>
    <w:rsid w:val="00275E19"/>
    <w:rsid w:val="0027604B"/>
    <w:rsid w:val="0027615D"/>
    <w:rsid w:val="00276171"/>
    <w:rsid w:val="00276423"/>
    <w:rsid w:val="0027645F"/>
    <w:rsid w:val="00276C8A"/>
    <w:rsid w:val="00276F0F"/>
    <w:rsid w:val="0027703D"/>
    <w:rsid w:val="00277097"/>
    <w:rsid w:val="0027724F"/>
    <w:rsid w:val="002773C2"/>
    <w:rsid w:val="0027745D"/>
    <w:rsid w:val="002775B9"/>
    <w:rsid w:val="002775DC"/>
    <w:rsid w:val="0028029D"/>
    <w:rsid w:val="002803F6"/>
    <w:rsid w:val="0028075C"/>
    <w:rsid w:val="002807E8"/>
    <w:rsid w:val="002809C3"/>
    <w:rsid w:val="00280B02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2CFB"/>
    <w:rsid w:val="00283130"/>
    <w:rsid w:val="00283275"/>
    <w:rsid w:val="0028327B"/>
    <w:rsid w:val="00283514"/>
    <w:rsid w:val="002835F6"/>
    <w:rsid w:val="00283721"/>
    <w:rsid w:val="002838F0"/>
    <w:rsid w:val="00284E05"/>
    <w:rsid w:val="00284FE0"/>
    <w:rsid w:val="002853AD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013"/>
    <w:rsid w:val="0029115E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45"/>
    <w:rsid w:val="00297BE8"/>
    <w:rsid w:val="00297D6B"/>
    <w:rsid w:val="00297D7A"/>
    <w:rsid w:val="002A000B"/>
    <w:rsid w:val="002A0019"/>
    <w:rsid w:val="002A0047"/>
    <w:rsid w:val="002A03F0"/>
    <w:rsid w:val="002A0508"/>
    <w:rsid w:val="002A074D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168"/>
    <w:rsid w:val="002A27D5"/>
    <w:rsid w:val="002A28E1"/>
    <w:rsid w:val="002A2A0E"/>
    <w:rsid w:val="002A2B26"/>
    <w:rsid w:val="002A2D02"/>
    <w:rsid w:val="002A2D24"/>
    <w:rsid w:val="002A2DBB"/>
    <w:rsid w:val="002A3371"/>
    <w:rsid w:val="002A370B"/>
    <w:rsid w:val="002A37CB"/>
    <w:rsid w:val="002A3DA2"/>
    <w:rsid w:val="002A3E8E"/>
    <w:rsid w:val="002A3FB6"/>
    <w:rsid w:val="002A443C"/>
    <w:rsid w:val="002A4469"/>
    <w:rsid w:val="002A447F"/>
    <w:rsid w:val="002A495F"/>
    <w:rsid w:val="002A4B3E"/>
    <w:rsid w:val="002A4C02"/>
    <w:rsid w:val="002A511E"/>
    <w:rsid w:val="002A5647"/>
    <w:rsid w:val="002A5DC9"/>
    <w:rsid w:val="002A6302"/>
    <w:rsid w:val="002A644B"/>
    <w:rsid w:val="002A689B"/>
    <w:rsid w:val="002A6908"/>
    <w:rsid w:val="002A6930"/>
    <w:rsid w:val="002A6A6E"/>
    <w:rsid w:val="002A6B9A"/>
    <w:rsid w:val="002A6C0B"/>
    <w:rsid w:val="002A6C24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0A6D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323"/>
    <w:rsid w:val="002B6408"/>
    <w:rsid w:val="002B64A4"/>
    <w:rsid w:val="002B666F"/>
    <w:rsid w:val="002B6DED"/>
    <w:rsid w:val="002B7001"/>
    <w:rsid w:val="002B71EE"/>
    <w:rsid w:val="002B71F8"/>
    <w:rsid w:val="002B749D"/>
    <w:rsid w:val="002B750B"/>
    <w:rsid w:val="002B75DA"/>
    <w:rsid w:val="002B7981"/>
    <w:rsid w:val="002B7C5A"/>
    <w:rsid w:val="002B7E86"/>
    <w:rsid w:val="002B7FBD"/>
    <w:rsid w:val="002C03D9"/>
    <w:rsid w:val="002C0607"/>
    <w:rsid w:val="002C08A2"/>
    <w:rsid w:val="002C0C44"/>
    <w:rsid w:val="002C0E74"/>
    <w:rsid w:val="002C0EED"/>
    <w:rsid w:val="002C100E"/>
    <w:rsid w:val="002C10B9"/>
    <w:rsid w:val="002C125C"/>
    <w:rsid w:val="002C14B9"/>
    <w:rsid w:val="002C155B"/>
    <w:rsid w:val="002C17F3"/>
    <w:rsid w:val="002C1BCF"/>
    <w:rsid w:val="002C1CE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8F5"/>
    <w:rsid w:val="002C49EC"/>
    <w:rsid w:val="002C4AF6"/>
    <w:rsid w:val="002C519B"/>
    <w:rsid w:val="002C5359"/>
    <w:rsid w:val="002C57C6"/>
    <w:rsid w:val="002C57DF"/>
    <w:rsid w:val="002C583E"/>
    <w:rsid w:val="002C5DD9"/>
    <w:rsid w:val="002C60A7"/>
    <w:rsid w:val="002C69CC"/>
    <w:rsid w:val="002C6A9B"/>
    <w:rsid w:val="002C71D3"/>
    <w:rsid w:val="002C7217"/>
    <w:rsid w:val="002C7546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868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43E"/>
    <w:rsid w:val="002D369B"/>
    <w:rsid w:val="002D3C55"/>
    <w:rsid w:val="002D3D94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53"/>
    <w:rsid w:val="002E2762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633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914"/>
    <w:rsid w:val="002E5D6C"/>
    <w:rsid w:val="002E5D7C"/>
    <w:rsid w:val="002E5E04"/>
    <w:rsid w:val="002E5E06"/>
    <w:rsid w:val="002E5E86"/>
    <w:rsid w:val="002E61E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1B7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199"/>
    <w:rsid w:val="002F4668"/>
    <w:rsid w:val="002F4881"/>
    <w:rsid w:val="002F48A4"/>
    <w:rsid w:val="002F4B48"/>
    <w:rsid w:val="002F4C49"/>
    <w:rsid w:val="002F516A"/>
    <w:rsid w:val="002F51D9"/>
    <w:rsid w:val="002F5220"/>
    <w:rsid w:val="002F54D6"/>
    <w:rsid w:val="002F573C"/>
    <w:rsid w:val="002F5E95"/>
    <w:rsid w:val="002F6148"/>
    <w:rsid w:val="002F65EA"/>
    <w:rsid w:val="002F664E"/>
    <w:rsid w:val="002F665E"/>
    <w:rsid w:val="002F66F0"/>
    <w:rsid w:val="002F675E"/>
    <w:rsid w:val="002F697C"/>
    <w:rsid w:val="002F6A3A"/>
    <w:rsid w:val="002F6B1D"/>
    <w:rsid w:val="002F6D8B"/>
    <w:rsid w:val="002F6F5B"/>
    <w:rsid w:val="002F6FC6"/>
    <w:rsid w:val="002F6FCD"/>
    <w:rsid w:val="002F7041"/>
    <w:rsid w:val="002F708B"/>
    <w:rsid w:val="002F7382"/>
    <w:rsid w:val="002F755F"/>
    <w:rsid w:val="002F78A1"/>
    <w:rsid w:val="002F7E78"/>
    <w:rsid w:val="002F7EA5"/>
    <w:rsid w:val="00300388"/>
    <w:rsid w:val="00300750"/>
    <w:rsid w:val="0030077F"/>
    <w:rsid w:val="00300904"/>
    <w:rsid w:val="00300ACB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6F4"/>
    <w:rsid w:val="00303D18"/>
    <w:rsid w:val="00303D29"/>
    <w:rsid w:val="00303D44"/>
    <w:rsid w:val="00303DFD"/>
    <w:rsid w:val="0030490B"/>
    <w:rsid w:val="00304997"/>
    <w:rsid w:val="00304BE5"/>
    <w:rsid w:val="00304D2A"/>
    <w:rsid w:val="00304D39"/>
    <w:rsid w:val="00304F7F"/>
    <w:rsid w:val="003051E7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6D9"/>
    <w:rsid w:val="00306793"/>
    <w:rsid w:val="003067DA"/>
    <w:rsid w:val="0030698E"/>
    <w:rsid w:val="00306B7C"/>
    <w:rsid w:val="00306CFA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0F08"/>
    <w:rsid w:val="0031116E"/>
    <w:rsid w:val="003114C7"/>
    <w:rsid w:val="0031155B"/>
    <w:rsid w:val="003116A8"/>
    <w:rsid w:val="00311E00"/>
    <w:rsid w:val="00311F22"/>
    <w:rsid w:val="00312238"/>
    <w:rsid w:val="0031252F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6E79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1DD4"/>
    <w:rsid w:val="00322063"/>
    <w:rsid w:val="00322603"/>
    <w:rsid w:val="00322774"/>
    <w:rsid w:val="0032287A"/>
    <w:rsid w:val="003228CC"/>
    <w:rsid w:val="00322B1E"/>
    <w:rsid w:val="00322CC6"/>
    <w:rsid w:val="00322F5F"/>
    <w:rsid w:val="003230CE"/>
    <w:rsid w:val="00323185"/>
    <w:rsid w:val="00323554"/>
    <w:rsid w:val="0032361C"/>
    <w:rsid w:val="00323771"/>
    <w:rsid w:val="0032382C"/>
    <w:rsid w:val="00323885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7AC"/>
    <w:rsid w:val="00331B38"/>
    <w:rsid w:val="00331BDC"/>
    <w:rsid w:val="0033276F"/>
    <w:rsid w:val="00332962"/>
    <w:rsid w:val="00332D2E"/>
    <w:rsid w:val="00332D3F"/>
    <w:rsid w:val="0033342A"/>
    <w:rsid w:val="00333482"/>
    <w:rsid w:val="00333895"/>
    <w:rsid w:val="0033398C"/>
    <w:rsid w:val="00333CEF"/>
    <w:rsid w:val="00333E34"/>
    <w:rsid w:val="00334125"/>
    <w:rsid w:val="00334526"/>
    <w:rsid w:val="00334556"/>
    <w:rsid w:val="0033481B"/>
    <w:rsid w:val="00334E00"/>
    <w:rsid w:val="003350C2"/>
    <w:rsid w:val="003353E4"/>
    <w:rsid w:val="00335D0D"/>
    <w:rsid w:val="00335EC8"/>
    <w:rsid w:val="003363E9"/>
    <w:rsid w:val="003365E6"/>
    <w:rsid w:val="003365F7"/>
    <w:rsid w:val="003367A9"/>
    <w:rsid w:val="00336A5E"/>
    <w:rsid w:val="0033728F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3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A87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3EC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680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AAC"/>
    <w:rsid w:val="00364B0C"/>
    <w:rsid w:val="00364BAC"/>
    <w:rsid w:val="00364ED1"/>
    <w:rsid w:val="00364FB3"/>
    <w:rsid w:val="003651FC"/>
    <w:rsid w:val="00365305"/>
    <w:rsid w:val="0036574B"/>
    <w:rsid w:val="003657EC"/>
    <w:rsid w:val="00365C57"/>
    <w:rsid w:val="00365C7A"/>
    <w:rsid w:val="00365C86"/>
    <w:rsid w:val="00365D6B"/>
    <w:rsid w:val="00365F41"/>
    <w:rsid w:val="00366510"/>
    <w:rsid w:val="00366761"/>
    <w:rsid w:val="00366869"/>
    <w:rsid w:val="00366CF3"/>
    <w:rsid w:val="00366D1D"/>
    <w:rsid w:val="00366FA0"/>
    <w:rsid w:val="003672F7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3C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4E60"/>
    <w:rsid w:val="003752ED"/>
    <w:rsid w:val="00375371"/>
    <w:rsid w:val="00375392"/>
    <w:rsid w:val="0037559B"/>
    <w:rsid w:val="0037599F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1C00"/>
    <w:rsid w:val="00382179"/>
    <w:rsid w:val="003821E0"/>
    <w:rsid w:val="00382848"/>
    <w:rsid w:val="00382906"/>
    <w:rsid w:val="00382C43"/>
    <w:rsid w:val="00382D49"/>
    <w:rsid w:val="003830F0"/>
    <w:rsid w:val="00383184"/>
    <w:rsid w:val="00383390"/>
    <w:rsid w:val="00383858"/>
    <w:rsid w:val="00383A98"/>
    <w:rsid w:val="003841DC"/>
    <w:rsid w:val="00384283"/>
    <w:rsid w:val="0038462C"/>
    <w:rsid w:val="00384667"/>
    <w:rsid w:val="00384B8F"/>
    <w:rsid w:val="00385469"/>
    <w:rsid w:val="00385570"/>
    <w:rsid w:val="0038573F"/>
    <w:rsid w:val="003858C5"/>
    <w:rsid w:val="0038598E"/>
    <w:rsid w:val="00385CB5"/>
    <w:rsid w:val="00385CFC"/>
    <w:rsid w:val="00385DD1"/>
    <w:rsid w:val="0038609D"/>
    <w:rsid w:val="0038642A"/>
    <w:rsid w:val="0038654D"/>
    <w:rsid w:val="003865CD"/>
    <w:rsid w:val="003865F6"/>
    <w:rsid w:val="003868F9"/>
    <w:rsid w:val="003869CF"/>
    <w:rsid w:val="00386C2C"/>
    <w:rsid w:val="0038715F"/>
    <w:rsid w:val="0038759D"/>
    <w:rsid w:val="0038767C"/>
    <w:rsid w:val="00387720"/>
    <w:rsid w:val="0038798D"/>
    <w:rsid w:val="00387E46"/>
    <w:rsid w:val="00387E76"/>
    <w:rsid w:val="00387FBD"/>
    <w:rsid w:val="00390103"/>
    <w:rsid w:val="0039026D"/>
    <w:rsid w:val="00390523"/>
    <w:rsid w:val="00390725"/>
    <w:rsid w:val="003907DD"/>
    <w:rsid w:val="00390943"/>
    <w:rsid w:val="0039094B"/>
    <w:rsid w:val="00390979"/>
    <w:rsid w:val="00390F6C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1E18"/>
    <w:rsid w:val="00392195"/>
    <w:rsid w:val="003923AC"/>
    <w:rsid w:val="003928DD"/>
    <w:rsid w:val="00392AA4"/>
    <w:rsid w:val="00392AC0"/>
    <w:rsid w:val="00392BAB"/>
    <w:rsid w:val="00392CF7"/>
    <w:rsid w:val="0039387A"/>
    <w:rsid w:val="00393A6D"/>
    <w:rsid w:val="00393D73"/>
    <w:rsid w:val="00394291"/>
    <w:rsid w:val="0039456C"/>
    <w:rsid w:val="003946E4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75E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0A"/>
    <w:rsid w:val="003A0F96"/>
    <w:rsid w:val="003A1095"/>
    <w:rsid w:val="003A10CE"/>
    <w:rsid w:val="003A1105"/>
    <w:rsid w:val="003A110D"/>
    <w:rsid w:val="003A123E"/>
    <w:rsid w:val="003A1425"/>
    <w:rsid w:val="003A14EB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03D"/>
    <w:rsid w:val="003A5095"/>
    <w:rsid w:val="003A52E8"/>
    <w:rsid w:val="003A5627"/>
    <w:rsid w:val="003A5631"/>
    <w:rsid w:val="003A5B42"/>
    <w:rsid w:val="003A5CFF"/>
    <w:rsid w:val="003A60EB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2F84"/>
    <w:rsid w:val="003B314F"/>
    <w:rsid w:val="003B37EC"/>
    <w:rsid w:val="003B3918"/>
    <w:rsid w:val="003B392D"/>
    <w:rsid w:val="003B3FDB"/>
    <w:rsid w:val="003B5005"/>
    <w:rsid w:val="003B507A"/>
    <w:rsid w:val="003B50D2"/>
    <w:rsid w:val="003B5254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CD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5A4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696"/>
    <w:rsid w:val="003C4CE9"/>
    <w:rsid w:val="003C515D"/>
    <w:rsid w:val="003C5931"/>
    <w:rsid w:val="003C5F0F"/>
    <w:rsid w:val="003C5F7F"/>
    <w:rsid w:val="003C60AE"/>
    <w:rsid w:val="003C617E"/>
    <w:rsid w:val="003C62CC"/>
    <w:rsid w:val="003C63FE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789"/>
    <w:rsid w:val="003D08E1"/>
    <w:rsid w:val="003D0BC4"/>
    <w:rsid w:val="003D0C18"/>
    <w:rsid w:val="003D0C53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3E8E"/>
    <w:rsid w:val="003D4355"/>
    <w:rsid w:val="003D46C9"/>
    <w:rsid w:val="003D49C7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CE2"/>
    <w:rsid w:val="003D5F01"/>
    <w:rsid w:val="003D6532"/>
    <w:rsid w:val="003D6799"/>
    <w:rsid w:val="003D6828"/>
    <w:rsid w:val="003D6BA4"/>
    <w:rsid w:val="003D6CC1"/>
    <w:rsid w:val="003D78FA"/>
    <w:rsid w:val="003D7BCF"/>
    <w:rsid w:val="003E00F9"/>
    <w:rsid w:val="003E05A6"/>
    <w:rsid w:val="003E0791"/>
    <w:rsid w:val="003E09D7"/>
    <w:rsid w:val="003E0BCC"/>
    <w:rsid w:val="003E0FB3"/>
    <w:rsid w:val="003E10D2"/>
    <w:rsid w:val="003E12A9"/>
    <w:rsid w:val="003E1490"/>
    <w:rsid w:val="003E1731"/>
    <w:rsid w:val="003E1DBF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B0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980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46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2E28"/>
    <w:rsid w:val="00403050"/>
    <w:rsid w:val="0040306B"/>
    <w:rsid w:val="00403717"/>
    <w:rsid w:val="00403A57"/>
    <w:rsid w:val="00403A67"/>
    <w:rsid w:val="00403B4D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4A4"/>
    <w:rsid w:val="004065C3"/>
    <w:rsid w:val="00406813"/>
    <w:rsid w:val="00406B6D"/>
    <w:rsid w:val="00406BBA"/>
    <w:rsid w:val="00406C22"/>
    <w:rsid w:val="00406E82"/>
    <w:rsid w:val="00406F82"/>
    <w:rsid w:val="00407303"/>
    <w:rsid w:val="00407B9E"/>
    <w:rsid w:val="00407CAB"/>
    <w:rsid w:val="00407DA5"/>
    <w:rsid w:val="00407F1D"/>
    <w:rsid w:val="0041004C"/>
    <w:rsid w:val="00410770"/>
    <w:rsid w:val="0041089C"/>
    <w:rsid w:val="00410966"/>
    <w:rsid w:val="00410E02"/>
    <w:rsid w:val="0041106F"/>
    <w:rsid w:val="004115E3"/>
    <w:rsid w:val="004119BC"/>
    <w:rsid w:val="00411FE5"/>
    <w:rsid w:val="004123F4"/>
    <w:rsid w:val="00412542"/>
    <w:rsid w:val="0041299E"/>
    <w:rsid w:val="00412B1C"/>
    <w:rsid w:val="00412D7B"/>
    <w:rsid w:val="00412E4D"/>
    <w:rsid w:val="00413666"/>
    <w:rsid w:val="004136A8"/>
    <w:rsid w:val="004136C1"/>
    <w:rsid w:val="00413945"/>
    <w:rsid w:val="00413997"/>
    <w:rsid w:val="00413E23"/>
    <w:rsid w:val="00413F17"/>
    <w:rsid w:val="0041431C"/>
    <w:rsid w:val="00414347"/>
    <w:rsid w:val="004146E0"/>
    <w:rsid w:val="00414843"/>
    <w:rsid w:val="00414941"/>
    <w:rsid w:val="0041541C"/>
    <w:rsid w:val="004155C8"/>
    <w:rsid w:val="004156EF"/>
    <w:rsid w:val="00415AD3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00B"/>
    <w:rsid w:val="00420121"/>
    <w:rsid w:val="00420591"/>
    <w:rsid w:val="0042064A"/>
    <w:rsid w:val="0042070F"/>
    <w:rsid w:val="00420763"/>
    <w:rsid w:val="00420884"/>
    <w:rsid w:val="0042095D"/>
    <w:rsid w:val="00420CD8"/>
    <w:rsid w:val="00420EDC"/>
    <w:rsid w:val="00420F2B"/>
    <w:rsid w:val="004210F2"/>
    <w:rsid w:val="00421243"/>
    <w:rsid w:val="00421340"/>
    <w:rsid w:val="004213FC"/>
    <w:rsid w:val="00421508"/>
    <w:rsid w:val="004217F5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609"/>
    <w:rsid w:val="00423DA2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14A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76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05"/>
    <w:rsid w:val="004301E6"/>
    <w:rsid w:val="004308AC"/>
    <w:rsid w:val="00430A90"/>
    <w:rsid w:val="00430B93"/>
    <w:rsid w:val="00430CF0"/>
    <w:rsid w:val="00430D53"/>
    <w:rsid w:val="00430D54"/>
    <w:rsid w:val="00430D70"/>
    <w:rsid w:val="00430E6A"/>
    <w:rsid w:val="00430FBF"/>
    <w:rsid w:val="0043122A"/>
    <w:rsid w:val="004317C5"/>
    <w:rsid w:val="00431917"/>
    <w:rsid w:val="004319EC"/>
    <w:rsid w:val="00431BAB"/>
    <w:rsid w:val="00431EC7"/>
    <w:rsid w:val="004326DC"/>
    <w:rsid w:val="0043293F"/>
    <w:rsid w:val="00432B27"/>
    <w:rsid w:val="00432BD0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332"/>
    <w:rsid w:val="0043443E"/>
    <w:rsid w:val="00434D79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72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7A6"/>
    <w:rsid w:val="004429D3"/>
    <w:rsid w:val="00442CC0"/>
    <w:rsid w:val="00442F36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C1F"/>
    <w:rsid w:val="00447DA6"/>
    <w:rsid w:val="00447F3B"/>
    <w:rsid w:val="00450012"/>
    <w:rsid w:val="00450146"/>
    <w:rsid w:val="00450237"/>
    <w:rsid w:val="00450590"/>
    <w:rsid w:val="00450CC7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15"/>
    <w:rsid w:val="004523B6"/>
    <w:rsid w:val="00452B79"/>
    <w:rsid w:val="00452EE6"/>
    <w:rsid w:val="0045308E"/>
    <w:rsid w:val="00453475"/>
    <w:rsid w:val="00453913"/>
    <w:rsid w:val="00453990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60"/>
    <w:rsid w:val="004553B0"/>
    <w:rsid w:val="0045540C"/>
    <w:rsid w:val="00455597"/>
    <w:rsid w:val="004555CB"/>
    <w:rsid w:val="004556C9"/>
    <w:rsid w:val="00455B7A"/>
    <w:rsid w:val="00455BA5"/>
    <w:rsid w:val="00455CDA"/>
    <w:rsid w:val="00455DEF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5769D"/>
    <w:rsid w:val="0046052F"/>
    <w:rsid w:val="00460722"/>
    <w:rsid w:val="00461041"/>
    <w:rsid w:val="0046129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C27"/>
    <w:rsid w:val="00463D77"/>
    <w:rsid w:val="00464155"/>
    <w:rsid w:val="004646EB"/>
    <w:rsid w:val="004647C4"/>
    <w:rsid w:val="00464CBA"/>
    <w:rsid w:val="00464E23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16"/>
    <w:rsid w:val="0046607A"/>
    <w:rsid w:val="004661CA"/>
    <w:rsid w:val="004661DB"/>
    <w:rsid w:val="004664B3"/>
    <w:rsid w:val="00466578"/>
    <w:rsid w:val="0046671C"/>
    <w:rsid w:val="00466B47"/>
    <w:rsid w:val="00466E04"/>
    <w:rsid w:val="004672D5"/>
    <w:rsid w:val="0046758B"/>
    <w:rsid w:val="00467BB6"/>
    <w:rsid w:val="00467CF1"/>
    <w:rsid w:val="00467D5D"/>
    <w:rsid w:val="00470124"/>
    <w:rsid w:val="0047042B"/>
    <w:rsid w:val="00470444"/>
    <w:rsid w:val="00470992"/>
    <w:rsid w:val="004709D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7FC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CE2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77BB7"/>
    <w:rsid w:val="00480171"/>
    <w:rsid w:val="0048038F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E88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D92"/>
    <w:rsid w:val="00487F3F"/>
    <w:rsid w:val="004900EC"/>
    <w:rsid w:val="00490624"/>
    <w:rsid w:val="00490F5C"/>
    <w:rsid w:val="0049107A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1AA"/>
    <w:rsid w:val="0049427C"/>
    <w:rsid w:val="00494348"/>
    <w:rsid w:val="004945F6"/>
    <w:rsid w:val="00494D63"/>
    <w:rsid w:val="00494E68"/>
    <w:rsid w:val="004952F4"/>
    <w:rsid w:val="00495765"/>
    <w:rsid w:val="00495AD2"/>
    <w:rsid w:val="00495F5A"/>
    <w:rsid w:val="0049602D"/>
    <w:rsid w:val="00496058"/>
    <w:rsid w:val="004967A5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1D5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1B41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0BE"/>
    <w:rsid w:val="004A5300"/>
    <w:rsid w:val="004A5433"/>
    <w:rsid w:val="004A5676"/>
    <w:rsid w:val="004A57EE"/>
    <w:rsid w:val="004A5838"/>
    <w:rsid w:val="004A58F7"/>
    <w:rsid w:val="004A5F17"/>
    <w:rsid w:val="004A5F59"/>
    <w:rsid w:val="004A6250"/>
    <w:rsid w:val="004A63F7"/>
    <w:rsid w:val="004A64F5"/>
    <w:rsid w:val="004A651F"/>
    <w:rsid w:val="004A6551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0F5D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E58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4EE2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AB9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46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30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BE6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046"/>
    <w:rsid w:val="004D32D0"/>
    <w:rsid w:val="004D34C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89F"/>
    <w:rsid w:val="004D69E8"/>
    <w:rsid w:val="004D6CBA"/>
    <w:rsid w:val="004D732E"/>
    <w:rsid w:val="004D74E8"/>
    <w:rsid w:val="004D779A"/>
    <w:rsid w:val="004D7A1D"/>
    <w:rsid w:val="004D7A58"/>
    <w:rsid w:val="004D7CC1"/>
    <w:rsid w:val="004D7F6C"/>
    <w:rsid w:val="004E02F8"/>
    <w:rsid w:val="004E04DA"/>
    <w:rsid w:val="004E085B"/>
    <w:rsid w:val="004E095C"/>
    <w:rsid w:val="004E0BCD"/>
    <w:rsid w:val="004E0CBC"/>
    <w:rsid w:val="004E0DA7"/>
    <w:rsid w:val="004E1521"/>
    <w:rsid w:val="004E2078"/>
    <w:rsid w:val="004E2490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3A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E7D6D"/>
    <w:rsid w:val="004F0116"/>
    <w:rsid w:val="004F04EA"/>
    <w:rsid w:val="004F05B7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24"/>
    <w:rsid w:val="005019BB"/>
    <w:rsid w:val="00501AB1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09F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1E"/>
    <w:rsid w:val="0050546F"/>
    <w:rsid w:val="0050547E"/>
    <w:rsid w:val="00505869"/>
    <w:rsid w:val="00505872"/>
    <w:rsid w:val="005058E3"/>
    <w:rsid w:val="00506062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90"/>
    <w:rsid w:val="005127E5"/>
    <w:rsid w:val="0051291B"/>
    <w:rsid w:val="00512BB5"/>
    <w:rsid w:val="00512BC5"/>
    <w:rsid w:val="00512E55"/>
    <w:rsid w:val="00512F27"/>
    <w:rsid w:val="00512FE9"/>
    <w:rsid w:val="00512FED"/>
    <w:rsid w:val="005130E9"/>
    <w:rsid w:val="005133B9"/>
    <w:rsid w:val="00513618"/>
    <w:rsid w:val="00513669"/>
    <w:rsid w:val="00514152"/>
    <w:rsid w:val="0051421C"/>
    <w:rsid w:val="00514AF2"/>
    <w:rsid w:val="00514C06"/>
    <w:rsid w:val="0051509A"/>
    <w:rsid w:val="00515128"/>
    <w:rsid w:val="00515299"/>
    <w:rsid w:val="00515595"/>
    <w:rsid w:val="00515A9C"/>
    <w:rsid w:val="0051606C"/>
    <w:rsid w:val="005164E1"/>
    <w:rsid w:val="00516663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462"/>
    <w:rsid w:val="00526A83"/>
    <w:rsid w:val="00526D86"/>
    <w:rsid w:val="00526E2F"/>
    <w:rsid w:val="00527132"/>
    <w:rsid w:val="005301BC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C5D"/>
    <w:rsid w:val="00533D9A"/>
    <w:rsid w:val="00533DC6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AB"/>
    <w:rsid w:val="00535DB6"/>
    <w:rsid w:val="00536089"/>
    <w:rsid w:val="0053619C"/>
    <w:rsid w:val="005364D1"/>
    <w:rsid w:val="00536A54"/>
    <w:rsid w:val="00536B8E"/>
    <w:rsid w:val="0053706C"/>
    <w:rsid w:val="005373A9"/>
    <w:rsid w:val="005373CE"/>
    <w:rsid w:val="005374D1"/>
    <w:rsid w:val="00537948"/>
    <w:rsid w:val="00537A61"/>
    <w:rsid w:val="00537BB5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6EF"/>
    <w:rsid w:val="00542903"/>
    <w:rsid w:val="005432A6"/>
    <w:rsid w:val="005432F4"/>
    <w:rsid w:val="00543436"/>
    <w:rsid w:val="005434C7"/>
    <w:rsid w:val="00543506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2CE"/>
    <w:rsid w:val="00551353"/>
    <w:rsid w:val="00551727"/>
    <w:rsid w:val="005517FF"/>
    <w:rsid w:val="00551A7E"/>
    <w:rsid w:val="00551C3F"/>
    <w:rsid w:val="00551C78"/>
    <w:rsid w:val="00551FB4"/>
    <w:rsid w:val="00552099"/>
    <w:rsid w:val="00552568"/>
    <w:rsid w:val="005526C1"/>
    <w:rsid w:val="005528DF"/>
    <w:rsid w:val="00552C6E"/>
    <w:rsid w:val="00552ED4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1A"/>
    <w:rsid w:val="0055598E"/>
    <w:rsid w:val="00555B47"/>
    <w:rsid w:val="00555EDF"/>
    <w:rsid w:val="00555F77"/>
    <w:rsid w:val="0055605B"/>
    <w:rsid w:val="005563F9"/>
    <w:rsid w:val="00556837"/>
    <w:rsid w:val="00556C74"/>
    <w:rsid w:val="00556E9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8E3"/>
    <w:rsid w:val="0056195B"/>
    <w:rsid w:val="00561A44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407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9B7"/>
    <w:rsid w:val="00574A0F"/>
    <w:rsid w:val="00574C41"/>
    <w:rsid w:val="00574CEA"/>
    <w:rsid w:val="0057520F"/>
    <w:rsid w:val="00575241"/>
    <w:rsid w:val="0057547F"/>
    <w:rsid w:val="005754FE"/>
    <w:rsid w:val="00575591"/>
    <w:rsid w:val="00575839"/>
    <w:rsid w:val="0057590C"/>
    <w:rsid w:val="00575EE3"/>
    <w:rsid w:val="00576227"/>
    <w:rsid w:val="005764CC"/>
    <w:rsid w:val="00576A47"/>
    <w:rsid w:val="00576DD3"/>
    <w:rsid w:val="00576E00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131"/>
    <w:rsid w:val="0058029F"/>
    <w:rsid w:val="005804B6"/>
    <w:rsid w:val="00580B08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5E99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8EB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9EA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923"/>
    <w:rsid w:val="00594E25"/>
    <w:rsid w:val="0059526D"/>
    <w:rsid w:val="005953DF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0D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3B0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063"/>
    <w:rsid w:val="005B2243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4B6"/>
    <w:rsid w:val="005B459C"/>
    <w:rsid w:val="005B45C5"/>
    <w:rsid w:val="005B464F"/>
    <w:rsid w:val="005B4701"/>
    <w:rsid w:val="005B49CC"/>
    <w:rsid w:val="005B4A00"/>
    <w:rsid w:val="005B4DA4"/>
    <w:rsid w:val="005B4E47"/>
    <w:rsid w:val="005B537B"/>
    <w:rsid w:val="005B5840"/>
    <w:rsid w:val="005B5960"/>
    <w:rsid w:val="005B5BB5"/>
    <w:rsid w:val="005B5E02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4D5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D73"/>
    <w:rsid w:val="005D1E48"/>
    <w:rsid w:val="005D248D"/>
    <w:rsid w:val="005D2931"/>
    <w:rsid w:val="005D2E2B"/>
    <w:rsid w:val="005D2FE2"/>
    <w:rsid w:val="005D3031"/>
    <w:rsid w:val="005D3563"/>
    <w:rsid w:val="005D36EC"/>
    <w:rsid w:val="005D3E6B"/>
    <w:rsid w:val="005D3E8B"/>
    <w:rsid w:val="005D438D"/>
    <w:rsid w:val="005D465E"/>
    <w:rsid w:val="005D4981"/>
    <w:rsid w:val="005D4ED9"/>
    <w:rsid w:val="005D4F41"/>
    <w:rsid w:val="005D5337"/>
    <w:rsid w:val="005D534E"/>
    <w:rsid w:val="005D5503"/>
    <w:rsid w:val="005D5728"/>
    <w:rsid w:val="005D57DD"/>
    <w:rsid w:val="005D5FD6"/>
    <w:rsid w:val="005D6004"/>
    <w:rsid w:val="005D606D"/>
    <w:rsid w:val="005D6132"/>
    <w:rsid w:val="005D6327"/>
    <w:rsid w:val="005D6542"/>
    <w:rsid w:val="005D6750"/>
    <w:rsid w:val="005D68B5"/>
    <w:rsid w:val="005D6B8D"/>
    <w:rsid w:val="005D7558"/>
    <w:rsid w:val="005D7699"/>
    <w:rsid w:val="005D787C"/>
    <w:rsid w:val="005D79B8"/>
    <w:rsid w:val="005D7B74"/>
    <w:rsid w:val="005E0682"/>
    <w:rsid w:val="005E069A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545"/>
    <w:rsid w:val="005E2602"/>
    <w:rsid w:val="005E28E2"/>
    <w:rsid w:val="005E295E"/>
    <w:rsid w:val="005E347D"/>
    <w:rsid w:val="005E39E2"/>
    <w:rsid w:val="005E3EB0"/>
    <w:rsid w:val="005E4112"/>
    <w:rsid w:val="005E431D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9A4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16C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5C7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2DA"/>
    <w:rsid w:val="0060433F"/>
    <w:rsid w:val="00604343"/>
    <w:rsid w:val="0060460C"/>
    <w:rsid w:val="00604977"/>
    <w:rsid w:val="00604CE4"/>
    <w:rsid w:val="00604DA3"/>
    <w:rsid w:val="00604FE8"/>
    <w:rsid w:val="0060505F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6F42"/>
    <w:rsid w:val="006073CA"/>
    <w:rsid w:val="00607480"/>
    <w:rsid w:val="00607A93"/>
    <w:rsid w:val="00607C99"/>
    <w:rsid w:val="00607DBB"/>
    <w:rsid w:val="00607F64"/>
    <w:rsid w:val="00610152"/>
    <w:rsid w:val="006106E1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AEE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9CA"/>
    <w:rsid w:val="00617B41"/>
    <w:rsid w:val="00617EEB"/>
    <w:rsid w:val="00620094"/>
    <w:rsid w:val="00620341"/>
    <w:rsid w:val="00620564"/>
    <w:rsid w:val="006205FD"/>
    <w:rsid w:val="0062071B"/>
    <w:rsid w:val="00620955"/>
    <w:rsid w:val="00620E1D"/>
    <w:rsid w:val="006210E8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0E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5B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C01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D43"/>
    <w:rsid w:val="00634F15"/>
    <w:rsid w:val="0063509C"/>
    <w:rsid w:val="006350A3"/>
    <w:rsid w:val="00635521"/>
    <w:rsid w:val="006356C3"/>
    <w:rsid w:val="00635BD3"/>
    <w:rsid w:val="00635D8A"/>
    <w:rsid w:val="00635E5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CFE"/>
    <w:rsid w:val="00636D59"/>
    <w:rsid w:val="00636DD8"/>
    <w:rsid w:val="00637573"/>
    <w:rsid w:val="00637766"/>
    <w:rsid w:val="006378B1"/>
    <w:rsid w:val="006378D3"/>
    <w:rsid w:val="0063791F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CEE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47C"/>
    <w:rsid w:val="00644C5B"/>
    <w:rsid w:val="00644E8D"/>
    <w:rsid w:val="00645069"/>
    <w:rsid w:val="00645243"/>
    <w:rsid w:val="00645961"/>
    <w:rsid w:val="00645A78"/>
    <w:rsid w:val="00645EA9"/>
    <w:rsid w:val="00645EBF"/>
    <w:rsid w:val="00646221"/>
    <w:rsid w:val="006462BC"/>
    <w:rsid w:val="006462E6"/>
    <w:rsid w:val="006466BA"/>
    <w:rsid w:val="00646990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6A3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DD"/>
    <w:rsid w:val="006611E7"/>
    <w:rsid w:val="0066155B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8ED"/>
    <w:rsid w:val="00664C33"/>
    <w:rsid w:val="006650DA"/>
    <w:rsid w:val="00665120"/>
    <w:rsid w:val="00665359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9E"/>
    <w:rsid w:val="006715B2"/>
    <w:rsid w:val="006715BF"/>
    <w:rsid w:val="006720D4"/>
    <w:rsid w:val="00672163"/>
    <w:rsid w:val="00672BC4"/>
    <w:rsid w:val="00672EDF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28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C6C"/>
    <w:rsid w:val="00676DE9"/>
    <w:rsid w:val="0067709F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EFD"/>
    <w:rsid w:val="00680F6D"/>
    <w:rsid w:val="00681003"/>
    <w:rsid w:val="0068128C"/>
    <w:rsid w:val="00681696"/>
    <w:rsid w:val="00681BE5"/>
    <w:rsid w:val="00681FC8"/>
    <w:rsid w:val="0068229C"/>
    <w:rsid w:val="006822B4"/>
    <w:rsid w:val="00682312"/>
    <w:rsid w:val="0068236B"/>
    <w:rsid w:val="00682875"/>
    <w:rsid w:val="00682877"/>
    <w:rsid w:val="00682887"/>
    <w:rsid w:val="00682982"/>
    <w:rsid w:val="00682A48"/>
    <w:rsid w:val="00682B0F"/>
    <w:rsid w:val="00683177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71E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0DF9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0A0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C6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311"/>
    <w:rsid w:val="006A33BC"/>
    <w:rsid w:val="006A3427"/>
    <w:rsid w:val="006A3698"/>
    <w:rsid w:val="006A370F"/>
    <w:rsid w:val="006A3A32"/>
    <w:rsid w:val="006A3CC7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06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103"/>
    <w:rsid w:val="006A756E"/>
    <w:rsid w:val="006A7723"/>
    <w:rsid w:val="006A7903"/>
    <w:rsid w:val="006A7933"/>
    <w:rsid w:val="006A7BD2"/>
    <w:rsid w:val="006B0636"/>
    <w:rsid w:val="006B08E9"/>
    <w:rsid w:val="006B0BBE"/>
    <w:rsid w:val="006B0BC4"/>
    <w:rsid w:val="006B0C71"/>
    <w:rsid w:val="006B1013"/>
    <w:rsid w:val="006B105C"/>
    <w:rsid w:val="006B121A"/>
    <w:rsid w:val="006B1442"/>
    <w:rsid w:val="006B1916"/>
    <w:rsid w:val="006B1BC9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5F4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2DD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2A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C6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5E0F"/>
    <w:rsid w:val="006C637E"/>
    <w:rsid w:val="006C68B9"/>
    <w:rsid w:val="006C6A66"/>
    <w:rsid w:val="006C6B9A"/>
    <w:rsid w:val="006C6BC6"/>
    <w:rsid w:val="006C6E4C"/>
    <w:rsid w:val="006C70AB"/>
    <w:rsid w:val="006C7105"/>
    <w:rsid w:val="006C753F"/>
    <w:rsid w:val="006C75BB"/>
    <w:rsid w:val="006C765C"/>
    <w:rsid w:val="006C7916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6D2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5B"/>
    <w:rsid w:val="006D457F"/>
    <w:rsid w:val="006D4582"/>
    <w:rsid w:val="006D4A57"/>
    <w:rsid w:val="006D50B9"/>
    <w:rsid w:val="006D548B"/>
    <w:rsid w:val="006D55D3"/>
    <w:rsid w:val="006D560C"/>
    <w:rsid w:val="006D567D"/>
    <w:rsid w:val="006D5691"/>
    <w:rsid w:val="006D5751"/>
    <w:rsid w:val="006D5B79"/>
    <w:rsid w:val="006D5B97"/>
    <w:rsid w:val="006D5E89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1F7F"/>
    <w:rsid w:val="006E234E"/>
    <w:rsid w:val="006E2433"/>
    <w:rsid w:val="006E25D5"/>
    <w:rsid w:val="006E265D"/>
    <w:rsid w:val="006E2732"/>
    <w:rsid w:val="006E288C"/>
    <w:rsid w:val="006E2DD8"/>
    <w:rsid w:val="006E2F21"/>
    <w:rsid w:val="006E3065"/>
    <w:rsid w:val="006E32F6"/>
    <w:rsid w:val="006E3658"/>
    <w:rsid w:val="006E3AC6"/>
    <w:rsid w:val="006E3AE1"/>
    <w:rsid w:val="006E3C77"/>
    <w:rsid w:val="006E4017"/>
    <w:rsid w:val="006E403E"/>
    <w:rsid w:val="006E42E5"/>
    <w:rsid w:val="006E430C"/>
    <w:rsid w:val="006E43AF"/>
    <w:rsid w:val="006E43C7"/>
    <w:rsid w:val="006E4591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2A5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F0A"/>
    <w:rsid w:val="006F30BF"/>
    <w:rsid w:val="006F32EC"/>
    <w:rsid w:val="006F347C"/>
    <w:rsid w:val="006F3A73"/>
    <w:rsid w:val="006F41C1"/>
    <w:rsid w:val="006F4724"/>
    <w:rsid w:val="006F49F7"/>
    <w:rsid w:val="006F4A59"/>
    <w:rsid w:val="006F4E71"/>
    <w:rsid w:val="006F4EF7"/>
    <w:rsid w:val="006F4F65"/>
    <w:rsid w:val="006F4FD7"/>
    <w:rsid w:val="006F514E"/>
    <w:rsid w:val="006F52FB"/>
    <w:rsid w:val="006F54E9"/>
    <w:rsid w:val="006F5506"/>
    <w:rsid w:val="006F5D80"/>
    <w:rsid w:val="006F5D86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D91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6F6"/>
    <w:rsid w:val="00704890"/>
    <w:rsid w:val="00704C79"/>
    <w:rsid w:val="00704CEF"/>
    <w:rsid w:val="007050EC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025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D6F"/>
    <w:rsid w:val="00714F05"/>
    <w:rsid w:val="0071500E"/>
    <w:rsid w:val="0071520C"/>
    <w:rsid w:val="00715251"/>
    <w:rsid w:val="00715475"/>
    <w:rsid w:val="007157F1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0A3"/>
    <w:rsid w:val="00736188"/>
    <w:rsid w:val="007362B4"/>
    <w:rsid w:val="00736801"/>
    <w:rsid w:val="00736C40"/>
    <w:rsid w:val="00736F65"/>
    <w:rsid w:val="00737196"/>
    <w:rsid w:val="007372B7"/>
    <w:rsid w:val="007374AB"/>
    <w:rsid w:val="007376F7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95F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AD1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4ED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1DCF"/>
    <w:rsid w:val="00751FD1"/>
    <w:rsid w:val="0075201B"/>
    <w:rsid w:val="007523E9"/>
    <w:rsid w:val="007525CC"/>
    <w:rsid w:val="00752681"/>
    <w:rsid w:val="00752741"/>
    <w:rsid w:val="00752892"/>
    <w:rsid w:val="00752B04"/>
    <w:rsid w:val="00752EC2"/>
    <w:rsid w:val="007531D6"/>
    <w:rsid w:val="00753237"/>
    <w:rsid w:val="007532AC"/>
    <w:rsid w:val="007534D7"/>
    <w:rsid w:val="007535CA"/>
    <w:rsid w:val="007537D5"/>
    <w:rsid w:val="00753B4E"/>
    <w:rsid w:val="0075423D"/>
    <w:rsid w:val="00754689"/>
    <w:rsid w:val="00754709"/>
    <w:rsid w:val="0075483B"/>
    <w:rsid w:val="00754AD9"/>
    <w:rsid w:val="00754BD2"/>
    <w:rsid w:val="00754DDF"/>
    <w:rsid w:val="00754E32"/>
    <w:rsid w:val="00754FD8"/>
    <w:rsid w:val="00755249"/>
    <w:rsid w:val="0075526E"/>
    <w:rsid w:val="00755579"/>
    <w:rsid w:val="00755825"/>
    <w:rsid w:val="007559B3"/>
    <w:rsid w:val="00756181"/>
    <w:rsid w:val="00756394"/>
    <w:rsid w:val="007564C5"/>
    <w:rsid w:val="00756834"/>
    <w:rsid w:val="00756C4F"/>
    <w:rsid w:val="00756DAC"/>
    <w:rsid w:val="00756FCA"/>
    <w:rsid w:val="00757032"/>
    <w:rsid w:val="00757041"/>
    <w:rsid w:val="00757320"/>
    <w:rsid w:val="007574C2"/>
    <w:rsid w:val="007574E1"/>
    <w:rsid w:val="0075760D"/>
    <w:rsid w:val="00757766"/>
    <w:rsid w:val="007577A3"/>
    <w:rsid w:val="00757B13"/>
    <w:rsid w:val="00757E1B"/>
    <w:rsid w:val="0076000B"/>
    <w:rsid w:val="00760086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631"/>
    <w:rsid w:val="00766856"/>
    <w:rsid w:val="00766B45"/>
    <w:rsid w:val="00766BC9"/>
    <w:rsid w:val="00766E2D"/>
    <w:rsid w:val="00767427"/>
    <w:rsid w:val="00767468"/>
    <w:rsid w:val="0076769E"/>
    <w:rsid w:val="007676DA"/>
    <w:rsid w:val="00767AED"/>
    <w:rsid w:val="00767B43"/>
    <w:rsid w:val="00767C41"/>
    <w:rsid w:val="00767E7E"/>
    <w:rsid w:val="007704E8"/>
    <w:rsid w:val="007709FB"/>
    <w:rsid w:val="00770D69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3A9"/>
    <w:rsid w:val="00772693"/>
    <w:rsid w:val="0077290C"/>
    <w:rsid w:val="00772F4F"/>
    <w:rsid w:val="00773004"/>
    <w:rsid w:val="007732E0"/>
    <w:rsid w:val="00773441"/>
    <w:rsid w:val="00773B22"/>
    <w:rsid w:val="00773B9D"/>
    <w:rsid w:val="0077413F"/>
    <w:rsid w:val="0077432E"/>
    <w:rsid w:val="00774373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3D9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77EB6"/>
    <w:rsid w:val="0078012E"/>
    <w:rsid w:val="00780304"/>
    <w:rsid w:val="007804F3"/>
    <w:rsid w:val="007805E3"/>
    <w:rsid w:val="007807DB"/>
    <w:rsid w:val="007807DD"/>
    <w:rsid w:val="0078095E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4AD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76"/>
    <w:rsid w:val="00784597"/>
    <w:rsid w:val="00784737"/>
    <w:rsid w:val="007847A0"/>
    <w:rsid w:val="0078487C"/>
    <w:rsid w:val="00784A83"/>
    <w:rsid w:val="00784E75"/>
    <w:rsid w:val="0078544F"/>
    <w:rsid w:val="00785502"/>
    <w:rsid w:val="007855B8"/>
    <w:rsid w:val="00785703"/>
    <w:rsid w:val="00785BEE"/>
    <w:rsid w:val="00785C0F"/>
    <w:rsid w:val="0078614E"/>
    <w:rsid w:val="007863D2"/>
    <w:rsid w:val="00786729"/>
    <w:rsid w:val="0078692E"/>
    <w:rsid w:val="00786EC1"/>
    <w:rsid w:val="00787366"/>
    <w:rsid w:val="0078760C"/>
    <w:rsid w:val="00787819"/>
    <w:rsid w:val="00787B22"/>
    <w:rsid w:val="00787C6A"/>
    <w:rsid w:val="00787DB0"/>
    <w:rsid w:val="00787F32"/>
    <w:rsid w:val="00790626"/>
    <w:rsid w:val="007906BF"/>
    <w:rsid w:val="00790919"/>
    <w:rsid w:val="00790CED"/>
    <w:rsid w:val="00790DAF"/>
    <w:rsid w:val="00790DCD"/>
    <w:rsid w:val="00790E34"/>
    <w:rsid w:val="00791069"/>
    <w:rsid w:val="00791139"/>
    <w:rsid w:val="007916B1"/>
    <w:rsid w:val="0079185B"/>
    <w:rsid w:val="007918A8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96"/>
    <w:rsid w:val="00794FFB"/>
    <w:rsid w:val="007956D1"/>
    <w:rsid w:val="00795880"/>
    <w:rsid w:val="00795A84"/>
    <w:rsid w:val="00795BC7"/>
    <w:rsid w:val="00795BE6"/>
    <w:rsid w:val="00795DC3"/>
    <w:rsid w:val="00795F9A"/>
    <w:rsid w:val="0079600D"/>
    <w:rsid w:val="00796BDE"/>
    <w:rsid w:val="00796C65"/>
    <w:rsid w:val="00796EE7"/>
    <w:rsid w:val="00797008"/>
    <w:rsid w:val="0079709C"/>
    <w:rsid w:val="00797103"/>
    <w:rsid w:val="007976A3"/>
    <w:rsid w:val="00797C5D"/>
    <w:rsid w:val="007A015D"/>
    <w:rsid w:val="007A01CF"/>
    <w:rsid w:val="007A02BA"/>
    <w:rsid w:val="007A03BA"/>
    <w:rsid w:val="007A03FF"/>
    <w:rsid w:val="007A046F"/>
    <w:rsid w:val="007A04BF"/>
    <w:rsid w:val="007A0516"/>
    <w:rsid w:val="007A0801"/>
    <w:rsid w:val="007A0AF1"/>
    <w:rsid w:val="007A0CA8"/>
    <w:rsid w:val="007A0CB3"/>
    <w:rsid w:val="007A0CBB"/>
    <w:rsid w:val="007A0CD2"/>
    <w:rsid w:val="007A0D1F"/>
    <w:rsid w:val="007A0DF1"/>
    <w:rsid w:val="007A1058"/>
    <w:rsid w:val="007A111D"/>
    <w:rsid w:val="007A1C6D"/>
    <w:rsid w:val="007A1DA3"/>
    <w:rsid w:val="007A1DDE"/>
    <w:rsid w:val="007A1F5E"/>
    <w:rsid w:val="007A1FFB"/>
    <w:rsid w:val="007A2275"/>
    <w:rsid w:val="007A2399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E1A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BF5"/>
    <w:rsid w:val="007A7CCB"/>
    <w:rsid w:val="007A7E5E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52F"/>
    <w:rsid w:val="007B1739"/>
    <w:rsid w:val="007B17C4"/>
    <w:rsid w:val="007B17FF"/>
    <w:rsid w:val="007B1801"/>
    <w:rsid w:val="007B1838"/>
    <w:rsid w:val="007B189E"/>
    <w:rsid w:val="007B1AB5"/>
    <w:rsid w:val="007B1C2A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325"/>
    <w:rsid w:val="007B48C8"/>
    <w:rsid w:val="007B4FC6"/>
    <w:rsid w:val="007B5037"/>
    <w:rsid w:val="007B520B"/>
    <w:rsid w:val="007B526A"/>
    <w:rsid w:val="007B5544"/>
    <w:rsid w:val="007B55D7"/>
    <w:rsid w:val="007B585C"/>
    <w:rsid w:val="007B5BCD"/>
    <w:rsid w:val="007B5F61"/>
    <w:rsid w:val="007B6153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352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95B"/>
    <w:rsid w:val="007C5ACF"/>
    <w:rsid w:val="007C5CAE"/>
    <w:rsid w:val="007C5ED5"/>
    <w:rsid w:val="007C62F3"/>
    <w:rsid w:val="007C6526"/>
    <w:rsid w:val="007C65DC"/>
    <w:rsid w:val="007C6641"/>
    <w:rsid w:val="007C6699"/>
    <w:rsid w:val="007C6F6A"/>
    <w:rsid w:val="007C70B5"/>
    <w:rsid w:val="007C739E"/>
    <w:rsid w:val="007C7D0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2E48"/>
    <w:rsid w:val="007D313B"/>
    <w:rsid w:val="007D3285"/>
    <w:rsid w:val="007D3C2B"/>
    <w:rsid w:val="007D3D1F"/>
    <w:rsid w:val="007D3E28"/>
    <w:rsid w:val="007D3FBD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E64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A8D"/>
    <w:rsid w:val="007D6B05"/>
    <w:rsid w:val="007D6E06"/>
    <w:rsid w:val="007D709A"/>
    <w:rsid w:val="007D70AF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7BF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DD8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C92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28"/>
    <w:rsid w:val="007F7CE3"/>
    <w:rsid w:val="007F7D1E"/>
    <w:rsid w:val="007F7D44"/>
    <w:rsid w:val="00800048"/>
    <w:rsid w:val="008001BA"/>
    <w:rsid w:val="0080054E"/>
    <w:rsid w:val="00800931"/>
    <w:rsid w:val="00800BA2"/>
    <w:rsid w:val="0080192C"/>
    <w:rsid w:val="0080223C"/>
    <w:rsid w:val="0080231E"/>
    <w:rsid w:val="00802769"/>
    <w:rsid w:val="00802A7B"/>
    <w:rsid w:val="00802ACA"/>
    <w:rsid w:val="00802C80"/>
    <w:rsid w:val="00802F74"/>
    <w:rsid w:val="0080387E"/>
    <w:rsid w:val="00803979"/>
    <w:rsid w:val="00803A47"/>
    <w:rsid w:val="00803A5F"/>
    <w:rsid w:val="00803DEF"/>
    <w:rsid w:val="008040B2"/>
    <w:rsid w:val="00804175"/>
    <w:rsid w:val="008043F2"/>
    <w:rsid w:val="0080446D"/>
    <w:rsid w:val="008046B8"/>
    <w:rsid w:val="0080486F"/>
    <w:rsid w:val="008048BF"/>
    <w:rsid w:val="008049BC"/>
    <w:rsid w:val="00804E07"/>
    <w:rsid w:val="00805071"/>
    <w:rsid w:val="0080516D"/>
    <w:rsid w:val="00805623"/>
    <w:rsid w:val="00805785"/>
    <w:rsid w:val="008059F6"/>
    <w:rsid w:val="00805C4A"/>
    <w:rsid w:val="00805D1D"/>
    <w:rsid w:val="00805D93"/>
    <w:rsid w:val="008060F0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52E"/>
    <w:rsid w:val="0081397B"/>
    <w:rsid w:val="008139D4"/>
    <w:rsid w:val="0081414E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100"/>
    <w:rsid w:val="00816692"/>
    <w:rsid w:val="00816A59"/>
    <w:rsid w:val="00816C38"/>
    <w:rsid w:val="00816CAA"/>
    <w:rsid w:val="00816E11"/>
    <w:rsid w:val="00816EA5"/>
    <w:rsid w:val="00817070"/>
    <w:rsid w:val="008173D6"/>
    <w:rsid w:val="00817DEE"/>
    <w:rsid w:val="00817FDA"/>
    <w:rsid w:val="008201B2"/>
    <w:rsid w:val="008201FB"/>
    <w:rsid w:val="00820553"/>
    <w:rsid w:val="008205AE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A9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02"/>
    <w:rsid w:val="00832B21"/>
    <w:rsid w:val="00832B74"/>
    <w:rsid w:val="008331DC"/>
    <w:rsid w:val="00833E3B"/>
    <w:rsid w:val="00834046"/>
    <w:rsid w:val="008341F6"/>
    <w:rsid w:val="00834312"/>
    <w:rsid w:val="00834359"/>
    <w:rsid w:val="0083498F"/>
    <w:rsid w:val="008349E8"/>
    <w:rsid w:val="00834C10"/>
    <w:rsid w:val="0083521C"/>
    <w:rsid w:val="00835253"/>
    <w:rsid w:val="008353E3"/>
    <w:rsid w:val="00835458"/>
    <w:rsid w:val="008358DB"/>
    <w:rsid w:val="00835C7C"/>
    <w:rsid w:val="00835CBF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0A1A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BF3"/>
    <w:rsid w:val="00842DAC"/>
    <w:rsid w:val="00842DD0"/>
    <w:rsid w:val="00843043"/>
    <w:rsid w:val="008432B0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65F"/>
    <w:rsid w:val="0084473D"/>
    <w:rsid w:val="00844784"/>
    <w:rsid w:val="008456F6"/>
    <w:rsid w:val="00845EEA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6BB6"/>
    <w:rsid w:val="00846DA0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D1B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6F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259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7F8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7F"/>
    <w:rsid w:val="0087268E"/>
    <w:rsid w:val="00872944"/>
    <w:rsid w:val="00872BE2"/>
    <w:rsid w:val="008732D9"/>
    <w:rsid w:val="00873370"/>
    <w:rsid w:val="00873A0C"/>
    <w:rsid w:val="00873BC3"/>
    <w:rsid w:val="00873C45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769"/>
    <w:rsid w:val="00875846"/>
    <w:rsid w:val="00875CDB"/>
    <w:rsid w:val="00875F01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83F"/>
    <w:rsid w:val="0088396D"/>
    <w:rsid w:val="00883AF4"/>
    <w:rsid w:val="00883D0A"/>
    <w:rsid w:val="00883F02"/>
    <w:rsid w:val="008841F5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9E"/>
    <w:rsid w:val="008867B5"/>
    <w:rsid w:val="00886C3D"/>
    <w:rsid w:val="00886EF1"/>
    <w:rsid w:val="00886F5C"/>
    <w:rsid w:val="008873B2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41A"/>
    <w:rsid w:val="00890843"/>
    <w:rsid w:val="00890A92"/>
    <w:rsid w:val="00890BAB"/>
    <w:rsid w:val="008911DD"/>
    <w:rsid w:val="008913DC"/>
    <w:rsid w:val="008914CE"/>
    <w:rsid w:val="00891666"/>
    <w:rsid w:val="008917DC"/>
    <w:rsid w:val="008918B1"/>
    <w:rsid w:val="00891B67"/>
    <w:rsid w:val="00891D6B"/>
    <w:rsid w:val="00891DD3"/>
    <w:rsid w:val="00891F01"/>
    <w:rsid w:val="00891F4B"/>
    <w:rsid w:val="00892596"/>
    <w:rsid w:val="008925E3"/>
    <w:rsid w:val="0089277E"/>
    <w:rsid w:val="00892953"/>
    <w:rsid w:val="00892B56"/>
    <w:rsid w:val="00892B87"/>
    <w:rsid w:val="00892D9A"/>
    <w:rsid w:val="00892FD6"/>
    <w:rsid w:val="00893011"/>
    <w:rsid w:val="00893085"/>
    <w:rsid w:val="008930F4"/>
    <w:rsid w:val="008934F6"/>
    <w:rsid w:val="00893537"/>
    <w:rsid w:val="00893783"/>
    <w:rsid w:val="008938FD"/>
    <w:rsid w:val="00893A0A"/>
    <w:rsid w:val="00893D9D"/>
    <w:rsid w:val="008940E7"/>
    <w:rsid w:val="008942F2"/>
    <w:rsid w:val="00894330"/>
    <w:rsid w:val="00894415"/>
    <w:rsid w:val="0089449A"/>
    <w:rsid w:val="008948C4"/>
    <w:rsid w:val="00894A6E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08C"/>
    <w:rsid w:val="0089621A"/>
    <w:rsid w:val="00896353"/>
    <w:rsid w:val="00896465"/>
    <w:rsid w:val="008964FF"/>
    <w:rsid w:val="00896AF4"/>
    <w:rsid w:val="00896B9C"/>
    <w:rsid w:val="00896E11"/>
    <w:rsid w:val="00897262"/>
    <w:rsid w:val="008972CE"/>
    <w:rsid w:val="00897341"/>
    <w:rsid w:val="008976B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18E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6F2"/>
    <w:rsid w:val="008B18B9"/>
    <w:rsid w:val="008B1BBE"/>
    <w:rsid w:val="008B1C3A"/>
    <w:rsid w:val="008B1D29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AAE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4F96"/>
    <w:rsid w:val="008B5468"/>
    <w:rsid w:val="008B5885"/>
    <w:rsid w:val="008B5C86"/>
    <w:rsid w:val="008B6062"/>
    <w:rsid w:val="008B60D4"/>
    <w:rsid w:val="008B6D30"/>
    <w:rsid w:val="008B6D6D"/>
    <w:rsid w:val="008B6DD8"/>
    <w:rsid w:val="008B715F"/>
    <w:rsid w:val="008B7177"/>
    <w:rsid w:val="008B7A73"/>
    <w:rsid w:val="008B7F17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5BD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51"/>
    <w:rsid w:val="008D14A2"/>
    <w:rsid w:val="008D154F"/>
    <w:rsid w:val="008D19C7"/>
    <w:rsid w:val="008D1B47"/>
    <w:rsid w:val="008D1D9D"/>
    <w:rsid w:val="008D1F4E"/>
    <w:rsid w:val="008D24D5"/>
    <w:rsid w:val="008D2554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6EF"/>
    <w:rsid w:val="008D5B84"/>
    <w:rsid w:val="008D5EAC"/>
    <w:rsid w:val="008D5F79"/>
    <w:rsid w:val="008D611B"/>
    <w:rsid w:val="008D611E"/>
    <w:rsid w:val="008D6387"/>
    <w:rsid w:val="008D664C"/>
    <w:rsid w:val="008D679C"/>
    <w:rsid w:val="008D6D3F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CE1"/>
    <w:rsid w:val="008E411C"/>
    <w:rsid w:val="008E43F5"/>
    <w:rsid w:val="008E43F9"/>
    <w:rsid w:val="008E443A"/>
    <w:rsid w:val="008E4627"/>
    <w:rsid w:val="008E4A62"/>
    <w:rsid w:val="008E4EC4"/>
    <w:rsid w:val="008E5761"/>
    <w:rsid w:val="008E58A7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CB8"/>
    <w:rsid w:val="008F0ED8"/>
    <w:rsid w:val="008F1006"/>
    <w:rsid w:val="008F1833"/>
    <w:rsid w:val="008F1D2E"/>
    <w:rsid w:val="008F22A0"/>
    <w:rsid w:val="008F252E"/>
    <w:rsid w:val="008F25D5"/>
    <w:rsid w:val="008F26C0"/>
    <w:rsid w:val="008F28B4"/>
    <w:rsid w:val="008F2985"/>
    <w:rsid w:val="008F2A87"/>
    <w:rsid w:val="008F2E65"/>
    <w:rsid w:val="008F2F7B"/>
    <w:rsid w:val="008F3135"/>
    <w:rsid w:val="008F32D5"/>
    <w:rsid w:val="008F3F48"/>
    <w:rsid w:val="008F4184"/>
    <w:rsid w:val="008F425E"/>
    <w:rsid w:val="008F47D1"/>
    <w:rsid w:val="008F47F1"/>
    <w:rsid w:val="008F4887"/>
    <w:rsid w:val="008F4ABC"/>
    <w:rsid w:val="008F4BD5"/>
    <w:rsid w:val="008F50B2"/>
    <w:rsid w:val="008F511C"/>
    <w:rsid w:val="008F51EC"/>
    <w:rsid w:val="008F537F"/>
    <w:rsid w:val="008F56A5"/>
    <w:rsid w:val="008F5DB1"/>
    <w:rsid w:val="008F5F17"/>
    <w:rsid w:val="008F6123"/>
    <w:rsid w:val="008F625B"/>
    <w:rsid w:val="008F6448"/>
    <w:rsid w:val="008F64FD"/>
    <w:rsid w:val="008F656C"/>
    <w:rsid w:val="008F661C"/>
    <w:rsid w:val="008F6852"/>
    <w:rsid w:val="008F6969"/>
    <w:rsid w:val="008F6A30"/>
    <w:rsid w:val="008F6B65"/>
    <w:rsid w:val="008F6DD9"/>
    <w:rsid w:val="008F6F36"/>
    <w:rsid w:val="008F7144"/>
    <w:rsid w:val="008F717B"/>
    <w:rsid w:val="008F7347"/>
    <w:rsid w:val="008F73BC"/>
    <w:rsid w:val="008F7515"/>
    <w:rsid w:val="008F7EAC"/>
    <w:rsid w:val="008F7F49"/>
    <w:rsid w:val="0090022D"/>
    <w:rsid w:val="009003EB"/>
    <w:rsid w:val="009005EB"/>
    <w:rsid w:val="009009EF"/>
    <w:rsid w:val="009010EC"/>
    <w:rsid w:val="0090127A"/>
    <w:rsid w:val="00901453"/>
    <w:rsid w:val="009016A1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B88"/>
    <w:rsid w:val="00903D0E"/>
    <w:rsid w:val="00903DD9"/>
    <w:rsid w:val="00903DEC"/>
    <w:rsid w:val="00903EC7"/>
    <w:rsid w:val="009041B6"/>
    <w:rsid w:val="009045F2"/>
    <w:rsid w:val="009047C1"/>
    <w:rsid w:val="0090487F"/>
    <w:rsid w:val="00904A11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06A"/>
    <w:rsid w:val="0091144B"/>
    <w:rsid w:val="00911699"/>
    <w:rsid w:val="009119E1"/>
    <w:rsid w:val="009119E7"/>
    <w:rsid w:val="00911DB1"/>
    <w:rsid w:val="00911EC9"/>
    <w:rsid w:val="00911F3F"/>
    <w:rsid w:val="00912017"/>
    <w:rsid w:val="00912229"/>
    <w:rsid w:val="009122D0"/>
    <w:rsid w:val="009123B9"/>
    <w:rsid w:val="00912476"/>
    <w:rsid w:val="0091257D"/>
    <w:rsid w:val="009126CD"/>
    <w:rsid w:val="0091289C"/>
    <w:rsid w:val="00912CD5"/>
    <w:rsid w:val="00912EEE"/>
    <w:rsid w:val="00913498"/>
    <w:rsid w:val="00914066"/>
    <w:rsid w:val="009147F4"/>
    <w:rsid w:val="00914AC7"/>
    <w:rsid w:val="00914BCC"/>
    <w:rsid w:val="00914BF2"/>
    <w:rsid w:val="00914CE0"/>
    <w:rsid w:val="00914F63"/>
    <w:rsid w:val="00915350"/>
    <w:rsid w:val="00915626"/>
    <w:rsid w:val="00916274"/>
    <w:rsid w:val="00916B48"/>
    <w:rsid w:val="00916BF0"/>
    <w:rsid w:val="00916C6E"/>
    <w:rsid w:val="00916D9A"/>
    <w:rsid w:val="00916E00"/>
    <w:rsid w:val="00916E8F"/>
    <w:rsid w:val="00916EBB"/>
    <w:rsid w:val="00916F3D"/>
    <w:rsid w:val="00916F59"/>
    <w:rsid w:val="00917300"/>
    <w:rsid w:val="0091776E"/>
    <w:rsid w:val="00917866"/>
    <w:rsid w:val="00917C5F"/>
    <w:rsid w:val="00920455"/>
    <w:rsid w:val="0092077E"/>
    <w:rsid w:val="00920A09"/>
    <w:rsid w:val="00920AD3"/>
    <w:rsid w:val="00920BC0"/>
    <w:rsid w:val="00921054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6EF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3C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1DE"/>
    <w:rsid w:val="0094433F"/>
    <w:rsid w:val="009443A7"/>
    <w:rsid w:val="00944477"/>
    <w:rsid w:val="009444BA"/>
    <w:rsid w:val="009445C8"/>
    <w:rsid w:val="009447D9"/>
    <w:rsid w:val="0094480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16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51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9AC"/>
    <w:rsid w:val="00953A9A"/>
    <w:rsid w:val="00953F4F"/>
    <w:rsid w:val="009543AF"/>
    <w:rsid w:val="00954970"/>
    <w:rsid w:val="00954A37"/>
    <w:rsid w:val="00954AF3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6E6A"/>
    <w:rsid w:val="00957082"/>
    <w:rsid w:val="009572CC"/>
    <w:rsid w:val="009573C6"/>
    <w:rsid w:val="009575E8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55"/>
    <w:rsid w:val="009604E5"/>
    <w:rsid w:val="00960645"/>
    <w:rsid w:val="00960975"/>
    <w:rsid w:val="009610D0"/>
    <w:rsid w:val="0096119C"/>
    <w:rsid w:val="009611C1"/>
    <w:rsid w:val="00961853"/>
    <w:rsid w:val="0096189C"/>
    <w:rsid w:val="009618DC"/>
    <w:rsid w:val="00961B1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8B5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A75"/>
    <w:rsid w:val="00976DF4"/>
    <w:rsid w:val="00976E77"/>
    <w:rsid w:val="00976ED2"/>
    <w:rsid w:val="00976F86"/>
    <w:rsid w:val="00977017"/>
    <w:rsid w:val="009777AF"/>
    <w:rsid w:val="0097788C"/>
    <w:rsid w:val="009778DF"/>
    <w:rsid w:val="009778EA"/>
    <w:rsid w:val="00977951"/>
    <w:rsid w:val="00977AEC"/>
    <w:rsid w:val="00977F07"/>
    <w:rsid w:val="009801AA"/>
    <w:rsid w:val="00980340"/>
    <w:rsid w:val="0098089A"/>
    <w:rsid w:val="009809C9"/>
    <w:rsid w:val="00980B2B"/>
    <w:rsid w:val="00980C4A"/>
    <w:rsid w:val="00980EA0"/>
    <w:rsid w:val="00980F43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B3D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351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10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D03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1B"/>
    <w:rsid w:val="009A4CA7"/>
    <w:rsid w:val="009A4CD3"/>
    <w:rsid w:val="009A5334"/>
    <w:rsid w:val="009A569D"/>
    <w:rsid w:val="009A57B8"/>
    <w:rsid w:val="009A5B16"/>
    <w:rsid w:val="009A60C4"/>
    <w:rsid w:val="009A6189"/>
    <w:rsid w:val="009A62BD"/>
    <w:rsid w:val="009A661F"/>
    <w:rsid w:val="009A6AE1"/>
    <w:rsid w:val="009A6F76"/>
    <w:rsid w:val="009A7063"/>
    <w:rsid w:val="009A709A"/>
    <w:rsid w:val="009A70C0"/>
    <w:rsid w:val="009A70D3"/>
    <w:rsid w:val="009A70DB"/>
    <w:rsid w:val="009A714B"/>
    <w:rsid w:val="009A71B7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02E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17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5A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2A5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2C36"/>
    <w:rsid w:val="009C30EC"/>
    <w:rsid w:val="009C3287"/>
    <w:rsid w:val="009C33A5"/>
    <w:rsid w:val="009C35D7"/>
    <w:rsid w:val="009C382E"/>
    <w:rsid w:val="009C384C"/>
    <w:rsid w:val="009C3859"/>
    <w:rsid w:val="009C3976"/>
    <w:rsid w:val="009C451A"/>
    <w:rsid w:val="009C493B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739"/>
    <w:rsid w:val="009C7A60"/>
    <w:rsid w:val="009D01B6"/>
    <w:rsid w:val="009D03AF"/>
    <w:rsid w:val="009D04F1"/>
    <w:rsid w:val="009D0572"/>
    <w:rsid w:val="009D06A6"/>
    <w:rsid w:val="009D06B0"/>
    <w:rsid w:val="009D06C2"/>
    <w:rsid w:val="009D06E0"/>
    <w:rsid w:val="009D07F9"/>
    <w:rsid w:val="009D08DB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68C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2D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2AB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2D5"/>
    <w:rsid w:val="009E43A6"/>
    <w:rsid w:val="009E4444"/>
    <w:rsid w:val="009E457A"/>
    <w:rsid w:val="009E4771"/>
    <w:rsid w:val="009E48EB"/>
    <w:rsid w:val="009E491C"/>
    <w:rsid w:val="009E4B0E"/>
    <w:rsid w:val="009E4CF8"/>
    <w:rsid w:val="009E4E2E"/>
    <w:rsid w:val="009E4F0F"/>
    <w:rsid w:val="009E4F59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C17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6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0E4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6C65"/>
    <w:rsid w:val="009F721D"/>
    <w:rsid w:val="009F7801"/>
    <w:rsid w:val="009F79B0"/>
    <w:rsid w:val="009F79DB"/>
    <w:rsid w:val="009F7B63"/>
    <w:rsid w:val="009F7F0D"/>
    <w:rsid w:val="00A00A12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D2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CA2"/>
    <w:rsid w:val="00A06F53"/>
    <w:rsid w:val="00A0707C"/>
    <w:rsid w:val="00A07099"/>
    <w:rsid w:val="00A070D7"/>
    <w:rsid w:val="00A0753A"/>
    <w:rsid w:val="00A07804"/>
    <w:rsid w:val="00A07AC3"/>
    <w:rsid w:val="00A07AE2"/>
    <w:rsid w:val="00A07B2E"/>
    <w:rsid w:val="00A07C7C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1F78"/>
    <w:rsid w:val="00A120BA"/>
    <w:rsid w:val="00A12162"/>
    <w:rsid w:val="00A121B9"/>
    <w:rsid w:val="00A123FC"/>
    <w:rsid w:val="00A12453"/>
    <w:rsid w:val="00A1249D"/>
    <w:rsid w:val="00A128C3"/>
    <w:rsid w:val="00A12B28"/>
    <w:rsid w:val="00A12B59"/>
    <w:rsid w:val="00A12B5B"/>
    <w:rsid w:val="00A12D02"/>
    <w:rsid w:val="00A12EEA"/>
    <w:rsid w:val="00A12FAF"/>
    <w:rsid w:val="00A134E5"/>
    <w:rsid w:val="00A13D5D"/>
    <w:rsid w:val="00A140E3"/>
    <w:rsid w:val="00A143F2"/>
    <w:rsid w:val="00A1443E"/>
    <w:rsid w:val="00A14D84"/>
    <w:rsid w:val="00A15251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6FCC"/>
    <w:rsid w:val="00A17231"/>
    <w:rsid w:val="00A17ED2"/>
    <w:rsid w:val="00A200F9"/>
    <w:rsid w:val="00A203B3"/>
    <w:rsid w:val="00A20844"/>
    <w:rsid w:val="00A20A0A"/>
    <w:rsid w:val="00A21011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1B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69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9FF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973"/>
    <w:rsid w:val="00A35D79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8E4"/>
    <w:rsid w:val="00A40A4A"/>
    <w:rsid w:val="00A41040"/>
    <w:rsid w:val="00A41074"/>
    <w:rsid w:val="00A41455"/>
    <w:rsid w:val="00A41CE2"/>
    <w:rsid w:val="00A41E61"/>
    <w:rsid w:val="00A4210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27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6E54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936"/>
    <w:rsid w:val="00A52A16"/>
    <w:rsid w:val="00A52AB3"/>
    <w:rsid w:val="00A52B64"/>
    <w:rsid w:val="00A52E9C"/>
    <w:rsid w:val="00A52F36"/>
    <w:rsid w:val="00A5302A"/>
    <w:rsid w:val="00A53061"/>
    <w:rsid w:val="00A530B4"/>
    <w:rsid w:val="00A531E5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24E"/>
    <w:rsid w:val="00A6058B"/>
    <w:rsid w:val="00A605E7"/>
    <w:rsid w:val="00A60905"/>
    <w:rsid w:val="00A6095F"/>
    <w:rsid w:val="00A60B52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08C"/>
    <w:rsid w:val="00A655A1"/>
    <w:rsid w:val="00A6567A"/>
    <w:rsid w:val="00A659A3"/>
    <w:rsid w:val="00A65A25"/>
    <w:rsid w:val="00A65A37"/>
    <w:rsid w:val="00A65ADB"/>
    <w:rsid w:val="00A65B15"/>
    <w:rsid w:val="00A65C35"/>
    <w:rsid w:val="00A65D2C"/>
    <w:rsid w:val="00A65E27"/>
    <w:rsid w:val="00A65EA4"/>
    <w:rsid w:val="00A66268"/>
    <w:rsid w:val="00A665C2"/>
    <w:rsid w:val="00A668A2"/>
    <w:rsid w:val="00A6734F"/>
    <w:rsid w:val="00A6757D"/>
    <w:rsid w:val="00A67833"/>
    <w:rsid w:val="00A679D0"/>
    <w:rsid w:val="00A67A0F"/>
    <w:rsid w:val="00A67E3F"/>
    <w:rsid w:val="00A67F40"/>
    <w:rsid w:val="00A67FD4"/>
    <w:rsid w:val="00A700FB"/>
    <w:rsid w:val="00A70122"/>
    <w:rsid w:val="00A7013A"/>
    <w:rsid w:val="00A70154"/>
    <w:rsid w:val="00A70295"/>
    <w:rsid w:val="00A705CB"/>
    <w:rsid w:val="00A705CC"/>
    <w:rsid w:val="00A70897"/>
    <w:rsid w:val="00A70A73"/>
    <w:rsid w:val="00A70D32"/>
    <w:rsid w:val="00A70F5F"/>
    <w:rsid w:val="00A7163A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C80"/>
    <w:rsid w:val="00A73DA4"/>
    <w:rsid w:val="00A73FF6"/>
    <w:rsid w:val="00A74355"/>
    <w:rsid w:val="00A7445B"/>
    <w:rsid w:val="00A74461"/>
    <w:rsid w:val="00A74901"/>
    <w:rsid w:val="00A749D5"/>
    <w:rsid w:val="00A74C8C"/>
    <w:rsid w:val="00A74F93"/>
    <w:rsid w:val="00A754C4"/>
    <w:rsid w:val="00A756CC"/>
    <w:rsid w:val="00A75720"/>
    <w:rsid w:val="00A7579D"/>
    <w:rsid w:val="00A757A9"/>
    <w:rsid w:val="00A757D6"/>
    <w:rsid w:val="00A75847"/>
    <w:rsid w:val="00A75B6B"/>
    <w:rsid w:val="00A75B79"/>
    <w:rsid w:val="00A75C8E"/>
    <w:rsid w:val="00A75CB4"/>
    <w:rsid w:val="00A764D0"/>
    <w:rsid w:val="00A764E0"/>
    <w:rsid w:val="00A76663"/>
    <w:rsid w:val="00A766CE"/>
    <w:rsid w:val="00A7691C"/>
    <w:rsid w:val="00A76B21"/>
    <w:rsid w:val="00A76DBF"/>
    <w:rsid w:val="00A76E65"/>
    <w:rsid w:val="00A77449"/>
    <w:rsid w:val="00A77860"/>
    <w:rsid w:val="00A77B4C"/>
    <w:rsid w:val="00A77B4E"/>
    <w:rsid w:val="00A77B4F"/>
    <w:rsid w:val="00A77C15"/>
    <w:rsid w:val="00A77E88"/>
    <w:rsid w:val="00A77EB1"/>
    <w:rsid w:val="00A80141"/>
    <w:rsid w:val="00A80156"/>
    <w:rsid w:val="00A8044A"/>
    <w:rsid w:val="00A804B6"/>
    <w:rsid w:val="00A8071B"/>
    <w:rsid w:val="00A809D9"/>
    <w:rsid w:val="00A80A1E"/>
    <w:rsid w:val="00A80D37"/>
    <w:rsid w:val="00A80D71"/>
    <w:rsid w:val="00A810EF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87B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37F"/>
    <w:rsid w:val="00A9042C"/>
    <w:rsid w:val="00A904E0"/>
    <w:rsid w:val="00A90552"/>
    <w:rsid w:val="00A90656"/>
    <w:rsid w:val="00A90693"/>
    <w:rsid w:val="00A90B6E"/>
    <w:rsid w:val="00A90FA3"/>
    <w:rsid w:val="00A91114"/>
    <w:rsid w:val="00A91236"/>
    <w:rsid w:val="00A913A4"/>
    <w:rsid w:val="00A914F6"/>
    <w:rsid w:val="00A916DC"/>
    <w:rsid w:val="00A917B8"/>
    <w:rsid w:val="00A9199A"/>
    <w:rsid w:val="00A91A6F"/>
    <w:rsid w:val="00A91ADF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5C5"/>
    <w:rsid w:val="00A976FB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2B2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39D"/>
    <w:rsid w:val="00AA284E"/>
    <w:rsid w:val="00AA28E1"/>
    <w:rsid w:val="00AA2ABA"/>
    <w:rsid w:val="00AA342C"/>
    <w:rsid w:val="00AA3477"/>
    <w:rsid w:val="00AA3706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C5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DCA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B29"/>
    <w:rsid w:val="00AB5C1E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A3"/>
    <w:rsid w:val="00AC16D0"/>
    <w:rsid w:val="00AC1A4E"/>
    <w:rsid w:val="00AC1D4D"/>
    <w:rsid w:val="00AC1E4D"/>
    <w:rsid w:val="00AC1F39"/>
    <w:rsid w:val="00AC1F3B"/>
    <w:rsid w:val="00AC2050"/>
    <w:rsid w:val="00AC23AE"/>
    <w:rsid w:val="00AC2BE9"/>
    <w:rsid w:val="00AC2CBF"/>
    <w:rsid w:val="00AC2E38"/>
    <w:rsid w:val="00AC31BE"/>
    <w:rsid w:val="00AC31F8"/>
    <w:rsid w:val="00AC375F"/>
    <w:rsid w:val="00AC389B"/>
    <w:rsid w:val="00AC3992"/>
    <w:rsid w:val="00AC39A7"/>
    <w:rsid w:val="00AC3C4A"/>
    <w:rsid w:val="00AC3CC5"/>
    <w:rsid w:val="00AC3EEB"/>
    <w:rsid w:val="00AC3F12"/>
    <w:rsid w:val="00AC3FAC"/>
    <w:rsid w:val="00AC408A"/>
    <w:rsid w:val="00AC4402"/>
    <w:rsid w:val="00AC4850"/>
    <w:rsid w:val="00AC492D"/>
    <w:rsid w:val="00AC5038"/>
    <w:rsid w:val="00AC528B"/>
    <w:rsid w:val="00AC528E"/>
    <w:rsid w:val="00AC54F3"/>
    <w:rsid w:val="00AC5673"/>
    <w:rsid w:val="00AC5AEE"/>
    <w:rsid w:val="00AC5C78"/>
    <w:rsid w:val="00AC5F44"/>
    <w:rsid w:val="00AC6218"/>
    <w:rsid w:val="00AC64B4"/>
    <w:rsid w:val="00AC64B5"/>
    <w:rsid w:val="00AC65A6"/>
    <w:rsid w:val="00AC6B87"/>
    <w:rsid w:val="00AC6D94"/>
    <w:rsid w:val="00AC7630"/>
    <w:rsid w:val="00AC7691"/>
    <w:rsid w:val="00AC795F"/>
    <w:rsid w:val="00AC79EA"/>
    <w:rsid w:val="00AC7FBD"/>
    <w:rsid w:val="00AD01D3"/>
    <w:rsid w:val="00AD0387"/>
    <w:rsid w:val="00AD0844"/>
    <w:rsid w:val="00AD0B28"/>
    <w:rsid w:val="00AD0C61"/>
    <w:rsid w:val="00AD0D93"/>
    <w:rsid w:val="00AD1002"/>
    <w:rsid w:val="00AD105D"/>
    <w:rsid w:val="00AD11DC"/>
    <w:rsid w:val="00AD1546"/>
    <w:rsid w:val="00AD167F"/>
    <w:rsid w:val="00AD18F4"/>
    <w:rsid w:val="00AD1A1A"/>
    <w:rsid w:val="00AD1A1E"/>
    <w:rsid w:val="00AD1B19"/>
    <w:rsid w:val="00AD1C5B"/>
    <w:rsid w:val="00AD1D14"/>
    <w:rsid w:val="00AD1D25"/>
    <w:rsid w:val="00AD1D39"/>
    <w:rsid w:val="00AD1EA7"/>
    <w:rsid w:val="00AD1EBE"/>
    <w:rsid w:val="00AD23B3"/>
    <w:rsid w:val="00AD2586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3D6C"/>
    <w:rsid w:val="00AD41C2"/>
    <w:rsid w:val="00AD47A7"/>
    <w:rsid w:val="00AD4A52"/>
    <w:rsid w:val="00AD4B69"/>
    <w:rsid w:val="00AD4D8E"/>
    <w:rsid w:val="00AD5056"/>
    <w:rsid w:val="00AD5401"/>
    <w:rsid w:val="00AD5514"/>
    <w:rsid w:val="00AD55B5"/>
    <w:rsid w:val="00AD573E"/>
    <w:rsid w:val="00AD5972"/>
    <w:rsid w:val="00AD59F9"/>
    <w:rsid w:val="00AD5F7D"/>
    <w:rsid w:val="00AD6136"/>
    <w:rsid w:val="00AD6239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DD3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4E0"/>
    <w:rsid w:val="00AE39AD"/>
    <w:rsid w:val="00AE3A62"/>
    <w:rsid w:val="00AE3A74"/>
    <w:rsid w:val="00AE3FD0"/>
    <w:rsid w:val="00AE4081"/>
    <w:rsid w:val="00AE41F7"/>
    <w:rsid w:val="00AE459D"/>
    <w:rsid w:val="00AE4658"/>
    <w:rsid w:val="00AE467F"/>
    <w:rsid w:val="00AE473C"/>
    <w:rsid w:val="00AE4851"/>
    <w:rsid w:val="00AE4866"/>
    <w:rsid w:val="00AE48EF"/>
    <w:rsid w:val="00AE4BFC"/>
    <w:rsid w:val="00AE4F6D"/>
    <w:rsid w:val="00AE4FFB"/>
    <w:rsid w:val="00AE505D"/>
    <w:rsid w:val="00AE51A8"/>
    <w:rsid w:val="00AE526C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DF5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BA4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A1F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0B"/>
    <w:rsid w:val="00B00FC4"/>
    <w:rsid w:val="00B0101B"/>
    <w:rsid w:val="00B01345"/>
    <w:rsid w:val="00B013FB"/>
    <w:rsid w:val="00B015B5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5D8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54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01"/>
    <w:rsid w:val="00B13B2B"/>
    <w:rsid w:val="00B13C3F"/>
    <w:rsid w:val="00B13D58"/>
    <w:rsid w:val="00B13EE0"/>
    <w:rsid w:val="00B140F3"/>
    <w:rsid w:val="00B1436F"/>
    <w:rsid w:val="00B144BD"/>
    <w:rsid w:val="00B14561"/>
    <w:rsid w:val="00B14822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388"/>
    <w:rsid w:val="00B20423"/>
    <w:rsid w:val="00B20424"/>
    <w:rsid w:val="00B205EE"/>
    <w:rsid w:val="00B20772"/>
    <w:rsid w:val="00B20D54"/>
    <w:rsid w:val="00B213E2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82"/>
    <w:rsid w:val="00B234ED"/>
    <w:rsid w:val="00B2358C"/>
    <w:rsid w:val="00B23934"/>
    <w:rsid w:val="00B2399B"/>
    <w:rsid w:val="00B23B6F"/>
    <w:rsid w:val="00B23C95"/>
    <w:rsid w:val="00B240C1"/>
    <w:rsid w:val="00B246A7"/>
    <w:rsid w:val="00B24975"/>
    <w:rsid w:val="00B24D16"/>
    <w:rsid w:val="00B24E3B"/>
    <w:rsid w:val="00B250CA"/>
    <w:rsid w:val="00B25118"/>
    <w:rsid w:val="00B2548B"/>
    <w:rsid w:val="00B2562E"/>
    <w:rsid w:val="00B25860"/>
    <w:rsid w:val="00B259A4"/>
    <w:rsid w:val="00B25ADC"/>
    <w:rsid w:val="00B25CC6"/>
    <w:rsid w:val="00B25F03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715"/>
    <w:rsid w:val="00B3289B"/>
    <w:rsid w:val="00B32B83"/>
    <w:rsid w:val="00B32C1A"/>
    <w:rsid w:val="00B32F3E"/>
    <w:rsid w:val="00B32F92"/>
    <w:rsid w:val="00B33BB0"/>
    <w:rsid w:val="00B33BE2"/>
    <w:rsid w:val="00B34031"/>
    <w:rsid w:val="00B3440C"/>
    <w:rsid w:val="00B34A48"/>
    <w:rsid w:val="00B34AF2"/>
    <w:rsid w:val="00B34B59"/>
    <w:rsid w:val="00B34B8A"/>
    <w:rsid w:val="00B3500D"/>
    <w:rsid w:val="00B35052"/>
    <w:rsid w:val="00B355D7"/>
    <w:rsid w:val="00B357DF"/>
    <w:rsid w:val="00B35ACC"/>
    <w:rsid w:val="00B36135"/>
    <w:rsid w:val="00B36387"/>
    <w:rsid w:val="00B363CF"/>
    <w:rsid w:val="00B36414"/>
    <w:rsid w:val="00B36681"/>
    <w:rsid w:val="00B36A5C"/>
    <w:rsid w:val="00B36AD2"/>
    <w:rsid w:val="00B36C29"/>
    <w:rsid w:val="00B36D19"/>
    <w:rsid w:val="00B36D8A"/>
    <w:rsid w:val="00B36FCA"/>
    <w:rsid w:val="00B370FA"/>
    <w:rsid w:val="00B371A1"/>
    <w:rsid w:val="00B4004D"/>
    <w:rsid w:val="00B400D5"/>
    <w:rsid w:val="00B40213"/>
    <w:rsid w:val="00B40697"/>
    <w:rsid w:val="00B40D65"/>
    <w:rsid w:val="00B41027"/>
    <w:rsid w:val="00B4142E"/>
    <w:rsid w:val="00B41646"/>
    <w:rsid w:val="00B41660"/>
    <w:rsid w:val="00B41C2A"/>
    <w:rsid w:val="00B41F62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3F8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5F42"/>
    <w:rsid w:val="00B4676E"/>
    <w:rsid w:val="00B4737A"/>
    <w:rsid w:val="00B474D3"/>
    <w:rsid w:val="00B475A4"/>
    <w:rsid w:val="00B4773C"/>
    <w:rsid w:val="00B478CB"/>
    <w:rsid w:val="00B47A77"/>
    <w:rsid w:val="00B47A87"/>
    <w:rsid w:val="00B47C3E"/>
    <w:rsid w:val="00B47E97"/>
    <w:rsid w:val="00B47EC9"/>
    <w:rsid w:val="00B500A7"/>
    <w:rsid w:val="00B50225"/>
    <w:rsid w:val="00B5043B"/>
    <w:rsid w:val="00B505C1"/>
    <w:rsid w:val="00B506B2"/>
    <w:rsid w:val="00B507E3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BC"/>
    <w:rsid w:val="00B52CC9"/>
    <w:rsid w:val="00B52D21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C6E"/>
    <w:rsid w:val="00B53DE5"/>
    <w:rsid w:val="00B53F72"/>
    <w:rsid w:val="00B53F9D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BE9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57E7B"/>
    <w:rsid w:val="00B6022A"/>
    <w:rsid w:val="00B60427"/>
    <w:rsid w:val="00B60472"/>
    <w:rsid w:val="00B6126D"/>
    <w:rsid w:val="00B61564"/>
    <w:rsid w:val="00B6187C"/>
    <w:rsid w:val="00B61ABC"/>
    <w:rsid w:val="00B61B03"/>
    <w:rsid w:val="00B61CAD"/>
    <w:rsid w:val="00B62023"/>
    <w:rsid w:val="00B62027"/>
    <w:rsid w:val="00B6207A"/>
    <w:rsid w:val="00B620BA"/>
    <w:rsid w:val="00B622CD"/>
    <w:rsid w:val="00B62987"/>
    <w:rsid w:val="00B62A79"/>
    <w:rsid w:val="00B62ECF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415"/>
    <w:rsid w:val="00B659CD"/>
    <w:rsid w:val="00B65B2E"/>
    <w:rsid w:val="00B65C55"/>
    <w:rsid w:val="00B65CDF"/>
    <w:rsid w:val="00B6608D"/>
    <w:rsid w:val="00B660A8"/>
    <w:rsid w:val="00B662A4"/>
    <w:rsid w:val="00B66623"/>
    <w:rsid w:val="00B66862"/>
    <w:rsid w:val="00B66B61"/>
    <w:rsid w:val="00B66C08"/>
    <w:rsid w:val="00B66DDB"/>
    <w:rsid w:val="00B67583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0DF8"/>
    <w:rsid w:val="00B70DFD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05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282"/>
    <w:rsid w:val="00B74385"/>
    <w:rsid w:val="00B745B6"/>
    <w:rsid w:val="00B747D0"/>
    <w:rsid w:val="00B74864"/>
    <w:rsid w:val="00B748EB"/>
    <w:rsid w:val="00B74FDB"/>
    <w:rsid w:val="00B751E6"/>
    <w:rsid w:val="00B753A9"/>
    <w:rsid w:val="00B759C8"/>
    <w:rsid w:val="00B75B12"/>
    <w:rsid w:val="00B762C7"/>
    <w:rsid w:val="00B7645D"/>
    <w:rsid w:val="00B76515"/>
    <w:rsid w:val="00B76658"/>
    <w:rsid w:val="00B767DF"/>
    <w:rsid w:val="00B768C4"/>
    <w:rsid w:val="00B76974"/>
    <w:rsid w:val="00B76C05"/>
    <w:rsid w:val="00B76C91"/>
    <w:rsid w:val="00B76CD9"/>
    <w:rsid w:val="00B76FA7"/>
    <w:rsid w:val="00B77174"/>
    <w:rsid w:val="00B772B8"/>
    <w:rsid w:val="00B77340"/>
    <w:rsid w:val="00B77901"/>
    <w:rsid w:val="00B77A45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932"/>
    <w:rsid w:val="00B83B40"/>
    <w:rsid w:val="00B83C82"/>
    <w:rsid w:val="00B8403D"/>
    <w:rsid w:val="00B840CC"/>
    <w:rsid w:val="00B844F3"/>
    <w:rsid w:val="00B845E6"/>
    <w:rsid w:val="00B84898"/>
    <w:rsid w:val="00B849B9"/>
    <w:rsid w:val="00B84C53"/>
    <w:rsid w:val="00B84D43"/>
    <w:rsid w:val="00B84E1A"/>
    <w:rsid w:val="00B851C3"/>
    <w:rsid w:val="00B85757"/>
    <w:rsid w:val="00B85792"/>
    <w:rsid w:val="00B85A41"/>
    <w:rsid w:val="00B85BD9"/>
    <w:rsid w:val="00B85E4C"/>
    <w:rsid w:val="00B860AB"/>
    <w:rsid w:val="00B861A7"/>
    <w:rsid w:val="00B861E8"/>
    <w:rsid w:val="00B8655C"/>
    <w:rsid w:val="00B866C5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CFB"/>
    <w:rsid w:val="00B87E2B"/>
    <w:rsid w:val="00B903CF"/>
    <w:rsid w:val="00B90848"/>
    <w:rsid w:val="00B90A62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CE"/>
    <w:rsid w:val="00B933F6"/>
    <w:rsid w:val="00B93426"/>
    <w:rsid w:val="00B9365D"/>
    <w:rsid w:val="00B939FE"/>
    <w:rsid w:val="00B93CBA"/>
    <w:rsid w:val="00B940D7"/>
    <w:rsid w:val="00B94111"/>
    <w:rsid w:val="00B943F5"/>
    <w:rsid w:val="00B944BE"/>
    <w:rsid w:val="00B94D84"/>
    <w:rsid w:val="00B94D9C"/>
    <w:rsid w:val="00B95295"/>
    <w:rsid w:val="00B954ED"/>
    <w:rsid w:val="00B95537"/>
    <w:rsid w:val="00B95815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173"/>
    <w:rsid w:val="00B9736E"/>
    <w:rsid w:val="00B974C8"/>
    <w:rsid w:val="00B97568"/>
    <w:rsid w:val="00B976F1"/>
    <w:rsid w:val="00B9789C"/>
    <w:rsid w:val="00B97B34"/>
    <w:rsid w:val="00B97C6D"/>
    <w:rsid w:val="00B97ECD"/>
    <w:rsid w:val="00BA0014"/>
    <w:rsid w:val="00BA009B"/>
    <w:rsid w:val="00BA00DC"/>
    <w:rsid w:val="00BA0210"/>
    <w:rsid w:val="00BA082A"/>
    <w:rsid w:val="00BA092A"/>
    <w:rsid w:val="00BA0DFB"/>
    <w:rsid w:val="00BA1319"/>
    <w:rsid w:val="00BA1341"/>
    <w:rsid w:val="00BA13CC"/>
    <w:rsid w:val="00BA19F5"/>
    <w:rsid w:val="00BA1E52"/>
    <w:rsid w:val="00BA1E65"/>
    <w:rsid w:val="00BA212B"/>
    <w:rsid w:val="00BA2298"/>
    <w:rsid w:val="00BA2364"/>
    <w:rsid w:val="00BA23B3"/>
    <w:rsid w:val="00BA26CA"/>
    <w:rsid w:val="00BA26CF"/>
    <w:rsid w:val="00BA281D"/>
    <w:rsid w:val="00BA292D"/>
    <w:rsid w:val="00BA320E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2E4"/>
    <w:rsid w:val="00BA5406"/>
    <w:rsid w:val="00BA54A3"/>
    <w:rsid w:val="00BA568F"/>
    <w:rsid w:val="00BA5701"/>
    <w:rsid w:val="00BA580C"/>
    <w:rsid w:val="00BA5C92"/>
    <w:rsid w:val="00BA5D9A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105"/>
    <w:rsid w:val="00BA7663"/>
    <w:rsid w:val="00BA7883"/>
    <w:rsid w:val="00BA7B88"/>
    <w:rsid w:val="00BA7DC3"/>
    <w:rsid w:val="00BB0362"/>
    <w:rsid w:val="00BB03D7"/>
    <w:rsid w:val="00BB0455"/>
    <w:rsid w:val="00BB049E"/>
    <w:rsid w:val="00BB077B"/>
    <w:rsid w:val="00BB0959"/>
    <w:rsid w:val="00BB0AEE"/>
    <w:rsid w:val="00BB0CD3"/>
    <w:rsid w:val="00BB0EA6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803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125"/>
    <w:rsid w:val="00BB5AF6"/>
    <w:rsid w:val="00BB5B44"/>
    <w:rsid w:val="00BB5B8C"/>
    <w:rsid w:val="00BB5DA1"/>
    <w:rsid w:val="00BB61EB"/>
    <w:rsid w:val="00BB6390"/>
    <w:rsid w:val="00BB6675"/>
    <w:rsid w:val="00BB66B1"/>
    <w:rsid w:val="00BB66D6"/>
    <w:rsid w:val="00BB6873"/>
    <w:rsid w:val="00BB6AA8"/>
    <w:rsid w:val="00BB6AAF"/>
    <w:rsid w:val="00BB6C9C"/>
    <w:rsid w:val="00BB6EAE"/>
    <w:rsid w:val="00BB72AF"/>
    <w:rsid w:val="00BB72E8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B5D"/>
    <w:rsid w:val="00BC1C19"/>
    <w:rsid w:val="00BC2665"/>
    <w:rsid w:val="00BC2688"/>
    <w:rsid w:val="00BC2C40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4A5B"/>
    <w:rsid w:val="00BC53D5"/>
    <w:rsid w:val="00BC54FB"/>
    <w:rsid w:val="00BC5964"/>
    <w:rsid w:val="00BC5A35"/>
    <w:rsid w:val="00BC5CBE"/>
    <w:rsid w:val="00BC5F4D"/>
    <w:rsid w:val="00BC5F53"/>
    <w:rsid w:val="00BC63F7"/>
    <w:rsid w:val="00BC65B3"/>
    <w:rsid w:val="00BC6E23"/>
    <w:rsid w:val="00BC6F42"/>
    <w:rsid w:val="00BC6F43"/>
    <w:rsid w:val="00BC7089"/>
    <w:rsid w:val="00BC7098"/>
    <w:rsid w:val="00BC728F"/>
    <w:rsid w:val="00BC729D"/>
    <w:rsid w:val="00BC7A3F"/>
    <w:rsid w:val="00BC7A78"/>
    <w:rsid w:val="00BC7CC9"/>
    <w:rsid w:val="00BD07B5"/>
    <w:rsid w:val="00BD0ACA"/>
    <w:rsid w:val="00BD0B45"/>
    <w:rsid w:val="00BD1486"/>
    <w:rsid w:val="00BD154A"/>
    <w:rsid w:val="00BD15E9"/>
    <w:rsid w:val="00BD16C9"/>
    <w:rsid w:val="00BD2011"/>
    <w:rsid w:val="00BD2123"/>
    <w:rsid w:val="00BD2799"/>
    <w:rsid w:val="00BD2E7C"/>
    <w:rsid w:val="00BD30A5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55"/>
    <w:rsid w:val="00BD4EE0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423"/>
    <w:rsid w:val="00BD7655"/>
    <w:rsid w:val="00BD7683"/>
    <w:rsid w:val="00BD7FC6"/>
    <w:rsid w:val="00BE032C"/>
    <w:rsid w:val="00BE08DD"/>
    <w:rsid w:val="00BE0BB3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CB9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848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82"/>
    <w:rsid w:val="00BE6E9C"/>
    <w:rsid w:val="00BE7273"/>
    <w:rsid w:val="00BE781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BA9"/>
    <w:rsid w:val="00BF2C02"/>
    <w:rsid w:val="00BF2E5D"/>
    <w:rsid w:val="00BF3027"/>
    <w:rsid w:val="00BF3158"/>
    <w:rsid w:val="00BF3331"/>
    <w:rsid w:val="00BF35BC"/>
    <w:rsid w:val="00BF3621"/>
    <w:rsid w:val="00BF36D7"/>
    <w:rsid w:val="00BF36EC"/>
    <w:rsid w:val="00BF3977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094"/>
    <w:rsid w:val="00BF6680"/>
    <w:rsid w:val="00BF69EF"/>
    <w:rsid w:val="00BF6A00"/>
    <w:rsid w:val="00BF6B90"/>
    <w:rsid w:val="00BF6F55"/>
    <w:rsid w:val="00BF6FEE"/>
    <w:rsid w:val="00BF71B1"/>
    <w:rsid w:val="00BF745D"/>
    <w:rsid w:val="00BF7892"/>
    <w:rsid w:val="00BF7B65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C1"/>
    <w:rsid w:val="00C024D4"/>
    <w:rsid w:val="00C027A4"/>
    <w:rsid w:val="00C02881"/>
    <w:rsid w:val="00C03EC8"/>
    <w:rsid w:val="00C03FE9"/>
    <w:rsid w:val="00C04277"/>
    <w:rsid w:val="00C04390"/>
    <w:rsid w:val="00C043AB"/>
    <w:rsid w:val="00C046DB"/>
    <w:rsid w:val="00C0488D"/>
    <w:rsid w:val="00C04A1B"/>
    <w:rsid w:val="00C04B11"/>
    <w:rsid w:val="00C04DC9"/>
    <w:rsid w:val="00C04DE0"/>
    <w:rsid w:val="00C04DEE"/>
    <w:rsid w:val="00C05059"/>
    <w:rsid w:val="00C0507A"/>
    <w:rsid w:val="00C051C7"/>
    <w:rsid w:val="00C054E5"/>
    <w:rsid w:val="00C05553"/>
    <w:rsid w:val="00C0555D"/>
    <w:rsid w:val="00C057EB"/>
    <w:rsid w:val="00C05F3F"/>
    <w:rsid w:val="00C05F56"/>
    <w:rsid w:val="00C06397"/>
    <w:rsid w:val="00C067C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2F76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533"/>
    <w:rsid w:val="00C158D7"/>
    <w:rsid w:val="00C15EFD"/>
    <w:rsid w:val="00C161AE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535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95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BA4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5263"/>
    <w:rsid w:val="00C261A2"/>
    <w:rsid w:val="00C26470"/>
    <w:rsid w:val="00C267CB"/>
    <w:rsid w:val="00C26D10"/>
    <w:rsid w:val="00C27192"/>
    <w:rsid w:val="00C27235"/>
    <w:rsid w:val="00C27497"/>
    <w:rsid w:val="00C278DB"/>
    <w:rsid w:val="00C27B04"/>
    <w:rsid w:val="00C27B16"/>
    <w:rsid w:val="00C27BEC"/>
    <w:rsid w:val="00C30054"/>
    <w:rsid w:val="00C302B1"/>
    <w:rsid w:val="00C3092E"/>
    <w:rsid w:val="00C30CA1"/>
    <w:rsid w:val="00C31326"/>
    <w:rsid w:val="00C313C1"/>
    <w:rsid w:val="00C31473"/>
    <w:rsid w:val="00C3181F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DCD"/>
    <w:rsid w:val="00C3402B"/>
    <w:rsid w:val="00C34496"/>
    <w:rsid w:val="00C34525"/>
    <w:rsid w:val="00C34844"/>
    <w:rsid w:val="00C348E7"/>
    <w:rsid w:val="00C350A6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A2D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BF4"/>
    <w:rsid w:val="00C40F66"/>
    <w:rsid w:val="00C40F9B"/>
    <w:rsid w:val="00C41427"/>
    <w:rsid w:val="00C41456"/>
    <w:rsid w:val="00C41825"/>
    <w:rsid w:val="00C41A88"/>
    <w:rsid w:val="00C41DED"/>
    <w:rsid w:val="00C41F45"/>
    <w:rsid w:val="00C42023"/>
    <w:rsid w:val="00C42386"/>
    <w:rsid w:val="00C42E1B"/>
    <w:rsid w:val="00C42F2B"/>
    <w:rsid w:val="00C431DC"/>
    <w:rsid w:val="00C432E7"/>
    <w:rsid w:val="00C4368D"/>
    <w:rsid w:val="00C43872"/>
    <w:rsid w:val="00C4391F"/>
    <w:rsid w:val="00C43AD4"/>
    <w:rsid w:val="00C43BCF"/>
    <w:rsid w:val="00C43E5D"/>
    <w:rsid w:val="00C43EDB"/>
    <w:rsid w:val="00C44140"/>
    <w:rsid w:val="00C4449E"/>
    <w:rsid w:val="00C444D8"/>
    <w:rsid w:val="00C44542"/>
    <w:rsid w:val="00C44622"/>
    <w:rsid w:val="00C446DB"/>
    <w:rsid w:val="00C44AA3"/>
    <w:rsid w:val="00C44B89"/>
    <w:rsid w:val="00C45545"/>
    <w:rsid w:val="00C45D3A"/>
    <w:rsid w:val="00C465D4"/>
    <w:rsid w:val="00C4663B"/>
    <w:rsid w:val="00C46E50"/>
    <w:rsid w:val="00C46E51"/>
    <w:rsid w:val="00C471B8"/>
    <w:rsid w:val="00C471BF"/>
    <w:rsid w:val="00C4726B"/>
    <w:rsid w:val="00C47384"/>
    <w:rsid w:val="00C47650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57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103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2D03"/>
    <w:rsid w:val="00C6381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63"/>
    <w:rsid w:val="00C654C1"/>
    <w:rsid w:val="00C654ED"/>
    <w:rsid w:val="00C65610"/>
    <w:rsid w:val="00C656F1"/>
    <w:rsid w:val="00C6616C"/>
    <w:rsid w:val="00C6618B"/>
    <w:rsid w:val="00C661DC"/>
    <w:rsid w:val="00C66242"/>
    <w:rsid w:val="00C6629C"/>
    <w:rsid w:val="00C66356"/>
    <w:rsid w:val="00C66499"/>
    <w:rsid w:val="00C6685A"/>
    <w:rsid w:val="00C66921"/>
    <w:rsid w:val="00C66922"/>
    <w:rsid w:val="00C669BF"/>
    <w:rsid w:val="00C66A0B"/>
    <w:rsid w:val="00C66B72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C07"/>
    <w:rsid w:val="00C71EEF"/>
    <w:rsid w:val="00C72057"/>
    <w:rsid w:val="00C72135"/>
    <w:rsid w:val="00C7243E"/>
    <w:rsid w:val="00C72A69"/>
    <w:rsid w:val="00C72ED8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54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9C8"/>
    <w:rsid w:val="00C77D6C"/>
    <w:rsid w:val="00C77ED7"/>
    <w:rsid w:val="00C80407"/>
    <w:rsid w:val="00C804DD"/>
    <w:rsid w:val="00C80570"/>
    <w:rsid w:val="00C805FB"/>
    <w:rsid w:val="00C8060A"/>
    <w:rsid w:val="00C809DC"/>
    <w:rsid w:val="00C80A61"/>
    <w:rsid w:val="00C80AC8"/>
    <w:rsid w:val="00C80B91"/>
    <w:rsid w:val="00C815AB"/>
    <w:rsid w:val="00C81BCF"/>
    <w:rsid w:val="00C81E1F"/>
    <w:rsid w:val="00C81E76"/>
    <w:rsid w:val="00C81FAB"/>
    <w:rsid w:val="00C826C0"/>
    <w:rsid w:val="00C827F6"/>
    <w:rsid w:val="00C82D74"/>
    <w:rsid w:val="00C830C3"/>
    <w:rsid w:val="00C83195"/>
    <w:rsid w:val="00C837DD"/>
    <w:rsid w:val="00C8387A"/>
    <w:rsid w:val="00C839EC"/>
    <w:rsid w:val="00C83DC1"/>
    <w:rsid w:val="00C83DFF"/>
    <w:rsid w:val="00C83F3E"/>
    <w:rsid w:val="00C8498B"/>
    <w:rsid w:val="00C85029"/>
    <w:rsid w:val="00C85403"/>
    <w:rsid w:val="00C85898"/>
    <w:rsid w:val="00C85A09"/>
    <w:rsid w:val="00C8615A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0B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C57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90"/>
    <w:rsid w:val="00C93BB1"/>
    <w:rsid w:val="00C9405E"/>
    <w:rsid w:val="00C943F7"/>
    <w:rsid w:val="00C9461C"/>
    <w:rsid w:val="00C94889"/>
    <w:rsid w:val="00C94BB8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264"/>
    <w:rsid w:val="00C974AD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0F"/>
    <w:rsid w:val="00CA09A9"/>
    <w:rsid w:val="00CA0B9E"/>
    <w:rsid w:val="00CA0C52"/>
    <w:rsid w:val="00CA1101"/>
    <w:rsid w:val="00CA11CB"/>
    <w:rsid w:val="00CA11D5"/>
    <w:rsid w:val="00CA16A1"/>
    <w:rsid w:val="00CA171F"/>
    <w:rsid w:val="00CA17B6"/>
    <w:rsid w:val="00CA1A7A"/>
    <w:rsid w:val="00CA1B6A"/>
    <w:rsid w:val="00CA1B90"/>
    <w:rsid w:val="00CA1C33"/>
    <w:rsid w:val="00CA1E5B"/>
    <w:rsid w:val="00CA1E6E"/>
    <w:rsid w:val="00CA1E9F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17"/>
    <w:rsid w:val="00CA402B"/>
    <w:rsid w:val="00CA46CA"/>
    <w:rsid w:val="00CA4721"/>
    <w:rsid w:val="00CA4974"/>
    <w:rsid w:val="00CA508D"/>
    <w:rsid w:val="00CA50B3"/>
    <w:rsid w:val="00CA52BF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11E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532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AA3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B7D93"/>
    <w:rsid w:val="00CC018C"/>
    <w:rsid w:val="00CC025E"/>
    <w:rsid w:val="00CC0598"/>
    <w:rsid w:val="00CC07B8"/>
    <w:rsid w:val="00CC093E"/>
    <w:rsid w:val="00CC09FF"/>
    <w:rsid w:val="00CC0A0B"/>
    <w:rsid w:val="00CC0DD7"/>
    <w:rsid w:val="00CC1372"/>
    <w:rsid w:val="00CC1407"/>
    <w:rsid w:val="00CC15FC"/>
    <w:rsid w:val="00CC1841"/>
    <w:rsid w:val="00CC1895"/>
    <w:rsid w:val="00CC18FB"/>
    <w:rsid w:val="00CC197A"/>
    <w:rsid w:val="00CC19D5"/>
    <w:rsid w:val="00CC1CC1"/>
    <w:rsid w:val="00CC1E6E"/>
    <w:rsid w:val="00CC1E88"/>
    <w:rsid w:val="00CC212B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1BF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672"/>
    <w:rsid w:val="00CC69B9"/>
    <w:rsid w:val="00CC6C64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C7F71"/>
    <w:rsid w:val="00CD0082"/>
    <w:rsid w:val="00CD051E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78A"/>
    <w:rsid w:val="00CD2A23"/>
    <w:rsid w:val="00CD2ED8"/>
    <w:rsid w:val="00CD2FBA"/>
    <w:rsid w:val="00CD304E"/>
    <w:rsid w:val="00CD322E"/>
    <w:rsid w:val="00CD3237"/>
    <w:rsid w:val="00CD3406"/>
    <w:rsid w:val="00CD340D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CAE"/>
    <w:rsid w:val="00CD4D01"/>
    <w:rsid w:val="00CD4FCE"/>
    <w:rsid w:val="00CD4FFC"/>
    <w:rsid w:val="00CD5087"/>
    <w:rsid w:val="00CD526B"/>
    <w:rsid w:val="00CD5486"/>
    <w:rsid w:val="00CD54F6"/>
    <w:rsid w:val="00CD5677"/>
    <w:rsid w:val="00CD57C4"/>
    <w:rsid w:val="00CD5C06"/>
    <w:rsid w:val="00CD5CDB"/>
    <w:rsid w:val="00CD6001"/>
    <w:rsid w:val="00CD648D"/>
    <w:rsid w:val="00CD66AE"/>
    <w:rsid w:val="00CD670A"/>
    <w:rsid w:val="00CD6788"/>
    <w:rsid w:val="00CD6854"/>
    <w:rsid w:val="00CD6975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3A6C"/>
    <w:rsid w:val="00CE4108"/>
    <w:rsid w:val="00CE4414"/>
    <w:rsid w:val="00CE4482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96F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1CD"/>
    <w:rsid w:val="00CF23F3"/>
    <w:rsid w:val="00CF25EC"/>
    <w:rsid w:val="00CF27B3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6EA"/>
    <w:rsid w:val="00CF57E8"/>
    <w:rsid w:val="00CF5805"/>
    <w:rsid w:val="00CF58D8"/>
    <w:rsid w:val="00CF5A8E"/>
    <w:rsid w:val="00CF5E81"/>
    <w:rsid w:val="00CF6370"/>
    <w:rsid w:val="00CF6819"/>
    <w:rsid w:val="00CF6A25"/>
    <w:rsid w:val="00CF6A53"/>
    <w:rsid w:val="00CF6DEC"/>
    <w:rsid w:val="00CF7037"/>
    <w:rsid w:val="00CF70FE"/>
    <w:rsid w:val="00CF77B7"/>
    <w:rsid w:val="00CF77EC"/>
    <w:rsid w:val="00CF7BFF"/>
    <w:rsid w:val="00D0064C"/>
    <w:rsid w:val="00D00676"/>
    <w:rsid w:val="00D0070D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8C8"/>
    <w:rsid w:val="00D02CCF"/>
    <w:rsid w:val="00D02F41"/>
    <w:rsid w:val="00D03126"/>
    <w:rsid w:val="00D032D9"/>
    <w:rsid w:val="00D03AA2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2E"/>
    <w:rsid w:val="00D06AF5"/>
    <w:rsid w:val="00D07705"/>
    <w:rsid w:val="00D0770B"/>
    <w:rsid w:val="00D078C7"/>
    <w:rsid w:val="00D07975"/>
    <w:rsid w:val="00D079DD"/>
    <w:rsid w:val="00D07D5D"/>
    <w:rsid w:val="00D07E34"/>
    <w:rsid w:val="00D07F4F"/>
    <w:rsid w:val="00D10132"/>
    <w:rsid w:val="00D103D5"/>
    <w:rsid w:val="00D104D0"/>
    <w:rsid w:val="00D1089A"/>
    <w:rsid w:val="00D10B87"/>
    <w:rsid w:val="00D10BE0"/>
    <w:rsid w:val="00D10C4A"/>
    <w:rsid w:val="00D112E0"/>
    <w:rsid w:val="00D11329"/>
    <w:rsid w:val="00D115C5"/>
    <w:rsid w:val="00D11775"/>
    <w:rsid w:val="00D118AF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A1C"/>
    <w:rsid w:val="00D15BA8"/>
    <w:rsid w:val="00D15C9E"/>
    <w:rsid w:val="00D15CCE"/>
    <w:rsid w:val="00D161E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28A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392"/>
    <w:rsid w:val="00D225DC"/>
    <w:rsid w:val="00D22C44"/>
    <w:rsid w:val="00D22E09"/>
    <w:rsid w:val="00D2310C"/>
    <w:rsid w:val="00D232FF"/>
    <w:rsid w:val="00D2362B"/>
    <w:rsid w:val="00D23873"/>
    <w:rsid w:val="00D238F1"/>
    <w:rsid w:val="00D23E67"/>
    <w:rsid w:val="00D241EB"/>
    <w:rsid w:val="00D24270"/>
    <w:rsid w:val="00D243F0"/>
    <w:rsid w:val="00D244EC"/>
    <w:rsid w:val="00D2454A"/>
    <w:rsid w:val="00D246B4"/>
    <w:rsid w:val="00D24F05"/>
    <w:rsid w:val="00D24F10"/>
    <w:rsid w:val="00D24FA4"/>
    <w:rsid w:val="00D25073"/>
    <w:rsid w:val="00D2533E"/>
    <w:rsid w:val="00D254E9"/>
    <w:rsid w:val="00D25572"/>
    <w:rsid w:val="00D2568A"/>
    <w:rsid w:val="00D258D8"/>
    <w:rsid w:val="00D25F4E"/>
    <w:rsid w:val="00D25F5D"/>
    <w:rsid w:val="00D25FEA"/>
    <w:rsid w:val="00D2605C"/>
    <w:rsid w:val="00D260F7"/>
    <w:rsid w:val="00D262A5"/>
    <w:rsid w:val="00D263A4"/>
    <w:rsid w:val="00D265A6"/>
    <w:rsid w:val="00D26C1E"/>
    <w:rsid w:val="00D26D8C"/>
    <w:rsid w:val="00D26F3A"/>
    <w:rsid w:val="00D27009"/>
    <w:rsid w:val="00D2702E"/>
    <w:rsid w:val="00D272E6"/>
    <w:rsid w:val="00D2770C"/>
    <w:rsid w:val="00D27799"/>
    <w:rsid w:val="00D278B6"/>
    <w:rsid w:val="00D27BD4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45B"/>
    <w:rsid w:val="00D32866"/>
    <w:rsid w:val="00D328CE"/>
    <w:rsid w:val="00D32BA9"/>
    <w:rsid w:val="00D32FF2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7F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10B"/>
    <w:rsid w:val="00D35865"/>
    <w:rsid w:val="00D35958"/>
    <w:rsid w:val="00D35A0C"/>
    <w:rsid w:val="00D35A3E"/>
    <w:rsid w:val="00D35F35"/>
    <w:rsid w:val="00D36138"/>
    <w:rsid w:val="00D362CF"/>
    <w:rsid w:val="00D36329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B5B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CD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8F0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88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0E8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6BF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87D"/>
    <w:rsid w:val="00D719DE"/>
    <w:rsid w:val="00D71E36"/>
    <w:rsid w:val="00D71EBA"/>
    <w:rsid w:val="00D71F20"/>
    <w:rsid w:val="00D7209C"/>
    <w:rsid w:val="00D72129"/>
    <w:rsid w:val="00D723A8"/>
    <w:rsid w:val="00D72482"/>
    <w:rsid w:val="00D72585"/>
    <w:rsid w:val="00D72A72"/>
    <w:rsid w:val="00D72C57"/>
    <w:rsid w:val="00D72F54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5D"/>
    <w:rsid w:val="00D75D6E"/>
    <w:rsid w:val="00D763CC"/>
    <w:rsid w:val="00D76863"/>
    <w:rsid w:val="00D7689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11"/>
    <w:rsid w:val="00D80BA3"/>
    <w:rsid w:val="00D80C31"/>
    <w:rsid w:val="00D80E0E"/>
    <w:rsid w:val="00D80E63"/>
    <w:rsid w:val="00D81CEE"/>
    <w:rsid w:val="00D822C9"/>
    <w:rsid w:val="00D824BC"/>
    <w:rsid w:val="00D8260D"/>
    <w:rsid w:val="00D8269A"/>
    <w:rsid w:val="00D82EB8"/>
    <w:rsid w:val="00D82F80"/>
    <w:rsid w:val="00D8349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466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5F4F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C78"/>
    <w:rsid w:val="00D93D3A"/>
    <w:rsid w:val="00D941D6"/>
    <w:rsid w:val="00D9424A"/>
    <w:rsid w:val="00D946AF"/>
    <w:rsid w:val="00D94A70"/>
    <w:rsid w:val="00D94CAA"/>
    <w:rsid w:val="00D950BF"/>
    <w:rsid w:val="00D955B0"/>
    <w:rsid w:val="00D959AE"/>
    <w:rsid w:val="00D95A76"/>
    <w:rsid w:val="00D95AC3"/>
    <w:rsid w:val="00D95EC4"/>
    <w:rsid w:val="00D9604B"/>
    <w:rsid w:val="00D960FB"/>
    <w:rsid w:val="00D96302"/>
    <w:rsid w:val="00D96B95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960"/>
    <w:rsid w:val="00D97B45"/>
    <w:rsid w:val="00D97D5F"/>
    <w:rsid w:val="00D97ED2"/>
    <w:rsid w:val="00DA01BE"/>
    <w:rsid w:val="00DA0331"/>
    <w:rsid w:val="00DA056F"/>
    <w:rsid w:val="00DA0685"/>
    <w:rsid w:val="00DA0841"/>
    <w:rsid w:val="00DA08AC"/>
    <w:rsid w:val="00DA0CC5"/>
    <w:rsid w:val="00DA1355"/>
    <w:rsid w:val="00DA13BA"/>
    <w:rsid w:val="00DA14C0"/>
    <w:rsid w:val="00DA1B4C"/>
    <w:rsid w:val="00DA1C58"/>
    <w:rsid w:val="00DA20D7"/>
    <w:rsid w:val="00DA2167"/>
    <w:rsid w:val="00DA2543"/>
    <w:rsid w:val="00DA2A8C"/>
    <w:rsid w:val="00DA2F16"/>
    <w:rsid w:val="00DA32EE"/>
    <w:rsid w:val="00DA34F0"/>
    <w:rsid w:val="00DA369F"/>
    <w:rsid w:val="00DA37F2"/>
    <w:rsid w:val="00DA3886"/>
    <w:rsid w:val="00DA395C"/>
    <w:rsid w:val="00DA3BDC"/>
    <w:rsid w:val="00DA3FD1"/>
    <w:rsid w:val="00DA407C"/>
    <w:rsid w:val="00DA4692"/>
    <w:rsid w:val="00DA4A2B"/>
    <w:rsid w:val="00DA4B38"/>
    <w:rsid w:val="00DA4DC3"/>
    <w:rsid w:val="00DA4FDF"/>
    <w:rsid w:val="00DA5120"/>
    <w:rsid w:val="00DA5464"/>
    <w:rsid w:val="00DA5769"/>
    <w:rsid w:val="00DA578B"/>
    <w:rsid w:val="00DA57BA"/>
    <w:rsid w:val="00DA5840"/>
    <w:rsid w:val="00DA6526"/>
    <w:rsid w:val="00DA6DAE"/>
    <w:rsid w:val="00DA7895"/>
    <w:rsid w:val="00DA7A25"/>
    <w:rsid w:val="00DA7B0E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6DA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8D"/>
    <w:rsid w:val="00DB66BD"/>
    <w:rsid w:val="00DB678D"/>
    <w:rsid w:val="00DB6791"/>
    <w:rsid w:val="00DB6B97"/>
    <w:rsid w:val="00DB6BF7"/>
    <w:rsid w:val="00DB6D5B"/>
    <w:rsid w:val="00DB727B"/>
    <w:rsid w:val="00DB73F0"/>
    <w:rsid w:val="00DB74F6"/>
    <w:rsid w:val="00DB783D"/>
    <w:rsid w:val="00DB7ACD"/>
    <w:rsid w:val="00DB7D30"/>
    <w:rsid w:val="00DC008E"/>
    <w:rsid w:val="00DC020F"/>
    <w:rsid w:val="00DC0211"/>
    <w:rsid w:val="00DC031B"/>
    <w:rsid w:val="00DC0383"/>
    <w:rsid w:val="00DC06FB"/>
    <w:rsid w:val="00DC0918"/>
    <w:rsid w:val="00DC09FD"/>
    <w:rsid w:val="00DC0AB4"/>
    <w:rsid w:val="00DC0CE6"/>
    <w:rsid w:val="00DC0E85"/>
    <w:rsid w:val="00DC0FBE"/>
    <w:rsid w:val="00DC11A7"/>
    <w:rsid w:val="00DC1C02"/>
    <w:rsid w:val="00DC1EF2"/>
    <w:rsid w:val="00DC2108"/>
    <w:rsid w:val="00DC2351"/>
    <w:rsid w:val="00DC2558"/>
    <w:rsid w:val="00DC270B"/>
    <w:rsid w:val="00DC2893"/>
    <w:rsid w:val="00DC28C6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C57"/>
    <w:rsid w:val="00DC4F99"/>
    <w:rsid w:val="00DC50C0"/>
    <w:rsid w:val="00DC522D"/>
    <w:rsid w:val="00DC52F4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829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1AD"/>
    <w:rsid w:val="00DD12B9"/>
    <w:rsid w:val="00DD1439"/>
    <w:rsid w:val="00DD17EA"/>
    <w:rsid w:val="00DD18B5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4FC"/>
    <w:rsid w:val="00DD5564"/>
    <w:rsid w:val="00DD5581"/>
    <w:rsid w:val="00DD596B"/>
    <w:rsid w:val="00DD5F1F"/>
    <w:rsid w:val="00DD5F3B"/>
    <w:rsid w:val="00DD6226"/>
    <w:rsid w:val="00DD6262"/>
    <w:rsid w:val="00DD638F"/>
    <w:rsid w:val="00DD650A"/>
    <w:rsid w:val="00DD656B"/>
    <w:rsid w:val="00DD6B7D"/>
    <w:rsid w:val="00DD73C0"/>
    <w:rsid w:val="00DD7670"/>
    <w:rsid w:val="00DD76B3"/>
    <w:rsid w:val="00DD776C"/>
    <w:rsid w:val="00DD78CB"/>
    <w:rsid w:val="00DD7AA9"/>
    <w:rsid w:val="00DD7C97"/>
    <w:rsid w:val="00DE0103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1D0A"/>
    <w:rsid w:val="00DE2402"/>
    <w:rsid w:val="00DE2A14"/>
    <w:rsid w:val="00DE2B9E"/>
    <w:rsid w:val="00DE2C5A"/>
    <w:rsid w:val="00DE2E4E"/>
    <w:rsid w:val="00DE2F47"/>
    <w:rsid w:val="00DE3298"/>
    <w:rsid w:val="00DE3469"/>
    <w:rsid w:val="00DE3472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1B4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68B"/>
    <w:rsid w:val="00DF16A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7A9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732"/>
    <w:rsid w:val="00DF69A0"/>
    <w:rsid w:val="00DF6B97"/>
    <w:rsid w:val="00DF6C73"/>
    <w:rsid w:val="00DF7010"/>
    <w:rsid w:val="00DF7460"/>
    <w:rsid w:val="00DF7494"/>
    <w:rsid w:val="00DF7A76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ABF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8A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280"/>
    <w:rsid w:val="00E053D6"/>
    <w:rsid w:val="00E0540B"/>
    <w:rsid w:val="00E057B9"/>
    <w:rsid w:val="00E059E2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29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4F06"/>
    <w:rsid w:val="00E150B6"/>
    <w:rsid w:val="00E15836"/>
    <w:rsid w:val="00E15864"/>
    <w:rsid w:val="00E15C0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41D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0C50"/>
    <w:rsid w:val="00E21371"/>
    <w:rsid w:val="00E214D9"/>
    <w:rsid w:val="00E219A0"/>
    <w:rsid w:val="00E21A08"/>
    <w:rsid w:val="00E21AB0"/>
    <w:rsid w:val="00E21B71"/>
    <w:rsid w:val="00E21C4F"/>
    <w:rsid w:val="00E21CE6"/>
    <w:rsid w:val="00E220E6"/>
    <w:rsid w:val="00E2235D"/>
    <w:rsid w:val="00E22904"/>
    <w:rsid w:val="00E22ABD"/>
    <w:rsid w:val="00E22FB8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4EC9"/>
    <w:rsid w:val="00E25039"/>
    <w:rsid w:val="00E2562A"/>
    <w:rsid w:val="00E2589D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2F91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780"/>
    <w:rsid w:val="00E36ABE"/>
    <w:rsid w:val="00E370BB"/>
    <w:rsid w:val="00E370FA"/>
    <w:rsid w:val="00E372CD"/>
    <w:rsid w:val="00E37457"/>
    <w:rsid w:val="00E37568"/>
    <w:rsid w:val="00E3783F"/>
    <w:rsid w:val="00E37B46"/>
    <w:rsid w:val="00E37E05"/>
    <w:rsid w:val="00E37E08"/>
    <w:rsid w:val="00E40235"/>
    <w:rsid w:val="00E4029E"/>
    <w:rsid w:val="00E40541"/>
    <w:rsid w:val="00E4072B"/>
    <w:rsid w:val="00E4079E"/>
    <w:rsid w:val="00E409C0"/>
    <w:rsid w:val="00E409E1"/>
    <w:rsid w:val="00E40A1B"/>
    <w:rsid w:val="00E40F2B"/>
    <w:rsid w:val="00E4113E"/>
    <w:rsid w:val="00E4145B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B64"/>
    <w:rsid w:val="00E42C27"/>
    <w:rsid w:val="00E42D11"/>
    <w:rsid w:val="00E42E6F"/>
    <w:rsid w:val="00E42F26"/>
    <w:rsid w:val="00E43017"/>
    <w:rsid w:val="00E430EE"/>
    <w:rsid w:val="00E43355"/>
    <w:rsid w:val="00E4390A"/>
    <w:rsid w:val="00E43A28"/>
    <w:rsid w:val="00E43B9E"/>
    <w:rsid w:val="00E43E90"/>
    <w:rsid w:val="00E4437A"/>
    <w:rsid w:val="00E4459F"/>
    <w:rsid w:val="00E44C11"/>
    <w:rsid w:val="00E44DAA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5B6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4F"/>
    <w:rsid w:val="00E52889"/>
    <w:rsid w:val="00E529C1"/>
    <w:rsid w:val="00E52B1E"/>
    <w:rsid w:val="00E52C4A"/>
    <w:rsid w:val="00E52C90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35"/>
    <w:rsid w:val="00E54090"/>
    <w:rsid w:val="00E5409F"/>
    <w:rsid w:val="00E5411F"/>
    <w:rsid w:val="00E5448F"/>
    <w:rsid w:val="00E5461B"/>
    <w:rsid w:val="00E546F1"/>
    <w:rsid w:val="00E5499C"/>
    <w:rsid w:val="00E54AE0"/>
    <w:rsid w:val="00E54CCD"/>
    <w:rsid w:val="00E54E52"/>
    <w:rsid w:val="00E54EFE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57CF7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299C"/>
    <w:rsid w:val="00E63060"/>
    <w:rsid w:val="00E630C2"/>
    <w:rsid w:val="00E6357F"/>
    <w:rsid w:val="00E638FD"/>
    <w:rsid w:val="00E63D75"/>
    <w:rsid w:val="00E6498F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644"/>
    <w:rsid w:val="00E71806"/>
    <w:rsid w:val="00E71851"/>
    <w:rsid w:val="00E71B31"/>
    <w:rsid w:val="00E71BC9"/>
    <w:rsid w:val="00E71ED5"/>
    <w:rsid w:val="00E720B4"/>
    <w:rsid w:val="00E72901"/>
    <w:rsid w:val="00E72DC7"/>
    <w:rsid w:val="00E7306E"/>
    <w:rsid w:val="00E736D8"/>
    <w:rsid w:val="00E73BC9"/>
    <w:rsid w:val="00E73E77"/>
    <w:rsid w:val="00E74163"/>
    <w:rsid w:val="00E74179"/>
    <w:rsid w:val="00E74739"/>
    <w:rsid w:val="00E74988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831"/>
    <w:rsid w:val="00E77A07"/>
    <w:rsid w:val="00E77B46"/>
    <w:rsid w:val="00E77BD0"/>
    <w:rsid w:val="00E77C21"/>
    <w:rsid w:val="00E77C32"/>
    <w:rsid w:val="00E77C96"/>
    <w:rsid w:val="00E77E43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97A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6AA"/>
    <w:rsid w:val="00E86A25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26C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808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64E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97C43"/>
    <w:rsid w:val="00EA038D"/>
    <w:rsid w:val="00EA04D1"/>
    <w:rsid w:val="00EA0A52"/>
    <w:rsid w:val="00EA0C4C"/>
    <w:rsid w:val="00EA0D41"/>
    <w:rsid w:val="00EA1112"/>
    <w:rsid w:val="00EA142C"/>
    <w:rsid w:val="00EA1E18"/>
    <w:rsid w:val="00EA1E6D"/>
    <w:rsid w:val="00EA2211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704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318"/>
    <w:rsid w:val="00EA6783"/>
    <w:rsid w:val="00EA6C06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21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4CD"/>
    <w:rsid w:val="00EB36B6"/>
    <w:rsid w:val="00EB36C7"/>
    <w:rsid w:val="00EB3A60"/>
    <w:rsid w:val="00EB3CB2"/>
    <w:rsid w:val="00EB4776"/>
    <w:rsid w:val="00EB480A"/>
    <w:rsid w:val="00EB49E6"/>
    <w:rsid w:val="00EB4B34"/>
    <w:rsid w:val="00EB4C68"/>
    <w:rsid w:val="00EB4FB1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C5B"/>
    <w:rsid w:val="00EC0303"/>
    <w:rsid w:val="00EC089F"/>
    <w:rsid w:val="00EC0FA4"/>
    <w:rsid w:val="00EC12FB"/>
    <w:rsid w:val="00EC153B"/>
    <w:rsid w:val="00EC18FD"/>
    <w:rsid w:val="00EC1D37"/>
    <w:rsid w:val="00EC1E2F"/>
    <w:rsid w:val="00EC21D6"/>
    <w:rsid w:val="00EC226F"/>
    <w:rsid w:val="00EC2501"/>
    <w:rsid w:val="00EC2587"/>
    <w:rsid w:val="00EC26C9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914"/>
    <w:rsid w:val="00EC3A95"/>
    <w:rsid w:val="00EC3B9E"/>
    <w:rsid w:val="00EC3FBE"/>
    <w:rsid w:val="00EC412E"/>
    <w:rsid w:val="00EC4281"/>
    <w:rsid w:val="00EC450C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648"/>
    <w:rsid w:val="00ED675E"/>
    <w:rsid w:val="00ED68D0"/>
    <w:rsid w:val="00ED6EB2"/>
    <w:rsid w:val="00ED6ED6"/>
    <w:rsid w:val="00ED6FD4"/>
    <w:rsid w:val="00ED7479"/>
    <w:rsid w:val="00ED7534"/>
    <w:rsid w:val="00ED797A"/>
    <w:rsid w:val="00ED79A6"/>
    <w:rsid w:val="00EE0360"/>
    <w:rsid w:val="00EE0B7E"/>
    <w:rsid w:val="00EE0D0B"/>
    <w:rsid w:val="00EE106A"/>
    <w:rsid w:val="00EE12E8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931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3A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2CFA"/>
    <w:rsid w:val="00F02F70"/>
    <w:rsid w:val="00F03063"/>
    <w:rsid w:val="00F03162"/>
    <w:rsid w:val="00F0321D"/>
    <w:rsid w:val="00F03493"/>
    <w:rsid w:val="00F03607"/>
    <w:rsid w:val="00F03B94"/>
    <w:rsid w:val="00F03F24"/>
    <w:rsid w:val="00F0422E"/>
    <w:rsid w:val="00F042A9"/>
    <w:rsid w:val="00F0433D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5E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DF6"/>
    <w:rsid w:val="00F12E4E"/>
    <w:rsid w:val="00F12E94"/>
    <w:rsid w:val="00F12FA5"/>
    <w:rsid w:val="00F1346D"/>
    <w:rsid w:val="00F134F7"/>
    <w:rsid w:val="00F1364F"/>
    <w:rsid w:val="00F13850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36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D59"/>
    <w:rsid w:val="00F20FDF"/>
    <w:rsid w:val="00F21054"/>
    <w:rsid w:val="00F21178"/>
    <w:rsid w:val="00F212C0"/>
    <w:rsid w:val="00F215EF"/>
    <w:rsid w:val="00F2179A"/>
    <w:rsid w:val="00F2197A"/>
    <w:rsid w:val="00F21AC7"/>
    <w:rsid w:val="00F21AFE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4ED2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27FC6"/>
    <w:rsid w:val="00F30916"/>
    <w:rsid w:val="00F30EC5"/>
    <w:rsid w:val="00F30F32"/>
    <w:rsid w:val="00F312CE"/>
    <w:rsid w:val="00F31601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A0F"/>
    <w:rsid w:val="00F33C12"/>
    <w:rsid w:val="00F33D17"/>
    <w:rsid w:val="00F33DBB"/>
    <w:rsid w:val="00F33E59"/>
    <w:rsid w:val="00F34204"/>
    <w:rsid w:val="00F344CB"/>
    <w:rsid w:val="00F352A6"/>
    <w:rsid w:val="00F358FC"/>
    <w:rsid w:val="00F35BD0"/>
    <w:rsid w:val="00F35C8C"/>
    <w:rsid w:val="00F35FEF"/>
    <w:rsid w:val="00F363E3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5D"/>
    <w:rsid w:val="00F379FD"/>
    <w:rsid w:val="00F37A1A"/>
    <w:rsid w:val="00F37D61"/>
    <w:rsid w:val="00F40211"/>
    <w:rsid w:val="00F4027E"/>
    <w:rsid w:val="00F404A1"/>
    <w:rsid w:val="00F40595"/>
    <w:rsid w:val="00F406D0"/>
    <w:rsid w:val="00F40891"/>
    <w:rsid w:val="00F409B9"/>
    <w:rsid w:val="00F40ACE"/>
    <w:rsid w:val="00F41052"/>
    <w:rsid w:val="00F411D4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75"/>
    <w:rsid w:val="00F443EC"/>
    <w:rsid w:val="00F449C6"/>
    <w:rsid w:val="00F44EA4"/>
    <w:rsid w:val="00F45013"/>
    <w:rsid w:val="00F450D2"/>
    <w:rsid w:val="00F452FB"/>
    <w:rsid w:val="00F4546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4FC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0FF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BF0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0AE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2B4B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67FE8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9AF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065"/>
    <w:rsid w:val="00F742EF"/>
    <w:rsid w:val="00F74800"/>
    <w:rsid w:val="00F7487B"/>
    <w:rsid w:val="00F7490A"/>
    <w:rsid w:val="00F7493A"/>
    <w:rsid w:val="00F74A94"/>
    <w:rsid w:val="00F74BC8"/>
    <w:rsid w:val="00F75049"/>
    <w:rsid w:val="00F7504D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0DA0"/>
    <w:rsid w:val="00F8118E"/>
    <w:rsid w:val="00F81225"/>
    <w:rsid w:val="00F8145B"/>
    <w:rsid w:val="00F814B7"/>
    <w:rsid w:val="00F814E0"/>
    <w:rsid w:val="00F819C8"/>
    <w:rsid w:val="00F81C06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AA4"/>
    <w:rsid w:val="00F82E8F"/>
    <w:rsid w:val="00F83278"/>
    <w:rsid w:val="00F833FA"/>
    <w:rsid w:val="00F839BA"/>
    <w:rsid w:val="00F83C71"/>
    <w:rsid w:val="00F83EB4"/>
    <w:rsid w:val="00F84155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74A"/>
    <w:rsid w:val="00F85907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BCF"/>
    <w:rsid w:val="00F87FDC"/>
    <w:rsid w:val="00F90322"/>
    <w:rsid w:val="00F90520"/>
    <w:rsid w:val="00F9057B"/>
    <w:rsid w:val="00F90A66"/>
    <w:rsid w:val="00F90A9D"/>
    <w:rsid w:val="00F91240"/>
    <w:rsid w:val="00F9147A"/>
    <w:rsid w:val="00F91490"/>
    <w:rsid w:val="00F91527"/>
    <w:rsid w:val="00F9187C"/>
    <w:rsid w:val="00F9191E"/>
    <w:rsid w:val="00F91C27"/>
    <w:rsid w:val="00F91C9F"/>
    <w:rsid w:val="00F91D41"/>
    <w:rsid w:val="00F91F16"/>
    <w:rsid w:val="00F92000"/>
    <w:rsid w:val="00F92092"/>
    <w:rsid w:val="00F922BD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4BB"/>
    <w:rsid w:val="00F95680"/>
    <w:rsid w:val="00F957DE"/>
    <w:rsid w:val="00F9598F"/>
    <w:rsid w:val="00F96398"/>
    <w:rsid w:val="00F964E0"/>
    <w:rsid w:val="00F96554"/>
    <w:rsid w:val="00F9666E"/>
    <w:rsid w:val="00F96A72"/>
    <w:rsid w:val="00F96B37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97F14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26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01"/>
    <w:rsid w:val="00FA2C37"/>
    <w:rsid w:val="00FA2F16"/>
    <w:rsid w:val="00FA35C3"/>
    <w:rsid w:val="00FA387B"/>
    <w:rsid w:val="00FA416A"/>
    <w:rsid w:val="00FA4377"/>
    <w:rsid w:val="00FA4439"/>
    <w:rsid w:val="00FA44BB"/>
    <w:rsid w:val="00FA46C8"/>
    <w:rsid w:val="00FA47D8"/>
    <w:rsid w:val="00FA487B"/>
    <w:rsid w:val="00FA4C63"/>
    <w:rsid w:val="00FA4C80"/>
    <w:rsid w:val="00FA4E25"/>
    <w:rsid w:val="00FA4EF0"/>
    <w:rsid w:val="00FA50F6"/>
    <w:rsid w:val="00FA51F3"/>
    <w:rsid w:val="00FA5346"/>
    <w:rsid w:val="00FA5981"/>
    <w:rsid w:val="00FA5B4B"/>
    <w:rsid w:val="00FA5D75"/>
    <w:rsid w:val="00FA5DC1"/>
    <w:rsid w:val="00FA6063"/>
    <w:rsid w:val="00FA6175"/>
    <w:rsid w:val="00FA61CE"/>
    <w:rsid w:val="00FA6356"/>
    <w:rsid w:val="00FA6DA9"/>
    <w:rsid w:val="00FA6FE3"/>
    <w:rsid w:val="00FA7105"/>
    <w:rsid w:val="00FA7157"/>
    <w:rsid w:val="00FA71CD"/>
    <w:rsid w:val="00FA76DA"/>
    <w:rsid w:val="00FA7747"/>
    <w:rsid w:val="00FA7828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74"/>
    <w:rsid w:val="00FB0DFB"/>
    <w:rsid w:val="00FB0F64"/>
    <w:rsid w:val="00FB1699"/>
    <w:rsid w:val="00FB1860"/>
    <w:rsid w:val="00FB1873"/>
    <w:rsid w:val="00FB19C4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C6C"/>
    <w:rsid w:val="00FB7D1A"/>
    <w:rsid w:val="00FB7EC1"/>
    <w:rsid w:val="00FC0078"/>
    <w:rsid w:val="00FC02E3"/>
    <w:rsid w:val="00FC02FE"/>
    <w:rsid w:val="00FC0741"/>
    <w:rsid w:val="00FC0B06"/>
    <w:rsid w:val="00FC10C1"/>
    <w:rsid w:val="00FC1131"/>
    <w:rsid w:val="00FC1185"/>
    <w:rsid w:val="00FC15F8"/>
    <w:rsid w:val="00FC1775"/>
    <w:rsid w:val="00FC1B89"/>
    <w:rsid w:val="00FC1C44"/>
    <w:rsid w:val="00FC1CDC"/>
    <w:rsid w:val="00FC2404"/>
    <w:rsid w:val="00FC256D"/>
    <w:rsid w:val="00FC2B76"/>
    <w:rsid w:val="00FC2BD5"/>
    <w:rsid w:val="00FC2D62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4CD"/>
    <w:rsid w:val="00FC454D"/>
    <w:rsid w:val="00FC4A98"/>
    <w:rsid w:val="00FC4F37"/>
    <w:rsid w:val="00FC5182"/>
    <w:rsid w:val="00FC598E"/>
    <w:rsid w:val="00FC5A83"/>
    <w:rsid w:val="00FC5C9E"/>
    <w:rsid w:val="00FC5F65"/>
    <w:rsid w:val="00FC626E"/>
    <w:rsid w:val="00FC6661"/>
    <w:rsid w:val="00FC6D2F"/>
    <w:rsid w:val="00FC6DD9"/>
    <w:rsid w:val="00FC731F"/>
    <w:rsid w:val="00FC74E0"/>
    <w:rsid w:val="00FC75DF"/>
    <w:rsid w:val="00FC771A"/>
    <w:rsid w:val="00FC77F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58B"/>
    <w:rsid w:val="00FD1A6A"/>
    <w:rsid w:val="00FD1EE6"/>
    <w:rsid w:val="00FD1F3A"/>
    <w:rsid w:val="00FD2001"/>
    <w:rsid w:val="00FD22CA"/>
    <w:rsid w:val="00FD2344"/>
    <w:rsid w:val="00FD24E6"/>
    <w:rsid w:val="00FD267C"/>
    <w:rsid w:val="00FD2BD4"/>
    <w:rsid w:val="00FD2CD0"/>
    <w:rsid w:val="00FD2D13"/>
    <w:rsid w:val="00FD2FBD"/>
    <w:rsid w:val="00FD30DC"/>
    <w:rsid w:val="00FD3889"/>
    <w:rsid w:val="00FD3AAE"/>
    <w:rsid w:val="00FD3D66"/>
    <w:rsid w:val="00FD3EEB"/>
    <w:rsid w:val="00FD4049"/>
    <w:rsid w:val="00FD4467"/>
    <w:rsid w:val="00FD4A56"/>
    <w:rsid w:val="00FD4B82"/>
    <w:rsid w:val="00FD4C1F"/>
    <w:rsid w:val="00FD4F2E"/>
    <w:rsid w:val="00FD5071"/>
    <w:rsid w:val="00FD53B3"/>
    <w:rsid w:val="00FD562C"/>
    <w:rsid w:val="00FD58EF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79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247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2E1C"/>
    <w:rsid w:val="00FF3061"/>
    <w:rsid w:val="00FF3227"/>
    <w:rsid w:val="00FF33C6"/>
    <w:rsid w:val="00FF3421"/>
    <w:rsid w:val="00FF360E"/>
    <w:rsid w:val="00FF37D2"/>
    <w:rsid w:val="00FF3827"/>
    <w:rsid w:val="00FF3897"/>
    <w:rsid w:val="00FF3AB7"/>
    <w:rsid w:val="00FF3AE1"/>
    <w:rsid w:val="00FF3BCE"/>
    <w:rsid w:val="00FF3CC0"/>
    <w:rsid w:val="00FF3ED2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BE"/>
    <w:rsid w:val="00FF54F3"/>
    <w:rsid w:val="00FF599F"/>
    <w:rsid w:val="00FF5E72"/>
    <w:rsid w:val="00FF5E9E"/>
    <w:rsid w:val="00FF6411"/>
    <w:rsid w:val="00FF6560"/>
    <w:rsid w:val="00FF69B9"/>
    <w:rsid w:val="00FF6BAD"/>
    <w:rsid w:val="00FF6BD9"/>
    <w:rsid w:val="00FF6D94"/>
    <w:rsid w:val="00FF6EF2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89586AD7-E6DF-4C9A-8B58-2CC23E77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D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BB3803"/>
  </w:style>
  <w:style w:type="character" w:customStyle="1" w:styleId="eop">
    <w:name w:val="eop"/>
    <w:basedOn w:val="DefaultParagraphFont"/>
    <w:rsid w:val="00BB3803"/>
  </w:style>
  <w:style w:type="paragraph" w:customStyle="1" w:styleId="paragraph">
    <w:name w:val="paragraph"/>
    <w:basedOn w:val="Normal"/>
    <w:rsid w:val="00203F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8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CDCF4CA2D6D946A8DEFF58AF48DD10" ma:contentTypeVersion="3" ma:contentTypeDescription="Create a new document." ma:contentTypeScope="" ma:versionID="6187427354b64a17616ddc1abee656b0">
  <xsd:schema xmlns:xsd="http://www.w3.org/2001/XMLSchema" xmlns:xs="http://www.w3.org/2001/XMLSchema" xmlns:p="http://schemas.microsoft.com/office/2006/metadata/properties" xmlns:ns2="c0dac57a-ddf7-4c87-bb25-a6d24a73af9c" targetNamespace="http://schemas.microsoft.com/office/2006/metadata/properties" ma:root="true" ma:fieldsID="c6b64ac1eb0116f859cd79b044b8fbe8" ns2:_="">
    <xsd:import namespace="c0dac57a-ddf7-4c87-bb25-a6d24a73a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ac57a-ddf7-4c87-bb25-a6d24a73a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FA2D8-9833-4338-B3CB-C745B5E66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dac57a-ddf7-4c87-bb25-a6d24a73a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1020</TotalTime>
  <Pages>19</Pages>
  <Words>3262</Words>
  <Characters>18596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Natchamon, Kulchol</cp:lastModifiedBy>
  <cp:revision>196</cp:revision>
  <cp:lastPrinted>2026-04-23T09:34:00Z</cp:lastPrinted>
  <dcterms:created xsi:type="dcterms:W3CDTF">2025-04-24T08:29:00Z</dcterms:created>
  <dcterms:modified xsi:type="dcterms:W3CDTF">2026-04-24T08:37:00Z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0x010100D6CDCF4CA2D6D946A8DEFF58AF48DD10</vt:lpwstr>
  </property>
</Properties>
</file>